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6EECA902" w14:textId="77777777" w:rsidTr="008A74DF">
        <w:tc>
          <w:tcPr>
            <w:tcW w:w="10423" w:type="dxa"/>
            <w:gridSpan w:val="2"/>
            <w:shd w:val="clear" w:color="auto" w:fill="auto"/>
          </w:tcPr>
          <w:p w14:paraId="4684C7AA" w14:textId="77777777" w:rsidR="004F0988" w:rsidRPr="008245FE" w:rsidRDefault="004F0988" w:rsidP="00FF5F0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r w:rsidR="00845EF9" w:rsidRPr="008245FE">
              <w:t>V</w:t>
            </w:r>
            <w:r w:rsidR="00845EF9">
              <w:rPr>
                <w:rFonts w:hint="eastAsia"/>
                <w:lang w:eastAsia="zh-CN"/>
              </w:rPr>
              <w:t>1</w:t>
            </w:r>
            <w:r w:rsidRPr="008245FE">
              <w:t>.</w:t>
            </w:r>
            <w:r w:rsidR="00845EF9">
              <w:rPr>
                <w:rFonts w:hint="eastAsia"/>
                <w:lang w:eastAsia="zh-CN"/>
              </w:rPr>
              <w:t>0</w:t>
            </w:r>
            <w:r w:rsidRPr="008245FE">
              <w:t>.</w:t>
            </w:r>
            <w:bookmarkEnd w:id="3"/>
            <w:r w:rsidR="00FF5F0C">
              <w:rPr>
                <w:rFonts w:hint="eastAsia"/>
                <w:lang w:eastAsia="zh-CN"/>
              </w:rPr>
              <w:t>1</w:t>
            </w:r>
            <w:r w:rsidR="00FF5F0C" w:rsidRPr="008245FE">
              <w:t xml:space="preserve"> </w:t>
            </w:r>
            <w:r w:rsidRPr="008245FE">
              <w:rPr>
                <w:sz w:val="32"/>
              </w:rPr>
              <w:t>(</w:t>
            </w:r>
            <w:bookmarkStart w:id="4"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4"/>
            <w:r w:rsidR="00FE34C7">
              <w:rPr>
                <w:rFonts w:hint="eastAsia"/>
                <w:sz w:val="32"/>
                <w:lang w:eastAsia="zh-CN"/>
              </w:rPr>
              <w:t>0</w:t>
            </w:r>
            <w:r w:rsidR="00895AEF">
              <w:rPr>
                <w:rFonts w:hint="eastAsia"/>
                <w:sz w:val="32"/>
                <w:lang w:eastAsia="zh-CN"/>
              </w:rPr>
              <w:t>3</w:t>
            </w:r>
            <w:r w:rsidRPr="008245FE">
              <w:rPr>
                <w:sz w:val="32"/>
              </w:rPr>
              <w:t>)</w:t>
            </w:r>
          </w:p>
        </w:tc>
      </w:tr>
      <w:tr w:rsidR="004F0988" w:rsidRPr="008245FE" w14:paraId="501686E1" w14:textId="77777777" w:rsidTr="008A74DF">
        <w:trPr>
          <w:trHeight w:hRule="exact" w:val="1134"/>
        </w:trPr>
        <w:tc>
          <w:tcPr>
            <w:tcW w:w="10423" w:type="dxa"/>
            <w:gridSpan w:val="2"/>
            <w:shd w:val="clear" w:color="auto" w:fill="auto"/>
          </w:tcPr>
          <w:p w14:paraId="081CB348"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D8D5063" w14:textId="77777777" w:rsidTr="008A74DF">
        <w:trPr>
          <w:trHeight w:hRule="exact" w:val="3686"/>
        </w:trPr>
        <w:tc>
          <w:tcPr>
            <w:tcW w:w="10423" w:type="dxa"/>
            <w:gridSpan w:val="2"/>
            <w:shd w:val="clear" w:color="auto" w:fill="auto"/>
          </w:tcPr>
          <w:p w14:paraId="0B4148A6" w14:textId="77777777" w:rsidR="004F0988" w:rsidRPr="008245FE" w:rsidRDefault="004F0988" w:rsidP="00133525">
            <w:pPr>
              <w:pStyle w:val="ZT"/>
              <w:framePr w:wrap="auto" w:hAnchor="text" w:yAlign="inline"/>
            </w:pPr>
            <w:r w:rsidRPr="008245FE">
              <w:t>3rd Generation Partnership Project;</w:t>
            </w:r>
          </w:p>
          <w:p w14:paraId="628CB2CA"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4AB3C8D9"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6E2D0206" w14:textId="77777777" w:rsidR="007B4396" w:rsidRDefault="006B438A" w:rsidP="00133525">
            <w:pPr>
              <w:pStyle w:val="ZT"/>
              <w:framePr w:wrap="auto" w:hAnchor="text" w:yAlign="inline"/>
              <w:rPr>
                <w:lang w:eastAsia="zh-CN"/>
              </w:rPr>
            </w:pPr>
            <w:r w:rsidRPr="008245FE">
              <w:t xml:space="preserve">NR inter-band Carrier Aggregation with </w:t>
            </w:r>
          </w:p>
          <w:p w14:paraId="4FB38E2C" w14:textId="77777777" w:rsidR="00062023" w:rsidRPr="008245FE" w:rsidRDefault="006B438A" w:rsidP="00133525">
            <w:pPr>
              <w:pStyle w:val="ZT"/>
              <w:framePr w:wrap="auto" w:hAnchor="text" w:yAlign="inline"/>
            </w:pPr>
            <w:r w:rsidRPr="008245FE">
              <w:t xml:space="preserve">2 bands downlink and </w:t>
            </w:r>
            <w:r w:rsidR="009B4528">
              <w:rPr>
                <w:rFonts w:hint="eastAsia"/>
                <w:lang w:eastAsia="zh-CN"/>
              </w:rPr>
              <w:t>x</w:t>
            </w:r>
            <w:r w:rsidR="009B4528" w:rsidRPr="008245FE">
              <w:t xml:space="preserve"> </w:t>
            </w:r>
            <w:r w:rsidRPr="008245FE">
              <w:t>bands uplink</w:t>
            </w:r>
            <w:r w:rsidR="009B4528">
              <w:rPr>
                <w:rFonts w:hint="eastAsia"/>
                <w:lang w:eastAsia="zh-CN"/>
              </w:rPr>
              <w:t xml:space="preserve"> </w:t>
            </w:r>
            <w:r w:rsidR="009B4528" w:rsidRPr="009B4528">
              <w:rPr>
                <w:lang w:eastAsia="zh-CN"/>
              </w:rPr>
              <w:t>(x =1,2)</w:t>
            </w:r>
            <w:r w:rsidR="00062023" w:rsidRPr="008245FE">
              <w:t>;</w:t>
            </w:r>
          </w:p>
          <w:bookmarkEnd w:id="6"/>
          <w:p w14:paraId="366220B3"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1A153E1E" w14:textId="77777777" w:rsidTr="008A74DF">
        <w:tc>
          <w:tcPr>
            <w:tcW w:w="10423" w:type="dxa"/>
            <w:gridSpan w:val="2"/>
            <w:shd w:val="clear" w:color="auto" w:fill="auto"/>
          </w:tcPr>
          <w:p w14:paraId="6151CC3E"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7895BF55" w14:textId="77777777" w:rsidTr="008A74DF">
        <w:trPr>
          <w:trHeight w:hRule="exact" w:val="1531"/>
        </w:trPr>
        <w:tc>
          <w:tcPr>
            <w:tcW w:w="4883" w:type="dxa"/>
            <w:shd w:val="clear" w:color="auto" w:fill="auto"/>
          </w:tcPr>
          <w:p w14:paraId="3BFCC556" w14:textId="3B4001D0" w:rsidR="00D57972" w:rsidRPr="008245FE" w:rsidRDefault="00E83335">
            <w:r>
              <w:rPr>
                <w:i/>
                <w:noProof/>
              </w:rPr>
              <w:drawing>
                <wp:inline distT="0" distB="0" distL="0" distR="0" wp14:anchorId="76F81BFD" wp14:editId="2E8B90D5">
                  <wp:extent cx="1224280"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4280" cy="842645"/>
                          </a:xfrm>
                          <a:prstGeom prst="rect">
                            <a:avLst/>
                          </a:prstGeom>
                          <a:noFill/>
                          <a:ln>
                            <a:noFill/>
                          </a:ln>
                        </pic:spPr>
                      </pic:pic>
                    </a:graphicData>
                  </a:graphic>
                </wp:inline>
              </w:drawing>
            </w:r>
          </w:p>
        </w:tc>
        <w:tc>
          <w:tcPr>
            <w:tcW w:w="5540" w:type="dxa"/>
            <w:shd w:val="clear" w:color="auto" w:fill="auto"/>
          </w:tcPr>
          <w:p w14:paraId="6B2B562C" w14:textId="796D0DE7" w:rsidR="00D57972" w:rsidRPr="008245FE" w:rsidRDefault="00E83335" w:rsidP="00133525">
            <w:pPr>
              <w:jc w:val="right"/>
            </w:pPr>
            <w:bookmarkStart w:id="8" w:name="logos"/>
            <w:r>
              <w:rPr>
                <w:noProof/>
              </w:rPr>
              <w:drawing>
                <wp:inline distT="0" distB="0" distL="0" distR="0" wp14:anchorId="2756B764" wp14:editId="65AEAE99">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bookmarkEnd w:id="8"/>
          </w:p>
        </w:tc>
      </w:tr>
      <w:tr w:rsidR="00C074DD" w:rsidRPr="008245FE" w14:paraId="7E8CBFB9" w14:textId="77777777" w:rsidTr="008A74DF">
        <w:trPr>
          <w:trHeight w:hRule="exact" w:val="5783"/>
        </w:trPr>
        <w:tc>
          <w:tcPr>
            <w:tcW w:w="10423" w:type="dxa"/>
            <w:gridSpan w:val="2"/>
            <w:shd w:val="clear" w:color="auto" w:fill="auto"/>
          </w:tcPr>
          <w:p w14:paraId="23DA08B5" w14:textId="77777777" w:rsidR="00C074DD" w:rsidRPr="008245FE" w:rsidRDefault="00C074DD" w:rsidP="00C074DD">
            <w:pPr>
              <w:pStyle w:val="Guidance"/>
              <w:rPr>
                <w:b/>
              </w:rPr>
            </w:pPr>
          </w:p>
        </w:tc>
      </w:tr>
      <w:tr w:rsidR="00C074DD" w:rsidRPr="008245FE" w14:paraId="07B014A9" w14:textId="77777777" w:rsidTr="008A74DF">
        <w:trPr>
          <w:cantSplit/>
          <w:trHeight w:hRule="exact" w:val="964"/>
        </w:trPr>
        <w:tc>
          <w:tcPr>
            <w:tcW w:w="10423" w:type="dxa"/>
            <w:gridSpan w:val="2"/>
            <w:shd w:val="clear" w:color="auto" w:fill="auto"/>
          </w:tcPr>
          <w:p w14:paraId="78A41058"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4913EECA" w14:textId="77777777" w:rsidR="00C074DD" w:rsidRPr="008245FE" w:rsidRDefault="00C074DD" w:rsidP="00C074DD">
            <w:pPr>
              <w:pStyle w:val="ZV"/>
              <w:framePr w:w="0" w:wrap="auto" w:vAnchor="margin" w:hAnchor="text" w:yAlign="inline"/>
            </w:pPr>
          </w:p>
          <w:p w14:paraId="1CBC87BD" w14:textId="77777777" w:rsidR="00C074DD" w:rsidRPr="008245FE" w:rsidRDefault="00C074DD" w:rsidP="00C074DD">
            <w:pPr>
              <w:rPr>
                <w:sz w:val="16"/>
              </w:rPr>
            </w:pPr>
          </w:p>
        </w:tc>
      </w:tr>
      <w:bookmarkEnd w:id="0"/>
    </w:tbl>
    <w:p w14:paraId="09155750" w14:textId="77777777" w:rsidR="00080512" w:rsidRPr="00195D92" w:rsidRDefault="00080512">
      <w:pPr>
        <w:sectPr w:rsidR="00080512" w:rsidRPr="00195D92" w:rsidSect="008A74D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68DCA2D0" w14:textId="77777777" w:rsidTr="00133525">
        <w:trPr>
          <w:trHeight w:hRule="exact" w:val="5670"/>
        </w:trPr>
        <w:tc>
          <w:tcPr>
            <w:tcW w:w="10423" w:type="dxa"/>
            <w:shd w:val="clear" w:color="auto" w:fill="auto"/>
          </w:tcPr>
          <w:p w14:paraId="12C34938" w14:textId="77777777" w:rsidR="00E16509" w:rsidRPr="008245FE" w:rsidRDefault="00E16509" w:rsidP="00E16509">
            <w:pPr>
              <w:pStyle w:val="Guidance"/>
            </w:pPr>
            <w:bookmarkStart w:id="10" w:name="page2"/>
          </w:p>
        </w:tc>
      </w:tr>
      <w:tr w:rsidR="00E16509" w:rsidRPr="008245FE" w14:paraId="216041D3" w14:textId="77777777" w:rsidTr="00C074DD">
        <w:trPr>
          <w:trHeight w:hRule="exact" w:val="5387"/>
        </w:trPr>
        <w:tc>
          <w:tcPr>
            <w:tcW w:w="10423" w:type="dxa"/>
            <w:shd w:val="clear" w:color="auto" w:fill="auto"/>
          </w:tcPr>
          <w:p w14:paraId="735EEB9D"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1B81CF03" w14:textId="77777777" w:rsidR="00E16509" w:rsidRPr="008245FE" w:rsidRDefault="00E16509" w:rsidP="00133525">
            <w:pPr>
              <w:pStyle w:val="FP"/>
              <w:pBdr>
                <w:bottom w:val="single" w:sz="6" w:space="1" w:color="auto"/>
              </w:pBdr>
              <w:ind w:left="2835" w:right="2835"/>
              <w:jc w:val="center"/>
            </w:pPr>
            <w:r w:rsidRPr="008245FE">
              <w:t>Postal address</w:t>
            </w:r>
          </w:p>
          <w:p w14:paraId="5DEF6BFF" w14:textId="77777777" w:rsidR="00E16509" w:rsidRPr="008245FE" w:rsidRDefault="00E16509" w:rsidP="00133525">
            <w:pPr>
              <w:pStyle w:val="FP"/>
              <w:ind w:left="2835" w:right="2835"/>
              <w:jc w:val="center"/>
              <w:rPr>
                <w:rFonts w:ascii="Arial" w:hAnsi="Arial"/>
                <w:sz w:val="18"/>
              </w:rPr>
            </w:pPr>
          </w:p>
          <w:p w14:paraId="450F0189"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6BBAADD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73AB554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0EF4BA01"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D9067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7CDF10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02A57AAF" w14:textId="77777777" w:rsidR="00E16509" w:rsidRPr="008245FE" w:rsidRDefault="00E16509" w:rsidP="00133525"/>
        </w:tc>
      </w:tr>
      <w:tr w:rsidR="00E16509" w:rsidRPr="008245FE" w14:paraId="7C2C7422" w14:textId="77777777" w:rsidTr="00C074DD">
        <w:tc>
          <w:tcPr>
            <w:tcW w:w="10423" w:type="dxa"/>
            <w:shd w:val="clear" w:color="auto" w:fill="auto"/>
            <w:vAlign w:val="bottom"/>
          </w:tcPr>
          <w:p w14:paraId="04CA029E"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4D30C0A"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F81AEA7" w14:textId="77777777" w:rsidR="00E16509" w:rsidRPr="008245FE" w:rsidRDefault="00E16509" w:rsidP="00133525">
            <w:pPr>
              <w:pStyle w:val="FP"/>
              <w:jc w:val="center"/>
              <w:rPr>
                <w:noProof/>
              </w:rPr>
            </w:pPr>
          </w:p>
          <w:p w14:paraId="6D162065" w14:textId="77777777"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3" w:name="copyrightaddon"/>
            <w:bookmarkEnd w:id="13"/>
          </w:p>
          <w:p w14:paraId="04E5B9D5" w14:textId="77777777" w:rsidR="00E16509" w:rsidRPr="008245FE" w:rsidRDefault="00E16509" w:rsidP="00133525">
            <w:pPr>
              <w:pStyle w:val="FP"/>
              <w:jc w:val="center"/>
              <w:rPr>
                <w:noProof/>
                <w:sz w:val="18"/>
              </w:rPr>
            </w:pPr>
            <w:r w:rsidRPr="008245FE">
              <w:rPr>
                <w:noProof/>
                <w:sz w:val="18"/>
              </w:rPr>
              <w:t>All rights reserved.</w:t>
            </w:r>
          </w:p>
          <w:p w14:paraId="7C16CCA8" w14:textId="77777777" w:rsidR="00E16509" w:rsidRPr="008245FE" w:rsidRDefault="00E16509" w:rsidP="00E16509">
            <w:pPr>
              <w:pStyle w:val="FP"/>
              <w:rPr>
                <w:noProof/>
                <w:sz w:val="18"/>
              </w:rPr>
            </w:pPr>
          </w:p>
          <w:p w14:paraId="11B656A6"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1B26DD79"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3D0B2327"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6F5071D9" w14:textId="77777777" w:rsidR="00E16509" w:rsidRPr="008245FE" w:rsidRDefault="00E16509" w:rsidP="00133525"/>
        </w:tc>
      </w:tr>
      <w:bookmarkEnd w:id="10"/>
    </w:tbl>
    <w:p w14:paraId="5070488B" w14:textId="77777777" w:rsidR="00080512" w:rsidRPr="004D3578" w:rsidRDefault="00080512">
      <w:pPr>
        <w:pStyle w:val="TT"/>
      </w:pPr>
      <w:r w:rsidRPr="004D3578">
        <w:br w:type="page"/>
      </w:r>
      <w:bookmarkStart w:id="14" w:name="tableOfContents"/>
      <w:bookmarkEnd w:id="14"/>
      <w:r w:rsidRPr="004D3578">
        <w:lastRenderedPageBreak/>
        <w:t>Contents</w:t>
      </w:r>
    </w:p>
    <w:p w14:paraId="7E9BD0A3" w14:textId="77777777" w:rsidR="00E57695" w:rsidRPr="00F94208"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57695">
        <w:t>Foreword</w:t>
      </w:r>
      <w:r w:rsidR="00E57695">
        <w:tab/>
      </w:r>
      <w:r w:rsidR="00E57695">
        <w:fldChar w:fldCharType="begin"/>
      </w:r>
      <w:r w:rsidR="00E57695">
        <w:instrText xml:space="preserve"> PAGEREF _Toc97801281 \h </w:instrText>
      </w:r>
      <w:r w:rsidR="00E57695">
        <w:fldChar w:fldCharType="separate"/>
      </w:r>
      <w:r w:rsidR="00E57695">
        <w:t>7</w:t>
      </w:r>
      <w:r w:rsidR="00E57695">
        <w:fldChar w:fldCharType="end"/>
      </w:r>
    </w:p>
    <w:p w14:paraId="3A9FFCBE" w14:textId="77777777" w:rsidR="00E57695" w:rsidRPr="00F94208" w:rsidRDefault="00E57695">
      <w:pPr>
        <w:pStyle w:val="TOC1"/>
        <w:rPr>
          <w:rFonts w:ascii="Calibri" w:hAnsi="Calibri"/>
          <w:kern w:val="2"/>
          <w:sz w:val="21"/>
          <w:szCs w:val="22"/>
          <w:lang w:val="en-US" w:eastAsia="zh-CN"/>
        </w:rPr>
      </w:pPr>
      <w:r>
        <w:t>1</w:t>
      </w:r>
      <w:r w:rsidRPr="00F94208">
        <w:rPr>
          <w:rFonts w:ascii="Calibri" w:hAnsi="Calibri"/>
          <w:kern w:val="2"/>
          <w:sz w:val="21"/>
          <w:szCs w:val="22"/>
          <w:lang w:val="en-US" w:eastAsia="zh-CN"/>
        </w:rPr>
        <w:tab/>
      </w:r>
      <w:r>
        <w:t>Scope</w:t>
      </w:r>
      <w:r>
        <w:tab/>
      </w:r>
      <w:r>
        <w:fldChar w:fldCharType="begin"/>
      </w:r>
      <w:r>
        <w:instrText xml:space="preserve"> PAGEREF _Toc97801282 \h </w:instrText>
      </w:r>
      <w:r>
        <w:fldChar w:fldCharType="separate"/>
      </w:r>
      <w:r>
        <w:t>9</w:t>
      </w:r>
      <w:r>
        <w:fldChar w:fldCharType="end"/>
      </w:r>
    </w:p>
    <w:p w14:paraId="26AFE4DC" w14:textId="77777777" w:rsidR="00E57695" w:rsidRPr="00F94208" w:rsidRDefault="00E57695">
      <w:pPr>
        <w:pStyle w:val="TOC1"/>
        <w:rPr>
          <w:rFonts w:ascii="Calibri" w:hAnsi="Calibri"/>
          <w:kern w:val="2"/>
          <w:sz w:val="21"/>
          <w:szCs w:val="22"/>
          <w:lang w:val="en-US" w:eastAsia="zh-CN"/>
        </w:rPr>
      </w:pPr>
      <w:r>
        <w:t>2</w:t>
      </w:r>
      <w:r w:rsidRPr="00F94208">
        <w:rPr>
          <w:rFonts w:ascii="Calibri" w:hAnsi="Calibri"/>
          <w:kern w:val="2"/>
          <w:sz w:val="21"/>
          <w:szCs w:val="22"/>
          <w:lang w:val="en-US" w:eastAsia="zh-CN"/>
        </w:rPr>
        <w:tab/>
      </w:r>
      <w:r>
        <w:t>References</w:t>
      </w:r>
      <w:r>
        <w:tab/>
      </w:r>
      <w:r>
        <w:fldChar w:fldCharType="begin"/>
      </w:r>
      <w:r>
        <w:instrText xml:space="preserve"> PAGEREF _Toc97801283 \h </w:instrText>
      </w:r>
      <w:r>
        <w:fldChar w:fldCharType="separate"/>
      </w:r>
      <w:r>
        <w:t>9</w:t>
      </w:r>
      <w:r>
        <w:fldChar w:fldCharType="end"/>
      </w:r>
    </w:p>
    <w:p w14:paraId="44EB8B9C" w14:textId="77777777" w:rsidR="00E57695" w:rsidRPr="00F94208" w:rsidRDefault="00E57695">
      <w:pPr>
        <w:pStyle w:val="TOC1"/>
        <w:rPr>
          <w:rFonts w:ascii="Calibri" w:hAnsi="Calibri"/>
          <w:kern w:val="2"/>
          <w:sz w:val="21"/>
          <w:szCs w:val="22"/>
          <w:lang w:val="en-US" w:eastAsia="zh-CN"/>
        </w:rPr>
      </w:pPr>
      <w:r>
        <w:t>3</w:t>
      </w:r>
      <w:r w:rsidRPr="00F94208">
        <w:rPr>
          <w:rFonts w:ascii="Calibri" w:hAnsi="Calibri"/>
          <w:kern w:val="2"/>
          <w:sz w:val="21"/>
          <w:szCs w:val="22"/>
          <w:lang w:val="en-US" w:eastAsia="zh-CN"/>
        </w:rPr>
        <w:tab/>
      </w:r>
      <w:r>
        <w:t>Definitions of terms, symbols and abbreviations</w:t>
      </w:r>
      <w:r>
        <w:tab/>
      </w:r>
      <w:r>
        <w:fldChar w:fldCharType="begin"/>
      </w:r>
      <w:r>
        <w:instrText xml:space="preserve"> PAGEREF _Toc97801284 \h </w:instrText>
      </w:r>
      <w:r>
        <w:fldChar w:fldCharType="separate"/>
      </w:r>
      <w:r>
        <w:t>10</w:t>
      </w:r>
      <w:r>
        <w:fldChar w:fldCharType="end"/>
      </w:r>
    </w:p>
    <w:p w14:paraId="1B57C8A6" w14:textId="77777777" w:rsidR="00E57695" w:rsidRPr="00F94208" w:rsidRDefault="00E57695">
      <w:pPr>
        <w:pStyle w:val="TOC2"/>
        <w:rPr>
          <w:rFonts w:ascii="Calibri" w:hAnsi="Calibri"/>
          <w:kern w:val="2"/>
          <w:sz w:val="21"/>
          <w:szCs w:val="22"/>
          <w:lang w:val="en-US" w:eastAsia="zh-CN"/>
        </w:rPr>
      </w:pPr>
      <w:r>
        <w:t>3.1</w:t>
      </w:r>
      <w:r w:rsidRPr="00F94208">
        <w:rPr>
          <w:rFonts w:ascii="Calibri" w:hAnsi="Calibri"/>
          <w:kern w:val="2"/>
          <w:sz w:val="21"/>
          <w:szCs w:val="22"/>
          <w:lang w:val="en-US" w:eastAsia="zh-CN"/>
        </w:rPr>
        <w:tab/>
      </w:r>
      <w:r>
        <w:t>Terms</w:t>
      </w:r>
      <w:r>
        <w:tab/>
      </w:r>
      <w:r>
        <w:fldChar w:fldCharType="begin"/>
      </w:r>
      <w:r>
        <w:instrText xml:space="preserve"> PAGEREF _Toc97801285 \h </w:instrText>
      </w:r>
      <w:r>
        <w:fldChar w:fldCharType="separate"/>
      </w:r>
      <w:r>
        <w:t>10</w:t>
      </w:r>
      <w:r>
        <w:fldChar w:fldCharType="end"/>
      </w:r>
    </w:p>
    <w:p w14:paraId="11B94E24" w14:textId="77777777" w:rsidR="00E57695" w:rsidRPr="00F94208" w:rsidRDefault="00E57695">
      <w:pPr>
        <w:pStyle w:val="TOC2"/>
        <w:rPr>
          <w:rFonts w:ascii="Calibri" w:hAnsi="Calibri"/>
          <w:kern w:val="2"/>
          <w:sz w:val="21"/>
          <w:szCs w:val="22"/>
          <w:lang w:val="en-US" w:eastAsia="zh-CN"/>
        </w:rPr>
      </w:pPr>
      <w:r>
        <w:t>3.2</w:t>
      </w:r>
      <w:r w:rsidRPr="00F94208">
        <w:rPr>
          <w:rFonts w:ascii="Calibri" w:hAnsi="Calibri"/>
          <w:kern w:val="2"/>
          <w:sz w:val="21"/>
          <w:szCs w:val="22"/>
          <w:lang w:val="en-US" w:eastAsia="zh-CN"/>
        </w:rPr>
        <w:tab/>
      </w:r>
      <w:r>
        <w:t>Symbols</w:t>
      </w:r>
      <w:r>
        <w:tab/>
      </w:r>
      <w:r>
        <w:fldChar w:fldCharType="begin"/>
      </w:r>
      <w:r>
        <w:instrText xml:space="preserve"> PAGEREF _Toc97801286 \h </w:instrText>
      </w:r>
      <w:r>
        <w:fldChar w:fldCharType="separate"/>
      </w:r>
      <w:r>
        <w:t>10</w:t>
      </w:r>
      <w:r>
        <w:fldChar w:fldCharType="end"/>
      </w:r>
    </w:p>
    <w:p w14:paraId="0CF779A6" w14:textId="77777777" w:rsidR="00E57695" w:rsidRPr="00F94208" w:rsidRDefault="00E57695">
      <w:pPr>
        <w:pStyle w:val="TOC2"/>
        <w:rPr>
          <w:rFonts w:ascii="Calibri" w:hAnsi="Calibri"/>
          <w:kern w:val="2"/>
          <w:sz w:val="21"/>
          <w:szCs w:val="22"/>
          <w:lang w:val="en-US" w:eastAsia="zh-CN"/>
        </w:rPr>
      </w:pPr>
      <w:r>
        <w:t>3.3</w:t>
      </w:r>
      <w:r w:rsidRPr="00F94208">
        <w:rPr>
          <w:rFonts w:ascii="Calibri" w:hAnsi="Calibri"/>
          <w:kern w:val="2"/>
          <w:sz w:val="21"/>
          <w:szCs w:val="22"/>
          <w:lang w:val="en-US" w:eastAsia="zh-CN"/>
        </w:rPr>
        <w:tab/>
      </w:r>
      <w:r>
        <w:t>Abbreviations</w:t>
      </w:r>
      <w:r>
        <w:tab/>
      </w:r>
      <w:r>
        <w:fldChar w:fldCharType="begin"/>
      </w:r>
      <w:r>
        <w:instrText xml:space="preserve"> PAGEREF _Toc97801287 \h </w:instrText>
      </w:r>
      <w:r>
        <w:fldChar w:fldCharType="separate"/>
      </w:r>
      <w:r>
        <w:t>10</w:t>
      </w:r>
      <w:r>
        <w:fldChar w:fldCharType="end"/>
      </w:r>
    </w:p>
    <w:p w14:paraId="0D027C1F" w14:textId="77777777" w:rsidR="00E57695" w:rsidRPr="00F94208" w:rsidRDefault="00E57695">
      <w:pPr>
        <w:pStyle w:val="TOC1"/>
        <w:rPr>
          <w:rFonts w:ascii="Calibri" w:hAnsi="Calibri"/>
          <w:kern w:val="2"/>
          <w:sz w:val="21"/>
          <w:szCs w:val="22"/>
          <w:lang w:val="en-US" w:eastAsia="zh-CN"/>
        </w:rPr>
      </w:pPr>
      <w:r>
        <w:t>4</w:t>
      </w:r>
      <w:r w:rsidRPr="00F94208">
        <w:rPr>
          <w:rFonts w:ascii="Calibri" w:hAnsi="Calibri"/>
          <w:kern w:val="2"/>
          <w:sz w:val="21"/>
          <w:szCs w:val="22"/>
          <w:lang w:val="en-US" w:eastAsia="zh-CN"/>
        </w:rPr>
        <w:tab/>
      </w:r>
      <w:r>
        <w:rPr>
          <w:lang w:eastAsia="zh-CN"/>
        </w:rPr>
        <w:t>Back</w:t>
      </w:r>
      <w:r>
        <w:t>ground</w:t>
      </w:r>
      <w:r>
        <w:tab/>
      </w:r>
      <w:r>
        <w:fldChar w:fldCharType="begin"/>
      </w:r>
      <w:r>
        <w:instrText xml:space="preserve"> PAGEREF _Toc97801288 \h </w:instrText>
      </w:r>
      <w:r>
        <w:fldChar w:fldCharType="separate"/>
      </w:r>
      <w:r>
        <w:t>10</w:t>
      </w:r>
      <w:r>
        <w:fldChar w:fldCharType="end"/>
      </w:r>
    </w:p>
    <w:p w14:paraId="3360682F" w14:textId="77777777" w:rsidR="00E57695" w:rsidRPr="00F94208" w:rsidRDefault="00E57695">
      <w:pPr>
        <w:pStyle w:val="TOC2"/>
        <w:rPr>
          <w:rFonts w:ascii="Calibri" w:hAnsi="Calibri"/>
          <w:kern w:val="2"/>
          <w:sz w:val="21"/>
          <w:szCs w:val="22"/>
          <w:lang w:val="en-US" w:eastAsia="zh-CN"/>
        </w:rPr>
      </w:pPr>
      <w:r>
        <w:t>4.1</w:t>
      </w:r>
      <w:r w:rsidRPr="00F94208">
        <w:rPr>
          <w:rFonts w:ascii="Calibri" w:hAnsi="Calibri"/>
          <w:kern w:val="2"/>
          <w:sz w:val="21"/>
          <w:szCs w:val="22"/>
          <w:lang w:val="en-US" w:eastAsia="zh-CN"/>
        </w:rPr>
        <w:tab/>
      </w:r>
      <w:r>
        <w:t>TR Maintenance</w:t>
      </w:r>
      <w:r>
        <w:tab/>
      </w:r>
      <w:r>
        <w:fldChar w:fldCharType="begin"/>
      </w:r>
      <w:r>
        <w:instrText xml:space="preserve"> PAGEREF _Toc97801289 \h </w:instrText>
      </w:r>
      <w:r>
        <w:fldChar w:fldCharType="separate"/>
      </w:r>
      <w:r>
        <w:t>11</w:t>
      </w:r>
      <w:r>
        <w:fldChar w:fldCharType="end"/>
      </w:r>
    </w:p>
    <w:p w14:paraId="1489B263" w14:textId="77777777" w:rsidR="00E57695" w:rsidRPr="00F94208" w:rsidRDefault="00E57695">
      <w:pPr>
        <w:pStyle w:val="TOC1"/>
        <w:rPr>
          <w:rFonts w:ascii="Calibri" w:hAnsi="Calibri"/>
          <w:kern w:val="2"/>
          <w:sz w:val="21"/>
          <w:szCs w:val="22"/>
          <w:lang w:val="en-US" w:eastAsia="zh-CN"/>
        </w:rPr>
      </w:pPr>
      <w:r>
        <w:rPr>
          <w:lang w:eastAsia="zh-CN"/>
        </w:rPr>
        <w:t>5</w:t>
      </w:r>
      <w:r w:rsidRPr="00F94208">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_Toc97801290 \h </w:instrText>
      </w:r>
      <w:r>
        <w:fldChar w:fldCharType="separate"/>
      </w:r>
      <w:r>
        <w:t>11</w:t>
      </w:r>
      <w:r>
        <w:fldChar w:fldCharType="end"/>
      </w:r>
    </w:p>
    <w:p w14:paraId="018D353E"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x</w:t>
      </w:r>
      <w:r w:rsidRPr="00F94208">
        <w:rPr>
          <w:rFonts w:ascii="Calibri" w:hAnsi="Calibri"/>
          <w:kern w:val="2"/>
          <w:sz w:val="21"/>
          <w:szCs w:val="22"/>
          <w:lang w:val="en-US" w:eastAsia="zh-CN"/>
        </w:rPr>
        <w:tab/>
      </w:r>
      <w:r>
        <w:rPr>
          <w:lang w:eastAsia="zh-CN"/>
        </w:rPr>
        <w:t>CA_nX-nY</w:t>
      </w:r>
      <w:r>
        <w:tab/>
      </w:r>
      <w:r>
        <w:fldChar w:fldCharType="begin"/>
      </w:r>
      <w:r>
        <w:instrText xml:space="preserve"> PAGEREF _Toc97801291 \h </w:instrText>
      </w:r>
      <w:r>
        <w:fldChar w:fldCharType="separate"/>
      </w:r>
      <w:r>
        <w:t>11</w:t>
      </w:r>
      <w:r>
        <w:fldChar w:fldCharType="end"/>
      </w:r>
    </w:p>
    <w:p w14:paraId="2140449F"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5.x.1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_Toc97801292 \h </w:instrText>
      </w:r>
      <w:r>
        <w:fldChar w:fldCharType="separate"/>
      </w:r>
      <w:r>
        <w:t>11</w:t>
      </w:r>
      <w:r>
        <w:fldChar w:fldCharType="end"/>
      </w:r>
    </w:p>
    <w:p w14:paraId="39954AF9"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5.x.2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_Toc97801293 \h </w:instrText>
      </w:r>
      <w:r>
        <w:fldChar w:fldCharType="separate"/>
      </w:r>
      <w:r>
        <w:t>11</w:t>
      </w:r>
      <w:r>
        <w:fldChar w:fldCharType="end"/>
      </w:r>
    </w:p>
    <w:p w14:paraId="2F6A152D" w14:textId="77777777" w:rsidR="00E57695" w:rsidRPr="00F94208" w:rsidRDefault="00E57695">
      <w:pPr>
        <w:pStyle w:val="TOC3"/>
        <w:rPr>
          <w:rFonts w:ascii="Calibri" w:hAnsi="Calibri"/>
          <w:kern w:val="2"/>
          <w:sz w:val="21"/>
          <w:szCs w:val="22"/>
          <w:lang w:val="en-US" w:eastAsia="zh-CN"/>
        </w:rPr>
      </w:pPr>
      <w:r>
        <w:t>5.</w:t>
      </w:r>
      <w:r>
        <w:rPr>
          <w:lang w:eastAsia="zh-CN"/>
        </w:rPr>
        <w:t>x</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_Toc97801294 \h </w:instrText>
      </w:r>
      <w:r>
        <w:fldChar w:fldCharType="separate"/>
      </w:r>
      <w:r>
        <w:t>11</w:t>
      </w:r>
      <w:r>
        <w:fldChar w:fldCharType="end"/>
      </w:r>
    </w:p>
    <w:p w14:paraId="13BB31EC" w14:textId="77777777" w:rsidR="00E57695" w:rsidRPr="00F94208" w:rsidRDefault="00E57695">
      <w:pPr>
        <w:pStyle w:val="TOC4"/>
        <w:rPr>
          <w:rFonts w:ascii="Calibri" w:hAnsi="Calibri"/>
          <w:kern w:val="2"/>
          <w:sz w:val="21"/>
          <w:szCs w:val="22"/>
          <w:lang w:val="en-US" w:eastAsia="zh-CN"/>
        </w:rPr>
      </w:pPr>
      <w:r>
        <w:t>5.x.3</w:t>
      </w:r>
      <w:r>
        <w:rPr>
          <w:lang w:eastAsia="zh-CN"/>
        </w:rPr>
        <w:t>.1</w:t>
      </w:r>
      <w:r w:rsidRPr="00F94208">
        <w:rPr>
          <w:rFonts w:ascii="Calibri" w:hAnsi="Calibri"/>
          <w:kern w:val="2"/>
          <w:sz w:val="21"/>
          <w:szCs w:val="22"/>
          <w:lang w:val="en-US" w:eastAsia="zh-CN"/>
        </w:rPr>
        <w:tab/>
      </w:r>
      <w:r>
        <w:rPr>
          <w:lang w:eastAsia="zh-CN"/>
        </w:rPr>
        <w:t>Power class 2 case</w:t>
      </w:r>
      <w:r w:rsidRPr="008B492B">
        <w:rPr>
          <w:rFonts w:cs="Arial"/>
          <w:lang w:eastAsia="zh-CN"/>
        </w:rPr>
        <w:t xml:space="preserve"> </w:t>
      </w:r>
      <w:r w:rsidRPr="008B492B">
        <w:rPr>
          <w:rFonts w:cs="Arial"/>
          <w:i/>
          <w:lang w:eastAsia="zh-CN"/>
        </w:rPr>
        <w:t>xxx</w:t>
      </w:r>
      <w:r>
        <w:tab/>
      </w:r>
      <w:r>
        <w:fldChar w:fldCharType="begin"/>
      </w:r>
      <w:r>
        <w:instrText xml:space="preserve"> PAGEREF _Toc97801295 \h </w:instrText>
      </w:r>
      <w:r>
        <w:fldChar w:fldCharType="separate"/>
      </w:r>
      <w:r>
        <w:t>12</w:t>
      </w:r>
      <w:r>
        <w:fldChar w:fldCharType="end"/>
      </w:r>
    </w:p>
    <w:p w14:paraId="0F76E4A8" w14:textId="77777777" w:rsidR="00E57695" w:rsidRPr="00F94208" w:rsidRDefault="00E57695">
      <w:pPr>
        <w:pStyle w:val="TOC4"/>
        <w:rPr>
          <w:rFonts w:ascii="Calibri" w:hAnsi="Calibri"/>
          <w:kern w:val="2"/>
          <w:sz w:val="21"/>
          <w:szCs w:val="22"/>
          <w:lang w:val="en-US" w:eastAsia="zh-CN"/>
        </w:rPr>
      </w:pPr>
      <w:r>
        <w:t>5.x.3</w:t>
      </w:r>
      <w:r>
        <w:rPr>
          <w:lang w:eastAsia="zh-CN"/>
        </w:rPr>
        <w:t>.2</w:t>
      </w:r>
      <w:r w:rsidRPr="00F94208">
        <w:rPr>
          <w:rFonts w:ascii="Calibri" w:hAnsi="Calibri"/>
          <w:kern w:val="2"/>
          <w:sz w:val="21"/>
          <w:szCs w:val="22"/>
          <w:lang w:val="en-US" w:eastAsia="zh-CN"/>
        </w:rPr>
        <w:tab/>
      </w:r>
      <w:r>
        <w:rPr>
          <w:lang w:eastAsia="zh-CN"/>
        </w:rPr>
        <w:t xml:space="preserve">Power class 2 case </w:t>
      </w:r>
      <w:r w:rsidRPr="008B492B">
        <w:rPr>
          <w:rFonts w:cs="Arial"/>
          <w:i/>
          <w:lang w:eastAsia="zh-CN"/>
        </w:rPr>
        <w:t>xxx</w:t>
      </w:r>
      <w:r>
        <w:tab/>
      </w:r>
      <w:r>
        <w:fldChar w:fldCharType="begin"/>
      </w:r>
      <w:r>
        <w:instrText xml:space="preserve"> PAGEREF _Toc97801296 \h </w:instrText>
      </w:r>
      <w:r>
        <w:fldChar w:fldCharType="separate"/>
      </w:r>
      <w:r>
        <w:t>12</w:t>
      </w:r>
      <w:r>
        <w:fldChar w:fldCharType="end"/>
      </w:r>
    </w:p>
    <w:p w14:paraId="5F2EC42A" w14:textId="77777777" w:rsidR="00E57695" w:rsidRPr="00F94208" w:rsidRDefault="00E57695">
      <w:pPr>
        <w:pStyle w:val="TOC3"/>
        <w:rPr>
          <w:rFonts w:ascii="Calibri" w:hAnsi="Calibri"/>
          <w:kern w:val="2"/>
          <w:sz w:val="21"/>
          <w:szCs w:val="22"/>
          <w:lang w:val="en-US" w:eastAsia="zh-CN"/>
        </w:rPr>
      </w:pPr>
      <w:r>
        <w:t>5.</w:t>
      </w:r>
      <w:r>
        <w:rPr>
          <w:lang w:eastAsia="zh-CN"/>
        </w:rPr>
        <w:t>x</w:t>
      </w:r>
      <w:r>
        <w:t>.</w:t>
      </w:r>
      <w:r>
        <w:rPr>
          <w:lang w:eastAsia="zh-CN"/>
        </w:rPr>
        <w:t>4</w:t>
      </w:r>
      <w:r w:rsidRPr="00F94208">
        <w:rPr>
          <w:rFonts w:ascii="Calibri" w:hAnsi="Calibri"/>
          <w:kern w:val="2"/>
          <w:sz w:val="21"/>
          <w:szCs w:val="22"/>
          <w:lang w:val="en-US" w:eastAsia="zh-CN"/>
        </w:rPr>
        <w:tab/>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_Toc97801297 \h </w:instrText>
      </w:r>
      <w:r>
        <w:fldChar w:fldCharType="separate"/>
      </w:r>
      <w:r>
        <w:t>12</w:t>
      </w:r>
      <w:r>
        <w:fldChar w:fldCharType="end"/>
      </w:r>
    </w:p>
    <w:p w14:paraId="202875DF"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1</w:t>
      </w:r>
      <w:r w:rsidRPr="00F94208">
        <w:rPr>
          <w:rFonts w:ascii="Calibri" w:hAnsi="Calibri"/>
          <w:kern w:val="2"/>
          <w:sz w:val="21"/>
          <w:szCs w:val="22"/>
          <w:lang w:val="en-US" w:eastAsia="zh-CN"/>
        </w:rPr>
        <w:tab/>
      </w:r>
      <w:r w:rsidRPr="008B492B">
        <w:rPr>
          <w:rFonts w:eastAsia="SimSun"/>
          <w:lang w:val="en-US" w:eastAsia="zh-CN"/>
        </w:rPr>
        <w:t xml:space="preserve"> </w:t>
      </w:r>
      <w:r>
        <w:rPr>
          <w:lang w:eastAsia="zh-CN"/>
        </w:rPr>
        <w:t>CA_n3-n41</w:t>
      </w:r>
      <w:r>
        <w:tab/>
      </w:r>
      <w:r>
        <w:fldChar w:fldCharType="begin"/>
      </w:r>
      <w:r>
        <w:instrText xml:space="preserve"> PAGEREF _Toc97801298 \h </w:instrText>
      </w:r>
      <w:r>
        <w:fldChar w:fldCharType="separate"/>
      </w:r>
      <w:r>
        <w:t>12</w:t>
      </w:r>
      <w:r>
        <w:fldChar w:fldCharType="end"/>
      </w:r>
    </w:p>
    <w:p w14:paraId="4B3EB418"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_Toc97801299 \h </w:instrText>
      </w:r>
      <w:r>
        <w:fldChar w:fldCharType="separate"/>
      </w:r>
      <w:r>
        <w:t>12</w:t>
      </w:r>
      <w:r>
        <w:fldChar w:fldCharType="end"/>
      </w:r>
    </w:p>
    <w:p w14:paraId="3F8FCC85"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_Toc97801300 \h </w:instrText>
      </w:r>
      <w:r>
        <w:fldChar w:fldCharType="separate"/>
      </w:r>
      <w:r>
        <w:t>12</w:t>
      </w:r>
      <w:r>
        <w:fldChar w:fldCharType="end"/>
      </w:r>
    </w:p>
    <w:p w14:paraId="0AA5CEF4" w14:textId="77777777" w:rsidR="00E57695" w:rsidRPr="00F94208" w:rsidRDefault="00E57695">
      <w:pPr>
        <w:pStyle w:val="TOC3"/>
        <w:rPr>
          <w:rFonts w:ascii="Calibri" w:hAnsi="Calibri"/>
          <w:kern w:val="2"/>
          <w:sz w:val="21"/>
          <w:szCs w:val="22"/>
          <w:lang w:val="en-US" w:eastAsia="zh-CN"/>
        </w:rPr>
      </w:pPr>
      <w:r>
        <w:t>5.</w:t>
      </w:r>
      <w:r>
        <w:rPr>
          <w:lang w:eastAsia="zh-CN"/>
        </w:rPr>
        <w:t>1</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_Toc97801301 \h </w:instrText>
      </w:r>
      <w:r>
        <w:fldChar w:fldCharType="separate"/>
      </w:r>
      <w:r>
        <w:t>12</w:t>
      </w:r>
      <w:r>
        <w:fldChar w:fldCharType="end"/>
      </w:r>
    </w:p>
    <w:p w14:paraId="160128CE" w14:textId="77777777" w:rsidR="00E57695" w:rsidRPr="00F94208" w:rsidRDefault="00E57695">
      <w:pPr>
        <w:pStyle w:val="TOC4"/>
        <w:rPr>
          <w:rFonts w:ascii="Calibri" w:hAnsi="Calibri"/>
          <w:kern w:val="2"/>
          <w:sz w:val="21"/>
          <w:szCs w:val="22"/>
          <w:lang w:val="en-US" w:eastAsia="zh-CN"/>
        </w:rPr>
      </w:pPr>
      <w:r>
        <w:t>5.1.3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_Toc97801302 \h </w:instrText>
      </w:r>
      <w:r>
        <w:fldChar w:fldCharType="separate"/>
      </w:r>
      <w:r>
        <w:t>12</w:t>
      </w:r>
      <w:r>
        <w:fldChar w:fldCharType="end"/>
      </w:r>
    </w:p>
    <w:p w14:paraId="45872939" w14:textId="77777777" w:rsidR="00E57695" w:rsidRPr="00F94208" w:rsidRDefault="00E57695">
      <w:pPr>
        <w:pStyle w:val="TOC4"/>
        <w:rPr>
          <w:rFonts w:ascii="Calibri" w:hAnsi="Calibri"/>
          <w:kern w:val="2"/>
          <w:sz w:val="21"/>
          <w:szCs w:val="22"/>
          <w:lang w:val="en-US" w:eastAsia="zh-CN"/>
        </w:rPr>
      </w:pPr>
      <w:r>
        <w:t>5.1.3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_Toc97801303 \h </w:instrText>
      </w:r>
      <w:r>
        <w:fldChar w:fldCharType="separate"/>
      </w:r>
      <w:r>
        <w:t>12</w:t>
      </w:r>
      <w:r>
        <w:fldChar w:fldCharType="end"/>
      </w:r>
    </w:p>
    <w:p w14:paraId="6D4546FF" w14:textId="77777777" w:rsidR="00E57695" w:rsidRPr="00F94208" w:rsidRDefault="00E57695">
      <w:pPr>
        <w:pStyle w:val="TOC3"/>
        <w:rPr>
          <w:rFonts w:ascii="Calibri" w:hAnsi="Calibri"/>
          <w:kern w:val="2"/>
          <w:sz w:val="21"/>
          <w:szCs w:val="22"/>
          <w:lang w:val="en-US" w:eastAsia="zh-CN"/>
        </w:rPr>
      </w:pPr>
      <w:r>
        <w:t>5.</w:t>
      </w:r>
      <w:r>
        <w:rPr>
          <w:lang w:eastAsia="zh-CN"/>
        </w:rPr>
        <w:t>1</w:t>
      </w:r>
      <w:r>
        <w:t>.</w:t>
      </w:r>
      <w:r>
        <w:rPr>
          <w:lang w:eastAsia="zh-CN"/>
        </w:rP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_Toc97801304 \h </w:instrText>
      </w:r>
      <w:r>
        <w:fldChar w:fldCharType="separate"/>
      </w:r>
      <w:r>
        <w:t>13</w:t>
      </w:r>
      <w:r>
        <w:fldChar w:fldCharType="end"/>
      </w:r>
    </w:p>
    <w:p w14:paraId="15C195EE"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2</w:t>
      </w:r>
      <w:r w:rsidRPr="00F94208">
        <w:rPr>
          <w:rFonts w:ascii="Calibri" w:hAnsi="Calibri"/>
          <w:kern w:val="2"/>
          <w:sz w:val="21"/>
          <w:szCs w:val="22"/>
          <w:lang w:val="en-US" w:eastAsia="zh-CN"/>
        </w:rPr>
        <w:tab/>
      </w:r>
      <w:r w:rsidRPr="008B492B">
        <w:rPr>
          <w:rFonts w:eastAsia="SimSun"/>
          <w:lang w:val="en-US" w:eastAsia="zh-CN"/>
        </w:rPr>
        <w:t xml:space="preserve"> </w:t>
      </w:r>
      <w:r>
        <w:rPr>
          <w:lang w:eastAsia="zh-CN"/>
        </w:rPr>
        <w:t>CA_n</w:t>
      </w:r>
      <w:r w:rsidRPr="008B492B">
        <w:rPr>
          <w:lang w:val="en-US" w:eastAsia="zh-CN"/>
        </w:rPr>
        <w:t>28</w:t>
      </w:r>
      <w:r>
        <w:rPr>
          <w:lang w:eastAsia="zh-CN"/>
        </w:rPr>
        <w:t>-n41</w:t>
      </w:r>
      <w:r>
        <w:tab/>
      </w:r>
      <w:r>
        <w:fldChar w:fldCharType="begin"/>
      </w:r>
      <w:r>
        <w:instrText xml:space="preserve"> PAGEREF _Toc97801305 \h </w:instrText>
      </w:r>
      <w:r>
        <w:fldChar w:fldCharType="separate"/>
      </w:r>
      <w:r>
        <w:t>13</w:t>
      </w:r>
      <w:r>
        <w:fldChar w:fldCharType="end"/>
      </w:r>
    </w:p>
    <w:p w14:paraId="3EA19783"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_Toc97801306 \h </w:instrText>
      </w:r>
      <w:r>
        <w:fldChar w:fldCharType="separate"/>
      </w:r>
      <w:r>
        <w:t>13</w:t>
      </w:r>
      <w:r>
        <w:fldChar w:fldCharType="end"/>
      </w:r>
    </w:p>
    <w:p w14:paraId="583E6470"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_Toc97801307 \h </w:instrText>
      </w:r>
      <w:r>
        <w:fldChar w:fldCharType="separate"/>
      </w:r>
      <w:r>
        <w:t>13</w:t>
      </w:r>
      <w:r>
        <w:fldChar w:fldCharType="end"/>
      </w:r>
    </w:p>
    <w:p w14:paraId="6CA01372" w14:textId="77777777" w:rsidR="00E57695" w:rsidRPr="00F94208" w:rsidRDefault="00E57695">
      <w:pPr>
        <w:pStyle w:val="TOC3"/>
        <w:rPr>
          <w:rFonts w:ascii="Calibri" w:hAnsi="Calibri"/>
          <w:kern w:val="2"/>
          <w:sz w:val="21"/>
          <w:szCs w:val="22"/>
          <w:lang w:val="en-US" w:eastAsia="zh-CN"/>
        </w:rPr>
      </w:pPr>
      <w:r>
        <w:t>5.</w:t>
      </w:r>
      <w:r>
        <w:rPr>
          <w:lang w:eastAsia="zh-CN"/>
        </w:rPr>
        <w:t>2</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_Toc97801308 \h </w:instrText>
      </w:r>
      <w:r>
        <w:fldChar w:fldCharType="separate"/>
      </w:r>
      <w:r>
        <w:t>13</w:t>
      </w:r>
      <w:r>
        <w:fldChar w:fldCharType="end"/>
      </w:r>
    </w:p>
    <w:p w14:paraId="5416F8CB" w14:textId="77777777" w:rsidR="00E57695" w:rsidRPr="00F94208" w:rsidRDefault="00E57695">
      <w:pPr>
        <w:pStyle w:val="TOC4"/>
        <w:rPr>
          <w:rFonts w:ascii="Calibri" w:hAnsi="Calibri"/>
          <w:kern w:val="2"/>
          <w:sz w:val="21"/>
          <w:szCs w:val="22"/>
          <w:lang w:val="en-US" w:eastAsia="zh-CN"/>
        </w:rPr>
      </w:pPr>
      <w:r>
        <w:t>5.2.3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_Toc97801309 \h </w:instrText>
      </w:r>
      <w:r>
        <w:fldChar w:fldCharType="separate"/>
      </w:r>
      <w:r>
        <w:t>14</w:t>
      </w:r>
      <w:r>
        <w:fldChar w:fldCharType="end"/>
      </w:r>
    </w:p>
    <w:p w14:paraId="105371AB" w14:textId="77777777" w:rsidR="00E57695" w:rsidRPr="00F94208" w:rsidRDefault="00E57695">
      <w:pPr>
        <w:pStyle w:val="TOC4"/>
        <w:rPr>
          <w:rFonts w:ascii="Calibri" w:hAnsi="Calibri"/>
          <w:kern w:val="2"/>
          <w:sz w:val="21"/>
          <w:szCs w:val="22"/>
          <w:lang w:val="en-US" w:eastAsia="zh-CN"/>
        </w:rPr>
      </w:pPr>
      <w:r>
        <w:t>5.2.3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_Toc97801310 \h </w:instrText>
      </w:r>
      <w:r>
        <w:fldChar w:fldCharType="separate"/>
      </w:r>
      <w:r>
        <w:t>14</w:t>
      </w:r>
      <w:r>
        <w:fldChar w:fldCharType="end"/>
      </w:r>
    </w:p>
    <w:p w14:paraId="6C3C7281" w14:textId="77777777" w:rsidR="00E57695" w:rsidRPr="00F94208" w:rsidRDefault="00E57695">
      <w:pPr>
        <w:pStyle w:val="TOC3"/>
        <w:rPr>
          <w:rFonts w:ascii="Calibri" w:hAnsi="Calibri"/>
          <w:kern w:val="2"/>
          <w:sz w:val="21"/>
          <w:szCs w:val="22"/>
          <w:lang w:val="en-US" w:eastAsia="zh-CN"/>
        </w:rPr>
      </w:pPr>
      <w:r>
        <w:t>5.</w:t>
      </w:r>
      <w:r>
        <w:rPr>
          <w:lang w:eastAsia="zh-CN"/>
        </w:rPr>
        <w:t>2</w:t>
      </w:r>
      <w:r>
        <w:t>.</w:t>
      </w:r>
      <w:r>
        <w:rPr>
          <w:lang w:eastAsia="zh-CN"/>
        </w:rP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_Toc97801311 \h </w:instrText>
      </w:r>
      <w:r>
        <w:fldChar w:fldCharType="separate"/>
      </w:r>
      <w:r>
        <w:t>14</w:t>
      </w:r>
      <w:r>
        <w:fldChar w:fldCharType="end"/>
      </w:r>
    </w:p>
    <w:p w14:paraId="6601A058"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3</w:t>
      </w:r>
      <w:r w:rsidRPr="00F94208">
        <w:rPr>
          <w:rFonts w:ascii="Calibri" w:hAnsi="Calibri"/>
          <w:kern w:val="2"/>
          <w:sz w:val="21"/>
          <w:szCs w:val="22"/>
          <w:lang w:val="en-US" w:eastAsia="zh-CN"/>
        </w:rPr>
        <w:tab/>
      </w:r>
      <w:r w:rsidRPr="008B492B">
        <w:rPr>
          <w:rFonts w:eastAsia="SimSun"/>
          <w:lang w:val="en-US" w:eastAsia="zh-CN"/>
        </w:rPr>
        <w:t xml:space="preserve"> </w:t>
      </w:r>
      <w:r>
        <w:rPr>
          <w:lang w:eastAsia="zh-CN"/>
        </w:rPr>
        <w:t>CA_n</w:t>
      </w:r>
      <w:r w:rsidRPr="008B492B">
        <w:rPr>
          <w:lang w:val="en-US" w:eastAsia="zh-CN"/>
        </w:rPr>
        <w:t>28</w:t>
      </w:r>
      <w:r>
        <w:rPr>
          <w:lang w:eastAsia="zh-CN"/>
        </w:rPr>
        <w:t>-n79</w:t>
      </w:r>
      <w:r>
        <w:tab/>
      </w:r>
      <w:r>
        <w:fldChar w:fldCharType="begin"/>
      </w:r>
      <w:r>
        <w:instrText xml:space="preserve"> PAGEREF _Toc97801312 \h </w:instrText>
      </w:r>
      <w:r>
        <w:fldChar w:fldCharType="separate"/>
      </w:r>
      <w:r>
        <w:t>14</w:t>
      </w:r>
      <w:r>
        <w:fldChar w:fldCharType="end"/>
      </w:r>
    </w:p>
    <w:p w14:paraId="677135F2"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_Toc97801313 \h </w:instrText>
      </w:r>
      <w:r>
        <w:fldChar w:fldCharType="separate"/>
      </w:r>
      <w:r>
        <w:t>14</w:t>
      </w:r>
      <w:r>
        <w:fldChar w:fldCharType="end"/>
      </w:r>
    </w:p>
    <w:p w14:paraId="7D2F66EB"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_Toc97801314 \h </w:instrText>
      </w:r>
      <w:r>
        <w:fldChar w:fldCharType="separate"/>
      </w:r>
      <w:r>
        <w:t>14</w:t>
      </w:r>
      <w:r>
        <w:fldChar w:fldCharType="end"/>
      </w:r>
    </w:p>
    <w:p w14:paraId="1E8C35B1" w14:textId="77777777" w:rsidR="00E57695" w:rsidRPr="00F94208" w:rsidRDefault="00E57695">
      <w:pPr>
        <w:pStyle w:val="TOC3"/>
        <w:rPr>
          <w:rFonts w:ascii="Calibri" w:hAnsi="Calibri"/>
          <w:kern w:val="2"/>
          <w:sz w:val="21"/>
          <w:szCs w:val="22"/>
          <w:lang w:val="en-US" w:eastAsia="zh-CN"/>
        </w:rPr>
      </w:pPr>
      <w:r>
        <w:t>5.</w:t>
      </w:r>
      <w:r>
        <w:rPr>
          <w:lang w:eastAsia="zh-CN"/>
        </w:rPr>
        <w:t>3</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_Toc97801315 \h </w:instrText>
      </w:r>
      <w:r>
        <w:fldChar w:fldCharType="separate"/>
      </w:r>
      <w:r>
        <w:t>14</w:t>
      </w:r>
      <w:r>
        <w:fldChar w:fldCharType="end"/>
      </w:r>
    </w:p>
    <w:p w14:paraId="03F48592" w14:textId="77777777" w:rsidR="00E57695" w:rsidRPr="00F94208" w:rsidRDefault="00E57695">
      <w:pPr>
        <w:pStyle w:val="TOC4"/>
        <w:rPr>
          <w:rFonts w:ascii="Calibri" w:hAnsi="Calibri"/>
          <w:kern w:val="2"/>
          <w:sz w:val="21"/>
          <w:szCs w:val="22"/>
          <w:lang w:val="en-US" w:eastAsia="zh-CN"/>
        </w:rPr>
      </w:pPr>
      <w:r>
        <w:t>5.3.3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_Toc97801316 \h </w:instrText>
      </w:r>
      <w:r>
        <w:fldChar w:fldCharType="separate"/>
      </w:r>
      <w:r>
        <w:t>14</w:t>
      </w:r>
      <w:r>
        <w:fldChar w:fldCharType="end"/>
      </w:r>
    </w:p>
    <w:p w14:paraId="56B4E357" w14:textId="77777777" w:rsidR="00E57695" w:rsidRPr="00F94208" w:rsidRDefault="00E57695">
      <w:pPr>
        <w:pStyle w:val="TOC4"/>
        <w:rPr>
          <w:rFonts w:ascii="Calibri" w:hAnsi="Calibri"/>
          <w:kern w:val="2"/>
          <w:sz w:val="21"/>
          <w:szCs w:val="22"/>
          <w:lang w:val="en-US" w:eastAsia="zh-CN"/>
        </w:rPr>
      </w:pPr>
      <w:r>
        <w:t>5.3.3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_Toc97801317 \h </w:instrText>
      </w:r>
      <w:r>
        <w:fldChar w:fldCharType="separate"/>
      </w:r>
      <w:r>
        <w:t>14</w:t>
      </w:r>
      <w:r>
        <w:fldChar w:fldCharType="end"/>
      </w:r>
    </w:p>
    <w:p w14:paraId="74826E5F" w14:textId="77777777" w:rsidR="00E57695" w:rsidRPr="00F94208" w:rsidRDefault="00E57695">
      <w:pPr>
        <w:pStyle w:val="TOC3"/>
        <w:rPr>
          <w:rFonts w:ascii="Calibri" w:hAnsi="Calibri"/>
          <w:kern w:val="2"/>
          <w:sz w:val="21"/>
          <w:szCs w:val="22"/>
          <w:lang w:val="en-US" w:eastAsia="zh-CN"/>
        </w:rPr>
      </w:pPr>
      <w:r>
        <w:t>5.</w:t>
      </w:r>
      <w:r>
        <w:rPr>
          <w:lang w:eastAsia="zh-CN"/>
        </w:rPr>
        <w:t>3</w:t>
      </w:r>
      <w:r>
        <w:t>.</w:t>
      </w:r>
      <w:r>
        <w:rPr>
          <w:lang w:eastAsia="zh-CN"/>
        </w:rP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_Toc97801318 \h </w:instrText>
      </w:r>
      <w:r>
        <w:fldChar w:fldCharType="separate"/>
      </w:r>
      <w:r>
        <w:t>14</w:t>
      </w:r>
      <w:r>
        <w:fldChar w:fldCharType="end"/>
      </w:r>
    </w:p>
    <w:p w14:paraId="4AD136AF"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4</w:t>
      </w:r>
      <w:r w:rsidRPr="00F94208">
        <w:rPr>
          <w:rFonts w:ascii="Calibri" w:hAnsi="Calibri"/>
          <w:kern w:val="2"/>
          <w:sz w:val="21"/>
          <w:szCs w:val="22"/>
          <w:lang w:val="en-US" w:eastAsia="zh-CN"/>
        </w:rPr>
        <w:tab/>
      </w:r>
      <w:r w:rsidRPr="008B492B">
        <w:rPr>
          <w:rFonts w:eastAsia="SimSun"/>
          <w:lang w:val="en-US" w:eastAsia="zh-CN"/>
        </w:rPr>
        <w:t xml:space="preserve"> </w:t>
      </w:r>
      <w:r>
        <w:rPr>
          <w:lang w:eastAsia="zh-CN"/>
        </w:rPr>
        <w:t>CA_n</w:t>
      </w:r>
      <w:r w:rsidRPr="008B492B">
        <w:rPr>
          <w:lang w:val="en-US" w:eastAsia="zh-CN"/>
        </w:rPr>
        <w:t>40</w:t>
      </w:r>
      <w:r>
        <w:rPr>
          <w:lang w:eastAsia="zh-CN"/>
        </w:rPr>
        <w:t>-n</w:t>
      </w:r>
      <w:r w:rsidRPr="008B492B">
        <w:rPr>
          <w:lang w:val="en-US" w:eastAsia="zh-CN"/>
        </w:rPr>
        <w:t>41</w:t>
      </w:r>
      <w:r>
        <w:tab/>
      </w:r>
      <w:r>
        <w:fldChar w:fldCharType="begin"/>
      </w:r>
      <w:r>
        <w:instrText xml:space="preserve"> PAGEREF _Toc97801319 \h </w:instrText>
      </w:r>
      <w:r>
        <w:fldChar w:fldCharType="separate"/>
      </w:r>
      <w:r>
        <w:t>15</w:t>
      </w:r>
      <w:r>
        <w:fldChar w:fldCharType="end"/>
      </w:r>
    </w:p>
    <w:p w14:paraId="572BC14C"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_Toc97801320 \h </w:instrText>
      </w:r>
      <w:r>
        <w:fldChar w:fldCharType="separate"/>
      </w:r>
      <w:r>
        <w:t>15</w:t>
      </w:r>
      <w:r>
        <w:fldChar w:fldCharType="end"/>
      </w:r>
    </w:p>
    <w:p w14:paraId="44A365C3"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_Toc97801321 \h </w:instrText>
      </w:r>
      <w:r>
        <w:fldChar w:fldCharType="separate"/>
      </w:r>
      <w:r>
        <w:t>15</w:t>
      </w:r>
      <w:r>
        <w:fldChar w:fldCharType="end"/>
      </w:r>
    </w:p>
    <w:p w14:paraId="4B83CBEC" w14:textId="77777777" w:rsidR="00E57695" w:rsidRPr="00F94208" w:rsidRDefault="00E57695">
      <w:pPr>
        <w:pStyle w:val="TOC3"/>
        <w:rPr>
          <w:rFonts w:ascii="Calibri" w:hAnsi="Calibri"/>
          <w:kern w:val="2"/>
          <w:sz w:val="21"/>
          <w:szCs w:val="22"/>
          <w:lang w:val="en-US" w:eastAsia="zh-CN"/>
        </w:rPr>
      </w:pPr>
      <w:r>
        <w:t>5.</w:t>
      </w:r>
      <w:r>
        <w:rPr>
          <w:lang w:eastAsia="zh-CN"/>
        </w:rPr>
        <w:t>4</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_Toc97801322 \h </w:instrText>
      </w:r>
      <w:r>
        <w:fldChar w:fldCharType="separate"/>
      </w:r>
      <w:r>
        <w:t>15</w:t>
      </w:r>
      <w:r>
        <w:fldChar w:fldCharType="end"/>
      </w:r>
    </w:p>
    <w:p w14:paraId="1A32EDA9" w14:textId="77777777" w:rsidR="00E57695" w:rsidRPr="00F94208" w:rsidRDefault="00E57695">
      <w:pPr>
        <w:pStyle w:val="TOC4"/>
        <w:rPr>
          <w:rFonts w:ascii="Calibri" w:hAnsi="Calibri"/>
          <w:kern w:val="2"/>
          <w:sz w:val="21"/>
          <w:szCs w:val="22"/>
          <w:lang w:val="en-US" w:eastAsia="zh-CN"/>
        </w:rPr>
      </w:pPr>
      <w:r>
        <w:t>5.4.3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_Toc97801323 \h </w:instrText>
      </w:r>
      <w:r>
        <w:fldChar w:fldCharType="separate"/>
      </w:r>
      <w:r>
        <w:t>15</w:t>
      </w:r>
      <w:r>
        <w:fldChar w:fldCharType="end"/>
      </w:r>
    </w:p>
    <w:p w14:paraId="2ED42677" w14:textId="77777777" w:rsidR="00E57695" w:rsidRPr="00F94208" w:rsidRDefault="00E57695">
      <w:pPr>
        <w:pStyle w:val="TOC4"/>
        <w:rPr>
          <w:rFonts w:ascii="Calibri" w:hAnsi="Calibri"/>
          <w:kern w:val="2"/>
          <w:sz w:val="21"/>
          <w:szCs w:val="22"/>
          <w:lang w:val="en-US" w:eastAsia="zh-CN"/>
        </w:rPr>
      </w:pPr>
      <w:r>
        <w:t>5.4.3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_Toc97801324 \h </w:instrText>
      </w:r>
      <w:r>
        <w:fldChar w:fldCharType="separate"/>
      </w:r>
      <w:r>
        <w:t>15</w:t>
      </w:r>
      <w:r>
        <w:fldChar w:fldCharType="end"/>
      </w:r>
    </w:p>
    <w:p w14:paraId="1BD4744E" w14:textId="77777777" w:rsidR="00E57695" w:rsidRPr="00F94208" w:rsidRDefault="00E57695">
      <w:pPr>
        <w:pStyle w:val="TOC4"/>
        <w:rPr>
          <w:rFonts w:ascii="Calibri" w:hAnsi="Calibri"/>
          <w:kern w:val="2"/>
          <w:sz w:val="21"/>
          <w:szCs w:val="22"/>
          <w:lang w:val="en-US" w:eastAsia="zh-CN"/>
        </w:rPr>
      </w:pPr>
      <w:r>
        <w:t>5.4.3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_Toc97801325 \h </w:instrText>
      </w:r>
      <w:r>
        <w:fldChar w:fldCharType="separate"/>
      </w:r>
      <w:r>
        <w:t>15</w:t>
      </w:r>
      <w:r>
        <w:fldChar w:fldCharType="end"/>
      </w:r>
    </w:p>
    <w:p w14:paraId="407E9C58" w14:textId="77777777" w:rsidR="00E57695" w:rsidRPr="00F94208" w:rsidRDefault="00E57695">
      <w:pPr>
        <w:pStyle w:val="TOC4"/>
        <w:rPr>
          <w:rFonts w:ascii="Calibri" w:hAnsi="Calibri"/>
          <w:kern w:val="2"/>
          <w:sz w:val="21"/>
          <w:szCs w:val="22"/>
          <w:lang w:val="en-US" w:eastAsia="zh-CN"/>
        </w:rPr>
      </w:pPr>
      <w:r>
        <w:t>5.4.3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_Toc97801326 \h </w:instrText>
      </w:r>
      <w:r>
        <w:fldChar w:fldCharType="separate"/>
      </w:r>
      <w:r>
        <w:t>15</w:t>
      </w:r>
      <w:r>
        <w:fldChar w:fldCharType="end"/>
      </w:r>
    </w:p>
    <w:p w14:paraId="5440A4CC" w14:textId="77777777" w:rsidR="00E57695" w:rsidRPr="00F94208" w:rsidRDefault="00E57695">
      <w:pPr>
        <w:pStyle w:val="TOC3"/>
        <w:rPr>
          <w:rFonts w:ascii="Calibri" w:hAnsi="Calibri"/>
          <w:kern w:val="2"/>
          <w:sz w:val="21"/>
          <w:szCs w:val="22"/>
          <w:lang w:val="en-US" w:eastAsia="zh-CN"/>
        </w:rPr>
      </w:pPr>
      <w:r>
        <w:t>5.</w:t>
      </w:r>
      <w:r>
        <w:rPr>
          <w:lang w:eastAsia="zh-CN"/>
        </w:rPr>
        <w:t>4</w:t>
      </w:r>
      <w:r>
        <w:t>.</w:t>
      </w:r>
      <w:r>
        <w:rPr>
          <w:lang w:eastAsia="zh-CN"/>
        </w:rP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_Toc97801327 \h </w:instrText>
      </w:r>
      <w:r>
        <w:fldChar w:fldCharType="separate"/>
      </w:r>
      <w:r>
        <w:t>15</w:t>
      </w:r>
      <w:r>
        <w:fldChar w:fldCharType="end"/>
      </w:r>
    </w:p>
    <w:p w14:paraId="4EFF153A"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5</w:t>
      </w:r>
      <w:r w:rsidRPr="00F94208">
        <w:rPr>
          <w:rFonts w:ascii="Calibri" w:hAnsi="Calibri"/>
          <w:kern w:val="2"/>
          <w:sz w:val="21"/>
          <w:szCs w:val="22"/>
          <w:lang w:val="en-US" w:eastAsia="zh-CN"/>
        </w:rPr>
        <w:tab/>
      </w:r>
      <w:r w:rsidRPr="008B492B">
        <w:rPr>
          <w:rFonts w:eastAsia="SimSun"/>
          <w:lang w:val="en-US" w:eastAsia="zh-CN"/>
        </w:rPr>
        <w:t xml:space="preserve"> </w:t>
      </w:r>
      <w:r w:rsidRPr="008B492B">
        <w:rPr>
          <w:rFonts w:cs="Arial"/>
          <w:lang w:eastAsia="zh-CN"/>
        </w:rPr>
        <w:t>CA_n2-n77</w:t>
      </w:r>
      <w:r>
        <w:tab/>
      </w:r>
      <w:r>
        <w:fldChar w:fldCharType="begin"/>
      </w:r>
      <w:r>
        <w:instrText xml:space="preserve"> PAGEREF _Toc97801328 \h </w:instrText>
      </w:r>
      <w:r>
        <w:fldChar w:fldCharType="separate"/>
      </w:r>
      <w:r>
        <w:t>16</w:t>
      </w:r>
      <w:r>
        <w:fldChar w:fldCharType="end"/>
      </w:r>
    </w:p>
    <w:p w14:paraId="2ADE3A39" w14:textId="77777777" w:rsidR="00E57695" w:rsidRPr="00F94208" w:rsidRDefault="00E57695">
      <w:pPr>
        <w:pStyle w:val="TOC3"/>
        <w:rPr>
          <w:rFonts w:ascii="Calibri" w:hAnsi="Calibri"/>
          <w:kern w:val="2"/>
          <w:sz w:val="21"/>
          <w:szCs w:val="22"/>
          <w:lang w:val="en-US" w:eastAsia="zh-CN"/>
        </w:rPr>
      </w:pPr>
      <w:r>
        <w:rPr>
          <w:lang w:eastAsia="zh-CN"/>
        </w:rPr>
        <w:t>5.5.1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_Toc97801329 \h </w:instrText>
      </w:r>
      <w:r>
        <w:fldChar w:fldCharType="separate"/>
      </w:r>
      <w:r>
        <w:t>16</w:t>
      </w:r>
      <w:r>
        <w:fldChar w:fldCharType="end"/>
      </w:r>
    </w:p>
    <w:p w14:paraId="2A6C629E"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_Toc97801330 \h </w:instrText>
      </w:r>
      <w:r>
        <w:fldChar w:fldCharType="separate"/>
      </w:r>
      <w:r>
        <w:t>16</w:t>
      </w:r>
      <w:r>
        <w:fldChar w:fldCharType="end"/>
      </w:r>
    </w:p>
    <w:p w14:paraId="1B100CEF" w14:textId="77777777" w:rsidR="00E57695" w:rsidRPr="00F94208" w:rsidRDefault="00E57695">
      <w:pPr>
        <w:pStyle w:val="TOC3"/>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_Toc97801331 \h </w:instrText>
      </w:r>
      <w:r>
        <w:fldChar w:fldCharType="separate"/>
      </w:r>
      <w:r>
        <w:t>16</w:t>
      </w:r>
      <w:r>
        <w:fldChar w:fldCharType="end"/>
      </w:r>
    </w:p>
    <w:p w14:paraId="51CCF5E1" w14:textId="77777777" w:rsidR="00E57695" w:rsidRPr="00F94208" w:rsidRDefault="00E57695">
      <w:pPr>
        <w:pStyle w:val="TOC4"/>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_Toc97801332 \h </w:instrText>
      </w:r>
      <w:r>
        <w:fldChar w:fldCharType="separate"/>
      </w:r>
      <w:r>
        <w:t>16</w:t>
      </w:r>
      <w:r>
        <w:fldChar w:fldCharType="end"/>
      </w:r>
    </w:p>
    <w:p w14:paraId="3F019666" w14:textId="77777777" w:rsidR="00E57695" w:rsidRPr="00F94208" w:rsidRDefault="00E57695">
      <w:pPr>
        <w:pStyle w:val="TOC4"/>
        <w:rPr>
          <w:rFonts w:ascii="Calibri" w:hAnsi="Calibri"/>
          <w:kern w:val="2"/>
          <w:sz w:val="21"/>
          <w:szCs w:val="22"/>
          <w:lang w:val="en-US" w:eastAsia="zh-CN"/>
        </w:rPr>
      </w:pPr>
      <w:r w:rsidRPr="008B492B">
        <w:rPr>
          <w:rFonts w:cs="Arial"/>
        </w:rPr>
        <w:t>5.</w:t>
      </w:r>
      <w:r w:rsidRPr="008B492B">
        <w:rPr>
          <w:rFonts w:cs="Arial"/>
          <w:lang w:eastAsia="zh-CN"/>
        </w:rPr>
        <w:t>5</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_Toc97801333 \h </w:instrText>
      </w:r>
      <w:r>
        <w:fldChar w:fldCharType="separate"/>
      </w:r>
      <w:r>
        <w:t>17</w:t>
      </w:r>
      <w:r>
        <w:fldChar w:fldCharType="end"/>
      </w:r>
    </w:p>
    <w:p w14:paraId="3AF3A2D8" w14:textId="77777777" w:rsidR="00E57695" w:rsidRPr="00F94208" w:rsidRDefault="00E57695">
      <w:pPr>
        <w:pStyle w:val="TOC4"/>
        <w:rPr>
          <w:rFonts w:ascii="Calibri" w:hAnsi="Calibri"/>
          <w:kern w:val="2"/>
          <w:sz w:val="21"/>
          <w:szCs w:val="22"/>
          <w:lang w:val="en-US" w:eastAsia="zh-CN"/>
        </w:rPr>
      </w:pPr>
      <w:r w:rsidRPr="008B492B">
        <w:rPr>
          <w:rFonts w:cs="Arial"/>
        </w:rPr>
        <w:t>5.5.3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_Toc97801334 \h </w:instrText>
      </w:r>
      <w:r>
        <w:fldChar w:fldCharType="separate"/>
      </w:r>
      <w:r>
        <w:t>17</w:t>
      </w:r>
      <w:r>
        <w:fldChar w:fldCharType="end"/>
      </w:r>
    </w:p>
    <w:p w14:paraId="2FBAFF81" w14:textId="77777777" w:rsidR="00E57695" w:rsidRPr="00F94208" w:rsidRDefault="00E57695">
      <w:pPr>
        <w:pStyle w:val="TOC3"/>
        <w:rPr>
          <w:rFonts w:ascii="Calibri" w:hAnsi="Calibri"/>
          <w:kern w:val="2"/>
          <w:sz w:val="21"/>
          <w:szCs w:val="22"/>
          <w:lang w:val="en-US" w:eastAsia="zh-CN"/>
        </w:rPr>
      </w:pPr>
      <w:r>
        <w:t>5.</w:t>
      </w:r>
      <w:r>
        <w:rPr>
          <w:lang w:eastAsia="zh-CN"/>
        </w:rPr>
        <w:t>5</w:t>
      </w:r>
      <w: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_Toc97801335 \h </w:instrText>
      </w:r>
      <w:r>
        <w:fldChar w:fldCharType="separate"/>
      </w:r>
      <w:r>
        <w:t>18</w:t>
      </w:r>
      <w:r>
        <w:fldChar w:fldCharType="end"/>
      </w:r>
    </w:p>
    <w:p w14:paraId="33E8B2D5" w14:textId="77777777" w:rsidR="00E57695" w:rsidRPr="00F94208" w:rsidRDefault="00E57695">
      <w:pPr>
        <w:pStyle w:val="TOC2"/>
        <w:rPr>
          <w:rFonts w:ascii="Calibri" w:hAnsi="Calibri"/>
          <w:kern w:val="2"/>
          <w:sz w:val="21"/>
          <w:szCs w:val="22"/>
          <w:lang w:val="en-US" w:eastAsia="zh-CN"/>
        </w:rPr>
      </w:pPr>
      <w:r w:rsidRPr="008B492B">
        <w:rPr>
          <w:rFonts w:cs="Arial"/>
          <w:lang w:eastAsia="zh-CN"/>
        </w:rPr>
        <w:lastRenderedPageBreak/>
        <w:t xml:space="preserve">5.6 </w:t>
      </w:r>
      <w:r w:rsidRPr="00F94208">
        <w:rPr>
          <w:rFonts w:ascii="Calibri" w:hAnsi="Calibri"/>
          <w:kern w:val="2"/>
          <w:sz w:val="21"/>
          <w:szCs w:val="22"/>
          <w:lang w:val="en-US" w:eastAsia="zh-CN"/>
        </w:rPr>
        <w:tab/>
      </w:r>
      <w:r w:rsidRPr="008B492B">
        <w:rPr>
          <w:rFonts w:cs="Arial"/>
          <w:lang w:eastAsia="zh-CN"/>
        </w:rPr>
        <w:t>CA_n5-n77</w:t>
      </w:r>
      <w:r>
        <w:tab/>
      </w:r>
      <w:r>
        <w:fldChar w:fldCharType="begin"/>
      </w:r>
      <w:r>
        <w:instrText xml:space="preserve"> PAGEREF _Toc97801336 \h </w:instrText>
      </w:r>
      <w:r>
        <w:fldChar w:fldCharType="separate"/>
      </w:r>
      <w:r>
        <w:t>18</w:t>
      </w:r>
      <w:r>
        <w:fldChar w:fldCharType="end"/>
      </w:r>
    </w:p>
    <w:p w14:paraId="01216D59" w14:textId="77777777" w:rsidR="00E57695" w:rsidRPr="00F94208" w:rsidRDefault="00E57695">
      <w:pPr>
        <w:pStyle w:val="TOC3"/>
        <w:rPr>
          <w:rFonts w:ascii="Calibri" w:hAnsi="Calibri"/>
          <w:kern w:val="2"/>
          <w:sz w:val="21"/>
          <w:szCs w:val="22"/>
          <w:lang w:val="en-US" w:eastAsia="zh-CN"/>
        </w:rPr>
      </w:pPr>
      <w:r>
        <w:rPr>
          <w:lang w:eastAsia="zh-CN"/>
        </w:rPr>
        <w:t>5.6.1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_Toc97801337 \h </w:instrText>
      </w:r>
      <w:r>
        <w:fldChar w:fldCharType="separate"/>
      </w:r>
      <w:r>
        <w:t>18</w:t>
      </w:r>
      <w:r>
        <w:fldChar w:fldCharType="end"/>
      </w:r>
    </w:p>
    <w:p w14:paraId="7A6CAC3F"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_Toc97801338 \h </w:instrText>
      </w:r>
      <w:r>
        <w:fldChar w:fldCharType="separate"/>
      </w:r>
      <w:r>
        <w:t>18</w:t>
      </w:r>
      <w:r>
        <w:fldChar w:fldCharType="end"/>
      </w:r>
    </w:p>
    <w:p w14:paraId="3618E094" w14:textId="77777777" w:rsidR="00E57695" w:rsidRPr="00F94208" w:rsidRDefault="00E57695">
      <w:pPr>
        <w:pStyle w:val="TOC3"/>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_Toc97801339 \h </w:instrText>
      </w:r>
      <w:r>
        <w:fldChar w:fldCharType="separate"/>
      </w:r>
      <w:r>
        <w:t>18</w:t>
      </w:r>
      <w:r>
        <w:fldChar w:fldCharType="end"/>
      </w:r>
    </w:p>
    <w:p w14:paraId="736C5E29" w14:textId="77777777" w:rsidR="00E57695" w:rsidRPr="00F94208" w:rsidRDefault="00E57695">
      <w:pPr>
        <w:pStyle w:val="TOC4"/>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_Toc97801340 \h </w:instrText>
      </w:r>
      <w:r>
        <w:fldChar w:fldCharType="separate"/>
      </w:r>
      <w:r>
        <w:t>18</w:t>
      </w:r>
      <w:r>
        <w:fldChar w:fldCharType="end"/>
      </w:r>
    </w:p>
    <w:p w14:paraId="1F654747" w14:textId="77777777" w:rsidR="00E57695" w:rsidRPr="00F94208" w:rsidRDefault="00E57695">
      <w:pPr>
        <w:pStyle w:val="TOC4"/>
        <w:rPr>
          <w:rFonts w:ascii="Calibri" w:hAnsi="Calibri"/>
          <w:kern w:val="2"/>
          <w:sz w:val="21"/>
          <w:szCs w:val="22"/>
          <w:lang w:val="en-US" w:eastAsia="zh-CN"/>
        </w:rPr>
      </w:pPr>
      <w:r w:rsidRPr="008B492B">
        <w:rPr>
          <w:rFonts w:cs="Arial"/>
        </w:rPr>
        <w:t>5.</w:t>
      </w:r>
      <w:r w:rsidRPr="008B492B">
        <w:rPr>
          <w:rFonts w:cs="Arial"/>
          <w:lang w:eastAsia="zh-CN"/>
        </w:rPr>
        <w:t>6</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_Toc97801341 \h </w:instrText>
      </w:r>
      <w:r>
        <w:fldChar w:fldCharType="separate"/>
      </w:r>
      <w:r>
        <w:t>19</w:t>
      </w:r>
      <w:r>
        <w:fldChar w:fldCharType="end"/>
      </w:r>
    </w:p>
    <w:p w14:paraId="0B6C365A" w14:textId="77777777" w:rsidR="00E57695" w:rsidRPr="00F94208" w:rsidRDefault="00E57695">
      <w:pPr>
        <w:pStyle w:val="TOC4"/>
        <w:rPr>
          <w:rFonts w:ascii="Calibri" w:hAnsi="Calibri"/>
          <w:kern w:val="2"/>
          <w:sz w:val="21"/>
          <w:szCs w:val="22"/>
          <w:lang w:val="en-US" w:eastAsia="zh-CN"/>
        </w:rPr>
      </w:pPr>
      <w:r w:rsidRPr="008B492B">
        <w:rPr>
          <w:rFonts w:cs="Arial"/>
          <w:lang w:eastAsia="zh-CN"/>
        </w:rPr>
        <w:t>5.6.3.3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_Toc97801342 \h </w:instrText>
      </w:r>
      <w:r>
        <w:fldChar w:fldCharType="separate"/>
      </w:r>
      <w:r>
        <w:t>19</w:t>
      </w:r>
      <w:r>
        <w:fldChar w:fldCharType="end"/>
      </w:r>
    </w:p>
    <w:p w14:paraId="516DE014" w14:textId="77777777" w:rsidR="00E57695" w:rsidRPr="00F94208" w:rsidRDefault="00E57695">
      <w:pPr>
        <w:pStyle w:val="TOC3"/>
        <w:rPr>
          <w:rFonts w:ascii="Calibri" w:hAnsi="Calibri"/>
          <w:kern w:val="2"/>
          <w:sz w:val="21"/>
          <w:szCs w:val="22"/>
          <w:lang w:val="en-US" w:eastAsia="zh-CN"/>
        </w:rPr>
      </w:pPr>
      <w:r>
        <w:t>5.</w:t>
      </w:r>
      <w:r>
        <w:rPr>
          <w:lang w:eastAsia="zh-CN"/>
        </w:rPr>
        <w:t>6</w:t>
      </w:r>
      <w: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_Toc97801343 \h </w:instrText>
      </w:r>
      <w:r>
        <w:fldChar w:fldCharType="separate"/>
      </w:r>
      <w:r>
        <w:t>19</w:t>
      </w:r>
      <w:r>
        <w:fldChar w:fldCharType="end"/>
      </w:r>
    </w:p>
    <w:p w14:paraId="7F3A40BE" w14:textId="77777777" w:rsidR="00E57695" w:rsidRPr="00F94208" w:rsidRDefault="00E57695">
      <w:pPr>
        <w:pStyle w:val="TOC2"/>
        <w:rPr>
          <w:rFonts w:ascii="Calibri" w:hAnsi="Calibri"/>
          <w:kern w:val="2"/>
          <w:sz w:val="21"/>
          <w:szCs w:val="22"/>
          <w:lang w:val="en-US" w:eastAsia="zh-CN"/>
        </w:rPr>
      </w:pPr>
      <w:r w:rsidRPr="008B492B">
        <w:rPr>
          <w:rFonts w:cs="Arial"/>
          <w:lang w:eastAsia="zh-CN"/>
        </w:rPr>
        <w:t xml:space="preserve">5.7 </w:t>
      </w:r>
      <w:r w:rsidRPr="00F94208">
        <w:rPr>
          <w:rFonts w:ascii="Calibri" w:hAnsi="Calibri"/>
          <w:kern w:val="2"/>
          <w:sz w:val="21"/>
          <w:szCs w:val="22"/>
          <w:lang w:val="en-US" w:eastAsia="zh-CN"/>
        </w:rPr>
        <w:tab/>
      </w:r>
      <w:r w:rsidRPr="008B492B">
        <w:rPr>
          <w:rFonts w:cs="Arial"/>
          <w:lang w:eastAsia="zh-CN"/>
        </w:rPr>
        <w:t>CA_n66-n77</w:t>
      </w:r>
      <w:r>
        <w:tab/>
      </w:r>
      <w:r>
        <w:fldChar w:fldCharType="begin"/>
      </w:r>
      <w:r>
        <w:instrText xml:space="preserve"> PAGEREF _Toc97801344 \h </w:instrText>
      </w:r>
      <w:r>
        <w:fldChar w:fldCharType="separate"/>
      </w:r>
      <w:r>
        <w:t>19</w:t>
      </w:r>
      <w:r>
        <w:fldChar w:fldCharType="end"/>
      </w:r>
    </w:p>
    <w:p w14:paraId="78D2C549" w14:textId="77777777" w:rsidR="00E57695" w:rsidRPr="00F94208" w:rsidRDefault="00E57695">
      <w:pPr>
        <w:pStyle w:val="TOC3"/>
        <w:rPr>
          <w:rFonts w:ascii="Calibri" w:hAnsi="Calibri"/>
          <w:kern w:val="2"/>
          <w:sz w:val="21"/>
          <w:szCs w:val="22"/>
          <w:lang w:val="en-US" w:eastAsia="zh-CN"/>
        </w:rPr>
      </w:pPr>
      <w:r>
        <w:rPr>
          <w:lang w:eastAsia="zh-CN"/>
        </w:rPr>
        <w:t>5.7.1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_Toc97801345 \h </w:instrText>
      </w:r>
      <w:r>
        <w:fldChar w:fldCharType="separate"/>
      </w:r>
      <w:r>
        <w:t>19</w:t>
      </w:r>
      <w:r>
        <w:fldChar w:fldCharType="end"/>
      </w:r>
    </w:p>
    <w:p w14:paraId="48E782EC"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_Toc97801346 \h </w:instrText>
      </w:r>
      <w:r>
        <w:fldChar w:fldCharType="separate"/>
      </w:r>
      <w:r>
        <w:t>19</w:t>
      </w:r>
      <w:r>
        <w:fldChar w:fldCharType="end"/>
      </w:r>
    </w:p>
    <w:p w14:paraId="749665E2" w14:textId="77777777" w:rsidR="00E57695" w:rsidRPr="00F94208" w:rsidRDefault="00E57695">
      <w:pPr>
        <w:pStyle w:val="TOC3"/>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_Toc97801347 \h </w:instrText>
      </w:r>
      <w:r>
        <w:fldChar w:fldCharType="separate"/>
      </w:r>
      <w:r>
        <w:t>20</w:t>
      </w:r>
      <w:r>
        <w:fldChar w:fldCharType="end"/>
      </w:r>
    </w:p>
    <w:p w14:paraId="48CF7A40" w14:textId="77777777" w:rsidR="00E57695" w:rsidRPr="00F94208" w:rsidRDefault="00E57695">
      <w:pPr>
        <w:pStyle w:val="TOC4"/>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_Toc97801348 \h </w:instrText>
      </w:r>
      <w:r>
        <w:fldChar w:fldCharType="separate"/>
      </w:r>
      <w:r>
        <w:t>20</w:t>
      </w:r>
      <w:r>
        <w:fldChar w:fldCharType="end"/>
      </w:r>
    </w:p>
    <w:p w14:paraId="5A91B97F" w14:textId="77777777" w:rsidR="00E57695" w:rsidRPr="00F94208" w:rsidRDefault="00E57695">
      <w:pPr>
        <w:pStyle w:val="TOC4"/>
        <w:rPr>
          <w:rFonts w:ascii="Calibri" w:hAnsi="Calibri"/>
          <w:kern w:val="2"/>
          <w:sz w:val="21"/>
          <w:szCs w:val="22"/>
          <w:lang w:val="en-US" w:eastAsia="zh-CN"/>
        </w:rPr>
      </w:pPr>
      <w:r w:rsidRPr="008B492B">
        <w:rPr>
          <w:rFonts w:cs="Arial"/>
        </w:rPr>
        <w:t>5.</w:t>
      </w:r>
      <w:r w:rsidRPr="008B492B">
        <w:rPr>
          <w:rFonts w:cs="Arial"/>
          <w:lang w:eastAsia="zh-CN"/>
        </w:rPr>
        <w:t>7</w:t>
      </w:r>
      <w:r w:rsidRPr="008B492B">
        <w:rPr>
          <w:rFonts w:cs="Arial"/>
        </w:rPr>
        <w:t>.3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_Toc97801349 \h </w:instrText>
      </w:r>
      <w:r>
        <w:fldChar w:fldCharType="separate"/>
      </w:r>
      <w:r>
        <w:t>20</w:t>
      </w:r>
      <w:r>
        <w:fldChar w:fldCharType="end"/>
      </w:r>
    </w:p>
    <w:p w14:paraId="23862B95" w14:textId="77777777" w:rsidR="00E57695" w:rsidRPr="00F94208" w:rsidRDefault="00E57695">
      <w:pPr>
        <w:pStyle w:val="TOC3"/>
        <w:rPr>
          <w:rFonts w:ascii="Calibri" w:hAnsi="Calibri"/>
          <w:kern w:val="2"/>
          <w:sz w:val="21"/>
          <w:szCs w:val="22"/>
          <w:lang w:val="en-US" w:eastAsia="zh-CN"/>
        </w:rPr>
      </w:pPr>
      <w:r>
        <w:t>5.</w:t>
      </w:r>
      <w:r>
        <w:rPr>
          <w:lang w:eastAsia="zh-CN"/>
        </w:rPr>
        <w:t>7</w:t>
      </w:r>
      <w:r>
        <w:t>.</w:t>
      </w:r>
      <w:r>
        <w:rPr>
          <w:lang w:eastAsia="zh-CN"/>
        </w:rP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_Toc97801350 \h </w:instrText>
      </w:r>
      <w:r>
        <w:fldChar w:fldCharType="separate"/>
      </w:r>
      <w:r>
        <w:t>21</w:t>
      </w:r>
      <w:r>
        <w:fldChar w:fldCharType="end"/>
      </w:r>
    </w:p>
    <w:p w14:paraId="6D42C2ED" w14:textId="77777777" w:rsidR="00E57695" w:rsidRPr="00F94208" w:rsidRDefault="00E57695">
      <w:pPr>
        <w:pStyle w:val="TOC2"/>
        <w:rPr>
          <w:rFonts w:ascii="Calibri" w:hAnsi="Calibri"/>
          <w:kern w:val="2"/>
          <w:sz w:val="21"/>
          <w:szCs w:val="22"/>
          <w:lang w:val="en-US" w:eastAsia="zh-CN"/>
        </w:rPr>
      </w:pPr>
      <w:r>
        <w:rPr>
          <w:lang w:eastAsia="zh-CN"/>
        </w:rPr>
        <w:t>5</w:t>
      </w:r>
      <w:r>
        <w:t>.</w:t>
      </w:r>
      <w:r w:rsidRPr="008B492B">
        <w:rPr>
          <w:rFonts w:eastAsia="SimSun"/>
          <w:lang w:eastAsia="zh-CN"/>
        </w:rPr>
        <w:t>8</w:t>
      </w:r>
      <w:r w:rsidRPr="00F94208">
        <w:rPr>
          <w:rFonts w:ascii="Calibri" w:hAnsi="Calibri"/>
          <w:kern w:val="2"/>
          <w:sz w:val="21"/>
          <w:szCs w:val="22"/>
          <w:lang w:val="en-US" w:eastAsia="zh-CN"/>
        </w:rPr>
        <w:tab/>
      </w:r>
      <w:r w:rsidRPr="008B492B">
        <w:rPr>
          <w:lang w:val="en-US" w:eastAsia="zh-CN"/>
        </w:rPr>
        <w:t xml:space="preserve"> </w:t>
      </w:r>
      <w:r>
        <w:rPr>
          <w:lang w:eastAsia="zh-CN"/>
        </w:rPr>
        <w:t>CA_n3-n</w:t>
      </w:r>
      <w:r w:rsidRPr="008B492B">
        <w:rPr>
          <w:rFonts w:eastAsia="SimSun"/>
          <w:lang w:eastAsia="zh-CN"/>
        </w:rPr>
        <w:t>78</w:t>
      </w:r>
      <w:r>
        <w:tab/>
      </w:r>
      <w:r>
        <w:fldChar w:fldCharType="begin"/>
      </w:r>
      <w:r>
        <w:instrText xml:space="preserve"> PAGEREF _Toc97801351 \h </w:instrText>
      </w:r>
      <w:r>
        <w:fldChar w:fldCharType="separate"/>
      </w:r>
      <w:r>
        <w:t>21</w:t>
      </w:r>
      <w:r>
        <w:fldChar w:fldCharType="end"/>
      </w:r>
    </w:p>
    <w:p w14:paraId="353CE919" w14:textId="77777777" w:rsidR="00E57695" w:rsidRPr="00F94208" w:rsidRDefault="00E57695">
      <w:pPr>
        <w:pStyle w:val="TOC4"/>
        <w:rPr>
          <w:rFonts w:ascii="Calibri" w:hAnsi="Calibri"/>
          <w:kern w:val="2"/>
          <w:sz w:val="21"/>
          <w:szCs w:val="22"/>
          <w:lang w:val="en-US" w:eastAsia="zh-CN"/>
        </w:rPr>
      </w:pPr>
      <w:r>
        <w:t>5.</w:t>
      </w:r>
      <w:r>
        <w:rPr>
          <w:lang w:eastAsia="zh-CN"/>
        </w:rPr>
        <w:t>8</w:t>
      </w:r>
      <w:r>
        <w:t>.3.1</w:t>
      </w:r>
      <w:r w:rsidRPr="00F94208">
        <w:rPr>
          <w:rFonts w:ascii="Calibri" w:hAnsi="Calibri"/>
          <w:kern w:val="2"/>
          <w:sz w:val="21"/>
          <w:szCs w:val="22"/>
          <w:lang w:val="en-US" w:eastAsia="zh-CN"/>
        </w:rPr>
        <w:tab/>
      </w:r>
      <w:r>
        <w:t>Power class 2 case a</w:t>
      </w:r>
      <w:r>
        <w:tab/>
      </w:r>
      <w:r>
        <w:fldChar w:fldCharType="begin"/>
      </w:r>
      <w:r>
        <w:instrText xml:space="preserve"> PAGEREF _Toc97801352 \h </w:instrText>
      </w:r>
      <w:r>
        <w:fldChar w:fldCharType="separate"/>
      </w:r>
      <w:r>
        <w:t>22</w:t>
      </w:r>
      <w:r>
        <w:fldChar w:fldCharType="end"/>
      </w:r>
    </w:p>
    <w:p w14:paraId="7CC7263E" w14:textId="77777777" w:rsidR="00E57695" w:rsidRPr="00F94208" w:rsidRDefault="00E57695">
      <w:pPr>
        <w:pStyle w:val="TOC4"/>
        <w:rPr>
          <w:rFonts w:ascii="Calibri" w:hAnsi="Calibri"/>
          <w:kern w:val="2"/>
          <w:sz w:val="21"/>
          <w:szCs w:val="22"/>
          <w:lang w:val="en-US" w:eastAsia="zh-CN"/>
        </w:rPr>
      </w:pPr>
      <w:r>
        <w:t>5.</w:t>
      </w:r>
      <w:r>
        <w:rPr>
          <w:lang w:eastAsia="zh-CN"/>
        </w:rPr>
        <w:t>8</w:t>
      </w:r>
      <w:r>
        <w:t>.3.2</w:t>
      </w:r>
      <w:r w:rsidRPr="00F94208">
        <w:rPr>
          <w:rFonts w:ascii="Calibri" w:hAnsi="Calibri"/>
          <w:kern w:val="2"/>
          <w:sz w:val="21"/>
          <w:szCs w:val="22"/>
          <w:lang w:val="en-US" w:eastAsia="zh-CN"/>
        </w:rPr>
        <w:tab/>
      </w:r>
      <w:r>
        <w:t>Power class 2 case b</w:t>
      </w:r>
      <w:r>
        <w:tab/>
      </w:r>
      <w:r>
        <w:fldChar w:fldCharType="begin"/>
      </w:r>
      <w:r>
        <w:instrText xml:space="preserve"> PAGEREF _Toc97801353 \h </w:instrText>
      </w:r>
      <w:r>
        <w:fldChar w:fldCharType="separate"/>
      </w:r>
      <w:r>
        <w:t>22</w:t>
      </w:r>
      <w:r>
        <w:fldChar w:fldCharType="end"/>
      </w:r>
    </w:p>
    <w:p w14:paraId="7F130145"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9</w:t>
      </w:r>
      <w:r w:rsidRPr="00F94208">
        <w:rPr>
          <w:rFonts w:ascii="Calibri" w:hAnsi="Calibri"/>
          <w:kern w:val="2"/>
          <w:sz w:val="21"/>
          <w:szCs w:val="22"/>
          <w:lang w:val="en-US" w:eastAsia="zh-CN"/>
        </w:rPr>
        <w:tab/>
      </w:r>
      <w:r>
        <w:rPr>
          <w:lang w:eastAsia="zh-CN"/>
        </w:rPr>
        <w:t>CA_n25A-n41A</w:t>
      </w:r>
      <w:r>
        <w:tab/>
      </w:r>
      <w:r>
        <w:fldChar w:fldCharType="begin"/>
      </w:r>
      <w:r>
        <w:instrText xml:space="preserve"> PAGEREF _Toc97801354 \h </w:instrText>
      </w:r>
      <w:r>
        <w:fldChar w:fldCharType="separate"/>
      </w:r>
      <w:r>
        <w:t>22</w:t>
      </w:r>
      <w:r>
        <w:fldChar w:fldCharType="end"/>
      </w:r>
    </w:p>
    <w:p w14:paraId="1724B1E0"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_Toc97801355 \h </w:instrText>
      </w:r>
      <w:r>
        <w:fldChar w:fldCharType="separate"/>
      </w:r>
      <w:r>
        <w:t>22</w:t>
      </w:r>
      <w:r>
        <w:fldChar w:fldCharType="end"/>
      </w:r>
    </w:p>
    <w:p w14:paraId="75C890F3"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_Toc97801356 \h </w:instrText>
      </w:r>
      <w:r>
        <w:fldChar w:fldCharType="separate"/>
      </w:r>
      <w:r>
        <w:t>23</w:t>
      </w:r>
      <w:r>
        <w:fldChar w:fldCharType="end"/>
      </w:r>
    </w:p>
    <w:p w14:paraId="2A6DAB6C" w14:textId="77777777" w:rsidR="00E57695" w:rsidRPr="00F94208" w:rsidRDefault="00E57695">
      <w:pPr>
        <w:pStyle w:val="TOC3"/>
        <w:rPr>
          <w:rFonts w:ascii="Calibri" w:hAnsi="Calibri"/>
          <w:kern w:val="2"/>
          <w:sz w:val="21"/>
          <w:szCs w:val="22"/>
          <w:lang w:val="en-US" w:eastAsia="zh-CN"/>
        </w:rPr>
      </w:pPr>
      <w:r>
        <w:t>5.</w:t>
      </w:r>
      <w:r>
        <w:rPr>
          <w:lang w:eastAsia="zh-CN"/>
        </w:rPr>
        <w:t>9</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_Toc97801357 \h </w:instrText>
      </w:r>
      <w:r>
        <w:fldChar w:fldCharType="separate"/>
      </w:r>
      <w:r>
        <w:t>23</w:t>
      </w:r>
      <w:r>
        <w:fldChar w:fldCharType="end"/>
      </w:r>
    </w:p>
    <w:p w14:paraId="4C560C80" w14:textId="77777777" w:rsidR="00E57695" w:rsidRPr="00F94208" w:rsidRDefault="00E57695">
      <w:pPr>
        <w:pStyle w:val="TOC4"/>
        <w:rPr>
          <w:rFonts w:ascii="Calibri" w:hAnsi="Calibri"/>
          <w:kern w:val="2"/>
          <w:sz w:val="21"/>
          <w:szCs w:val="22"/>
          <w:lang w:val="en-US" w:eastAsia="zh-CN"/>
        </w:rPr>
      </w:pPr>
      <w:r>
        <w:t>5.</w:t>
      </w:r>
      <w:r>
        <w:rPr>
          <w:lang w:eastAsia="zh-CN"/>
        </w:rPr>
        <w:t>9</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_Toc97801358 \h </w:instrText>
      </w:r>
      <w:r>
        <w:fldChar w:fldCharType="separate"/>
      </w:r>
      <w:r>
        <w:t>23</w:t>
      </w:r>
      <w:r>
        <w:fldChar w:fldCharType="end"/>
      </w:r>
    </w:p>
    <w:p w14:paraId="1C2A622B" w14:textId="77777777" w:rsidR="00E57695" w:rsidRPr="00F94208" w:rsidRDefault="00E57695">
      <w:pPr>
        <w:pStyle w:val="TOC4"/>
        <w:rPr>
          <w:rFonts w:ascii="Calibri" w:hAnsi="Calibri"/>
          <w:kern w:val="2"/>
          <w:sz w:val="21"/>
          <w:szCs w:val="22"/>
          <w:lang w:val="en-US" w:eastAsia="zh-CN"/>
        </w:rPr>
      </w:pPr>
      <w:r>
        <w:t>5.</w:t>
      </w:r>
      <w:r>
        <w:rPr>
          <w:lang w:eastAsia="zh-CN"/>
        </w:rPr>
        <w:t>9</w:t>
      </w:r>
      <w:r>
        <w:t>.3</w:t>
      </w:r>
      <w:r>
        <w:rPr>
          <w:lang w:eastAsia="zh-CN"/>
        </w:rPr>
        <w:t>.2</w:t>
      </w:r>
      <w:r w:rsidRPr="00F94208">
        <w:rPr>
          <w:rFonts w:ascii="Calibri" w:hAnsi="Calibri"/>
          <w:kern w:val="2"/>
          <w:sz w:val="21"/>
          <w:szCs w:val="22"/>
          <w:lang w:val="en-US" w:eastAsia="zh-CN"/>
        </w:rPr>
        <w:tab/>
      </w:r>
      <w:r>
        <w:rPr>
          <w:lang w:eastAsia="zh-CN"/>
        </w:rPr>
        <w:t>Power class 2 case b</w:t>
      </w:r>
      <w:r>
        <w:tab/>
      </w:r>
      <w:r>
        <w:fldChar w:fldCharType="begin"/>
      </w:r>
      <w:r>
        <w:instrText xml:space="preserve"> PAGEREF _Toc97801359 \h </w:instrText>
      </w:r>
      <w:r>
        <w:fldChar w:fldCharType="separate"/>
      </w:r>
      <w:r>
        <w:t>23</w:t>
      </w:r>
      <w:r>
        <w:fldChar w:fldCharType="end"/>
      </w:r>
    </w:p>
    <w:p w14:paraId="2104D308" w14:textId="77777777" w:rsidR="00E57695" w:rsidRPr="00F94208" w:rsidRDefault="00E57695">
      <w:pPr>
        <w:pStyle w:val="TOC4"/>
        <w:rPr>
          <w:rFonts w:ascii="Calibri" w:hAnsi="Calibri"/>
          <w:kern w:val="2"/>
          <w:sz w:val="21"/>
          <w:szCs w:val="22"/>
          <w:lang w:val="en-US" w:eastAsia="zh-CN"/>
        </w:rPr>
      </w:pPr>
      <w:r>
        <w:t>5.9.3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_Toc97801360 \h </w:instrText>
      </w:r>
      <w:r>
        <w:fldChar w:fldCharType="separate"/>
      </w:r>
      <w:r>
        <w:t>23</w:t>
      </w:r>
      <w:r>
        <w:fldChar w:fldCharType="end"/>
      </w:r>
    </w:p>
    <w:p w14:paraId="5120915A" w14:textId="77777777" w:rsidR="00E57695" w:rsidRPr="00F94208" w:rsidRDefault="00E57695">
      <w:pPr>
        <w:pStyle w:val="TOC3"/>
        <w:rPr>
          <w:rFonts w:ascii="Calibri" w:hAnsi="Calibri"/>
          <w:kern w:val="2"/>
          <w:sz w:val="21"/>
          <w:szCs w:val="22"/>
          <w:lang w:val="en-US" w:eastAsia="zh-CN"/>
        </w:rPr>
      </w:pPr>
      <w:r>
        <w:t>5.9.4</w:t>
      </w:r>
      <w:r w:rsidRPr="00F94208">
        <w:rPr>
          <w:rFonts w:ascii="Calibri" w:hAnsi="Calibri"/>
          <w:kern w:val="2"/>
          <w:sz w:val="21"/>
          <w:szCs w:val="22"/>
          <w:lang w:val="en-US" w:eastAsia="zh-CN"/>
        </w:rPr>
        <w:tab/>
      </w:r>
      <w:r>
        <w:t>Void</w:t>
      </w:r>
      <w:r>
        <w:tab/>
      </w:r>
      <w:r>
        <w:fldChar w:fldCharType="begin"/>
      </w:r>
      <w:r>
        <w:instrText xml:space="preserve"> PAGEREF _Toc97801361 \h </w:instrText>
      </w:r>
      <w:r>
        <w:fldChar w:fldCharType="separate"/>
      </w:r>
      <w:r>
        <w:t>23</w:t>
      </w:r>
      <w:r>
        <w:fldChar w:fldCharType="end"/>
      </w:r>
    </w:p>
    <w:p w14:paraId="6975136B"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10</w:t>
      </w:r>
      <w:r w:rsidRPr="00F94208">
        <w:rPr>
          <w:rFonts w:ascii="Calibri" w:hAnsi="Calibri"/>
          <w:kern w:val="2"/>
          <w:sz w:val="21"/>
          <w:szCs w:val="22"/>
          <w:lang w:val="en-US" w:eastAsia="zh-CN"/>
        </w:rPr>
        <w:tab/>
      </w:r>
      <w:r>
        <w:rPr>
          <w:lang w:eastAsia="zh-CN"/>
        </w:rPr>
        <w:t>CA_n41A-n66A</w:t>
      </w:r>
      <w:r>
        <w:tab/>
      </w:r>
      <w:r>
        <w:fldChar w:fldCharType="begin"/>
      </w:r>
      <w:r>
        <w:instrText xml:space="preserve"> PAGEREF _Toc97801362 \h </w:instrText>
      </w:r>
      <w:r>
        <w:fldChar w:fldCharType="separate"/>
      </w:r>
      <w:r>
        <w:t>24</w:t>
      </w:r>
      <w:r>
        <w:fldChar w:fldCharType="end"/>
      </w:r>
    </w:p>
    <w:p w14:paraId="4B76D506"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5.10.1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_Toc97801363 \h </w:instrText>
      </w:r>
      <w:r>
        <w:fldChar w:fldCharType="separate"/>
      </w:r>
      <w:r>
        <w:t>24</w:t>
      </w:r>
      <w:r>
        <w:fldChar w:fldCharType="end"/>
      </w:r>
    </w:p>
    <w:p w14:paraId="28D72943"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_Toc97801364 \h </w:instrText>
      </w:r>
      <w:r>
        <w:fldChar w:fldCharType="separate"/>
      </w:r>
      <w:r>
        <w:t>24</w:t>
      </w:r>
      <w:r>
        <w:fldChar w:fldCharType="end"/>
      </w:r>
    </w:p>
    <w:p w14:paraId="6156C043" w14:textId="77777777" w:rsidR="00E57695" w:rsidRPr="00F94208" w:rsidRDefault="00E57695">
      <w:pPr>
        <w:pStyle w:val="TOC3"/>
        <w:rPr>
          <w:rFonts w:ascii="Calibri" w:hAnsi="Calibri"/>
          <w:kern w:val="2"/>
          <w:sz w:val="21"/>
          <w:szCs w:val="22"/>
          <w:lang w:val="en-US" w:eastAsia="zh-CN"/>
        </w:rPr>
      </w:pPr>
      <w:r>
        <w:t>5.</w:t>
      </w:r>
      <w:r>
        <w:rPr>
          <w:lang w:eastAsia="zh-CN"/>
        </w:rPr>
        <w:t>10</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_Toc97801365 \h </w:instrText>
      </w:r>
      <w:r>
        <w:fldChar w:fldCharType="separate"/>
      </w:r>
      <w:r>
        <w:t>24</w:t>
      </w:r>
      <w:r>
        <w:fldChar w:fldCharType="end"/>
      </w:r>
    </w:p>
    <w:p w14:paraId="581AAAC5" w14:textId="77777777" w:rsidR="00E57695" w:rsidRPr="00F94208" w:rsidRDefault="00E57695">
      <w:pPr>
        <w:pStyle w:val="TOC4"/>
        <w:rPr>
          <w:rFonts w:ascii="Calibri" w:hAnsi="Calibri"/>
          <w:kern w:val="2"/>
          <w:sz w:val="21"/>
          <w:szCs w:val="22"/>
          <w:lang w:val="en-US" w:eastAsia="zh-CN"/>
        </w:rPr>
      </w:pPr>
      <w:r>
        <w:t>5.</w:t>
      </w:r>
      <w:r>
        <w:rPr>
          <w:lang w:eastAsia="zh-CN"/>
        </w:rPr>
        <w:t>10</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_Toc97801366 \h </w:instrText>
      </w:r>
      <w:r>
        <w:fldChar w:fldCharType="separate"/>
      </w:r>
      <w:r>
        <w:t>24</w:t>
      </w:r>
      <w:r>
        <w:fldChar w:fldCharType="end"/>
      </w:r>
    </w:p>
    <w:p w14:paraId="12163F01" w14:textId="77777777" w:rsidR="00E57695" w:rsidRPr="00F94208" w:rsidRDefault="00E57695">
      <w:pPr>
        <w:pStyle w:val="TOC4"/>
        <w:rPr>
          <w:rFonts w:ascii="Calibri" w:hAnsi="Calibri"/>
          <w:kern w:val="2"/>
          <w:sz w:val="21"/>
          <w:szCs w:val="22"/>
          <w:lang w:val="en-US" w:eastAsia="zh-CN"/>
        </w:rPr>
      </w:pPr>
      <w:r>
        <w:t>5.</w:t>
      </w:r>
      <w:r>
        <w:rPr>
          <w:lang w:eastAsia="zh-CN"/>
        </w:rPr>
        <w:t>10</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_Toc97801367 \h </w:instrText>
      </w:r>
      <w:r>
        <w:fldChar w:fldCharType="separate"/>
      </w:r>
      <w:r>
        <w:t>24</w:t>
      </w:r>
      <w:r>
        <w:fldChar w:fldCharType="end"/>
      </w:r>
    </w:p>
    <w:p w14:paraId="7A7BD15E" w14:textId="77777777" w:rsidR="00E57695" w:rsidRPr="00F94208" w:rsidRDefault="00E57695">
      <w:pPr>
        <w:pStyle w:val="TOC4"/>
        <w:rPr>
          <w:rFonts w:ascii="Calibri" w:hAnsi="Calibri"/>
          <w:kern w:val="2"/>
          <w:sz w:val="21"/>
          <w:szCs w:val="22"/>
          <w:lang w:val="en-US" w:eastAsia="zh-CN"/>
        </w:rPr>
      </w:pPr>
      <w:r>
        <w:t>5.</w:t>
      </w:r>
      <w:r>
        <w:rPr>
          <w:lang w:eastAsia="zh-CN"/>
        </w:rPr>
        <w:t>10</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_Toc97801368 \h </w:instrText>
      </w:r>
      <w:r>
        <w:fldChar w:fldCharType="separate"/>
      </w:r>
      <w:r>
        <w:t>24</w:t>
      </w:r>
      <w:r>
        <w:fldChar w:fldCharType="end"/>
      </w:r>
    </w:p>
    <w:p w14:paraId="7B1BF257" w14:textId="77777777" w:rsidR="00E57695" w:rsidRPr="00F94208" w:rsidRDefault="00E57695">
      <w:pPr>
        <w:pStyle w:val="TOC3"/>
        <w:rPr>
          <w:rFonts w:ascii="Calibri" w:hAnsi="Calibri"/>
          <w:kern w:val="2"/>
          <w:sz w:val="21"/>
          <w:szCs w:val="22"/>
          <w:lang w:val="en-US" w:eastAsia="zh-CN"/>
        </w:rPr>
      </w:pPr>
      <w:r>
        <w:t>5.</w:t>
      </w:r>
      <w:r>
        <w:rPr>
          <w:lang w:eastAsia="zh-CN"/>
        </w:rPr>
        <w:t>10</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_Toc97801369 \h </w:instrText>
      </w:r>
      <w:r>
        <w:fldChar w:fldCharType="separate"/>
      </w:r>
      <w:r>
        <w:t>25</w:t>
      </w:r>
      <w:r>
        <w:fldChar w:fldCharType="end"/>
      </w:r>
    </w:p>
    <w:p w14:paraId="7A2CE2B9"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11</w:t>
      </w:r>
      <w:r w:rsidRPr="00F94208">
        <w:rPr>
          <w:rFonts w:ascii="Calibri" w:hAnsi="Calibri"/>
          <w:kern w:val="2"/>
          <w:sz w:val="21"/>
          <w:szCs w:val="22"/>
          <w:lang w:val="en-US" w:eastAsia="zh-CN"/>
        </w:rPr>
        <w:tab/>
      </w:r>
      <w:r>
        <w:rPr>
          <w:lang w:eastAsia="zh-CN"/>
        </w:rPr>
        <w:t>CA_n41A-n71A</w:t>
      </w:r>
      <w:r>
        <w:tab/>
      </w:r>
      <w:r>
        <w:fldChar w:fldCharType="begin"/>
      </w:r>
      <w:r>
        <w:instrText xml:space="preserve"> PAGEREF _Toc97801370 \h </w:instrText>
      </w:r>
      <w:r>
        <w:fldChar w:fldCharType="separate"/>
      </w:r>
      <w:r>
        <w:t>25</w:t>
      </w:r>
      <w:r>
        <w:fldChar w:fldCharType="end"/>
      </w:r>
    </w:p>
    <w:p w14:paraId="2702BB6F"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5.11.1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_Toc97801371 \h </w:instrText>
      </w:r>
      <w:r>
        <w:fldChar w:fldCharType="separate"/>
      </w:r>
      <w:r>
        <w:t>25</w:t>
      </w:r>
      <w:r>
        <w:fldChar w:fldCharType="end"/>
      </w:r>
    </w:p>
    <w:p w14:paraId="2EDD5E47"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_Toc97801372 \h </w:instrText>
      </w:r>
      <w:r>
        <w:fldChar w:fldCharType="separate"/>
      </w:r>
      <w:r>
        <w:t>25</w:t>
      </w:r>
      <w:r>
        <w:fldChar w:fldCharType="end"/>
      </w:r>
    </w:p>
    <w:p w14:paraId="7D76922C" w14:textId="77777777" w:rsidR="00E57695" w:rsidRPr="00F94208" w:rsidRDefault="00E57695">
      <w:pPr>
        <w:pStyle w:val="TOC3"/>
        <w:rPr>
          <w:rFonts w:ascii="Calibri" w:hAnsi="Calibri"/>
          <w:kern w:val="2"/>
          <w:sz w:val="21"/>
          <w:szCs w:val="22"/>
          <w:lang w:val="en-US" w:eastAsia="zh-CN"/>
        </w:rPr>
      </w:pPr>
      <w:r>
        <w:t>5.</w:t>
      </w:r>
      <w:r>
        <w:rPr>
          <w:lang w:eastAsia="zh-CN"/>
        </w:rPr>
        <w:t>11</w:t>
      </w:r>
      <w:r>
        <w:t>.</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_Toc97801373 \h </w:instrText>
      </w:r>
      <w:r>
        <w:fldChar w:fldCharType="separate"/>
      </w:r>
      <w:r>
        <w:t>25</w:t>
      </w:r>
      <w:r>
        <w:fldChar w:fldCharType="end"/>
      </w:r>
    </w:p>
    <w:p w14:paraId="48D28DA8" w14:textId="77777777" w:rsidR="00E57695" w:rsidRPr="00F94208" w:rsidRDefault="00E57695">
      <w:pPr>
        <w:pStyle w:val="TOC4"/>
        <w:rPr>
          <w:rFonts w:ascii="Calibri" w:hAnsi="Calibri"/>
          <w:kern w:val="2"/>
          <w:sz w:val="21"/>
          <w:szCs w:val="22"/>
          <w:lang w:val="en-US" w:eastAsia="zh-CN"/>
        </w:rPr>
      </w:pPr>
      <w:r>
        <w:t>5.</w:t>
      </w:r>
      <w:r>
        <w:rPr>
          <w:lang w:eastAsia="zh-CN"/>
        </w:rPr>
        <w:t>11</w:t>
      </w:r>
      <w:r>
        <w:t>.3</w:t>
      </w:r>
      <w:r>
        <w:rPr>
          <w:lang w:eastAsia="zh-CN"/>
        </w:rPr>
        <w:t>.1</w:t>
      </w:r>
      <w:r w:rsidRPr="00F94208">
        <w:rPr>
          <w:rFonts w:ascii="Calibri" w:hAnsi="Calibri"/>
          <w:kern w:val="2"/>
          <w:sz w:val="21"/>
          <w:szCs w:val="22"/>
          <w:lang w:val="en-US" w:eastAsia="zh-CN"/>
        </w:rPr>
        <w:tab/>
      </w:r>
      <w:r>
        <w:rPr>
          <w:lang w:eastAsia="zh-CN"/>
        </w:rPr>
        <w:t>Power class 2 case a</w:t>
      </w:r>
      <w:r>
        <w:tab/>
      </w:r>
      <w:r>
        <w:fldChar w:fldCharType="begin"/>
      </w:r>
      <w:r>
        <w:instrText xml:space="preserve"> PAGEREF _Toc97801374 \h </w:instrText>
      </w:r>
      <w:r>
        <w:fldChar w:fldCharType="separate"/>
      </w:r>
      <w:r>
        <w:t>25</w:t>
      </w:r>
      <w:r>
        <w:fldChar w:fldCharType="end"/>
      </w:r>
    </w:p>
    <w:p w14:paraId="5091409E" w14:textId="77777777" w:rsidR="00E57695" w:rsidRPr="00F94208" w:rsidRDefault="00E57695">
      <w:pPr>
        <w:pStyle w:val="TOC4"/>
        <w:rPr>
          <w:rFonts w:ascii="Calibri" w:hAnsi="Calibri"/>
          <w:kern w:val="2"/>
          <w:sz w:val="21"/>
          <w:szCs w:val="22"/>
          <w:lang w:val="en-US" w:eastAsia="zh-CN"/>
        </w:rPr>
      </w:pPr>
      <w:r>
        <w:t>5.</w:t>
      </w:r>
      <w:r>
        <w:rPr>
          <w:lang w:eastAsia="zh-CN"/>
        </w:rPr>
        <w:t>11</w:t>
      </w:r>
      <w:r>
        <w:t>.3</w:t>
      </w:r>
      <w:r>
        <w:rPr>
          <w:lang w:eastAsia="zh-CN"/>
        </w:rPr>
        <w:t>.2</w:t>
      </w:r>
      <w:r w:rsidRPr="00F94208">
        <w:rPr>
          <w:rFonts w:ascii="Calibri" w:hAnsi="Calibri"/>
          <w:kern w:val="2"/>
          <w:sz w:val="21"/>
          <w:szCs w:val="22"/>
          <w:lang w:val="en-US" w:eastAsia="zh-CN"/>
        </w:rPr>
        <w:tab/>
      </w:r>
      <w:r>
        <w:rPr>
          <w:lang w:eastAsia="zh-CN"/>
        </w:rPr>
        <w:t>Power class 2 case c</w:t>
      </w:r>
      <w:r>
        <w:tab/>
      </w:r>
      <w:r>
        <w:fldChar w:fldCharType="begin"/>
      </w:r>
      <w:r>
        <w:instrText xml:space="preserve"> PAGEREF _Toc97801375 \h </w:instrText>
      </w:r>
      <w:r>
        <w:fldChar w:fldCharType="separate"/>
      </w:r>
      <w:r>
        <w:t>26</w:t>
      </w:r>
      <w:r>
        <w:fldChar w:fldCharType="end"/>
      </w:r>
    </w:p>
    <w:p w14:paraId="6F68DE63" w14:textId="77777777" w:rsidR="00E57695" w:rsidRPr="00F94208" w:rsidRDefault="00E57695">
      <w:pPr>
        <w:pStyle w:val="TOC4"/>
        <w:rPr>
          <w:rFonts w:ascii="Calibri" w:hAnsi="Calibri"/>
          <w:kern w:val="2"/>
          <w:sz w:val="21"/>
          <w:szCs w:val="22"/>
          <w:lang w:val="en-US" w:eastAsia="zh-CN"/>
        </w:rPr>
      </w:pPr>
      <w:r>
        <w:t>5.</w:t>
      </w:r>
      <w:r>
        <w:rPr>
          <w:lang w:eastAsia="zh-CN"/>
        </w:rPr>
        <w:t>11</w:t>
      </w:r>
      <w:r>
        <w:t>.3</w:t>
      </w:r>
      <w:r>
        <w:rPr>
          <w:lang w:eastAsia="zh-CN"/>
        </w:rPr>
        <w:t>.4</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_Toc97801376 \h </w:instrText>
      </w:r>
      <w:r>
        <w:fldChar w:fldCharType="separate"/>
      </w:r>
      <w:r>
        <w:t>26</w:t>
      </w:r>
      <w:r>
        <w:fldChar w:fldCharType="end"/>
      </w:r>
    </w:p>
    <w:p w14:paraId="252878DF" w14:textId="77777777" w:rsidR="00E57695" w:rsidRPr="00F94208" w:rsidRDefault="00E57695">
      <w:pPr>
        <w:pStyle w:val="TOC3"/>
        <w:rPr>
          <w:rFonts w:ascii="Calibri" w:hAnsi="Calibri"/>
          <w:kern w:val="2"/>
          <w:sz w:val="21"/>
          <w:szCs w:val="22"/>
          <w:lang w:val="en-US" w:eastAsia="zh-CN"/>
        </w:rPr>
      </w:pPr>
      <w:r>
        <w:t>5.</w:t>
      </w:r>
      <w:r>
        <w:rPr>
          <w:lang w:eastAsia="zh-CN"/>
        </w:rPr>
        <w:t>11</w:t>
      </w:r>
      <w:r>
        <w:t>.</w:t>
      </w:r>
      <w:r>
        <w:rPr>
          <w:lang w:eastAsia="zh-CN"/>
        </w:rPr>
        <w:t>4</w:t>
      </w:r>
      <w:r w:rsidRPr="00F94208">
        <w:rPr>
          <w:rFonts w:ascii="Calibri" w:hAnsi="Calibri"/>
          <w:kern w:val="2"/>
          <w:sz w:val="21"/>
          <w:szCs w:val="22"/>
          <w:lang w:val="en-US" w:eastAsia="zh-CN"/>
        </w:rPr>
        <w:tab/>
      </w:r>
      <w:r>
        <w:t>Void</w:t>
      </w:r>
      <w:r>
        <w:tab/>
      </w:r>
      <w:r>
        <w:fldChar w:fldCharType="begin"/>
      </w:r>
      <w:r>
        <w:instrText xml:space="preserve"> PAGEREF _Toc97801377 \h </w:instrText>
      </w:r>
      <w:r>
        <w:fldChar w:fldCharType="separate"/>
      </w:r>
      <w:r>
        <w:t>26</w:t>
      </w:r>
      <w:r>
        <w:fldChar w:fldCharType="end"/>
      </w:r>
    </w:p>
    <w:p w14:paraId="1CB1D510"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12</w:t>
      </w:r>
      <w:r w:rsidRPr="00F94208">
        <w:rPr>
          <w:rFonts w:ascii="Calibri" w:hAnsi="Calibri"/>
          <w:kern w:val="2"/>
          <w:sz w:val="21"/>
          <w:szCs w:val="22"/>
          <w:lang w:val="en-US" w:eastAsia="zh-CN"/>
        </w:rPr>
        <w:tab/>
      </w:r>
      <w:r>
        <w:rPr>
          <w:lang w:eastAsia="zh-CN"/>
        </w:rPr>
        <w:t>CA_n</w:t>
      </w:r>
      <w:r w:rsidRPr="008B492B">
        <w:rPr>
          <w:lang w:val="en-US" w:eastAsia="zh-CN"/>
        </w:rPr>
        <w:t>41</w:t>
      </w:r>
      <w:r>
        <w:rPr>
          <w:lang w:eastAsia="zh-CN"/>
        </w:rPr>
        <w:t>-n</w:t>
      </w:r>
      <w:r w:rsidRPr="008B492B">
        <w:rPr>
          <w:lang w:val="en-US" w:eastAsia="zh-CN"/>
        </w:rPr>
        <w:t>79</w:t>
      </w:r>
      <w:r>
        <w:tab/>
      </w:r>
      <w:r>
        <w:fldChar w:fldCharType="begin"/>
      </w:r>
      <w:r>
        <w:instrText xml:space="preserve"> PAGEREF _Toc97801378 \h </w:instrText>
      </w:r>
      <w:r>
        <w:fldChar w:fldCharType="separate"/>
      </w:r>
      <w:r>
        <w:t>26</w:t>
      </w:r>
      <w:r>
        <w:fldChar w:fldCharType="end"/>
      </w:r>
    </w:p>
    <w:p w14:paraId="6D477651"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5.12.1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_Toc97801379 \h </w:instrText>
      </w:r>
      <w:r>
        <w:fldChar w:fldCharType="separate"/>
      </w:r>
      <w:r>
        <w:t>26</w:t>
      </w:r>
      <w:r>
        <w:fldChar w:fldCharType="end"/>
      </w:r>
    </w:p>
    <w:p w14:paraId="6992E168"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_Toc97801380 \h </w:instrText>
      </w:r>
      <w:r>
        <w:fldChar w:fldCharType="separate"/>
      </w:r>
      <w:r>
        <w:t>26</w:t>
      </w:r>
      <w:r>
        <w:fldChar w:fldCharType="end"/>
      </w:r>
    </w:p>
    <w:p w14:paraId="42DE46D8" w14:textId="77777777" w:rsidR="00E57695" w:rsidRPr="00F94208" w:rsidRDefault="00E57695">
      <w:pPr>
        <w:pStyle w:val="TOC3"/>
        <w:rPr>
          <w:rFonts w:ascii="Calibri" w:hAnsi="Calibri"/>
          <w:kern w:val="2"/>
          <w:sz w:val="21"/>
          <w:szCs w:val="22"/>
          <w:lang w:val="en-US" w:eastAsia="zh-CN"/>
        </w:rPr>
      </w:pPr>
      <w:r>
        <w:t>5.</w:t>
      </w:r>
      <w:r>
        <w:rPr>
          <w:lang w:eastAsia="zh-CN"/>
        </w:rPr>
        <w:t>12</w:t>
      </w:r>
      <w:r>
        <w:t>.</w:t>
      </w:r>
      <w:r>
        <w:rPr>
          <w:lang w:eastAsia="zh-CN"/>
        </w:rPr>
        <w:t>3</w:t>
      </w:r>
      <w:r w:rsidRPr="00F94208">
        <w:rPr>
          <w:rFonts w:ascii="Calibri" w:hAnsi="Calibri"/>
          <w:kern w:val="2"/>
          <w:sz w:val="21"/>
          <w:szCs w:val="22"/>
          <w:lang w:val="en-US" w:eastAsia="zh-CN"/>
        </w:rPr>
        <w:tab/>
      </w:r>
      <w:r>
        <w:rPr>
          <w:lang w:eastAsia="ja-JP"/>
        </w:rPr>
        <w:t>REFSENS requirements</w:t>
      </w:r>
      <w:r>
        <w:tab/>
      </w:r>
      <w:r>
        <w:fldChar w:fldCharType="begin"/>
      </w:r>
      <w:r>
        <w:instrText xml:space="preserve"> PAGEREF _Toc97801381 \h </w:instrText>
      </w:r>
      <w:r>
        <w:fldChar w:fldCharType="separate"/>
      </w:r>
      <w:r>
        <w:t>26</w:t>
      </w:r>
      <w:r>
        <w:fldChar w:fldCharType="end"/>
      </w:r>
    </w:p>
    <w:p w14:paraId="6450B42B" w14:textId="77777777" w:rsidR="00E57695" w:rsidRPr="00F94208" w:rsidRDefault="00E57695">
      <w:pPr>
        <w:pStyle w:val="TOC4"/>
        <w:rPr>
          <w:rFonts w:ascii="Calibri" w:hAnsi="Calibri"/>
          <w:kern w:val="2"/>
          <w:sz w:val="21"/>
          <w:szCs w:val="22"/>
          <w:lang w:val="en-US" w:eastAsia="zh-CN"/>
        </w:rPr>
      </w:pPr>
      <w:r>
        <w:t>5.12.3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_Toc97801382 \h </w:instrText>
      </w:r>
      <w:r>
        <w:fldChar w:fldCharType="separate"/>
      </w:r>
      <w:r>
        <w:t>27</w:t>
      </w:r>
      <w:r>
        <w:fldChar w:fldCharType="end"/>
      </w:r>
    </w:p>
    <w:p w14:paraId="071CBE73" w14:textId="77777777" w:rsidR="00E57695" w:rsidRPr="00F94208" w:rsidRDefault="00E57695">
      <w:pPr>
        <w:pStyle w:val="TOC4"/>
        <w:rPr>
          <w:rFonts w:ascii="Calibri" w:hAnsi="Calibri"/>
          <w:kern w:val="2"/>
          <w:sz w:val="21"/>
          <w:szCs w:val="22"/>
          <w:lang w:val="en-US" w:eastAsia="zh-CN"/>
        </w:rPr>
      </w:pPr>
      <w:r>
        <w:t>5.12.3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_Toc97801383 \h </w:instrText>
      </w:r>
      <w:r>
        <w:fldChar w:fldCharType="separate"/>
      </w:r>
      <w:r>
        <w:t>27</w:t>
      </w:r>
      <w:r>
        <w:fldChar w:fldCharType="end"/>
      </w:r>
    </w:p>
    <w:p w14:paraId="74C2F9AC" w14:textId="77777777" w:rsidR="00E57695" w:rsidRPr="00F94208" w:rsidRDefault="00E57695">
      <w:pPr>
        <w:pStyle w:val="TOC4"/>
        <w:rPr>
          <w:rFonts w:ascii="Calibri" w:hAnsi="Calibri"/>
          <w:kern w:val="2"/>
          <w:sz w:val="21"/>
          <w:szCs w:val="22"/>
          <w:lang w:val="en-US" w:eastAsia="zh-CN"/>
        </w:rPr>
      </w:pPr>
      <w:r>
        <w:t>5.12.3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_Toc97801384 \h </w:instrText>
      </w:r>
      <w:r>
        <w:fldChar w:fldCharType="separate"/>
      </w:r>
      <w:r>
        <w:t>27</w:t>
      </w:r>
      <w:r>
        <w:fldChar w:fldCharType="end"/>
      </w:r>
    </w:p>
    <w:p w14:paraId="76F128A7" w14:textId="77777777" w:rsidR="00E57695" w:rsidRPr="00F94208" w:rsidRDefault="00E57695">
      <w:pPr>
        <w:pStyle w:val="TOC4"/>
        <w:rPr>
          <w:rFonts w:ascii="Calibri" w:hAnsi="Calibri"/>
          <w:kern w:val="2"/>
          <w:sz w:val="21"/>
          <w:szCs w:val="22"/>
          <w:lang w:val="en-US" w:eastAsia="zh-CN"/>
        </w:rPr>
      </w:pPr>
      <w:r>
        <w:t>5.12.3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_Toc97801385 \h </w:instrText>
      </w:r>
      <w:r>
        <w:fldChar w:fldCharType="separate"/>
      </w:r>
      <w:r>
        <w:t>27</w:t>
      </w:r>
      <w:r>
        <w:fldChar w:fldCharType="end"/>
      </w:r>
    </w:p>
    <w:p w14:paraId="1CB18189" w14:textId="77777777" w:rsidR="00E57695" w:rsidRPr="00F94208" w:rsidRDefault="00E57695">
      <w:pPr>
        <w:pStyle w:val="TOC3"/>
        <w:rPr>
          <w:rFonts w:ascii="Calibri" w:hAnsi="Calibri"/>
          <w:kern w:val="2"/>
          <w:sz w:val="21"/>
          <w:szCs w:val="22"/>
          <w:lang w:val="en-US" w:eastAsia="zh-CN"/>
        </w:rPr>
      </w:pPr>
      <w:r>
        <w:t>5.</w:t>
      </w:r>
      <w:r>
        <w:rPr>
          <w:lang w:eastAsia="zh-CN"/>
        </w:rPr>
        <w:t>12</w:t>
      </w:r>
      <w:r>
        <w:t>.</w:t>
      </w:r>
      <w:r>
        <w:rPr>
          <w:lang w:eastAsia="zh-CN"/>
        </w:rP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_Toc97801386 \h </w:instrText>
      </w:r>
      <w:r>
        <w:fldChar w:fldCharType="separate"/>
      </w:r>
      <w:r>
        <w:t>27</w:t>
      </w:r>
      <w:r>
        <w:fldChar w:fldCharType="end"/>
      </w:r>
    </w:p>
    <w:p w14:paraId="60C329C7" w14:textId="77777777" w:rsidR="00E57695" w:rsidRPr="00F94208" w:rsidRDefault="00E57695">
      <w:pPr>
        <w:pStyle w:val="TOC2"/>
        <w:rPr>
          <w:rFonts w:ascii="Calibri" w:hAnsi="Calibri"/>
          <w:kern w:val="2"/>
          <w:sz w:val="21"/>
          <w:szCs w:val="22"/>
          <w:lang w:val="en-US" w:eastAsia="zh-CN"/>
        </w:rPr>
      </w:pPr>
      <w:r>
        <w:rPr>
          <w:lang w:eastAsia="zh-CN"/>
        </w:rPr>
        <w:t>5.13</w:t>
      </w:r>
      <w:r w:rsidRPr="00F94208">
        <w:rPr>
          <w:rFonts w:ascii="Calibri" w:hAnsi="Calibri"/>
          <w:kern w:val="2"/>
          <w:sz w:val="21"/>
          <w:szCs w:val="22"/>
          <w:lang w:val="en-US" w:eastAsia="zh-CN"/>
        </w:rPr>
        <w:tab/>
      </w:r>
      <w:r w:rsidRPr="008B492B">
        <w:rPr>
          <w:rFonts w:eastAsia="SimSun"/>
          <w:lang w:val="en-US" w:eastAsia="zh-CN"/>
        </w:rPr>
        <w:t xml:space="preserve"> </w:t>
      </w:r>
      <w:r>
        <w:rPr>
          <w:lang w:eastAsia="zh-CN"/>
        </w:rPr>
        <w:t>CA_n</w:t>
      </w:r>
      <w:r w:rsidRPr="008B492B">
        <w:rPr>
          <w:lang w:val="en-US" w:eastAsia="zh-CN"/>
        </w:rPr>
        <w:t>41A</w:t>
      </w:r>
      <w:r>
        <w:rPr>
          <w:lang w:eastAsia="zh-CN"/>
        </w:rPr>
        <w:t>-n</w:t>
      </w:r>
      <w:r w:rsidRPr="008B492B">
        <w:rPr>
          <w:lang w:val="en-US" w:eastAsia="zh-CN"/>
        </w:rPr>
        <w:t>77A</w:t>
      </w:r>
      <w:r>
        <w:tab/>
      </w:r>
      <w:r>
        <w:fldChar w:fldCharType="begin"/>
      </w:r>
      <w:r>
        <w:instrText xml:space="preserve"> PAGEREF _Toc97801387 \h </w:instrText>
      </w:r>
      <w:r>
        <w:fldChar w:fldCharType="separate"/>
      </w:r>
      <w:r>
        <w:t>27</w:t>
      </w:r>
      <w:r>
        <w:fldChar w:fldCharType="end"/>
      </w:r>
    </w:p>
    <w:p w14:paraId="3A269C4C"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5.13.1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_Toc97801388 \h </w:instrText>
      </w:r>
      <w:r>
        <w:fldChar w:fldCharType="separate"/>
      </w:r>
      <w:r>
        <w:t>27</w:t>
      </w:r>
      <w:r>
        <w:fldChar w:fldCharType="end"/>
      </w:r>
    </w:p>
    <w:p w14:paraId="7646E3C0"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5.13.2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_Toc97801389 \h </w:instrText>
      </w:r>
      <w:r>
        <w:fldChar w:fldCharType="separate"/>
      </w:r>
      <w:r>
        <w:t>28</w:t>
      </w:r>
      <w:r>
        <w:fldChar w:fldCharType="end"/>
      </w:r>
    </w:p>
    <w:p w14:paraId="189C3C48" w14:textId="77777777" w:rsidR="00E57695" w:rsidRPr="00F94208" w:rsidRDefault="00E57695">
      <w:pPr>
        <w:pStyle w:val="TOC3"/>
        <w:rPr>
          <w:rFonts w:ascii="Calibri" w:hAnsi="Calibri"/>
          <w:kern w:val="2"/>
          <w:sz w:val="21"/>
          <w:szCs w:val="22"/>
          <w:lang w:val="en-US" w:eastAsia="zh-CN"/>
        </w:rPr>
      </w:pPr>
      <w:r>
        <w:t>5.13.</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_Toc97801390 \h </w:instrText>
      </w:r>
      <w:r>
        <w:fldChar w:fldCharType="separate"/>
      </w:r>
      <w:r>
        <w:t>28</w:t>
      </w:r>
      <w:r>
        <w:fldChar w:fldCharType="end"/>
      </w:r>
    </w:p>
    <w:p w14:paraId="3CC14FA0" w14:textId="77777777" w:rsidR="00E57695" w:rsidRPr="00F94208" w:rsidRDefault="00E57695">
      <w:pPr>
        <w:pStyle w:val="TOC4"/>
        <w:rPr>
          <w:rFonts w:ascii="Calibri" w:hAnsi="Calibri"/>
          <w:kern w:val="2"/>
          <w:sz w:val="21"/>
          <w:szCs w:val="22"/>
          <w:lang w:val="en-US" w:eastAsia="zh-CN"/>
        </w:rPr>
      </w:pPr>
      <w:r>
        <w:t>5.13.3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_Toc97801391 \h </w:instrText>
      </w:r>
      <w:r>
        <w:fldChar w:fldCharType="separate"/>
      </w:r>
      <w:r>
        <w:t>28</w:t>
      </w:r>
      <w:r>
        <w:fldChar w:fldCharType="end"/>
      </w:r>
    </w:p>
    <w:p w14:paraId="5F18932D" w14:textId="77777777" w:rsidR="00E57695" w:rsidRPr="00F94208" w:rsidRDefault="00E57695">
      <w:pPr>
        <w:pStyle w:val="TOC4"/>
        <w:rPr>
          <w:rFonts w:ascii="Calibri" w:hAnsi="Calibri"/>
          <w:kern w:val="2"/>
          <w:sz w:val="21"/>
          <w:szCs w:val="22"/>
          <w:lang w:val="en-US" w:eastAsia="zh-CN"/>
        </w:rPr>
      </w:pPr>
      <w:r>
        <w:t>5.13.3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_Toc97801392 \h </w:instrText>
      </w:r>
      <w:r>
        <w:fldChar w:fldCharType="separate"/>
      </w:r>
      <w:r>
        <w:t>29</w:t>
      </w:r>
      <w:r>
        <w:fldChar w:fldCharType="end"/>
      </w:r>
    </w:p>
    <w:p w14:paraId="4CD30E52" w14:textId="77777777" w:rsidR="00E57695" w:rsidRPr="00F94208" w:rsidRDefault="00E57695">
      <w:pPr>
        <w:pStyle w:val="TOC4"/>
        <w:rPr>
          <w:rFonts w:ascii="Calibri" w:hAnsi="Calibri"/>
          <w:kern w:val="2"/>
          <w:sz w:val="21"/>
          <w:szCs w:val="22"/>
          <w:lang w:val="en-US" w:eastAsia="zh-CN"/>
        </w:rPr>
      </w:pPr>
      <w:r>
        <w:t>5.13.3</w:t>
      </w:r>
      <w:r>
        <w:rPr>
          <w:lang w:eastAsia="zh-CN"/>
        </w:rPr>
        <w:t>.</w:t>
      </w:r>
      <w:r w:rsidRPr="008B492B">
        <w:rPr>
          <w:lang w:val="en-US" w:eastAsia="zh-CN"/>
        </w:rPr>
        <w:t>3</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c</w:t>
      </w:r>
      <w:r>
        <w:tab/>
      </w:r>
      <w:r>
        <w:fldChar w:fldCharType="begin"/>
      </w:r>
      <w:r>
        <w:instrText xml:space="preserve"> PAGEREF _Toc97801393 \h </w:instrText>
      </w:r>
      <w:r>
        <w:fldChar w:fldCharType="separate"/>
      </w:r>
      <w:r>
        <w:t>30</w:t>
      </w:r>
      <w:r>
        <w:fldChar w:fldCharType="end"/>
      </w:r>
    </w:p>
    <w:p w14:paraId="57D94BFC" w14:textId="77777777" w:rsidR="00E57695" w:rsidRPr="00F94208" w:rsidRDefault="00E57695">
      <w:pPr>
        <w:pStyle w:val="TOC4"/>
        <w:rPr>
          <w:rFonts w:ascii="Calibri" w:hAnsi="Calibri"/>
          <w:kern w:val="2"/>
          <w:sz w:val="21"/>
          <w:szCs w:val="22"/>
          <w:lang w:val="en-US" w:eastAsia="zh-CN"/>
        </w:rPr>
      </w:pPr>
      <w:r>
        <w:t>5.13.3</w:t>
      </w:r>
      <w:r>
        <w:rPr>
          <w:lang w:eastAsia="zh-CN"/>
        </w:rPr>
        <w:t>.</w:t>
      </w:r>
      <w:r w:rsidRPr="008B492B">
        <w:rPr>
          <w:lang w:val="en-US" w:eastAsia="zh-CN"/>
        </w:rPr>
        <w:t>4</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d</w:t>
      </w:r>
      <w:r>
        <w:tab/>
      </w:r>
      <w:r>
        <w:fldChar w:fldCharType="begin"/>
      </w:r>
      <w:r>
        <w:instrText xml:space="preserve"> PAGEREF _Toc97801394 \h </w:instrText>
      </w:r>
      <w:r>
        <w:fldChar w:fldCharType="separate"/>
      </w:r>
      <w:r>
        <w:t>30</w:t>
      </w:r>
      <w:r>
        <w:fldChar w:fldCharType="end"/>
      </w:r>
    </w:p>
    <w:p w14:paraId="4644E77A" w14:textId="77777777" w:rsidR="00E57695" w:rsidRPr="00F94208" w:rsidRDefault="00E57695">
      <w:pPr>
        <w:pStyle w:val="TOC4"/>
        <w:rPr>
          <w:rFonts w:ascii="Calibri" w:hAnsi="Calibri"/>
          <w:kern w:val="2"/>
          <w:sz w:val="21"/>
          <w:szCs w:val="22"/>
          <w:lang w:val="en-US" w:eastAsia="zh-CN"/>
        </w:rPr>
      </w:pPr>
      <w:r>
        <w:t>5.13.3</w:t>
      </w:r>
      <w:r>
        <w:rPr>
          <w:lang w:eastAsia="zh-CN"/>
        </w:rPr>
        <w:t>.5</w:t>
      </w:r>
      <w:r w:rsidRPr="00F94208">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_Toc97801395 \h </w:instrText>
      </w:r>
      <w:r>
        <w:fldChar w:fldCharType="separate"/>
      </w:r>
      <w:r>
        <w:t>30</w:t>
      </w:r>
      <w:r>
        <w:fldChar w:fldCharType="end"/>
      </w:r>
    </w:p>
    <w:p w14:paraId="5C71007F" w14:textId="77777777" w:rsidR="00E57695" w:rsidRPr="00F94208" w:rsidRDefault="00E57695">
      <w:pPr>
        <w:pStyle w:val="TOC4"/>
        <w:rPr>
          <w:rFonts w:ascii="Calibri" w:hAnsi="Calibri"/>
          <w:kern w:val="2"/>
          <w:sz w:val="21"/>
          <w:szCs w:val="22"/>
          <w:lang w:val="en-US" w:eastAsia="zh-CN"/>
        </w:rPr>
      </w:pPr>
      <w:r>
        <w:t>5.13.3.6</w:t>
      </w:r>
      <w:r w:rsidRPr="00F94208">
        <w:rPr>
          <w:rFonts w:ascii="Calibri" w:hAnsi="Calibri"/>
          <w:kern w:val="2"/>
          <w:sz w:val="21"/>
          <w:szCs w:val="22"/>
          <w:lang w:val="en-US" w:eastAsia="zh-CN"/>
        </w:rPr>
        <w:tab/>
      </w:r>
      <w:r>
        <w:t>Single uplink n77 Power class 1.5</w:t>
      </w:r>
      <w:r>
        <w:tab/>
      </w:r>
      <w:r>
        <w:fldChar w:fldCharType="begin"/>
      </w:r>
      <w:r>
        <w:instrText xml:space="preserve"> PAGEREF _Toc97801396 \h </w:instrText>
      </w:r>
      <w:r>
        <w:fldChar w:fldCharType="separate"/>
      </w:r>
      <w:r>
        <w:t>30</w:t>
      </w:r>
      <w:r>
        <w:fldChar w:fldCharType="end"/>
      </w:r>
    </w:p>
    <w:p w14:paraId="762CE56B" w14:textId="77777777" w:rsidR="00E57695" w:rsidRPr="00F94208" w:rsidRDefault="00E57695">
      <w:pPr>
        <w:pStyle w:val="TOC3"/>
        <w:rPr>
          <w:rFonts w:ascii="Calibri" w:hAnsi="Calibri"/>
          <w:kern w:val="2"/>
          <w:sz w:val="21"/>
          <w:szCs w:val="22"/>
          <w:lang w:val="en-US" w:eastAsia="zh-CN"/>
        </w:rPr>
      </w:pPr>
      <w:r>
        <w:t>5.13.</w:t>
      </w:r>
      <w:r>
        <w:rPr>
          <w:lang w:eastAsia="zh-CN"/>
        </w:rPr>
        <w:t>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_Toc97801397 \h </w:instrText>
      </w:r>
      <w:r>
        <w:fldChar w:fldCharType="separate"/>
      </w:r>
      <w:r>
        <w:t>31</w:t>
      </w:r>
      <w:r>
        <w:fldChar w:fldCharType="end"/>
      </w:r>
    </w:p>
    <w:p w14:paraId="336A3F8B" w14:textId="77777777" w:rsidR="00E57695" w:rsidRPr="00F94208" w:rsidRDefault="00E57695">
      <w:pPr>
        <w:pStyle w:val="TOC2"/>
        <w:rPr>
          <w:rFonts w:ascii="Calibri" w:hAnsi="Calibri"/>
          <w:kern w:val="2"/>
          <w:sz w:val="21"/>
          <w:szCs w:val="22"/>
          <w:lang w:val="en-US" w:eastAsia="zh-CN"/>
        </w:rPr>
      </w:pPr>
      <w:r>
        <w:rPr>
          <w:lang w:eastAsia="zh-CN"/>
        </w:rPr>
        <w:lastRenderedPageBreak/>
        <w:t>5.14</w:t>
      </w:r>
      <w:r w:rsidRPr="00F94208">
        <w:rPr>
          <w:rFonts w:ascii="Calibri" w:hAnsi="Calibri"/>
          <w:kern w:val="2"/>
          <w:sz w:val="21"/>
          <w:szCs w:val="22"/>
          <w:lang w:val="en-US" w:eastAsia="zh-CN"/>
        </w:rPr>
        <w:tab/>
      </w:r>
      <w:r w:rsidRPr="008B492B">
        <w:rPr>
          <w:lang w:val="en-US" w:eastAsia="zh-CN"/>
        </w:rPr>
        <w:t xml:space="preserve"> </w:t>
      </w:r>
      <w:r>
        <w:rPr>
          <w:lang w:eastAsia="zh-CN"/>
        </w:rPr>
        <w:t>CA_n7</w:t>
      </w:r>
      <w:r w:rsidRPr="008B492B">
        <w:rPr>
          <w:lang w:val="en-US" w:eastAsia="zh-CN"/>
        </w:rPr>
        <w:t>1</w:t>
      </w:r>
      <w:r>
        <w:rPr>
          <w:lang w:eastAsia="zh-CN"/>
        </w:rPr>
        <w:t>-n</w:t>
      </w:r>
      <w:r w:rsidRPr="008B492B">
        <w:rPr>
          <w:lang w:val="en-US" w:eastAsia="zh-CN"/>
        </w:rPr>
        <w:t>77</w:t>
      </w:r>
      <w:r>
        <w:tab/>
      </w:r>
      <w:r>
        <w:fldChar w:fldCharType="begin"/>
      </w:r>
      <w:r>
        <w:instrText xml:space="preserve"> PAGEREF _Toc97801398 \h </w:instrText>
      </w:r>
      <w:r>
        <w:fldChar w:fldCharType="separate"/>
      </w:r>
      <w:r>
        <w:t>31</w:t>
      </w:r>
      <w:r>
        <w:fldChar w:fldCharType="end"/>
      </w:r>
    </w:p>
    <w:p w14:paraId="0E149323"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5.14.1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_Toc97801399 \h </w:instrText>
      </w:r>
      <w:r>
        <w:fldChar w:fldCharType="separate"/>
      </w:r>
      <w:r>
        <w:t>31</w:t>
      </w:r>
      <w:r>
        <w:fldChar w:fldCharType="end"/>
      </w:r>
    </w:p>
    <w:p w14:paraId="465D5ECF"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5.14.2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_Toc97801400 \h </w:instrText>
      </w:r>
      <w:r>
        <w:fldChar w:fldCharType="separate"/>
      </w:r>
      <w:r>
        <w:t>32</w:t>
      </w:r>
      <w:r>
        <w:fldChar w:fldCharType="end"/>
      </w:r>
    </w:p>
    <w:p w14:paraId="070B14C7" w14:textId="77777777" w:rsidR="00E57695" w:rsidRPr="00F94208" w:rsidRDefault="00E57695">
      <w:pPr>
        <w:pStyle w:val="TOC3"/>
        <w:rPr>
          <w:rFonts w:ascii="Calibri" w:hAnsi="Calibri"/>
          <w:kern w:val="2"/>
          <w:sz w:val="21"/>
          <w:szCs w:val="22"/>
          <w:lang w:val="en-US" w:eastAsia="zh-CN"/>
        </w:rPr>
      </w:pPr>
      <w:r>
        <w:t>5.14.</w:t>
      </w:r>
      <w:r>
        <w:rPr>
          <w:lang w:eastAsia="zh-CN"/>
        </w:rPr>
        <w:t>3</w:t>
      </w:r>
      <w:r w:rsidRPr="00F94208">
        <w:rPr>
          <w:rFonts w:ascii="Calibri" w:hAnsi="Calibri"/>
          <w:kern w:val="2"/>
          <w:sz w:val="21"/>
          <w:szCs w:val="22"/>
          <w:lang w:val="en-US" w:eastAsia="zh-CN"/>
        </w:rPr>
        <w:tab/>
      </w:r>
      <w:r w:rsidRPr="008B492B">
        <w:rPr>
          <w:rFonts w:eastAsia="MS Mincho"/>
          <w:lang w:eastAsia="ja-JP"/>
        </w:rPr>
        <w:t>REFSENS requirements</w:t>
      </w:r>
      <w:r>
        <w:tab/>
      </w:r>
      <w:r>
        <w:fldChar w:fldCharType="begin"/>
      </w:r>
      <w:r>
        <w:instrText xml:space="preserve"> PAGEREF _Toc97801401 \h </w:instrText>
      </w:r>
      <w:r>
        <w:fldChar w:fldCharType="separate"/>
      </w:r>
      <w:r>
        <w:t>32</w:t>
      </w:r>
      <w:r>
        <w:fldChar w:fldCharType="end"/>
      </w:r>
    </w:p>
    <w:p w14:paraId="4F28C725" w14:textId="77777777" w:rsidR="00E57695" w:rsidRPr="00F94208" w:rsidRDefault="00E57695">
      <w:pPr>
        <w:pStyle w:val="TOC4"/>
        <w:rPr>
          <w:rFonts w:ascii="Calibri" w:hAnsi="Calibri"/>
          <w:kern w:val="2"/>
          <w:sz w:val="21"/>
          <w:szCs w:val="22"/>
          <w:lang w:val="en-US" w:eastAsia="zh-CN"/>
        </w:rPr>
      </w:pPr>
      <w:r>
        <w:t>5.14.3</w:t>
      </w:r>
      <w:r>
        <w:rPr>
          <w:lang w:eastAsia="zh-CN"/>
        </w:rPr>
        <w:t>.1</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a</w:t>
      </w:r>
      <w:r>
        <w:tab/>
      </w:r>
      <w:r>
        <w:fldChar w:fldCharType="begin"/>
      </w:r>
      <w:r>
        <w:instrText xml:space="preserve"> PAGEREF _Toc97801402 \h </w:instrText>
      </w:r>
      <w:r>
        <w:fldChar w:fldCharType="separate"/>
      </w:r>
      <w:r>
        <w:t>32</w:t>
      </w:r>
      <w:r>
        <w:fldChar w:fldCharType="end"/>
      </w:r>
    </w:p>
    <w:p w14:paraId="6A6CC0C3" w14:textId="77777777" w:rsidR="00E57695" w:rsidRPr="00F94208" w:rsidRDefault="00E57695">
      <w:pPr>
        <w:pStyle w:val="TOC4"/>
        <w:rPr>
          <w:rFonts w:ascii="Calibri" w:hAnsi="Calibri"/>
          <w:kern w:val="2"/>
          <w:sz w:val="21"/>
          <w:szCs w:val="22"/>
          <w:lang w:val="en-US" w:eastAsia="zh-CN"/>
        </w:rPr>
      </w:pPr>
      <w:r>
        <w:t>5.14.3</w:t>
      </w:r>
      <w:r>
        <w:rPr>
          <w:lang w:eastAsia="zh-CN"/>
        </w:rPr>
        <w:t>.2</w:t>
      </w:r>
      <w:r w:rsidRPr="00F94208">
        <w:rPr>
          <w:rFonts w:ascii="Calibri" w:hAnsi="Calibri"/>
          <w:kern w:val="2"/>
          <w:sz w:val="21"/>
          <w:szCs w:val="22"/>
          <w:lang w:val="en-US" w:eastAsia="zh-CN"/>
        </w:rPr>
        <w:tab/>
      </w:r>
      <w:r>
        <w:rPr>
          <w:lang w:eastAsia="zh-CN"/>
        </w:rPr>
        <w:t>Power class 2 case</w:t>
      </w:r>
      <w:r w:rsidRPr="008B492B">
        <w:rPr>
          <w:lang w:val="en-US" w:eastAsia="zh-CN"/>
        </w:rPr>
        <w:t xml:space="preserve"> b</w:t>
      </w:r>
      <w:r>
        <w:tab/>
      </w:r>
      <w:r>
        <w:fldChar w:fldCharType="begin"/>
      </w:r>
      <w:r>
        <w:instrText xml:space="preserve"> PAGEREF _Toc97801403 \h </w:instrText>
      </w:r>
      <w:r>
        <w:fldChar w:fldCharType="separate"/>
      </w:r>
      <w:r>
        <w:t>32</w:t>
      </w:r>
      <w:r>
        <w:fldChar w:fldCharType="end"/>
      </w:r>
    </w:p>
    <w:p w14:paraId="692BEF60" w14:textId="77777777" w:rsidR="00E57695" w:rsidRPr="00F94208" w:rsidRDefault="00E57695">
      <w:pPr>
        <w:pStyle w:val="TOC4"/>
        <w:rPr>
          <w:rFonts w:ascii="Calibri" w:hAnsi="Calibri"/>
          <w:kern w:val="2"/>
          <w:sz w:val="21"/>
          <w:szCs w:val="22"/>
          <w:lang w:val="en-US" w:eastAsia="zh-CN"/>
        </w:rPr>
      </w:pPr>
      <w:r>
        <w:t>5.</w:t>
      </w:r>
      <w:r>
        <w:rPr>
          <w:lang w:eastAsia="zh-CN"/>
        </w:rPr>
        <w:t>14</w:t>
      </w:r>
      <w:r>
        <w:t>.3</w:t>
      </w:r>
      <w:r>
        <w:rPr>
          <w:lang w:eastAsia="zh-CN"/>
        </w:rPr>
        <w:t>.3</w:t>
      </w:r>
      <w:r w:rsidRPr="00F94208">
        <w:rPr>
          <w:rFonts w:ascii="Calibri" w:hAnsi="Calibri"/>
          <w:kern w:val="2"/>
          <w:sz w:val="21"/>
          <w:szCs w:val="22"/>
          <w:lang w:val="en-US" w:eastAsia="zh-CN"/>
        </w:rPr>
        <w:tab/>
      </w:r>
      <w:r>
        <w:rPr>
          <w:lang w:eastAsia="zh-CN"/>
        </w:rPr>
        <w:t>Single uplink Power class 1.5</w:t>
      </w:r>
      <w:r>
        <w:tab/>
      </w:r>
      <w:r>
        <w:fldChar w:fldCharType="begin"/>
      </w:r>
      <w:r>
        <w:instrText xml:space="preserve"> PAGEREF _Toc97801404 \h </w:instrText>
      </w:r>
      <w:r>
        <w:fldChar w:fldCharType="separate"/>
      </w:r>
      <w:r>
        <w:t>32</w:t>
      </w:r>
      <w:r>
        <w:fldChar w:fldCharType="end"/>
      </w:r>
    </w:p>
    <w:p w14:paraId="558B1D5A" w14:textId="77777777" w:rsidR="00E57695" w:rsidRPr="00F94208" w:rsidRDefault="00E57695">
      <w:pPr>
        <w:pStyle w:val="TOC3"/>
        <w:rPr>
          <w:rFonts w:ascii="Calibri" w:hAnsi="Calibri"/>
          <w:kern w:val="2"/>
          <w:sz w:val="21"/>
          <w:szCs w:val="22"/>
          <w:lang w:val="en-US" w:eastAsia="zh-CN"/>
        </w:rPr>
      </w:pPr>
      <w:r>
        <w:t>5.14.</w:t>
      </w:r>
      <w:r>
        <w:rPr>
          <w:lang w:eastAsia="zh-CN"/>
        </w:rPr>
        <w:t>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_Toc97801405 \h </w:instrText>
      </w:r>
      <w:r>
        <w:fldChar w:fldCharType="separate"/>
      </w:r>
      <w:r>
        <w:t>32</w:t>
      </w:r>
      <w:r>
        <w:fldChar w:fldCharType="end"/>
      </w:r>
    </w:p>
    <w:p w14:paraId="54F1D99D" w14:textId="77777777" w:rsidR="00E57695" w:rsidRPr="00F94208" w:rsidRDefault="00E57695">
      <w:pPr>
        <w:pStyle w:val="TOC2"/>
        <w:rPr>
          <w:rFonts w:ascii="Calibri" w:hAnsi="Calibri"/>
          <w:kern w:val="2"/>
          <w:sz w:val="21"/>
          <w:szCs w:val="22"/>
          <w:lang w:val="en-US" w:eastAsia="zh-CN"/>
        </w:rPr>
      </w:pPr>
      <w:r>
        <w:rPr>
          <w:lang w:eastAsia="zh-CN"/>
        </w:rPr>
        <w:t>5.15</w:t>
      </w:r>
      <w:r w:rsidRPr="00F94208">
        <w:rPr>
          <w:rFonts w:ascii="Calibri" w:hAnsi="Calibri"/>
          <w:kern w:val="2"/>
          <w:sz w:val="21"/>
          <w:szCs w:val="22"/>
          <w:lang w:val="en-US" w:eastAsia="zh-CN"/>
        </w:rPr>
        <w:tab/>
      </w:r>
      <w:r w:rsidRPr="008B492B">
        <w:rPr>
          <w:lang w:val="en-US" w:eastAsia="zh-CN"/>
        </w:rPr>
        <w:t xml:space="preserve"> </w:t>
      </w:r>
      <w:r w:rsidRPr="008B492B">
        <w:rPr>
          <w:rFonts w:cs="Arial"/>
          <w:lang w:eastAsia="zh-CN"/>
        </w:rPr>
        <w:t>CA_n25-n77</w:t>
      </w:r>
      <w:r>
        <w:tab/>
      </w:r>
      <w:r>
        <w:fldChar w:fldCharType="begin"/>
      </w:r>
      <w:r>
        <w:instrText xml:space="preserve"> PAGEREF _Toc97801406 \h </w:instrText>
      </w:r>
      <w:r>
        <w:fldChar w:fldCharType="separate"/>
      </w:r>
      <w:r>
        <w:t>33</w:t>
      </w:r>
      <w:r>
        <w:fldChar w:fldCharType="end"/>
      </w:r>
    </w:p>
    <w:p w14:paraId="5D3646A8" w14:textId="77777777" w:rsidR="00E57695" w:rsidRPr="00F94208" w:rsidRDefault="00E57695">
      <w:pPr>
        <w:pStyle w:val="TOC3"/>
        <w:rPr>
          <w:rFonts w:ascii="Calibri" w:hAnsi="Calibri"/>
          <w:kern w:val="2"/>
          <w:sz w:val="21"/>
          <w:szCs w:val="22"/>
          <w:lang w:val="en-US" w:eastAsia="zh-CN"/>
        </w:rPr>
      </w:pPr>
      <w:r>
        <w:rPr>
          <w:lang w:eastAsia="zh-CN"/>
        </w:rPr>
        <w:t>5.15.1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_Toc97801407 \h </w:instrText>
      </w:r>
      <w:r>
        <w:fldChar w:fldCharType="separate"/>
      </w:r>
      <w:r>
        <w:t>33</w:t>
      </w:r>
      <w:r>
        <w:fldChar w:fldCharType="end"/>
      </w:r>
    </w:p>
    <w:p w14:paraId="06418715"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5.15.2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_Toc97801408 \h </w:instrText>
      </w:r>
      <w:r>
        <w:fldChar w:fldCharType="separate"/>
      </w:r>
      <w:r>
        <w:t>33</w:t>
      </w:r>
      <w:r>
        <w:fldChar w:fldCharType="end"/>
      </w:r>
    </w:p>
    <w:p w14:paraId="1AE7E143" w14:textId="77777777" w:rsidR="00E57695" w:rsidRPr="00F94208" w:rsidRDefault="00E57695">
      <w:pPr>
        <w:pStyle w:val="TOC3"/>
        <w:rPr>
          <w:rFonts w:ascii="Calibri" w:hAnsi="Calibri"/>
          <w:kern w:val="2"/>
          <w:sz w:val="21"/>
          <w:szCs w:val="22"/>
          <w:lang w:val="en-US" w:eastAsia="zh-CN"/>
        </w:rPr>
      </w:pPr>
      <w:r w:rsidRPr="008B492B">
        <w:rPr>
          <w:rFonts w:cs="Arial"/>
        </w:rPr>
        <w:t>5.15.</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_Toc97801409 \h </w:instrText>
      </w:r>
      <w:r>
        <w:fldChar w:fldCharType="separate"/>
      </w:r>
      <w:r>
        <w:t>33</w:t>
      </w:r>
      <w:r>
        <w:fldChar w:fldCharType="end"/>
      </w:r>
    </w:p>
    <w:p w14:paraId="4CB97665" w14:textId="77777777" w:rsidR="00E57695" w:rsidRPr="00F94208" w:rsidRDefault="00E57695">
      <w:pPr>
        <w:pStyle w:val="TOC4"/>
        <w:rPr>
          <w:rFonts w:ascii="Calibri" w:hAnsi="Calibri"/>
          <w:kern w:val="2"/>
          <w:sz w:val="21"/>
          <w:szCs w:val="22"/>
          <w:lang w:val="en-US" w:eastAsia="zh-CN"/>
        </w:rPr>
      </w:pPr>
      <w:r w:rsidRPr="008B492B">
        <w:rPr>
          <w:rFonts w:cs="Arial"/>
        </w:rPr>
        <w:t>5.15.3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_Toc97801410 \h </w:instrText>
      </w:r>
      <w:r>
        <w:fldChar w:fldCharType="separate"/>
      </w:r>
      <w:r>
        <w:t>33</w:t>
      </w:r>
      <w:r>
        <w:fldChar w:fldCharType="end"/>
      </w:r>
    </w:p>
    <w:p w14:paraId="01FFDD3B" w14:textId="77777777" w:rsidR="00E57695" w:rsidRPr="00F94208" w:rsidRDefault="00E57695">
      <w:pPr>
        <w:pStyle w:val="TOC4"/>
        <w:rPr>
          <w:rFonts w:ascii="Calibri" w:hAnsi="Calibri"/>
          <w:kern w:val="2"/>
          <w:sz w:val="21"/>
          <w:szCs w:val="22"/>
          <w:lang w:val="en-US" w:eastAsia="zh-CN"/>
        </w:rPr>
      </w:pPr>
      <w:r w:rsidRPr="008B492B">
        <w:rPr>
          <w:rFonts w:cs="Arial"/>
        </w:rPr>
        <w:t>5.15.3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_Toc97801411 \h </w:instrText>
      </w:r>
      <w:r>
        <w:fldChar w:fldCharType="separate"/>
      </w:r>
      <w:r>
        <w:t>34</w:t>
      </w:r>
      <w:r>
        <w:fldChar w:fldCharType="end"/>
      </w:r>
    </w:p>
    <w:p w14:paraId="4FD6E06C" w14:textId="77777777" w:rsidR="00E57695" w:rsidRPr="00F94208" w:rsidRDefault="00E57695">
      <w:pPr>
        <w:pStyle w:val="TOC4"/>
        <w:rPr>
          <w:rFonts w:ascii="Calibri" w:hAnsi="Calibri"/>
          <w:kern w:val="2"/>
          <w:sz w:val="21"/>
          <w:szCs w:val="22"/>
          <w:lang w:val="en-US" w:eastAsia="zh-CN"/>
        </w:rPr>
      </w:pPr>
      <w:r w:rsidRPr="008B492B">
        <w:rPr>
          <w:rFonts w:cs="Arial"/>
        </w:rPr>
        <w:t>5.15.3</w:t>
      </w:r>
      <w:r w:rsidRPr="008B492B">
        <w:rPr>
          <w:rFonts w:cs="Arial"/>
          <w:lang w:eastAsia="zh-CN"/>
        </w:rPr>
        <w:t>.3</w:t>
      </w:r>
      <w:r w:rsidRPr="00F94208">
        <w:rPr>
          <w:rFonts w:ascii="Calibri" w:hAnsi="Calibri"/>
          <w:kern w:val="2"/>
          <w:sz w:val="21"/>
          <w:szCs w:val="22"/>
          <w:lang w:val="en-US" w:eastAsia="zh-CN"/>
        </w:rPr>
        <w:tab/>
      </w:r>
      <w:r w:rsidRPr="008B492B">
        <w:rPr>
          <w:rFonts w:cs="Arial"/>
          <w:lang w:eastAsia="zh-CN"/>
        </w:rPr>
        <w:t>Single uplink power Class 1.5</w:t>
      </w:r>
      <w:r>
        <w:tab/>
      </w:r>
      <w:r>
        <w:fldChar w:fldCharType="begin"/>
      </w:r>
      <w:r>
        <w:instrText xml:space="preserve"> PAGEREF _Toc97801412 \h </w:instrText>
      </w:r>
      <w:r>
        <w:fldChar w:fldCharType="separate"/>
      </w:r>
      <w:r>
        <w:t>35</w:t>
      </w:r>
      <w:r>
        <w:fldChar w:fldCharType="end"/>
      </w:r>
    </w:p>
    <w:p w14:paraId="016C6DBA" w14:textId="77777777" w:rsidR="00E57695" w:rsidRPr="00F94208" w:rsidRDefault="00E57695">
      <w:pPr>
        <w:pStyle w:val="TOC3"/>
        <w:rPr>
          <w:rFonts w:ascii="Calibri" w:hAnsi="Calibri"/>
          <w:kern w:val="2"/>
          <w:sz w:val="21"/>
          <w:szCs w:val="22"/>
          <w:lang w:val="en-US" w:eastAsia="zh-CN"/>
        </w:rPr>
      </w:pPr>
      <w:r>
        <w:t>5.15.4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_Toc97801413 \h </w:instrText>
      </w:r>
      <w:r>
        <w:fldChar w:fldCharType="separate"/>
      </w:r>
      <w:r>
        <w:t>36</w:t>
      </w:r>
      <w:r>
        <w:fldChar w:fldCharType="end"/>
      </w:r>
    </w:p>
    <w:p w14:paraId="37BA1E8F"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16</w:t>
      </w:r>
      <w:r w:rsidRPr="00F94208">
        <w:rPr>
          <w:rFonts w:ascii="Calibri" w:hAnsi="Calibri"/>
          <w:kern w:val="2"/>
          <w:sz w:val="21"/>
          <w:szCs w:val="22"/>
          <w:lang w:val="en-US" w:eastAsia="zh-CN"/>
        </w:rPr>
        <w:tab/>
      </w:r>
      <w:r>
        <w:rPr>
          <w:lang w:eastAsia="zh-CN"/>
        </w:rPr>
        <w:t>CA_n14-n77</w:t>
      </w:r>
      <w:r>
        <w:tab/>
      </w:r>
      <w:r>
        <w:fldChar w:fldCharType="begin"/>
      </w:r>
      <w:r>
        <w:instrText xml:space="preserve"> PAGEREF _Toc97801414 \h </w:instrText>
      </w:r>
      <w:r>
        <w:fldChar w:fldCharType="separate"/>
      </w:r>
      <w:r>
        <w:t>36</w:t>
      </w:r>
      <w:r>
        <w:fldChar w:fldCharType="end"/>
      </w:r>
    </w:p>
    <w:p w14:paraId="7A33314F"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5.16.1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_Toc97801415 \h </w:instrText>
      </w:r>
      <w:r>
        <w:fldChar w:fldCharType="separate"/>
      </w:r>
      <w:r>
        <w:t>36</w:t>
      </w:r>
      <w:r>
        <w:fldChar w:fldCharType="end"/>
      </w:r>
    </w:p>
    <w:p w14:paraId="18F79571"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5.16.2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_Toc97801416 \h </w:instrText>
      </w:r>
      <w:r>
        <w:fldChar w:fldCharType="separate"/>
      </w:r>
      <w:r>
        <w:t>36</w:t>
      </w:r>
      <w:r>
        <w:fldChar w:fldCharType="end"/>
      </w:r>
    </w:p>
    <w:p w14:paraId="6D2CDFB2" w14:textId="77777777" w:rsidR="00E57695" w:rsidRPr="00F94208" w:rsidRDefault="00E57695">
      <w:pPr>
        <w:pStyle w:val="TOC3"/>
        <w:rPr>
          <w:rFonts w:ascii="Calibri" w:hAnsi="Calibri"/>
          <w:kern w:val="2"/>
          <w:sz w:val="21"/>
          <w:szCs w:val="22"/>
          <w:lang w:val="en-US" w:eastAsia="zh-CN"/>
        </w:rPr>
      </w:pPr>
      <w:r w:rsidRPr="008B492B">
        <w:rPr>
          <w:rFonts w:cs="Arial"/>
        </w:rPr>
        <w:t>5.16.</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_Toc97801417 \h </w:instrText>
      </w:r>
      <w:r>
        <w:fldChar w:fldCharType="separate"/>
      </w:r>
      <w:r>
        <w:t>36</w:t>
      </w:r>
      <w:r>
        <w:fldChar w:fldCharType="end"/>
      </w:r>
    </w:p>
    <w:p w14:paraId="6D8EB316" w14:textId="77777777" w:rsidR="00E57695" w:rsidRPr="00F94208" w:rsidRDefault="00E57695">
      <w:pPr>
        <w:pStyle w:val="TOC4"/>
        <w:rPr>
          <w:rFonts w:ascii="Calibri" w:hAnsi="Calibri"/>
          <w:kern w:val="2"/>
          <w:sz w:val="21"/>
          <w:szCs w:val="22"/>
          <w:lang w:val="en-US" w:eastAsia="zh-CN"/>
        </w:rPr>
      </w:pPr>
      <w:r w:rsidRPr="008B492B">
        <w:rPr>
          <w:rFonts w:cs="Arial"/>
        </w:rPr>
        <w:t>5.16.3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_Toc97801418 \h </w:instrText>
      </w:r>
      <w:r>
        <w:fldChar w:fldCharType="separate"/>
      </w:r>
      <w:r>
        <w:t>37</w:t>
      </w:r>
      <w:r>
        <w:fldChar w:fldCharType="end"/>
      </w:r>
    </w:p>
    <w:p w14:paraId="167943E9" w14:textId="77777777" w:rsidR="00E57695" w:rsidRPr="00F94208" w:rsidRDefault="00E57695">
      <w:pPr>
        <w:pStyle w:val="TOC4"/>
        <w:rPr>
          <w:rFonts w:ascii="Calibri" w:hAnsi="Calibri"/>
          <w:kern w:val="2"/>
          <w:sz w:val="21"/>
          <w:szCs w:val="22"/>
          <w:lang w:val="en-US" w:eastAsia="zh-CN"/>
        </w:rPr>
      </w:pPr>
      <w:r w:rsidRPr="008B492B">
        <w:rPr>
          <w:rFonts w:cs="Arial"/>
        </w:rPr>
        <w:t>5.16.3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_Toc97801419 \h </w:instrText>
      </w:r>
      <w:r>
        <w:fldChar w:fldCharType="separate"/>
      </w:r>
      <w:r>
        <w:t>37</w:t>
      </w:r>
      <w:r>
        <w:fldChar w:fldCharType="end"/>
      </w:r>
    </w:p>
    <w:p w14:paraId="452F114B" w14:textId="77777777" w:rsidR="00E57695" w:rsidRPr="00F94208" w:rsidRDefault="00E57695">
      <w:pPr>
        <w:pStyle w:val="TOC3"/>
        <w:rPr>
          <w:rFonts w:ascii="Calibri" w:hAnsi="Calibri"/>
          <w:kern w:val="2"/>
          <w:sz w:val="21"/>
          <w:szCs w:val="22"/>
          <w:lang w:val="en-US" w:eastAsia="zh-CN"/>
        </w:rPr>
      </w:pPr>
      <w:r>
        <w:t>5.16.4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_Toc97801420 \h </w:instrText>
      </w:r>
      <w:r>
        <w:fldChar w:fldCharType="separate"/>
      </w:r>
      <w:r>
        <w:t>37</w:t>
      </w:r>
      <w:r>
        <w:fldChar w:fldCharType="end"/>
      </w:r>
    </w:p>
    <w:p w14:paraId="39B7474F"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17</w:t>
      </w:r>
      <w:r w:rsidRPr="00F94208">
        <w:rPr>
          <w:rFonts w:ascii="Calibri" w:hAnsi="Calibri"/>
          <w:kern w:val="2"/>
          <w:sz w:val="21"/>
          <w:szCs w:val="22"/>
          <w:lang w:val="en-US" w:eastAsia="zh-CN"/>
        </w:rPr>
        <w:tab/>
      </w:r>
      <w:r>
        <w:rPr>
          <w:lang w:eastAsia="zh-CN"/>
        </w:rPr>
        <w:t>CA_n30-n77</w:t>
      </w:r>
      <w:r>
        <w:tab/>
      </w:r>
      <w:r>
        <w:fldChar w:fldCharType="begin"/>
      </w:r>
      <w:r>
        <w:instrText xml:space="preserve"> PAGEREF _Toc97801421 \h </w:instrText>
      </w:r>
      <w:r>
        <w:fldChar w:fldCharType="separate"/>
      </w:r>
      <w:r>
        <w:t>37</w:t>
      </w:r>
      <w:r>
        <w:fldChar w:fldCharType="end"/>
      </w:r>
    </w:p>
    <w:p w14:paraId="47376C1A"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5.17.1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_Toc97801422 \h </w:instrText>
      </w:r>
      <w:r>
        <w:fldChar w:fldCharType="separate"/>
      </w:r>
      <w:r>
        <w:t>37</w:t>
      </w:r>
      <w:r>
        <w:fldChar w:fldCharType="end"/>
      </w:r>
    </w:p>
    <w:p w14:paraId="343B0972"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5.17.2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_Toc97801423 \h </w:instrText>
      </w:r>
      <w:r>
        <w:fldChar w:fldCharType="separate"/>
      </w:r>
      <w:r>
        <w:t>38</w:t>
      </w:r>
      <w:r>
        <w:fldChar w:fldCharType="end"/>
      </w:r>
    </w:p>
    <w:p w14:paraId="57E638BF" w14:textId="77777777" w:rsidR="00E57695" w:rsidRPr="00F94208" w:rsidRDefault="00E57695">
      <w:pPr>
        <w:pStyle w:val="TOC3"/>
        <w:rPr>
          <w:rFonts w:ascii="Calibri" w:hAnsi="Calibri"/>
          <w:kern w:val="2"/>
          <w:sz w:val="21"/>
          <w:szCs w:val="22"/>
          <w:lang w:val="en-US" w:eastAsia="zh-CN"/>
        </w:rPr>
      </w:pPr>
      <w:r w:rsidRPr="008B492B">
        <w:rPr>
          <w:rFonts w:cs="Arial"/>
        </w:rPr>
        <w:t>5.17.</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_Toc97801424 \h </w:instrText>
      </w:r>
      <w:r>
        <w:fldChar w:fldCharType="separate"/>
      </w:r>
      <w:r>
        <w:t>38</w:t>
      </w:r>
      <w:r>
        <w:fldChar w:fldCharType="end"/>
      </w:r>
    </w:p>
    <w:p w14:paraId="361BEB87" w14:textId="77777777" w:rsidR="00E57695" w:rsidRPr="00F94208" w:rsidRDefault="00E57695">
      <w:pPr>
        <w:pStyle w:val="TOC4"/>
        <w:rPr>
          <w:rFonts w:ascii="Calibri" w:hAnsi="Calibri"/>
          <w:kern w:val="2"/>
          <w:sz w:val="21"/>
          <w:szCs w:val="22"/>
          <w:lang w:val="en-US" w:eastAsia="zh-CN"/>
        </w:rPr>
      </w:pPr>
      <w:r w:rsidRPr="008B492B">
        <w:rPr>
          <w:rFonts w:cs="Arial"/>
        </w:rPr>
        <w:t>5.17.3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_Toc97801425 \h </w:instrText>
      </w:r>
      <w:r>
        <w:fldChar w:fldCharType="separate"/>
      </w:r>
      <w:r>
        <w:t>38</w:t>
      </w:r>
      <w:r>
        <w:fldChar w:fldCharType="end"/>
      </w:r>
    </w:p>
    <w:p w14:paraId="68276259" w14:textId="77777777" w:rsidR="00E57695" w:rsidRPr="00F94208" w:rsidRDefault="00E57695">
      <w:pPr>
        <w:pStyle w:val="TOC4"/>
        <w:rPr>
          <w:rFonts w:ascii="Calibri" w:hAnsi="Calibri"/>
          <w:kern w:val="2"/>
          <w:sz w:val="21"/>
          <w:szCs w:val="22"/>
          <w:lang w:val="en-US" w:eastAsia="zh-CN"/>
        </w:rPr>
      </w:pPr>
      <w:r w:rsidRPr="008B492B">
        <w:rPr>
          <w:rFonts w:cs="Arial"/>
        </w:rPr>
        <w:t>5.17.3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_Toc97801426 \h </w:instrText>
      </w:r>
      <w:r>
        <w:fldChar w:fldCharType="separate"/>
      </w:r>
      <w:r>
        <w:t>38</w:t>
      </w:r>
      <w:r>
        <w:fldChar w:fldCharType="end"/>
      </w:r>
    </w:p>
    <w:p w14:paraId="49F4D509" w14:textId="77777777" w:rsidR="00E57695" w:rsidRPr="00F94208" w:rsidRDefault="00E57695">
      <w:pPr>
        <w:pStyle w:val="TOC3"/>
        <w:rPr>
          <w:rFonts w:ascii="Calibri" w:hAnsi="Calibri"/>
          <w:kern w:val="2"/>
          <w:sz w:val="21"/>
          <w:szCs w:val="22"/>
          <w:lang w:val="en-US" w:eastAsia="zh-CN"/>
        </w:rPr>
      </w:pPr>
      <w:r>
        <w:t>5.17.4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_Toc97801427 \h </w:instrText>
      </w:r>
      <w:r>
        <w:fldChar w:fldCharType="separate"/>
      </w:r>
      <w:r>
        <w:t>38</w:t>
      </w:r>
      <w:r>
        <w:fldChar w:fldCharType="end"/>
      </w:r>
    </w:p>
    <w:p w14:paraId="509D98E7"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18</w:t>
      </w:r>
      <w:r w:rsidRPr="00F94208">
        <w:rPr>
          <w:rFonts w:ascii="Calibri" w:hAnsi="Calibri"/>
          <w:kern w:val="2"/>
          <w:sz w:val="21"/>
          <w:szCs w:val="22"/>
          <w:lang w:val="en-US" w:eastAsia="zh-CN"/>
        </w:rPr>
        <w:tab/>
      </w:r>
      <w:r>
        <w:rPr>
          <w:lang w:eastAsia="zh-CN"/>
        </w:rPr>
        <w:t>CA_n12-n77</w:t>
      </w:r>
      <w:r>
        <w:tab/>
      </w:r>
      <w:r>
        <w:fldChar w:fldCharType="begin"/>
      </w:r>
      <w:r>
        <w:instrText xml:space="preserve"> PAGEREF _Toc97801428 \h </w:instrText>
      </w:r>
      <w:r>
        <w:fldChar w:fldCharType="separate"/>
      </w:r>
      <w:r>
        <w:t>38</w:t>
      </w:r>
      <w:r>
        <w:fldChar w:fldCharType="end"/>
      </w:r>
    </w:p>
    <w:p w14:paraId="48FFBF91"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5.18.1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_Toc97801429 \h </w:instrText>
      </w:r>
      <w:r>
        <w:fldChar w:fldCharType="separate"/>
      </w:r>
      <w:r>
        <w:t>38</w:t>
      </w:r>
      <w:r>
        <w:fldChar w:fldCharType="end"/>
      </w:r>
    </w:p>
    <w:p w14:paraId="1664FBDD"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5.18.2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_Toc97801430 \h </w:instrText>
      </w:r>
      <w:r>
        <w:fldChar w:fldCharType="separate"/>
      </w:r>
      <w:r>
        <w:t>39</w:t>
      </w:r>
      <w:r>
        <w:fldChar w:fldCharType="end"/>
      </w:r>
    </w:p>
    <w:p w14:paraId="3B1F0D20" w14:textId="77777777" w:rsidR="00E57695" w:rsidRPr="00F94208" w:rsidRDefault="00E57695">
      <w:pPr>
        <w:pStyle w:val="TOC3"/>
        <w:rPr>
          <w:rFonts w:ascii="Calibri" w:hAnsi="Calibri"/>
          <w:kern w:val="2"/>
          <w:sz w:val="21"/>
          <w:szCs w:val="22"/>
          <w:lang w:val="en-US" w:eastAsia="zh-CN"/>
        </w:rPr>
      </w:pPr>
      <w:r w:rsidRPr="008B492B">
        <w:rPr>
          <w:rFonts w:cs="Arial"/>
        </w:rPr>
        <w:t>5.18.</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_Toc97801431 \h </w:instrText>
      </w:r>
      <w:r>
        <w:fldChar w:fldCharType="separate"/>
      </w:r>
      <w:r>
        <w:t>39</w:t>
      </w:r>
      <w:r>
        <w:fldChar w:fldCharType="end"/>
      </w:r>
    </w:p>
    <w:p w14:paraId="3147552D" w14:textId="77777777" w:rsidR="00E57695" w:rsidRPr="00F94208" w:rsidRDefault="00E57695">
      <w:pPr>
        <w:pStyle w:val="TOC4"/>
        <w:rPr>
          <w:rFonts w:ascii="Calibri" w:hAnsi="Calibri"/>
          <w:kern w:val="2"/>
          <w:sz w:val="21"/>
          <w:szCs w:val="22"/>
          <w:lang w:val="en-US" w:eastAsia="zh-CN"/>
        </w:rPr>
      </w:pPr>
      <w:r w:rsidRPr="008B492B">
        <w:rPr>
          <w:rFonts w:cs="Arial"/>
        </w:rPr>
        <w:t>5.18.3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_Toc97801432 \h </w:instrText>
      </w:r>
      <w:r>
        <w:fldChar w:fldCharType="separate"/>
      </w:r>
      <w:r>
        <w:t>39</w:t>
      </w:r>
      <w:r>
        <w:fldChar w:fldCharType="end"/>
      </w:r>
    </w:p>
    <w:p w14:paraId="189B5CF1" w14:textId="77777777" w:rsidR="00E57695" w:rsidRPr="00F94208" w:rsidRDefault="00E57695">
      <w:pPr>
        <w:pStyle w:val="TOC4"/>
        <w:rPr>
          <w:rFonts w:ascii="Calibri" w:hAnsi="Calibri"/>
          <w:kern w:val="2"/>
          <w:sz w:val="21"/>
          <w:szCs w:val="22"/>
          <w:lang w:val="en-US" w:eastAsia="zh-CN"/>
        </w:rPr>
      </w:pPr>
      <w:r w:rsidRPr="008B492B">
        <w:rPr>
          <w:rFonts w:cs="Arial"/>
        </w:rPr>
        <w:t>5.18.3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_Toc97801433 \h </w:instrText>
      </w:r>
      <w:r>
        <w:fldChar w:fldCharType="separate"/>
      </w:r>
      <w:r>
        <w:t>39</w:t>
      </w:r>
      <w:r>
        <w:fldChar w:fldCharType="end"/>
      </w:r>
    </w:p>
    <w:p w14:paraId="1B4948DE" w14:textId="77777777" w:rsidR="00E57695" w:rsidRPr="00F94208" w:rsidRDefault="00E57695">
      <w:pPr>
        <w:pStyle w:val="TOC3"/>
        <w:rPr>
          <w:rFonts w:ascii="Calibri" w:hAnsi="Calibri"/>
          <w:kern w:val="2"/>
          <w:sz w:val="21"/>
          <w:szCs w:val="22"/>
          <w:lang w:val="en-US" w:eastAsia="zh-CN"/>
        </w:rPr>
      </w:pPr>
      <w:r>
        <w:t>5.18.4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_Toc97801434 \h </w:instrText>
      </w:r>
      <w:r>
        <w:fldChar w:fldCharType="separate"/>
      </w:r>
      <w:r>
        <w:t>40</w:t>
      </w:r>
      <w:r>
        <w:fldChar w:fldCharType="end"/>
      </w:r>
    </w:p>
    <w:p w14:paraId="657D32C8" w14:textId="77777777" w:rsidR="00E57695" w:rsidRPr="00F94208" w:rsidRDefault="00E57695">
      <w:pPr>
        <w:pStyle w:val="TOC2"/>
        <w:rPr>
          <w:rFonts w:ascii="Calibri" w:hAnsi="Calibri"/>
          <w:kern w:val="2"/>
          <w:sz w:val="21"/>
          <w:szCs w:val="22"/>
          <w:lang w:val="en-US" w:eastAsia="zh-CN"/>
        </w:rPr>
      </w:pPr>
      <w:r>
        <w:rPr>
          <w:lang w:eastAsia="zh-CN"/>
        </w:rPr>
        <w:t>5</w:t>
      </w:r>
      <w:r>
        <w:t>.</w:t>
      </w:r>
      <w:r>
        <w:rPr>
          <w:lang w:eastAsia="zh-CN"/>
        </w:rPr>
        <w:t>19</w:t>
      </w:r>
      <w:r w:rsidRPr="00F94208">
        <w:rPr>
          <w:rFonts w:ascii="Calibri" w:hAnsi="Calibri"/>
          <w:kern w:val="2"/>
          <w:sz w:val="21"/>
          <w:szCs w:val="22"/>
          <w:lang w:val="en-US" w:eastAsia="zh-CN"/>
        </w:rPr>
        <w:tab/>
      </w:r>
      <w:r>
        <w:rPr>
          <w:lang w:eastAsia="zh-CN"/>
        </w:rPr>
        <w:t>CA_n29-n77</w:t>
      </w:r>
      <w:r>
        <w:tab/>
      </w:r>
      <w:r>
        <w:fldChar w:fldCharType="begin"/>
      </w:r>
      <w:r>
        <w:instrText xml:space="preserve"> PAGEREF _Toc97801435 \h </w:instrText>
      </w:r>
      <w:r>
        <w:fldChar w:fldCharType="separate"/>
      </w:r>
      <w:r>
        <w:t>40</w:t>
      </w:r>
      <w:r>
        <w:fldChar w:fldCharType="end"/>
      </w:r>
    </w:p>
    <w:p w14:paraId="0F11FD19"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5.19.1</w:t>
      </w:r>
      <w:r w:rsidRPr="00F94208">
        <w:rPr>
          <w:rFonts w:ascii="Calibri" w:hAnsi="Calibri"/>
          <w:kern w:val="2"/>
          <w:sz w:val="21"/>
          <w:szCs w:val="22"/>
          <w:lang w:val="en-US" w:eastAsia="zh-CN"/>
        </w:rPr>
        <w:tab/>
      </w:r>
      <w:r w:rsidRPr="008B492B">
        <w:rPr>
          <w:rFonts w:cs="Arial"/>
          <w:lang w:eastAsia="zh-CN"/>
        </w:rPr>
        <w:t>Configurations</w:t>
      </w:r>
      <w:r>
        <w:tab/>
      </w:r>
      <w:r>
        <w:fldChar w:fldCharType="begin"/>
      </w:r>
      <w:r>
        <w:instrText xml:space="preserve"> PAGEREF _Toc97801436 \h </w:instrText>
      </w:r>
      <w:r>
        <w:fldChar w:fldCharType="separate"/>
      </w:r>
      <w:r>
        <w:t>40</w:t>
      </w:r>
      <w:r>
        <w:fldChar w:fldCharType="end"/>
      </w:r>
    </w:p>
    <w:p w14:paraId="402764C6"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5.19.2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_Toc97801437 \h </w:instrText>
      </w:r>
      <w:r>
        <w:fldChar w:fldCharType="separate"/>
      </w:r>
      <w:r>
        <w:t>40</w:t>
      </w:r>
      <w:r>
        <w:fldChar w:fldCharType="end"/>
      </w:r>
    </w:p>
    <w:p w14:paraId="4251DEB7" w14:textId="77777777" w:rsidR="00E57695" w:rsidRPr="00F94208" w:rsidRDefault="00E57695">
      <w:pPr>
        <w:pStyle w:val="TOC3"/>
        <w:rPr>
          <w:rFonts w:ascii="Calibri" w:hAnsi="Calibri"/>
          <w:kern w:val="2"/>
          <w:sz w:val="21"/>
          <w:szCs w:val="22"/>
          <w:lang w:val="en-US" w:eastAsia="zh-CN"/>
        </w:rPr>
      </w:pPr>
      <w:r w:rsidRPr="008B492B">
        <w:rPr>
          <w:rFonts w:cs="Arial"/>
        </w:rPr>
        <w:t>5.19.</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_Toc97801438 \h </w:instrText>
      </w:r>
      <w:r>
        <w:fldChar w:fldCharType="separate"/>
      </w:r>
      <w:r>
        <w:t>40</w:t>
      </w:r>
      <w:r>
        <w:fldChar w:fldCharType="end"/>
      </w:r>
    </w:p>
    <w:p w14:paraId="59D9E3B4" w14:textId="77777777" w:rsidR="00E57695" w:rsidRPr="00F94208" w:rsidRDefault="00E57695">
      <w:pPr>
        <w:pStyle w:val="TOC4"/>
        <w:rPr>
          <w:rFonts w:ascii="Calibri" w:hAnsi="Calibri"/>
          <w:kern w:val="2"/>
          <w:sz w:val="21"/>
          <w:szCs w:val="22"/>
          <w:lang w:val="en-US" w:eastAsia="zh-CN"/>
        </w:rPr>
      </w:pPr>
      <w:r w:rsidRPr="008B492B">
        <w:rPr>
          <w:rFonts w:cs="Arial"/>
        </w:rPr>
        <w:t>5.19.3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_Toc97801439 \h </w:instrText>
      </w:r>
      <w:r>
        <w:fldChar w:fldCharType="separate"/>
      </w:r>
      <w:r>
        <w:t>41</w:t>
      </w:r>
      <w:r>
        <w:fldChar w:fldCharType="end"/>
      </w:r>
    </w:p>
    <w:p w14:paraId="17014656" w14:textId="77777777" w:rsidR="00E57695" w:rsidRPr="00F94208" w:rsidRDefault="00E57695">
      <w:pPr>
        <w:pStyle w:val="TOC4"/>
        <w:rPr>
          <w:rFonts w:ascii="Calibri" w:hAnsi="Calibri"/>
          <w:kern w:val="2"/>
          <w:sz w:val="21"/>
          <w:szCs w:val="22"/>
          <w:lang w:val="en-US" w:eastAsia="zh-CN"/>
        </w:rPr>
      </w:pPr>
      <w:r w:rsidRPr="008B492B">
        <w:rPr>
          <w:rFonts w:cs="Arial"/>
        </w:rPr>
        <w:t>5.19.3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_Toc97801440 \h </w:instrText>
      </w:r>
      <w:r>
        <w:fldChar w:fldCharType="separate"/>
      </w:r>
      <w:r>
        <w:t>41</w:t>
      </w:r>
      <w:r>
        <w:fldChar w:fldCharType="end"/>
      </w:r>
    </w:p>
    <w:p w14:paraId="26F411D5" w14:textId="77777777" w:rsidR="00E57695" w:rsidRPr="00F94208" w:rsidRDefault="00E57695">
      <w:pPr>
        <w:pStyle w:val="TOC3"/>
        <w:rPr>
          <w:rFonts w:ascii="Calibri" w:hAnsi="Calibri"/>
          <w:kern w:val="2"/>
          <w:sz w:val="21"/>
          <w:szCs w:val="22"/>
          <w:lang w:val="en-US" w:eastAsia="zh-CN"/>
        </w:rPr>
      </w:pPr>
      <w:r>
        <w:t>5.19.4</w:t>
      </w:r>
      <w:r w:rsidRPr="00F94208">
        <w:rPr>
          <w:rFonts w:ascii="Calibri" w:hAnsi="Calibri"/>
          <w:kern w:val="2"/>
          <w:sz w:val="21"/>
          <w:szCs w:val="22"/>
          <w:lang w:val="en-US" w:eastAsia="zh-CN"/>
        </w:rPr>
        <w:tab/>
      </w:r>
      <w:r w:rsidRPr="008B492B">
        <w:rPr>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_Toc97801441 \h </w:instrText>
      </w:r>
      <w:r>
        <w:fldChar w:fldCharType="separate"/>
      </w:r>
      <w:r>
        <w:t>41</w:t>
      </w:r>
      <w:r>
        <w:fldChar w:fldCharType="end"/>
      </w:r>
    </w:p>
    <w:p w14:paraId="7C5CE1E1" w14:textId="77777777" w:rsidR="00E57695" w:rsidRPr="00F94208" w:rsidRDefault="00E57695">
      <w:pPr>
        <w:pStyle w:val="TOC2"/>
        <w:rPr>
          <w:rFonts w:ascii="Calibri" w:hAnsi="Calibri"/>
          <w:kern w:val="2"/>
          <w:sz w:val="21"/>
          <w:szCs w:val="22"/>
          <w:lang w:val="en-US" w:eastAsia="zh-CN"/>
        </w:rPr>
      </w:pPr>
      <w:r w:rsidRPr="008B492B">
        <w:rPr>
          <w:rFonts w:cs="Arial"/>
          <w:lang w:eastAsia="zh-CN"/>
        </w:rPr>
        <w:t xml:space="preserve">5.20 </w:t>
      </w:r>
      <w:r w:rsidRPr="00F94208">
        <w:rPr>
          <w:rFonts w:ascii="Calibri" w:hAnsi="Calibri"/>
          <w:kern w:val="2"/>
          <w:sz w:val="21"/>
          <w:szCs w:val="22"/>
          <w:lang w:val="en-US" w:eastAsia="zh-CN"/>
        </w:rPr>
        <w:tab/>
      </w:r>
      <w:r w:rsidRPr="008B492B">
        <w:rPr>
          <w:rFonts w:cs="Arial"/>
          <w:lang w:eastAsia="zh-CN"/>
        </w:rPr>
        <w:t>CA_n5-n78</w:t>
      </w:r>
      <w:r>
        <w:tab/>
      </w:r>
      <w:r>
        <w:fldChar w:fldCharType="begin"/>
      </w:r>
      <w:r>
        <w:instrText xml:space="preserve"> PAGEREF _Toc97801442 \h </w:instrText>
      </w:r>
      <w:r>
        <w:fldChar w:fldCharType="separate"/>
      </w:r>
      <w:r>
        <w:t>41</w:t>
      </w:r>
      <w:r>
        <w:fldChar w:fldCharType="end"/>
      </w:r>
    </w:p>
    <w:p w14:paraId="12527C36" w14:textId="77777777" w:rsidR="00E57695" w:rsidRPr="00F94208" w:rsidRDefault="00E57695">
      <w:pPr>
        <w:pStyle w:val="TOC3"/>
        <w:rPr>
          <w:rFonts w:ascii="Calibri" w:hAnsi="Calibri"/>
          <w:kern w:val="2"/>
          <w:sz w:val="21"/>
          <w:szCs w:val="22"/>
          <w:lang w:val="en-US" w:eastAsia="zh-CN"/>
        </w:rPr>
      </w:pPr>
      <w:r>
        <w:rPr>
          <w:lang w:eastAsia="zh-CN"/>
        </w:rPr>
        <w:t>5.20.1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_Toc97801443 \h </w:instrText>
      </w:r>
      <w:r>
        <w:fldChar w:fldCharType="separate"/>
      </w:r>
      <w:r>
        <w:t>41</w:t>
      </w:r>
      <w:r>
        <w:fldChar w:fldCharType="end"/>
      </w:r>
    </w:p>
    <w:p w14:paraId="0173E6AF"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5.20.2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_Toc97801444 \h </w:instrText>
      </w:r>
      <w:r>
        <w:fldChar w:fldCharType="separate"/>
      </w:r>
      <w:r>
        <w:t>41</w:t>
      </w:r>
      <w:r>
        <w:fldChar w:fldCharType="end"/>
      </w:r>
    </w:p>
    <w:p w14:paraId="56656A7D" w14:textId="77777777" w:rsidR="00E57695" w:rsidRPr="00F94208" w:rsidRDefault="00E57695">
      <w:pPr>
        <w:pStyle w:val="TOC3"/>
        <w:rPr>
          <w:rFonts w:ascii="Calibri" w:hAnsi="Calibri"/>
          <w:kern w:val="2"/>
          <w:sz w:val="21"/>
          <w:szCs w:val="22"/>
          <w:lang w:val="en-US" w:eastAsia="zh-CN"/>
        </w:rPr>
      </w:pPr>
      <w:r w:rsidRPr="008B492B">
        <w:rPr>
          <w:rFonts w:cs="Arial"/>
        </w:rPr>
        <w:t>5.20.</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_Toc97801445 \h </w:instrText>
      </w:r>
      <w:r>
        <w:fldChar w:fldCharType="separate"/>
      </w:r>
      <w:r>
        <w:t>42</w:t>
      </w:r>
      <w:r>
        <w:fldChar w:fldCharType="end"/>
      </w:r>
    </w:p>
    <w:p w14:paraId="0BB32FFB" w14:textId="77777777" w:rsidR="00E57695" w:rsidRPr="00F94208" w:rsidRDefault="00E57695">
      <w:pPr>
        <w:pStyle w:val="TOC4"/>
        <w:rPr>
          <w:rFonts w:ascii="Calibri" w:hAnsi="Calibri"/>
          <w:kern w:val="2"/>
          <w:sz w:val="21"/>
          <w:szCs w:val="22"/>
          <w:lang w:val="en-US" w:eastAsia="zh-CN"/>
        </w:rPr>
      </w:pPr>
      <w:r w:rsidRPr="008B492B">
        <w:rPr>
          <w:rFonts w:cs="Arial"/>
        </w:rPr>
        <w:t>5.20.3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_Toc97801446 \h </w:instrText>
      </w:r>
      <w:r>
        <w:fldChar w:fldCharType="separate"/>
      </w:r>
      <w:r>
        <w:t>42</w:t>
      </w:r>
      <w:r>
        <w:fldChar w:fldCharType="end"/>
      </w:r>
    </w:p>
    <w:p w14:paraId="744464B5" w14:textId="77777777" w:rsidR="00E57695" w:rsidRPr="00F94208" w:rsidRDefault="00E57695">
      <w:pPr>
        <w:pStyle w:val="TOC4"/>
        <w:rPr>
          <w:rFonts w:ascii="Calibri" w:hAnsi="Calibri"/>
          <w:kern w:val="2"/>
          <w:sz w:val="21"/>
          <w:szCs w:val="22"/>
          <w:lang w:val="en-US" w:eastAsia="zh-CN"/>
        </w:rPr>
      </w:pPr>
      <w:r w:rsidRPr="008B492B">
        <w:rPr>
          <w:rFonts w:cs="Arial"/>
        </w:rPr>
        <w:t>5.20.3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_Toc97801447 \h </w:instrText>
      </w:r>
      <w:r>
        <w:fldChar w:fldCharType="separate"/>
      </w:r>
      <w:r>
        <w:t>42</w:t>
      </w:r>
      <w:r>
        <w:fldChar w:fldCharType="end"/>
      </w:r>
    </w:p>
    <w:p w14:paraId="7ED85A41" w14:textId="77777777" w:rsidR="00E57695" w:rsidRPr="00F94208" w:rsidRDefault="00E57695">
      <w:pPr>
        <w:pStyle w:val="TOC4"/>
        <w:rPr>
          <w:rFonts w:ascii="Calibri" w:hAnsi="Calibri"/>
          <w:kern w:val="2"/>
          <w:sz w:val="21"/>
          <w:szCs w:val="22"/>
          <w:lang w:val="en-US" w:eastAsia="zh-CN"/>
        </w:rPr>
      </w:pPr>
      <w:r w:rsidRPr="008B492B">
        <w:rPr>
          <w:rFonts w:cs="Arial"/>
          <w:lang w:eastAsia="zh-CN"/>
        </w:rPr>
        <w:t>5.20.3.3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_Toc97801448 \h </w:instrText>
      </w:r>
      <w:r>
        <w:fldChar w:fldCharType="separate"/>
      </w:r>
      <w:r>
        <w:t>42</w:t>
      </w:r>
      <w:r>
        <w:fldChar w:fldCharType="end"/>
      </w:r>
    </w:p>
    <w:p w14:paraId="4D0B5C09" w14:textId="77777777" w:rsidR="00E57695" w:rsidRPr="00F94208" w:rsidRDefault="00E57695">
      <w:pPr>
        <w:pStyle w:val="TOC3"/>
        <w:rPr>
          <w:rFonts w:ascii="Calibri" w:hAnsi="Calibri"/>
          <w:kern w:val="2"/>
          <w:sz w:val="21"/>
          <w:szCs w:val="22"/>
          <w:lang w:val="en-US" w:eastAsia="zh-CN"/>
        </w:rPr>
      </w:pPr>
      <w:r>
        <w:t>5.20.4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_Toc97801449 \h </w:instrText>
      </w:r>
      <w:r>
        <w:fldChar w:fldCharType="separate"/>
      </w:r>
      <w:r>
        <w:t>42</w:t>
      </w:r>
      <w:r>
        <w:fldChar w:fldCharType="end"/>
      </w:r>
    </w:p>
    <w:p w14:paraId="47D698D0" w14:textId="77777777" w:rsidR="00E57695" w:rsidRPr="00F94208" w:rsidRDefault="00E57695">
      <w:pPr>
        <w:pStyle w:val="TOC2"/>
        <w:rPr>
          <w:rFonts w:ascii="Calibri" w:hAnsi="Calibri"/>
          <w:kern w:val="2"/>
          <w:sz w:val="21"/>
          <w:szCs w:val="22"/>
          <w:lang w:val="en-US" w:eastAsia="zh-CN"/>
        </w:rPr>
      </w:pPr>
      <w:r w:rsidRPr="008B492B">
        <w:rPr>
          <w:rFonts w:cs="Arial"/>
          <w:lang w:eastAsia="zh-CN"/>
        </w:rPr>
        <w:t xml:space="preserve">5.21 </w:t>
      </w:r>
      <w:r w:rsidRPr="00F94208">
        <w:rPr>
          <w:rFonts w:ascii="Calibri" w:hAnsi="Calibri"/>
          <w:kern w:val="2"/>
          <w:sz w:val="21"/>
          <w:szCs w:val="22"/>
          <w:lang w:val="en-US" w:eastAsia="zh-CN"/>
        </w:rPr>
        <w:tab/>
      </w:r>
      <w:r w:rsidRPr="008B492B">
        <w:rPr>
          <w:rFonts w:cs="Arial"/>
          <w:lang w:eastAsia="zh-CN"/>
        </w:rPr>
        <w:t>CA_n7-n78</w:t>
      </w:r>
      <w:r>
        <w:tab/>
      </w:r>
      <w:r>
        <w:fldChar w:fldCharType="begin"/>
      </w:r>
      <w:r>
        <w:instrText xml:space="preserve"> PAGEREF _Toc97801450 \h </w:instrText>
      </w:r>
      <w:r>
        <w:fldChar w:fldCharType="separate"/>
      </w:r>
      <w:r>
        <w:t>42</w:t>
      </w:r>
      <w:r>
        <w:fldChar w:fldCharType="end"/>
      </w:r>
    </w:p>
    <w:p w14:paraId="0EB151B6" w14:textId="77777777" w:rsidR="00E57695" w:rsidRPr="00F94208" w:rsidRDefault="00E57695">
      <w:pPr>
        <w:pStyle w:val="TOC3"/>
        <w:rPr>
          <w:rFonts w:ascii="Calibri" w:hAnsi="Calibri"/>
          <w:kern w:val="2"/>
          <w:sz w:val="21"/>
          <w:szCs w:val="22"/>
          <w:lang w:val="en-US" w:eastAsia="zh-CN"/>
        </w:rPr>
      </w:pPr>
      <w:r>
        <w:rPr>
          <w:lang w:eastAsia="zh-CN"/>
        </w:rPr>
        <w:t>5.21.1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_Toc97801451 \h </w:instrText>
      </w:r>
      <w:r>
        <w:fldChar w:fldCharType="separate"/>
      </w:r>
      <w:r>
        <w:t>42</w:t>
      </w:r>
      <w:r>
        <w:fldChar w:fldCharType="end"/>
      </w:r>
    </w:p>
    <w:p w14:paraId="4398670B"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5.21.2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_Toc97801452 \h </w:instrText>
      </w:r>
      <w:r>
        <w:fldChar w:fldCharType="separate"/>
      </w:r>
      <w:r>
        <w:t>43</w:t>
      </w:r>
      <w:r>
        <w:fldChar w:fldCharType="end"/>
      </w:r>
    </w:p>
    <w:p w14:paraId="48B5E61D" w14:textId="77777777" w:rsidR="00E57695" w:rsidRPr="00F94208" w:rsidRDefault="00E57695">
      <w:pPr>
        <w:pStyle w:val="TOC3"/>
        <w:rPr>
          <w:rFonts w:ascii="Calibri" w:hAnsi="Calibri"/>
          <w:kern w:val="2"/>
          <w:sz w:val="21"/>
          <w:szCs w:val="22"/>
          <w:lang w:val="en-US" w:eastAsia="zh-CN"/>
        </w:rPr>
      </w:pPr>
      <w:r w:rsidRPr="008B492B">
        <w:rPr>
          <w:rFonts w:cs="Arial"/>
        </w:rPr>
        <w:t>5.21.</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_Toc97801453 \h </w:instrText>
      </w:r>
      <w:r>
        <w:fldChar w:fldCharType="separate"/>
      </w:r>
      <w:r>
        <w:t>43</w:t>
      </w:r>
      <w:r>
        <w:fldChar w:fldCharType="end"/>
      </w:r>
    </w:p>
    <w:p w14:paraId="0549CD91" w14:textId="77777777" w:rsidR="00E57695" w:rsidRPr="00F94208" w:rsidRDefault="00E57695">
      <w:pPr>
        <w:pStyle w:val="TOC4"/>
        <w:rPr>
          <w:rFonts w:ascii="Calibri" w:hAnsi="Calibri"/>
          <w:kern w:val="2"/>
          <w:sz w:val="21"/>
          <w:szCs w:val="22"/>
          <w:lang w:val="en-US" w:eastAsia="zh-CN"/>
        </w:rPr>
      </w:pPr>
      <w:r w:rsidRPr="008B492B">
        <w:rPr>
          <w:rFonts w:cs="Arial"/>
        </w:rPr>
        <w:t>5.21.3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_Toc97801454 \h </w:instrText>
      </w:r>
      <w:r>
        <w:fldChar w:fldCharType="separate"/>
      </w:r>
      <w:r>
        <w:t>43</w:t>
      </w:r>
      <w:r>
        <w:fldChar w:fldCharType="end"/>
      </w:r>
    </w:p>
    <w:p w14:paraId="7B5FDDC8" w14:textId="77777777" w:rsidR="00E57695" w:rsidRPr="00F94208" w:rsidRDefault="00E57695">
      <w:pPr>
        <w:pStyle w:val="TOC4"/>
        <w:rPr>
          <w:rFonts w:ascii="Calibri" w:hAnsi="Calibri"/>
          <w:kern w:val="2"/>
          <w:sz w:val="21"/>
          <w:szCs w:val="22"/>
          <w:lang w:val="en-US" w:eastAsia="zh-CN"/>
        </w:rPr>
      </w:pPr>
      <w:r w:rsidRPr="008B492B">
        <w:rPr>
          <w:rFonts w:cs="Arial"/>
        </w:rPr>
        <w:t>5.21.3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_Toc97801455 \h </w:instrText>
      </w:r>
      <w:r>
        <w:fldChar w:fldCharType="separate"/>
      </w:r>
      <w:r>
        <w:t>43</w:t>
      </w:r>
      <w:r>
        <w:fldChar w:fldCharType="end"/>
      </w:r>
    </w:p>
    <w:p w14:paraId="27CC4502" w14:textId="77777777" w:rsidR="00E57695" w:rsidRPr="00F94208" w:rsidRDefault="00E57695">
      <w:pPr>
        <w:pStyle w:val="TOC3"/>
        <w:rPr>
          <w:rFonts w:ascii="Calibri" w:hAnsi="Calibri"/>
          <w:kern w:val="2"/>
          <w:sz w:val="21"/>
          <w:szCs w:val="22"/>
          <w:lang w:val="en-US" w:eastAsia="zh-CN"/>
        </w:rPr>
      </w:pPr>
      <w:r>
        <w:t>5.21.3</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_Toc97801456 \h </w:instrText>
      </w:r>
      <w:r>
        <w:fldChar w:fldCharType="separate"/>
      </w:r>
      <w:r>
        <w:t>43</w:t>
      </w:r>
      <w:r>
        <w:fldChar w:fldCharType="end"/>
      </w:r>
    </w:p>
    <w:p w14:paraId="6280213C" w14:textId="77777777" w:rsidR="00E57695" w:rsidRPr="00F94208" w:rsidRDefault="00E57695">
      <w:pPr>
        <w:pStyle w:val="TOC2"/>
        <w:rPr>
          <w:rFonts w:ascii="Calibri" w:hAnsi="Calibri"/>
          <w:kern w:val="2"/>
          <w:sz w:val="21"/>
          <w:szCs w:val="22"/>
          <w:lang w:val="en-US" w:eastAsia="zh-CN"/>
        </w:rPr>
      </w:pPr>
      <w:r w:rsidRPr="008B492B">
        <w:rPr>
          <w:rFonts w:cs="Arial"/>
          <w:lang w:eastAsia="zh-CN"/>
        </w:rPr>
        <w:t xml:space="preserve">5.22 </w:t>
      </w:r>
      <w:r w:rsidRPr="00F94208">
        <w:rPr>
          <w:rFonts w:ascii="Calibri" w:hAnsi="Calibri"/>
          <w:kern w:val="2"/>
          <w:sz w:val="21"/>
          <w:szCs w:val="22"/>
          <w:lang w:val="en-US" w:eastAsia="zh-CN"/>
        </w:rPr>
        <w:tab/>
      </w:r>
      <w:r w:rsidRPr="008B492B">
        <w:rPr>
          <w:rFonts w:cs="Arial"/>
          <w:lang w:eastAsia="zh-CN"/>
        </w:rPr>
        <w:t>CA_n28-n78</w:t>
      </w:r>
      <w:r>
        <w:tab/>
      </w:r>
      <w:r>
        <w:fldChar w:fldCharType="begin"/>
      </w:r>
      <w:r>
        <w:instrText xml:space="preserve"> PAGEREF _Toc97801457 \h </w:instrText>
      </w:r>
      <w:r>
        <w:fldChar w:fldCharType="separate"/>
      </w:r>
      <w:r>
        <w:t>43</w:t>
      </w:r>
      <w:r>
        <w:fldChar w:fldCharType="end"/>
      </w:r>
    </w:p>
    <w:p w14:paraId="6887EDE2" w14:textId="77777777" w:rsidR="00E57695" w:rsidRPr="00F94208" w:rsidRDefault="00E57695">
      <w:pPr>
        <w:pStyle w:val="TOC3"/>
        <w:rPr>
          <w:rFonts w:ascii="Calibri" w:hAnsi="Calibri"/>
          <w:kern w:val="2"/>
          <w:sz w:val="21"/>
          <w:szCs w:val="22"/>
          <w:lang w:val="en-US" w:eastAsia="zh-CN"/>
        </w:rPr>
      </w:pPr>
      <w:r>
        <w:rPr>
          <w:lang w:eastAsia="zh-CN"/>
        </w:rPr>
        <w:t>5.22.1</w:t>
      </w:r>
      <w:r w:rsidRPr="00F94208">
        <w:rPr>
          <w:rFonts w:ascii="Calibri" w:hAnsi="Calibri"/>
          <w:kern w:val="2"/>
          <w:sz w:val="21"/>
          <w:szCs w:val="22"/>
          <w:lang w:val="en-US" w:eastAsia="zh-CN"/>
        </w:rPr>
        <w:tab/>
      </w:r>
      <w:r>
        <w:rPr>
          <w:lang w:eastAsia="zh-CN"/>
        </w:rPr>
        <w:t>Configurations</w:t>
      </w:r>
      <w:r>
        <w:tab/>
      </w:r>
      <w:r>
        <w:fldChar w:fldCharType="begin"/>
      </w:r>
      <w:r>
        <w:instrText xml:space="preserve"> PAGEREF _Toc97801458 \h </w:instrText>
      </w:r>
      <w:r>
        <w:fldChar w:fldCharType="separate"/>
      </w:r>
      <w:r>
        <w:t>43</w:t>
      </w:r>
      <w:r>
        <w:fldChar w:fldCharType="end"/>
      </w:r>
    </w:p>
    <w:p w14:paraId="41BDF74E" w14:textId="77777777" w:rsidR="00E57695" w:rsidRPr="00F94208" w:rsidRDefault="00E57695">
      <w:pPr>
        <w:pStyle w:val="TOC3"/>
        <w:rPr>
          <w:rFonts w:ascii="Calibri" w:hAnsi="Calibri"/>
          <w:kern w:val="2"/>
          <w:sz w:val="21"/>
          <w:szCs w:val="22"/>
          <w:lang w:val="en-US" w:eastAsia="zh-CN"/>
        </w:rPr>
      </w:pPr>
      <w:r w:rsidRPr="008B492B">
        <w:rPr>
          <w:rFonts w:cs="Arial"/>
          <w:lang w:eastAsia="zh-CN"/>
        </w:rPr>
        <w:t>5.22.2</w:t>
      </w:r>
      <w:r w:rsidRPr="00F94208">
        <w:rPr>
          <w:rFonts w:ascii="Calibri" w:hAnsi="Calibri"/>
          <w:kern w:val="2"/>
          <w:sz w:val="21"/>
          <w:szCs w:val="22"/>
          <w:lang w:val="en-US" w:eastAsia="zh-CN"/>
        </w:rPr>
        <w:tab/>
      </w:r>
      <w:r w:rsidRPr="008B492B">
        <w:rPr>
          <w:rFonts w:cs="Arial"/>
          <w:lang w:val="en-US" w:eastAsia="zh-CN"/>
        </w:rPr>
        <w:t>Maximum output power</w:t>
      </w:r>
      <w:r>
        <w:tab/>
      </w:r>
      <w:r>
        <w:fldChar w:fldCharType="begin"/>
      </w:r>
      <w:r>
        <w:instrText xml:space="preserve"> PAGEREF _Toc97801459 \h </w:instrText>
      </w:r>
      <w:r>
        <w:fldChar w:fldCharType="separate"/>
      </w:r>
      <w:r>
        <w:t>44</w:t>
      </w:r>
      <w:r>
        <w:fldChar w:fldCharType="end"/>
      </w:r>
    </w:p>
    <w:p w14:paraId="2FC53D02" w14:textId="77777777" w:rsidR="00E57695" w:rsidRPr="00F94208" w:rsidRDefault="00E57695">
      <w:pPr>
        <w:pStyle w:val="TOC3"/>
        <w:rPr>
          <w:rFonts w:ascii="Calibri" w:hAnsi="Calibri"/>
          <w:kern w:val="2"/>
          <w:sz w:val="21"/>
          <w:szCs w:val="22"/>
          <w:lang w:val="en-US" w:eastAsia="zh-CN"/>
        </w:rPr>
      </w:pPr>
      <w:r w:rsidRPr="008B492B">
        <w:rPr>
          <w:rFonts w:cs="Arial"/>
        </w:rPr>
        <w:lastRenderedPageBreak/>
        <w:t>5.22.</w:t>
      </w:r>
      <w:r w:rsidRPr="008B492B">
        <w:rPr>
          <w:rFonts w:cs="Arial"/>
          <w:lang w:eastAsia="zh-CN"/>
        </w:rPr>
        <w:t>3</w:t>
      </w:r>
      <w:r w:rsidRPr="00F94208">
        <w:rPr>
          <w:rFonts w:ascii="Calibri" w:hAnsi="Calibri"/>
          <w:kern w:val="2"/>
          <w:sz w:val="21"/>
          <w:szCs w:val="22"/>
          <w:lang w:val="en-US" w:eastAsia="zh-CN"/>
        </w:rPr>
        <w:tab/>
      </w:r>
      <w:r w:rsidRPr="008B492B">
        <w:rPr>
          <w:rFonts w:cs="Arial"/>
          <w:lang w:eastAsia="ja-JP"/>
        </w:rPr>
        <w:t>REFSENS requirements</w:t>
      </w:r>
      <w:r>
        <w:tab/>
      </w:r>
      <w:r>
        <w:fldChar w:fldCharType="begin"/>
      </w:r>
      <w:r>
        <w:instrText xml:space="preserve"> PAGEREF _Toc97801460 \h </w:instrText>
      </w:r>
      <w:r>
        <w:fldChar w:fldCharType="separate"/>
      </w:r>
      <w:r>
        <w:t>44</w:t>
      </w:r>
      <w:r>
        <w:fldChar w:fldCharType="end"/>
      </w:r>
    </w:p>
    <w:p w14:paraId="3CC24F1E" w14:textId="77777777" w:rsidR="00E57695" w:rsidRPr="00F94208" w:rsidRDefault="00E57695">
      <w:pPr>
        <w:pStyle w:val="TOC4"/>
        <w:rPr>
          <w:rFonts w:ascii="Calibri" w:hAnsi="Calibri"/>
          <w:kern w:val="2"/>
          <w:sz w:val="21"/>
          <w:szCs w:val="22"/>
          <w:lang w:val="en-US" w:eastAsia="zh-CN"/>
        </w:rPr>
      </w:pPr>
      <w:r w:rsidRPr="008B492B">
        <w:rPr>
          <w:rFonts w:cs="Arial"/>
        </w:rPr>
        <w:t>5.22.3</w:t>
      </w:r>
      <w:r w:rsidRPr="008B492B">
        <w:rPr>
          <w:rFonts w:cs="Arial"/>
          <w:lang w:eastAsia="zh-CN"/>
        </w:rPr>
        <w:t>.1</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A</w:t>
      </w:r>
      <w:r>
        <w:tab/>
      </w:r>
      <w:r>
        <w:fldChar w:fldCharType="begin"/>
      </w:r>
      <w:r>
        <w:instrText xml:space="preserve"> PAGEREF _Toc97801461 \h </w:instrText>
      </w:r>
      <w:r>
        <w:fldChar w:fldCharType="separate"/>
      </w:r>
      <w:r>
        <w:t>44</w:t>
      </w:r>
      <w:r>
        <w:fldChar w:fldCharType="end"/>
      </w:r>
    </w:p>
    <w:p w14:paraId="05620021" w14:textId="77777777" w:rsidR="00E57695" w:rsidRPr="00F94208" w:rsidRDefault="00E57695">
      <w:pPr>
        <w:pStyle w:val="TOC4"/>
        <w:rPr>
          <w:rFonts w:ascii="Calibri" w:hAnsi="Calibri"/>
          <w:kern w:val="2"/>
          <w:sz w:val="21"/>
          <w:szCs w:val="22"/>
          <w:lang w:val="en-US" w:eastAsia="zh-CN"/>
        </w:rPr>
      </w:pPr>
      <w:r w:rsidRPr="008B492B">
        <w:rPr>
          <w:rFonts w:cs="Arial"/>
        </w:rPr>
        <w:t>5.22.3</w:t>
      </w:r>
      <w:r w:rsidRPr="008B492B">
        <w:rPr>
          <w:rFonts w:cs="Arial"/>
          <w:lang w:eastAsia="zh-CN"/>
        </w:rPr>
        <w:t>.2</w:t>
      </w:r>
      <w:r w:rsidRPr="00F94208">
        <w:rPr>
          <w:rFonts w:ascii="Calibri" w:hAnsi="Calibri"/>
          <w:kern w:val="2"/>
          <w:sz w:val="21"/>
          <w:szCs w:val="22"/>
          <w:lang w:val="en-US" w:eastAsia="zh-CN"/>
        </w:rPr>
        <w:tab/>
      </w:r>
      <w:r w:rsidRPr="008B492B">
        <w:rPr>
          <w:rFonts w:cs="Arial"/>
          <w:lang w:eastAsia="zh-CN"/>
        </w:rPr>
        <w:t>Power class 2 Case</w:t>
      </w:r>
      <w:r w:rsidRPr="008B492B">
        <w:rPr>
          <w:rFonts w:cs="Arial"/>
          <w:lang w:val="en-US" w:eastAsia="zh-CN"/>
        </w:rPr>
        <w:t xml:space="preserve"> B</w:t>
      </w:r>
      <w:r>
        <w:tab/>
      </w:r>
      <w:r>
        <w:fldChar w:fldCharType="begin"/>
      </w:r>
      <w:r>
        <w:instrText xml:space="preserve"> PAGEREF _Toc97801462 \h </w:instrText>
      </w:r>
      <w:r>
        <w:fldChar w:fldCharType="separate"/>
      </w:r>
      <w:r>
        <w:t>44</w:t>
      </w:r>
      <w:r>
        <w:fldChar w:fldCharType="end"/>
      </w:r>
    </w:p>
    <w:p w14:paraId="1BAB9761" w14:textId="77777777" w:rsidR="00E57695" w:rsidRPr="00F94208" w:rsidRDefault="00E57695">
      <w:pPr>
        <w:pStyle w:val="TOC4"/>
        <w:rPr>
          <w:rFonts w:ascii="Calibri" w:hAnsi="Calibri"/>
          <w:kern w:val="2"/>
          <w:sz w:val="21"/>
          <w:szCs w:val="22"/>
          <w:lang w:val="en-US" w:eastAsia="zh-CN"/>
        </w:rPr>
      </w:pPr>
      <w:r w:rsidRPr="008B492B">
        <w:rPr>
          <w:rFonts w:cs="Arial"/>
          <w:lang w:eastAsia="zh-CN"/>
        </w:rPr>
        <w:t>5.22.3.3</w:t>
      </w:r>
      <w:r w:rsidRPr="00F94208">
        <w:rPr>
          <w:rFonts w:ascii="Calibri" w:hAnsi="Calibri"/>
          <w:kern w:val="2"/>
          <w:sz w:val="21"/>
          <w:szCs w:val="22"/>
          <w:lang w:val="en-US" w:eastAsia="zh-CN"/>
        </w:rPr>
        <w:tab/>
      </w:r>
      <w:r w:rsidRPr="008B492B">
        <w:rPr>
          <w:rFonts w:cs="Arial"/>
          <w:lang w:eastAsia="zh-CN"/>
        </w:rPr>
        <w:t>OOB blocking exception requirements</w:t>
      </w:r>
      <w:r>
        <w:tab/>
      </w:r>
      <w:r>
        <w:fldChar w:fldCharType="begin"/>
      </w:r>
      <w:r>
        <w:instrText xml:space="preserve"> PAGEREF _Toc97801463 \h </w:instrText>
      </w:r>
      <w:r>
        <w:fldChar w:fldCharType="separate"/>
      </w:r>
      <w:r>
        <w:t>45</w:t>
      </w:r>
      <w:r>
        <w:fldChar w:fldCharType="end"/>
      </w:r>
    </w:p>
    <w:p w14:paraId="20DB3038" w14:textId="77777777" w:rsidR="00E57695" w:rsidRPr="00F94208" w:rsidRDefault="00E57695">
      <w:pPr>
        <w:pStyle w:val="TOC3"/>
        <w:rPr>
          <w:rFonts w:ascii="Calibri" w:hAnsi="Calibri"/>
          <w:kern w:val="2"/>
          <w:sz w:val="21"/>
          <w:szCs w:val="22"/>
          <w:lang w:val="en-US" w:eastAsia="zh-CN"/>
        </w:rPr>
      </w:pPr>
      <w:r>
        <w:t>5.22.4</w:t>
      </w:r>
      <w:r w:rsidRPr="00F94208">
        <w:rPr>
          <w:rFonts w:ascii="Calibri" w:hAnsi="Calibri"/>
          <w:kern w:val="2"/>
          <w:sz w:val="21"/>
          <w:szCs w:val="22"/>
          <w:lang w:val="en-US" w:eastAsia="zh-CN"/>
        </w:rPr>
        <w:tab/>
      </w:r>
      <w:r w:rsidRPr="008B492B">
        <w:rPr>
          <w:rFonts w:eastAsia="SimSun"/>
          <w:lang w:val="en-US" w:eastAsia="zh-CN"/>
        </w:rPr>
        <w:t xml:space="preserve"> </w:t>
      </w:r>
      <w:r>
        <w:t>∆T</w:t>
      </w:r>
      <w:r w:rsidRPr="008B492B">
        <w:rPr>
          <w:vertAlign w:val="subscript"/>
        </w:rPr>
        <w:t>IB</w:t>
      </w:r>
      <w:r>
        <w:t xml:space="preserve"> and ∆R</w:t>
      </w:r>
      <w:r w:rsidRPr="008B492B">
        <w:rPr>
          <w:vertAlign w:val="subscript"/>
        </w:rPr>
        <w:t>IB</w:t>
      </w:r>
      <w:r>
        <w:t xml:space="preserve"> values</w:t>
      </w:r>
      <w:r>
        <w:tab/>
      </w:r>
      <w:r>
        <w:fldChar w:fldCharType="begin"/>
      </w:r>
      <w:r>
        <w:instrText xml:space="preserve"> PAGEREF _Toc97801464 \h </w:instrText>
      </w:r>
      <w:r>
        <w:fldChar w:fldCharType="separate"/>
      </w:r>
      <w:r>
        <w:t>45</w:t>
      </w:r>
      <w:r>
        <w:fldChar w:fldCharType="end"/>
      </w:r>
    </w:p>
    <w:p w14:paraId="13D58EDE" w14:textId="77777777" w:rsidR="00E57695" w:rsidRPr="00F94208" w:rsidRDefault="00E57695">
      <w:pPr>
        <w:pStyle w:val="TOC1"/>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_Toc97801465 \h </w:instrText>
      </w:r>
      <w:r>
        <w:fldChar w:fldCharType="separate"/>
      </w:r>
      <w:r>
        <w:t>46</w:t>
      </w:r>
      <w:r>
        <w:fldChar w:fldCharType="end"/>
      </w:r>
    </w:p>
    <w:p w14:paraId="02D688CF" w14:textId="77777777" w:rsidR="00080512" w:rsidRPr="004D3578" w:rsidRDefault="004D3578">
      <w:r w:rsidRPr="004D3578">
        <w:rPr>
          <w:noProof/>
          <w:sz w:val="22"/>
        </w:rPr>
        <w:fldChar w:fldCharType="end"/>
      </w:r>
    </w:p>
    <w:p w14:paraId="7B4B1C7A" w14:textId="77777777" w:rsidR="00195D92" w:rsidRDefault="00195D92" w:rsidP="00195D92">
      <w:pPr>
        <w:rPr>
          <w:lang w:eastAsia="zh-CN"/>
        </w:rPr>
      </w:pPr>
    </w:p>
    <w:p w14:paraId="0B9065C5" w14:textId="77777777" w:rsidR="00195D92" w:rsidRDefault="00080512" w:rsidP="00195D92">
      <w:pPr>
        <w:pStyle w:val="Heading1"/>
      </w:pPr>
      <w:r w:rsidRPr="004D3578">
        <w:br w:type="page"/>
      </w:r>
      <w:bookmarkStart w:id="15" w:name="_Toc97801281"/>
      <w:r w:rsidR="00195D92" w:rsidRPr="004D3578">
        <w:lastRenderedPageBreak/>
        <w:t>Foreword</w:t>
      </w:r>
      <w:bookmarkEnd w:id="15"/>
    </w:p>
    <w:p w14:paraId="3D9CDAE8" w14:textId="77777777" w:rsidR="00080512" w:rsidRPr="004D3578" w:rsidRDefault="00080512">
      <w:bookmarkStart w:id="16" w:name="foreword"/>
      <w:bookmarkEnd w:id="16"/>
      <w:r w:rsidRPr="004D3578">
        <w:t>This Techni</w:t>
      </w:r>
      <w:r w:rsidRPr="008936EA">
        <w:t xml:space="preserve">cal </w:t>
      </w:r>
      <w:bookmarkStart w:id="17" w:name="spectype3"/>
      <w:r w:rsidR="00602AEA" w:rsidRPr="008936EA">
        <w:t>Report</w:t>
      </w:r>
      <w:bookmarkEnd w:id="17"/>
      <w:r w:rsidRPr="008936EA">
        <w:t xml:space="preserve"> has be</w:t>
      </w:r>
      <w:r w:rsidRPr="004D3578">
        <w:t>en produced by the 3</w:t>
      </w:r>
      <w:r w:rsidR="00F04712">
        <w:t>rd</w:t>
      </w:r>
      <w:r w:rsidRPr="004D3578">
        <w:t xml:space="preserve"> Generation Partnership Project (3GPP).</w:t>
      </w:r>
    </w:p>
    <w:p w14:paraId="4586D3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77E098" w14:textId="77777777" w:rsidR="00080512" w:rsidRPr="004D3578" w:rsidRDefault="00080512">
      <w:pPr>
        <w:pStyle w:val="B1"/>
      </w:pPr>
      <w:r w:rsidRPr="004D3578">
        <w:t>Version x.y.z</w:t>
      </w:r>
    </w:p>
    <w:p w14:paraId="71F01CDA" w14:textId="77777777" w:rsidR="00080512" w:rsidRPr="004D3578" w:rsidRDefault="00080512">
      <w:pPr>
        <w:pStyle w:val="B1"/>
      </w:pPr>
      <w:r w:rsidRPr="004D3578">
        <w:t>where:</w:t>
      </w:r>
    </w:p>
    <w:p w14:paraId="238FDE25" w14:textId="77777777" w:rsidR="00080512" w:rsidRPr="004D3578" w:rsidRDefault="00080512">
      <w:pPr>
        <w:pStyle w:val="B2"/>
      </w:pPr>
      <w:r w:rsidRPr="004D3578">
        <w:t>x</w:t>
      </w:r>
      <w:r w:rsidRPr="004D3578">
        <w:tab/>
        <w:t>the first digit:</w:t>
      </w:r>
    </w:p>
    <w:p w14:paraId="6149EA29" w14:textId="77777777" w:rsidR="00080512" w:rsidRPr="004D3578" w:rsidRDefault="00080512">
      <w:pPr>
        <w:pStyle w:val="B3"/>
      </w:pPr>
      <w:r w:rsidRPr="004D3578">
        <w:t>1</w:t>
      </w:r>
      <w:r w:rsidRPr="004D3578">
        <w:tab/>
        <w:t>presented to TSG for information;</w:t>
      </w:r>
    </w:p>
    <w:p w14:paraId="6BA913FD" w14:textId="77777777" w:rsidR="00080512" w:rsidRPr="004D3578" w:rsidRDefault="00080512">
      <w:pPr>
        <w:pStyle w:val="B3"/>
      </w:pPr>
      <w:r w:rsidRPr="004D3578">
        <w:t>2</w:t>
      </w:r>
      <w:r w:rsidRPr="004D3578">
        <w:tab/>
        <w:t>presented to TSG for approval;</w:t>
      </w:r>
    </w:p>
    <w:p w14:paraId="5070BCBB" w14:textId="77777777" w:rsidR="00080512" w:rsidRPr="004D3578" w:rsidRDefault="00080512">
      <w:pPr>
        <w:pStyle w:val="B3"/>
      </w:pPr>
      <w:r w:rsidRPr="004D3578">
        <w:t>3</w:t>
      </w:r>
      <w:r w:rsidRPr="004D3578">
        <w:tab/>
        <w:t>or greater indicates TSG approved document under change control.</w:t>
      </w:r>
    </w:p>
    <w:p w14:paraId="10053A7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08341" w14:textId="77777777" w:rsidR="00080512" w:rsidRDefault="00080512">
      <w:pPr>
        <w:pStyle w:val="B2"/>
      </w:pPr>
      <w:r w:rsidRPr="004D3578">
        <w:t>z</w:t>
      </w:r>
      <w:r w:rsidRPr="004D3578">
        <w:tab/>
        <w:t>the third digit is incremented when editorial only changes have been incorporated in the document.</w:t>
      </w:r>
    </w:p>
    <w:p w14:paraId="2FD82BE8" w14:textId="77777777" w:rsidR="008C384C" w:rsidRDefault="008C384C" w:rsidP="008C384C">
      <w:r>
        <w:t xml:space="preserve">In </w:t>
      </w:r>
      <w:r w:rsidR="0074026F">
        <w:t>the present</w:t>
      </w:r>
      <w:r>
        <w:t xml:space="preserve"> document, modal verbs have the following meanings:</w:t>
      </w:r>
    </w:p>
    <w:p w14:paraId="13192E36" w14:textId="77777777" w:rsidR="008C384C" w:rsidRDefault="008C384C" w:rsidP="00774DA4">
      <w:pPr>
        <w:pStyle w:val="EX"/>
      </w:pPr>
      <w:r w:rsidRPr="008C384C">
        <w:rPr>
          <w:b/>
        </w:rPr>
        <w:t>shall</w:t>
      </w:r>
      <w:r>
        <w:tab/>
      </w:r>
      <w:r>
        <w:tab/>
        <w:t>indicates a mandatory requirement to do something</w:t>
      </w:r>
    </w:p>
    <w:p w14:paraId="480E99AB" w14:textId="77777777" w:rsidR="008C384C" w:rsidRDefault="008C384C" w:rsidP="00774DA4">
      <w:pPr>
        <w:pStyle w:val="EX"/>
      </w:pPr>
      <w:r w:rsidRPr="008C384C">
        <w:rPr>
          <w:b/>
        </w:rPr>
        <w:t>shall not</w:t>
      </w:r>
      <w:r>
        <w:tab/>
        <w:t>indicates an interdiction (</w:t>
      </w:r>
      <w:r w:rsidR="001F1132">
        <w:t>prohibition</w:t>
      </w:r>
      <w:r>
        <w:t>) to do something</w:t>
      </w:r>
    </w:p>
    <w:p w14:paraId="732A1CF8" w14:textId="77777777" w:rsidR="00BA19ED" w:rsidRPr="004D3578" w:rsidRDefault="00BA19ED" w:rsidP="00A27486">
      <w:r>
        <w:t>The constructions "shall" and "shall not" are confined to the context of normative provisions, and do not appear in Technical Reports.</w:t>
      </w:r>
    </w:p>
    <w:p w14:paraId="31A64C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F43A6" w14:textId="77777777" w:rsidR="008C384C" w:rsidRDefault="008C384C" w:rsidP="00774DA4">
      <w:pPr>
        <w:pStyle w:val="EX"/>
      </w:pPr>
      <w:r w:rsidRPr="008C384C">
        <w:rPr>
          <w:b/>
        </w:rPr>
        <w:t>should</w:t>
      </w:r>
      <w:r>
        <w:tab/>
      </w:r>
      <w:r>
        <w:tab/>
        <w:t>indicates a recommendation to do something</w:t>
      </w:r>
    </w:p>
    <w:p w14:paraId="37332C32" w14:textId="77777777" w:rsidR="008C384C" w:rsidRDefault="008C384C" w:rsidP="00774DA4">
      <w:pPr>
        <w:pStyle w:val="EX"/>
      </w:pPr>
      <w:r w:rsidRPr="008C384C">
        <w:rPr>
          <w:b/>
        </w:rPr>
        <w:t>should not</w:t>
      </w:r>
      <w:r>
        <w:tab/>
        <w:t>indicates a recommendation not to do something</w:t>
      </w:r>
    </w:p>
    <w:p w14:paraId="41333B6D" w14:textId="77777777" w:rsidR="008C384C" w:rsidRDefault="008C384C" w:rsidP="00774DA4">
      <w:pPr>
        <w:pStyle w:val="EX"/>
      </w:pPr>
      <w:r w:rsidRPr="00774DA4">
        <w:rPr>
          <w:b/>
        </w:rPr>
        <w:t>may</w:t>
      </w:r>
      <w:r>
        <w:tab/>
      </w:r>
      <w:r>
        <w:tab/>
        <w:t>indicates permission to do something</w:t>
      </w:r>
    </w:p>
    <w:p w14:paraId="657BA674" w14:textId="77777777" w:rsidR="008C384C" w:rsidRDefault="008C384C" w:rsidP="00774DA4">
      <w:pPr>
        <w:pStyle w:val="EX"/>
      </w:pPr>
      <w:r w:rsidRPr="00774DA4">
        <w:rPr>
          <w:b/>
        </w:rPr>
        <w:t>need not</w:t>
      </w:r>
      <w:r>
        <w:tab/>
        <w:t>indicates permission not to do something</w:t>
      </w:r>
    </w:p>
    <w:p w14:paraId="53AD92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AE51D" w14:textId="77777777" w:rsidR="008C384C" w:rsidRDefault="008C384C" w:rsidP="00774DA4">
      <w:pPr>
        <w:pStyle w:val="EX"/>
      </w:pPr>
      <w:r w:rsidRPr="00774DA4">
        <w:rPr>
          <w:b/>
        </w:rPr>
        <w:t>can</w:t>
      </w:r>
      <w:r>
        <w:tab/>
      </w:r>
      <w:r>
        <w:tab/>
        <w:t>indicates</w:t>
      </w:r>
      <w:r w:rsidR="00774DA4">
        <w:t xml:space="preserve"> that something is possible</w:t>
      </w:r>
    </w:p>
    <w:p w14:paraId="1C94597C" w14:textId="77777777" w:rsidR="00774DA4" w:rsidRDefault="00774DA4" w:rsidP="00774DA4">
      <w:pPr>
        <w:pStyle w:val="EX"/>
      </w:pPr>
      <w:r w:rsidRPr="00774DA4">
        <w:rPr>
          <w:b/>
        </w:rPr>
        <w:t>cannot</w:t>
      </w:r>
      <w:r>
        <w:tab/>
      </w:r>
      <w:r>
        <w:tab/>
        <w:t>indicates that something is impossible</w:t>
      </w:r>
    </w:p>
    <w:p w14:paraId="0239BC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05D9A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7CD1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861A7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14D6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F30E8E" w14:textId="77777777" w:rsidR="001F1132" w:rsidRDefault="001F1132" w:rsidP="001F1132">
      <w:r>
        <w:t>In addition:</w:t>
      </w:r>
    </w:p>
    <w:p w14:paraId="508248E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132E4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66EAFC" w14:textId="77777777" w:rsidR="00774DA4" w:rsidRPr="004D3578" w:rsidRDefault="00647114" w:rsidP="00A27486">
      <w:r>
        <w:t>The constructions "is" and "is not" do not indicate requirements.</w:t>
      </w:r>
    </w:p>
    <w:p w14:paraId="6F5177F9" w14:textId="77777777" w:rsidR="00080512" w:rsidRPr="004D3578" w:rsidRDefault="00080512">
      <w:pPr>
        <w:pStyle w:val="Heading1"/>
      </w:pPr>
      <w:bookmarkStart w:id="18" w:name="introduction"/>
      <w:bookmarkEnd w:id="18"/>
      <w:r w:rsidRPr="004D3578">
        <w:br w:type="page"/>
      </w:r>
      <w:bookmarkStart w:id="19" w:name="scope"/>
      <w:bookmarkStart w:id="20" w:name="_Toc97801282"/>
      <w:bookmarkEnd w:id="19"/>
      <w:r w:rsidRPr="004D3578">
        <w:lastRenderedPageBreak/>
        <w:t>1</w:t>
      </w:r>
      <w:r w:rsidRPr="004D3578">
        <w:tab/>
        <w:t>Scope</w:t>
      </w:r>
      <w:bookmarkEnd w:id="20"/>
    </w:p>
    <w:p w14:paraId="23746EAA"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14:paraId="44C6361E"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14:paraId="3502FC34" w14:textId="77777777"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316E5E2"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14:paraId="207DBF6F"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14:paraId="1325BEE0"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2A184EAC"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14:paraId="018EF8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64D75C76"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22E646AC"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E9213F5" w14:textId="77777777"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14:paraId="55147944" w14:textId="77777777"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14:paraId="0D7D08B0"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10C2F965"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14:paraId="444BDB51"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77320A0D"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55B87F32"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21F47F5A"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BC65F89"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4000C107"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2D299662"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2F7AECEB"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19DFB982"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6DC644D"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2D850636"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77FA0853"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4E1E4FBD"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7BE5DB99"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C2689E6"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14:paraId="634C0E4C" w14:textId="77777777" w:rsidR="00080512" w:rsidRDefault="00080512">
      <w:pPr>
        <w:rPr>
          <w:lang w:eastAsia="zh-CN"/>
        </w:rPr>
      </w:pPr>
    </w:p>
    <w:p w14:paraId="77CD5ACA"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1C20E7C7"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4F5E2D9D" w14:textId="77777777" w:rsidTr="00EC6D89">
        <w:trPr>
          <w:trHeight w:val="444"/>
          <w:jc w:val="center"/>
        </w:trPr>
        <w:tc>
          <w:tcPr>
            <w:tcW w:w="2398" w:type="dxa"/>
            <w:shd w:val="clear" w:color="auto" w:fill="auto"/>
          </w:tcPr>
          <w:p w14:paraId="35688274" w14:textId="77777777"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14:paraId="056168B9"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04FB26C0"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14:paraId="320A474D"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14:paraId="0B3046F5" w14:textId="77777777" w:rsidTr="00EC6D89">
        <w:trPr>
          <w:trHeight w:val="223"/>
          <w:jc w:val="center"/>
        </w:trPr>
        <w:tc>
          <w:tcPr>
            <w:tcW w:w="2398" w:type="dxa"/>
            <w:shd w:val="clear" w:color="auto" w:fill="auto"/>
          </w:tcPr>
          <w:p w14:paraId="6B08B54D"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48203FF0"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1841A27F"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2903A07B"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240E0AFA" w14:textId="77777777" w:rsidTr="00EC6D89">
        <w:trPr>
          <w:trHeight w:val="223"/>
          <w:jc w:val="center"/>
        </w:trPr>
        <w:tc>
          <w:tcPr>
            <w:tcW w:w="2398" w:type="dxa"/>
            <w:shd w:val="clear" w:color="auto" w:fill="auto"/>
          </w:tcPr>
          <w:p w14:paraId="561EE84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7AC23D10"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08AD9B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072EA8C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2669990C" w14:textId="77777777" w:rsidTr="00EC6D89">
        <w:trPr>
          <w:trHeight w:val="223"/>
          <w:jc w:val="center"/>
        </w:trPr>
        <w:tc>
          <w:tcPr>
            <w:tcW w:w="2398" w:type="dxa"/>
            <w:shd w:val="clear" w:color="auto" w:fill="auto"/>
          </w:tcPr>
          <w:p w14:paraId="49C7D82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12BB7CDA"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DB16B45"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A6D191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63E668E6" w14:textId="77777777" w:rsidTr="00EC6D89">
        <w:trPr>
          <w:trHeight w:val="236"/>
          <w:jc w:val="center"/>
        </w:trPr>
        <w:tc>
          <w:tcPr>
            <w:tcW w:w="2398" w:type="dxa"/>
            <w:shd w:val="clear" w:color="auto" w:fill="auto"/>
          </w:tcPr>
          <w:p w14:paraId="3C213295"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609E541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50C1D7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2CD43448"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2657EE77" w14:textId="77777777" w:rsidTr="00EC6D89">
        <w:trPr>
          <w:trHeight w:val="236"/>
          <w:jc w:val="center"/>
        </w:trPr>
        <w:tc>
          <w:tcPr>
            <w:tcW w:w="6944" w:type="dxa"/>
            <w:gridSpan w:val="4"/>
            <w:shd w:val="clear" w:color="auto" w:fill="auto"/>
          </w:tcPr>
          <w:p w14:paraId="195328FB" w14:textId="77777777"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14:paraId="1664176F" w14:textId="77777777" w:rsidR="00E0464B" w:rsidRPr="00FF6E20" w:rsidRDefault="00E0464B">
      <w:pPr>
        <w:rPr>
          <w:lang w:val="en-US" w:eastAsia="zh-CN"/>
        </w:rPr>
      </w:pPr>
    </w:p>
    <w:p w14:paraId="18E3CCC0" w14:textId="77777777" w:rsidR="00080512" w:rsidRPr="004D3578" w:rsidRDefault="00080512">
      <w:pPr>
        <w:pStyle w:val="Heading1"/>
      </w:pPr>
      <w:bookmarkStart w:id="21" w:name="references"/>
      <w:bookmarkStart w:id="22" w:name="_Toc97801283"/>
      <w:bookmarkEnd w:id="21"/>
      <w:r w:rsidRPr="004D3578">
        <w:t>2</w:t>
      </w:r>
      <w:r w:rsidRPr="004D3578">
        <w:tab/>
        <w:t>References</w:t>
      </w:r>
      <w:bookmarkEnd w:id="22"/>
    </w:p>
    <w:p w14:paraId="7632A9E7" w14:textId="77777777" w:rsidR="00080512" w:rsidRPr="004D3578" w:rsidRDefault="00080512">
      <w:r w:rsidRPr="004D3578">
        <w:t>The following documents contain provisions which, through reference in this text, constitute provisions of the present document.</w:t>
      </w:r>
    </w:p>
    <w:p w14:paraId="10AD000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E7B362" w14:textId="77777777" w:rsidR="00080512" w:rsidRPr="004D3578" w:rsidRDefault="00051834" w:rsidP="00051834">
      <w:pPr>
        <w:pStyle w:val="B1"/>
      </w:pPr>
      <w:r>
        <w:t>-</w:t>
      </w:r>
      <w:r>
        <w:tab/>
      </w:r>
      <w:r w:rsidR="00080512" w:rsidRPr="004D3578">
        <w:t>For a specific reference, subsequent revisions do not apply.</w:t>
      </w:r>
    </w:p>
    <w:p w14:paraId="6ED9AD6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DF7EAD" w14:textId="77777777" w:rsidR="00EC4A25" w:rsidRPr="004D3578" w:rsidRDefault="00EC4A25" w:rsidP="00EC4A25">
      <w:pPr>
        <w:pStyle w:val="EX"/>
      </w:pPr>
      <w:r w:rsidRPr="004D3578">
        <w:t>[1]</w:t>
      </w:r>
      <w:r w:rsidRPr="004D3578">
        <w:tab/>
        <w:t>3GPP TR 21.905: "Vocabulary for 3GPP Specifications".</w:t>
      </w:r>
    </w:p>
    <w:p w14:paraId="2C0B765C" w14:textId="77777777" w:rsidR="00080512" w:rsidRPr="004D3578" w:rsidRDefault="00080512">
      <w:pPr>
        <w:pStyle w:val="Heading1"/>
      </w:pPr>
      <w:bookmarkStart w:id="23" w:name="definitions"/>
      <w:bookmarkStart w:id="24" w:name="_Toc97801284"/>
      <w:bookmarkEnd w:id="23"/>
      <w:r w:rsidRPr="004D3578">
        <w:t>3</w:t>
      </w:r>
      <w:r w:rsidRPr="004D3578">
        <w:tab/>
        <w:t>Definitions</w:t>
      </w:r>
      <w:r w:rsidR="00602AEA">
        <w:t xml:space="preserve"> of terms, symbols and abbreviations</w:t>
      </w:r>
      <w:bookmarkEnd w:id="24"/>
    </w:p>
    <w:p w14:paraId="4EC87426" w14:textId="77777777" w:rsidR="00080512" w:rsidRPr="004D3578" w:rsidRDefault="00080512">
      <w:pPr>
        <w:pStyle w:val="Heading2"/>
      </w:pPr>
      <w:bookmarkStart w:id="25" w:name="_Toc97801285"/>
      <w:r w:rsidRPr="004D3578">
        <w:t>3.1</w:t>
      </w:r>
      <w:r w:rsidRPr="004D3578">
        <w:tab/>
      </w:r>
      <w:r w:rsidR="002B6339">
        <w:t>Terms</w:t>
      </w:r>
      <w:bookmarkEnd w:id="25"/>
    </w:p>
    <w:p w14:paraId="7B1CAFA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68B1E9E" w14:textId="77777777" w:rsidR="00080512" w:rsidRPr="004D3578" w:rsidRDefault="00080512">
      <w:r w:rsidRPr="004D3578">
        <w:rPr>
          <w:b/>
        </w:rPr>
        <w:t>example:</w:t>
      </w:r>
      <w:r w:rsidRPr="004D3578">
        <w:t xml:space="preserve"> text used to clarify abstract rules by applying them literally.</w:t>
      </w:r>
    </w:p>
    <w:p w14:paraId="72224692" w14:textId="77777777" w:rsidR="00080512" w:rsidRPr="004D3578" w:rsidRDefault="00080512">
      <w:pPr>
        <w:pStyle w:val="Heading2"/>
      </w:pPr>
      <w:bookmarkStart w:id="26" w:name="_Toc97801286"/>
      <w:r w:rsidRPr="004D3578">
        <w:lastRenderedPageBreak/>
        <w:t>3.2</w:t>
      </w:r>
      <w:r w:rsidRPr="004D3578">
        <w:tab/>
        <w:t>Symbols</w:t>
      </w:r>
      <w:bookmarkEnd w:id="26"/>
    </w:p>
    <w:p w14:paraId="27FA5191" w14:textId="77777777" w:rsidR="00080512" w:rsidRPr="004D3578" w:rsidRDefault="00080512">
      <w:pPr>
        <w:keepNext/>
      </w:pPr>
      <w:r w:rsidRPr="004D3578">
        <w:t>For the purposes of the present document, the following symbols apply:</w:t>
      </w:r>
    </w:p>
    <w:p w14:paraId="4917EB56" w14:textId="77777777" w:rsidR="00080512" w:rsidRDefault="00080512">
      <w:pPr>
        <w:pStyle w:val="EW"/>
        <w:rPr>
          <w:lang w:eastAsia="zh-CN"/>
        </w:rPr>
      </w:pPr>
      <w:r w:rsidRPr="004D3578">
        <w:t>&lt;symbol&gt;</w:t>
      </w:r>
      <w:r w:rsidRPr="004D3578">
        <w:tab/>
        <w:t>&lt;Explanation&gt;</w:t>
      </w:r>
    </w:p>
    <w:p w14:paraId="35AC1CE8"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26DDC1E1"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2463A729" w14:textId="77777777" w:rsidR="001B3829" w:rsidRPr="001B3829" w:rsidRDefault="001B3829">
      <w:pPr>
        <w:pStyle w:val="EW"/>
        <w:rPr>
          <w:lang w:eastAsia="zh-CN"/>
        </w:rPr>
      </w:pPr>
    </w:p>
    <w:p w14:paraId="1E10A23E" w14:textId="77777777" w:rsidR="00080512" w:rsidRPr="004D3578" w:rsidRDefault="00080512">
      <w:pPr>
        <w:pStyle w:val="EW"/>
      </w:pPr>
    </w:p>
    <w:p w14:paraId="7F2CEFE6" w14:textId="77777777" w:rsidR="00080512" w:rsidRPr="004D3578" w:rsidRDefault="00080512">
      <w:pPr>
        <w:pStyle w:val="Heading2"/>
      </w:pPr>
      <w:bookmarkStart w:id="27" w:name="_Toc97801287"/>
      <w:r w:rsidRPr="004D3578">
        <w:t>3.3</w:t>
      </w:r>
      <w:r w:rsidRPr="004D3578">
        <w:tab/>
        <w:t>Abbreviations</w:t>
      </w:r>
      <w:bookmarkEnd w:id="27"/>
    </w:p>
    <w:p w14:paraId="79FC406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D401812"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7EE8443A"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2F8E4F2C"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1800642" w14:textId="77777777" w:rsidR="00E14C9F" w:rsidRPr="00C5632F" w:rsidRDefault="00E14C9F" w:rsidP="00E14C9F">
      <w:pPr>
        <w:pStyle w:val="EW"/>
      </w:pPr>
      <w:r w:rsidRPr="00C5632F">
        <w:t>CA</w:t>
      </w:r>
      <w:r w:rsidRPr="00C5632F">
        <w:tab/>
      </w:r>
      <w:r>
        <w:tab/>
      </w:r>
      <w:r>
        <w:tab/>
      </w:r>
      <w:r>
        <w:tab/>
      </w:r>
      <w:r w:rsidRPr="00C5632F">
        <w:t>Carrier Aggregation</w:t>
      </w:r>
    </w:p>
    <w:p w14:paraId="277CB917" w14:textId="77777777" w:rsidR="00E14C9F" w:rsidRPr="00C5632F" w:rsidRDefault="00E14C9F" w:rsidP="00E14C9F">
      <w:pPr>
        <w:pStyle w:val="EW"/>
      </w:pPr>
      <w:r w:rsidRPr="00C5632F">
        <w:t>CC</w:t>
      </w:r>
      <w:r w:rsidRPr="00C5632F">
        <w:tab/>
      </w:r>
      <w:r>
        <w:tab/>
      </w:r>
      <w:r>
        <w:tab/>
      </w:r>
      <w:r>
        <w:tab/>
      </w:r>
      <w:r w:rsidRPr="00C5632F">
        <w:t>Component Carriers</w:t>
      </w:r>
    </w:p>
    <w:p w14:paraId="76D57A26"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6BC047E"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26054199" w14:textId="77777777" w:rsidR="00E14C9F" w:rsidRPr="00C5632F" w:rsidRDefault="00E14C9F" w:rsidP="00E14C9F">
      <w:pPr>
        <w:pStyle w:val="EW"/>
      </w:pPr>
      <w:r w:rsidRPr="00C5632F">
        <w:t>FDD</w:t>
      </w:r>
      <w:r w:rsidRPr="00C5632F">
        <w:tab/>
      </w:r>
      <w:r>
        <w:tab/>
      </w:r>
      <w:r>
        <w:tab/>
      </w:r>
      <w:r>
        <w:tab/>
      </w:r>
      <w:r w:rsidRPr="00C5632F">
        <w:t>Frequency Division Duplex</w:t>
      </w:r>
    </w:p>
    <w:p w14:paraId="32B24CBF"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7D36FDC5" w14:textId="77777777" w:rsidR="00E14C9F" w:rsidRPr="00C5632F" w:rsidRDefault="00E14C9F" w:rsidP="00E14C9F">
      <w:pPr>
        <w:pStyle w:val="EW"/>
      </w:pPr>
      <w:r w:rsidRPr="00C5632F">
        <w:t>MSD</w:t>
      </w:r>
      <w:r w:rsidRPr="00C5632F">
        <w:tab/>
      </w:r>
      <w:r>
        <w:tab/>
      </w:r>
      <w:r>
        <w:tab/>
      </w:r>
      <w:r>
        <w:tab/>
      </w:r>
      <w:r w:rsidRPr="00C5632F">
        <w:t>Maximum Sensitivity Degradation</w:t>
      </w:r>
    </w:p>
    <w:p w14:paraId="41B26C3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74EE91B5"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7F58C622" w14:textId="77777777" w:rsidR="00E14C9F" w:rsidRPr="00C5632F" w:rsidRDefault="00E14C9F" w:rsidP="00E14C9F">
      <w:pPr>
        <w:pStyle w:val="EW"/>
      </w:pPr>
      <w:r w:rsidRPr="00C5632F">
        <w:t>TDD</w:t>
      </w:r>
      <w:r w:rsidRPr="00C5632F">
        <w:tab/>
      </w:r>
      <w:r>
        <w:tab/>
      </w:r>
      <w:r>
        <w:tab/>
      </w:r>
      <w:r>
        <w:tab/>
      </w:r>
      <w:r w:rsidRPr="00C5632F">
        <w:t>Time Division Duplex</w:t>
      </w:r>
    </w:p>
    <w:p w14:paraId="0BB61073"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62A1B643"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70DA01CD" w14:textId="77777777" w:rsidR="00080512" w:rsidRPr="004D3578" w:rsidRDefault="00080512">
      <w:pPr>
        <w:pStyle w:val="EW"/>
      </w:pPr>
    </w:p>
    <w:p w14:paraId="76841107" w14:textId="77777777" w:rsidR="00835C35" w:rsidRPr="004D3578" w:rsidRDefault="00835C35" w:rsidP="00835C35">
      <w:pPr>
        <w:pStyle w:val="Heading1"/>
      </w:pPr>
      <w:bookmarkStart w:id="28" w:name="clause4"/>
      <w:bookmarkStart w:id="29" w:name="_Toc97801288"/>
      <w:bookmarkEnd w:id="28"/>
      <w:r w:rsidRPr="004D3578">
        <w:t>4</w:t>
      </w:r>
      <w:r w:rsidRPr="004D3578">
        <w:tab/>
      </w:r>
      <w:r>
        <w:rPr>
          <w:rFonts w:hint="eastAsia"/>
          <w:lang w:eastAsia="zh-CN"/>
        </w:rPr>
        <w:t>Back</w:t>
      </w:r>
      <w:r>
        <w:t>ground</w:t>
      </w:r>
      <w:bookmarkEnd w:id="29"/>
    </w:p>
    <w:p w14:paraId="438E279D" w14:textId="77777777"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3F92856E" w14:textId="77777777"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SimSun" w:hint="eastAsia"/>
          <w:lang w:eastAsia="zh-CN"/>
        </w:rPr>
        <w:t>, the requirements that need to analyse and specify include</w:t>
      </w:r>
    </w:p>
    <w:p w14:paraId="7315AD2B"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14:paraId="21A12D27"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14:paraId="3F4E059D"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14:paraId="2F3A26B6" w14:textId="77777777"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64EBE351" w14:textId="77777777" w:rsidR="00282FCD" w:rsidRPr="004D3578" w:rsidRDefault="00282FCD" w:rsidP="00282FCD">
      <w:pPr>
        <w:pStyle w:val="Heading2"/>
      </w:pPr>
      <w:bookmarkStart w:id="30" w:name="_Toc46412253"/>
      <w:bookmarkStart w:id="31" w:name="_Toc97801289"/>
      <w:r w:rsidRPr="004D3578">
        <w:t>4.1</w:t>
      </w:r>
      <w:r w:rsidRPr="004D3578">
        <w:tab/>
      </w:r>
      <w:r>
        <w:t>TR Maintenance</w:t>
      </w:r>
      <w:bookmarkEnd w:id="30"/>
      <w:bookmarkEnd w:id="31"/>
    </w:p>
    <w:p w14:paraId="487C740A"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697C86C3" w14:textId="77777777" w:rsidR="00BB0464" w:rsidRDefault="00BB0464" w:rsidP="00BB0464">
      <w:pPr>
        <w:pStyle w:val="Heading1"/>
        <w:rPr>
          <w:lang w:eastAsia="zh-CN"/>
        </w:rPr>
      </w:pPr>
      <w:bookmarkStart w:id="32" w:name="_Toc97801290"/>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2"/>
    </w:p>
    <w:p w14:paraId="694ACC97" w14:textId="77777777" w:rsidR="002033D5" w:rsidRPr="004D3578" w:rsidRDefault="001D160E" w:rsidP="002033D5">
      <w:pPr>
        <w:pStyle w:val="Heading2"/>
        <w:rPr>
          <w:lang w:eastAsia="zh-CN"/>
        </w:rPr>
      </w:pPr>
      <w:bookmarkStart w:id="33" w:name="_Toc97801291"/>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3"/>
    </w:p>
    <w:p w14:paraId="7597B051" w14:textId="77777777" w:rsidR="00BB7C76" w:rsidRPr="001043CD" w:rsidRDefault="00BB7C76" w:rsidP="00634A01">
      <w:pPr>
        <w:pStyle w:val="Heading3"/>
        <w:rPr>
          <w:rFonts w:cs="Arial"/>
          <w:szCs w:val="28"/>
          <w:lang w:eastAsia="zh-CN"/>
        </w:rPr>
      </w:pPr>
      <w:bookmarkStart w:id="34" w:name="_Toc3303723"/>
      <w:bookmarkStart w:id="35" w:name="_Toc3364427"/>
      <w:bookmarkStart w:id="36" w:name="_Toc46412257"/>
      <w:bookmarkStart w:id="37" w:name="_Toc97801292"/>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4"/>
      <w:bookmarkEnd w:id="35"/>
      <w:bookmarkEnd w:id="36"/>
      <w:r w:rsidR="00BC7DD1" w:rsidRPr="001043CD">
        <w:rPr>
          <w:rFonts w:cs="Arial" w:hint="eastAsia"/>
          <w:szCs w:val="28"/>
          <w:lang w:eastAsia="zh-CN"/>
        </w:rPr>
        <w:t>s</w:t>
      </w:r>
      <w:bookmarkEnd w:id="37"/>
    </w:p>
    <w:p w14:paraId="5754101B"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4EFABF3D" w14:textId="77777777" w:rsidR="00D420A4" w:rsidRPr="001770DE" w:rsidRDefault="00D420A4" w:rsidP="00D420A4">
      <w:pPr>
        <w:rPr>
          <w:lang w:eastAsia="zh-CN"/>
        </w:rPr>
      </w:pPr>
    </w:p>
    <w:p w14:paraId="0487626D" w14:textId="77777777"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614E254D"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7AC37"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691CB"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4147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17BB5" w14:textId="77777777" w:rsidR="008B238B" w:rsidRPr="00AD0178" w:rsidRDefault="008B238B">
            <w:pPr>
              <w:pStyle w:val="TAH"/>
              <w:keepNext w:val="0"/>
              <w:rPr>
                <w:rFonts w:eastAsia="MS Mincho"/>
                <w:sz w:val="16"/>
              </w:rPr>
            </w:pPr>
            <w:r w:rsidRPr="00AD0178">
              <w:rPr>
                <w:sz w:val="16"/>
              </w:rPr>
              <w:t>SCS</w:t>
            </w:r>
          </w:p>
          <w:p w14:paraId="4783B93A"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5C42F"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3F7F3" w14:textId="77777777" w:rsidR="008B238B" w:rsidRPr="00AD0178" w:rsidRDefault="008B238B">
            <w:pPr>
              <w:pStyle w:val="TAH"/>
              <w:keepNext w:val="0"/>
              <w:rPr>
                <w:rFonts w:eastAsia="MS Mincho"/>
                <w:sz w:val="16"/>
              </w:rPr>
            </w:pPr>
            <w:r w:rsidRPr="00AD0178">
              <w:rPr>
                <w:sz w:val="16"/>
              </w:rPr>
              <w:t>10</w:t>
            </w:r>
          </w:p>
          <w:p w14:paraId="08EBD3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0DEB5" w14:textId="77777777" w:rsidR="008B238B" w:rsidRPr="00AD0178" w:rsidRDefault="008B238B">
            <w:pPr>
              <w:pStyle w:val="TAH"/>
              <w:keepNext w:val="0"/>
              <w:rPr>
                <w:rFonts w:eastAsia="MS Mincho"/>
                <w:sz w:val="16"/>
              </w:rPr>
            </w:pPr>
            <w:r w:rsidRPr="00AD0178">
              <w:rPr>
                <w:sz w:val="16"/>
              </w:rPr>
              <w:t>15</w:t>
            </w:r>
          </w:p>
          <w:p w14:paraId="3A0CAEF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0A162" w14:textId="77777777" w:rsidR="008B238B" w:rsidRPr="00AD0178" w:rsidRDefault="008B238B">
            <w:pPr>
              <w:pStyle w:val="TAH"/>
              <w:keepNext w:val="0"/>
              <w:rPr>
                <w:rFonts w:eastAsia="MS Mincho"/>
                <w:sz w:val="16"/>
              </w:rPr>
            </w:pPr>
            <w:r w:rsidRPr="00AD0178">
              <w:rPr>
                <w:sz w:val="16"/>
              </w:rPr>
              <w:t>20</w:t>
            </w:r>
          </w:p>
          <w:p w14:paraId="145BDECE"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F5323"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5386F"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E88B" w14:textId="77777777" w:rsidR="008B238B" w:rsidRPr="00AD0178" w:rsidRDefault="008B238B">
            <w:pPr>
              <w:pStyle w:val="TAH"/>
              <w:keepNext w:val="0"/>
              <w:rPr>
                <w:rFonts w:eastAsia="MS Mincho"/>
                <w:sz w:val="16"/>
              </w:rPr>
            </w:pPr>
            <w:r w:rsidRPr="00AD0178">
              <w:rPr>
                <w:sz w:val="16"/>
              </w:rPr>
              <w:t>40</w:t>
            </w:r>
          </w:p>
          <w:p w14:paraId="324FFDC1"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6A643" w14:textId="77777777" w:rsidR="008B238B" w:rsidRPr="00AD0178" w:rsidRDefault="008B238B">
            <w:pPr>
              <w:pStyle w:val="TAH"/>
              <w:keepNext w:val="0"/>
              <w:rPr>
                <w:rFonts w:eastAsia="MS Mincho"/>
                <w:sz w:val="16"/>
              </w:rPr>
            </w:pPr>
            <w:r w:rsidRPr="00AD0178">
              <w:rPr>
                <w:sz w:val="16"/>
              </w:rPr>
              <w:t>50</w:t>
            </w:r>
          </w:p>
          <w:p w14:paraId="7CE5275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21322" w14:textId="77777777" w:rsidR="008B238B" w:rsidRPr="00AD0178" w:rsidRDefault="008B238B">
            <w:pPr>
              <w:pStyle w:val="TAH"/>
              <w:keepNext w:val="0"/>
              <w:rPr>
                <w:rFonts w:eastAsia="MS Mincho"/>
                <w:sz w:val="16"/>
              </w:rPr>
            </w:pPr>
            <w:r w:rsidRPr="00AD0178">
              <w:rPr>
                <w:sz w:val="16"/>
              </w:rPr>
              <w:t>60</w:t>
            </w:r>
          </w:p>
          <w:p w14:paraId="7C44EEEB"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E990A" w14:textId="77777777" w:rsidR="008B238B" w:rsidRPr="00AD0178" w:rsidRDefault="008B238B">
            <w:pPr>
              <w:pStyle w:val="TAH"/>
              <w:keepNext w:val="0"/>
              <w:rPr>
                <w:rFonts w:eastAsia="MS Mincho"/>
                <w:sz w:val="16"/>
              </w:rPr>
            </w:pPr>
            <w:r w:rsidRPr="00AD0178">
              <w:rPr>
                <w:sz w:val="16"/>
              </w:rPr>
              <w:t>80</w:t>
            </w:r>
          </w:p>
          <w:p w14:paraId="28921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E633"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5E9AD"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25FB4" w14:textId="77777777" w:rsidR="008B238B" w:rsidRPr="00AD0178" w:rsidRDefault="008B238B">
            <w:pPr>
              <w:pStyle w:val="TAH"/>
              <w:keepNext w:val="0"/>
              <w:rPr>
                <w:sz w:val="16"/>
              </w:rPr>
            </w:pPr>
            <w:r w:rsidRPr="00AD0178">
              <w:rPr>
                <w:sz w:val="16"/>
              </w:rPr>
              <w:t>Bandwidth combination set</w:t>
            </w:r>
          </w:p>
        </w:tc>
      </w:tr>
      <w:tr w:rsidR="008B238B" w:rsidRPr="00AD0178" w14:paraId="4952DAE8" w14:textId="77777777"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9DB8F"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68B598"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0B6E58"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14:paraId="1A9515EA"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647673B8"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423F26"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7D5E76"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39D9D8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B1E50B"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3ACA107"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0AA4EB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9A1BF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2FC4F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A544A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1468DBB"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3672" w14:textId="77777777"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D8277" w14:textId="77777777" w:rsidR="008B238B" w:rsidRPr="00AD0178" w:rsidRDefault="008B238B">
            <w:pPr>
              <w:pStyle w:val="TAC"/>
              <w:rPr>
                <w:sz w:val="16"/>
                <w:lang w:val="en-US" w:eastAsia="zh-CN"/>
              </w:rPr>
            </w:pPr>
          </w:p>
        </w:tc>
      </w:tr>
      <w:tr w:rsidR="008B238B" w:rsidRPr="00AD0178" w14:paraId="6B697B4E"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4E1A8"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A8AB"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A2A2"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4F4BD3BA"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2B066D3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098F7B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637F9E"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23B853"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631F98"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DBFE315"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57786C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7B4F2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98353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3DE1E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9106F3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86E35A"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B5DA" w14:textId="77777777" w:rsidR="008B238B" w:rsidRPr="00AD0178" w:rsidRDefault="008B238B">
            <w:pPr>
              <w:spacing w:after="0"/>
              <w:rPr>
                <w:rFonts w:ascii="Arial" w:hAnsi="Arial"/>
                <w:sz w:val="16"/>
                <w:lang w:val="en-US" w:eastAsia="zh-CN"/>
              </w:rPr>
            </w:pPr>
          </w:p>
        </w:tc>
      </w:tr>
      <w:tr w:rsidR="008B238B" w:rsidRPr="00AD0178" w14:paraId="4125F8F9"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C5D24"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0705"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01598"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27A94CB3"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24F038C2"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BE3A2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C8BAAF"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AEBC57"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7C3D9B"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5441A5"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76724B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6F2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CCE98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26FED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0C279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56EA60"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32A6" w14:textId="77777777" w:rsidR="008B238B" w:rsidRPr="00AD0178" w:rsidRDefault="008B238B">
            <w:pPr>
              <w:spacing w:after="0"/>
              <w:rPr>
                <w:rFonts w:ascii="Arial" w:hAnsi="Arial"/>
                <w:sz w:val="16"/>
                <w:lang w:val="en-US" w:eastAsia="zh-CN"/>
              </w:rPr>
            </w:pPr>
          </w:p>
        </w:tc>
      </w:tr>
      <w:tr w:rsidR="008B238B" w:rsidRPr="00AD0178" w14:paraId="55A32F68"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D4D3C"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8DC67" w14:textId="77777777"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C1A94"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14:paraId="5424A4B0"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1CCED6C5"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6120D72"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D9AAC0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71C550D1"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9BA5371"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C1FF715"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156C316"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86F06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C11E8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ABCA74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69921B"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716C456"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0FBA" w14:textId="77777777" w:rsidR="008B238B" w:rsidRPr="00AD0178" w:rsidRDefault="008B238B">
            <w:pPr>
              <w:spacing w:after="0"/>
              <w:rPr>
                <w:rFonts w:ascii="Arial" w:hAnsi="Arial"/>
                <w:sz w:val="16"/>
                <w:lang w:val="en-US" w:eastAsia="zh-CN"/>
              </w:rPr>
            </w:pPr>
          </w:p>
        </w:tc>
      </w:tr>
      <w:tr w:rsidR="008B238B" w:rsidRPr="00AD0178" w14:paraId="3B524E8A"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E84A4"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7BF0"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A9D7"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E5620"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10AAEC3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08356EC6"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04E76585"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C2E4CA6"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73F5206"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33A823A"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6A2C0F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CD0972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944409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6F816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2C4395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CD982AB"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CAE3" w14:textId="77777777" w:rsidR="008B238B" w:rsidRPr="00AD0178" w:rsidRDefault="008B238B">
            <w:pPr>
              <w:spacing w:after="0"/>
              <w:rPr>
                <w:rFonts w:ascii="Arial" w:hAnsi="Arial"/>
                <w:sz w:val="16"/>
                <w:lang w:val="en-US" w:eastAsia="zh-CN"/>
              </w:rPr>
            </w:pPr>
          </w:p>
        </w:tc>
      </w:tr>
      <w:tr w:rsidR="008B238B" w:rsidRPr="00AD0178" w14:paraId="249F8FD7"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E982"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A1736"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5D8A"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658C4"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754824AD"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BB3FA01"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728AEDA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CAF74E"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37E3FA1"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D5BEA97"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A437A4C"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9B78E79"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1E1A22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815B4AA"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C0AE1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1E32AAD"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20E3" w14:textId="77777777" w:rsidR="008B238B" w:rsidRPr="00AD0178" w:rsidRDefault="008B238B">
            <w:pPr>
              <w:spacing w:after="0"/>
              <w:rPr>
                <w:rFonts w:ascii="Arial" w:hAnsi="Arial"/>
                <w:sz w:val="16"/>
                <w:lang w:val="en-US" w:eastAsia="zh-CN"/>
              </w:rPr>
            </w:pPr>
          </w:p>
        </w:tc>
      </w:tr>
    </w:tbl>
    <w:p w14:paraId="185DE9C0" w14:textId="77777777" w:rsidR="00BC7DD1" w:rsidRPr="00BB7C76" w:rsidRDefault="00BC7DD1" w:rsidP="00BB7C76">
      <w:pPr>
        <w:rPr>
          <w:sz w:val="18"/>
          <w:lang w:val="x-none" w:eastAsia="zh-CN"/>
        </w:rPr>
      </w:pPr>
    </w:p>
    <w:p w14:paraId="65DD1887" w14:textId="77777777" w:rsidR="00BB7C76" w:rsidRPr="001043CD" w:rsidRDefault="00BB7C76" w:rsidP="00BB7C76">
      <w:pPr>
        <w:pStyle w:val="Heading3"/>
        <w:rPr>
          <w:rFonts w:cs="Arial"/>
          <w:szCs w:val="28"/>
          <w:lang w:val="en-US" w:eastAsia="zh-CN"/>
        </w:rPr>
      </w:pPr>
      <w:bookmarkStart w:id="38" w:name="_Toc3303724"/>
      <w:bookmarkStart w:id="39" w:name="_Toc3364428"/>
      <w:bookmarkStart w:id="40" w:name="_Toc46412258"/>
      <w:bookmarkStart w:id="41" w:name="_Toc97801293"/>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
      <w:bookmarkEnd w:id="39"/>
      <w:bookmarkEnd w:id="40"/>
      <w:bookmarkEnd w:id="41"/>
    </w:p>
    <w:p w14:paraId="6E02F292"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0220AABA" w14:textId="77777777"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191BEF6D" w14:textId="77777777" w:rsidTr="00075DF9">
        <w:trPr>
          <w:trHeight w:val="383"/>
          <w:jc w:val="center"/>
        </w:trPr>
        <w:tc>
          <w:tcPr>
            <w:tcW w:w="1679" w:type="dxa"/>
          </w:tcPr>
          <w:p w14:paraId="3A425366"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D8641E2"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14:paraId="429A2CB4"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2FB1D8AC"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4D20BCF"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21F3FB0F" w14:textId="77777777" w:rsidTr="00075DF9">
        <w:trPr>
          <w:trHeight w:val="192"/>
          <w:jc w:val="center"/>
        </w:trPr>
        <w:tc>
          <w:tcPr>
            <w:tcW w:w="1679" w:type="dxa"/>
            <w:vMerge w:val="restart"/>
            <w:vAlign w:val="center"/>
          </w:tcPr>
          <w:p w14:paraId="5FBCD94D" w14:textId="77777777"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14:paraId="6AE93B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109710D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0E6DC87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4B07E8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378ADA5C" w14:textId="77777777" w:rsidTr="00075DF9">
        <w:trPr>
          <w:trHeight w:val="192"/>
          <w:jc w:val="center"/>
        </w:trPr>
        <w:tc>
          <w:tcPr>
            <w:tcW w:w="1679" w:type="dxa"/>
            <w:vMerge/>
          </w:tcPr>
          <w:p w14:paraId="27F3306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379419C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47AEFDD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F4D845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BDBBA6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6F3F52BE" w14:textId="77777777" w:rsidTr="00075DF9">
        <w:trPr>
          <w:trHeight w:val="192"/>
          <w:jc w:val="center"/>
        </w:trPr>
        <w:tc>
          <w:tcPr>
            <w:tcW w:w="1679" w:type="dxa"/>
            <w:vMerge/>
          </w:tcPr>
          <w:p w14:paraId="64E7C646"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2AAE56E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D47BB5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43EB15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C9F1D9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43E60F27" w14:textId="77777777" w:rsidTr="00075DF9">
        <w:trPr>
          <w:trHeight w:val="55"/>
          <w:jc w:val="center"/>
        </w:trPr>
        <w:tc>
          <w:tcPr>
            <w:tcW w:w="1679" w:type="dxa"/>
            <w:vMerge/>
          </w:tcPr>
          <w:p w14:paraId="6B562CE5"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640540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882C3F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0BA3C913"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5658D2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BE02528" w14:textId="77777777" w:rsidR="00B0188E" w:rsidRPr="00B0188E" w:rsidRDefault="00B0188E" w:rsidP="00235E38">
      <w:pPr>
        <w:pStyle w:val="TH"/>
        <w:jc w:val="left"/>
        <w:rPr>
          <w:lang w:eastAsia="zh-CN"/>
        </w:rPr>
      </w:pPr>
    </w:p>
    <w:p w14:paraId="10FE4F25" w14:textId="77777777" w:rsidR="00AA43E0" w:rsidRPr="00FD4F24" w:rsidRDefault="00AA43E0" w:rsidP="00AA43E0">
      <w:pPr>
        <w:pStyle w:val="Heading3"/>
        <w:rPr>
          <w:lang w:eastAsia="zh-CN"/>
        </w:rPr>
      </w:pPr>
      <w:bookmarkStart w:id="42" w:name="_Toc3303726"/>
      <w:bookmarkStart w:id="43" w:name="_Toc3364430"/>
      <w:bookmarkStart w:id="44" w:name="_Toc46412260"/>
      <w:bookmarkStart w:id="45" w:name="_Toc97801294"/>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2"/>
      <w:bookmarkEnd w:id="43"/>
      <w:r w:rsidRPr="001043CD">
        <w:rPr>
          <w:rFonts w:eastAsia="MS Mincho"/>
          <w:lang w:eastAsia="ja-JP"/>
        </w:rPr>
        <w:t>REFSENS requirements</w:t>
      </w:r>
      <w:bookmarkEnd w:id="44"/>
      <w:bookmarkEnd w:id="45"/>
    </w:p>
    <w:p w14:paraId="072EE93B"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2DB6250C" w14:textId="77777777" w:rsidR="001043CD" w:rsidRDefault="001043CD" w:rsidP="001043CD">
      <w:pPr>
        <w:pStyle w:val="Heading4"/>
        <w:rPr>
          <w:lang w:eastAsia="zh-CN"/>
        </w:rPr>
      </w:pPr>
      <w:bookmarkStart w:id="46" w:name="_Toc30066232"/>
      <w:bookmarkStart w:id="47" w:name="_Toc97801295"/>
      <w:r w:rsidRPr="001043CD">
        <w:t>5.x.3</w:t>
      </w:r>
      <w:r>
        <w:rPr>
          <w:rFonts w:hint="eastAsia"/>
          <w:lang w:eastAsia="zh-CN"/>
        </w:rPr>
        <w:t>.1</w:t>
      </w:r>
      <w:r>
        <w:rPr>
          <w:rFonts w:hint="eastAsia"/>
          <w:lang w:eastAsia="zh-CN"/>
        </w:rPr>
        <w:tab/>
      </w:r>
      <w:bookmarkEnd w:id="46"/>
      <w:r>
        <w:rPr>
          <w:rFonts w:hint="eastAsia"/>
          <w:lang w:eastAsia="zh-CN"/>
        </w:rPr>
        <w:t>Power class 2 case</w:t>
      </w:r>
      <w:r w:rsidRPr="00B33817">
        <w:rPr>
          <w:rFonts w:cs="Arial"/>
          <w:sz w:val="36"/>
          <w:lang w:eastAsia="zh-CN"/>
        </w:rPr>
        <w:t xml:space="preserve"> </w:t>
      </w:r>
      <w:r w:rsidR="00B33817" w:rsidRPr="00A40F45">
        <w:rPr>
          <w:rFonts w:cs="Arial"/>
          <w:i/>
          <w:lang w:eastAsia="zh-CN"/>
        </w:rPr>
        <w:t>xxx</w:t>
      </w:r>
      <w:bookmarkEnd w:id="47"/>
    </w:p>
    <w:p w14:paraId="3FB80212" w14:textId="77777777" w:rsidR="00F24429" w:rsidRPr="001043CD" w:rsidRDefault="00F24429" w:rsidP="00F24429">
      <w:pPr>
        <w:rPr>
          <w:i/>
          <w:color w:val="0000FF"/>
          <w:lang w:eastAsia="zh-CN"/>
        </w:rPr>
      </w:pPr>
    </w:p>
    <w:p w14:paraId="113435AC" w14:textId="77777777" w:rsidR="00B33817" w:rsidRDefault="00B33817" w:rsidP="00B33817">
      <w:pPr>
        <w:pStyle w:val="Heading4"/>
        <w:rPr>
          <w:lang w:eastAsia="zh-CN"/>
        </w:rPr>
      </w:pPr>
      <w:bookmarkStart w:id="48" w:name="_Toc97801296"/>
      <w:r w:rsidRPr="001043CD">
        <w:t>5.x.3</w:t>
      </w:r>
      <w:r>
        <w:rPr>
          <w:rFonts w:hint="eastAsia"/>
          <w:lang w:eastAsia="zh-CN"/>
        </w:rPr>
        <w:t>.2</w:t>
      </w:r>
      <w:r>
        <w:rPr>
          <w:rFonts w:hint="eastAsia"/>
          <w:lang w:eastAsia="zh-CN"/>
        </w:rPr>
        <w:tab/>
        <w:t>Power class 2 cas</w:t>
      </w:r>
      <w:r w:rsidRPr="00A40F45">
        <w:rPr>
          <w:rFonts w:hint="eastAsia"/>
          <w:lang w:eastAsia="zh-CN"/>
        </w:rPr>
        <w:t xml:space="preserve">e </w:t>
      </w:r>
      <w:r w:rsidRPr="00A40F45">
        <w:rPr>
          <w:rFonts w:cs="Arial"/>
          <w:i/>
          <w:lang w:eastAsia="zh-CN"/>
        </w:rPr>
        <w:t>xxx</w:t>
      </w:r>
      <w:bookmarkEnd w:id="48"/>
    </w:p>
    <w:p w14:paraId="1AFBC5C1" w14:textId="77777777" w:rsidR="00BB0464" w:rsidRPr="00B33817" w:rsidRDefault="00BB0464" w:rsidP="00BB0464">
      <w:pPr>
        <w:rPr>
          <w:lang w:eastAsia="zh-CN"/>
        </w:rPr>
      </w:pPr>
    </w:p>
    <w:p w14:paraId="47DE2E6A" w14:textId="77777777" w:rsidR="00257121" w:rsidRPr="00BB7C76" w:rsidRDefault="00257121" w:rsidP="00257121">
      <w:pPr>
        <w:pStyle w:val="Heading3"/>
        <w:rPr>
          <w:sz w:val="24"/>
        </w:rPr>
      </w:pPr>
      <w:bookmarkStart w:id="49" w:name="_Toc3303727"/>
      <w:bookmarkStart w:id="50" w:name="_Toc3364431"/>
      <w:bookmarkStart w:id="51" w:name="_Toc46412261"/>
      <w:bookmarkStart w:id="52" w:name="_Toc97801297"/>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49"/>
      <w:bookmarkEnd w:id="50"/>
      <w:bookmarkEnd w:id="51"/>
      <w:bookmarkEnd w:id="52"/>
    </w:p>
    <w:p w14:paraId="31A78647"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2D72F9B" w14:textId="77777777" w:rsidR="007F4BD3" w:rsidRDefault="007F4BD3" w:rsidP="007F4BD3">
      <w:pPr>
        <w:pStyle w:val="Heading2"/>
        <w:ind w:left="0" w:firstLine="0"/>
        <w:rPr>
          <w:lang w:val="en-US" w:eastAsia="zh-CN"/>
        </w:rPr>
      </w:pPr>
      <w:bookmarkStart w:id="53" w:name="_Toc97801298"/>
      <w:r>
        <w:rPr>
          <w:lang w:eastAsia="zh-CN"/>
        </w:rPr>
        <w:lastRenderedPageBreak/>
        <w:t>5</w:t>
      </w:r>
      <w:r>
        <w:t>.</w:t>
      </w:r>
      <w:r w:rsidR="00C61A21">
        <w:rPr>
          <w:lang w:eastAsia="zh-CN"/>
        </w:rPr>
        <w:t>1</w:t>
      </w:r>
      <w:r>
        <w:tab/>
      </w:r>
      <w:r>
        <w:rPr>
          <w:rFonts w:eastAsia="SimSun"/>
          <w:lang w:val="en-US" w:eastAsia="zh-CN"/>
        </w:rPr>
        <w:tab/>
      </w:r>
      <w:r>
        <w:rPr>
          <w:lang w:eastAsia="zh-CN"/>
        </w:rPr>
        <w:t>CA_n3-n41</w:t>
      </w:r>
      <w:bookmarkEnd w:id="53"/>
    </w:p>
    <w:p w14:paraId="144A10AC" w14:textId="77777777" w:rsidR="007F4BD3" w:rsidRDefault="007F4BD3" w:rsidP="007F4BD3">
      <w:pPr>
        <w:pStyle w:val="Heading3"/>
        <w:ind w:left="0" w:firstLine="0"/>
        <w:rPr>
          <w:rFonts w:cs="Arial"/>
          <w:lang w:eastAsia="zh-CN"/>
        </w:rPr>
      </w:pPr>
      <w:bookmarkStart w:id="54" w:name="_Toc97801299"/>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4"/>
    </w:p>
    <w:p w14:paraId="786E5546"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14:paraId="74D3A579" w14:textId="77777777"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14:paraId="3BCA5784" w14:textId="77777777"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5C8C2ACF" w14:textId="77777777"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14:paraId="08532876" w14:textId="77777777"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14:paraId="7943E180" w14:textId="77777777" w:rsidR="007F4BD3" w:rsidRDefault="007F4BD3">
            <w:pPr>
              <w:pStyle w:val="TAH"/>
              <w:keepNext w:val="0"/>
              <w:rPr>
                <w:rFonts w:eastAsia="MS Mincho"/>
                <w:sz w:val="16"/>
              </w:rPr>
            </w:pPr>
            <w:r>
              <w:rPr>
                <w:sz w:val="16"/>
              </w:rPr>
              <w:t>SCS</w:t>
            </w:r>
          </w:p>
          <w:p w14:paraId="3C2ED2E7" w14:textId="77777777"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6B5DB4DE" w14:textId="77777777"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4F09765" w14:textId="77777777" w:rsidR="007F4BD3" w:rsidRDefault="007F4BD3">
            <w:pPr>
              <w:pStyle w:val="TAH"/>
              <w:keepNext w:val="0"/>
              <w:rPr>
                <w:rFonts w:eastAsia="MS Mincho"/>
                <w:sz w:val="16"/>
              </w:rPr>
            </w:pPr>
            <w:r>
              <w:rPr>
                <w:sz w:val="16"/>
              </w:rPr>
              <w:t>10</w:t>
            </w:r>
          </w:p>
          <w:p w14:paraId="1CECC327"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2077141" w14:textId="77777777" w:rsidR="007F4BD3" w:rsidRDefault="007F4BD3">
            <w:pPr>
              <w:pStyle w:val="TAH"/>
              <w:keepNext w:val="0"/>
              <w:rPr>
                <w:rFonts w:eastAsia="MS Mincho"/>
                <w:sz w:val="16"/>
              </w:rPr>
            </w:pPr>
            <w:r>
              <w:rPr>
                <w:sz w:val="16"/>
              </w:rPr>
              <w:t>15</w:t>
            </w:r>
          </w:p>
          <w:p w14:paraId="3290AC65"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73327A1A" w14:textId="77777777" w:rsidR="007F4BD3" w:rsidRDefault="007F4BD3">
            <w:pPr>
              <w:pStyle w:val="TAH"/>
              <w:keepNext w:val="0"/>
              <w:rPr>
                <w:rFonts w:eastAsia="MS Mincho"/>
                <w:sz w:val="16"/>
              </w:rPr>
            </w:pPr>
            <w:r>
              <w:rPr>
                <w:sz w:val="16"/>
              </w:rPr>
              <w:t>20</w:t>
            </w:r>
          </w:p>
          <w:p w14:paraId="7283285C"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2CB0476F" w14:textId="77777777"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1B14A77" w14:textId="77777777"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982623E" w14:textId="77777777" w:rsidR="007F4BD3" w:rsidRDefault="007F4BD3">
            <w:pPr>
              <w:pStyle w:val="TAH"/>
              <w:keepNext w:val="0"/>
              <w:rPr>
                <w:rFonts w:eastAsia="MS Mincho"/>
                <w:sz w:val="16"/>
              </w:rPr>
            </w:pPr>
            <w:r>
              <w:rPr>
                <w:sz w:val="16"/>
              </w:rPr>
              <w:t>40</w:t>
            </w:r>
          </w:p>
          <w:p w14:paraId="69FFA20A"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EF84F57" w14:textId="77777777" w:rsidR="007F4BD3" w:rsidRDefault="007F4BD3">
            <w:pPr>
              <w:pStyle w:val="TAH"/>
              <w:keepNext w:val="0"/>
              <w:rPr>
                <w:rFonts w:eastAsia="MS Mincho"/>
                <w:sz w:val="16"/>
              </w:rPr>
            </w:pPr>
            <w:r>
              <w:rPr>
                <w:sz w:val="16"/>
              </w:rPr>
              <w:t>50</w:t>
            </w:r>
          </w:p>
          <w:p w14:paraId="67086E81"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9844A04" w14:textId="77777777" w:rsidR="007F4BD3" w:rsidRDefault="007F4BD3">
            <w:pPr>
              <w:pStyle w:val="TAH"/>
              <w:keepNext w:val="0"/>
              <w:rPr>
                <w:rFonts w:eastAsia="MS Mincho"/>
                <w:sz w:val="16"/>
              </w:rPr>
            </w:pPr>
            <w:r>
              <w:rPr>
                <w:sz w:val="16"/>
              </w:rPr>
              <w:t>60</w:t>
            </w:r>
          </w:p>
          <w:p w14:paraId="73185EA8"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8F43FC2" w14:textId="77777777" w:rsidR="007F4BD3" w:rsidRDefault="007F4BD3">
            <w:pPr>
              <w:pStyle w:val="TAH"/>
              <w:keepNext w:val="0"/>
              <w:rPr>
                <w:rFonts w:eastAsia="MS Mincho"/>
                <w:sz w:val="16"/>
              </w:rPr>
            </w:pPr>
            <w:r>
              <w:rPr>
                <w:rFonts w:eastAsia="SimSun"/>
                <w:sz w:val="16"/>
                <w:lang w:val="en-US" w:eastAsia="zh-CN"/>
              </w:rPr>
              <w:t>7</w:t>
            </w:r>
            <w:r>
              <w:rPr>
                <w:sz w:val="16"/>
              </w:rPr>
              <w:t>0</w:t>
            </w:r>
          </w:p>
          <w:p w14:paraId="1D3E982C"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5608749" w14:textId="77777777" w:rsidR="007F4BD3" w:rsidRDefault="007F4BD3">
            <w:pPr>
              <w:pStyle w:val="TAH"/>
              <w:keepNext w:val="0"/>
              <w:rPr>
                <w:rFonts w:eastAsia="MS Mincho"/>
                <w:sz w:val="16"/>
              </w:rPr>
            </w:pPr>
            <w:r>
              <w:rPr>
                <w:sz w:val="16"/>
              </w:rPr>
              <w:t>80</w:t>
            </w:r>
          </w:p>
          <w:p w14:paraId="6332B0F1"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2ABAFAF3" w14:textId="77777777"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14:paraId="6239F73F" w14:textId="77777777"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14:paraId="64CF03DA" w14:textId="77777777" w:rsidR="007F4BD3" w:rsidRDefault="007F4BD3">
            <w:pPr>
              <w:pStyle w:val="TAH"/>
              <w:keepNext w:val="0"/>
              <w:rPr>
                <w:sz w:val="16"/>
              </w:rPr>
            </w:pPr>
            <w:r>
              <w:rPr>
                <w:sz w:val="16"/>
              </w:rPr>
              <w:t>Bandwidth combination set</w:t>
            </w:r>
          </w:p>
        </w:tc>
      </w:tr>
      <w:tr w:rsidR="007F4BD3" w14:paraId="0F8ECA71" w14:textId="77777777"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768006A5"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288BD32A"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1730C967" w14:textId="77777777" w:rsidR="007F4BD3" w:rsidRDefault="007F4BD3">
            <w:pPr>
              <w:pStyle w:val="TAC"/>
              <w:keepNext w:val="0"/>
              <w:rPr>
                <w:rFonts w:eastAsia="SimSun"/>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14:paraId="45AB3169" w14:textId="77777777"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14:paraId="53935D70"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577478CA"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2A4AB4D3"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0F07DB85"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B7D4121"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4F385139"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E90E76D"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80B13C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C0237DF"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C262E8B"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FD45DBE"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11D144C"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3A06C05" w14:textId="77777777"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7C5CCF6F" w14:textId="77777777" w:rsidR="007F4BD3" w:rsidRDefault="007F4BD3">
            <w:pPr>
              <w:pStyle w:val="TAC"/>
              <w:rPr>
                <w:sz w:val="16"/>
                <w:lang w:val="en-US" w:eastAsia="zh-CN"/>
              </w:rPr>
            </w:pPr>
            <w:r>
              <w:rPr>
                <w:sz w:val="16"/>
                <w:lang w:val="en-US" w:eastAsia="zh-CN"/>
              </w:rPr>
              <w:t>0</w:t>
            </w:r>
          </w:p>
        </w:tc>
      </w:tr>
      <w:tr w:rsidR="007F4BD3" w14:paraId="1E356B8A"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00ED"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86EC"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EB45"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168F8040" w14:textId="77777777"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14:paraId="1A37C3FC"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14:paraId="68665EE1"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A52D0C1"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161F4EFD"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A25EF57"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2C5BB59F"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55536682"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B906995"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6E2F6998"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2BF2DEC9"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F599485"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AA38171"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7DA99EB1"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9F9EA" w14:textId="77777777" w:rsidR="007F4BD3" w:rsidRDefault="007F4BD3">
            <w:pPr>
              <w:spacing w:after="0"/>
              <w:rPr>
                <w:rFonts w:ascii="Arial" w:eastAsia="MS Mincho" w:hAnsi="Arial" w:cs="Arial"/>
                <w:kern w:val="2"/>
                <w:sz w:val="16"/>
                <w:lang w:val="en-US" w:eastAsia="zh-CN"/>
              </w:rPr>
            </w:pPr>
          </w:p>
        </w:tc>
      </w:tr>
      <w:tr w:rsidR="007F4BD3" w14:paraId="462FB91D"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B4568"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6A11"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EC5D"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106782A1" w14:textId="77777777"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14:paraId="6E0B21F8"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3C230BDF"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278B4FB1"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267CFF70"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24601FC4"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16AF5EE6"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60D855F9"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6667290A"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1E9E60F1"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CF9BE24"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54003495"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6EE193D"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74AFC39"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ADFFD" w14:textId="77777777" w:rsidR="007F4BD3" w:rsidRDefault="007F4BD3">
            <w:pPr>
              <w:spacing w:after="0"/>
              <w:rPr>
                <w:rFonts w:ascii="Arial" w:eastAsia="MS Mincho" w:hAnsi="Arial" w:cs="Arial"/>
                <w:kern w:val="2"/>
                <w:sz w:val="16"/>
                <w:lang w:val="en-US" w:eastAsia="zh-CN"/>
              </w:rPr>
            </w:pPr>
          </w:p>
        </w:tc>
      </w:tr>
      <w:tr w:rsidR="007F4BD3" w14:paraId="4983A655"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D5CF6"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186" w14:textId="77777777" w:rsidR="007F4BD3" w:rsidRDefault="007F4BD3">
            <w:pPr>
              <w:spacing w:after="0"/>
              <w:rPr>
                <w:rFonts w:ascii="Arial" w:eastAsia="SimSun"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00611873" w14:textId="77777777"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14:paraId="27F3B44B" w14:textId="77777777"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B5863C9"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18F8E346"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1F33B253"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1D4CCEFB"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6AD28D6"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5C044F51"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2C63AB65"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6B31AC9"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0174360"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7806FC0"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554BE33A"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5B59170A" w14:textId="77777777"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03D5B4DA"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B6FC" w14:textId="77777777" w:rsidR="007F4BD3" w:rsidRDefault="007F4BD3">
            <w:pPr>
              <w:spacing w:after="0"/>
              <w:rPr>
                <w:rFonts w:ascii="Arial" w:eastAsia="MS Mincho" w:hAnsi="Arial" w:cs="Arial"/>
                <w:kern w:val="2"/>
                <w:sz w:val="16"/>
                <w:lang w:val="en-US" w:eastAsia="zh-CN"/>
              </w:rPr>
            </w:pPr>
          </w:p>
        </w:tc>
      </w:tr>
      <w:tr w:rsidR="007F4BD3" w14:paraId="13A5DB99"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0DAFA"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8955"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338F"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4498B8D6" w14:textId="77777777"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1F7C9F4"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14:paraId="0A0B51D0"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6F4E4691"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28F616BF"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3D370C9"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619A88DD"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08168D2"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7F9EEE4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F28A152"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4C17F5D"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2E3FCB95"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6071E0D4"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0BCB0CB8"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B14F" w14:textId="77777777" w:rsidR="007F4BD3" w:rsidRDefault="007F4BD3">
            <w:pPr>
              <w:spacing w:after="0"/>
              <w:rPr>
                <w:rFonts w:ascii="Arial" w:eastAsia="MS Mincho" w:hAnsi="Arial" w:cs="Arial"/>
                <w:kern w:val="2"/>
                <w:sz w:val="16"/>
                <w:lang w:val="en-US" w:eastAsia="zh-CN"/>
              </w:rPr>
            </w:pPr>
          </w:p>
        </w:tc>
      </w:tr>
      <w:tr w:rsidR="007F4BD3" w14:paraId="3F831B2B"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64363"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41FC2"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1372"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1F7DB836" w14:textId="77777777"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510A126"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5A02F041"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DC7CDB6"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52B840D"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175C4C2"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7E0A1EBD"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654A37D0"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6B4C09D7"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5F2270C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74E06F8"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176E2F2A"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79141447"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125AE693"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55C4" w14:textId="77777777" w:rsidR="007F4BD3" w:rsidRDefault="007F4BD3">
            <w:pPr>
              <w:spacing w:after="0"/>
              <w:rPr>
                <w:rFonts w:ascii="Arial" w:eastAsia="MS Mincho" w:hAnsi="Arial" w:cs="Arial"/>
                <w:kern w:val="2"/>
                <w:sz w:val="16"/>
                <w:lang w:val="en-US" w:eastAsia="zh-CN"/>
              </w:rPr>
            </w:pPr>
          </w:p>
        </w:tc>
      </w:tr>
    </w:tbl>
    <w:p w14:paraId="23B607BB" w14:textId="77777777" w:rsidR="007F4BD3" w:rsidRDefault="007F4BD3" w:rsidP="007F4BD3">
      <w:pPr>
        <w:rPr>
          <w:rFonts w:eastAsia="MS Mincho"/>
          <w:sz w:val="18"/>
          <w:lang w:val="zh-CN" w:eastAsia="zh-CN"/>
        </w:rPr>
      </w:pPr>
    </w:p>
    <w:p w14:paraId="195352E0" w14:textId="77777777" w:rsidR="007F4BD3" w:rsidRDefault="007F4BD3" w:rsidP="007F4BD3">
      <w:pPr>
        <w:pStyle w:val="Heading3"/>
        <w:ind w:left="0" w:firstLine="0"/>
        <w:rPr>
          <w:rFonts w:cs="Arial"/>
          <w:lang w:val="en-US" w:eastAsia="zh-CN"/>
        </w:rPr>
      </w:pPr>
      <w:bookmarkStart w:id="55" w:name="_Toc97801300"/>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5"/>
    </w:p>
    <w:p w14:paraId="2C9F08DC" w14:textId="77777777"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3F7EDF62" w14:textId="77777777"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6C239D36" w14:textId="77777777"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2D5310C9" w14:textId="77777777"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14:paraId="66B7C5B6" w14:textId="77777777"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3328B707" w14:textId="77777777"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C024E33" w14:textId="77777777"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14:paraId="1A27790E" w14:textId="77777777"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014C78D0" w14:textId="77777777"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14:paraId="6DC37E9B" w14:textId="77777777"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7FDCDF3E"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576D384C"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14158F4F" w14:textId="77777777" w:rsidR="007F4BD3" w:rsidRDefault="007F4BD3">
            <w:pPr>
              <w:pStyle w:val="TAL"/>
              <w:keepNext w:val="0"/>
              <w:widowControl w:val="0"/>
              <w:jc w:val="both"/>
              <w:rPr>
                <w:iCs/>
              </w:rPr>
            </w:pPr>
            <w:r>
              <w:rPr>
                <w:iCs/>
              </w:rPr>
              <w:t>23dBm</w:t>
            </w:r>
          </w:p>
        </w:tc>
      </w:tr>
      <w:tr w:rsidR="007F4BD3" w14:paraId="48E7298D" w14:textId="77777777"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BE021" w14:textId="77777777" w:rsidR="007F4BD3" w:rsidRDefault="007F4BD3">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1AB24E39" w14:textId="77777777"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456F9A7A"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658615E1"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64025797" w14:textId="77777777" w:rsidR="007F4BD3" w:rsidRDefault="007F4BD3">
            <w:pPr>
              <w:pStyle w:val="TAL"/>
              <w:keepNext w:val="0"/>
              <w:widowControl w:val="0"/>
              <w:jc w:val="both"/>
              <w:rPr>
                <w:iCs/>
              </w:rPr>
            </w:pPr>
            <w:r>
              <w:rPr>
                <w:iCs/>
              </w:rPr>
              <w:t>26dBm</w:t>
            </w:r>
          </w:p>
        </w:tc>
      </w:tr>
    </w:tbl>
    <w:p w14:paraId="6731DD10"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7EFA9CA7" w14:textId="77777777" w:rsidR="007F4BD3" w:rsidRDefault="007F4BD3" w:rsidP="007F4BD3">
      <w:pPr>
        <w:pStyle w:val="Heading3"/>
        <w:ind w:left="0" w:firstLine="0"/>
        <w:rPr>
          <w:rFonts w:eastAsia="MS Mincho"/>
          <w:szCs w:val="28"/>
          <w:lang w:eastAsia="zh-CN"/>
        </w:rPr>
      </w:pPr>
      <w:bookmarkStart w:id="56" w:name="_Toc97801301"/>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6"/>
    </w:p>
    <w:p w14:paraId="6F58BDCF" w14:textId="77777777" w:rsidR="007F4BD3" w:rsidRDefault="007F4BD3" w:rsidP="007F4BD3">
      <w:pPr>
        <w:rPr>
          <w:rFonts w:eastAsia="SimSun"/>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In addition, the studies for PC2 ENDC 3+n41 have been completed, therefore the MSD values of PC2 ENDC 3+n41 can be applied to PC2 NR CA n3+n41.</w:t>
      </w:r>
    </w:p>
    <w:p w14:paraId="3A7693E1" w14:textId="77777777" w:rsidR="007F4BD3" w:rsidRDefault="007F4BD3" w:rsidP="007F4BD3">
      <w:pPr>
        <w:pStyle w:val="Heading4"/>
        <w:tabs>
          <w:tab w:val="left" w:pos="0"/>
        </w:tabs>
        <w:ind w:left="0" w:firstLine="0"/>
        <w:rPr>
          <w:rFonts w:eastAsia="MS Mincho"/>
          <w:szCs w:val="28"/>
          <w:lang w:val="en-US" w:eastAsia="zh-CN"/>
        </w:rPr>
      </w:pPr>
      <w:bookmarkStart w:id="57" w:name="_Toc97801302"/>
      <w:r>
        <w:t>5.</w:t>
      </w:r>
      <w:r w:rsidR="006A43B6">
        <w:t>1</w:t>
      </w:r>
      <w:r>
        <w:t>.3</w:t>
      </w:r>
      <w:r>
        <w:rPr>
          <w:lang w:eastAsia="zh-CN"/>
        </w:rPr>
        <w:t>.1</w:t>
      </w:r>
      <w:r>
        <w:rPr>
          <w:lang w:eastAsia="zh-CN"/>
        </w:rPr>
        <w:tab/>
        <w:t>Power class 2 case</w:t>
      </w:r>
      <w:r>
        <w:rPr>
          <w:lang w:val="en-US" w:eastAsia="zh-CN"/>
        </w:rPr>
        <w:t xml:space="preserve"> a</w:t>
      </w:r>
      <w:bookmarkEnd w:id="57"/>
    </w:p>
    <w:p w14:paraId="7213E4F2"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 xml:space="preserve">Comparing with PC3 CA_n3A-n41A, </w:t>
      </w:r>
      <w:r w:rsidR="006A43B6">
        <w:rPr>
          <w:rFonts w:eastAsia="SimSun" w:cs="Arial"/>
          <w:iCs/>
          <w:sz w:val="18"/>
          <w:szCs w:val="18"/>
          <w:lang w:val="en-US" w:eastAsia="zh-CN"/>
        </w:rPr>
        <w:t xml:space="preserve">no additional MSD are expected </w:t>
      </w:r>
      <w:r>
        <w:rPr>
          <w:rFonts w:eastAsia="SimSun" w:cs="Arial"/>
          <w:iCs/>
          <w:sz w:val="18"/>
          <w:szCs w:val="18"/>
          <w:lang w:val="en-US" w:eastAsia="zh-CN"/>
        </w:rPr>
        <w:t xml:space="preserve">for this PC2 CA_n3A-n41A with dual uplink carrier. </w:t>
      </w:r>
    </w:p>
    <w:p w14:paraId="0042F953" w14:textId="77777777" w:rsidR="007F4BD3" w:rsidRDefault="007F4BD3" w:rsidP="007F4BD3">
      <w:pPr>
        <w:pStyle w:val="Heading4"/>
        <w:tabs>
          <w:tab w:val="left" w:pos="0"/>
        </w:tabs>
        <w:ind w:left="0" w:firstLine="0"/>
        <w:rPr>
          <w:rFonts w:eastAsia="MS Mincho"/>
          <w:szCs w:val="28"/>
          <w:lang w:eastAsia="zh-CN"/>
        </w:rPr>
      </w:pPr>
      <w:bookmarkStart w:id="58" w:name="_Toc97801303"/>
      <w:r>
        <w:t>5.</w:t>
      </w:r>
      <w:r w:rsidR="006A43B6">
        <w:t>1</w:t>
      </w:r>
      <w:r>
        <w:t>.3</w:t>
      </w:r>
      <w:r>
        <w:rPr>
          <w:lang w:eastAsia="zh-CN"/>
        </w:rPr>
        <w:t>.2</w:t>
      </w:r>
      <w:r>
        <w:rPr>
          <w:lang w:eastAsia="zh-CN"/>
        </w:rPr>
        <w:tab/>
        <w:t>Power class 2 case</w:t>
      </w:r>
      <w:r>
        <w:rPr>
          <w:lang w:val="en-US" w:eastAsia="zh-CN"/>
        </w:rPr>
        <w:t xml:space="preserve"> b</w:t>
      </w:r>
      <w:bookmarkEnd w:id="58"/>
    </w:p>
    <w:p w14:paraId="24639DBA"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croass band isolation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.3.2-1.</w:t>
      </w:r>
    </w:p>
    <w:p w14:paraId="1CA6A15F" w14:textId="77777777"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SimSun"/>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646"/>
        <w:gridCol w:w="586"/>
        <w:gridCol w:w="624"/>
        <w:gridCol w:w="624"/>
        <w:gridCol w:w="624"/>
        <w:gridCol w:w="628"/>
        <w:gridCol w:w="628"/>
        <w:gridCol w:w="628"/>
        <w:gridCol w:w="628"/>
        <w:gridCol w:w="618"/>
        <w:gridCol w:w="618"/>
        <w:gridCol w:w="618"/>
        <w:gridCol w:w="618"/>
        <w:gridCol w:w="718"/>
      </w:tblGrid>
      <w:tr w:rsidR="007F4BD3" w14:paraId="5C35513D"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tcPr>
          <w:p w14:paraId="3F896F3C" w14:textId="77777777" w:rsidR="007F4BD3" w:rsidRDefault="007F4BD3">
            <w:pPr>
              <w:pStyle w:val="TAH"/>
              <w:tabs>
                <w:tab w:val="left" w:pos="4811"/>
              </w:tabs>
              <w:kinsoku w:val="0"/>
              <w:autoSpaceDE w:val="0"/>
              <w:rPr>
                <w:rFonts w:eastAsia="SimSun"/>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14:paraId="167D33B5" w14:textId="77777777" w:rsidR="007F4BD3" w:rsidRDefault="007F4BD3">
            <w:pPr>
              <w:pStyle w:val="TAH"/>
              <w:tabs>
                <w:tab w:val="left" w:pos="4811"/>
              </w:tabs>
              <w:kinsoku w:val="0"/>
              <w:autoSpaceDE w:val="0"/>
              <w:rPr>
                <w:rFonts w:eastAsia="SimSun"/>
                <w:lang w:eastAsia="zh-CN"/>
              </w:rPr>
            </w:pPr>
            <w:r>
              <w:t xml:space="preserve">NR Band / Channel bandwidth of the </w:t>
            </w:r>
            <w:r>
              <w:rPr>
                <w:lang w:val="en-US" w:eastAsia="zh-CN"/>
              </w:rPr>
              <w:t>affected DL</w:t>
            </w:r>
            <w:r>
              <w:t xml:space="preserve"> band / MSD</w:t>
            </w:r>
          </w:p>
        </w:tc>
      </w:tr>
      <w:tr w:rsidR="007F4BD3" w14:paraId="4BF3AF42"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14:paraId="047A6AA1" w14:textId="77777777"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14:paraId="67595151" w14:textId="77777777"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14:paraId="68917E6B" w14:textId="77777777" w:rsidR="007F4BD3" w:rsidRDefault="007F4BD3">
            <w:pPr>
              <w:pStyle w:val="TAH"/>
              <w:kinsoku w:val="0"/>
              <w:autoSpaceDE w:val="0"/>
              <w:rPr>
                <w:rFonts w:eastAsia="MS Mincho"/>
              </w:rPr>
            </w:pPr>
            <w:r>
              <w:t>5 MHz</w:t>
            </w:r>
          </w:p>
          <w:p w14:paraId="30ABC196"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482E74DA" w14:textId="77777777" w:rsidR="007F4BD3" w:rsidRDefault="007F4BD3">
            <w:pPr>
              <w:pStyle w:val="TAH"/>
              <w:kinsoku w:val="0"/>
              <w:autoSpaceDE w:val="0"/>
              <w:rPr>
                <w:rFonts w:eastAsia="MS Mincho"/>
              </w:rPr>
            </w:pPr>
            <w:r>
              <w:t>10 MHz</w:t>
            </w:r>
          </w:p>
          <w:p w14:paraId="3945B579"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424FBA79" w14:textId="77777777" w:rsidR="007F4BD3" w:rsidRDefault="007F4BD3">
            <w:pPr>
              <w:pStyle w:val="TAH"/>
              <w:kinsoku w:val="0"/>
              <w:autoSpaceDE w:val="0"/>
              <w:rPr>
                <w:rFonts w:eastAsia="MS Mincho"/>
              </w:rPr>
            </w:pPr>
            <w:r>
              <w:t>15 MHz</w:t>
            </w:r>
          </w:p>
          <w:p w14:paraId="07B193CB"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427F926F" w14:textId="77777777" w:rsidR="007F4BD3" w:rsidRDefault="007F4BD3">
            <w:pPr>
              <w:pStyle w:val="TAH"/>
              <w:kinsoku w:val="0"/>
              <w:autoSpaceDE w:val="0"/>
              <w:rPr>
                <w:rFonts w:eastAsia="MS Mincho"/>
              </w:rPr>
            </w:pPr>
            <w:r>
              <w:t>20 MHz</w:t>
            </w:r>
          </w:p>
          <w:p w14:paraId="3321954D"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2A6970CF" w14:textId="77777777" w:rsidR="007F4BD3" w:rsidRDefault="007F4BD3">
            <w:pPr>
              <w:pStyle w:val="TAH"/>
              <w:kinsoku w:val="0"/>
              <w:autoSpaceDE w:val="0"/>
              <w:rPr>
                <w:rFonts w:eastAsia="MS Mincho"/>
              </w:rPr>
            </w:pPr>
            <w:r>
              <w:t>25 MHz</w:t>
            </w:r>
          </w:p>
          <w:p w14:paraId="2A1973C4"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2D7AF361" w14:textId="77777777" w:rsidR="007F4BD3" w:rsidRDefault="007F4BD3">
            <w:pPr>
              <w:pStyle w:val="TAH"/>
              <w:kinsoku w:val="0"/>
              <w:rPr>
                <w:rFonts w:eastAsia="MS Mincho"/>
              </w:rPr>
            </w:pPr>
            <w:r>
              <w:t>30 MHz</w:t>
            </w:r>
          </w:p>
          <w:p w14:paraId="60D7AD86"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4D28CCFD" w14:textId="77777777" w:rsidR="007F4BD3" w:rsidRDefault="007F4BD3">
            <w:pPr>
              <w:pStyle w:val="TAH"/>
              <w:kinsoku w:val="0"/>
              <w:autoSpaceDE w:val="0"/>
              <w:rPr>
                <w:rFonts w:eastAsia="MS Mincho"/>
              </w:rPr>
            </w:pPr>
            <w:r>
              <w:t>40 MHz</w:t>
            </w:r>
          </w:p>
          <w:p w14:paraId="314CE18C"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6D759751" w14:textId="77777777" w:rsidR="007F4BD3" w:rsidRDefault="007F4BD3">
            <w:pPr>
              <w:pStyle w:val="TAH"/>
              <w:kinsoku w:val="0"/>
              <w:autoSpaceDE w:val="0"/>
              <w:rPr>
                <w:rFonts w:eastAsia="MS Mincho"/>
              </w:rPr>
            </w:pPr>
            <w:r>
              <w:t>50 MHz</w:t>
            </w:r>
          </w:p>
          <w:p w14:paraId="533AE800"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15E31F4B" w14:textId="77777777" w:rsidR="007F4BD3" w:rsidRDefault="007F4BD3">
            <w:pPr>
              <w:pStyle w:val="TAH"/>
              <w:kinsoku w:val="0"/>
              <w:autoSpaceDE w:val="0"/>
              <w:rPr>
                <w:rFonts w:eastAsia="MS Mincho"/>
              </w:rPr>
            </w:pPr>
            <w:r>
              <w:t>60 MHz</w:t>
            </w:r>
          </w:p>
          <w:p w14:paraId="45344B2D"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0234C967" w14:textId="77777777" w:rsidR="007F4BD3" w:rsidRDefault="007F4BD3">
            <w:pPr>
              <w:pStyle w:val="TAH"/>
              <w:kinsoku w:val="0"/>
              <w:autoSpaceDE w:val="0"/>
              <w:rPr>
                <w:rFonts w:eastAsia="SimSun"/>
                <w:lang w:val="en-US" w:eastAsia="zh-CN"/>
              </w:rPr>
            </w:pPr>
            <w:r>
              <w:rPr>
                <w:rFonts w:eastAsia="SimSun"/>
                <w:lang w:val="en-US" w:eastAsia="zh-CN"/>
              </w:rPr>
              <w:t>70</w:t>
            </w:r>
          </w:p>
          <w:p w14:paraId="3E1F35E8" w14:textId="77777777" w:rsidR="007F4BD3" w:rsidRDefault="007F4BD3">
            <w:pPr>
              <w:pStyle w:val="TAH"/>
              <w:kinsoku w:val="0"/>
              <w:autoSpaceDE w:val="0"/>
              <w:rPr>
                <w:rFonts w:eastAsia="SimSun"/>
                <w:lang w:val="en-US" w:eastAsia="zh-CN"/>
              </w:rPr>
            </w:pPr>
            <w:r>
              <w:rPr>
                <w:rFonts w:eastAsia="SimSun"/>
                <w:lang w:val="en-US" w:eastAsia="zh-CN"/>
              </w:rPr>
              <w:t>MHz</w:t>
            </w:r>
          </w:p>
          <w:p w14:paraId="4E63D5AE" w14:textId="77777777" w:rsidR="007F4BD3" w:rsidRDefault="007F4BD3">
            <w:pPr>
              <w:pStyle w:val="TAH"/>
              <w:kinsoku w:val="0"/>
              <w:autoSpaceDE w:val="0"/>
              <w:rPr>
                <w:rFonts w:eastAsia="SimSun"/>
                <w:lang w:val="en-US" w:eastAsia="zh-CN"/>
              </w:rPr>
            </w:pPr>
            <w:r>
              <w:rPr>
                <w:rFonts w:eastAsia="SimSun"/>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14:paraId="6709613B" w14:textId="77777777" w:rsidR="007F4BD3" w:rsidRDefault="007F4BD3">
            <w:pPr>
              <w:pStyle w:val="TAH"/>
              <w:kinsoku w:val="0"/>
              <w:autoSpaceDE w:val="0"/>
              <w:rPr>
                <w:rFonts w:eastAsia="MS Mincho"/>
              </w:rPr>
            </w:pPr>
            <w:r>
              <w:t>80 MHz</w:t>
            </w:r>
          </w:p>
          <w:p w14:paraId="6DE3F949"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5DDF5217" w14:textId="77777777" w:rsidR="007F4BD3" w:rsidRDefault="007F4BD3">
            <w:pPr>
              <w:pStyle w:val="TAH"/>
              <w:kinsoku w:val="0"/>
              <w:autoSpaceDE w:val="0"/>
              <w:rPr>
                <w:rFonts w:eastAsia="MS Mincho"/>
              </w:rPr>
            </w:pPr>
            <w:r>
              <w:t>90 MHz</w:t>
            </w:r>
          </w:p>
          <w:p w14:paraId="5B5D1DD6" w14:textId="77777777"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14:paraId="1E4E80A6" w14:textId="77777777" w:rsidR="007F4BD3" w:rsidRDefault="007F4BD3">
            <w:pPr>
              <w:pStyle w:val="TAH"/>
              <w:kinsoku w:val="0"/>
              <w:autoSpaceDE w:val="0"/>
              <w:rPr>
                <w:rFonts w:eastAsia="MS Mincho"/>
              </w:rPr>
            </w:pPr>
            <w:r>
              <w:t>100 MHz</w:t>
            </w:r>
          </w:p>
          <w:p w14:paraId="44AA14FB" w14:textId="77777777" w:rsidR="007F4BD3" w:rsidRDefault="007F4BD3">
            <w:pPr>
              <w:pStyle w:val="TAH"/>
              <w:kinsoku w:val="0"/>
              <w:autoSpaceDE w:val="0"/>
            </w:pPr>
            <w:r>
              <w:t>(dB)</w:t>
            </w:r>
          </w:p>
        </w:tc>
      </w:tr>
      <w:tr w:rsidR="007F4BD3" w14:paraId="12CF570B"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5E975B27" w14:textId="77777777" w:rsidR="007F4BD3" w:rsidRDefault="007F4BD3">
            <w:pPr>
              <w:pStyle w:val="TAC"/>
            </w:pPr>
            <w:r>
              <w:rPr>
                <w:rFonts w:eastAsia="SimSun"/>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14:paraId="6F90E1C0" w14:textId="77777777"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14:paraId="243162E3" w14:textId="77777777"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14:paraId="15AB53BE"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68B8591E"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033FBD7A"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14:paraId="3F54A22D"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14:paraId="2CDE5C50"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14:paraId="698829E0"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14:paraId="27BB54C9"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58B077C3"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14:paraId="04EF5E64"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14:paraId="6E04E10A"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4C3A3E1C" w14:textId="77777777"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14:paraId="716D8D36" w14:textId="77777777" w:rsidR="007F4BD3" w:rsidRDefault="007F4BD3">
            <w:pPr>
              <w:pStyle w:val="TAC"/>
            </w:pPr>
            <w:r>
              <w:rPr>
                <w:lang w:val="en-US" w:eastAsia="zh-CN"/>
              </w:rPr>
              <w:t>0.7</w:t>
            </w:r>
          </w:p>
        </w:tc>
      </w:tr>
      <w:tr w:rsidR="007F4BD3" w14:paraId="35ABB18E"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374AEF61" w14:textId="77777777"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14:paraId="50CE206C" w14:textId="77777777" w:rsidR="007F4BD3" w:rsidRDefault="007F4BD3">
            <w:pPr>
              <w:pStyle w:val="TAC"/>
            </w:pPr>
            <w:r>
              <w:rPr>
                <w:rFonts w:eastAsia="SimSun"/>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BEB451" w14:textId="77777777"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45183C2D"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4DC95F64"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415D5F63"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6212D8F"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14:paraId="31DDA390"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1ED89246"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14:paraId="75703B6D"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6DA4C70C"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6574FA56"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53B4B37F"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5656EB73" w14:textId="77777777"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14:paraId="5F936C39" w14:textId="77777777" w:rsidR="007F4BD3" w:rsidRDefault="007F4BD3">
            <w:pPr>
              <w:pStyle w:val="TAC"/>
              <w:rPr>
                <w:lang w:val="en-US" w:eastAsia="zh-CN"/>
              </w:rPr>
            </w:pPr>
          </w:p>
        </w:tc>
      </w:tr>
    </w:tbl>
    <w:p w14:paraId="16C76F2D" w14:textId="77777777" w:rsidR="007F4BD3" w:rsidRDefault="007F4BD3" w:rsidP="007F4BD3">
      <w:pPr>
        <w:rPr>
          <w:rFonts w:eastAsia="SimSun" w:cs="Arial"/>
          <w:iCs/>
          <w:sz w:val="18"/>
          <w:szCs w:val="18"/>
          <w:lang w:val="en-US" w:eastAsia="zh-CN"/>
        </w:rPr>
      </w:pPr>
    </w:p>
    <w:p w14:paraId="7C00DBF9"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intermodulation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.3.2-2.</w:t>
      </w:r>
    </w:p>
    <w:p w14:paraId="4803DC5D" w14:textId="77777777" w:rsidR="007F4BD3" w:rsidRDefault="007F4BD3" w:rsidP="007F4BD3">
      <w:pPr>
        <w:pStyle w:val="TH"/>
        <w:rPr>
          <w:rFonts w:eastAsia="MS Mincho" w:cs="Arial"/>
          <w:sz w:val="22"/>
        </w:rPr>
      </w:pPr>
      <w:r>
        <w:lastRenderedPageBreak/>
        <w:t>Table 5.</w:t>
      </w:r>
      <w:r w:rsidR="006A43B6">
        <w:t>1</w:t>
      </w:r>
      <w:r>
        <w:t>.3</w:t>
      </w:r>
      <w:r>
        <w:rPr>
          <w:lang w:eastAsia="zh-CN"/>
        </w:rPr>
        <w:t>.2</w:t>
      </w:r>
      <w:r>
        <w:t>-</w:t>
      </w:r>
      <w:r>
        <w:rPr>
          <w:rFonts w:eastAsia="SimSun"/>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14:paraId="74FE9A3E" w14:textId="77777777"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729ADD5" w14:textId="77777777" w:rsidR="007F4BD3" w:rsidRDefault="007F4BD3">
            <w:pPr>
              <w:pStyle w:val="TAH"/>
              <w:keepNext w:val="0"/>
            </w:pPr>
            <w:r>
              <w:t>NR/ Channel bandwidth / N</w:t>
            </w:r>
            <w:r>
              <w:rPr>
                <w:vertAlign w:val="subscript"/>
              </w:rPr>
              <w:t>RB</w:t>
            </w:r>
            <w:r>
              <w:t xml:space="preserve"> / MSD</w:t>
            </w:r>
          </w:p>
        </w:tc>
      </w:tr>
      <w:tr w:rsidR="007F4BD3" w14:paraId="0089207C" w14:textId="77777777"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67042DE" w14:textId="77777777" w:rsidR="007F4BD3" w:rsidRDefault="007F4BD3">
            <w:pPr>
              <w:pStyle w:val="TAH"/>
              <w:keepNext w:val="0"/>
              <w:rPr>
                <w:rFonts w:eastAsia="SimSun"/>
                <w:lang w:val="en-US" w:eastAsia="zh-CN"/>
              </w:rPr>
            </w:pPr>
            <w:r>
              <w:rPr>
                <w:rFonts w:eastAsia="SimSun"/>
                <w:lang w:val="en-US" w:eastAsia="zh-CN"/>
              </w:rPr>
              <w:t>NR CA</w:t>
            </w:r>
          </w:p>
          <w:p w14:paraId="7BC232B6" w14:textId="77777777"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42057D1" w14:textId="77777777"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7D5D5C0" w14:textId="77777777"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71760502" w14:textId="77777777"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57AB0AE5" w14:textId="77777777"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7CDE60E" w14:textId="77777777"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0FF9263" w14:textId="77777777"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79F97A3" w14:textId="77777777" w:rsidR="007F4BD3" w:rsidRDefault="007F4BD3">
            <w:pPr>
              <w:pStyle w:val="TAH"/>
              <w:keepNext w:val="0"/>
            </w:pPr>
            <w:r>
              <w:t>IMD order</w:t>
            </w:r>
          </w:p>
        </w:tc>
      </w:tr>
      <w:tr w:rsidR="007F4BD3" w14:paraId="382CF6B4" w14:textId="77777777"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7AFE77A" w14:textId="77777777" w:rsidR="007F4BD3" w:rsidRDefault="007F4BD3">
            <w:pPr>
              <w:pStyle w:val="TAC"/>
            </w:pPr>
            <w:r>
              <w:rPr>
                <w:rFonts w:eastAsia="SimSun"/>
                <w:lang w:val="en-US" w:eastAsia="zh-CN"/>
              </w:rPr>
              <w:t>CA</w:t>
            </w:r>
            <w:r>
              <w:t>_</w:t>
            </w:r>
            <w:r>
              <w:rPr>
                <w:rFonts w:eastAsia="SimSun"/>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24FF02A" w14:textId="77777777"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FBD4D1D" w14:textId="77777777"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C444F87" w14:textId="77777777"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73ABC52F" w14:textId="77777777"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FB87F6E" w14:textId="77777777"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03FD7369" w14:textId="77777777"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14:paraId="2D412B75" w14:textId="77777777" w:rsidR="007F4BD3" w:rsidRDefault="007F4BD3">
            <w:pPr>
              <w:pStyle w:val="TAC"/>
              <w:keepNext w:val="0"/>
            </w:pPr>
            <w:r>
              <w:rPr>
                <w:lang w:eastAsia="zh-CN"/>
              </w:rPr>
              <w:t>IMD4</w:t>
            </w:r>
          </w:p>
        </w:tc>
      </w:tr>
      <w:tr w:rsidR="007F4BD3" w14:paraId="5108C3C0" w14:textId="77777777"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0013102" w14:textId="77777777"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8C1D67F" w14:textId="77777777"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F4E8586" w14:textId="77777777"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2655926" w14:textId="77777777"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519B6D6" w14:textId="77777777"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687F3C8" w14:textId="77777777"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68A0076D" w14:textId="77777777"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E49D1F6" w14:textId="77777777" w:rsidR="007F4BD3" w:rsidRDefault="007F4BD3">
            <w:pPr>
              <w:pStyle w:val="TAC"/>
              <w:keepNext w:val="0"/>
            </w:pPr>
            <w:r>
              <w:rPr>
                <w:lang w:val="en-US" w:eastAsia="zh-CN"/>
              </w:rPr>
              <w:t>N/A</w:t>
            </w:r>
          </w:p>
        </w:tc>
      </w:tr>
    </w:tbl>
    <w:p w14:paraId="584A807A" w14:textId="77777777" w:rsidR="007F4BD3" w:rsidRDefault="007F4BD3" w:rsidP="007F4BD3">
      <w:pPr>
        <w:rPr>
          <w:rFonts w:eastAsia="SimSun" w:cs="Arial"/>
          <w:iCs/>
          <w:sz w:val="18"/>
          <w:szCs w:val="18"/>
          <w:lang w:val="en-US" w:eastAsia="zh-CN"/>
        </w:rPr>
      </w:pPr>
    </w:p>
    <w:p w14:paraId="3D2FBF75" w14:textId="77777777" w:rsidR="007F4BD3" w:rsidRDefault="007F4BD3" w:rsidP="007F4BD3">
      <w:pPr>
        <w:pStyle w:val="Heading3"/>
        <w:ind w:left="0" w:firstLine="0"/>
        <w:rPr>
          <w:rFonts w:eastAsia="MS Mincho"/>
          <w:sz w:val="24"/>
          <w:szCs w:val="28"/>
        </w:rPr>
      </w:pPr>
      <w:bookmarkStart w:id="59" w:name="_Toc97801304"/>
      <w:r>
        <w:rPr>
          <w:sz w:val="24"/>
        </w:rPr>
        <w:t>5.</w:t>
      </w:r>
      <w:r w:rsidR="006A43B6">
        <w:rPr>
          <w:sz w:val="24"/>
          <w:lang w:eastAsia="zh-CN"/>
        </w:rPr>
        <w:t>1</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9"/>
    </w:p>
    <w:p w14:paraId="6BD0BDFF" w14:textId="77777777" w:rsidR="007F4BD3" w:rsidRPr="00395513" w:rsidRDefault="007F4BD3" w:rsidP="00395513">
      <w:pPr>
        <w:rPr>
          <w:rFonts w:eastAsia="SimSun" w:cs="Arial"/>
          <w:iCs/>
          <w:sz w:val="18"/>
          <w:szCs w:val="18"/>
          <w:lang w:val="en-US" w:eastAsia="zh-CN"/>
        </w:rPr>
      </w:pPr>
      <w:r w:rsidRPr="00395513">
        <w:rPr>
          <w:rFonts w:eastAsia="SimSun" w:cs="Arial"/>
          <w:iCs/>
          <w:sz w:val="18"/>
          <w:szCs w:val="18"/>
          <w:lang w:val="en-US" w:eastAsia="zh-CN"/>
        </w:rPr>
        <w:t>For the ∆TIB,c and ∆RIB,c values, same PC3 CA_n3A-n41A requirements are applied for PC2 CA_n3A-n41A.</w:t>
      </w:r>
    </w:p>
    <w:p w14:paraId="4215DF51" w14:textId="77777777" w:rsidR="007F4BD3" w:rsidRDefault="007F4BD3" w:rsidP="007F4BD3">
      <w:pPr>
        <w:pStyle w:val="Heading2"/>
        <w:numPr>
          <w:ilvl w:val="1"/>
          <w:numId w:val="0"/>
        </w:numPr>
        <w:rPr>
          <w:lang w:val="en-US" w:eastAsia="zh-CN"/>
        </w:rPr>
      </w:pPr>
      <w:bookmarkStart w:id="60" w:name="_Toc97801305"/>
      <w:r>
        <w:rPr>
          <w:rFonts w:hint="eastAsia"/>
          <w:lang w:eastAsia="zh-CN"/>
        </w:rPr>
        <w:t>5</w:t>
      </w:r>
      <w:r>
        <w:t>.</w:t>
      </w:r>
      <w:r w:rsidR="006A43B6">
        <w:rPr>
          <w:rFonts w:hint="eastAsia"/>
          <w:lang w:eastAsia="zh-CN"/>
        </w:rPr>
        <w:t>2</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0"/>
    </w:p>
    <w:p w14:paraId="5C24EDAE" w14:textId="77777777" w:rsidR="007F4BD3" w:rsidRDefault="007F4BD3" w:rsidP="007F4BD3">
      <w:pPr>
        <w:pStyle w:val="Heading3"/>
        <w:numPr>
          <w:ilvl w:val="2"/>
          <w:numId w:val="0"/>
        </w:numPr>
        <w:rPr>
          <w:rFonts w:cs="Arial"/>
          <w:lang w:eastAsia="zh-CN"/>
        </w:rPr>
      </w:pPr>
      <w:bookmarkStart w:id="61" w:name="_Toc97801306"/>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1"/>
    </w:p>
    <w:p w14:paraId="0FBF2273"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7F4BD3" w14:paraId="4BEE2FDD"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32996162" w14:textId="77777777"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4139AAA4" w14:textId="77777777"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5C543EB3" w14:textId="77777777"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26F6532A" w14:textId="77777777" w:rsidR="007F4BD3" w:rsidRDefault="007F4BD3" w:rsidP="00276323">
            <w:pPr>
              <w:pStyle w:val="TAH"/>
              <w:keepNext w:val="0"/>
              <w:rPr>
                <w:sz w:val="16"/>
              </w:rPr>
            </w:pPr>
            <w:r>
              <w:rPr>
                <w:sz w:val="16"/>
              </w:rPr>
              <w:t>SCS</w:t>
            </w:r>
          </w:p>
          <w:p w14:paraId="52E12894" w14:textId="77777777"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22DEAA0E" w14:textId="77777777"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32EB154" w14:textId="77777777" w:rsidR="007F4BD3" w:rsidRDefault="007F4BD3" w:rsidP="00276323">
            <w:pPr>
              <w:pStyle w:val="TAH"/>
              <w:keepNext w:val="0"/>
              <w:rPr>
                <w:sz w:val="16"/>
              </w:rPr>
            </w:pPr>
            <w:r>
              <w:rPr>
                <w:sz w:val="16"/>
              </w:rPr>
              <w:t>10</w:t>
            </w:r>
          </w:p>
          <w:p w14:paraId="4155BFFA"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1B2B935" w14:textId="77777777" w:rsidR="007F4BD3" w:rsidRDefault="007F4BD3" w:rsidP="00276323">
            <w:pPr>
              <w:pStyle w:val="TAH"/>
              <w:keepNext w:val="0"/>
              <w:rPr>
                <w:sz w:val="16"/>
              </w:rPr>
            </w:pPr>
            <w:r>
              <w:rPr>
                <w:sz w:val="16"/>
              </w:rPr>
              <w:t>15</w:t>
            </w:r>
          </w:p>
          <w:p w14:paraId="1077E280"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238FD79" w14:textId="77777777" w:rsidR="007F4BD3" w:rsidRDefault="007F4BD3" w:rsidP="00276323">
            <w:pPr>
              <w:pStyle w:val="TAH"/>
              <w:keepNext w:val="0"/>
              <w:rPr>
                <w:sz w:val="16"/>
              </w:rPr>
            </w:pPr>
            <w:r>
              <w:rPr>
                <w:sz w:val="16"/>
              </w:rPr>
              <w:t>20</w:t>
            </w:r>
          </w:p>
          <w:p w14:paraId="3F60F4E8"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05A03BFB" w14:textId="77777777"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6F29BB89" w14:textId="77777777"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2F0C6F2E" w14:textId="77777777" w:rsidR="007F4BD3" w:rsidRDefault="007F4BD3" w:rsidP="00276323">
            <w:pPr>
              <w:pStyle w:val="TAH"/>
              <w:keepNext w:val="0"/>
              <w:rPr>
                <w:sz w:val="16"/>
              </w:rPr>
            </w:pPr>
            <w:r>
              <w:rPr>
                <w:sz w:val="16"/>
              </w:rPr>
              <w:t>40</w:t>
            </w:r>
          </w:p>
          <w:p w14:paraId="0B120DA8"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EA2A69E" w14:textId="77777777" w:rsidR="007F4BD3" w:rsidRDefault="007F4BD3" w:rsidP="00276323">
            <w:pPr>
              <w:pStyle w:val="TAH"/>
              <w:keepNext w:val="0"/>
              <w:rPr>
                <w:sz w:val="16"/>
              </w:rPr>
            </w:pPr>
            <w:r>
              <w:rPr>
                <w:sz w:val="16"/>
              </w:rPr>
              <w:t>50</w:t>
            </w:r>
          </w:p>
          <w:p w14:paraId="50DEEB44"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2F470D0" w14:textId="77777777" w:rsidR="007F4BD3" w:rsidRDefault="007F4BD3" w:rsidP="00276323">
            <w:pPr>
              <w:pStyle w:val="TAH"/>
              <w:keepNext w:val="0"/>
              <w:rPr>
                <w:sz w:val="16"/>
              </w:rPr>
            </w:pPr>
            <w:r>
              <w:rPr>
                <w:sz w:val="16"/>
              </w:rPr>
              <w:t>60</w:t>
            </w:r>
          </w:p>
          <w:p w14:paraId="46989EA0"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80A2967" w14:textId="77777777" w:rsidR="007F4BD3" w:rsidRDefault="007F4BD3" w:rsidP="00276323">
            <w:pPr>
              <w:pStyle w:val="TAH"/>
              <w:keepNext w:val="0"/>
              <w:rPr>
                <w:sz w:val="16"/>
              </w:rPr>
            </w:pPr>
            <w:r>
              <w:rPr>
                <w:rFonts w:eastAsia="SimSun" w:hint="eastAsia"/>
                <w:sz w:val="16"/>
                <w:lang w:val="en-US" w:eastAsia="zh-CN"/>
              </w:rPr>
              <w:t>7</w:t>
            </w:r>
            <w:r>
              <w:rPr>
                <w:sz w:val="16"/>
              </w:rPr>
              <w:t>0</w:t>
            </w:r>
          </w:p>
          <w:p w14:paraId="68E346FB"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22700F8" w14:textId="77777777" w:rsidR="007F4BD3" w:rsidRDefault="007F4BD3" w:rsidP="00276323">
            <w:pPr>
              <w:pStyle w:val="TAH"/>
              <w:keepNext w:val="0"/>
              <w:rPr>
                <w:sz w:val="16"/>
              </w:rPr>
            </w:pPr>
            <w:r>
              <w:rPr>
                <w:sz w:val="16"/>
              </w:rPr>
              <w:t>80</w:t>
            </w:r>
          </w:p>
          <w:p w14:paraId="5D5D189D"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78615E0" w14:textId="77777777"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4E022038" w14:textId="77777777"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429AE91F" w14:textId="77777777" w:rsidR="007F4BD3" w:rsidRDefault="007F4BD3" w:rsidP="00276323">
            <w:pPr>
              <w:pStyle w:val="TAH"/>
              <w:keepNext w:val="0"/>
              <w:rPr>
                <w:sz w:val="16"/>
              </w:rPr>
            </w:pPr>
            <w:r>
              <w:rPr>
                <w:sz w:val="16"/>
              </w:rPr>
              <w:t>Bandwidth combination set</w:t>
            </w:r>
          </w:p>
        </w:tc>
      </w:tr>
      <w:tr w:rsidR="007F4BD3" w14:paraId="4635EF80"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0BAF16D1"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570B081F"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5D436FF1" w14:textId="77777777" w:rsidR="007F4BD3" w:rsidRDefault="007F4BD3"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7F2A52DA" w14:textId="77777777"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15B98164"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08A5871D"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13D1656"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F8EC0ED"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128C1C37"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242334D6"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5AEBAD3"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B421CA0"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250F639"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702C937"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0EE1B0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498F7911"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20244A62" w14:textId="77777777"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2B46624D" w14:textId="77777777" w:rsidR="007F4BD3" w:rsidRDefault="007F4BD3" w:rsidP="00276323">
            <w:pPr>
              <w:pStyle w:val="TAC"/>
              <w:rPr>
                <w:sz w:val="16"/>
                <w:lang w:val="en-US" w:eastAsia="zh-CN"/>
              </w:rPr>
            </w:pPr>
            <w:r>
              <w:rPr>
                <w:rFonts w:hint="eastAsia"/>
                <w:sz w:val="16"/>
                <w:lang w:val="en-US" w:eastAsia="zh-CN"/>
              </w:rPr>
              <w:t>0</w:t>
            </w:r>
          </w:p>
        </w:tc>
      </w:tr>
      <w:tr w:rsidR="007F4BD3" w14:paraId="74DACAD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1E31DEF0"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7A426411"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6005D9EF"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5B86861B" w14:textId="77777777"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52D3A34F"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1C2CDDF3"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004B7B5D"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6AC84838"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0877758"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07FA3B85"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5CA1AE9"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55771BF5"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55787280"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8CD72F1"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CBF443E"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60A9DD4E"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F9BF0EB"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C7663AD" w14:textId="77777777" w:rsidR="007F4BD3" w:rsidRDefault="007F4BD3" w:rsidP="00276323">
            <w:pPr>
              <w:spacing w:after="0"/>
              <w:rPr>
                <w:rFonts w:ascii="Arial" w:hAnsi="Arial"/>
                <w:sz w:val="16"/>
                <w:lang w:val="en-US" w:eastAsia="zh-CN"/>
              </w:rPr>
            </w:pPr>
          </w:p>
        </w:tc>
      </w:tr>
      <w:tr w:rsidR="007F4BD3" w14:paraId="364BE02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8A5C3DA"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A5738F7"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5F315377"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025BE01D" w14:textId="77777777"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19B170E2"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744585C"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23FE8C21"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77528522"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3CA5D91"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75745306"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0AA1F4BC"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23684FA"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0981289"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50BCF9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12798B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71A4214"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0565C971"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2CEDB52A" w14:textId="77777777" w:rsidR="007F4BD3" w:rsidRDefault="007F4BD3" w:rsidP="00276323">
            <w:pPr>
              <w:spacing w:after="0"/>
              <w:rPr>
                <w:rFonts w:ascii="Arial" w:hAnsi="Arial"/>
                <w:sz w:val="16"/>
                <w:lang w:val="en-US" w:eastAsia="zh-CN"/>
              </w:rPr>
            </w:pPr>
          </w:p>
        </w:tc>
      </w:tr>
      <w:tr w:rsidR="007F4BD3" w14:paraId="1285048A"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17E408F9"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238FE24" w14:textId="77777777"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7F7A8211" w14:textId="77777777"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19DCC1F6" w14:textId="77777777"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509B08A"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1FC6847D"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DD56789"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EF1A81F"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7CB6D54"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122DEE9C"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72787E7"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295695C"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8F7A9FE"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20413843"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11824A8"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1642EAFE" w14:textId="77777777"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203DE154"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00FA0456" w14:textId="77777777" w:rsidR="007F4BD3" w:rsidRDefault="007F4BD3" w:rsidP="00276323">
            <w:pPr>
              <w:spacing w:after="0"/>
              <w:rPr>
                <w:rFonts w:ascii="Arial" w:hAnsi="Arial"/>
                <w:sz w:val="16"/>
                <w:lang w:val="en-US" w:eastAsia="zh-CN"/>
              </w:rPr>
            </w:pPr>
          </w:p>
        </w:tc>
      </w:tr>
      <w:tr w:rsidR="007F4BD3" w14:paraId="05AFD5B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140BE130"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6CABADE"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A6F949D"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5A52D31" w14:textId="77777777"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1CC388B2"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145FCA9E"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9ECBA7C"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9BAEB88"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2EA9AFF"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1D48F345"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2A94E40"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42B98DD"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793FED3"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3A3A265"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5799C9F1"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1E506CE"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0A42E807"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43CC0A31" w14:textId="77777777" w:rsidR="007F4BD3" w:rsidRDefault="007F4BD3" w:rsidP="00276323">
            <w:pPr>
              <w:spacing w:after="0"/>
              <w:rPr>
                <w:rFonts w:ascii="Arial" w:hAnsi="Arial"/>
                <w:sz w:val="16"/>
                <w:lang w:val="en-US" w:eastAsia="zh-CN"/>
              </w:rPr>
            </w:pPr>
          </w:p>
        </w:tc>
      </w:tr>
      <w:tr w:rsidR="007F4BD3" w14:paraId="78C958C6"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5A788A1"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7316194"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C79437B"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31EA1EB" w14:textId="77777777"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2936A537"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06CF796"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F630FB4"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65E60E7"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DB86911"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6A3816D"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9A8FAA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2A5B503"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A1DF8BA"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ADBB9BC"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2A7123AF"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172C7DD"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3B6A5A94"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7A21ABD1" w14:textId="77777777" w:rsidR="007F4BD3" w:rsidRDefault="007F4BD3" w:rsidP="00276323">
            <w:pPr>
              <w:spacing w:after="0"/>
              <w:rPr>
                <w:rFonts w:ascii="Arial" w:hAnsi="Arial"/>
                <w:sz w:val="16"/>
                <w:lang w:val="en-US" w:eastAsia="zh-CN"/>
              </w:rPr>
            </w:pPr>
          </w:p>
        </w:tc>
      </w:tr>
    </w:tbl>
    <w:p w14:paraId="5F5F9AD7" w14:textId="77777777" w:rsidR="007F4BD3" w:rsidRDefault="007F4BD3" w:rsidP="007F4BD3">
      <w:pPr>
        <w:rPr>
          <w:sz w:val="18"/>
          <w:lang w:val="zh-CN" w:eastAsia="zh-CN"/>
        </w:rPr>
      </w:pPr>
    </w:p>
    <w:p w14:paraId="71C40E22" w14:textId="77777777" w:rsidR="007F4BD3" w:rsidRDefault="007F4BD3" w:rsidP="007F4BD3">
      <w:pPr>
        <w:pStyle w:val="Heading3"/>
        <w:numPr>
          <w:ilvl w:val="2"/>
          <w:numId w:val="0"/>
        </w:numPr>
        <w:rPr>
          <w:rFonts w:cs="Arial"/>
          <w:lang w:val="en-US" w:eastAsia="zh-CN"/>
        </w:rPr>
      </w:pPr>
      <w:bookmarkStart w:id="62" w:name="_Toc97801307"/>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2"/>
    </w:p>
    <w:p w14:paraId="095F1B00" w14:textId="77777777"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585C919C" w14:textId="77777777" w:rsidTr="00276323">
        <w:trPr>
          <w:trHeight w:val="383"/>
          <w:jc w:val="center"/>
        </w:trPr>
        <w:tc>
          <w:tcPr>
            <w:tcW w:w="1640" w:type="dxa"/>
          </w:tcPr>
          <w:p w14:paraId="209B912A" w14:textId="77777777"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0B1CBAA6"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14:paraId="6831233B"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0217FBA"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602DCE9F"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14:paraId="76F91EE8" w14:textId="77777777" w:rsidTr="00276323">
        <w:trPr>
          <w:trHeight w:val="192"/>
          <w:jc w:val="center"/>
        </w:trPr>
        <w:tc>
          <w:tcPr>
            <w:tcW w:w="1640" w:type="dxa"/>
            <w:vMerge w:val="restart"/>
            <w:vAlign w:val="center"/>
          </w:tcPr>
          <w:p w14:paraId="724B046E" w14:textId="77777777"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14:paraId="42F5EC58" w14:textId="77777777" w:rsidR="007F4BD3" w:rsidRDefault="007F4BD3" w:rsidP="00276323">
            <w:pPr>
              <w:pStyle w:val="TAL"/>
              <w:keepNext w:val="0"/>
              <w:widowControl w:val="0"/>
              <w:jc w:val="both"/>
              <w:rPr>
                <w:iCs/>
              </w:rPr>
            </w:pPr>
            <w:r>
              <w:rPr>
                <w:rFonts w:cs="Arial"/>
                <w:iCs/>
              </w:rPr>
              <w:t>Case a</w:t>
            </w:r>
          </w:p>
        </w:tc>
        <w:tc>
          <w:tcPr>
            <w:tcW w:w="2002" w:type="dxa"/>
            <w:shd w:val="clear" w:color="auto" w:fill="auto"/>
          </w:tcPr>
          <w:p w14:paraId="6F78B386"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048C076E"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0B05C23C" w14:textId="77777777" w:rsidR="007F4BD3" w:rsidRDefault="007F4BD3" w:rsidP="00276323">
            <w:pPr>
              <w:pStyle w:val="TAL"/>
              <w:keepNext w:val="0"/>
              <w:widowControl w:val="0"/>
              <w:jc w:val="both"/>
              <w:rPr>
                <w:iCs/>
              </w:rPr>
            </w:pPr>
            <w:r>
              <w:rPr>
                <w:rFonts w:cs="Arial"/>
                <w:iCs/>
              </w:rPr>
              <w:t>23dBm</w:t>
            </w:r>
          </w:p>
        </w:tc>
      </w:tr>
      <w:tr w:rsidR="007F4BD3" w14:paraId="32F01FF7" w14:textId="77777777" w:rsidTr="00276323">
        <w:trPr>
          <w:trHeight w:val="192"/>
          <w:jc w:val="center"/>
        </w:trPr>
        <w:tc>
          <w:tcPr>
            <w:tcW w:w="1640" w:type="dxa"/>
            <w:vMerge/>
          </w:tcPr>
          <w:p w14:paraId="4E23A371" w14:textId="77777777" w:rsidR="007F4BD3" w:rsidRDefault="007F4BD3" w:rsidP="00276323">
            <w:pPr>
              <w:pStyle w:val="TAL"/>
              <w:keepNext w:val="0"/>
              <w:widowControl w:val="0"/>
              <w:jc w:val="both"/>
              <w:rPr>
                <w:iCs/>
                <w:szCs w:val="18"/>
                <w:lang w:val="en-US" w:eastAsia="zh-CN"/>
              </w:rPr>
            </w:pPr>
          </w:p>
        </w:tc>
        <w:tc>
          <w:tcPr>
            <w:tcW w:w="2118" w:type="dxa"/>
            <w:shd w:val="clear" w:color="auto" w:fill="auto"/>
          </w:tcPr>
          <w:p w14:paraId="4841F4F3" w14:textId="77777777" w:rsidR="007F4BD3" w:rsidRDefault="007F4BD3" w:rsidP="00276323">
            <w:pPr>
              <w:pStyle w:val="TAL"/>
              <w:keepNext w:val="0"/>
              <w:widowControl w:val="0"/>
              <w:jc w:val="both"/>
              <w:rPr>
                <w:iCs/>
              </w:rPr>
            </w:pPr>
            <w:r>
              <w:rPr>
                <w:rFonts w:cs="Arial"/>
                <w:iCs/>
              </w:rPr>
              <w:t>Case b</w:t>
            </w:r>
          </w:p>
        </w:tc>
        <w:tc>
          <w:tcPr>
            <w:tcW w:w="2002" w:type="dxa"/>
            <w:shd w:val="clear" w:color="auto" w:fill="auto"/>
          </w:tcPr>
          <w:p w14:paraId="255EF262"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468566DA"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06C79D74" w14:textId="77777777" w:rsidR="007F4BD3" w:rsidRDefault="007F4BD3" w:rsidP="00276323">
            <w:pPr>
              <w:pStyle w:val="TAL"/>
              <w:keepNext w:val="0"/>
              <w:widowControl w:val="0"/>
              <w:jc w:val="both"/>
              <w:rPr>
                <w:iCs/>
              </w:rPr>
            </w:pPr>
            <w:r>
              <w:rPr>
                <w:rFonts w:cs="Arial"/>
                <w:iCs/>
              </w:rPr>
              <w:t>26dBm</w:t>
            </w:r>
          </w:p>
        </w:tc>
      </w:tr>
    </w:tbl>
    <w:p w14:paraId="410722BE"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49CCAEF6" w14:textId="77777777" w:rsidR="007F4BD3" w:rsidRDefault="007F4BD3" w:rsidP="007F4BD3">
      <w:pPr>
        <w:pStyle w:val="Heading3"/>
        <w:numPr>
          <w:ilvl w:val="2"/>
          <w:numId w:val="0"/>
        </w:numPr>
        <w:rPr>
          <w:lang w:eastAsia="zh-CN"/>
        </w:rPr>
      </w:pPr>
      <w:bookmarkStart w:id="63" w:name="_Toc97801308"/>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3"/>
    </w:p>
    <w:p w14:paraId="4C60E856" w14:textId="77777777" w:rsidR="007F4BD3" w:rsidRDefault="007F4BD3" w:rsidP="007F4BD3">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n28A-n41A</w:t>
      </w:r>
    </w:p>
    <w:p w14:paraId="3CBE0455" w14:textId="77777777" w:rsidR="007F4BD3" w:rsidRDefault="007F4BD3" w:rsidP="007F4BD3">
      <w:pPr>
        <w:pStyle w:val="Heading4"/>
        <w:numPr>
          <w:ilvl w:val="3"/>
          <w:numId w:val="0"/>
        </w:numPr>
        <w:rPr>
          <w:lang w:val="en-US" w:eastAsia="zh-CN"/>
        </w:rPr>
      </w:pPr>
      <w:bookmarkStart w:id="64" w:name="_Toc97801309"/>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4"/>
    </w:p>
    <w:p w14:paraId="60B90998" w14:textId="77777777" w:rsidR="007F4BD3" w:rsidRDefault="00881E1F" w:rsidP="007F4BD3">
      <w:pPr>
        <w:rPr>
          <w:rFonts w:eastAsia="SimSun" w:cs="Arial"/>
          <w:iCs/>
          <w:sz w:val="18"/>
          <w:szCs w:val="18"/>
          <w:lang w:val="en-US"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35B1E875" w14:textId="77777777" w:rsidR="007F4BD3" w:rsidRDefault="007F4BD3" w:rsidP="007F4BD3">
      <w:pPr>
        <w:pStyle w:val="Heading4"/>
        <w:numPr>
          <w:ilvl w:val="3"/>
          <w:numId w:val="0"/>
        </w:numPr>
        <w:rPr>
          <w:lang w:eastAsia="zh-CN"/>
        </w:rPr>
      </w:pPr>
      <w:bookmarkStart w:id="65" w:name="_Toc97801310"/>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5"/>
    </w:p>
    <w:p w14:paraId="052F9AFD" w14:textId="77777777" w:rsidR="007F4BD3" w:rsidRDefault="00881E1F" w:rsidP="007F4BD3">
      <w:pPr>
        <w:rPr>
          <w:lang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0E597E28" w14:textId="77777777" w:rsidR="007F4BD3" w:rsidRDefault="007F4BD3" w:rsidP="007F4BD3">
      <w:pPr>
        <w:pStyle w:val="Heading3"/>
        <w:numPr>
          <w:ilvl w:val="2"/>
          <w:numId w:val="0"/>
        </w:numPr>
        <w:rPr>
          <w:sz w:val="24"/>
        </w:rPr>
      </w:pPr>
      <w:bookmarkStart w:id="66" w:name="_Toc97801311"/>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6"/>
    </w:p>
    <w:p w14:paraId="1A497862" w14:textId="77777777" w:rsidR="007F4BD3" w:rsidRDefault="007F4BD3" w:rsidP="007F4BD3">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n28A-n41A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CA_n28A-n41A</w:t>
      </w:r>
      <w:r>
        <w:rPr>
          <w:rFonts w:ascii="Times New Roman" w:eastAsia="SimSun" w:hAnsi="Times New Roman"/>
          <w:b w:val="0"/>
          <w:bCs/>
          <w:sz w:val="20"/>
          <w:lang w:val="en-US" w:eastAsia="zh-CN"/>
        </w:rPr>
        <w:t>.</w:t>
      </w:r>
    </w:p>
    <w:p w14:paraId="0F9C15C1" w14:textId="77777777" w:rsidR="00352549" w:rsidRDefault="00352549" w:rsidP="00352549">
      <w:pPr>
        <w:pStyle w:val="Heading2"/>
        <w:numPr>
          <w:ilvl w:val="1"/>
          <w:numId w:val="0"/>
        </w:numPr>
        <w:rPr>
          <w:lang w:val="en-US" w:eastAsia="zh-CN"/>
        </w:rPr>
      </w:pPr>
      <w:bookmarkStart w:id="67" w:name="_Toc97801312"/>
      <w:r>
        <w:rPr>
          <w:rFonts w:hint="eastAsia"/>
          <w:lang w:eastAsia="zh-CN"/>
        </w:rPr>
        <w:lastRenderedPageBreak/>
        <w:t>5</w:t>
      </w:r>
      <w:r>
        <w:t>.</w:t>
      </w:r>
      <w:r w:rsidR="006A43B6">
        <w:rPr>
          <w:rFonts w:hint="eastAsia"/>
          <w:lang w:eastAsia="zh-CN"/>
        </w:rPr>
        <w:t>3</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7"/>
    </w:p>
    <w:p w14:paraId="71FB51E5" w14:textId="77777777" w:rsidR="00352549" w:rsidRDefault="00352549" w:rsidP="00352549">
      <w:pPr>
        <w:pStyle w:val="Heading3"/>
        <w:numPr>
          <w:ilvl w:val="2"/>
          <w:numId w:val="0"/>
        </w:numPr>
        <w:rPr>
          <w:rFonts w:cs="Arial"/>
          <w:lang w:eastAsia="zh-CN"/>
        </w:rPr>
      </w:pPr>
      <w:bookmarkStart w:id="68" w:name="_Toc97801313"/>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8"/>
    </w:p>
    <w:p w14:paraId="5181B4A7"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352549" w14:paraId="0372DFB6"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77FC4B3F"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24DFB543"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5398B1B"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7B9A5463" w14:textId="77777777" w:rsidR="00352549" w:rsidRDefault="00352549" w:rsidP="00276323">
            <w:pPr>
              <w:pStyle w:val="TAH"/>
              <w:keepNext w:val="0"/>
              <w:rPr>
                <w:sz w:val="16"/>
              </w:rPr>
            </w:pPr>
            <w:r>
              <w:rPr>
                <w:sz w:val="16"/>
              </w:rPr>
              <w:t>SCS</w:t>
            </w:r>
          </w:p>
          <w:p w14:paraId="6AA4420A"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3A865F03"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FF7C6B6" w14:textId="77777777" w:rsidR="00352549" w:rsidRDefault="00352549" w:rsidP="00276323">
            <w:pPr>
              <w:pStyle w:val="TAH"/>
              <w:keepNext w:val="0"/>
              <w:rPr>
                <w:sz w:val="16"/>
              </w:rPr>
            </w:pPr>
            <w:r>
              <w:rPr>
                <w:sz w:val="16"/>
              </w:rPr>
              <w:t>10</w:t>
            </w:r>
          </w:p>
          <w:p w14:paraId="6F8F1F0A"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0A6A430" w14:textId="77777777" w:rsidR="00352549" w:rsidRDefault="00352549" w:rsidP="00276323">
            <w:pPr>
              <w:pStyle w:val="TAH"/>
              <w:keepNext w:val="0"/>
              <w:rPr>
                <w:sz w:val="16"/>
              </w:rPr>
            </w:pPr>
            <w:r>
              <w:rPr>
                <w:sz w:val="16"/>
              </w:rPr>
              <w:t>15</w:t>
            </w:r>
          </w:p>
          <w:p w14:paraId="73F5B275"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3CC175C" w14:textId="77777777" w:rsidR="00352549" w:rsidRDefault="00352549" w:rsidP="00276323">
            <w:pPr>
              <w:pStyle w:val="TAH"/>
              <w:keepNext w:val="0"/>
              <w:rPr>
                <w:sz w:val="16"/>
              </w:rPr>
            </w:pPr>
            <w:r>
              <w:rPr>
                <w:sz w:val="16"/>
              </w:rPr>
              <w:t>20</w:t>
            </w:r>
          </w:p>
          <w:p w14:paraId="37A8EAC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643C3A2"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50B51AE8"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4ED61630" w14:textId="77777777" w:rsidR="00352549" w:rsidRDefault="00352549" w:rsidP="00276323">
            <w:pPr>
              <w:pStyle w:val="TAH"/>
              <w:keepNext w:val="0"/>
              <w:rPr>
                <w:sz w:val="16"/>
              </w:rPr>
            </w:pPr>
            <w:r>
              <w:rPr>
                <w:sz w:val="16"/>
              </w:rPr>
              <w:t>40</w:t>
            </w:r>
          </w:p>
          <w:p w14:paraId="061E1C76"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C36995B" w14:textId="77777777" w:rsidR="00352549" w:rsidRDefault="00352549" w:rsidP="00276323">
            <w:pPr>
              <w:pStyle w:val="TAH"/>
              <w:keepNext w:val="0"/>
              <w:rPr>
                <w:sz w:val="16"/>
              </w:rPr>
            </w:pPr>
            <w:r>
              <w:rPr>
                <w:sz w:val="16"/>
              </w:rPr>
              <w:t>50</w:t>
            </w:r>
          </w:p>
          <w:p w14:paraId="65A624A1"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D815E5" w14:textId="77777777" w:rsidR="00352549" w:rsidRDefault="00352549" w:rsidP="00276323">
            <w:pPr>
              <w:pStyle w:val="TAH"/>
              <w:keepNext w:val="0"/>
              <w:rPr>
                <w:sz w:val="16"/>
              </w:rPr>
            </w:pPr>
            <w:r>
              <w:rPr>
                <w:sz w:val="16"/>
              </w:rPr>
              <w:t>60</w:t>
            </w:r>
          </w:p>
          <w:p w14:paraId="49CCD12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17F97C8"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26EEC7B9"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70C58C" w14:textId="77777777" w:rsidR="00352549" w:rsidRDefault="00352549" w:rsidP="00276323">
            <w:pPr>
              <w:pStyle w:val="TAH"/>
              <w:keepNext w:val="0"/>
              <w:rPr>
                <w:sz w:val="16"/>
              </w:rPr>
            </w:pPr>
            <w:r>
              <w:rPr>
                <w:sz w:val="16"/>
              </w:rPr>
              <w:t>80</w:t>
            </w:r>
          </w:p>
          <w:p w14:paraId="4E574E52"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06647E0D"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58447F87"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56DD50D5" w14:textId="77777777" w:rsidR="00352549" w:rsidRDefault="00352549" w:rsidP="00276323">
            <w:pPr>
              <w:pStyle w:val="TAH"/>
              <w:keepNext w:val="0"/>
              <w:rPr>
                <w:sz w:val="16"/>
              </w:rPr>
            </w:pPr>
            <w:r>
              <w:rPr>
                <w:sz w:val="16"/>
              </w:rPr>
              <w:t>Bandwidth combination set</w:t>
            </w:r>
          </w:p>
        </w:tc>
      </w:tr>
      <w:tr w:rsidR="00352549" w14:paraId="0C006D24"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68FD04E8"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4DB23689"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48E30215" w14:textId="77777777" w:rsidR="00352549" w:rsidRDefault="00352549"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47D3B113" w14:textId="77777777"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1F3D10C1"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04B87058"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2BA843C"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86FC857"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3658394"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587593AA"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1AEC4DD"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8C31F8A"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09DAF0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C50545F"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0C1762A"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18DEDED6"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9176659"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51BE48EC" w14:textId="77777777" w:rsidR="00352549" w:rsidRDefault="00352549" w:rsidP="00276323">
            <w:pPr>
              <w:pStyle w:val="TAC"/>
              <w:rPr>
                <w:sz w:val="16"/>
                <w:lang w:val="en-US" w:eastAsia="zh-CN"/>
              </w:rPr>
            </w:pPr>
            <w:r>
              <w:rPr>
                <w:rFonts w:hint="eastAsia"/>
                <w:sz w:val="16"/>
                <w:lang w:val="en-US" w:eastAsia="zh-CN"/>
              </w:rPr>
              <w:t>0</w:t>
            </w:r>
          </w:p>
        </w:tc>
      </w:tr>
      <w:tr w:rsidR="00352549" w14:paraId="22E77031"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767A4AC"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E24FC81"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5BF7A62C"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46AEC07F" w14:textId="77777777"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391BB229"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768EA98E"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A0BA48B"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0BB4615C"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207B960"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1D5F5F22"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6ED16B39"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30B5BAC"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5C8B9F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50930289"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2D5186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41566E8"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4199D10"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55AB2CED" w14:textId="77777777" w:rsidR="00352549" w:rsidRDefault="00352549" w:rsidP="00276323">
            <w:pPr>
              <w:spacing w:after="0"/>
              <w:rPr>
                <w:rFonts w:ascii="Arial" w:hAnsi="Arial"/>
                <w:sz w:val="16"/>
                <w:lang w:val="en-US" w:eastAsia="zh-CN"/>
              </w:rPr>
            </w:pPr>
          </w:p>
        </w:tc>
      </w:tr>
      <w:tr w:rsidR="00352549" w14:paraId="2B2689AA"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23C7D774"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4A133D7"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774E8982"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1AFE283B" w14:textId="77777777"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235A1768"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5240BE8E"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18DB3C42"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2DA36E51"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71CBF80F"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8F84119"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26E63A6B"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95BE8A5"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5F8F09D"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A337560"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32AC28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7A74DEDF"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7097158F"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6F22F539" w14:textId="77777777" w:rsidR="00352549" w:rsidRDefault="00352549" w:rsidP="00276323">
            <w:pPr>
              <w:spacing w:after="0"/>
              <w:rPr>
                <w:rFonts w:ascii="Arial" w:hAnsi="Arial"/>
                <w:sz w:val="16"/>
                <w:lang w:val="en-US" w:eastAsia="zh-CN"/>
              </w:rPr>
            </w:pPr>
          </w:p>
        </w:tc>
      </w:tr>
      <w:tr w:rsidR="00352549" w14:paraId="1F59A0E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07BFF46"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FFCE2F8"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139C02F6" w14:textId="77777777"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14:paraId="632A658E"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6C86D40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0B813E8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78489230"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131D30C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61E50726"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2A503A3C"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62D6EC2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A2F9F7D"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0066523"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5062CAAD"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79063C51"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7F44D7B9"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0F14CE6B"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2C3F9C3D" w14:textId="77777777" w:rsidR="00352549" w:rsidRDefault="00352549" w:rsidP="00276323">
            <w:pPr>
              <w:spacing w:after="0"/>
              <w:rPr>
                <w:rFonts w:ascii="Arial" w:hAnsi="Arial"/>
                <w:sz w:val="16"/>
                <w:lang w:val="en-US" w:eastAsia="zh-CN"/>
              </w:rPr>
            </w:pPr>
          </w:p>
        </w:tc>
      </w:tr>
      <w:tr w:rsidR="00352549" w14:paraId="165F7413"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C7FC352"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C74FA1A"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0EABA512"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9E84D0C"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0FE0B75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AE5CF8F"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1D5863B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62F610E3"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14F2B127"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D82F318"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63B4B5F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6B57AD5"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B35F66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03A89A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0BFF3B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EF636E2"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06A45E30"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6ABE01FF" w14:textId="77777777" w:rsidR="00352549" w:rsidRDefault="00352549" w:rsidP="00276323">
            <w:pPr>
              <w:spacing w:after="0"/>
              <w:rPr>
                <w:rFonts w:ascii="Arial" w:hAnsi="Arial"/>
                <w:sz w:val="16"/>
                <w:lang w:val="en-US" w:eastAsia="zh-CN"/>
              </w:rPr>
            </w:pPr>
          </w:p>
        </w:tc>
      </w:tr>
      <w:tr w:rsidR="00352549" w14:paraId="0CD9187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6F4A79C"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2CEFA0A"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695B40D3"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CD2CDC5"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6E2CE6B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B9BE6E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6F5FF77"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1656400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05E28D62"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5F56975B"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17F9651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5A7CD7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1822B3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9C0C6C8"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1396AC6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6613C79"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2B5998E4"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274B3FBE" w14:textId="77777777" w:rsidR="00352549" w:rsidRDefault="00352549" w:rsidP="00276323">
            <w:pPr>
              <w:spacing w:after="0"/>
              <w:rPr>
                <w:rFonts w:ascii="Arial" w:hAnsi="Arial"/>
                <w:sz w:val="16"/>
                <w:lang w:val="en-US" w:eastAsia="zh-CN"/>
              </w:rPr>
            </w:pPr>
          </w:p>
        </w:tc>
      </w:tr>
    </w:tbl>
    <w:p w14:paraId="7F8D63A6" w14:textId="77777777" w:rsidR="00352549" w:rsidRDefault="00352549" w:rsidP="00352549">
      <w:pPr>
        <w:rPr>
          <w:sz w:val="18"/>
          <w:lang w:val="zh-CN" w:eastAsia="zh-CN"/>
        </w:rPr>
      </w:pPr>
    </w:p>
    <w:p w14:paraId="6E34DB40" w14:textId="77777777" w:rsidR="00352549" w:rsidRDefault="00352549" w:rsidP="00352549">
      <w:pPr>
        <w:pStyle w:val="Heading3"/>
        <w:numPr>
          <w:ilvl w:val="2"/>
          <w:numId w:val="0"/>
        </w:numPr>
        <w:rPr>
          <w:rFonts w:cs="Arial"/>
          <w:lang w:val="en-US" w:eastAsia="zh-CN"/>
        </w:rPr>
      </w:pPr>
      <w:bookmarkStart w:id="69" w:name="_Toc97801314"/>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9"/>
    </w:p>
    <w:p w14:paraId="7CCC2181"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38F57987" w14:textId="77777777" w:rsidTr="00276323">
        <w:trPr>
          <w:trHeight w:val="383"/>
          <w:jc w:val="center"/>
        </w:trPr>
        <w:tc>
          <w:tcPr>
            <w:tcW w:w="1640" w:type="dxa"/>
          </w:tcPr>
          <w:p w14:paraId="3E2E4A6C"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10E9F51E"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14:paraId="7A6D383E"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B139324"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4900A637"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14:paraId="4EF00273" w14:textId="77777777" w:rsidTr="00276323">
        <w:trPr>
          <w:trHeight w:val="192"/>
          <w:jc w:val="center"/>
        </w:trPr>
        <w:tc>
          <w:tcPr>
            <w:tcW w:w="1640" w:type="dxa"/>
            <w:vMerge w:val="restart"/>
            <w:vAlign w:val="center"/>
          </w:tcPr>
          <w:p w14:paraId="3C43F8F3" w14:textId="77777777"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14:paraId="16B25201"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5200AE07"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7F212F2F"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371C2CD0" w14:textId="77777777" w:rsidR="00352549" w:rsidRDefault="00352549" w:rsidP="00276323">
            <w:pPr>
              <w:pStyle w:val="TAL"/>
              <w:keepNext w:val="0"/>
              <w:widowControl w:val="0"/>
              <w:jc w:val="both"/>
              <w:rPr>
                <w:iCs/>
              </w:rPr>
            </w:pPr>
            <w:r>
              <w:rPr>
                <w:rFonts w:cs="Arial"/>
                <w:iCs/>
              </w:rPr>
              <w:t>23dBm</w:t>
            </w:r>
          </w:p>
        </w:tc>
      </w:tr>
      <w:tr w:rsidR="00352549" w14:paraId="6C0C5D77" w14:textId="77777777" w:rsidTr="00276323">
        <w:trPr>
          <w:trHeight w:val="192"/>
          <w:jc w:val="center"/>
        </w:trPr>
        <w:tc>
          <w:tcPr>
            <w:tcW w:w="1640" w:type="dxa"/>
            <w:vMerge/>
          </w:tcPr>
          <w:p w14:paraId="689ADC47"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18017C38"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0C071D74"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0801ABF5"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32E8E0D" w14:textId="77777777" w:rsidR="00352549" w:rsidRDefault="00352549" w:rsidP="00276323">
            <w:pPr>
              <w:pStyle w:val="TAL"/>
              <w:keepNext w:val="0"/>
              <w:widowControl w:val="0"/>
              <w:jc w:val="both"/>
              <w:rPr>
                <w:iCs/>
              </w:rPr>
            </w:pPr>
            <w:r>
              <w:rPr>
                <w:rFonts w:cs="Arial"/>
                <w:iCs/>
              </w:rPr>
              <w:t>26dBm</w:t>
            </w:r>
          </w:p>
        </w:tc>
      </w:tr>
    </w:tbl>
    <w:p w14:paraId="316A88C8" w14:textId="77777777" w:rsidR="00352549" w:rsidRDefault="00352549" w:rsidP="00352549">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5F0E1F85" w14:textId="77777777" w:rsidR="00352549" w:rsidRDefault="00352549" w:rsidP="00352549">
      <w:pPr>
        <w:pStyle w:val="Heading3"/>
        <w:numPr>
          <w:ilvl w:val="2"/>
          <w:numId w:val="0"/>
        </w:numPr>
        <w:rPr>
          <w:lang w:eastAsia="zh-CN"/>
        </w:rPr>
      </w:pPr>
      <w:bookmarkStart w:id="70" w:name="_Toc97801315"/>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0"/>
    </w:p>
    <w:p w14:paraId="3BDC1A5E"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n28A-n79A</w:t>
      </w:r>
    </w:p>
    <w:p w14:paraId="05EC54F4" w14:textId="77777777" w:rsidR="00352549" w:rsidRDefault="00352549" w:rsidP="00352549">
      <w:pPr>
        <w:pStyle w:val="Heading4"/>
        <w:numPr>
          <w:ilvl w:val="3"/>
          <w:numId w:val="0"/>
        </w:numPr>
        <w:rPr>
          <w:lang w:val="en-US" w:eastAsia="zh-CN"/>
        </w:rPr>
      </w:pPr>
      <w:bookmarkStart w:id="71" w:name="_Toc97801316"/>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1"/>
    </w:p>
    <w:p w14:paraId="5683CF15"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19AC4C8C" w14:textId="77777777" w:rsidR="00352549" w:rsidRDefault="00352549" w:rsidP="00352549">
      <w:pPr>
        <w:pStyle w:val="Heading4"/>
        <w:numPr>
          <w:ilvl w:val="3"/>
          <w:numId w:val="0"/>
        </w:numPr>
        <w:rPr>
          <w:lang w:eastAsia="zh-CN"/>
        </w:rPr>
      </w:pPr>
      <w:bookmarkStart w:id="72" w:name="_Toc97801317"/>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2"/>
    </w:p>
    <w:p w14:paraId="02014A44" w14:textId="77777777" w:rsidR="00352549" w:rsidRDefault="00EC1EB2" w:rsidP="00352549">
      <w:pPr>
        <w:rPr>
          <w:lang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068AB70C" w14:textId="77777777" w:rsidR="00352549" w:rsidRDefault="00352549" w:rsidP="00352549">
      <w:pPr>
        <w:pStyle w:val="Heading3"/>
        <w:numPr>
          <w:ilvl w:val="2"/>
          <w:numId w:val="0"/>
        </w:numPr>
        <w:rPr>
          <w:sz w:val="24"/>
        </w:rPr>
      </w:pPr>
      <w:bookmarkStart w:id="73" w:name="_Toc97801318"/>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3"/>
    </w:p>
    <w:p w14:paraId="129CFE83" w14:textId="77777777" w:rsidR="00352549" w:rsidRPr="00352549" w:rsidRDefault="00352549" w:rsidP="00352549">
      <w:pPr>
        <w:pStyle w:val="Header"/>
        <w:spacing w:before="120" w:after="120"/>
        <w:jc w:val="both"/>
        <w:rPr>
          <w:rFonts w:ascii="Times New Roman" w:eastAsia="SimSun" w:hAnsi="Times New Roman"/>
          <w:b w:val="0"/>
          <w:bCs/>
          <w:szCs w:val="18"/>
          <w:lang w:val="en-US" w:eastAsia="zh-CN"/>
        </w:rPr>
      </w:pPr>
      <w:r w:rsidRPr="00352549">
        <w:rPr>
          <w:rFonts w:ascii="Times New Roman" w:eastAsia="SimSun"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SimSun" w:hAnsi="Times New Roman"/>
          <w:b w:val="0"/>
          <w:bCs/>
          <w:szCs w:val="18"/>
          <w:lang w:val="en-US" w:eastAsia="zh-CN"/>
        </w:rPr>
        <w:t>, same PC3 CA_n28A-n79A requirements are applied for PC2 CA_n28A-n79A.</w:t>
      </w:r>
    </w:p>
    <w:p w14:paraId="2BDCA612" w14:textId="77777777" w:rsidR="00352549" w:rsidRDefault="00352549" w:rsidP="00352549">
      <w:pPr>
        <w:pStyle w:val="Heading2"/>
        <w:numPr>
          <w:ilvl w:val="1"/>
          <w:numId w:val="0"/>
        </w:numPr>
        <w:rPr>
          <w:lang w:val="en-US" w:eastAsia="zh-CN"/>
        </w:rPr>
      </w:pPr>
      <w:bookmarkStart w:id="74" w:name="_Toc97801319"/>
      <w:r>
        <w:rPr>
          <w:rFonts w:hint="eastAsia"/>
          <w:lang w:eastAsia="zh-CN"/>
        </w:rPr>
        <w:t>5</w:t>
      </w:r>
      <w:r>
        <w:t>.</w:t>
      </w:r>
      <w:r w:rsidR="006A43B6">
        <w:rPr>
          <w:rFonts w:hint="eastAsia"/>
          <w:lang w:eastAsia="zh-CN"/>
        </w:rPr>
        <w:t>4</w:t>
      </w:r>
      <w:r>
        <w:tab/>
      </w:r>
      <w:r>
        <w:rPr>
          <w:rFonts w:eastAsia="SimSun"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4"/>
    </w:p>
    <w:p w14:paraId="4ADBDDDD" w14:textId="77777777" w:rsidR="00352549" w:rsidRDefault="00352549" w:rsidP="00352549">
      <w:pPr>
        <w:pStyle w:val="Heading3"/>
        <w:numPr>
          <w:ilvl w:val="2"/>
          <w:numId w:val="0"/>
        </w:numPr>
        <w:rPr>
          <w:rFonts w:cs="Arial"/>
          <w:lang w:eastAsia="zh-CN"/>
        </w:rPr>
      </w:pPr>
      <w:bookmarkStart w:id="75" w:name="_Toc97801320"/>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5"/>
    </w:p>
    <w:p w14:paraId="6FDB36E5"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352549" w14:paraId="21C6C8D8"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47D5DBFD"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726548DB"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2A8F27E"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166BAC36" w14:textId="77777777" w:rsidR="00352549" w:rsidRDefault="00352549" w:rsidP="00276323">
            <w:pPr>
              <w:pStyle w:val="TAH"/>
              <w:keepNext w:val="0"/>
              <w:rPr>
                <w:sz w:val="16"/>
              </w:rPr>
            </w:pPr>
            <w:r>
              <w:rPr>
                <w:sz w:val="16"/>
              </w:rPr>
              <w:t>SCS</w:t>
            </w:r>
          </w:p>
          <w:p w14:paraId="3BBA3E54"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72F5E485"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E4CB182" w14:textId="77777777" w:rsidR="00352549" w:rsidRDefault="00352549" w:rsidP="00276323">
            <w:pPr>
              <w:pStyle w:val="TAH"/>
              <w:keepNext w:val="0"/>
              <w:rPr>
                <w:sz w:val="16"/>
              </w:rPr>
            </w:pPr>
            <w:r>
              <w:rPr>
                <w:sz w:val="16"/>
              </w:rPr>
              <w:t>10</w:t>
            </w:r>
          </w:p>
          <w:p w14:paraId="3F42B758"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D80931E" w14:textId="77777777" w:rsidR="00352549" w:rsidRDefault="00352549" w:rsidP="00276323">
            <w:pPr>
              <w:pStyle w:val="TAH"/>
              <w:keepNext w:val="0"/>
              <w:rPr>
                <w:sz w:val="16"/>
              </w:rPr>
            </w:pPr>
            <w:r>
              <w:rPr>
                <w:sz w:val="16"/>
              </w:rPr>
              <w:t>15</w:t>
            </w:r>
          </w:p>
          <w:p w14:paraId="4898D22B"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9C3A798" w14:textId="77777777" w:rsidR="00352549" w:rsidRDefault="00352549" w:rsidP="00276323">
            <w:pPr>
              <w:pStyle w:val="TAH"/>
              <w:keepNext w:val="0"/>
              <w:rPr>
                <w:sz w:val="16"/>
              </w:rPr>
            </w:pPr>
            <w:r>
              <w:rPr>
                <w:sz w:val="16"/>
              </w:rPr>
              <w:t>20</w:t>
            </w:r>
          </w:p>
          <w:p w14:paraId="5201423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5571E11"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4A2927F9"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27EF6555" w14:textId="77777777" w:rsidR="00352549" w:rsidRDefault="00352549" w:rsidP="00276323">
            <w:pPr>
              <w:pStyle w:val="TAH"/>
              <w:keepNext w:val="0"/>
              <w:rPr>
                <w:sz w:val="16"/>
              </w:rPr>
            </w:pPr>
            <w:r>
              <w:rPr>
                <w:sz w:val="16"/>
              </w:rPr>
              <w:t>40</w:t>
            </w:r>
          </w:p>
          <w:p w14:paraId="260F3A9B"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1482626" w14:textId="77777777" w:rsidR="00352549" w:rsidRDefault="00352549" w:rsidP="00276323">
            <w:pPr>
              <w:pStyle w:val="TAH"/>
              <w:keepNext w:val="0"/>
              <w:rPr>
                <w:sz w:val="16"/>
              </w:rPr>
            </w:pPr>
            <w:r>
              <w:rPr>
                <w:sz w:val="16"/>
              </w:rPr>
              <w:t>50</w:t>
            </w:r>
          </w:p>
          <w:p w14:paraId="37EC517A"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FFE8EB5" w14:textId="77777777" w:rsidR="00352549" w:rsidRDefault="00352549" w:rsidP="00276323">
            <w:pPr>
              <w:pStyle w:val="TAH"/>
              <w:keepNext w:val="0"/>
              <w:rPr>
                <w:sz w:val="16"/>
              </w:rPr>
            </w:pPr>
            <w:r>
              <w:rPr>
                <w:sz w:val="16"/>
              </w:rPr>
              <w:t>60</w:t>
            </w:r>
          </w:p>
          <w:p w14:paraId="63B5AA57"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B54BDB9"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0CFF2E3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49BA1F5" w14:textId="77777777" w:rsidR="00352549" w:rsidRDefault="00352549" w:rsidP="00276323">
            <w:pPr>
              <w:pStyle w:val="TAH"/>
              <w:keepNext w:val="0"/>
              <w:rPr>
                <w:sz w:val="16"/>
              </w:rPr>
            </w:pPr>
            <w:r>
              <w:rPr>
                <w:sz w:val="16"/>
              </w:rPr>
              <w:t>80</w:t>
            </w:r>
          </w:p>
          <w:p w14:paraId="51A10886"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9D0D253"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4B21853B"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6001026C" w14:textId="77777777" w:rsidR="00352549" w:rsidRDefault="00352549" w:rsidP="00276323">
            <w:pPr>
              <w:pStyle w:val="TAH"/>
              <w:keepNext w:val="0"/>
              <w:rPr>
                <w:sz w:val="16"/>
              </w:rPr>
            </w:pPr>
            <w:r>
              <w:rPr>
                <w:sz w:val="16"/>
              </w:rPr>
              <w:t>Bandwidth combination set</w:t>
            </w:r>
          </w:p>
        </w:tc>
      </w:tr>
      <w:tr w:rsidR="00352549" w14:paraId="378AF3B4"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6213D79D"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2E439760"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72130295"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14:paraId="5E56FD9F" w14:textId="77777777"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A4CA164"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8D850F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DA80E0C"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32F99E1"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42F3D6E"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35485FF"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CA543BA"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B242A56"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5790813"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F378AC8"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20D3F83E"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7EE73757"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0742F620"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2EE8E44C" w14:textId="77777777" w:rsidR="00352549" w:rsidRDefault="00352549" w:rsidP="00276323">
            <w:pPr>
              <w:pStyle w:val="TAC"/>
              <w:rPr>
                <w:sz w:val="16"/>
                <w:lang w:val="en-US" w:eastAsia="zh-CN"/>
              </w:rPr>
            </w:pPr>
            <w:r>
              <w:rPr>
                <w:rFonts w:hint="eastAsia"/>
                <w:sz w:val="16"/>
                <w:lang w:val="en-US" w:eastAsia="zh-CN"/>
              </w:rPr>
              <w:t>0</w:t>
            </w:r>
          </w:p>
        </w:tc>
      </w:tr>
      <w:tr w:rsidR="00352549" w14:paraId="6D5BD6B0"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8B40DCA"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E81F092"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9F70A59"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5554D518" w14:textId="77777777"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327FCE9D"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6C262F27"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FEBEE5F"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9246815"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4B9E8F6"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B2AFE75"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B70A739"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BCBEB95"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9197D9B"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1F49248"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6E9C8801"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61A82E1"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21BB699"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C38E2A6" w14:textId="77777777" w:rsidR="00352549" w:rsidRDefault="00352549" w:rsidP="00276323">
            <w:pPr>
              <w:spacing w:after="0"/>
              <w:rPr>
                <w:rFonts w:ascii="Arial" w:hAnsi="Arial"/>
                <w:sz w:val="16"/>
                <w:lang w:val="en-US" w:eastAsia="zh-CN"/>
              </w:rPr>
            </w:pPr>
          </w:p>
        </w:tc>
      </w:tr>
      <w:tr w:rsidR="00352549" w14:paraId="48FB1702"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77481CB7"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4827F36"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D56EF4B"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4B26DE52" w14:textId="77777777"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2D2BD3F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056FA551"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725CE33"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0642FB9"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E87CB0F"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A85EC38"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EC3FE28"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FFA07E5"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60D9AFC"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2FF7144"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2CA90EA1"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CA2F08E"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1F36F06"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2F70156" w14:textId="77777777" w:rsidR="00352549" w:rsidRDefault="00352549" w:rsidP="00276323">
            <w:pPr>
              <w:spacing w:after="0"/>
              <w:rPr>
                <w:rFonts w:ascii="Arial" w:hAnsi="Arial"/>
                <w:sz w:val="16"/>
                <w:lang w:val="en-US" w:eastAsia="zh-CN"/>
              </w:rPr>
            </w:pPr>
          </w:p>
        </w:tc>
      </w:tr>
      <w:tr w:rsidR="00352549" w14:paraId="259DE39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3AE8E9A"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AA192D8"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638B4DB2"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72308EB6"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4BDFCF48"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641FDE09"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595FA27"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5AA7FCF"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8F619A5"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64428291"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697D44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9B7C5AA"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A270018"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553B83C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673BCBE0"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7C093500"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08433F08"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16D5DD77" w14:textId="77777777" w:rsidR="00352549" w:rsidRDefault="00352549" w:rsidP="00276323">
            <w:pPr>
              <w:spacing w:after="0"/>
              <w:rPr>
                <w:rFonts w:ascii="Arial" w:hAnsi="Arial"/>
                <w:sz w:val="16"/>
                <w:lang w:val="en-US" w:eastAsia="zh-CN"/>
              </w:rPr>
            </w:pPr>
          </w:p>
        </w:tc>
      </w:tr>
      <w:tr w:rsidR="00352549" w14:paraId="3ED3C561"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531DF85"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558B0DB"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6859C99"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ED567A9"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2BF67C3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2A07F7D7"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EBBACE1"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0E3E8F0"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26C17AD"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17D5358C"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973EC5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F3E8D1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DB769C5"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061902B"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79E4A725"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3ED3B5D"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4F0B419D"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7DE11446" w14:textId="77777777" w:rsidR="00352549" w:rsidRDefault="00352549" w:rsidP="00276323">
            <w:pPr>
              <w:spacing w:after="0"/>
              <w:rPr>
                <w:rFonts w:ascii="Arial" w:hAnsi="Arial"/>
                <w:sz w:val="16"/>
                <w:lang w:val="en-US" w:eastAsia="zh-CN"/>
              </w:rPr>
            </w:pPr>
          </w:p>
        </w:tc>
      </w:tr>
      <w:tr w:rsidR="00352549" w14:paraId="3B545D2D"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5D47EF21"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BADBD79"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34AA7CB"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2213F29C"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724F18AB"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5F725BB2"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1349401"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91ECA20"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D3CE658"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345DAB11"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87870A3"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F85DF4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DD46EC2"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9A9BD8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7FD8AE9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6AEF33B"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70B5FB91"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1080E16A" w14:textId="77777777" w:rsidR="00352549" w:rsidRDefault="00352549" w:rsidP="00276323">
            <w:pPr>
              <w:spacing w:after="0"/>
              <w:rPr>
                <w:rFonts w:ascii="Arial" w:hAnsi="Arial"/>
                <w:sz w:val="16"/>
                <w:lang w:val="en-US" w:eastAsia="zh-CN"/>
              </w:rPr>
            </w:pPr>
          </w:p>
        </w:tc>
      </w:tr>
    </w:tbl>
    <w:p w14:paraId="2E874DA2" w14:textId="77777777" w:rsidR="00352549" w:rsidRDefault="00352549" w:rsidP="00352549">
      <w:pPr>
        <w:rPr>
          <w:sz w:val="18"/>
          <w:lang w:val="zh-CN" w:eastAsia="zh-CN"/>
        </w:rPr>
      </w:pPr>
    </w:p>
    <w:p w14:paraId="17BA01DE" w14:textId="77777777" w:rsidR="00352549" w:rsidRDefault="00352549" w:rsidP="00352549">
      <w:pPr>
        <w:pStyle w:val="Heading3"/>
        <w:numPr>
          <w:ilvl w:val="2"/>
          <w:numId w:val="0"/>
        </w:numPr>
        <w:rPr>
          <w:rFonts w:cs="Arial"/>
          <w:lang w:val="en-US" w:eastAsia="zh-CN"/>
        </w:rPr>
      </w:pPr>
      <w:bookmarkStart w:id="76" w:name="_Toc97801321"/>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6"/>
    </w:p>
    <w:p w14:paraId="55E65619"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4D6028CF" w14:textId="77777777" w:rsidTr="00276323">
        <w:trPr>
          <w:trHeight w:val="383"/>
          <w:jc w:val="center"/>
        </w:trPr>
        <w:tc>
          <w:tcPr>
            <w:tcW w:w="1640" w:type="dxa"/>
          </w:tcPr>
          <w:p w14:paraId="0081DC9F"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10F96395"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14:paraId="4A6DF7DD"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77CAA91E"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14:paraId="34C6E587"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14:paraId="51448F97" w14:textId="77777777" w:rsidTr="00276323">
        <w:trPr>
          <w:trHeight w:val="192"/>
          <w:jc w:val="center"/>
        </w:trPr>
        <w:tc>
          <w:tcPr>
            <w:tcW w:w="1640" w:type="dxa"/>
            <w:vMerge w:val="restart"/>
            <w:vAlign w:val="center"/>
          </w:tcPr>
          <w:p w14:paraId="7D0A72F3" w14:textId="77777777"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14:paraId="14E8C7BF"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41439A6A"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5987BEE8"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7B3A16C" w14:textId="77777777" w:rsidR="00352549" w:rsidRDefault="00352549" w:rsidP="00276323">
            <w:pPr>
              <w:pStyle w:val="TAL"/>
              <w:keepNext w:val="0"/>
              <w:widowControl w:val="0"/>
              <w:jc w:val="both"/>
              <w:rPr>
                <w:iCs/>
              </w:rPr>
            </w:pPr>
            <w:r>
              <w:rPr>
                <w:rFonts w:cs="Arial"/>
                <w:iCs/>
              </w:rPr>
              <w:t>23dBm</w:t>
            </w:r>
          </w:p>
        </w:tc>
      </w:tr>
      <w:tr w:rsidR="00352549" w14:paraId="23A3A376" w14:textId="77777777" w:rsidTr="00276323">
        <w:trPr>
          <w:trHeight w:val="192"/>
          <w:jc w:val="center"/>
        </w:trPr>
        <w:tc>
          <w:tcPr>
            <w:tcW w:w="1640" w:type="dxa"/>
            <w:vMerge/>
          </w:tcPr>
          <w:p w14:paraId="4E456826"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57B960E8"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7DC77BB8"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68E24112"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AE739DD" w14:textId="77777777" w:rsidR="00352549" w:rsidRDefault="00352549" w:rsidP="00276323">
            <w:pPr>
              <w:pStyle w:val="TAL"/>
              <w:keepNext w:val="0"/>
              <w:widowControl w:val="0"/>
              <w:jc w:val="both"/>
              <w:rPr>
                <w:iCs/>
              </w:rPr>
            </w:pPr>
            <w:r>
              <w:rPr>
                <w:rFonts w:cs="Arial"/>
                <w:iCs/>
              </w:rPr>
              <w:t>26dBm</w:t>
            </w:r>
          </w:p>
        </w:tc>
      </w:tr>
      <w:tr w:rsidR="00352549" w14:paraId="0FA9DC44" w14:textId="77777777" w:rsidTr="00276323">
        <w:trPr>
          <w:trHeight w:val="192"/>
          <w:jc w:val="center"/>
        </w:trPr>
        <w:tc>
          <w:tcPr>
            <w:tcW w:w="1640" w:type="dxa"/>
            <w:vMerge/>
          </w:tcPr>
          <w:p w14:paraId="57C2A6FB"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618CBF1A" w14:textId="77777777" w:rsidR="00352549" w:rsidRDefault="00352549" w:rsidP="00276323">
            <w:pPr>
              <w:pStyle w:val="TAL"/>
              <w:keepNext w:val="0"/>
              <w:widowControl w:val="0"/>
              <w:jc w:val="both"/>
              <w:rPr>
                <w:iCs/>
              </w:rPr>
            </w:pPr>
            <w:r>
              <w:rPr>
                <w:rFonts w:cs="Arial"/>
                <w:iCs/>
              </w:rPr>
              <w:t>Case c</w:t>
            </w:r>
          </w:p>
        </w:tc>
        <w:tc>
          <w:tcPr>
            <w:tcW w:w="2002" w:type="dxa"/>
            <w:shd w:val="clear" w:color="auto" w:fill="auto"/>
          </w:tcPr>
          <w:p w14:paraId="6F8C3311"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708FFF38"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5F3F04D9" w14:textId="77777777" w:rsidR="00352549" w:rsidRDefault="00352549" w:rsidP="00276323">
            <w:pPr>
              <w:pStyle w:val="TAL"/>
              <w:keepNext w:val="0"/>
              <w:widowControl w:val="0"/>
              <w:jc w:val="both"/>
              <w:rPr>
                <w:iCs/>
              </w:rPr>
            </w:pPr>
            <w:r>
              <w:rPr>
                <w:rFonts w:cs="Arial"/>
                <w:iCs/>
              </w:rPr>
              <w:t>23dBm</w:t>
            </w:r>
          </w:p>
        </w:tc>
      </w:tr>
      <w:tr w:rsidR="00352549" w14:paraId="7AC16B3E" w14:textId="77777777" w:rsidTr="00276323">
        <w:trPr>
          <w:trHeight w:val="55"/>
          <w:jc w:val="center"/>
        </w:trPr>
        <w:tc>
          <w:tcPr>
            <w:tcW w:w="1640" w:type="dxa"/>
            <w:vMerge/>
          </w:tcPr>
          <w:p w14:paraId="0273D19B"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303CE3ED" w14:textId="77777777" w:rsidR="00352549" w:rsidRDefault="00352549" w:rsidP="00276323">
            <w:pPr>
              <w:pStyle w:val="TAL"/>
              <w:keepNext w:val="0"/>
              <w:widowControl w:val="0"/>
              <w:jc w:val="both"/>
              <w:rPr>
                <w:iCs/>
              </w:rPr>
            </w:pPr>
            <w:r>
              <w:rPr>
                <w:rFonts w:cs="Arial"/>
                <w:iCs/>
              </w:rPr>
              <w:t>Case d</w:t>
            </w:r>
          </w:p>
        </w:tc>
        <w:tc>
          <w:tcPr>
            <w:tcW w:w="2002" w:type="dxa"/>
            <w:shd w:val="clear" w:color="auto" w:fill="auto"/>
          </w:tcPr>
          <w:p w14:paraId="2B00D2EB"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59A8475A"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27C63A90" w14:textId="77777777" w:rsidR="00352549" w:rsidRDefault="00352549" w:rsidP="00276323">
            <w:pPr>
              <w:pStyle w:val="TAL"/>
              <w:keepNext w:val="0"/>
              <w:widowControl w:val="0"/>
              <w:jc w:val="both"/>
              <w:rPr>
                <w:iCs/>
              </w:rPr>
            </w:pPr>
            <w:r>
              <w:rPr>
                <w:rFonts w:cs="Arial"/>
                <w:iCs/>
              </w:rPr>
              <w:t>26dBm</w:t>
            </w:r>
          </w:p>
        </w:tc>
      </w:tr>
    </w:tbl>
    <w:p w14:paraId="693C2DEB" w14:textId="77777777" w:rsidR="00352549" w:rsidRDefault="00352549" w:rsidP="00352549">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44BA8F13" w14:textId="77777777" w:rsidR="00352549" w:rsidRDefault="00352549" w:rsidP="00352549">
      <w:pPr>
        <w:pStyle w:val="Heading3"/>
        <w:numPr>
          <w:ilvl w:val="2"/>
          <w:numId w:val="0"/>
        </w:numPr>
        <w:rPr>
          <w:lang w:eastAsia="zh-CN"/>
        </w:rPr>
      </w:pPr>
      <w:bookmarkStart w:id="77" w:name="_Toc97801322"/>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7"/>
    </w:p>
    <w:p w14:paraId="440FABA9"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14:paraId="2839517B" w14:textId="77777777" w:rsidR="00352549" w:rsidRDefault="00352549" w:rsidP="00352549">
      <w:pPr>
        <w:pStyle w:val="Heading4"/>
        <w:numPr>
          <w:ilvl w:val="3"/>
          <w:numId w:val="0"/>
        </w:numPr>
        <w:rPr>
          <w:lang w:val="en-US" w:eastAsia="zh-CN"/>
        </w:rPr>
      </w:pPr>
      <w:bookmarkStart w:id="78" w:name="_Toc97801323"/>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78"/>
    </w:p>
    <w:p w14:paraId="39F7A26B"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6C1EA854" w14:textId="77777777" w:rsidR="00352549" w:rsidRDefault="00352549" w:rsidP="00352549">
      <w:pPr>
        <w:pStyle w:val="Heading4"/>
        <w:numPr>
          <w:ilvl w:val="3"/>
          <w:numId w:val="0"/>
        </w:numPr>
        <w:rPr>
          <w:lang w:eastAsia="zh-CN"/>
        </w:rPr>
      </w:pPr>
      <w:bookmarkStart w:id="79" w:name="_Toc97801324"/>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79"/>
    </w:p>
    <w:p w14:paraId="6F2C86F7"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1A4293AA" w14:textId="77777777" w:rsidR="00352549" w:rsidRDefault="00352549" w:rsidP="00352549">
      <w:pPr>
        <w:pStyle w:val="Heading4"/>
        <w:numPr>
          <w:ilvl w:val="3"/>
          <w:numId w:val="0"/>
        </w:numPr>
        <w:rPr>
          <w:lang w:eastAsia="zh-CN"/>
        </w:rPr>
      </w:pPr>
      <w:bookmarkStart w:id="80" w:name="_Toc97801325"/>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0"/>
    </w:p>
    <w:p w14:paraId="0727A3D3"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16C47892" w14:textId="77777777" w:rsidR="00352549" w:rsidRDefault="00352549" w:rsidP="00352549">
      <w:pPr>
        <w:pStyle w:val="Heading4"/>
        <w:numPr>
          <w:ilvl w:val="3"/>
          <w:numId w:val="0"/>
        </w:numPr>
        <w:rPr>
          <w:lang w:eastAsia="zh-CN"/>
        </w:rPr>
      </w:pPr>
      <w:bookmarkStart w:id="81" w:name="_Toc97801326"/>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1"/>
    </w:p>
    <w:p w14:paraId="0A52453F"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11372AF3" w14:textId="77777777" w:rsidR="00352549" w:rsidRDefault="00352549" w:rsidP="00352549">
      <w:pPr>
        <w:pStyle w:val="Heading3"/>
        <w:numPr>
          <w:ilvl w:val="2"/>
          <w:numId w:val="0"/>
        </w:numPr>
        <w:rPr>
          <w:sz w:val="24"/>
        </w:rPr>
      </w:pPr>
      <w:bookmarkStart w:id="82" w:name="_Toc97801327"/>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2"/>
    </w:p>
    <w:p w14:paraId="0C777470" w14:textId="77777777" w:rsidR="00352549" w:rsidRDefault="00352549" w:rsidP="00352549">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CA_n40A-n41A requirements are applied</w:t>
      </w:r>
      <w:r>
        <w:rPr>
          <w:rFonts w:ascii="Times New Roman" w:eastAsia="SimSun" w:hAnsi="Times New Roman" w:hint="eastAsia"/>
          <w:b w:val="0"/>
          <w:bCs/>
          <w:sz w:val="20"/>
          <w:lang w:val="en-US" w:eastAsia="zh-CN"/>
        </w:rPr>
        <w:t xml:space="preserve"> for PC2 CA_n40A-n41A</w:t>
      </w:r>
      <w:r>
        <w:rPr>
          <w:rFonts w:ascii="Times New Roman" w:eastAsia="SimSun" w:hAnsi="Times New Roman"/>
          <w:b w:val="0"/>
          <w:bCs/>
          <w:sz w:val="20"/>
          <w:lang w:val="en-US" w:eastAsia="zh-CN"/>
        </w:rPr>
        <w:t>.</w:t>
      </w:r>
    </w:p>
    <w:p w14:paraId="5DBA9D17" w14:textId="77777777" w:rsidR="00834DC0" w:rsidRDefault="00834DC0" w:rsidP="00834DC0">
      <w:pPr>
        <w:pStyle w:val="Heading2"/>
        <w:numPr>
          <w:ilvl w:val="1"/>
          <w:numId w:val="0"/>
        </w:numPr>
        <w:rPr>
          <w:lang w:val="en-US" w:eastAsia="zh-CN"/>
        </w:rPr>
      </w:pPr>
      <w:bookmarkStart w:id="83" w:name="_Toc97801328"/>
      <w:r>
        <w:rPr>
          <w:rFonts w:hint="eastAsia"/>
          <w:lang w:eastAsia="zh-CN"/>
        </w:rPr>
        <w:t>5</w:t>
      </w:r>
      <w:r>
        <w:t>.</w:t>
      </w:r>
      <w:r>
        <w:rPr>
          <w:rFonts w:hint="eastAsia"/>
          <w:lang w:eastAsia="zh-CN"/>
        </w:rPr>
        <w:t>5</w:t>
      </w:r>
      <w:r>
        <w:tab/>
      </w:r>
      <w:r>
        <w:rPr>
          <w:rFonts w:eastAsia="SimSun" w:hint="eastAsia"/>
          <w:lang w:val="en-US" w:eastAsia="zh-CN"/>
        </w:rPr>
        <w:tab/>
      </w:r>
      <w:r>
        <w:rPr>
          <w:rFonts w:cs="Arial"/>
          <w:lang w:eastAsia="zh-CN"/>
        </w:rPr>
        <w:t>CA_n2-n77</w:t>
      </w:r>
      <w:bookmarkEnd w:id="83"/>
    </w:p>
    <w:p w14:paraId="5B29623B" w14:textId="77777777" w:rsidR="00834DC0" w:rsidRDefault="00834DC0" w:rsidP="00834DC0">
      <w:pPr>
        <w:pStyle w:val="Heading3"/>
        <w:tabs>
          <w:tab w:val="left" w:pos="0"/>
        </w:tabs>
        <w:ind w:left="0" w:firstLine="0"/>
        <w:rPr>
          <w:lang w:eastAsia="zh-CN"/>
        </w:rPr>
      </w:pPr>
      <w:bookmarkStart w:id="84" w:name="_Toc97801329"/>
      <w:r>
        <w:rPr>
          <w:lang w:eastAsia="zh-CN"/>
        </w:rPr>
        <w:t>5.</w:t>
      </w:r>
      <w:r>
        <w:rPr>
          <w:rFonts w:hint="eastAsia"/>
          <w:lang w:eastAsia="zh-CN"/>
        </w:rPr>
        <w:t>5</w:t>
      </w:r>
      <w:r>
        <w:rPr>
          <w:lang w:eastAsia="zh-CN"/>
        </w:rPr>
        <w:t>.1</w:t>
      </w:r>
      <w:r>
        <w:rPr>
          <w:lang w:eastAsia="zh-CN"/>
        </w:rPr>
        <w:tab/>
        <w:t>Configurations</w:t>
      </w:r>
      <w:bookmarkEnd w:id="84"/>
    </w:p>
    <w:p w14:paraId="5DAA5A55" w14:textId="77777777"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p w14:paraId="6B58541B" w14:textId="77777777" w:rsidR="00834DC0" w:rsidRDefault="00834DC0" w:rsidP="00834DC0">
      <w:pPr>
        <w:rPr>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14:paraId="5032E052" w14:textId="77777777" w:rsidTr="009105D9">
        <w:trPr>
          <w:trHeight w:val="130"/>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69F78DC" w14:textId="77777777" w:rsidR="00D23B79" w:rsidRPr="0015297C" w:rsidRDefault="00D23B79" w:rsidP="009105D9">
            <w:pPr>
              <w:pStyle w:val="TAH"/>
              <w:keepNext w:val="0"/>
              <w:rPr>
                <w:rFonts w:cs="Arial"/>
                <w:sz w:val="16"/>
                <w:szCs w:val="16"/>
              </w:rPr>
            </w:pPr>
            <w:r w:rsidRPr="006328DE">
              <w:rPr>
                <w:rFonts w:cs="Arial"/>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C5CE0" w14:textId="77777777" w:rsidR="00D23B79" w:rsidRPr="00655C2C" w:rsidRDefault="00D23B79" w:rsidP="009105D9">
            <w:pPr>
              <w:pStyle w:val="TAH"/>
              <w:keepNext w:val="0"/>
              <w:rPr>
                <w:rFonts w:cs="Arial"/>
                <w:sz w:val="16"/>
                <w:szCs w:val="16"/>
              </w:rPr>
            </w:pPr>
            <w:r w:rsidRPr="0015297C">
              <w:rPr>
                <w:rFonts w:cs="Arial"/>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3C5C1" w14:textId="77777777" w:rsidR="00D23B79" w:rsidRPr="002E7F7C" w:rsidRDefault="00D23B79" w:rsidP="009105D9">
            <w:pPr>
              <w:pStyle w:val="TAH"/>
              <w:keepNext w:val="0"/>
              <w:rPr>
                <w:rFonts w:cs="Arial"/>
                <w:sz w:val="16"/>
                <w:szCs w:val="16"/>
              </w:rPr>
            </w:pPr>
            <w:r w:rsidRPr="002E7F7C">
              <w:rPr>
                <w:rFonts w:cs="Arial"/>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668C9" w14:textId="77777777" w:rsidR="00D23B79" w:rsidRPr="00736BEA" w:rsidRDefault="00D23B79" w:rsidP="009105D9">
            <w:pPr>
              <w:pStyle w:val="TAH"/>
              <w:keepNext w:val="0"/>
              <w:rPr>
                <w:rFonts w:cs="Arial"/>
                <w:sz w:val="16"/>
                <w:szCs w:val="16"/>
              </w:rPr>
            </w:pPr>
            <w:r w:rsidRPr="00FA1544">
              <w:rPr>
                <w:rFonts w:cs="Arial"/>
                <w:sz w:val="16"/>
                <w:szCs w:val="16"/>
              </w:rPr>
              <w:t>5</w:t>
            </w:r>
            <w:r w:rsidRPr="00FA1544">
              <w:rPr>
                <w:rFonts w:cs="Arial"/>
                <w:sz w:val="16"/>
                <w:szCs w:val="16"/>
                <w:lang w:eastAsia="zh-CN"/>
              </w:rPr>
              <w:t xml:space="preserve"> </w:t>
            </w:r>
            <w:r w:rsidRPr="00736BEA">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EC19C" w14:textId="77777777" w:rsidR="00D23B79" w:rsidRPr="00C42721" w:rsidRDefault="00D23B79" w:rsidP="009105D9">
            <w:pPr>
              <w:pStyle w:val="TAH"/>
              <w:keepNext w:val="0"/>
              <w:rPr>
                <w:rFonts w:eastAsia="MS Mincho" w:cs="Arial"/>
                <w:sz w:val="16"/>
                <w:szCs w:val="16"/>
              </w:rPr>
            </w:pPr>
            <w:r w:rsidRPr="00C42721">
              <w:rPr>
                <w:rFonts w:cs="Arial"/>
                <w:sz w:val="16"/>
                <w:szCs w:val="16"/>
              </w:rPr>
              <w:t>10</w:t>
            </w:r>
          </w:p>
          <w:p w14:paraId="6BB6484C" w14:textId="77777777"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08884" w14:textId="77777777" w:rsidR="00D23B79" w:rsidRPr="00C42721" w:rsidRDefault="00D23B79" w:rsidP="009105D9">
            <w:pPr>
              <w:pStyle w:val="TAH"/>
              <w:keepNext w:val="0"/>
              <w:rPr>
                <w:rFonts w:eastAsia="MS Mincho" w:cs="Arial"/>
                <w:sz w:val="16"/>
                <w:szCs w:val="16"/>
              </w:rPr>
            </w:pPr>
            <w:r w:rsidRPr="00C42721">
              <w:rPr>
                <w:rFonts w:cs="Arial"/>
                <w:sz w:val="16"/>
                <w:szCs w:val="16"/>
              </w:rPr>
              <w:t>15</w:t>
            </w:r>
          </w:p>
          <w:p w14:paraId="6E8201FF" w14:textId="77777777"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38FDF" w14:textId="77777777" w:rsidR="00D23B79" w:rsidRPr="00C42721" w:rsidRDefault="00D23B79" w:rsidP="009105D9">
            <w:pPr>
              <w:pStyle w:val="TAH"/>
              <w:keepNext w:val="0"/>
              <w:rPr>
                <w:rFonts w:eastAsia="MS Mincho" w:cs="Arial"/>
                <w:sz w:val="16"/>
                <w:szCs w:val="16"/>
              </w:rPr>
            </w:pPr>
            <w:r w:rsidRPr="00C42721">
              <w:rPr>
                <w:rFonts w:cs="Arial"/>
                <w:sz w:val="16"/>
                <w:szCs w:val="16"/>
              </w:rPr>
              <w:t>20</w:t>
            </w:r>
          </w:p>
          <w:p w14:paraId="140317C9" w14:textId="77777777"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42F38" w14:textId="77777777" w:rsidR="00D23B79" w:rsidRPr="00C42721" w:rsidRDefault="00D23B79" w:rsidP="009105D9">
            <w:pPr>
              <w:pStyle w:val="TAH"/>
              <w:keepNext w:val="0"/>
              <w:rPr>
                <w:rFonts w:cs="Arial"/>
                <w:sz w:val="16"/>
                <w:szCs w:val="16"/>
              </w:rPr>
            </w:pPr>
            <w:r w:rsidRPr="00C42721">
              <w:rPr>
                <w:rFonts w:cs="Arial"/>
                <w:sz w:val="16"/>
                <w:szCs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44FD5" w14:textId="77777777" w:rsidR="00D23B79" w:rsidRPr="00C42721" w:rsidRDefault="00D23B79" w:rsidP="009105D9">
            <w:pPr>
              <w:pStyle w:val="TAH"/>
              <w:keepNext w:val="0"/>
              <w:rPr>
                <w:rFonts w:cs="Arial"/>
                <w:sz w:val="16"/>
                <w:szCs w:val="16"/>
              </w:rPr>
            </w:pPr>
            <w:r w:rsidRPr="00C42721">
              <w:rPr>
                <w:rFonts w:cs="Arial"/>
                <w:sz w:val="16"/>
                <w:szCs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78C12" w14:textId="77777777" w:rsidR="00D23B79" w:rsidRPr="00C42721" w:rsidRDefault="00D23B79" w:rsidP="009105D9">
            <w:pPr>
              <w:pStyle w:val="TAH"/>
              <w:keepNext w:val="0"/>
              <w:rPr>
                <w:rFonts w:eastAsia="MS Mincho" w:cs="Arial"/>
                <w:sz w:val="16"/>
                <w:szCs w:val="16"/>
              </w:rPr>
            </w:pPr>
            <w:r w:rsidRPr="00C42721">
              <w:rPr>
                <w:rFonts w:cs="Arial"/>
                <w:sz w:val="16"/>
                <w:szCs w:val="16"/>
              </w:rPr>
              <w:t>40</w:t>
            </w:r>
          </w:p>
          <w:p w14:paraId="05C58BC0" w14:textId="77777777"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EE5F2" w14:textId="77777777" w:rsidR="00D23B79" w:rsidRPr="00C42721" w:rsidRDefault="00D23B79" w:rsidP="009105D9">
            <w:pPr>
              <w:pStyle w:val="TAH"/>
              <w:keepNext w:val="0"/>
              <w:rPr>
                <w:rFonts w:eastAsia="MS Mincho" w:cs="Arial"/>
                <w:sz w:val="16"/>
                <w:szCs w:val="16"/>
              </w:rPr>
            </w:pPr>
            <w:r w:rsidRPr="00C42721">
              <w:rPr>
                <w:rFonts w:cs="Arial"/>
                <w:sz w:val="16"/>
                <w:szCs w:val="16"/>
              </w:rPr>
              <w:t>50</w:t>
            </w:r>
          </w:p>
          <w:p w14:paraId="33183A4C" w14:textId="77777777"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15717" w14:textId="77777777" w:rsidR="00D23B79" w:rsidRPr="00C42721" w:rsidRDefault="00D23B79" w:rsidP="009105D9">
            <w:pPr>
              <w:pStyle w:val="TAH"/>
              <w:keepNext w:val="0"/>
              <w:rPr>
                <w:rFonts w:eastAsia="MS Mincho" w:cs="Arial"/>
                <w:sz w:val="16"/>
                <w:szCs w:val="16"/>
              </w:rPr>
            </w:pPr>
            <w:r w:rsidRPr="00C42721">
              <w:rPr>
                <w:rFonts w:cs="Arial"/>
                <w:sz w:val="16"/>
                <w:szCs w:val="16"/>
              </w:rPr>
              <w:t>60</w:t>
            </w:r>
          </w:p>
          <w:p w14:paraId="53F6F342" w14:textId="77777777"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0604" w14:textId="77777777" w:rsidR="00D23B79" w:rsidRPr="00C42721" w:rsidRDefault="00D23B79" w:rsidP="009105D9">
            <w:pPr>
              <w:pStyle w:val="TAH"/>
              <w:keepNext w:val="0"/>
              <w:rPr>
                <w:rFonts w:eastAsia="MS Mincho" w:cs="Arial"/>
                <w:sz w:val="16"/>
                <w:szCs w:val="16"/>
              </w:rPr>
            </w:pPr>
            <w:r w:rsidRPr="00C42721">
              <w:rPr>
                <w:rFonts w:cs="Arial"/>
                <w:sz w:val="16"/>
                <w:szCs w:val="16"/>
              </w:rPr>
              <w:t>70</w:t>
            </w:r>
          </w:p>
          <w:p w14:paraId="5DF69587" w14:textId="77777777"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34039" w14:textId="77777777" w:rsidR="00D23B79" w:rsidRPr="00C42721" w:rsidRDefault="00D23B79" w:rsidP="009105D9">
            <w:pPr>
              <w:pStyle w:val="TAH"/>
              <w:keepNext w:val="0"/>
              <w:rPr>
                <w:rFonts w:eastAsia="MS Mincho" w:cs="Arial"/>
                <w:sz w:val="16"/>
                <w:szCs w:val="16"/>
              </w:rPr>
            </w:pPr>
            <w:r w:rsidRPr="00C42721">
              <w:rPr>
                <w:rFonts w:cs="Arial"/>
                <w:sz w:val="16"/>
                <w:szCs w:val="16"/>
              </w:rPr>
              <w:t>80</w:t>
            </w:r>
          </w:p>
          <w:p w14:paraId="5E539EED" w14:textId="77777777" w:rsidR="00D23B79" w:rsidRPr="00C42721" w:rsidRDefault="00D23B79" w:rsidP="009105D9">
            <w:pPr>
              <w:pStyle w:val="TAH"/>
              <w:keepNext w:val="0"/>
              <w:rPr>
                <w:rFonts w:cs="Arial"/>
                <w:sz w:val="16"/>
                <w:szCs w:val="16"/>
              </w:rPr>
            </w:pPr>
            <w:r w:rsidRPr="00C42721">
              <w:rPr>
                <w:rFonts w:cs="Arial"/>
                <w:sz w:val="16"/>
                <w:szCs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4CA3B" w14:textId="77777777" w:rsidR="00D23B79" w:rsidRPr="00C42721" w:rsidRDefault="00D23B79" w:rsidP="009105D9">
            <w:pPr>
              <w:pStyle w:val="TAH"/>
              <w:keepNext w:val="0"/>
              <w:rPr>
                <w:rFonts w:cs="Arial"/>
                <w:sz w:val="16"/>
                <w:szCs w:val="16"/>
              </w:rPr>
            </w:pPr>
            <w:r w:rsidRPr="00C42721">
              <w:rPr>
                <w:rFonts w:cs="Arial"/>
                <w:sz w:val="16"/>
                <w:szCs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F14FF" w14:textId="77777777" w:rsidR="00D23B79" w:rsidRPr="00C42721" w:rsidRDefault="00D23B79" w:rsidP="009105D9">
            <w:pPr>
              <w:pStyle w:val="TAH"/>
              <w:keepNext w:val="0"/>
              <w:rPr>
                <w:rFonts w:cs="Arial"/>
                <w:sz w:val="16"/>
                <w:szCs w:val="16"/>
              </w:rPr>
            </w:pPr>
            <w:r w:rsidRPr="00C42721">
              <w:rPr>
                <w:rFonts w:cs="Arial"/>
                <w:sz w:val="16"/>
                <w:szCs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55321" w14:textId="77777777" w:rsidR="00D23B79" w:rsidRPr="00C42721" w:rsidRDefault="00D23B79" w:rsidP="009105D9">
            <w:pPr>
              <w:pStyle w:val="TAH"/>
              <w:keepNext w:val="0"/>
              <w:rPr>
                <w:rFonts w:cs="Arial"/>
                <w:sz w:val="16"/>
                <w:szCs w:val="16"/>
              </w:rPr>
            </w:pPr>
            <w:r w:rsidRPr="00C42721">
              <w:rPr>
                <w:rFonts w:cs="Arial"/>
                <w:sz w:val="16"/>
                <w:szCs w:val="16"/>
              </w:rPr>
              <w:t>Bandwidth combination set</w:t>
            </w:r>
          </w:p>
        </w:tc>
      </w:tr>
      <w:tr w:rsidR="00D23B79" w:rsidRPr="006328DE" w14:paraId="50B7A0E1" w14:textId="77777777" w:rsidTr="009105D9">
        <w:trPr>
          <w:trHeight w:val="29"/>
          <w:jc w:val="center"/>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14:paraId="4AD480A1" w14:textId="77777777" w:rsidR="00D23B79" w:rsidRPr="006328DE" w:rsidRDefault="00D23B79" w:rsidP="009105D9">
            <w:pPr>
              <w:pStyle w:val="TAL"/>
              <w:keepNext w:val="0"/>
              <w:widowControl w:val="0"/>
              <w:jc w:val="center"/>
              <w:rPr>
                <w:rFonts w:eastAsia="SimSun" w:cs="Arial"/>
                <w:sz w:val="16"/>
                <w:szCs w:val="16"/>
                <w:lang w:val="en-US"/>
              </w:rPr>
            </w:pPr>
            <w:r w:rsidRPr="006328DE">
              <w:rPr>
                <w:rFonts w:eastAsia="SimSun" w:cs="Arial"/>
                <w:sz w:val="16"/>
                <w:szCs w:val="16"/>
                <w:lang w:val="en-US"/>
              </w:rPr>
              <w:t>CA_n2A-n77A</w:t>
            </w:r>
          </w:p>
          <w:p w14:paraId="55578E55" w14:textId="77777777" w:rsidR="00D23B79" w:rsidRPr="006328DE" w:rsidRDefault="00D23B79" w:rsidP="009105D9">
            <w:pPr>
              <w:pStyle w:val="TAL"/>
              <w:keepNext w:val="0"/>
              <w:widowControl w:val="0"/>
              <w:jc w:val="center"/>
              <w:rPr>
                <w:rFonts w:cs="Arial"/>
                <w:i/>
                <w:color w:val="0000FF"/>
                <w:sz w:val="16"/>
                <w:szCs w:val="16"/>
              </w:rPr>
            </w:pPr>
            <w:r w:rsidRPr="006328DE">
              <w:rPr>
                <w:rFonts w:eastAsia="SimSun" w:cs="Arial"/>
                <w:sz w:val="16"/>
                <w:szCs w:val="16"/>
                <w:lang w:val="en-US"/>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C37A9" w14:textId="77777777" w:rsidR="00D23B79" w:rsidRPr="0015297C" w:rsidRDefault="00D23B79" w:rsidP="009105D9">
            <w:pPr>
              <w:pStyle w:val="TAL"/>
              <w:widowControl w:val="0"/>
              <w:jc w:val="center"/>
              <w:rPr>
                <w:rFonts w:cs="Arial"/>
                <w:iCs/>
                <w:sz w:val="16"/>
                <w:szCs w:val="16"/>
              </w:rPr>
            </w:pPr>
            <w:r w:rsidRPr="0015297C">
              <w:rPr>
                <w:rFonts w:cs="Arial"/>
                <w:iCs/>
                <w:sz w:val="16"/>
                <w:szCs w:val="16"/>
              </w:rPr>
              <w:t>n77</w:t>
            </w:r>
            <w:r w:rsidRPr="0015297C">
              <w:rPr>
                <w:rFonts w:cs="Arial"/>
                <w:iCs/>
                <w:sz w:val="16"/>
                <w:szCs w:val="16"/>
                <w:vertAlign w:val="superscript"/>
              </w:rPr>
              <w:t>8,9</w:t>
            </w:r>
            <w:r w:rsidRPr="0015297C">
              <w:rPr>
                <w:rFonts w:cs="Arial"/>
                <w:iCs/>
                <w:sz w:val="16"/>
                <w:szCs w:val="16"/>
              </w:rPr>
              <w:t>,</w:t>
            </w:r>
          </w:p>
          <w:p w14:paraId="58F00DA2" w14:textId="77777777" w:rsidR="00D23B79" w:rsidRPr="006328DE" w:rsidRDefault="00D23B79" w:rsidP="009105D9">
            <w:pPr>
              <w:pStyle w:val="TAL"/>
              <w:keepNext w:val="0"/>
              <w:widowControl w:val="0"/>
              <w:jc w:val="center"/>
              <w:rPr>
                <w:rFonts w:cs="Arial"/>
                <w:i/>
                <w:color w:val="0000FF"/>
                <w:sz w:val="16"/>
                <w:szCs w:val="16"/>
              </w:rPr>
            </w:pPr>
            <w:r w:rsidRPr="006328DE">
              <w:rPr>
                <w:rFonts w:eastAsia="SimSun" w:cs="Arial"/>
                <w:sz w:val="16"/>
                <w:szCs w:val="16"/>
                <w:lang w:val="en-US"/>
              </w:rPr>
              <w:t xml:space="preserve"> CA_n2A-n77A</w:t>
            </w:r>
            <w:r>
              <w:rPr>
                <w:iCs/>
                <w:sz w:val="16"/>
                <w:szCs w:val="16"/>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7E562" w14:textId="77777777" w:rsidR="00D23B79" w:rsidRPr="006328DE" w:rsidRDefault="00D23B79" w:rsidP="009105D9">
            <w:pPr>
              <w:pStyle w:val="TAL"/>
              <w:keepNext w:val="0"/>
              <w:widowControl w:val="0"/>
              <w:jc w:val="center"/>
              <w:rPr>
                <w:rFonts w:eastAsia="SimSun" w:cs="Arial"/>
                <w:sz w:val="16"/>
                <w:szCs w:val="16"/>
                <w:lang w:val="en-US"/>
              </w:rPr>
            </w:pPr>
            <w:r w:rsidRPr="006328DE">
              <w:rPr>
                <w:rFonts w:eastAsia="SimSun" w:cs="Arial"/>
                <w:sz w:val="16"/>
                <w:szCs w:val="16"/>
                <w:lang w:val="en-US"/>
              </w:rPr>
              <w:t>n2</w:t>
            </w:r>
          </w:p>
        </w:tc>
        <w:tc>
          <w:tcPr>
            <w:tcW w:w="0" w:type="auto"/>
            <w:tcBorders>
              <w:top w:val="single" w:sz="4" w:space="0" w:color="auto"/>
              <w:left w:val="single" w:sz="4" w:space="0" w:color="auto"/>
              <w:bottom w:val="single" w:sz="4" w:space="0" w:color="auto"/>
              <w:right w:val="single" w:sz="4" w:space="0" w:color="auto"/>
            </w:tcBorders>
            <w:vAlign w:val="center"/>
          </w:tcPr>
          <w:p w14:paraId="3D3798CC" w14:textId="77777777" w:rsidR="00D23B79" w:rsidRPr="0015297C" w:rsidRDefault="00D23B79" w:rsidP="009105D9">
            <w:pPr>
              <w:pStyle w:val="TAC"/>
              <w:rPr>
                <w:rFonts w:cs="Arial"/>
                <w:sz w:val="16"/>
                <w:szCs w:val="16"/>
              </w:rPr>
            </w:pPr>
            <w:r w:rsidRPr="0015297C">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DACCB" w14:textId="77777777" w:rsidR="00D23B79" w:rsidRPr="00655C2C" w:rsidRDefault="00D23B79" w:rsidP="009105D9">
            <w:pPr>
              <w:pStyle w:val="TAC"/>
              <w:rPr>
                <w:rFonts w:cs="Arial"/>
                <w:sz w:val="16"/>
                <w:szCs w:val="16"/>
              </w:rPr>
            </w:pPr>
            <w:r w:rsidRPr="00655C2C">
              <w:rPr>
                <w:rFonts w:cs="Arial"/>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AA3B0" w14:textId="77777777" w:rsidR="00D23B79" w:rsidRPr="002E7F7C" w:rsidRDefault="00D23B79" w:rsidP="009105D9">
            <w:pPr>
              <w:pStyle w:val="TAC"/>
              <w:rPr>
                <w:rFonts w:cs="Arial"/>
                <w:sz w:val="16"/>
                <w:szCs w:val="16"/>
              </w:rPr>
            </w:pPr>
            <w:r w:rsidRPr="002E7F7C">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67CC4" w14:textId="77777777" w:rsidR="00D23B79" w:rsidRPr="00FA1544" w:rsidRDefault="00D23B79" w:rsidP="009105D9">
            <w:pPr>
              <w:pStyle w:val="TAC"/>
              <w:rPr>
                <w:rFonts w:cs="Arial"/>
                <w:sz w:val="16"/>
                <w:szCs w:val="16"/>
              </w:rPr>
            </w:pPr>
            <w:r w:rsidRPr="00FA1544">
              <w:rPr>
                <w:rFonts w:cs="Arial"/>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5D3F5A" w14:textId="77777777" w:rsidR="00D23B79" w:rsidRPr="00736BEA" w:rsidRDefault="00D23B79" w:rsidP="009105D9">
            <w:pPr>
              <w:pStyle w:val="TAC"/>
              <w:rPr>
                <w:rFonts w:cs="Arial"/>
                <w:sz w:val="16"/>
                <w:szCs w:val="16"/>
                <w:lang w:val="en-US"/>
              </w:rPr>
            </w:pPr>
            <w:r w:rsidRPr="00736BEA">
              <w:rPr>
                <w:rFonts w:cs="Arial"/>
                <w:sz w:val="16"/>
                <w:szCs w:val="16"/>
                <w:lang w:val="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6554127F" w14:textId="77777777" w:rsidR="00D23B79" w:rsidRPr="00C42721" w:rsidRDefault="00D23B79" w:rsidP="009105D9">
            <w:pPr>
              <w:pStyle w:val="TAC"/>
              <w:rPr>
                <w:rFonts w:cs="Arial"/>
                <w:sz w:val="16"/>
                <w:szCs w:val="16"/>
                <w:lang w:val="en-US"/>
              </w:rPr>
            </w:pPr>
            <w:r w:rsidRPr="00C42721">
              <w:rPr>
                <w:rFonts w:cs="Arial"/>
                <w:sz w:val="16"/>
                <w:szCs w:val="16"/>
                <w:lang w:val="en-US"/>
              </w:rPr>
              <w:t>30</w:t>
            </w:r>
          </w:p>
        </w:tc>
        <w:tc>
          <w:tcPr>
            <w:tcW w:w="0" w:type="auto"/>
            <w:tcBorders>
              <w:top w:val="single" w:sz="4" w:space="0" w:color="auto"/>
              <w:left w:val="single" w:sz="4" w:space="0" w:color="auto"/>
              <w:bottom w:val="single" w:sz="4" w:space="0" w:color="auto"/>
              <w:right w:val="single" w:sz="4" w:space="0" w:color="auto"/>
            </w:tcBorders>
            <w:vAlign w:val="center"/>
          </w:tcPr>
          <w:p w14:paraId="655671D1" w14:textId="77777777" w:rsidR="00D23B79" w:rsidRPr="00C42721" w:rsidRDefault="00D23B79" w:rsidP="009105D9">
            <w:pPr>
              <w:pStyle w:val="TAC"/>
              <w:rPr>
                <w:rFonts w:cs="Arial"/>
                <w:sz w:val="16"/>
                <w:szCs w:val="16"/>
                <w:lang w:eastAsia="zh-CN"/>
              </w:rPr>
            </w:pPr>
            <w:r w:rsidRPr="00C42721">
              <w:rPr>
                <w:rFonts w:cs="Arial"/>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0595D68" w14:textId="77777777"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6129A3" w14:textId="77777777"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87174D" w14:textId="77777777"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95AA96" w14:textId="77777777"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BDE628" w14:textId="77777777" w:rsidR="00D23B79" w:rsidRPr="00C42721" w:rsidRDefault="00D23B79" w:rsidP="009105D9">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333FB6" w14:textId="77777777" w:rsidR="00D23B79" w:rsidRPr="00C42721" w:rsidRDefault="00D23B79" w:rsidP="009105D9">
            <w:pPr>
              <w:pStyle w:val="TAC"/>
              <w:rPr>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FDEEB" w14:textId="77777777" w:rsidR="00D23B79" w:rsidRPr="00C42721" w:rsidRDefault="00D23B79" w:rsidP="009105D9">
            <w:pPr>
              <w:pStyle w:val="TAC"/>
              <w:rPr>
                <w:rFonts w:cs="Arial"/>
                <w:sz w:val="16"/>
                <w:szCs w:val="16"/>
                <w:lang w:val="en-US" w:eastAsia="zh-CN"/>
              </w:rPr>
            </w:pPr>
            <w:r w:rsidRPr="00C42721">
              <w:rPr>
                <w:rFonts w:cs="Arial"/>
                <w:sz w:val="16"/>
                <w:szCs w:val="16"/>
                <w:lang w:val="en-US" w:eastAsia="zh-CN"/>
              </w:rPr>
              <w:t>0</w:t>
            </w:r>
          </w:p>
        </w:tc>
      </w:tr>
      <w:tr w:rsidR="00D23B79" w:rsidRPr="006328DE" w14:paraId="23A2FD8F" w14:textId="77777777" w:rsidTr="009105D9">
        <w:trPr>
          <w:trHeight w:val="29"/>
          <w:jc w:val="center"/>
        </w:trPr>
        <w:tc>
          <w:tcPr>
            <w:tcW w:w="1436" w:type="dxa"/>
            <w:vMerge/>
            <w:tcBorders>
              <w:top w:val="single" w:sz="4" w:space="0" w:color="auto"/>
              <w:left w:val="single" w:sz="4" w:space="0" w:color="auto"/>
              <w:bottom w:val="single" w:sz="4" w:space="0" w:color="auto"/>
              <w:right w:val="single" w:sz="4" w:space="0" w:color="auto"/>
            </w:tcBorders>
            <w:vAlign w:val="center"/>
            <w:hideMark/>
          </w:tcPr>
          <w:p w14:paraId="2FA3CAD4" w14:textId="77777777" w:rsidR="00D23B79" w:rsidRPr="006328DE" w:rsidRDefault="00D23B79" w:rsidP="009105D9">
            <w:pPr>
              <w:spacing w:after="0"/>
              <w:jc w:val="center"/>
              <w:rPr>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00DB" w14:textId="77777777" w:rsidR="00D23B79" w:rsidRPr="006328DE" w:rsidRDefault="00D23B79" w:rsidP="009105D9">
            <w:pPr>
              <w:spacing w:after="0"/>
              <w:jc w:val="center"/>
              <w:rPr>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2A33C" w14:textId="77777777" w:rsidR="00D23B79" w:rsidRPr="006328DE" w:rsidRDefault="00D23B79" w:rsidP="009105D9">
            <w:pPr>
              <w:pStyle w:val="TAL"/>
              <w:keepNext w:val="0"/>
              <w:widowControl w:val="0"/>
              <w:jc w:val="center"/>
              <w:rPr>
                <w:rFonts w:eastAsia="SimSun" w:cs="Arial"/>
                <w:sz w:val="16"/>
                <w:szCs w:val="16"/>
                <w:lang w:val="en-US"/>
              </w:rPr>
            </w:pPr>
            <w:r w:rsidRPr="006328DE">
              <w:rPr>
                <w:rFonts w:eastAsia="SimSun" w:cs="Arial"/>
                <w:sz w:val="16"/>
                <w:szCs w:val="16"/>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CE7D3" w14:textId="77777777" w:rsidR="00D23B79" w:rsidRPr="0015297C" w:rsidRDefault="00D23B79" w:rsidP="009105D9">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657E0" w14:textId="77777777" w:rsidR="00D23B79" w:rsidRPr="0015297C" w:rsidRDefault="00D23B79" w:rsidP="009105D9">
            <w:pPr>
              <w:pStyle w:val="TAC"/>
              <w:rPr>
                <w:rFonts w:cs="Arial"/>
                <w:sz w:val="16"/>
                <w:szCs w:val="16"/>
              </w:rPr>
            </w:pPr>
            <w:r w:rsidRPr="006328DE">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61E7E" w14:textId="77777777" w:rsidR="00D23B79" w:rsidRPr="0015297C" w:rsidRDefault="00D23B79" w:rsidP="009105D9">
            <w:pPr>
              <w:pStyle w:val="TAC"/>
              <w:rPr>
                <w:rFonts w:cs="Arial"/>
                <w:sz w:val="16"/>
                <w:szCs w:val="16"/>
              </w:rPr>
            </w:pPr>
            <w:r w:rsidRPr="006328DE">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C93D4" w14:textId="77777777" w:rsidR="00D23B79" w:rsidRPr="0015297C" w:rsidRDefault="00D23B79" w:rsidP="009105D9">
            <w:pPr>
              <w:pStyle w:val="TAC"/>
              <w:rPr>
                <w:rFonts w:cs="Arial"/>
                <w:sz w:val="16"/>
                <w:szCs w:val="16"/>
              </w:rPr>
            </w:pPr>
            <w:r w:rsidRPr="006328DE">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tcPr>
          <w:p w14:paraId="13CFED82" w14:textId="77777777" w:rsidR="00D23B79" w:rsidRPr="0015297C" w:rsidRDefault="00D23B79" w:rsidP="009105D9">
            <w:pPr>
              <w:pStyle w:val="TAC"/>
              <w:rPr>
                <w:rFonts w:cs="Arial"/>
                <w:sz w:val="16"/>
                <w:szCs w:val="16"/>
                <w:lang w:val="en-US"/>
              </w:rPr>
            </w:pPr>
            <w:r w:rsidRPr="006328DE">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tcPr>
          <w:p w14:paraId="2AD73E43" w14:textId="77777777" w:rsidR="00D23B79" w:rsidRPr="0015297C" w:rsidRDefault="00D23B79" w:rsidP="009105D9">
            <w:pPr>
              <w:pStyle w:val="TAC"/>
              <w:rPr>
                <w:rFonts w:cs="Arial"/>
                <w:sz w:val="16"/>
                <w:szCs w:val="16"/>
                <w:lang w:val="en-US"/>
              </w:rPr>
            </w:pPr>
            <w:r w:rsidRPr="006328DE">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vAlign w:val="center"/>
          </w:tcPr>
          <w:p w14:paraId="1E7C665C" w14:textId="77777777" w:rsidR="00D23B79" w:rsidRPr="0015297C" w:rsidRDefault="00D23B79" w:rsidP="009105D9">
            <w:pPr>
              <w:pStyle w:val="TAC"/>
              <w:rPr>
                <w:rFonts w:cs="Arial"/>
                <w:sz w:val="16"/>
                <w:szCs w:val="16"/>
                <w:lang w:eastAsia="zh-CN"/>
              </w:rPr>
            </w:pPr>
            <w:r w:rsidRPr="006328DE">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14:paraId="256F9EFB" w14:textId="77777777" w:rsidR="00D23B79" w:rsidRPr="0015297C" w:rsidRDefault="00D23B79" w:rsidP="009105D9">
            <w:pPr>
              <w:pStyle w:val="TAC"/>
              <w:rPr>
                <w:rFonts w:cs="Arial"/>
                <w:sz w:val="16"/>
                <w:szCs w:val="16"/>
                <w:lang w:eastAsia="zh-CN"/>
              </w:rPr>
            </w:pPr>
            <w:r w:rsidRPr="006328DE">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vAlign w:val="center"/>
          </w:tcPr>
          <w:p w14:paraId="4632C891" w14:textId="77777777" w:rsidR="00D23B79" w:rsidRPr="0015297C" w:rsidRDefault="00D23B79" w:rsidP="009105D9">
            <w:pPr>
              <w:pStyle w:val="TAC"/>
              <w:rPr>
                <w:rFonts w:cs="Arial"/>
                <w:sz w:val="16"/>
                <w:szCs w:val="16"/>
                <w:lang w:eastAsia="zh-CN"/>
              </w:rPr>
            </w:pPr>
            <w:r w:rsidRPr="006328DE">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tcPr>
          <w:p w14:paraId="25454429" w14:textId="77777777" w:rsidR="00D23B79" w:rsidRPr="0015297C" w:rsidRDefault="00D23B79" w:rsidP="009105D9">
            <w:pPr>
              <w:pStyle w:val="TAC"/>
              <w:rPr>
                <w:rFonts w:cs="Arial"/>
                <w:sz w:val="16"/>
                <w:szCs w:val="16"/>
                <w:lang w:eastAsia="zh-CN"/>
              </w:rPr>
            </w:pPr>
            <w:r w:rsidRPr="006328DE">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vAlign w:val="center"/>
          </w:tcPr>
          <w:p w14:paraId="6D54986E" w14:textId="77777777" w:rsidR="00D23B79" w:rsidRPr="0015297C" w:rsidRDefault="00D23B79" w:rsidP="009105D9">
            <w:pPr>
              <w:pStyle w:val="TAC"/>
              <w:rPr>
                <w:rFonts w:cs="Arial"/>
                <w:sz w:val="16"/>
                <w:szCs w:val="16"/>
                <w:lang w:eastAsia="zh-CN"/>
              </w:rPr>
            </w:pPr>
            <w:r w:rsidRPr="006328DE">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vAlign w:val="center"/>
          </w:tcPr>
          <w:p w14:paraId="6168B55C" w14:textId="77777777" w:rsidR="00D23B79" w:rsidRPr="0015297C" w:rsidRDefault="00D23B79" w:rsidP="009105D9">
            <w:pPr>
              <w:pStyle w:val="TAC"/>
              <w:rPr>
                <w:rFonts w:cs="Arial"/>
                <w:sz w:val="16"/>
                <w:szCs w:val="16"/>
                <w:lang w:eastAsia="zh-CN"/>
              </w:rPr>
            </w:pPr>
            <w:r w:rsidRPr="006328DE">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vAlign w:val="center"/>
          </w:tcPr>
          <w:p w14:paraId="09027EF0" w14:textId="77777777" w:rsidR="00D23B79" w:rsidRPr="0015297C" w:rsidRDefault="00D23B79" w:rsidP="009105D9">
            <w:pPr>
              <w:pStyle w:val="TAC"/>
              <w:rPr>
                <w:rFonts w:cs="Arial"/>
                <w:sz w:val="16"/>
                <w:szCs w:val="16"/>
                <w:lang w:eastAsia="zh-CN"/>
              </w:rPr>
            </w:pPr>
            <w:r w:rsidRPr="006328DE">
              <w:rPr>
                <w:rFonts w:cs="Arial"/>
                <w:sz w:val="16"/>
                <w:szCs w:val="16"/>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81F9" w14:textId="77777777" w:rsidR="00D23B79" w:rsidRPr="00C42721" w:rsidRDefault="00D23B79" w:rsidP="009105D9">
            <w:pPr>
              <w:spacing w:after="0"/>
              <w:jc w:val="center"/>
              <w:rPr>
                <w:rFonts w:ascii="Arial" w:hAnsi="Arial" w:cs="Arial"/>
                <w:sz w:val="16"/>
                <w:szCs w:val="16"/>
                <w:lang w:val="en-US" w:eastAsia="zh-CN"/>
              </w:rPr>
            </w:pPr>
          </w:p>
        </w:tc>
      </w:tr>
      <w:tr w:rsidR="00D23B79" w:rsidRPr="006328DE" w14:paraId="4CF305B9" w14:textId="77777777" w:rsidTr="009105D9">
        <w:trPr>
          <w:trHeight w:val="35"/>
          <w:jc w:val="center"/>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14:paraId="3EE61118" w14:textId="77777777" w:rsidR="00D23B79" w:rsidRPr="006328DE" w:rsidRDefault="00D23B79" w:rsidP="009105D9">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14:paraId="1B2A9DC3" w14:textId="77777777" w:rsidR="00D23B79" w:rsidRPr="006328DE" w:rsidRDefault="00D23B79" w:rsidP="009105D9">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14:paraId="222F79C7" w14:textId="77777777" w:rsidR="00D23B79" w:rsidRPr="00834DC0" w:rsidRDefault="00D23B79" w:rsidP="00834DC0">
      <w:pPr>
        <w:rPr>
          <w:rFonts w:ascii="Calibri" w:hAnsi="Calibri"/>
          <w:sz w:val="22"/>
          <w:szCs w:val="22"/>
          <w:lang w:eastAsia="zh-CN"/>
        </w:rPr>
      </w:pPr>
    </w:p>
    <w:p w14:paraId="125F8C88" w14:textId="77777777" w:rsidR="00834DC0" w:rsidRPr="00821290" w:rsidRDefault="00834DC0" w:rsidP="00821290">
      <w:pPr>
        <w:pStyle w:val="Heading3"/>
        <w:tabs>
          <w:tab w:val="left" w:pos="0"/>
        </w:tabs>
        <w:ind w:left="0" w:firstLine="0"/>
        <w:rPr>
          <w:rFonts w:cs="Arial"/>
          <w:lang w:val="en-US" w:eastAsia="zh-CN"/>
        </w:rPr>
      </w:pPr>
      <w:bookmarkStart w:id="85" w:name="_Toc97801330"/>
      <w:r>
        <w:rPr>
          <w:rFonts w:cs="Arial"/>
          <w:lang w:eastAsia="zh-CN"/>
        </w:rPr>
        <w:lastRenderedPageBreak/>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5"/>
    </w:p>
    <w:p w14:paraId="769EEA96" w14:textId="77777777"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14:paraId="4CECD014" w14:textId="77777777"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499A6AA3" w14:textId="77777777"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3F9C9A7" w14:textId="77777777"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14:paraId="60B9EEB9" w14:textId="77777777"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58080DFD" w14:textId="77777777"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14:paraId="480D9A7F" w14:textId="77777777"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14:paraId="73D9D3A0" w14:textId="77777777"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3F77638" w14:textId="77777777"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14:paraId="377F0BD9" w14:textId="77777777"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1FF664F1"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A8B349C"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596E3450" w14:textId="77777777" w:rsidR="00834DC0" w:rsidRDefault="00834DC0">
            <w:pPr>
              <w:pStyle w:val="TAL"/>
              <w:keepNext w:val="0"/>
              <w:widowControl w:val="0"/>
              <w:jc w:val="center"/>
            </w:pPr>
            <w:r>
              <w:t>23dBm</w:t>
            </w:r>
          </w:p>
        </w:tc>
      </w:tr>
      <w:tr w:rsidR="00834DC0" w14:paraId="3AB4ABC7" w14:textId="77777777"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896EB" w14:textId="77777777"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26E2572A" w14:textId="77777777"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5436BD06"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52FE760E"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0703DFFD" w14:textId="77777777" w:rsidR="00834DC0" w:rsidRDefault="00834DC0">
            <w:pPr>
              <w:pStyle w:val="TAL"/>
              <w:keepNext w:val="0"/>
              <w:widowControl w:val="0"/>
              <w:jc w:val="center"/>
            </w:pPr>
            <w:r>
              <w:t>26dBm</w:t>
            </w:r>
          </w:p>
        </w:tc>
      </w:tr>
    </w:tbl>
    <w:p w14:paraId="402EB3FB" w14:textId="77777777" w:rsidR="00834DC0" w:rsidRDefault="00834DC0" w:rsidP="00834DC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5ABB70FC" w14:textId="77777777" w:rsidR="00834DC0" w:rsidRPr="00834DC0" w:rsidRDefault="00834DC0" w:rsidP="00834DC0">
      <w:pPr>
        <w:rPr>
          <w:rFonts w:ascii="Arial" w:eastAsia="SimSun" w:hAnsi="Arial" w:cs="Arial"/>
          <w:sz w:val="18"/>
          <w:lang w:val="en-US" w:eastAsia="zh-CN"/>
        </w:rPr>
      </w:pPr>
    </w:p>
    <w:p w14:paraId="63EA545A" w14:textId="77777777" w:rsidR="00834DC0" w:rsidRDefault="00834DC0" w:rsidP="00834DC0">
      <w:pPr>
        <w:pStyle w:val="Heading3"/>
        <w:tabs>
          <w:tab w:val="left" w:pos="0"/>
        </w:tabs>
        <w:ind w:left="0" w:firstLine="0"/>
        <w:rPr>
          <w:rFonts w:cs="Arial"/>
          <w:lang w:eastAsia="zh-CN"/>
        </w:rPr>
      </w:pPr>
      <w:bookmarkStart w:id="86" w:name="_Toc97801331"/>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6"/>
    </w:p>
    <w:p w14:paraId="2FB2F49C" w14:textId="77777777" w:rsidR="00834DC0" w:rsidRDefault="00834DC0" w:rsidP="00834DC0">
      <w:pPr>
        <w:pStyle w:val="NoSpacing"/>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14:paraId="7F5EDE6F" w14:textId="77777777" w:rsidR="00834DC0" w:rsidRDefault="00834DC0" w:rsidP="00834DC0">
      <w:pPr>
        <w:pStyle w:val="NoSpacing"/>
        <w:rPr>
          <w:rFonts w:ascii="Arial" w:hAnsi="Arial" w:cs="Arial"/>
          <w:sz w:val="20"/>
          <w:szCs w:val="20"/>
        </w:rPr>
      </w:pPr>
    </w:p>
    <w:p w14:paraId="75883963" w14:textId="77777777" w:rsidR="00834DC0" w:rsidRDefault="00834DC0" w:rsidP="00834DC0">
      <w:pPr>
        <w:pStyle w:val="Heading4"/>
        <w:tabs>
          <w:tab w:val="left" w:pos="0"/>
        </w:tabs>
        <w:ind w:left="0" w:firstLine="0"/>
        <w:rPr>
          <w:rFonts w:cs="Arial"/>
          <w:szCs w:val="28"/>
          <w:lang w:val="en-US" w:eastAsia="zh-CN"/>
        </w:rPr>
      </w:pPr>
      <w:bookmarkStart w:id="87" w:name="_Toc97801332"/>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7"/>
    </w:p>
    <w:p w14:paraId="060E8EEB" w14:textId="77777777"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14:paraId="778D7BE6" w14:textId="77777777"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14:paraId="09D71F0B" w14:textId="77777777"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14:paraId="3DC89A75" w14:textId="77777777"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14:paraId="1CCE9F79"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14:paraId="5D689397" w14:textId="77777777" w:rsidTr="007765A1">
        <w:trPr>
          <w:trHeight w:val="530"/>
          <w:jc w:val="center"/>
        </w:trPr>
        <w:tc>
          <w:tcPr>
            <w:tcW w:w="1890" w:type="dxa"/>
            <w:tcBorders>
              <w:top w:val="nil"/>
              <w:left w:val="single" w:sz="8" w:space="0" w:color="auto"/>
              <w:bottom w:val="nil"/>
              <w:right w:val="single" w:sz="8" w:space="0" w:color="auto"/>
            </w:tcBorders>
            <w:vAlign w:val="center"/>
            <w:hideMark/>
          </w:tcPr>
          <w:p w14:paraId="53DA4881"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14:paraId="781C5A1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14:paraId="72B8633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14:paraId="26C4215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14:paraId="4D40862F"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14:paraId="3F68A904"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14:paraId="2D28E688"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1520AE59"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21CD55F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14:paraId="7D173F55" w14:textId="77777777"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14:paraId="0FF2E90A"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4E2EEA9" w14:textId="77777777"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14:paraId="40EAB4EB"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14:paraId="072B6807"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14:paraId="2742810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3D5DA584" w14:textId="77777777"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14:paraId="4CA391F8"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A23A8D7" w14:textId="77777777"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05112078" w14:textId="77777777" w:rsidR="007765A1" w:rsidRDefault="007765A1">
            <w:pPr>
              <w:spacing w:after="0"/>
              <w:rPr>
                <w:rFonts w:ascii="Arial" w:hAnsi="Arial" w:cs="Arial"/>
                <w:b/>
                <w:bCs/>
                <w:sz w:val="18"/>
                <w:szCs w:val="18"/>
              </w:rPr>
            </w:pPr>
          </w:p>
        </w:tc>
      </w:tr>
      <w:tr w:rsidR="007765A1" w14:paraId="3EE178DA" w14:textId="77777777"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14:paraId="7FE5925E" w14:textId="77777777"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14:paraId="252D0EF8"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14:paraId="4CA40C72"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14:paraId="4C7E4EC6"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14:paraId="24A0E835"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14:paraId="4BF910C5"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14:paraId="2D053567"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14:paraId="3BDE701C"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14:paraId="5F7FA4C8"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14:paraId="60AD41CB" w14:textId="77777777"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6AE6281F"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1A9E20CE"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F5D35E9"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5E9F286"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B09F871"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388CC0F9"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14:paraId="0AD3D399"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7B693E77"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0F8E49AE" w14:textId="77777777" w:rsidR="007765A1" w:rsidRDefault="007765A1">
            <w:pPr>
              <w:spacing w:after="0"/>
              <w:rPr>
                <w:rFonts w:ascii="Arial" w:hAnsi="Arial" w:cs="Arial"/>
                <w:sz w:val="18"/>
                <w:szCs w:val="18"/>
              </w:rPr>
            </w:pPr>
          </w:p>
        </w:tc>
      </w:tr>
      <w:tr w:rsidR="007765A1" w14:paraId="57A52E23"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71C201AD"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14:paraId="3AC7507F"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14:paraId="0B67DB5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14:paraId="2A56BC8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14:paraId="5C8C312E"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14:paraId="0947A84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14:paraId="1D0E605D"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14:paraId="4B93A3B4" w14:textId="77777777"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14:paraId="79FC1B03"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420982A2"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76E7CBDA" w14:textId="77777777"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58473E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55FAC74"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267ACD1"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E5D9D20"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7861AE3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14:paraId="56663D4A"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2B4A25B6"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14:paraId="56958B30"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14:paraId="45A9C9A4"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01E564A9"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585358C5"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1081724F"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510B0B07"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FB2EC94"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7E2AA5DB"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14:paraId="4529B653"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6C445A0D"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153FA501" w14:textId="77777777" w:rsidR="007765A1" w:rsidRDefault="007765A1">
            <w:pPr>
              <w:spacing w:after="0"/>
              <w:rPr>
                <w:rFonts w:ascii="Arial" w:hAnsi="Arial" w:cs="Arial"/>
                <w:sz w:val="18"/>
                <w:szCs w:val="18"/>
              </w:rPr>
            </w:pPr>
          </w:p>
        </w:tc>
      </w:tr>
      <w:tr w:rsidR="007765A1" w14:paraId="39D6BC04"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1DA96DD9"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14:paraId="07E7EC70"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14:paraId="6766268E"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14:paraId="54E1F352"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14:paraId="7B40738B"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14:paraId="729D84C5"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14:paraId="1FFB5B5A"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14:paraId="08EC40D3"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14:paraId="6A7F89CF"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732880C1" w14:textId="77777777"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14:paraId="7DF7BBEB" w14:textId="77777777" w:rsidR="007765A1" w:rsidRDefault="007765A1">
            <w:pPr>
              <w:pStyle w:val="TAN"/>
              <w:spacing w:line="256" w:lineRule="auto"/>
              <w:rPr>
                <w:lang w:eastAsia="ja-JP"/>
              </w:rPr>
            </w:pPr>
            <w:r>
              <w:t>NOTE 4:</w:t>
            </w:r>
            <w:r>
              <w:tab/>
              <w:t>This band is subject to IMD5 also which MSD is not specified</w:t>
            </w:r>
            <w:r>
              <w:rPr>
                <w:lang w:eastAsia="ja-JP"/>
              </w:rPr>
              <w:t>.</w:t>
            </w:r>
          </w:p>
          <w:p w14:paraId="23F117BD" w14:textId="77777777"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14:paraId="73E056CF" w14:textId="77777777" w:rsidR="00834DC0" w:rsidRDefault="00834DC0" w:rsidP="00834DC0">
      <w:pPr>
        <w:pStyle w:val="NoSpacing"/>
        <w:rPr>
          <w:rFonts w:ascii="Arial" w:hAnsi="Arial" w:cs="Arial"/>
          <w:bCs/>
          <w:shd w:val="clear" w:color="auto" w:fill="FFFFFF"/>
        </w:rPr>
      </w:pPr>
    </w:p>
    <w:p w14:paraId="006F3638" w14:textId="77777777" w:rsidR="00834DC0" w:rsidRPr="00834DC0" w:rsidRDefault="00834DC0" w:rsidP="00834DC0">
      <w:pPr>
        <w:rPr>
          <w:rFonts w:ascii="Calibri" w:hAnsi="Calibri"/>
          <w:lang w:eastAsia="zh-CN"/>
        </w:rPr>
      </w:pPr>
    </w:p>
    <w:p w14:paraId="457FAEED" w14:textId="77777777" w:rsidR="00834DC0" w:rsidRDefault="00834DC0" w:rsidP="00834DC0">
      <w:pPr>
        <w:pStyle w:val="Heading4"/>
        <w:tabs>
          <w:tab w:val="left" w:pos="0"/>
        </w:tabs>
        <w:ind w:left="0" w:firstLine="0"/>
        <w:rPr>
          <w:rFonts w:cs="Arial"/>
          <w:lang w:val="en-US" w:eastAsia="zh-CN"/>
        </w:rPr>
      </w:pPr>
      <w:bookmarkStart w:id="88" w:name="_Toc97801333"/>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8"/>
    </w:p>
    <w:p w14:paraId="4E6696DC" w14:textId="77777777"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14:paraId="50B65647" w14:textId="77777777" w:rsidR="00834DC0" w:rsidRDefault="00834DC0" w:rsidP="00834DC0">
      <w:pPr>
        <w:pStyle w:val="TH"/>
        <w:rPr>
          <w:rFonts w:cs="Arial"/>
        </w:rPr>
      </w:pPr>
      <w:r>
        <w:lastRenderedPageBreak/>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14:paraId="19472078" w14:textId="77777777"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7E18D242" w14:textId="77777777"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14:paraId="1B306762" w14:textId="77777777"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58B5640C" w14:textId="77777777"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41CC1300" w14:textId="77777777"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4D01BD64" w14:textId="77777777" w:rsidR="00834DC0" w:rsidRDefault="00834DC0">
            <w:pPr>
              <w:pStyle w:val="TAH"/>
              <w:rPr>
                <w:sz w:val="16"/>
                <w:szCs w:val="16"/>
              </w:rPr>
            </w:pPr>
            <w:r>
              <w:rPr>
                <w:sz w:val="16"/>
                <w:szCs w:val="16"/>
              </w:rPr>
              <w:t>5</w:t>
            </w:r>
          </w:p>
          <w:p w14:paraId="56CB8FBA" w14:textId="77777777"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5A55A9B6" w14:textId="77777777" w:rsidR="00834DC0" w:rsidRDefault="00834DC0">
            <w:pPr>
              <w:pStyle w:val="TAH"/>
              <w:rPr>
                <w:sz w:val="16"/>
                <w:szCs w:val="16"/>
              </w:rPr>
            </w:pPr>
            <w:r>
              <w:rPr>
                <w:sz w:val="16"/>
                <w:szCs w:val="16"/>
              </w:rPr>
              <w:t xml:space="preserve">10 </w:t>
            </w:r>
          </w:p>
          <w:p w14:paraId="235C8E79" w14:textId="77777777"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0D28C41" w14:textId="77777777" w:rsidR="00834DC0" w:rsidRDefault="00834DC0">
            <w:pPr>
              <w:pStyle w:val="TAH"/>
              <w:rPr>
                <w:sz w:val="16"/>
                <w:szCs w:val="16"/>
              </w:rPr>
            </w:pPr>
            <w:r>
              <w:rPr>
                <w:sz w:val="16"/>
                <w:szCs w:val="16"/>
              </w:rPr>
              <w:t>15 MHz</w:t>
            </w:r>
          </w:p>
          <w:p w14:paraId="185B5A5B" w14:textId="77777777"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03A60624" w14:textId="77777777" w:rsidR="00834DC0" w:rsidRDefault="00834DC0">
            <w:pPr>
              <w:pStyle w:val="TAH"/>
              <w:rPr>
                <w:sz w:val="16"/>
                <w:szCs w:val="16"/>
              </w:rPr>
            </w:pPr>
            <w:r>
              <w:rPr>
                <w:sz w:val="16"/>
                <w:szCs w:val="16"/>
              </w:rPr>
              <w:t>20 MHz</w:t>
            </w:r>
          </w:p>
          <w:p w14:paraId="13464595"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09E828F1" w14:textId="77777777" w:rsidR="00834DC0" w:rsidRDefault="00834DC0">
            <w:pPr>
              <w:pStyle w:val="TAH"/>
              <w:rPr>
                <w:sz w:val="16"/>
                <w:szCs w:val="16"/>
              </w:rPr>
            </w:pPr>
            <w:r>
              <w:rPr>
                <w:sz w:val="16"/>
                <w:szCs w:val="16"/>
              </w:rPr>
              <w:t>25 MHz</w:t>
            </w:r>
          </w:p>
          <w:p w14:paraId="2A7767CA"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1D579BD" w14:textId="77777777" w:rsidR="00834DC0" w:rsidRDefault="00834DC0">
            <w:pPr>
              <w:pStyle w:val="TAH"/>
              <w:rPr>
                <w:sz w:val="16"/>
                <w:szCs w:val="16"/>
              </w:rPr>
            </w:pPr>
            <w:r>
              <w:rPr>
                <w:sz w:val="16"/>
                <w:szCs w:val="16"/>
              </w:rPr>
              <w:t>40 MHz</w:t>
            </w:r>
          </w:p>
          <w:p w14:paraId="35AC1AD5"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268E28AF" w14:textId="77777777" w:rsidR="00834DC0" w:rsidRDefault="00834DC0">
            <w:pPr>
              <w:pStyle w:val="TAH"/>
              <w:rPr>
                <w:sz w:val="16"/>
                <w:szCs w:val="16"/>
              </w:rPr>
            </w:pPr>
            <w:r>
              <w:rPr>
                <w:sz w:val="16"/>
                <w:szCs w:val="16"/>
              </w:rPr>
              <w:t>50 MHz</w:t>
            </w:r>
          </w:p>
          <w:p w14:paraId="36BB8A1B"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53AE010E" w14:textId="77777777" w:rsidR="00834DC0" w:rsidRDefault="00834DC0">
            <w:pPr>
              <w:pStyle w:val="TAH"/>
              <w:rPr>
                <w:sz w:val="16"/>
                <w:szCs w:val="16"/>
              </w:rPr>
            </w:pPr>
            <w:r>
              <w:rPr>
                <w:sz w:val="16"/>
                <w:szCs w:val="16"/>
              </w:rPr>
              <w:t>60 MHz</w:t>
            </w:r>
          </w:p>
          <w:p w14:paraId="556B485B" w14:textId="77777777"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0FC3B5D6" w14:textId="77777777" w:rsidR="00834DC0" w:rsidRDefault="00834DC0">
            <w:pPr>
              <w:pStyle w:val="TAH"/>
              <w:rPr>
                <w:sz w:val="16"/>
                <w:szCs w:val="16"/>
              </w:rPr>
            </w:pPr>
            <w:r>
              <w:rPr>
                <w:sz w:val="16"/>
                <w:szCs w:val="16"/>
              </w:rPr>
              <w:t>70 MHz</w:t>
            </w:r>
          </w:p>
          <w:p w14:paraId="62237FFF"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06F24EC1" w14:textId="77777777" w:rsidR="00834DC0" w:rsidRDefault="00834DC0">
            <w:pPr>
              <w:pStyle w:val="TAH"/>
              <w:rPr>
                <w:sz w:val="16"/>
                <w:szCs w:val="16"/>
              </w:rPr>
            </w:pPr>
            <w:r>
              <w:rPr>
                <w:sz w:val="16"/>
                <w:szCs w:val="16"/>
              </w:rPr>
              <w:t>80 MHz</w:t>
            </w:r>
          </w:p>
          <w:p w14:paraId="18C3F1EC"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02499DE" w14:textId="77777777" w:rsidR="00834DC0" w:rsidRDefault="00834DC0">
            <w:pPr>
              <w:pStyle w:val="TAH"/>
              <w:rPr>
                <w:sz w:val="16"/>
                <w:szCs w:val="16"/>
              </w:rPr>
            </w:pPr>
            <w:r>
              <w:rPr>
                <w:sz w:val="16"/>
                <w:szCs w:val="16"/>
              </w:rPr>
              <w:t>90 MHz</w:t>
            </w:r>
          </w:p>
          <w:p w14:paraId="072F96CB"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7B8A59D" w14:textId="77777777" w:rsidR="00834DC0" w:rsidRDefault="00834DC0">
            <w:pPr>
              <w:pStyle w:val="TAH"/>
              <w:rPr>
                <w:sz w:val="16"/>
                <w:szCs w:val="16"/>
              </w:rPr>
            </w:pPr>
            <w:r>
              <w:rPr>
                <w:sz w:val="16"/>
                <w:szCs w:val="16"/>
              </w:rPr>
              <w:t>100 MHz</w:t>
            </w:r>
          </w:p>
          <w:p w14:paraId="11B656E6" w14:textId="77777777" w:rsidR="00834DC0" w:rsidRDefault="00834DC0">
            <w:pPr>
              <w:pStyle w:val="TAH"/>
              <w:rPr>
                <w:sz w:val="16"/>
                <w:szCs w:val="16"/>
              </w:rPr>
            </w:pPr>
            <w:r>
              <w:rPr>
                <w:sz w:val="16"/>
                <w:szCs w:val="16"/>
              </w:rPr>
              <w:t>(dB)</w:t>
            </w:r>
          </w:p>
        </w:tc>
      </w:tr>
      <w:tr w:rsidR="00834DC0" w14:paraId="233CA123" w14:textId="77777777"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2AFAEC6D" w14:textId="77777777"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774CD28F" w14:textId="77777777"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36A44B" w14:textId="77777777"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2049C443" w14:textId="77777777"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48FB1136" w14:textId="77777777"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2D01A69" w14:textId="77777777"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64920728" w14:textId="77777777"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2981A4"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5F50F0"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B0D14B" w14:textId="77777777"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159F65F" w14:textId="77777777"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4D8956"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09A4E28"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AB52AED" w14:textId="77777777" w:rsidR="00834DC0" w:rsidRDefault="00834DC0">
            <w:pPr>
              <w:pStyle w:val="TAC"/>
              <w:rPr>
                <w:sz w:val="16"/>
                <w:szCs w:val="16"/>
              </w:rPr>
            </w:pPr>
          </w:p>
        </w:tc>
      </w:tr>
    </w:tbl>
    <w:p w14:paraId="67FE89CA" w14:textId="77777777" w:rsidR="00834DC0" w:rsidRDefault="00834DC0" w:rsidP="00834DC0">
      <w:pPr>
        <w:rPr>
          <w:rFonts w:ascii="Arial" w:hAnsi="Arial" w:cs="Arial"/>
          <w:iCs/>
          <w:lang w:eastAsia="zh-CN"/>
        </w:rPr>
      </w:pPr>
    </w:p>
    <w:p w14:paraId="2AF8EE90" w14:textId="77777777" w:rsidR="00D23B79" w:rsidRPr="00163474" w:rsidRDefault="00D23B79" w:rsidP="00D23B79">
      <w:pPr>
        <w:rPr>
          <w:rFonts w:eastAsia="SimSun"/>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SimSun"/>
          <w:iCs/>
          <w:lang w:val="en-US" w:eastAsia="zh-CN"/>
        </w:rPr>
        <w:t xml:space="preserve">he MSD requirements are defined in Table 5.5.3.2-2 and Table 5.5.3.2-3 when </w:t>
      </w:r>
      <w:r>
        <w:rPr>
          <w:rFonts w:eastAsia="SimSun"/>
          <w:iCs/>
          <w:lang w:val="en-US" w:eastAsia="zh-CN"/>
        </w:rPr>
        <w:t xml:space="preserve">band </w:t>
      </w:r>
      <w:r w:rsidRPr="00163474">
        <w:rPr>
          <w:rFonts w:eastAsia="SimSun"/>
          <w:iCs/>
          <w:lang w:val="en-US" w:eastAsia="zh-CN"/>
        </w:rPr>
        <w:t>n77 transmitting with PC2.</w:t>
      </w:r>
    </w:p>
    <w:p w14:paraId="2AE4DE89" w14:textId="77777777" w:rsidR="00D23B79" w:rsidRPr="00655D2B" w:rsidRDefault="00D23B79" w:rsidP="00D23B79">
      <w:pPr>
        <w:rPr>
          <w:rFonts w:eastAsia="SimSun" w:cs="Arial"/>
          <w:iCs/>
          <w:sz w:val="18"/>
          <w:szCs w:val="18"/>
          <w:lang w:val="en-US" w:eastAsia="zh-CN"/>
        </w:rPr>
      </w:pPr>
    </w:p>
    <w:p w14:paraId="2939E78A" w14:textId="77777777"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14:paraId="67ADA927" w14:textId="77777777" w:rsidTr="009105D9">
        <w:tc>
          <w:tcPr>
            <w:tcW w:w="9950" w:type="dxa"/>
            <w:gridSpan w:val="15"/>
          </w:tcPr>
          <w:p w14:paraId="2D7474B2" w14:textId="77777777"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14:paraId="7C509D40" w14:textId="77777777" w:rsidTr="009105D9">
        <w:tc>
          <w:tcPr>
            <w:tcW w:w="1170" w:type="dxa"/>
          </w:tcPr>
          <w:p w14:paraId="0C3F2ADE" w14:textId="77777777"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14:paraId="6E5C3720" w14:textId="77777777"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14:paraId="62BBB478" w14:textId="77777777"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14:paraId="56074485" w14:textId="77777777"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14:paraId="6FDC95DA" w14:textId="77777777"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14:paraId="7C6DCFD7" w14:textId="77777777"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14:paraId="1BCB70DB" w14:textId="77777777"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14:paraId="66B53DE0"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14:paraId="52139CAE"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14:paraId="556EA50A"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14:paraId="10BE44B5"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14:paraId="6E5E7F96"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14:paraId="3A51814C"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14:paraId="63DA1859" w14:textId="77777777"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14:paraId="40E50312"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14:paraId="2CB3A33B" w14:textId="77777777"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14:paraId="0289D22C" w14:textId="77777777"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14:paraId="6F0EB1C5" w14:textId="77777777" w:rsidTr="009105D9">
        <w:tc>
          <w:tcPr>
            <w:tcW w:w="1170" w:type="dxa"/>
          </w:tcPr>
          <w:p w14:paraId="3BAD9418" w14:textId="77777777"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14:paraId="0D17203C" w14:textId="77777777"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14:paraId="4B3C4429" w14:textId="77777777" w:rsidR="00D23B79" w:rsidRPr="00655D2B" w:rsidRDefault="00D23B79" w:rsidP="009105D9">
            <w:pPr>
              <w:pStyle w:val="TAC"/>
              <w:rPr>
                <w:rFonts w:cs="Arial"/>
                <w:sz w:val="16"/>
                <w:szCs w:val="16"/>
              </w:rPr>
            </w:pPr>
            <w:r>
              <w:rPr>
                <w:rFonts w:cs="Arial"/>
                <w:sz w:val="16"/>
                <w:szCs w:val="16"/>
              </w:rPr>
              <w:t>1.0</w:t>
            </w:r>
          </w:p>
        </w:tc>
        <w:tc>
          <w:tcPr>
            <w:tcW w:w="598" w:type="dxa"/>
          </w:tcPr>
          <w:p w14:paraId="620FB2BB" w14:textId="77777777" w:rsidR="00D23B79" w:rsidRPr="00655D2B" w:rsidRDefault="00D23B79" w:rsidP="009105D9">
            <w:pPr>
              <w:pStyle w:val="TAC"/>
              <w:rPr>
                <w:rFonts w:cs="Arial"/>
                <w:sz w:val="16"/>
                <w:szCs w:val="16"/>
              </w:rPr>
            </w:pPr>
            <w:r w:rsidRPr="00DA49CC">
              <w:rPr>
                <w:rFonts w:cs="Arial"/>
                <w:sz w:val="16"/>
                <w:szCs w:val="16"/>
              </w:rPr>
              <w:t>1.0</w:t>
            </w:r>
          </w:p>
        </w:tc>
        <w:tc>
          <w:tcPr>
            <w:tcW w:w="598" w:type="dxa"/>
          </w:tcPr>
          <w:p w14:paraId="0F48A7F9" w14:textId="77777777" w:rsidR="00D23B79" w:rsidRPr="00655D2B" w:rsidRDefault="00D23B79" w:rsidP="009105D9">
            <w:pPr>
              <w:pStyle w:val="TAC"/>
              <w:rPr>
                <w:rFonts w:cs="Arial"/>
                <w:sz w:val="16"/>
                <w:szCs w:val="16"/>
              </w:rPr>
            </w:pPr>
            <w:r w:rsidRPr="00DA49CC">
              <w:rPr>
                <w:rFonts w:cs="Arial"/>
                <w:sz w:val="16"/>
                <w:szCs w:val="16"/>
              </w:rPr>
              <w:t>1.0</w:t>
            </w:r>
          </w:p>
        </w:tc>
        <w:tc>
          <w:tcPr>
            <w:tcW w:w="598" w:type="dxa"/>
          </w:tcPr>
          <w:p w14:paraId="7160AE7B" w14:textId="77777777" w:rsidR="00D23B79" w:rsidRPr="00655D2B" w:rsidRDefault="00D23B79" w:rsidP="009105D9">
            <w:pPr>
              <w:pStyle w:val="TAC"/>
              <w:rPr>
                <w:rFonts w:cs="Arial"/>
                <w:sz w:val="16"/>
                <w:szCs w:val="16"/>
              </w:rPr>
            </w:pPr>
            <w:r w:rsidRPr="002A68FB">
              <w:rPr>
                <w:rFonts w:cs="Arial"/>
                <w:sz w:val="16"/>
                <w:szCs w:val="16"/>
              </w:rPr>
              <w:t>1.0</w:t>
            </w:r>
          </w:p>
        </w:tc>
        <w:tc>
          <w:tcPr>
            <w:tcW w:w="598" w:type="dxa"/>
          </w:tcPr>
          <w:p w14:paraId="25129946" w14:textId="77777777" w:rsidR="00D23B79" w:rsidRPr="00655D2B" w:rsidRDefault="00D23B79" w:rsidP="009105D9">
            <w:pPr>
              <w:pStyle w:val="TAC"/>
              <w:rPr>
                <w:rFonts w:cs="Arial"/>
                <w:sz w:val="16"/>
                <w:szCs w:val="16"/>
              </w:rPr>
            </w:pPr>
            <w:r w:rsidRPr="002A68FB">
              <w:rPr>
                <w:rFonts w:cs="Arial"/>
                <w:sz w:val="16"/>
                <w:szCs w:val="16"/>
              </w:rPr>
              <w:t>1.0</w:t>
            </w:r>
          </w:p>
        </w:tc>
        <w:tc>
          <w:tcPr>
            <w:tcW w:w="598" w:type="dxa"/>
          </w:tcPr>
          <w:p w14:paraId="558EDE2E" w14:textId="77777777" w:rsidR="00D23B79" w:rsidRPr="00655D2B" w:rsidRDefault="00D23B79" w:rsidP="009105D9">
            <w:pPr>
              <w:pStyle w:val="TAC"/>
              <w:rPr>
                <w:rFonts w:cs="Arial"/>
                <w:sz w:val="16"/>
                <w:szCs w:val="16"/>
              </w:rPr>
            </w:pPr>
            <w:r w:rsidRPr="002A68FB">
              <w:rPr>
                <w:rFonts w:cs="Arial"/>
                <w:sz w:val="16"/>
                <w:szCs w:val="16"/>
              </w:rPr>
              <w:t>1.0</w:t>
            </w:r>
          </w:p>
        </w:tc>
        <w:tc>
          <w:tcPr>
            <w:tcW w:w="598" w:type="dxa"/>
          </w:tcPr>
          <w:p w14:paraId="64EE7D0D" w14:textId="77777777" w:rsidR="00D23B79" w:rsidRPr="00655D2B" w:rsidRDefault="00D23B79" w:rsidP="009105D9">
            <w:pPr>
              <w:pStyle w:val="TAC"/>
              <w:rPr>
                <w:rFonts w:cs="Arial"/>
                <w:sz w:val="16"/>
                <w:szCs w:val="16"/>
              </w:rPr>
            </w:pPr>
            <w:r w:rsidRPr="002A68FB">
              <w:rPr>
                <w:rFonts w:cs="Arial"/>
                <w:sz w:val="16"/>
                <w:szCs w:val="16"/>
              </w:rPr>
              <w:t>1.0</w:t>
            </w:r>
          </w:p>
        </w:tc>
        <w:tc>
          <w:tcPr>
            <w:tcW w:w="598" w:type="dxa"/>
          </w:tcPr>
          <w:p w14:paraId="2C403C9B" w14:textId="77777777" w:rsidR="00D23B79" w:rsidRPr="00655D2B" w:rsidRDefault="00D23B79" w:rsidP="009105D9">
            <w:pPr>
              <w:pStyle w:val="TAC"/>
              <w:rPr>
                <w:rFonts w:cs="Arial"/>
                <w:sz w:val="16"/>
                <w:szCs w:val="16"/>
              </w:rPr>
            </w:pPr>
          </w:p>
        </w:tc>
        <w:tc>
          <w:tcPr>
            <w:tcW w:w="598" w:type="dxa"/>
          </w:tcPr>
          <w:p w14:paraId="3761DAD4" w14:textId="77777777" w:rsidR="00D23B79" w:rsidRPr="00655D2B" w:rsidRDefault="00D23B79" w:rsidP="009105D9">
            <w:pPr>
              <w:pStyle w:val="TAC"/>
              <w:rPr>
                <w:rFonts w:cs="Arial"/>
                <w:sz w:val="16"/>
                <w:szCs w:val="16"/>
              </w:rPr>
            </w:pPr>
          </w:p>
        </w:tc>
        <w:tc>
          <w:tcPr>
            <w:tcW w:w="598" w:type="dxa"/>
          </w:tcPr>
          <w:p w14:paraId="4014CCA9" w14:textId="77777777" w:rsidR="00D23B79" w:rsidRPr="00655D2B" w:rsidRDefault="00D23B79" w:rsidP="009105D9">
            <w:pPr>
              <w:pStyle w:val="TAC"/>
              <w:rPr>
                <w:rFonts w:cs="Arial"/>
                <w:sz w:val="16"/>
                <w:szCs w:val="16"/>
              </w:rPr>
            </w:pPr>
          </w:p>
        </w:tc>
        <w:tc>
          <w:tcPr>
            <w:tcW w:w="598" w:type="dxa"/>
          </w:tcPr>
          <w:p w14:paraId="78FC3A78" w14:textId="77777777" w:rsidR="00D23B79" w:rsidRPr="00655D2B" w:rsidRDefault="00D23B79" w:rsidP="009105D9">
            <w:pPr>
              <w:pStyle w:val="TAC"/>
              <w:rPr>
                <w:rFonts w:cs="Arial"/>
                <w:sz w:val="16"/>
                <w:szCs w:val="16"/>
              </w:rPr>
            </w:pPr>
          </w:p>
        </w:tc>
        <w:tc>
          <w:tcPr>
            <w:tcW w:w="598" w:type="dxa"/>
          </w:tcPr>
          <w:p w14:paraId="7F5C0DF1" w14:textId="77777777" w:rsidR="00D23B79" w:rsidRPr="00655D2B" w:rsidRDefault="00D23B79" w:rsidP="009105D9">
            <w:pPr>
              <w:pStyle w:val="TAC"/>
              <w:rPr>
                <w:rFonts w:cs="Arial"/>
                <w:sz w:val="16"/>
                <w:szCs w:val="16"/>
              </w:rPr>
            </w:pPr>
          </w:p>
        </w:tc>
        <w:tc>
          <w:tcPr>
            <w:tcW w:w="609" w:type="dxa"/>
          </w:tcPr>
          <w:p w14:paraId="098FDC9A" w14:textId="77777777" w:rsidR="00D23B79" w:rsidRPr="00655D2B" w:rsidRDefault="00D23B79" w:rsidP="009105D9">
            <w:pPr>
              <w:pStyle w:val="TAC"/>
              <w:rPr>
                <w:rFonts w:cs="Arial"/>
                <w:sz w:val="16"/>
                <w:szCs w:val="16"/>
              </w:rPr>
            </w:pPr>
          </w:p>
        </w:tc>
      </w:tr>
    </w:tbl>
    <w:p w14:paraId="21C6CAC1" w14:textId="77777777" w:rsidR="00D23B79" w:rsidRPr="00655D2B" w:rsidRDefault="00D23B79" w:rsidP="00D23B79">
      <w:pPr>
        <w:rPr>
          <w:rFonts w:ascii="Arial" w:hAnsi="Arial" w:cs="Arial"/>
          <w:lang w:eastAsia="ja-JP"/>
        </w:rPr>
      </w:pPr>
    </w:p>
    <w:p w14:paraId="625D0F13" w14:textId="77777777"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14:paraId="6732BBC0" w14:textId="77777777"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14:paraId="27183840" w14:textId="77777777"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14:paraId="02B99F55"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2059A00D" w14:textId="77777777"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295DCA65" w14:textId="77777777"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E2A5CF6" w14:textId="77777777"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14:paraId="0A3CFBCC" w14:textId="77777777"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60947DF3" w14:textId="77777777"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BB0C000" w14:textId="77777777"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06C288FC" w14:textId="77777777"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700DDBDF" w14:textId="77777777"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5EB90048"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7A4CB72C"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6C1C1E33"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0DBF7740"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054E9B4F"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14:paraId="33A8DCFF"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7032FE6C"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6F5762A1"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066F9BD3"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14:paraId="3127B227"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262243C4" w14:textId="77777777"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0B8E7F6A" w14:textId="77777777"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4BABB61" w14:textId="77777777"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14:paraId="3AB36915" w14:textId="77777777"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0FD31363"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2F9B7EC1"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7B5A7805"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14:paraId="58BB43B6" w14:textId="77777777" w:rsidR="00D23B79" w:rsidRPr="00C95DD8" w:rsidRDefault="00D23B79" w:rsidP="009105D9">
            <w:pPr>
              <w:pStyle w:val="TAC"/>
              <w:rPr>
                <w:rFonts w:eastAsia="Times New Roman"/>
                <w:sz w:val="16"/>
                <w:szCs w:val="16"/>
                <w:lang w:eastAsia="ja-JP"/>
              </w:rPr>
            </w:pPr>
            <w:r w:rsidRPr="00C95DD8">
              <w:rPr>
                <w:rFonts w:eastAsia="SimSun"/>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14:paraId="23218C8A" w14:textId="77777777" w:rsidR="00D23B79" w:rsidRPr="00C95DD8" w:rsidRDefault="00D23B79" w:rsidP="009105D9">
            <w:pPr>
              <w:pStyle w:val="TAC"/>
              <w:rPr>
                <w:rFonts w:eastAsia="Times New Roman"/>
                <w:sz w:val="16"/>
                <w:szCs w:val="16"/>
                <w:lang w:eastAsia="ja-JP"/>
              </w:rPr>
            </w:pPr>
            <w:r w:rsidRPr="00C95DD8">
              <w:rPr>
                <w:rFonts w:eastAsia="SimSun"/>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14:paraId="5919416E" w14:textId="77777777" w:rsidR="00D23B79" w:rsidRPr="00C95DD8" w:rsidRDefault="00D23B79" w:rsidP="009105D9">
            <w:pPr>
              <w:pStyle w:val="TAC"/>
              <w:rPr>
                <w:rFonts w:eastAsia="Times New Roman"/>
                <w:sz w:val="16"/>
                <w:szCs w:val="16"/>
                <w:lang w:eastAsia="ja-JP"/>
              </w:rPr>
            </w:pPr>
            <w:r w:rsidRPr="00C95DD8">
              <w:rPr>
                <w:rFonts w:eastAsia="SimSun"/>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8EFF4C0"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688D30C8"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0B9549FE" w14:textId="77777777"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794446DF"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B5FE2A8" w14:textId="77777777"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3887146F" w14:textId="77777777" w:rsidR="00D23B79" w:rsidRPr="00C95DD8" w:rsidRDefault="00D23B79" w:rsidP="009105D9">
            <w:pPr>
              <w:pStyle w:val="TAC"/>
              <w:rPr>
                <w:rFonts w:cs="Arial"/>
                <w:sz w:val="16"/>
                <w:szCs w:val="16"/>
                <w:lang w:val="en-US" w:eastAsia="ja-JP"/>
              </w:rPr>
            </w:pPr>
          </w:p>
        </w:tc>
      </w:tr>
      <w:tr w:rsidR="00D23B79" w:rsidRPr="00C95DD8" w14:paraId="6AD0164B" w14:textId="77777777" w:rsidTr="009105D9">
        <w:tblPrEx>
          <w:jc w:val="center"/>
          <w:tblInd w:w="0" w:type="dxa"/>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14:paraId="5AEA551D" w14:textId="77777777"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BF43681" w14:textId="77777777"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14:paraId="72DBC50F" w14:textId="77777777" w:rsidR="00D23B79" w:rsidRDefault="00D23B79" w:rsidP="00D23B79">
      <w:pPr>
        <w:pStyle w:val="Heading4"/>
        <w:tabs>
          <w:tab w:val="left" w:pos="0"/>
        </w:tabs>
        <w:ind w:left="0" w:firstLine="0"/>
        <w:rPr>
          <w:rFonts w:cs="Arial"/>
          <w:lang w:val="en-US" w:eastAsia="zh-CN"/>
        </w:rPr>
      </w:pPr>
      <w:bookmarkStart w:id="89" w:name="_Toc97801334"/>
      <w:r>
        <w:rPr>
          <w:rFonts w:cs="Arial"/>
        </w:rPr>
        <w:t>5.5.3</w:t>
      </w:r>
      <w:r>
        <w:rPr>
          <w:rFonts w:cs="Arial"/>
          <w:lang w:eastAsia="zh-CN"/>
        </w:rPr>
        <w:t>.3</w:t>
      </w:r>
      <w:r>
        <w:rPr>
          <w:rFonts w:cs="Arial"/>
          <w:lang w:eastAsia="zh-CN"/>
        </w:rPr>
        <w:tab/>
        <w:t>Single uplink power Class 1.5</w:t>
      </w:r>
      <w:bookmarkEnd w:id="89"/>
      <w:r>
        <w:rPr>
          <w:rFonts w:cs="Arial"/>
          <w:lang w:eastAsia="zh-CN"/>
        </w:rPr>
        <w:t xml:space="preserve"> </w:t>
      </w:r>
    </w:p>
    <w:p w14:paraId="7423B440" w14:textId="77777777" w:rsidR="00D23B79" w:rsidRPr="00163474" w:rsidRDefault="00D23B79" w:rsidP="00D23B79">
      <w:pPr>
        <w:rPr>
          <w:rFonts w:eastAsia="SimSun"/>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SimSun"/>
          <w:iCs/>
          <w:lang w:val="en-US" w:eastAsia="zh-CN"/>
        </w:rPr>
        <w:t>he MSD requirements are defined in Table 5.5.3.</w:t>
      </w:r>
      <w:r>
        <w:rPr>
          <w:rFonts w:eastAsia="SimSun"/>
          <w:iCs/>
          <w:lang w:val="en-US" w:eastAsia="zh-CN"/>
        </w:rPr>
        <w:t>3</w:t>
      </w:r>
      <w:r w:rsidRPr="00163474">
        <w:rPr>
          <w:rFonts w:eastAsia="SimSun"/>
          <w:iCs/>
          <w:lang w:val="en-US" w:eastAsia="zh-CN"/>
        </w:rPr>
        <w:t>-</w:t>
      </w:r>
      <w:r>
        <w:rPr>
          <w:rFonts w:eastAsia="SimSun"/>
          <w:iCs/>
          <w:lang w:val="en-US" w:eastAsia="zh-CN"/>
        </w:rPr>
        <w:t>1</w:t>
      </w:r>
      <w:r w:rsidRPr="00163474">
        <w:rPr>
          <w:rFonts w:eastAsia="SimSun"/>
          <w:iCs/>
          <w:lang w:val="en-US" w:eastAsia="zh-CN"/>
        </w:rPr>
        <w:t xml:space="preserve"> and Table 5.5.3.3</w:t>
      </w:r>
      <w:r>
        <w:rPr>
          <w:rFonts w:eastAsia="SimSun"/>
          <w:iCs/>
          <w:lang w:val="en-US" w:eastAsia="zh-CN"/>
        </w:rPr>
        <w:t>-2 when band n77 transmitting with PC1.5</w:t>
      </w:r>
      <w:r w:rsidRPr="00163474">
        <w:rPr>
          <w:rFonts w:eastAsia="SimSun"/>
          <w:iCs/>
          <w:lang w:val="en-US" w:eastAsia="zh-CN"/>
        </w:rPr>
        <w:t>.</w:t>
      </w:r>
    </w:p>
    <w:p w14:paraId="18C6F95B" w14:textId="77777777" w:rsidR="00D23B79" w:rsidRDefault="00D23B79" w:rsidP="00D23B79">
      <w:pPr>
        <w:keepNext/>
        <w:keepLines/>
        <w:spacing w:before="60"/>
        <w:jc w:val="center"/>
        <w:rPr>
          <w:rFonts w:ascii="Arial" w:eastAsia="Times New Roman" w:hAnsi="Arial"/>
          <w:b/>
        </w:rPr>
      </w:pPr>
      <w:r>
        <w:rPr>
          <w:rFonts w:ascii="Arial" w:eastAsia="Times New Roman" w:hAnsi="Arial"/>
          <w:b/>
        </w:rPr>
        <w:t>Table 5.5.3.3-1: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14:paraId="018FE9E3" w14:textId="77777777"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458E683" w14:textId="77777777"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14:paraId="747CB53A"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14:paraId="090C6915"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3C280646"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68580E2"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AAE5158"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C735E61"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0F89F07"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CF9D00C"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6AF239D"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7F63445"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402D08"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80C7050"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03D6FD3"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14:paraId="3FF7C56C"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14:paraId="1F5D9CEC" w14:textId="77777777"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6559D7A8"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2B344A3" w14:textId="77777777"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25CFDAC" w14:textId="77777777"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14:paraId="2C5FE5E0"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14:paraId="6F417B1D" w14:textId="77777777"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3E1CE9EB" w14:textId="77777777"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14:paraId="7646A2E0" w14:textId="77777777"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0EE368A9"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4532C37B"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47822657"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6705BD95"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6246DF22"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14:paraId="53EB0BAB" w14:textId="77777777"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14:paraId="7B2B83AC"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4F67548B"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4A234A76"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46EC7545"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14:paraId="785BC130"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14:paraId="730F4891" w14:textId="77777777"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14:paraId="76029E4F" w14:textId="77777777" w:rsidR="00D23B79" w:rsidRDefault="00D23B79" w:rsidP="00D23B79">
      <w:pPr>
        <w:rPr>
          <w:rFonts w:eastAsia="SimSun" w:cs="Arial"/>
          <w:iCs/>
          <w:sz w:val="18"/>
          <w:szCs w:val="18"/>
          <w:lang w:val="en-US" w:eastAsia="zh-CN"/>
        </w:rPr>
      </w:pPr>
    </w:p>
    <w:p w14:paraId="5D803808" w14:textId="77777777"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t>2</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14:paraId="5FF8C617" w14:textId="77777777"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14:paraId="1AF26426" w14:textId="77777777"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14:paraId="6FEF3208"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65D45AB6" w14:textId="77777777"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1EA8E9B6" w14:textId="77777777"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11AACAE" w14:textId="77777777"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14:paraId="075F6695" w14:textId="77777777"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71EF0DA9" w14:textId="77777777"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7AEBFAB0" w14:textId="77777777"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9FD1A2A" w14:textId="77777777"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0DE18A36" w14:textId="77777777"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20800200"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69D97F4E"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57F5D436"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0CDB05A5"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9743F3E"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14:paraId="0BAAFF20" w14:textId="77777777"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A0A1AAF"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14:paraId="30AE7DEC"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14:paraId="3121921D" w14:textId="77777777"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14:paraId="18CCB4AD" w14:textId="77777777"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65F5265" w14:textId="77777777"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51E8BF56" w14:textId="77777777"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9012D7E" w14:textId="77777777"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14:paraId="6D3B2026" w14:textId="77777777"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104D48CB"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7FEE584D"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75BE89E4" w14:textId="77777777" w:rsidR="00D23B79" w:rsidRPr="00C95DD8" w:rsidRDefault="00D23B79" w:rsidP="009105D9">
            <w:pPr>
              <w:pStyle w:val="TAC"/>
              <w:rPr>
                <w:rFonts w:eastAsia="SimSun"/>
                <w:sz w:val="16"/>
                <w:szCs w:val="16"/>
                <w:lang w:eastAsia="zh-CN"/>
              </w:rPr>
            </w:pPr>
            <w:r w:rsidRPr="00C95DD8">
              <w:rPr>
                <w:rFonts w:eastAsia="SimSun"/>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14:paraId="29BCDCDA" w14:textId="77777777" w:rsidR="00D23B79" w:rsidRPr="00C95DD8" w:rsidRDefault="00D23B79" w:rsidP="009105D9">
            <w:pPr>
              <w:pStyle w:val="TAC"/>
              <w:rPr>
                <w:rFonts w:eastAsia="Times New Roman"/>
                <w:sz w:val="16"/>
                <w:szCs w:val="16"/>
                <w:lang w:eastAsia="ja-JP"/>
              </w:rPr>
            </w:pPr>
            <w:r w:rsidRPr="00C95DD8">
              <w:rPr>
                <w:rFonts w:eastAsia="SimSun"/>
                <w:sz w:val="16"/>
                <w:szCs w:val="16"/>
                <w:lang w:eastAsia="zh-CN"/>
              </w:rPr>
              <w:t>128</w:t>
            </w:r>
          </w:p>
        </w:tc>
        <w:tc>
          <w:tcPr>
            <w:tcW w:w="630" w:type="dxa"/>
            <w:tcBorders>
              <w:top w:val="single" w:sz="4" w:space="0" w:color="auto"/>
              <w:left w:val="single" w:sz="4" w:space="0" w:color="auto"/>
              <w:bottom w:val="single" w:sz="4" w:space="0" w:color="auto"/>
              <w:right w:val="single" w:sz="4" w:space="0" w:color="auto"/>
              <w:tl2br w:val="nil"/>
              <w:tr2bl w:val="nil"/>
            </w:tcBorders>
          </w:tcPr>
          <w:p w14:paraId="4D7155C3" w14:textId="77777777" w:rsidR="00D23B79" w:rsidRPr="00C95DD8" w:rsidRDefault="00D23B79" w:rsidP="009105D9">
            <w:pPr>
              <w:pStyle w:val="TAC"/>
              <w:rPr>
                <w:rFonts w:eastAsia="Times New Roman"/>
                <w:sz w:val="16"/>
                <w:szCs w:val="16"/>
                <w:lang w:eastAsia="ja-JP"/>
              </w:rPr>
            </w:pPr>
            <w:r w:rsidRPr="00C95DD8">
              <w:rPr>
                <w:rFonts w:eastAsia="SimSun"/>
                <w:sz w:val="16"/>
                <w:szCs w:val="16"/>
                <w:lang w:eastAsia="zh-CN"/>
              </w:rPr>
              <w:t>160</w:t>
            </w:r>
          </w:p>
        </w:tc>
        <w:tc>
          <w:tcPr>
            <w:tcW w:w="630" w:type="dxa"/>
            <w:tcBorders>
              <w:top w:val="single" w:sz="4" w:space="0" w:color="auto"/>
              <w:left w:val="single" w:sz="4" w:space="0" w:color="auto"/>
              <w:bottom w:val="single" w:sz="4" w:space="0" w:color="auto"/>
              <w:right w:val="single" w:sz="4" w:space="0" w:color="auto"/>
              <w:tl2br w:val="nil"/>
              <w:tr2bl w:val="nil"/>
            </w:tcBorders>
          </w:tcPr>
          <w:p w14:paraId="0FF3E705" w14:textId="77777777" w:rsidR="00D23B79" w:rsidRPr="00C95DD8" w:rsidRDefault="00D23B79" w:rsidP="009105D9">
            <w:pPr>
              <w:pStyle w:val="TAC"/>
              <w:rPr>
                <w:rFonts w:eastAsia="Times New Roman"/>
                <w:sz w:val="16"/>
                <w:szCs w:val="16"/>
                <w:lang w:eastAsia="ja-JP"/>
              </w:rPr>
            </w:pPr>
            <w:r w:rsidRPr="00C95DD8">
              <w:rPr>
                <w:rFonts w:eastAsia="SimSun"/>
                <w:sz w:val="16"/>
                <w:szCs w:val="16"/>
                <w:lang w:eastAsia="zh-CN"/>
              </w:rPr>
              <w:t>216</w:t>
            </w: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1AF261BE"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5F9C6EF8"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0F59FBBC" w14:textId="77777777"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0A1B1465" w14:textId="77777777"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14:paraId="4BEA29E7" w14:textId="77777777"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14:paraId="71565A22" w14:textId="77777777" w:rsidR="00D23B79" w:rsidRPr="00C95DD8" w:rsidRDefault="00D23B79" w:rsidP="009105D9">
            <w:pPr>
              <w:pStyle w:val="TAC"/>
              <w:rPr>
                <w:rFonts w:cs="Arial"/>
                <w:sz w:val="16"/>
                <w:szCs w:val="16"/>
                <w:lang w:val="en-US" w:eastAsia="ja-JP"/>
              </w:rPr>
            </w:pPr>
          </w:p>
        </w:tc>
      </w:tr>
      <w:tr w:rsidR="00D23B79" w:rsidRPr="00C95DD8" w14:paraId="1DCE842A" w14:textId="77777777" w:rsidTr="009105D9">
        <w:tblPrEx>
          <w:jc w:val="center"/>
          <w:tblInd w:w="0" w:type="dxa"/>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14:paraId="003C211A" w14:textId="77777777"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6B10F10" w14:textId="77777777" w:rsidR="00834DC0" w:rsidRPr="00D23B79" w:rsidRDefault="00834DC0" w:rsidP="00834DC0">
      <w:pPr>
        <w:pStyle w:val="NoSpacing"/>
        <w:rPr>
          <w:rFonts w:ascii="Arial" w:hAnsi="Arial" w:cs="Arial"/>
          <w:bCs/>
          <w:shd w:val="clear" w:color="auto" w:fill="FFFFFF"/>
          <w:lang w:val="en-GB" w:eastAsia="zh-CN"/>
        </w:rPr>
      </w:pPr>
    </w:p>
    <w:p w14:paraId="219B8579" w14:textId="77777777" w:rsidR="00834DC0" w:rsidRDefault="00834DC0" w:rsidP="00834DC0">
      <w:pPr>
        <w:pStyle w:val="Heading3"/>
        <w:tabs>
          <w:tab w:val="left" w:pos="0"/>
        </w:tabs>
        <w:ind w:left="0" w:firstLine="0"/>
        <w:rPr>
          <w:sz w:val="24"/>
        </w:rPr>
      </w:pPr>
      <w:bookmarkStart w:id="90" w:name="_Toc97801335"/>
      <w:r>
        <w:rPr>
          <w:sz w:val="24"/>
        </w:rPr>
        <w:lastRenderedPageBreak/>
        <w:t>5.</w:t>
      </w:r>
      <w:r w:rsidR="00AA16BD">
        <w:rPr>
          <w:rFonts w:hint="eastAsia"/>
          <w:sz w:val="24"/>
          <w:lang w:eastAsia="zh-CN"/>
        </w:rPr>
        <w:t>5</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
    </w:p>
    <w:p w14:paraId="665C3052" w14:textId="77777777"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14:paraId="79B6B0EC" w14:textId="77777777" w:rsidR="007A34E0" w:rsidRDefault="007A34E0" w:rsidP="007A34E0">
      <w:pPr>
        <w:pStyle w:val="Heading2"/>
        <w:tabs>
          <w:tab w:val="left" w:pos="0"/>
        </w:tabs>
        <w:ind w:left="0" w:firstLine="0"/>
        <w:rPr>
          <w:rFonts w:cs="Arial"/>
          <w:lang w:eastAsia="zh-CN"/>
        </w:rPr>
      </w:pPr>
      <w:bookmarkStart w:id="91" w:name="_Toc97801336"/>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1"/>
    </w:p>
    <w:p w14:paraId="70AE4697" w14:textId="77777777" w:rsidR="007A34E0" w:rsidRDefault="007A34E0" w:rsidP="007A34E0">
      <w:pPr>
        <w:pStyle w:val="Heading3"/>
        <w:tabs>
          <w:tab w:val="left" w:pos="0"/>
        </w:tabs>
        <w:ind w:left="0" w:firstLine="0"/>
        <w:rPr>
          <w:lang w:eastAsia="zh-CN"/>
        </w:rPr>
      </w:pPr>
      <w:bookmarkStart w:id="92" w:name="_Toc97801337"/>
      <w:r>
        <w:rPr>
          <w:lang w:eastAsia="zh-CN"/>
        </w:rPr>
        <w:t>5.</w:t>
      </w:r>
      <w:r w:rsidR="00AA16BD">
        <w:rPr>
          <w:rFonts w:hint="eastAsia"/>
          <w:lang w:eastAsia="zh-CN"/>
        </w:rPr>
        <w:t>6</w:t>
      </w:r>
      <w:r>
        <w:rPr>
          <w:lang w:eastAsia="zh-CN"/>
        </w:rPr>
        <w:t>.1</w:t>
      </w:r>
      <w:r>
        <w:rPr>
          <w:lang w:eastAsia="zh-CN"/>
        </w:rPr>
        <w:tab/>
        <w:t>Configurations</w:t>
      </w:r>
      <w:bookmarkEnd w:id="92"/>
    </w:p>
    <w:p w14:paraId="68D70E9B" w14:textId="77777777" w:rsidR="007A34E0" w:rsidRDefault="007A34E0" w:rsidP="007A34E0">
      <w:pPr>
        <w:keepNext/>
        <w:keepLines/>
        <w:spacing w:before="60"/>
        <w:jc w:val="center"/>
        <w:rPr>
          <w:rFonts w:ascii="Arial" w:hAnsi="Arial" w:cs="Arial"/>
          <w:b/>
          <w:bCs/>
        </w:rPr>
      </w:pPr>
    </w:p>
    <w:p w14:paraId="1D5844F9"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14:paraId="4AB68CBF" w14:textId="77777777"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5E5AD72D" w14:textId="77777777"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5DFDC791" w14:textId="77777777"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6BDDE6EE" w14:textId="77777777"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AF12FD3" w14:textId="77777777" w:rsidR="007A34E0" w:rsidRDefault="007A34E0">
            <w:pPr>
              <w:pStyle w:val="TAH"/>
              <w:keepNext w:val="0"/>
              <w:rPr>
                <w:sz w:val="16"/>
                <w:szCs w:val="16"/>
              </w:rPr>
            </w:pPr>
            <w:r>
              <w:rPr>
                <w:sz w:val="16"/>
                <w:szCs w:val="16"/>
              </w:rPr>
              <w:t>SCS</w:t>
            </w:r>
          </w:p>
          <w:p w14:paraId="51C472C4" w14:textId="77777777"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8739D1F" w14:textId="77777777"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65F98E3" w14:textId="77777777" w:rsidR="007A34E0" w:rsidRDefault="007A34E0">
            <w:pPr>
              <w:pStyle w:val="TAH"/>
              <w:keepNext w:val="0"/>
              <w:rPr>
                <w:sz w:val="16"/>
                <w:szCs w:val="16"/>
              </w:rPr>
            </w:pPr>
            <w:r>
              <w:rPr>
                <w:sz w:val="16"/>
                <w:szCs w:val="16"/>
              </w:rPr>
              <w:t>10</w:t>
            </w:r>
          </w:p>
          <w:p w14:paraId="1C79023A"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95722AA" w14:textId="77777777" w:rsidR="007A34E0" w:rsidRDefault="007A34E0">
            <w:pPr>
              <w:pStyle w:val="TAH"/>
              <w:keepNext w:val="0"/>
              <w:rPr>
                <w:sz w:val="16"/>
                <w:szCs w:val="16"/>
              </w:rPr>
            </w:pPr>
            <w:r>
              <w:rPr>
                <w:sz w:val="16"/>
                <w:szCs w:val="16"/>
              </w:rPr>
              <w:t>15</w:t>
            </w:r>
          </w:p>
          <w:p w14:paraId="4ED9CB6B"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45DA4C9" w14:textId="77777777" w:rsidR="007A34E0" w:rsidRDefault="007A34E0">
            <w:pPr>
              <w:pStyle w:val="TAH"/>
              <w:keepNext w:val="0"/>
              <w:rPr>
                <w:sz w:val="16"/>
                <w:szCs w:val="16"/>
              </w:rPr>
            </w:pPr>
            <w:r>
              <w:rPr>
                <w:sz w:val="16"/>
                <w:szCs w:val="16"/>
              </w:rPr>
              <w:t>20</w:t>
            </w:r>
          </w:p>
          <w:p w14:paraId="67876F7C"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1CCD84A" w14:textId="77777777"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A926C78" w14:textId="77777777"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E580C6A" w14:textId="77777777" w:rsidR="007A34E0" w:rsidRDefault="007A34E0">
            <w:pPr>
              <w:pStyle w:val="TAH"/>
              <w:keepNext w:val="0"/>
              <w:rPr>
                <w:sz w:val="16"/>
                <w:szCs w:val="16"/>
              </w:rPr>
            </w:pPr>
            <w:r>
              <w:rPr>
                <w:sz w:val="16"/>
                <w:szCs w:val="16"/>
              </w:rPr>
              <w:t>40</w:t>
            </w:r>
          </w:p>
          <w:p w14:paraId="32E109A9"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E3C7959" w14:textId="77777777" w:rsidR="007A34E0" w:rsidRDefault="007A34E0">
            <w:pPr>
              <w:pStyle w:val="TAH"/>
              <w:keepNext w:val="0"/>
              <w:rPr>
                <w:sz w:val="16"/>
                <w:szCs w:val="16"/>
              </w:rPr>
            </w:pPr>
            <w:r>
              <w:rPr>
                <w:sz w:val="16"/>
                <w:szCs w:val="16"/>
              </w:rPr>
              <w:t>50</w:t>
            </w:r>
          </w:p>
          <w:p w14:paraId="71084D2E"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685D5AB" w14:textId="77777777" w:rsidR="007A34E0" w:rsidRDefault="007A34E0">
            <w:pPr>
              <w:pStyle w:val="TAH"/>
              <w:keepNext w:val="0"/>
              <w:rPr>
                <w:sz w:val="16"/>
                <w:szCs w:val="16"/>
              </w:rPr>
            </w:pPr>
            <w:r>
              <w:rPr>
                <w:sz w:val="16"/>
                <w:szCs w:val="16"/>
              </w:rPr>
              <w:t>60</w:t>
            </w:r>
          </w:p>
          <w:p w14:paraId="3762F9FB"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6B1CEB7F" w14:textId="77777777" w:rsidR="007A34E0" w:rsidRDefault="007A34E0">
            <w:pPr>
              <w:pStyle w:val="TAH"/>
              <w:keepNext w:val="0"/>
              <w:rPr>
                <w:sz w:val="16"/>
                <w:szCs w:val="16"/>
              </w:rPr>
            </w:pPr>
            <w:r>
              <w:rPr>
                <w:rFonts w:eastAsia="SimSun"/>
                <w:sz w:val="16"/>
                <w:szCs w:val="16"/>
                <w:lang w:val="en-US" w:eastAsia="zh-CN"/>
              </w:rPr>
              <w:t>7</w:t>
            </w:r>
            <w:r>
              <w:rPr>
                <w:sz w:val="16"/>
                <w:szCs w:val="16"/>
              </w:rPr>
              <w:t>0</w:t>
            </w:r>
          </w:p>
          <w:p w14:paraId="4F8354C2"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C57666C" w14:textId="77777777" w:rsidR="007A34E0" w:rsidRDefault="007A34E0">
            <w:pPr>
              <w:pStyle w:val="TAH"/>
              <w:keepNext w:val="0"/>
              <w:rPr>
                <w:sz w:val="16"/>
                <w:szCs w:val="16"/>
              </w:rPr>
            </w:pPr>
            <w:r>
              <w:rPr>
                <w:sz w:val="16"/>
                <w:szCs w:val="16"/>
              </w:rPr>
              <w:t>80</w:t>
            </w:r>
          </w:p>
          <w:p w14:paraId="4001362B"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0987F00F" w14:textId="77777777"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14:paraId="3F111A29" w14:textId="77777777"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14:paraId="0E255EE7" w14:textId="77777777" w:rsidR="007A34E0" w:rsidRDefault="007A34E0">
            <w:pPr>
              <w:pStyle w:val="TAH"/>
              <w:keepNext w:val="0"/>
              <w:rPr>
                <w:sz w:val="16"/>
                <w:szCs w:val="16"/>
              </w:rPr>
            </w:pPr>
            <w:r>
              <w:rPr>
                <w:sz w:val="16"/>
                <w:szCs w:val="16"/>
              </w:rPr>
              <w:t>Bandwidth combination set</w:t>
            </w:r>
          </w:p>
        </w:tc>
      </w:tr>
      <w:tr w:rsidR="007A34E0" w14:paraId="3060B368" w14:textId="77777777"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8426A81"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14:paraId="06FCBF04" w14:textId="77777777"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2938C25D"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1852F53" w14:textId="77777777" w:rsidR="007A34E0" w:rsidRDefault="007A34E0">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6D7525D7"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4239AD2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B3B25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DCC936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C3FEFA5"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BD9783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10E69A33"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9B6488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1085C9F"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8D61F00"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696FF14E"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8920EB"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5C09A35"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58E8BDFE" w14:textId="77777777"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14:paraId="73CD91D6" w14:textId="77777777" w:rsidR="007A34E0" w:rsidRDefault="007A34E0">
            <w:pPr>
              <w:pStyle w:val="TAC"/>
              <w:rPr>
                <w:sz w:val="16"/>
                <w:szCs w:val="16"/>
                <w:lang w:val="en-US" w:eastAsia="zh-CN"/>
              </w:rPr>
            </w:pPr>
            <w:r>
              <w:rPr>
                <w:sz w:val="16"/>
                <w:szCs w:val="16"/>
                <w:lang w:val="en-US" w:eastAsia="zh-CN"/>
              </w:rPr>
              <w:t>0</w:t>
            </w:r>
          </w:p>
        </w:tc>
      </w:tr>
      <w:tr w:rsidR="007A34E0" w14:paraId="36FFA02D"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F6F95"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4F98"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30FF"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19EE51A6"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66BF0AD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A0EF900"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B733F4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F4E7AAD"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0C5256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639939F"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9E1307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F0D799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2FE2AFC"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1BC3E81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5AB1BB6"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052E3CB"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16F9B1F3"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042C6A88" w14:textId="77777777" w:rsidR="007A34E0" w:rsidRDefault="007A34E0">
            <w:pPr>
              <w:spacing w:after="0"/>
              <w:rPr>
                <w:rFonts w:ascii="Arial" w:eastAsia="MS Mincho" w:hAnsi="Arial" w:cs="Arial"/>
                <w:kern w:val="2"/>
                <w:sz w:val="16"/>
                <w:szCs w:val="16"/>
                <w:lang w:eastAsia="zh-CN"/>
              </w:rPr>
            </w:pPr>
          </w:p>
        </w:tc>
      </w:tr>
      <w:tr w:rsidR="007A34E0" w14:paraId="42396CA2"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09DBE"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28C4"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9729"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0FDBBCF7"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7BED04A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ED7777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B0F0E7C"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BAB875C"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E74A5DF"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2C0C207F"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84782B9"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A6EE434"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B354F12"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7273783"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6896B7D"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10ED7E84"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021B5B35"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6E86BE24" w14:textId="77777777" w:rsidR="007A34E0" w:rsidRDefault="007A34E0">
            <w:pPr>
              <w:spacing w:after="0"/>
              <w:rPr>
                <w:rFonts w:ascii="Arial" w:eastAsia="MS Mincho" w:hAnsi="Arial" w:cs="Arial"/>
                <w:kern w:val="2"/>
                <w:sz w:val="16"/>
                <w:szCs w:val="16"/>
                <w:lang w:eastAsia="zh-CN"/>
              </w:rPr>
            </w:pPr>
          </w:p>
        </w:tc>
      </w:tr>
      <w:tr w:rsidR="007A34E0" w14:paraId="4E1148C7"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94F8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DABB" w14:textId="77777777"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3433417" w14:textId="77777777"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04322F73"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1453012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F5F2B3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10A1A8D"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A95BD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B34AE3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F0CDB95"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B50CE4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6064A0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A535013"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6933DF1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0153E4"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BFBF497"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0BE34FDA"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2A7B0F93" w14:textId="77777777" w:rsidR="007A34E0" w:rsidRDefault="007A34E0">
            <w:pPr>
              <w:spacing w:after="0"/>
              <w:rPr>
                <w:rFonts w:ascii="Arial" w:eastAsia="MS Mincho" w:hAnsi="Arial" w:cs="Arial"/>
                <w:kern w:val="2"/>
                <w:sz w:val="16"/>
                <w:szCs w:val="16"/>
                <w:lang w:eastAsia="zh-CN"/>
              </w:rPr>
            </w:pPr>
          </w:p>
        </w:tc>
      </w:tr>
      <w:tr w:rsidR="007A34E0" w14:paraId="0B1C911A"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D3FC"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E2E49"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61CA"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55FE4FDC"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184A7DB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7CC5CAAA"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AFCDF42"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20DB86C"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368F215"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C1BEA3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5F530F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A6496F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001ACF9"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4B559B5B"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2E35D62A"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6265D682"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77E31D7A"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5EEED2DF" w14:textId="77777777" w:rsidR="007A34E0" w:rsidRDefault="007A34E0">
            <w:pPr>
              <w:spacing w:after="0"/>
              <w:rPr>
                <w:rFonts w:ascii="Arial" w:eastAsia="MS Mincho" w:hAnsi="Arial" w:cs="Arial"/>
                <w:kern w:val="2"/>
                <w:sz w:val="16"/>
                <w:szCs w:val="16"/>
                <w:lang w:eastAsia="zh-CN"/>
              </w:rPr>
            </w:pPr>
          </w:p>
        </w:tc>
      </w:tr>
      <w:tr w:rsidR="007A34E0" w14:paraId="49F7FE08"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74EFC"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10C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5BBF1"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2F37E1BF"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0DDC2406"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15EA02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6336EFC"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E357975"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4817B6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6673E6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1D30E6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8DB61DA"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345AE08"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13323E7A"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0993926F"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7D656411"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35BCE5C6"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2AC7B1AD" w14:textId="77777777" w:rsidR="007A34E0" w:rsidRDefault="007A34E0">
            <w:pPr>
              <w:spacing w:after="0"/>
              <w:rPr>
                <w:rFonts w:ascii="Arial" w:eastAsia="MS Mincho" w:hAnsi="Arial" w:cs="Arial"/>
                <w:kern w:val="2"/>
                <w:sz w:val="16"/>
                <w:szCs w:val="16"/>
                <w:lang w:eastAsia="zh-CN"/>
              </w:rPr>
            </w:pPr>
          </w:p>
        </w:tc>
      </w:tr>
      <w:tr w:rsidR="007A34E0" w14:paraId="32F767A9" w14:textId="77777777"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49D95DFC" w14:textId="77777777"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58509370" w14:textId="77777777" w:rsidR="007A34E0" w:rsidRPr="007A34E0" w:rsidRDefault="007A34E0" w:rsidP="007A34E0">
      <w:pPr>
        <w:rPr>
          <w:rFonts w:ascii="Calibri" w:hAnsi="Calibri"/>
          <w:sz w:val="22"/>
          <w:szCs w:val="22"/>
          <w:lang w:eastAsia="zh-CN"/>
        </w:rPr>
      </w:pPr>
    </w:p>
    <w:p w14:paraId="26350FBF" w14:textId="77777777" w:rsidR="007A34E0" w:rsidRDefault="007A34E0" w:rsidP="007A34E0">
      <w:pPr>
        <w:pStyle w:val="Heading3"/>
        <w:tabs>
          <w:tab w:val="left" w:pos="0"/>
        </w:tabs>
        <w:ind w:left="0" w:firstLine="0"/>
        <w:rPr>
          <w:lang w:eastAsia="zh-CN"/>
        </w:rPr>
      </w:pPr>
      <w:bookmarkStart w:id="93" w:name="_Toc97801338"/>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5BE25D4A"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5CA9E6FB"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D0F07CB" w14:textId="77777777"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14:paraId="44AAE411"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AFC3A9D" w14:textId="77777777"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69617C17"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68134FA1"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621BF0B" w14:textId="77777777"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14:paraId="27AAD6B3"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5FFB525D"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4793A29C"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05D218EF" w14:textId="77777777" w:rsidR="007A34E0" w:rsidRDefault="007A34E0">
            <w:pPr>
              <w:pStyle w:val="TAL"/>
              <w:keepNext w:val="0"/>
              <w:widowControl w:val="0"/>
              <w:jc w:val="center"/>
              <w:rPr>
                <w:b/>
                <w:szCs w:val="18"/>
                <w:lang w:val="en-US" w:eastAsia="zh-CN"/>
              </w:rPr>
            </w:pPr>
            <w:r>
              <w:t>23dBm</w:t>
            </w:r>
          </w:p>
        </w:tc>
      </w:tr>
      <w:tr w:rsidR="007A34E0" w14:paraId="319D239E"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2C647"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61DD761F"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0809656C"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6B8491C2"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57D8C226" w14:textId="77777777" w:rsidR="007A34E0" w:rsidRDefault="007A34E0">
            <w:pPr>
              <w:pStyle w:val="TAL"/>
              <w:keepNext w:val="0"/>
              <w:widowControl w:val="0"/>
              <w:jc w:val="center"/>
            </w:pPr>
            <w:r>
              <w:t>26dBm</w:t>
            </w:r>
          </w:p>
        </w:tc>
      </w:tr>
    </w:tbl>
    <w:p w14:paraId="746C28E1"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746940B0" w14:textId="77777777" w:rsidR="007A34E0" w:rsidRPr="007A34E0" w:rsidRDefault="007A34E0" w:rsidP="007A34E0">
      <w:pPr>
        <w:rPr>
          <w:rFonts w:ascii="Arial" w:eastAsia="SimSun" w:hAnsi="Arial" w:cs="Arial"/>
          <w:sz w:val="18"/>
          <w:lang w:val="en-US" w:eastAsia="zh-CN"/>
        </w:rPr>
      </w:pPr>
    </w:p>
    <w:p w14:paraId="04E39102" w14:textId="77777777" w:rsidR="007A34E0" w:rsidRDefault="007A34E0" w:rsidP="007A34E0">
      <w:pPr>
        <w:pStyle w:val="Heading3"/>
        <w:tabs>
          <w:tab w:val="left" w:pos="0"/>
        </w:tabs>
        <w:ind w:left="0" w:firstLine="0"/>
        <w:rPr>
          <w:rFonts w:cs="Arial"/>
          <w:lang w:eastAsia="zh-CN"/>
        </w:rPr>
      </w:pPr>
      <w:bookmarkStart w:id="94" w:name="_Toc97801339"/>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4"/>
    </w:p>
    <w:p w14:paraId="293EB0F3"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14:paraId="65172F18" w14:textId="77777777" w:rsidR="007A34E0" w:rsidRDefault="007A34E0" w:rsidP="007A34E0">
      <w:pPr>
        <w:pStyle w:val="NoSpacing"/>
        <w:rPr>
          <w:rFonts w:ascii="Arial" w:hAnsi="Arial" w:cs="Arial"/>
          <w:sz w:val="20"/>
          <w:szCs w:val="20"/>
        </w:rPr>
      </w:pPr>
    </w:p>
    <w:p w14:paraId="45769D3C" w14:textId="77777777" w:rsidR="007A34E0" w:rsidRDefault="007A34E0" w:rsidP="007A34E0">
      <w:pPr>
        <w:pStyle w:val="Heading4"/>
        <w:tabs>
          <w:tab w:val="left" w:pos="0"/>
        </w:tabs>
        <w:ind w:left="0" w:firstLine="0"/>
        <w:rPr>
          <w:rFonts w:cs="Arial"/>
          <w:szCs w:val="28"/>
          <w:lang w:eastAsia="zh-CN"/>
        </w:rPr>
      </w:pPr>
      <w:bookmarkStart w:id="95" w:name="_Toc97801340"/>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5"/>
    </w:p>
    <w:p w14:paraId="727AE7C0" w14:textId="77777777"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14:paraId="7019B299" w14:textId="77777777"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14:paraId="15C099FF"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24E58F8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53371422" w14:textId="77777777"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18E07E97"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14:paraId="77652E1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FA6DE6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3FAF2DE6"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3E809C9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04CE28"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14:paraId="3E65CB4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4D243"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14:paraId="1F73424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23C1C9B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649FB0"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14:paraId="1B4F08D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12FB2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39888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3EF0259A" w14:textId="77777777"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030C30A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14:paraId="05B3110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41A1AA7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72147A8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6AE1EA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30DBE08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7E41D41D"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3E734F6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68B9E76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14:paraId="4891F590" w14:textId="77777777"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1DDF5918" w14:textId="77777777"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1C69A08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14:paraId="1B3FEE0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7E9A4E1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0B39FC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0604744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73ED6E01"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76A21A1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43D11EA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19912649"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228669AF" w14:textId="77777777" w:rsidR="007A34E0" w:rsidRDefault="007A34E0">
            <w:pPr>
              <w:pStyle w:val="TAN"/>
              <w:spacing w:line="256" w:lineRule="auto"/>
              <w:rPr>
                <w:rFonts w:cs="Arial"/>
                <w:b/>
                <w:bCs/>
                <w:color w:val="000000"/>
                <w:szCs w:val="18"/>
              </w:rPr>
            </w:pPr>
            <w:r>
              <w:lastRenderedPageBreak/>
              <w:t>NOTE 4:</w:t>
            </w:r>
            <w:r>
              <w:tab/>
              <w:t>This band is subject to IMD5 also which MSD is not specified</w:t>
            </w:r>
            <w:r>
              <w:rPr>
                <w:lang w:eastAsia="ja-JP"/>
              </w:rPr>
              <w:t>.</w:t>
            </w:r>
          </w:p>
        </w:tc>
      </w:tr>
    </w:tbl>
    <w:p w14:paraId="70766B79" w14:textId="77777777" w:rsidR="007A34E0" w:rsidRDefault="007A34E0" w:rsidP="007A34E0">
      <w:pPr>
        <w:pStyle w:val="Heading4"/>
        <w:tabs>
          <w:tab w:val="left" w:pos="0"/>
        </w:tabs>
        <w:ind w:left="0" w:firstLine="0"/>
        <w:rPr>
          <w:rFonts w:cs="Arial"/>
          <w:lang w:eastAsia="zh-CN"/>
        </w:rPr>
      </w:pPr>
      <w:bookmarkStart w:id="96" w:name="_Toc97801341"/>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6"/>
    </w:p>
    <w:p w14:paraId="0A060090" w14:textId="77777777"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7" w:name="_Toc11113"/>
      <w:bookmarkStart w:id="98" w:name="_Toc31432"/>
    </w:p>
    <w:p w14:paraId="235054AE" w14:textId="77777777" w:rsidR="007A34E0" w:rsidRDefault="007A34E0" w:rsidP="007A34E0">
      <w:pPr>
        <w:pStyle w:val="Heading4"/>
        <w:tabs>
          <w:tab w:val="left" w:pos="0"/>
        </w:tabs>
        <w:ind w:left="0" w:firstLine="0"/>
        <w:rPr>
          <w:rFonts w:cs="Arial"/>
          <w:lang w:eastAsia="zh-CN"/>
        </w:rPr>
      </w:pPr>
      <w:bookmarkStart w:id="99" w:name="_Toc97801342"/>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7"/>
      <w:bookmarkEnd w:id="98"/>
      <w:bookmarkEnd w:id="99"/>
    </w:p>
    <w:p w14:paraId="5BCD4BCF" w14:textId="77777777" w:rsidR="007A34E0" w:rsidRDefault="007A34E0" w:rsidP="007A34E0">
      <w:pPr>
        <w:rPr>
          <w:lang w:val="sv-SE" w:eastAsia="zh-CN"/>
        </w:rPr>
      </w:pPr>
      <w:r>
        <w:rPr>
          <w:lang w:val="sv-SE" w:eastAsia="zh-CN"/>
        </w:rPr>
        <w:t>Since band n5 is a low band and n77 is a wide band, the OOBB exception is needed.</w:t>
      </w:r>
    </w:p>
    <w:p w14:paraId="6DE231AB" w14:textId="77777777"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14:paraId="0411E415"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998556D" w14:textId="77777777" w:rsidR="007A34E0" w:rsidRDefault="007A34E0">
            <w:pPr>
              <w:pStyle w:val="TAH"/>
              <w:rPr>
                <w:lang w:eastAsia="zh-CN"/>
              </w:rPr>
            </w:pPr>
            <w:r>
              <w:t>CA band combination</w:t>
            </w:r>
          </w:p>
        </w:tc>
      </w:tr>
      <w:tr w:rsidR="007A34E0" w14:paraId="4EE1458A"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D67B6EC" w14:textId="77777777" w:rsidR="007A34E0" w:rsidRDefault="007A34E0">
            <w:pPr>
              <w:pStyle w:val="TAC"/>
              <w:rPr>
                <w:szCs w:val="18"/>
              </w:rPr>
            </w:pPr>
            <w:r>
              <w:rPr>
                <w:szCs w:val="18"/>
                <w:lang w:eastAsia="zh-CN"/>
              </w:rPr>
              <w:t>CA_n5-n77</w:t>
            </w:r>
          </w:p>
        </w:tc>
      </w:tr>
    </w:tbl>
    <w:p w14:paraId="333595C0" w14:textId="77777777" w:rsidR="007A34E0" w:rsidRDefault="007A34E0" w:rsidP="007A34E0">
      <w:pPr>
        <w:pStyle w:val="NoSpacing"/>
        <w:rPr>
          <w:rFonts w:ascii="Arial" w:hAnsi="Arial" w:cs="Arial"/>
          <w:bCs/>
          <w:shd w:val="clear" w:color="auto" w:fill="FFFFFF"/>
        </w:rPr>
      </w:pPr>
    </w:p>
    <w:p w14:paraId="29BEBFB1" w14:textId="77777777" w:rsidR="007A34E0" w:rsidRDefault="007A34E0" w:rsidP="007A34E0">
      <w:pPr>
        <w:pStyle w:val="Heading3"/>
        <w:tabs>
          <w:tab w:val="left" w:pos="0"/>
        </w:tabs>
        <w:ind w:left="0" w:firstLine="0"/>
        <w:rPr>
          <w:sz w:val="24"/>
        </w:rPr>
      </w:pPr>
      <w:bookmarkStart w:id="100" w:name="_Toc97801343"/>
      <w:r>
        <w:rPr>
          <w:sz w:val="24"/>
        </w:rPr>
        <w:t>5.</w:t>
      </w:r>
      <w:r w:rsidR="00AA16BD">
        <w:rPr>
          <w:rFonts w:hint="eastAsia"/>
          <w:sz w:val="24"/>
          <w:lang w:eastAsia="zh-CN"/>
        </w:rPr>
        <w:t>6</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0"/>
    </w:p>
    <w:p w14:paraId="15CCB415" w14:textId="77777777" w:rsidR="007A34E0" w:rsidRDefault="007A34E0" w:rsidP="007A34E0">
      <w:pPr>
        <w:rPr>
          <w:iCs/>
          <w:lang w:eastAsia="zh-CN"/>
        </w:rPr>
      </w:pPr>
      <w:r>
        <w:rPr>
          <w:iCs/>
          <w:lang w:eastAsia="zh-CN"/>
        </w:rPr>
        <w:t>For the ∆TIB,c and ∆RIB,c values, same PC3 CA_n5A-n77A requirements are applied for PC2 CA_n5A-n77A.</w:t>
      </w:r>
    </w:p>
    <w:p w14:paraId="692547BE" w14:textId="77777777" w:rsidR="007A34E0" w:rsidRDefault="007A34E0" w:rsidP="007A34E0">
      <w:pPr>
        <w:pStyle w:val="Heading2"/>
        <w:tabs>
          <w:tab w:val="left" w:pos="0"/>
        </w:tabs>
        <w:ind w:left="0" w:firstLine="0"/>
        <w:rPr>
          <w:rFonts w:cs="Arial"/>
          <w:lang w:eastAsia="zh-CN"/>
        </w:rPr>
      </w:pPr>
      <w:bookmarkStart w:id="101" w:name="_Toc97801344"/>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1"/>
    </w:p>
    <w:p w14:paraId="563E341D" w14:textId="77777777" w:rsidR="007A34E0" w:rsidRPr="00F0383B" w:rsidRDefault="007A34E0" w:rsidP="00F0383B">
      <w:pPr>
        <w:pStyle w:val="Heading3"/>
        <w:tabs>
          <w:tab w:val="left" w:pos="0"/>
        </w:tabs>
        <w:ind w:left="0" w:firstLine="0"/>
        <w:rPr>
          <w:lang w:eastAsia="zh-CN"/>
        </w:rPr>
      </w:pPr>
      <w:bookmarkStart w:id="102" w:name="_Toc97801345"/>
      <w:r>
        <w:rPr>
          <w:lang w:eastAsia="zh-CN"/>
        </w:rPr>
        <w:t>5.</w:t>
      </w:r>
      <w:r w:rsidR="0026420B">
        <w:rPr>
          <w:rFonts w:hint="eastAsia"/>
          <w:lang w:eastAsia="zh-CN"/>
        </w:rPr>
        <w:t>7</w:t>
      </w:r>
      <w:r>
        <w:rPr>
          <w:lang w:eastAsia="zh-CN"/>
        </w:rPr>
        <w:t>.1</w:t>
      </w:r>
      <w:r>
        <w:rPr>
          <w:lang w:eastAsia="zh-CN"/>
        </w:rPr>
        <w:tab/>
        <w:t>Configurations</w:t>
      </w:r>
      <w:bookmarkEnd w:id="102"/>
    </w:p>
    <w:p w14:paraId="2B62328C"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14:paraId="7FFD8AF9" w14:textId="77777777"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713A01EB" w14:textId="77777777"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59688523" w14:textId="77777777"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19C877CB" w14:textId="77777777"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AA865B0" w14:textId="77777777" w:rsidR="00B66B05" w:rsidRDefault="00B66B05" w:rsidP="009105D9">
            <w:pPr>
              <w:pStyle w:val="TAH"/>
              <w:keepNext w:val="0"/>
              <w:rPr>
                <w:sz w:val="16"/>
                <w:szCs w:val="16"/>
              </w:rPr>
            </w:pPr>
            <w:r>
              <w:rPr>
                <w:sz w:val="16"/>
                <w:szCs w:val="16"/>
              </w:rPr>
              <w:t>SCS</w:t>
            </w:r>
          </w:p>
          <w:p w14:paraId="6951DA97" w14:textId="77777777"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43BC1E7" w14:textId="77777777"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38A75BE" w14:textId="77777777" w:rsidR="00B66B05" w:rsidRDefault="00B66B05" w:rsidP="009105D9">
            <w:pPr>
              <w:pStyle w:val="TAH"/>
              <w:keepNext w:val="0"/>
              <w:rPr>
                <w:sz w:val="16"/>
                <w:szCs w:val="16"/>
              </w:rPr>
            </w:pPr>
            <w:r>
              <w:rPr>
                <w:sz w:val="16"/>
                <w:szCs w:val="16"/>
              </w:rPr>
              <w:t>10</w:t>
            </w:r>
          </w:p>
          <w:p w14:paraId="71D39DB0"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E555475" w14:textId="77777777" w:rsidR="00B66B05" w:rsidRDefault="00B66B05" w:rsidP="009105D9">
            <w:pPr>
              <w:pStyle w:val="TAH"/>
              <w:keepNext w:val="0"/>
              <w:rPr>
                <w:sz w:val="16"/>
                <w:szCs w:val="16"/>
              </w:rPr>
            </w:pPr>
            <w:r>
              <w:rPr>
                <w:sz w:val="16"/>
                <w:szCs w:val="16"/>
              </w:rPr>
              <w:t>15</w:t>
            </w:r>
          </w:p>
          <w:p w14:paraId="0A95FF86"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7786430" w14:textId="77777777" w:rsidR="00B66B05" w:rsidRDefault="00B66B05" w:rsidP="009105D9">
            <w:pPr>
              <w:pStyle w:val="TAH"/>
              <w:keepNext w:val="0"/>
              <w:rPr>
                <w:sz w:val="16"/>
                <w:szCs w:val="16"/>
              </w:rPr>
            </w:pPr>
            <w:r>
              <w:rPr>
                <w:sz w:val="16"/>
                <w:szCs w:val="16"/>
              </w:rPr>
              <w:t>20</w:t>
            </w:r>
          </w:p>
          <w:p w14:paraId="20A85B3C"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5C0BF72" w14:textId="77777777"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E7D7085" w14:textId="77777777"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D52A51D" w14:textId="77777777" w:rsidR="00B66B05" w:rsidRDefault="00B66B05" w:rsidP="009105D9">
            <w:pPr>
              <w:pStyle w:val="TAH"/>
              <w:keepNext w:val="0"/>
              <w:rPr>
                <w:sz w:val="16"/>
                <w:szCs w:val="16"/>
              </w:rPr>
            </w:pPr>
            <w:r>
              <w:rPr>
                <w:sz w:val="16"/>
                <w:szCs w:val="16"/>
              </w:rPr>
              <w:t>40</w:t>
            </w:r>
          </w:p>
          <w:p w14:paraId="56951AAE"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2D7A8D" w14:textId="77777777" w:rsidR="00B66B05" w:rsidRDefault="00B66B05" w:rsidP="009105D9">
            <w:pPr>
              <w:pStyle w:val="TAH"/>
              <w:keepNext w:val="0"/>
              <w:rPr>
                <w:sz w:val="16"/>
                <w:szCs w:val="16"/>
              </w:rPr>
            </w:pPr>
            <w:r>
              <w:rPr>
                <w:sz w:val="16"/>
                <w:szCs w:val="16"/>
              </w:rPr>
              <w:t>50</w:t>
            </w:r>
          </w:p>
          <w:p w14:paraId="38C337EF"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4594F5" w14:textId="77777777" w:rsidR="00B66B05" w:rsidRDefault="00B66B05" w:rsidP="009105D9">
            <w:pPr>
              <w:pStyle w:val="TAH"/>
              <w:keepNext w:val="0"/>
              <w:rPr>
                <w:sz w:val="16"/>
                <w:szCs w:val="16"/>
              </w:rPr>
            </w:pPr>
            <w:r>
              <w:rPr>
                <w:sz w:val="16"/>
                <w:szCs w:val="16"/>
              </w:rPr>
              <w:t>60</w:t>
            </w:r>
          </w:p>
          <w:p w14:paraId="6C703944" w14:textId="77777777"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2851E3BC" w14:textId="77777777" w:rsidR="00B66B05" w:rsidRDefault="00B66B05" w:rsidP="009105D9">
            <w:pPr>
              <w:pStyle w:val="TAH"/>
              <w:keepNext w:val="0"/>
              <w:rPr>
                <w:sz w:val="16"/>
                <w:szCs w:val="16"/>
              </w:rPr>
            </w:pPr>
            <w:r>
              <w:rPr>
                <w:rFonts w:eastAsia="SimSun"/>
                <w:sz w:val="16"/>
                <w:szCs w:val="16"/>
                <w:lang w:val="en-US" w:eastAsia="zh-CN"/>
              </w:rPr>
              <w:t>7</w:t>
            </w:r>
            <w:r>
              <w:rPr>
                <w:sz w:val="16"/>
                <w:szCs w:val="16"/>
              </w:rPr>
              <w:t>0</w:t>
            </w:r>
          </w:p>
          <w:p w14:paraId="689A6ADA" w14:textId="77777777"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70218F2" w14:textId="77777777" w:rsidR="00B66B05" w:rsidRDefault="00B66B05" w:rsidP="009105D9">
            <w:pPr>
              <w:pStyle w:val="TAH"/>
              <w:keepNext w:val="0"/>
              <w:rPr>
                <w:sz w:val="16"/>
                <w:szCs w:val="16"/>
              </w:rPr>
            </w:pPr>
            <w:r>
              <w:rPr>
                <w:sz w:val="16"/>
                <w:szCs w:val="16"/>
              </w:rPr>
              <w:t>80</w:t>
            </w:r>
          </w:p>
          <w:p w14:paraId="7683B708" w14:textId="77777777"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361193CF" w14:textId="77777777"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B60473C" w14:textId="77777777"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1799BD3D" w14:textId="77777777" w:rsidR="00B66B05" w:rsidRDefault="00B66B05" w:rsidP="009105D9">
            <w:pPr>
              <w:pStyle w:val="TAH"/>
              <w:keepNext w:val="0"/>
              <w:rPr>
                <w:sz w:val="16"/>
                <w:szCs w:val="16"/>
              </w:rPr>
            </w:pPr>
            <w:r>
              <w:rPr>
                <w:sz w:val="16"/>
                <w:szCs w:val="16"/>
              </w:rPr>
              <w:t>Bandwidth combination set</w:t>
            </w:r>
          </w:p>
        </w:tc>
      </w:tr>
      <w:tr w:rsidR="00B66B05" w14:paraId="593AD9CD" w14:textId="77777777"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CC96D0A" w14:textId="77777777"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14:paraId="1668F8C5" w14:textId="77777777"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41C52C4" w14:textId="77777777"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DA001B1" w14:textId="77777777" w:rsidR="00B66B05" w:rsidRDefault="00B66B05" w:rsidP="009105D9">
            <w:pPr>
              <w:pStyle w:val="TAC"/>
              <w:keepNext w:val="0"/>
              <w:rPr>
                <w:rFonts w:eastAsia="SimSun"/>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14:paraId="5E6DD0FF" w14:textId="77777777"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5F79D7B"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7613F2A"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8C11309"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20425F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430A16A"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8AD1395"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2D51E3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F3CFDC"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879FC25"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ACB0463"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97427DA"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829A086"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00015B7" w14:textId="77777777"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0E4DC994" w14:textId="77777777" w:rsidR="00B66B05" w:rsidRDefault="00B66B05" w:rsidP="009105D9">
            <w:pPr>
              <w:pStyle w:val="TAC"/>
              <w:rPr>
                <w:sz w:val="16"/>
                <w:szCs w:val="16"/>
                <w:lang w:val="en-US" w:eastAsia="zh-CN"/>
              </w:rPr>
            </w:pPr>
            <w:r>
              <w:rPr>
                <w:sz w:val="16"/>
                <w:szCs w:val="16"/>
                <w:lang w:val="en-US" w:eastAsia="zh-CN"/>
              </w:rPr>
              <w:t>0</w:t>
            </w:r>
          </w:p>
        </w:tc>
      </w:tr>
      <w:tr w:rsidR="00B66B05" w14:paraId="2FF44217"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27FAA"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6FB4"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2927"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16819211" w14:textId="77777777"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03CD41F0"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74674AA8"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A8114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FAADF2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93EB9C5"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669B12D"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FBEF9CB"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C81B08B"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65EAF7F"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197F5D4D"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62B155C"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DDF41B6"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8E8D468"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8C33" w14:textId="77777777" w:rsidR="00B66B05" w:rsidRDefault="00B66B05" w:rsidP="009105D9">
            <w:pPr>
              <w:spacing w:after="0"/>
              <w:rPr>
                <w:rFonts w:ascii="Arial" w:eastAsia="MS Mincho" w:hAnsi="Arial" w:cs="Arial"/>
                <w:kern w:val="2"/>
                <w:sz w:val="16"/>
                <w:szCs w:val="16"/>
                <w:lang w:eastAsia="zh-CN"/>
              </w:rPr>
            </w:pPr>
          </w:p>
        </w:tc>
      </w:tr>
      <w:tr w:rsidR="00B66B05" w14:paraId="1EABA393"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43B9"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E21B"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0EDBD"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7E5D53E2" w14:textId="77777777"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5D67F857"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78AF0987"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E0D7DC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69EE6FB"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90FDAC3"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04851CB" w14:textId="77777777"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176A24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F3B525C"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1D3567B"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3A99C53"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CDF0EDE"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44A3803"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E538B01"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87CE1" w14:textId="77777777" w:rsidR="00B66B05" w:rsidRDefault="00B66B05" w:rsidP="009105D9">
            <w:pPr>
              <w:spacing w:after="0"/>
              <w:rPr>
                <w:rFonts w:ascii="Arial" w:eastAsia="MS Mincho" w:hAnsi="Arial" w:cs="Arial"/>
                <w:kern w:val="2"/>
                <w:sz w:val="16"/>
                <w:szCs w:val="16"/>
                <w:lang w:eastAsia="zh-CN"/>
              </w:rPr>
            </w:pPr>
          </w:p>
        </w:tc>
      </w:tr>
      <w:tr w:rsidR="00B66B05" w14:paraId="4FCEFAA5"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EFE18"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A155" w14:textId="77777777"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B77FFB6" w14:textId="77777777"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2599CE0C" w14:textId="77777777"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18826F8A"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EFDB80E"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68AD06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6698E54"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A860BFA"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3863907"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F46BF1F"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81EF29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64D34BE"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4AED251B"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B54C9C" w14:textId="77777777"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448C14E"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62CB5DD" w14:textId="77777777"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9A1C0" w14:textId="77777777" w:rsidR="00B66B05" w:rsidRDefault="00B66B05" w:rsidP="009105D9">
            <w:pPr>
              <w:spacing w:after="0"/>
              <w:rPr>
                <w:rFonts w:ascii="Arial" w:eastAsia="MS Mincho" w:hAnsi="Arial" w:cs="Arial"/>
                <w:kern w:val="2"/>
                <w:sz w:val="16"/>
                <w:szCs w:val="16"/>
                <w:lang w:eastAsia="zh-CN"/>
              </w:rPr>
            </w:pPr>
          </w:p>
        </w:tc>
      </w:tr>
      <w:tr w:rsidR="00B66B05" w14:paraId="3F78432E"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2791C"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19F7"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D6B3"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8AE4CD1" w14:textId="77777777"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01C5EC30"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21029407"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AF598EC"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AF89869"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DFBC597"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ED81CB3"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3D20020"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A5BCAA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E7957D6"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602B5BF2"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7A733D62"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3206DD13"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C5C0123" w14:textId="77777777"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7063" w14:textId="77777777" w:rsidR="00B66B05" w:rsidRDefault="00B66B05" w:rsidP="009105D9">
            <w:pPr>
              <w:spacing w:after="0"/>
              <w:rPr>
                <w:rFonts w:ascii="Arial" w:eastAsia="MS Mincho" w:hAnsi="Arial" w:cs="Arial"/>
                <w:kern w:val="2"/>
                <w:sz w:val="16"/>
                <w:szCs w:val="16"/>
                <w:lang w:eastAsia="zh-CN"/>
              </w:rPr>
            </w:pPr>
          </w:p>
        </w:tc>
      </w:tr>
      <w:tr w:rsidR="00B66B05" w14:paraId="03AE79E7" w14:textId="77777777"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624EA"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E4D8" w14:textId="77777777"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22961" w14:textId="77777777"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14FA5245" w14:textId="77777777"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6232E759" w14:textId="77777777"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5E229B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066DF91"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59B9D35"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DEAEACC"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83E6734"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D0A2096"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8910D82" w14:textId="77777777"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FC0072C"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74DFFFBE"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50631748" w14:textId="77777777"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0480F75B" w14:textId="77777777"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629E1B7F" w14:textId="77777777"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D53D" w14:textId="77777777" w:rsidR="00B66B05" w:rsidRDefault="00B66B05" w:rsidP="009105D9">
            <w:pPr>
              <w:spacing w:after="0"/>
              <w:rPr>
                <w:rFonts w:ascii="Arial" w:eastAsia="MS Mincho" w:hAnsi="Arial" w:cs="Arial"/>
                <w:kern w:val="2"/>
                <w:sz w:val="16"/>
                <w:szCs w:val="16"/>
                <w:lang w:eastAsia="zh-CN"/>
              </w:rPr>
            </w:pPr>
          </w:p>
        </w:tc>
      </w:tr>
      <w:tr w:rsidR="00B66B05" w14:paraId="7576E33D" w14:textId="77777777"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5787463E" w14:textId="77777777"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14:paraId="7B9EA29E" w14:textId="77777777"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0FD18F66" w14:textId="77777777"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14:paraId="6CF89B49" w14:textId="77777777" w:rsidR="007A34E0" w:rsidRPr="00B66B05" w:rsidRDefault="007A34E0" w:rsidP="007A34E0">
      <w:pPr>
        <w:rPr>
          <w:rFonts w:ascii="Calibri" w:hAnsi="Calibri"/>
          <w:sz w:val="22"/>
          <w:szCs w:val="22"/>
          <w:lang w:eastAsia="zh-CN"/>
        </w:rPr>
      </w:pPr>
    </w:p>
    <w:p w14:paraId="186A30BD" w14:textId="77777777" w:rsidR="007A34E0" w:rsidRDefault="007A34E0" w:rsidP="007A34E0">
      <w:pPr>
        <w:pStyle w:val="Heading3"/>
        <w:tabs>
          <w:tab w:val="left" w:pos="0"/>
        </w:tabs>
        <w:ind w:left="0" w:firstLine="0"/>
        <w:rPr>
          <w:rFonts w:cs="Arial"/>
          <w:lang w:eastAsia="zh-CN"/>
        </w:rPr>
      </w:pPr>
      <w:bookmarkStart w:id="103" w:name="_Toc97801346"/>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778D1F37"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3CDC87D2"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3534FDD" w14:textId="77777777"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14:paraId="5E2BC38D"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FF9D236" w14:textId="77777777"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14:paraId="3E02413A"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3C3D2B06"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BF37651" w14:textId="77777777"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14:paraId="460EECA6"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45997372"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2AEEBFC5"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243FBCDD" w14:textId="77777777" w:rsidR="007A34E0" w:rsidRDefault="007A34E0">
            <w:pPr>
              <w:pStyle w:val="TAL"/>
              <w:keepNext w:val="0"/>
              <w:widowControl w:val="0"/>
              <w:jc w:val="center"/>
              <w:rPr>
                <w:b/>
                <w:szCs w:val="18"/>
                <w:lang w:val="en-US" w:eastAsia="zh-CN"/>
              </w:rPr>
            </w:pPr>
            <w:r>
              <w:t>23dBm</w:t>
            </w:r>
          </w:p>
        </w:tc>
      </w:tr>
      <w:tr w:rsidR="007A34E0" w14:paraId="2D13B3ED"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85CA0"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02F618A1"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61B9C4D"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5C47F836"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500A0FF9" w14:textId="77777777" w:rsidR="007A34E0" w:rsidRDefault="007A34E0">
            <w:pPr>
              <w:pStyle w:val="TAL"/>
              <w:keepNext w:val="0"/>
              <w:widowControl w:val="0"/>
              <w:jc w:val="center"/>
            </w:pPr>
            <w:r>
              <w:t>26dBm</w:t>
            </w:r>
          </w:p>
        </w:tc>
      </w:tr>
    </w:tbl>
    <w:p w14:paraId="67EA5739"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24211487" w14:textId="77777777" w:rsidR="007A34E0" w:rsidRPr="007A34E0" w:rsidRDefault="007A34E0" w:rsidP="007A34E0">
      <w:pPr>
        <w:rPr>
          <w:rFonts w:ascii="Arial" w:eastAsia="SimSun" w:hAnsi="Arial" w:cs="Arial"/>
          <w:sz w:val="18"/>
          <w:lang w:val="en-US" w:eastAsia="zh-CN"/>
        </w:rPr>
      </w:pPr>
    </w:p>
    <w:p w14:paraId="241D4B52" w14:textId="77777777" w:rsidR="007A34E0" w:rsidRDefault="007A34E0" w:rsidP="007A34E0">
      <w:pPr>
        <w:pStyle w:val="Heading3"/>
        <w:tabs>
          <w:tab w:val="left" w:pos="0"/>
        </w:tabs>
        <w:ind w:left="0" w:firstLine="0"/>
        <w:rPr>
          <w:rFonts w:cs="Arial"/>
          <w:lang w:eastAsia="zh-CN"/>
        </w:rPr>
      </w:pPr>
      <w:bookmarkStart w:id="104" w:name="_Toc97801347"/>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4"/>
    </w:p>
    <w:p w14:paraId="12DF5F2F"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14:paraId="1E53521D" w14:textId="77777777" w:rsidR="007A34E0" w:rsidRDefault="007A34E0" w:rsidP="007A34E0">
      <w:pPr>
        <w:pStyle w:val="NoSpacing"/>
        <w:rPr>
          <w:rFonts w:ascii="Arial" w:hAnsi="Arial" w:cs="Arial"/>
          <w:sz w:val="20"/>
          <w:szCs w:val="20"/>
        </w:rPr>
      </w:pPr>
    </w:p>
    <w:p w14:paraId="7D81D34F" w14:textId="77777777" w:rsidR="007A34E0" w:rsidRDefault="007A34E0" w:rsidP="007A34E0">
      <w:pPr>
        <w:pStyle w:val="Heading4"/>
        <w:tabs>
          <w:tab w:val="left" w:pos="0"/>
        </w:tabs>
        <w:ind w:left="0" w:firstLine="0"/>
        <w:rPr>
          <w:rFonts w:cs="Arial"/>
          <w:szCs w:val="28"/>
          <w:lang w:eastAsia="zh-CN"/>
        </w:rPr>
      </w:pPr>
      <w:bookmarkStart w:id="105" w:name="_Toc97801348"/>
      <w:r>
        <w:rPr>
          <w:rFonts w:cs="Arial"/>
        </w:rPr>
        <w:lastRenderedPageBreak/>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5"/>
    </w:p>
    <w:p w14:paraId="7894876A" w14:textId="77777777"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14:paraId="751BE850" w14:textId="77777777"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14:paraId="4C40A697" w14:textId="77777777"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14:paraId="4AAC3A2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0793F83C" w14:textId="77777777" w:rsidTr="00B67D34">
        <w:trPr>
          <w:trHeight w:val="530"/>
          <w:jc w:val="center"/>
        </w:trPr>
        <w:tc>
          <w:tcPr>
            <w:tcW w:w="1890" w:type="dxa"/>
            <w:tcBorders>
              <w:top w:val="nil"/>
              <w:left w:val="single" w:sz="8" w:space="0" w:color="auto"/>
              <w:bottom w:val="nil"/>
              <w:right w:val="single" w:sz="8" w:space="0" w:color="auto"/>
            </w:tcBorders>
            <w:vAlign w:val="center"/>
            <w:hideMark/>
          </w:tcPr>
          <w:p w14:paraId="6743CB5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14:paraId="2EDBC1D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14:paraId="3FA704C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14:paraId="05702E2D"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14:paraId="3BA837E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14:paraId="3F769F8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14:paraId="44D28709"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14:paraId="5B93365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3997974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6C9EFA5C" w14:textId="77777777"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14:paraId="52A6BD0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61AFC92E" w14:textId="77777777"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14:paraId="2FC5D6A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14:paraId="53C8C8E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14:paraId="58D0A9B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580B190F" w14:textId="77777777"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14:paraId="3CCD36E8"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14:paraId="27C02FAF" w14:textId="77777777"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12F21868" w14:textId="77777777" w:rsidR="007A34E0" w:rsidRDefault="007A34E0">
            <w:pPr>
              <w:spacing w:after="0"/>
              <w:rPr>
                <w:rFonts w:ascii="Arial" w:hAnsi="Arial" w:cs="Arial"/>
                <w:b/>
                <w:bCs/>
                <w:color w:val="000000"/>
                <w:sz w:val="18"/>
                <w:szCs w:val="18"/>
              </w:rPr>
            </w:pPr>
          </w:p>
        </w:tc>
      </w:tr>
      <w:tr w:rsidR="007A34E0" w14:paraId="237527A7" w14:textId="77777777"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14:paraId="29F79E8C"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CA_n66A-n77A</w:t>
            </w:r>
          </w:p>
          <w:p w14:paraId="1B8A35E8" w14:textId="77777777" w:rsidR="007A34E0" w:rsidRDefault="007A34E0">
            <w:pPr>
              <w:pStyle w:val="NoSpacing"/>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14:paraId="2042BEF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14:paraId="3BA5516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14:paraId="50312C1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14:paraId="0976683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14:paraId="1E8906B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14:paraId="09D329D8"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14:paraId="04F9000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14:paraId="5F8243F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14:paraId="1DD69DAE"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607F06DC" w14:textId="77777777"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14:paraId="043713E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14:paraId="5003EAB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14:paraId="4150989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14:paraId="4BF9D8F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14:paraId="4B04E02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14:paraId="15183E5E"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14:paraId="5E1D5BD6"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275909B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08FBDDDE"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4D6BDAC7"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DB4D17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14:paraId="5CD4C5E1"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14:paraId="69B8280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14:paraId="58E52FF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14:paraId="6B6F2918"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14:paraId="2288674B"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14:paraId="65EF7F8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14:paraId="2FFC9C10"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14:paraId="456C7BCC"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417B4F23"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297C21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14:paraId="02FEA88F"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14:paraId="7E95172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14:paraId="38A5ABD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14:paraId="46BDB636" w14:textId="77777777"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14:paraId="7704196B"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14:paraId="73501BF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634E144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6DD62E0D" w14:textId="77777777" w:rsidR="007A34E0" w:rsidRDefault="007A34E0" w:rsidP="007A34E0">
      <w:pPr>
        <w:pStyle w:val="NoSpacing"/>
        <w:rPr>
          <w:rFonts w:ascii="Arial" w:hAnsi="Arial" w:cs="Arial"/>
          <w:bCs/>
          <w:shd w:val="clear" w:color="auto" w:fill="FFFFFF"/>
        </w:rPr>
      </w:pPr>
    </w:p>
    <w:p w14:paraId="4CB1ACF8" w14:textId="77777777" w:rsidR="007A34E0" w:rsidRDefault="007A34E0" w:rsidP="007A34E0">
      <w:pPr>
        <w:pStyle w:val="Heading4"/>
        <w:tabs>
          <w:tab w:val="left" w:pos="0"/>
        </w:tabs>
        <w:ind w:left="0" w:firstLine="0"/>
        <w:rPr>
          <w:rFonts w:cs="Arial"/>
          <w:lang w:eastAsia="zh-CN"/>
        </w:rPr>
      </w:pPr>
      <w:bookmarkStart w:id="106" w:name="_Toc97801349"/>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6"/>
    </w:p>
    <w:p w14:paraId="574596DC" w14:textId="77777777"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14:paraId="23B95DED" w14:textId="77777777"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14:paraId="19550512" w14:textId="77777777" w:rsidR="00703077" w:rsidRDefault="00703077" w:rsidP="00703077">
      <w:pPr>
        <w:rPr>
          <w:lang w:eastAsia="zh-CN"/>
        </w:rPr>
      </w:pPr>
      <w:r>
        <w:rPr>
          <w:lang w:eastAsia="zh-CN"/>
        </w:rPr>
        <w:t>PC3 n77 into n41: MSD=4.5dB (note that there is 4.5dB for n78 into n40 too) =&gt; UL noise ~3dB above REFSENS</w:t>
      </w:r>
    </w:p>
    <w:p w14:paraId="6DB05150" w14:textId="77777777"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14:paraId="202C58BC" w14:textId="77777777" w:rsidR="00703077" w:rsidRDefault="00703077" w:rsidP="00703077">
      <w:pPr>
        <w:rPr>
          <w:lang w:eastAsia="zh-CN"/>
        </w:rPr>
      </w:pPr>
    </w:p>
    <w:p w14:paraId="6054E2B6" w14:textId="77777777" w:rsidR="00703077" w:rsidRDefault="00703077" w:rsidP="00703077">
      <w:pPr>
        <w:rPr>
          <w:lang w:eastAsia="zh-CN"/>
        </w:rPr>
      </w:pPr>
      <w:r>
        <w:rPr>
          <w:lang w:eastAsia="zh-CN"/>
        </w:rPr>
        <w:t>PC2 n77 into n41: MSD=6.5dB =&gt; UL noise ~5.5dB above REFSENS</w:t>
      </w:r>
    </w:p>
    <w:p w14:paraId="338A45B9" w14:textId="77777777" w:rsidR="00703077" w:rsidRDefault="00703077" w:rsidP="00703077">
      <w:pPr>
        <w:rPr>
          <w:lang w:eastAsia="zh-CN"/>
        </w:rPr>
      </w:pPr>
      <w:r>
        <w:rPr>
          <w:lang w:eastAsia="zh-CN"/>
        </w:rPr>
        <w:t>PC2 n77 into n66 =&gt; UL noise at 5.5-9=-3.5dB =&gt; ~1dB MSD</w:t>
      </w:r>
    </w:p>
    <w:p w14:paraId="5AA1895F" w14:textId="77777777"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14:paraId="1BE3F539" w14:textId="77777777" w:rsidTr="009105D9">
        <w:trPr>
          <w:jc w:val="center"/>
        </w:trPr>
        <w:tc>
          <w:tcPr>
            <w:tcW w:w="9060" w:type="dxa"/>
            <w:gridSpan w:val="15"/>
          </w:tcPr>
          <w:p w14:paraId="021FE013"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14:paraId="2B700757" w14:textId="77777777" w:rsidTr="009105D9">
        <w:trPr>
          <w:jc w:val="center"/>
        </w:trPr>
        <w:tc>
          <w:tcPr>
            <w:tcW w:w="665" w:type="dxa"/>
          </w:tcPr>
          <w:p w14:paraId="134347A8"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1720A823"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5ADF11B7"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AB792DD"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F8A0C04"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DFBC639"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EF07192"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941A0FE"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5C9F788"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2029EC48"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035A51C3"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3AFF63E2"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72A797DC"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2279CD0F"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35BC6EEC"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18F82F99"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0446CE96"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14:paraId="1C842AA6" w14:textId="77777777" w:rsidTr="009105D9">
        <w:trPr>
          <w:jc w:val="center"/>
        </w:trPr>
        <w:tc>
          <w:tcPr>
            <w:tcW w:w="665" w:type="dxa"/>
          </w:tcPr>
          <w:p w14:paraId="03D66CF3" w14:textId="77777777"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541E5FAC"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14:paraId="2C492892"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0DA62FC6"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B838464"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F7AB26A"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11B6E4A" w14:textId="77777777" w:rsidR="00703077" w:rsidRPr="00060538" w:rsidRDefault="00703077" w:rsidP="009105D9">
            <w:pPr>
              <w:keepNext/>
              <w:keepLines/>
              <w:spacing w:after="0"/>
              <w:jc w:val="center"/>
              <w:rPr>
                <w:rFonts w:ascii="Arial" w:eastAsia="Times New Roman" w:hAnsi="Arial"/>
                <w:bCs/>
                <w:color w:val="000000"/>
                <w:sz w:val="18"/>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14:paraId="7462E84B" w14:textId="77777777" w:rsidR="00703077" w:rsidRPr="00060538" w:rsidRDefault="00703077" w:rsidP="009105D9">
            <w:pPr>
              <w:keepNext/>
              <w:keepLines/>
              <w:spacing w:after="0"/>
              <w:jc w:val="center"/>
              <w:rPr>
                <w:rFonts w:ascii="Arial" w:eastAsia="Times New Roman" w:hAnsi="Arial"/>
                <w:bCs/>
                <w:color w:val="000000"/>
                <w:sz w:val="18"/>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176762B"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w:t>
            </w:r>
            <w:r w:rsidRPr="00060538">
              <w:rPr>
                <w:rFonts w:ascii="Arial" w:eastAsia="SimSun" w:hAnsi="Arial" w:cs="Arial"/>
                <w:bCs/>
                <w:color w:val="000000"/>
                <w:sz w:val="18"/>
              </w:rPr>
              <w:t>.</w:t>
            </w:r>
            <w:r>
              <w:rPr>
                <w:rFonts w:ascii="Arial" w:eastAsia="SimSun"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89FF8E9"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C1CB957"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74FF2F5F"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CC93795"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E665ADF" w14:textId="77777777"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47B8EDB6" w14:textId="77777777" w:rsidR="00703077" w:rsidRPr="00060538" w:rsidRDefault="00703077" w:rsidP="009105D9">
            <w:pPr>
              <w:keepNext/>
              <w:keepLines/>
              <w:spacing w:after="0"/>
              <w:jc w:val="center"/>
              <w:rPr>
                <w:rFonts w:ascii="Arial" w:eastAsia="Times New Roman" w:hAnsi="Arial"/>
                <w:bCs/>
                <w:color w:val="000000"/>
                <w:sz w:val="18"/>
              </w:rPr>
            </w:pPr>
          </w:p>
        </w:tc>
      </w:tr>
    </w:tbl>
    <w:p w14:paraId="1564D961" w14:textId="77777777" w:rsidR="00F0383B" w:rsidRDefault="00F0383B" w:rsidP="00703077">
      <w:pPr>
        <w:rPr>
          <w:rFonts w:ascii="Arial" w:hAnsi="Arial" w:cs="Arial"/>
          <w:sz w:val="24"/>
          <w:lang w:eastAsia="zh-CN"/>
        </w:rPr>
      </w:pPr>
    </w:p>
    <w:p w14:paraId="58F4251F" w14:textId="77777777" w:rsidR="00703077" w:rsidRPr="00F0383B" w:rsidRDefault="00703077" w:rsidP="00F0383B">
      <w:pPr>
        <w:pStyle w:val="Heading4"/>
        <w:tabs>
          <w:tab w:val="left" w:pos="0"/>
        </w:tabs>
        <w:ind w:left="0" w:firstLine="0"/>
        <w:rPr>
          <w:rFonts w:cs="Arial"/>
        </w:rPr>
      </w:pPr>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r w:rsidRPr="00F0383B">
        <w:rPr>
          <w:rFonts w:cs="Arial" w:hint="eastAsia"/>
        </w:rPr>
        <w:t xml:space="preserve"> </w:t>
      </w:r>
    </w:p>
    <w:p w14:paraId="2940E9A9" w14:textId="77777777"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14:paraId="3A50B23D" w14:textId="77777777"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14:paraId="44D2B0B1" w14:textId="1A3EAFF8" w:rsidR="00703077" w:rsidRDefault="00E83335" w:rsidP="00703077">
      <w:pPr>
        <w:rPr>
          <w:iCs/>
          <w:lang w:eastAsia="zh-CN"/>
        </w:rPr>
      </w:pPr>
      <w:r>
        <w:rPr>
          <w:noProof/>
          <w:lang w:val="en-US" w:eastAsia="zh-CN"/>
        </w:rPr>
        <w:drawing>
          <wp:inline distT="0" distB="0" distL="0" distR="0" wp14:anchorId="44C6422E" wp14:editId="56767A4D">
            <wp:extent cx="2528570" cy="238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p>
    <w:p w14:paraId="61D14AAB" w14:textId="77777777" w:rsidR="00703077" w:rsidRDefault="00703077" w:rsidP="00703077">
      <w:pPr>
        <w:rPr>
          <w:lang w:eastAsia="zh-CN"/>
        </w:rPr>
      </w:pPr>
      <w:r>
        <w:rPr>
          <w:lang w:eastAsia="zh-CN"/>
        </w:rPr>
        <w:t>The result is 1.8 dB.</w:t>
      </w:r>
    </w:p>
    <w:p w14:paraId="352A7031" w14:textId="77777777" w:rsidR="00703077" w:rsidRDefault="00703077" w:rsidP="00703077">
      <w:pPr>
        <w:rPr>
          <w:lang w:eastAsia="zh-CN"/>
        </w:rPr>
      </w:pPr>
      <w:r>
        <w:rPr>
          <w:lang w:eastAsia="zh-CN"/>
        </w:rPr>
        <w:lastRenderedPageBreak/>
        <w:t>Therefore, the following is proposed</w:t>
      </w:r>
    </w:p>
    <w:p w14:paraId="381EDB1F" w14:textId="77777777"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14:paraId="4617CE27" w14:textId="77777777" w:rsidTr="009105D9">
        <w:trPr>
          <w:jc w:val="center"/>
        </w:trPr>
        <w:tc>
          <w:tcPr>
            <w:tcW w:w="9060" w:type="dxa"/>
            <w:gridSpan w:val="15"/>
          </w:tcPr>
          <w:p w14:paraId="12C90D81"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14:paraId="3E53448E" w14:textId="77777777" w:rsidTr="009105D9">
        <w:trPr>
          <w:jc w:val="center"/>
        </w:trPr>
        <w:tc>
          <w:tcPr>
            <w:tcW w:w="665" w:type="dxa"/>
          </w:tcPr>
          <w:p w14:paraId="1A4C822A"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042A507D"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665E8CF8"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45303D3"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FC6878D"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E4AF427"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C856465"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4694392"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2551F974"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54DBA092"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08ABDB2E"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4043AE5"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71542C18"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452C8ACE" w14:textId="77777777"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58D5E4DD"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20B9DEEF" w14:textId="77777777"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15AA38D7" w14:textId="77777777"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14:paraId="0CA1023E" w14:textId="77777777" w:rsidTr="00411931">
        <w:trPr>
          <w:jc w:val="center"/>
        </w:trPr>
        <w:tc>
          <w:tcPr>
            <w:tcW w:w="665" w:type="dxa"/>
          </w:tcPr>
          <w:p w14:paraId="1B79DB1F" w14:textId="77777777"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2CD7FE71"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14:paraId="75490825" w14:textId="77777777"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CA5E25"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78A57BB"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15473CF"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FEB7BA2" w14:textId="77777777"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14:paraId="27F2A882" w14:textId="77777777"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3373A1D" w14:textId="77777777"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8BD332E"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D61363B"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056A2E58"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580AAF0" w14:textId="77777777"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42AADE3" w14:textId="77777777"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345DC6D1" w14:textId="77777777" w:rsidR="00703077" w:rsidRPr="00060538" w:rsidRDefault="00703077" w:rsidP="009105D9">
            <w:pPr>
              <w:keepNext/>
              <w:keepLines/>
              <w:spacing w:after="0"/>
              <w:jc w:val="center"/>
              <w:rPr>
                <w:rFonts w:ascii="Arial" w:eastAsia="Times New Roman" w:hAnsi="Arial"/>
                <w:bCs/>
                <w:color w:val="000000"/>
                <w:sz w:val="18"/>
              </w:rPr>
            </w:pPr>
          </w:p>
        </w:tc>
      </w:tr>
    </w:tbl>
    <w:p w14:paraId="17DFAE7C" w14:textId="77777777" w:rsidR="007A34E0" w:rsidRDefault="007A34E0" w:rsidP="007A34E0">
      <w:pPr>
        <w:pStyle w:val="NoSpacing"/>
        <w:rPr>
          <w:rFonts w:ascii="Arial" w:hAnsi="Arial" w:cs="Arial"/>
          <w:bCs/>
          <w:shd w:val="clear" w:color="auto" w:fill="FFFFFF"/>
        </w:rPr>
      </w:pPr>
    </w:p>
    <w:p w14:paraId="7B359A18" w14:textId="77777777" w:rsidR="007A34E0" w:rsidRDefault="007A34E0" w:rsidP="007A34E0">
      <w:pPr>
        <w:pStyle w:val="Heading3"/>
        <w:tabs>
          <w:tab w:val="left" w:pos="0"/>
        </w:tabs>
        <w:ind w:left="0" w:firstLine="0"/>
        <w:rPr>
          <w:sz w:val="24"/>
        </w:rPr>
      </w:pPr>
      <w:bookmarkStart w:id="107" w:name="_Toc97801350"/>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7"/>
      <w:r>
        <w:rPr>
          <w:sz w:val="24"/>
        </w:rPr>
        <w:t xml:space="preserve"> </w:t>
      </w:r>
    </w:p>
    <w:p w14:paraId="52657CC2" w14:textId="77777777" w:rsidR="007A34E0" w:rsidRDefault="007A34E0" w:rsidP="007A34E0">
      <w:pPr>
        <w:rPr>
          <w:iCs/>
          <w:lang w:eastAsia="zh-CN"/>
        </w:rPr>
      </w:pPr>
      <w:r>
        <w:rPr>
          <w:iCs/>
          <w:lang w:eastAsia="zh-CN"/>
        </w:rPr>
        <w:t>For the ∆TIB,c and ∆RIB,c values, same PC3 CA_n66A-n77A requirements are applied for PC2 CA_n66A-n77A.</w:t>
      </w:r>
    </w:p>
    <w:p w14:paraId="1A700A00" w14:textId="77777777" w:rsidR="00EB779E" w:rsidRDefault="00EB779E" w:rsidP="00EB779E">
      <w:pPr>
        <w:pStyle w:val="Heading2"/>
        <w:tabs>
          <w:tab w:val="left" w:pos="420"/>
        </w:tabs>
        <w:spacing w:after="240"/>
        <w:ind w:left="0" w:firstLine="0"/>
        <w:rPr>
          <w:rFonts w:eastAsia="SimSun"/>
          <w:lang w:val="en-US" w:eastAsia="zh-CN"/>
        </w:rPr>
      </w:pPr>
      <w:bookmarkStart w:id="108" w:name="_Toc97801351"/>
      <w:r>
        <w:rPr>
          <w:lang w:eastAsia="zh-CN"/>
        </w:rPr>
        <w:t>5</w:t>
      </w:r>
      <w:r>
        <w:t>.</w:t>
      </w:r>
      <w:r w:rsidR="00803D61">
        <w:rPr>
          <w:rFonts w:eastAsia="SimSun" w:hint="eastAsia"/>
          <w:lang w:eastAsia="zh-CN"/>
        </w:rPr>
        <w:t>8</w:t>
      </w:r>
      <w:r>
        <w:tab/>
      </w:r>
      <w:r>
        <w:rPr>
          <w:lang w:val="en-US" w:eastAsia="zh-CN"/>
        </w:rPr>
        <w:tab/>
      </w:r>
      <w:r>
        <w:rPr>
          <w:lang w:eastAsia="zh-CN"/>
        </w:rPr>
        <w:t>CA_n3-n</w:t>
      </w:r>
      <w:r>
        <w:rPr>
          <w:rFonts w:eastAsia="SimSun"/>
          <w:lang w:eastAsia="zh-CN"/>
        </w:rPr>
        <w:t>78</w:t>
      </w:r>
      <w:bookmarkEnd w:id="108"/>
    </w:p>
    <w:p w14:paraId="573C6E93" w14:textId="77777777" w:rsidR="00EB779E" w:rsidRDefault="00EB779E" w:rsidP="00EB779E">
      <w:pPr>
        <w:tabs>
          <w:tab w:val="num" w:pos="680"/>
        </w:tabs>
        <w:spacing w:before="100" w:beforeAutospacing="1" w:afterLines="100" w:after="240"/>
        <w:outlineLvl w:val="2"/>
        <w:rPr>
          <w:rFonts w:ascii="Arial" w:eastAsia="SimSun" w:hAnsi="Arial" w:cs="Arial"/>
          <w:sz w:val="28"/>
          <w:lang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.1</w:t>
      </w:r>
      <w:r>
        <w:rPr>
          <w:rFonts w:ascii="Arial" w:eastAsia="SimSun" w:hAnsi="Arial" w:cs="Arial"/>
          <w:sz w:val="28"/>
          <w:lang w:val="en-US" w:eastAsia="zh-CN"/>
        </w:rPr>
        <w:tab/>
        <w:t>Configurations</w:t>
      </w:r>
    </w:p>
    <w:p w14:paraId="446AEFAB" w14:textId="77777777"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SimSun"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14:paraId="6D801DC2" w14:textId="77777777"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55794D09" w14:textId="77777777"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298D2AE9" w14:textId="77777777"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B401EA" w14:textId="77777777"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FBA3C9C" w14:textId="77777777" w:rsidR="00EB779E" w:rsidRDefault="00EB779E">
            <w:pPr>
              <w:pStyle w:val="TAH"/>
              <w:keepNext w:val="0"/>
              <w:rPr>
                <w:rFonts w:eastAsia="MS Mincho"/>
                <w:sz w:val="16"/>
              </w:rPr>
            </w:pPr>
            <w:r>
              <w:rPr>
                <w:sz w:val="16"/>
              </w:rPr>
              <w:t>SCS</w:t>
            </w:r>
          </w:p>
          <w:p w14:paraId="66B3F4E7" w14:textId="77777777"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0C71FA8" w14:textId="77777777"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2162C6D" w14:textId="77777777" w:rsidR="00EB779E" w:rsidRDefault="00EB779E">
            <w:pPr>
              <w:pStyle w:val="TAH"/>
              <w:keepNext w:val="0"/>
              <w:rPr>
                <w:rFonts w:eastAsia="MS Mincho"/>
                <w:sz w:val="16"/>
              </w:rPr>
            </w:pPr>
            <w:r>
              <w:rPr>
                <w:sz w:val="16"/>
              </w:rPr>
              <w:t>10</w:t>
            </w:r>
          </w:p>
          <w:p w14:paraId="77B31481"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C26A0EF" w14:textId="77777777" w:rsidR="00EB779E" w:rsidRDefault="00EB779E">
            <w:pPr>
              <w:pStyle w:val="TAH"/>
              <w:keepNext w:val="0"/>
              <w:rPr>
                <w:rFonts w:eastAsia="MS Mincho"/>
                <w:sz w:val="16"/>
              </w:rPr>
            </w:pPr>
            <w:r>
              <w:rPr>
                <w:sz w:val="16"/>
              </w:rPr>
              <w:t>15</w:t>
            </w:r>
          </w:p>
          <w:p w14:paraId="60F8C544"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2B4B6BE" w14:textId="77777777" w:rsidR="00EB779E" w:rsidRDefault="00EB779E">
            <w:pPr>
              <w:pStyle w:val="TAH"/>
              <w:keepNext w:val="0"/>
              <w:rPr>
                <w:rFonts w:eastAsia="MS Mincho"/>
                <w:sz w:val="16"/>
              </w:rPr>
            </w:pPr>
            <w:r>
              <w:rPr>
                <w:sz w:val="16"/>
              </w:rPr>
              <w:t>20</w:t>
            </w:r>
          </w:p>
          <w:p w14:paraId="29D36639"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E057253" w14:textId="77777777"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1FF96EC" w14:textId="77777777"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54D9B1F" w14:textId="77777777" w:rsidR="00EB779E" w:rsidRDefault="00EB779E">
            <w:pPr>
              <w:pStyle w:val="TAH"/>
              <w:keepNext w:val="0"/>
              <w:rPr>
                <w:rFonts w:eastAsia="MS Mincho"/>
                <w:sz w:val="16"/>
              </w:rPr>
            </w:pPr>
            <w:r>
              <w:rPr>
                <w:sz w:val="16"/>
              </w:rPr>
              <w:t>40</w:t>
            </w:r>
          </w:p>
          <w:p w14:paraId="6D44E7B9"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77AA0E4" w14:textId="77777777" w:rsidR="00EB779E" w:rsidRDefault="00EB779E">
            <w:pPr>
              <w:pStyle w:val="TAH"/>
              <w:keepNext w:val="0"/>
              <w:rPr>
                <w:rFonts w:eastAsia="MS Mincho"/>
                <w:sz w:val="16"/>
              </w:rPr>
            </w:pPr>
            <w:r>
              <w:rPr>
                <w:sz w:val="16"/>
              </w:rPr>
              <w:t>50</w:t>
            </w:r>
          </w:p>
          <w:p w14:paraId="067B07E6"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8EAB774" w14:textId="77777777" w:rsidR="00EB779E" w:rsidRDefault="00EB779E">
            <w:pPr>
              <w:pStyle w:val="TAH"/>
              <w:keepNext w:val="0"/>
              <w:rPr>
                <w:rFonts w:eastAsia="MS Mincho"/>
                <w:sz w:val="16"/>
              </w:rPr>
            </w:pPr>
            <w:r>
              <w:rPr>
                <w:sz w:val="16"/>
              </w:rPr>
              <w:t>60</w:t>
            </w:r>
          </w:p>
          <w:p w14:paraId="1F8CC020"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5B33D13" w14:textId="77777777" w:rsidR="00EB779E" w:rsidRDefault="00EB779E">
            <w:pPr>
              <w:pStyle w:val="TAH"/>
              <w:keepNext w:val="0"/>
              <w:rPr>
                <w:rFonts w:eastAsia="MS Mincho"/>
                <w:sz w:val="16"/>
              </w:rPr>
            </w:pPr>
            <w:r>
              <w:rPr>
                <w:rFonts w:eastAsia="SimSun"/>
                <w:sz w:val="16"/>
                <w:lang w:val="en-US" w:eastAsia="zh-CN"/>
              </w:rPr>
              <w:t>7</w:t>
            </w:r>
            <w:r>
              <w:rPr>
                <w:sz w:val="16"/>
              </w:rPr>
              <w:t>0</w:t>
            </w:r>
          </w:p>
          <w:p w14:paraId="783AFD9B"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A201F52" w14:textId="77777777" w:rsidR="00EB779E" w:rsidRDefault="00EB779E">
            <w:pPr>
              <w:pStyle w:val="TAH"/>
              <w:keepNext w:val="0"/>
              <w:rPr>
                <w:rFonts w:eastAsia="MS Mincho"/>
                <w:sz w:val="16"/>
              </w:rPr>
            </w:pPr>
            <w:r>
              <w:rPr>
                <w:sz w:val="16"/>
              </w:rPr>
              <w:t>80</w:t>
            </w:r>
          </w:p>
          <w:p w14:paraId="0D5E3195"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1A0DBB8" w14:textId="77777777"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31A23B2" w14:textId="77777777"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5CD83542" w14:textId="77777777" w:rsidR="00EB779E" w:rsidRDefault="00EB779E">
            <w:pPr>
              <w:pStyle w:val="TAH"/>
              <w:keepNext w:val="0"/>
              <w:rPr>
                <w:rFonts w:eastAsia="Times New Roman"/>
                <w:sz w:val="16"/>
              </w:rPr>
            </w:pPr>
            <w:r>
              <w:rPr>
                <w:sz w:val="16"/>
              </w:rPr>
              <w:t>Bandwidth combination set</w:t>
            </w:r>
          </w:p>
        </w:tc>
      </w:tr>
      <w:tr w:rsidR="00EB779E" w14:paraId="06432759" w14:textId="77777777"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6702942F"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68FBC0E3"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D23C14C" w14:textId="77777777" w:rsidR="00EB779E" w:rsidRDefault="00EB779E">
            <w:pPr>
              <w:pStyle w:val="TAC"/>
              <w:keepNext w:val="0"/>
              <w:rPr>
                <w:rFonts w:eastAsia="SimSun"/>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14:paraId="7FBB4B9C" w14:textId="77777777"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4F50990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20C91D0"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742CFB4"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926D885"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24D65FE"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E4EAEE5"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B985711"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E50F2C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627EA0B2"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2EE7B5C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0A35DA2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EFEE6D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23EB2D7C" w14:textId="77777777"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103CC44B" w14:textId="77777777" w:rsidR="00EB779E" w:rsidRDefault="00EB779E">
            <w:pPr>
              <w:pStyle w:val="TAC"/>
              <w:rPr>
                <w:rFonts w:eastAsia="Times New Roman"/>
                <w:sz w:val="16"/>
                <w:lang w:val="en-US" w:eastAsia="zh-CN"/>
              </w:rPr>
            </w:pPr>
            <w:r>
              <w:rPr>
                <w:sz w:val="16"/>
                <w:lang w:val="en-US" w:eastAsia="zh-CN"/>
              </w:rPr>
              <w:t>0</w:t>
            </w:r>
          </w:p>
        </w:tc>
      </w:tr>
      <w:tr w:rsidR="00EB779E" w14:paraId="0F5F7630"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3A5A"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714C"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7724F"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74892AA5" w14:textId="77777777"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D35F600"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2A2B33CB"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66ECBC3"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38BC995"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4C15FD9"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1986F874"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9F62DD7"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44977A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181419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6BE804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154CA4CD"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85B0100"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16421D24"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B424" w14:textId="77777777" w:rsidR="00EB779E" w:rsidRDefault="00EB779E">
            <w:pPr>
              <w:spacing w:after="0"/>
              <w:rPr>
                <w:rFonts w:ascii="Arial" w:eastAsia="Times New Roman" w:hAnsi="Arial"/>
                <w:sz w:val="16"/>
                <w:lang w:val="en-US" w:eastAsia="zh-CN"/>
              </w:rPr>
            </w:pPr>
          </w:p>
        </w:tc>
      </w:tr>
      <w:tr w:rsidR="00EB779E" w14:paraId="7E7F07A8"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5D040"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1128"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6353F"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2CF5ACB2" w14:textId="77777777"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67EEF769"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59673AD"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7E08958"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C01B21C"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81ABE66"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35075447"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5390021"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6C6F81D"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3A29296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8264F73"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0C2D25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D0CD642"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0847CB7"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510D" w14:textId="77777777" w:rsidR="00EB779E" w:rsidRDefault="00EB779E">
            <w:pPr>
              <w:spacing w:after="0"/>
              <w:rPr>
                <w:rFonts w:ascii="Arial" w:eastAsia="Times New Roman" w:hAnsi="Arial"/>
                <w:sz w:val="16"/>
                <w:lang w:val="en-US" w:eastAsia="zh-CN"/>
              </w:rPr>
            </w:pPr>
          </w:p>
        </w:tc>
      </w:tr>
      <w:tr w:rsidR="00EB779E" w14:paraId="4F5F1C99"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5B11D"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893C0" w14:textId="77777777"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0C9345F" w14:textId="77777777" w:rsidR="00EB779E" w:rsidRDefault="00EB779E">
            <w:pPr>
              <w:pStyle w:val="TAL"/>
              <w:keepNext w:val="0"/>
              <w:widowControl w:val="0"/>
              <w:jc w:val="center"/>
              <w:rPr>
                <w:rFonts w:eastAsia="SimSun"/>
                <w:iCs/>
                <w:sz w:val="16"/>
                <w:szCs w:val="16"/>
                <w:lang w:val="en-US" w:eastAsia="zh-CN"/>
              </w:rPr>
            </w:pPr>
            <w:r>
              <w:rPr>
                <w:iCs/>
                <w:sz w:val="16"/>
                <w:szCs w:val="16"/>
              </w:rPr>
              <w:t>n</w:t>
            </w:r>
            <w:r>
              <w:rPr>
                <w:rFonts w:eastAsia="SimSun"/>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51EAF1A9" w14:textId="77777777"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D45AF5F"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565943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4F417D7"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343515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895812D"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A898945"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963E187"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7CFBA20"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72465C4"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A61120E"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08FE74B0"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24CF2FF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B711BFC"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5DEC" w14:textId="77777777" w:rsidR="00EB779E" w:rsidRDefault="00EB779E">
            <w:pPr>
              <w:spacing w:after="0"/>
              <w:rPr>
                <w:rFonts w:ascii="Arial" w:eastAsia="Times New Roman" w:hAnsi="Arial"/>
                <w:sz w:val="16"/>
                <w:lang w:val="en-US" w:eastAsia="zh-CN"/>
              </w:rPr>
            </w:pPr>
          </w:p>
        </w:tc>
      </w:tr>
      <w:tr w:rsidR="00EB779E" w14:paraId="79C5915C"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E8C9"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71A46"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AC33"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7C45DFEA" w14:textId="77777777"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1FAC077A"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25A7835A"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666D7B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26EF813"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62FD443"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3EEBC45"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8B98A2B"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0F66B0F"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8761DAE"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65D602C"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73F4828"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01C00E0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FE636A6"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4290" w14:textId="77777777" w:rsidR="00EB779E" w:rsidRDefault="00EB779E">
            <w:pPr>
              <w:spacing w:after="0"/>
              <w:rPr>
                <w:rFonts w:ascii="Arial" w:eastAsia="Times New Roman" w:hAnsi="Arial"/>
                <w:sz w:val="16"/>
                <w:lang w:val="en-US" w:eastAsia="zh-CN"/>
              </w:rPr>
            </w:pPr>
          </w:p>
        </w:tc>
      </w:tr>
      <w:tr w:rsidR="00EB779E" w14:paraId="1E62C63C"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66AC9"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7E4F"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55A6"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6E77694" w14:textId="77777777"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58BCEB39"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298D347"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BEE4860"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F5B4ED6"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CEC37E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D29F37B"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D6EAFF8"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A61815B"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9AC45BE"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0FC610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D22ABDF"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2628668D"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6F2EF35"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C91A" w14:textId="77777777" w:rsidR="00EB779E" w:rsidRDefault="00EB779E">
            <w:pPr>
              <w:spacing w:after="0"/>
              <w:rPr>
                <w:rFonts w:ascii="Arial" w:eastAsia="Times New Roman" w:hAnsi="Arial"/>
                <w:sz w:val="16"/>
                <w:lang w:val="en-US" w:eastAsia="zh-CN"/>
              </w:rPr>
            </w:pPr>
          </w:p>
        </w:tc>
      </w:tr>
    </w:tbl>
    <w:p w14:paraId="4E5BB2D4" w14:textId="77777777" w:rsidR="00EB779E" w:rsidRDefault="00EB779E" w:rsidP="00EB779E">
      <w:pPr>
        <w:rPr>
          <w:rFonts w:eastAsia="MS Mincho"/>
          <w:sz w:val="18"/>
          <w:lang w:val="zh-CN" w:eastAsia="zh-CN"/>
        </w:rPr>
      </w:pPr>
    </w:p>
    <w:p w14:paraId="2EE85059" w14:textId="77777777" w:rsidR="00EB779E" w:rsidRDefault="00EB779E" w:rsidP="00EB779E">
      <w:pPr>
        <w:tabs>
          <w:tab w:val="num" w:pos="680"/>
        </w:tabs>
        <w:spacing w:before="100" w:beforeAutospacing="1" w:afterLines="100" w:after="240"/>
        <w:outlineLvl w:val="2"/>
        <w:rPr>
          <w:rFonts w:ascii="Arial" w:eastAsia="SimSun" w:hAnsi="Arial" w:cs="Arial"/>
          <w:sz w:val="28"/>
          <w:lang w:val="en-US"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.2</w:t>
      </w:r>
      <w:r>
        <w:rPr>
          <w:rFonts w:ascii="Arial" w:eastAsia="SimSun" w:hAnsi="Arial" w:cs="Arial"/>
          <w:sz w:val="28"/>
          <w:lang w:val="en-US" w:eastAsia="zh-CN"/>
        </w:rPr>
        <w:tab/>
        <w:t>Maximum output power</w:t>
      </w:r>
    </w:p>
    <w:p w14:paraId="215F3E4D" w14:textId="77777777" w:rsidR="00EB779E" w:rsidRDefault="00EB779E" w:rsidP="00EB779E">
      <w:pPr>
        <w:pStyle w:val="TH"/>
        <w:rPr>
          <w:rFonts w:eastAsia="Times New Roman" w:cs="Arial"/>
          <w:lang w:eastAsia="zh-CN"/>
        </w:rPr>
      </w:pPr>
      <w:r>
        <w:t xml:space="preserve">Table </w:t>
      </w:r>
      <w:r>
        <w:rPr>
          <w:lang w:eastAsia="zh-CN"/>
        </w:rPr>
        <w:t>5</w:t>
      </w:r>
      <w:r>
        <w:t>.</w:t>
      </w:r>
      <w:r w:rsidR="00803D61">
        <w:rPr>
          <w:rFonts w:eastAsia="SimSun"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14:paraId="341948AF" w14:textId="77777777"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5DE5CCE3" w14:textId="77777777"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53F21427" w14:textId="77777777"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SimSun"/>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14:paraId="08FC0765"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47B45E65"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6D962513"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SimSun"/>
                <w:b/>
                <w:szCs w:val="18"/>
                <w:lang w:val="en-US" w:eastAsia="zh-CN"/>
              </w:rPr>
              <w:t>78</w:t>
            </w:r>
            <w:r>
              <w:rPr>
                <w:b/>
                <w:szCs w:val="18"/>
                <w:lang w:val="en-US" w:eastAsia="zh-CN"/>
              </w:rPr>
              <w:t xml:space="preserve"> power class</w:t>
            </w:r>
          </w:p>
        </w:tc>
      </w:tr>
      <w:tr w:rsidR="00EB779E" w14:paraId="2FFDF1F3" w14:textId="77777777"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490621F0" w14:textId="77777777"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SimSun"/>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14:paraId="0B50CF27" w14:textId="77777777"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3627D247"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0BAAFBB"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04F46CC8" w14:textId="77777777" w:rsidR="00EB779E" w:rsidRDefault="00EB779E">
            <w:pPr>
              <w:pStyle w:val="TAL"/>
              <w:keepNext w:val="0"/>
              <w:widowControl w:val="0"/>
              <w:jc w:val="both"/>
              <w:rPr>
                <w:rFonts w:eastAsia="Times New Roman"/>
                <w:iCs/>
              </w:rPr>
            </w:pPr>
            <w:r>
              <w:rPr>
                <w:iCs/>
              </w:rPr>
              <w:t>23dBm</w:t>
            </w:r>
          </w:p>
        </w:tc>
      </w:tr>
      <w:tr w:rsidR="00EB779E" w14:paraId="5582A7CC" w14:textId="77777777"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7C115" w14:textId="77777777"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1F7193F" w14:textId="77777777"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F905ED4"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2092B5CC"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3755113A" w14:textId="77777777" w:rsidR="00EB779E" w:rsidRDefault="00EB779E">
            <w:pPr>
              <w:pStyle w:val="TAL"/>
              <w:keepNext w:val="0"/>
              <w:widowControl w:val="0"/>
              <w:jc w:val="both"/>
              <w:rPr>
                <w:rFonts w:eastAsia="Times New Roman"/>
                <w:iCs/>
              </w:rPr>
            </w:pPr>
            <w:r>
              <w:rPr>
                <w:iCs/>
              </w:rPr>
              <w:t>26dBm</w:t>
            </w:r>
          </w:p>
        </w:tc>
      </w:tr>
    </w:tbl>
    <w:p w14:paraId="106C3320" w14:textId="77777777" w:rsidR="00EB779E" w:rsidRDefault="00EB779E" w:rsidP="00EB779E">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21F20953" w14:textId="77777777" w:rsidR="00EB779E" w:rsidRPr="00F0383B" w:rsidRDefault="00EB779E" w:rsidP="00EB779E">
      <w:pPr>
        <w:tabs>
          <w:tab w:val="num" w:pos="680"/>
        </w:tabs>
        <w:spacing w:before="100" w:beforeAutospacing="1" w:afterLines="100" w:after="240"/>
        <w:outlineLvl w:val="2"/>
        <w:rPr>
          <w:rFonts w:ascii="Arial" w:eastAsia="SimSun" w:hAnsi="Arial" w:cs="Arial"/>
          <w:sz w:val="28"/>
          <w:lang w:val="en-US" w:eastAsia="zh-CN"/>
        </w:rPr>
      </w:pPr>
      <w:r w:rsidRPr="00F0383B">
        <w:rPr>
          <w:rFonts w:ascii="Arial" w:eastAsia="SimSun" w:hAnsi="Arial" w:cs="Arial"/>
          <w:sz w:val="28"/>
          <w:lang w:val="en-US" w:eastAsia="zh-CN"/>
        </w:rPr>
        <w:t>5.</w:t>
      </w:r>
      <w:r w:rsidR="00803D61" w:rsidRPr="00F0383B">
        <w:rPr>
          <w:rFonts w:ascii="Arial" w:eastAsia="SimSun" w:hAnsi="Arial" w:cs="Arial" w:hint="eastAsia"/>
          <w:sz w:val="28"/>
          <w:lang w:val="en-US" w:eastAsia="zh-CN"/>
        </w:rPr>
        <w:t>8</w:t>
      </w:r>
      <w:r w:rsidRPr="00F0383B">
        <w:rPr>
          <w:rFonts w:ascii="Arial" w:eastAsia="SimSun" w:hAnsi="Arial" w:cs="Arial"/>
          <w:sz w:val="28"/>
          <w:lang w:val="en-US" w:eastAsia="zh-CN"/>
        </w:rPr>
        <w:t>.3</w:t>
      </w:r>
      <w:r w:rsidRPr="00F0383B">
        <w:rPr>
          <w:rFonts w:ascii="Arial" w:eastAsia="SimSun" w:hAnsi="Arial" w:cs="Arial"/>
          <w:sz w:val="28"/>
          <w:lang w:val="en-US" w:eastAsia="zh-CN"/>
        </w:rPr>
        <w:tab/>
        <w:t>REFSENS requirements</w:t>
      </w:r>
    </w:p>
    <w:p w14:paraId="5D5C7F8E" w14:textId="77777777" w:rsidR="00EB779E" w:rsidRDefault="00EB779E" w:rsidP="00EB779E">
      <w:pPr>
        <w:rPr>
          <w:rFonts w:eastAsia="SimSun"/>
          <w:iCs/>
          <w:color w:val="0000FF"/>
          <w:sz w:val="18"/>
          <w:szCs w:val="18"/>
          <w:lang w:val="en-US" w:eastAsia="zh-CN"/>
        </w:rPr>
      </w:pPr>
      <w:r>
        <w:rPr>
          <w:iCs/>
          <w:sz w:val="18"/>
          <w:szCs w:val="18"/>
          <w:lang w:val="en-US" w:eastAsia="zh-CN"/>
        </w:rPr>
        <w:t>According to the PC</w:t>
      </w:r>
      <w:r>
        <w:rPr>
          <w:rFonts w:eastAsia="SimSun"/>
          <w:iCs/>
          <w:sz w:val="18"/>
          <w:szCs w:val="18"/>
          <w:lang w:val="en-US" w:eastAsia="zh-CN"/>
        </w:rPr>
        <w:t>2</w:t>
      </w:r>
      <w:r>
        <w:rPr>
          <w:iCs/>
          <w:sz w:val="18"/>
          <w:szCs w:val="18"/>
          <w:lang w:val="en-US" w:eastAsia="zh-CN"/>
        </w:rPr>
        <w:t xml:space="preserve"> </w:t>
      </w:r>
      <w:r>
        <w:rPr>
          <w:rFonts w:eastAsia="SimSun" w:cs="Arial"/>
          <w:iCs/>
          <w:sz w:val="18"/>
          <w:szCs w:val="18"/>
          <w:lang w:eastAsia="zh-CN"/>
        </w:rPr>
        <w:t>DC</w:t>
      </w:r>
      <w:r>
        <w:rPr>
          <w:rFonts w:cs="Arial"/>
          <w:iCs/>
          <w:sz w:val="18"/>
          <w:szCs w:val="18"/>
        </w:rPr>
        <w:t>_</w:t>
      </w:r>
      <w:r>
        <w:rPr>
          <w:rFonts w:eastAsia="SimSun" w:cs="Arial"/>
          <w:iCs/>
          <w:sz w:val="18"/>
          <w:szCs w:val="18"/>
          <w:lang w:eastAsia="zh-CN"/>
        </w:rPr>
        <w:t>3A-n78A</w:t>
      </w:r>
      <w:r>
        <w:rPr>
          <w:rFonts w:eastAsia="SimSun"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14:paraId="40965296" w14:textId="77777777" w:rsidR="00EB779E" w:rsidRDefault="00EB779E" w:rsidP="00EB779E">
      <w:pPr>
        <w:pStyle w:val="Heading4"/>
        <w:tabs>
          <w:tab w:val="left" w:pos="0"/>
        </w:tabs>
        <w:spacing w:after="240"/>
        <w:rPr>
          <w:rFonts w:eastAsia="MS Mincho"/>
          <w:szCs w:val="28"/>
          <w:lang w:val="en-US" w:eastAsia="zh-CN"/>
        </w:rPr>
      </w:pPr>
      <w:bookmarkStart w:id="109" w:name="_Toc97801352"/>
      <w:r>
        <w:t>5.</w:t>
      </w:r>
      <w:r w:rsidR="00803D61">
        <w:rPr>
          <w:rFonts w:hint="eastAsia"/>
          <w:lang w:eastAsia="zh-CN"/>
        </w:rPr>
        <w:t>8</w:t>
      </w:r>
      <w:r>
        <w:t>.3.1</w:t>
      </w:r>
      <w:r>
        <w:tab/>
        <w:t>Power class 2 case a</w:t>
      </w:r>
      <w:bookmarkEnd w:id="109"/>
    </w:p>
    <w:p w14:paraId="61EB22D3"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SimSun" w:cs="Arial" w:hint="eastAsia"/>
          <w:iCs/>
          <w:sz w:val="18"/>
          <w:szCs w:val="18"/>
          <w:lang w:val="en-US" w:eastAsia="zh-CN"/>
        </w:rPr>
        <w:t>8</w:t>
      </w:r>
      <w:r>
        <w:rPr>
          <w:rFonts w:eastAsia="SimSun" w:cs="Arial"/>
          <w:iCs/>
          <w:sz w:val="18"/>
          <w:szCs w:val="18"/>
          <w:lang w:val="en-US" w:eastAsia="zh-CN"/>
        </w:rPr>
        <w:t>.3.1-1.</w:t>
      </w:r>
    </w:p>
    <w:p w14:paraId="14A3ECCB" w14:textId="77777777" w:rsidR="00EB779E" w:rsidRDefault="00EB779E" w:rsidP="00EB779E">
      <w:pPr>
        <w:pStyle w:val="TH"/>
        <w:rPr>
          <w:rFonts w:eastAsia="SimSun" w:cs="Arial"/>
          <w:sz w:val="22"/>
          <w:lang w:eastAsia="zh-CN"/>
        </w:rPr>
      </w:pPr>
      <w:r>
        <w:lastRenderedPageBreak/>
        <w:t>Table 5.</w:t>
      </w:r>
      <w:r w:rsidR="00803D61">
        <w:rPr>
          <w:rFonts w:eastAsia="SimSun" w:hint="eastAsia"/>
          <w:lang w:eastAsia="zh-CN"/>
        </w:rPr>
        <w:t>8</w:t>
      </w:r>
      <w:r>
        <w:t>.3</w:t>
      </w:r>
      <w:r>
        <w:rPr>
          <w:lang w:eastAsia="zh-CN"/>
        </w:rPr>
        <w:t>.</w:t>
      </w:r>
      <w:r>
        <w:rPr>
          <w:rFonts w:eastAsia="SimSun"/>
          <w:lang w:eastAsia="zh-CN"/>
        </w:rPr>
        <w:t>1</w:t>
      </w:r>
      <w:r>
        <w:t>-</w:t>
      </w:r>
      <w:r>
        <w:rPr>
          <w:rFonts w:eastAsia="SimSun"/>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14:paraId="3169076D" w14:textId="77777777"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FBFF00D" w14:textId="77777777" w:rsidR="00EB779E" w:rsidRDefault="00EB779E">
            <w:pPr>
              <w:pStyle w:val="TAH"/>
              <w:keepNext w:val="0"/>
              <w:rPr>
                <w:rFonts w:eastAsia="Times New Roman"/>
              </w:rPr>
            </w:pPr>
            <w:r>
              <w:t>NR Band / Channel bandwidth / N</w:t>
            </w:r>
            <w:r>
              <w:rPr>
                <w:vertAlign w:val="subscript"/>
              </w:rPr>
              <w:t>RB</w:t>
            </w:r>
            <w:r>
              <w:t xml:space="preserve"> / MSD</w:t>
            </w:r>
          </w:p>
        </w:tc>
      </w:tr>
      <w:tr w:rsidR="00EB779E" w14:paraId="56E40616" w14:textId="77777777"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54EBF3C" w14:textId="77777777" w:rsidR="00EB779E" w:rsidRDefault="00EB779E">
            <w:pPr>
              <w:pStyle w:val="TAH"/>
              <w:keepNext w:val="0"/>
              <w:rPr>
                <w:rFonts w:eastAsia="SimSun"/>
                <w:lang w:eastAsia="zh-CN"/>
              </w:rPr>
            </w:pPr>
            <w:r>
              <w:rPr>
                <w:rFonts w:eastAsia="SimSun"/>
                <w:lang w:eastAsia="zh-CN"/>
              </w:rPr>
              <w:t>NR CA</w:t>
            </w:r>
          </w:p>
          <w:p w14:paraId="590B2415" w14:textId="77777777"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B7417D1" w14:textId="77777777"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FC26CC4" w14:textId="77777777"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70D36BC0" w14:textId="77777777"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79D988B3" w14:textId="77777777"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95E4738" w14:textId="77777777"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20DF037E" w14:textId="77777777"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695AB94" w14:textId="77777777" w:rsidR="00EB779E" w:rsidRDefault="00EB779E">
            <w:pPr>
              <w:pStyle w:val="TAH"/>
              <w:keepNext w:val="0"/>
              <w:rPr>
                <w:rFonts w:eastAsia="Times New Roman"/>
              </w:rPr>
            </w:pPr>
            <w:r>
              <w:t>IMD order</w:t>
            </w:r>
          </w:p>
        </w:tc>
      </w:tr>
      <w:tr w:rsidR="00EB779E" w14:paraId="67BF4FC5"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4CA521D" w14:textId="77777777" w:rsidR="00EB779E" w:rsidRDefault="00EB779E">
            <w:pPr>
              <w:pStyle w:val="TAC"/>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BCC706"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52C1CA0" w14:textId="77777777"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531219"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5EA191B" w14:textId="77777777"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0D1FA58" w14:textId="77777777"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27E047E" w14:textId="77777777"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14:paraId="777F3FCB" w14:textId="77777777" w:rsidR="00EB779E" w:rsidRDefault="00EB779E">
            <w:pPr>
              <w:pStyle w:val="TAC"/>
              <w:keepNext w:val="0"/>
              <w:rPr>
                <w:rFonts w:eastAsia="Times New Roman"/>
              </w:rPr>
            </w:pPr>
            <w:r>
              <w:t>IMD2</w:t>
            </w:r>
          </w:p>
        </w:tc>
      </w:tr>
      <w:tr w:rsidR="00EB779E" w14:paraId="14F16B1A"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16430AD"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BAC3D34"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9B4E45C" w14:textId="77777777"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BA969A0"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6D45EE8C" w14:textId="77777777"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EDD5F61" w14:textId="77777777"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DA0E314" w14:textId="77777777"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2034641D" w14:textId="77777777" w:rsidR="00EB779E" w:rsidRDefault="00EB779E">
            <w:pPr>
              <w:pStyle w:val="TAC"/>
              <w:keepNext w:val="0"/>
              <w:rPr>
                <w:rFonts w:eastAsia="Times New Roman"/>
              </w:rPr>
            </w:pPr>
            <w:r>
              <w:rPr>
                <w:lang w:val="en-US"/>
              </w:rPr>
              <w:t>N/A</w:t>
            </w:r>
          </w:p>
        </w:tc>
      </w:tr>
      <w:tr w:rsidR="00EB779E" w14:paraId="3D5773CE"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CA691A0" w14:textId="77777777" w:rsidR="00EB779E" w:rsidRDefault="00EB779E">
            <w:pPr>
              <w:pStyle w:val="TAC"/>
              <w:keepNext w:val="0"/>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D2D5E0C"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07DD1AC" w14:textId="77777777"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14:paraId="75E168C1"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637CB9EF" w14:textId="77777777"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2F5FAF0" w14:textId="77777777"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1A89F5A" w14:textId="77777777"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14:paraId="6CF63B8D" w14:textId="77777777" w:rsidR="00EB779E" w:rsidRDefault="00EB779E">
            <w:pPr>
              <w:pStyle w:val="TAC"/>
              <w:keepNext w:val="0"/>
              <w:rPr>
                <w:rFonts w:eastAsia="Times New Roman"/>
                <w:lang w:val="en-US"/>
              </w:rPr>
            </w:pPr>
            <w:r>
              <w:t>IMD4</w:t>
            </w:r>
          </w:p>
        </w:tc>
      </w:tr>
      <w:tr w:rsidR="00EB779E" w14:paraId="49D79CFF"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F0268BF"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A794917"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9F5F22A" w14:textId="77777777"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B580403"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A9E96E5" w14:textId="77777777"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10FA4AF" w14:textId="77777777"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02DB115" w14:textId="77777777"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43EF2E7F" w14:textId="77777777" w:rsidR="00EB779E" w:rsidRDefault="00EB779E">
            <w:pPr>
              <w:pStyle w:val="TAC"/>
              <w:keepNext w:val="0"/>
              <w:rPr>
                <w:rFonts w:eastAsia="Times New Roman"/>
                <w:lang w:val="en-US"/>
              </w:rPr>
            </w:pPr>
            <w:r>
              <w:rPr>
                <w:lang w:val="en-US"/>
              </w:rPr>
              <w:t>N/A</w:t>
            </w:r>
          </w:p>
        </w:tc>
      </w:tr>
    </w:tbl>
    <w:p w14:paraId="6FAEBAD3"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 </w:t>
      </w:r>
    </w:p>
    <w:p w14:paraId="1D4228D7" w14:textId="77777777" w:rsidR="00EB779E" w:rsidRDefault="00EB779E" w:rsidP="00EB779E">
      <w:pPr>
        <w:pStyle w:val="Heading4"/>
        <w:tabs>
          <w:tab w:val="left" w:pos="0"/>
        </w:tabs>
        <w:spacing w:after="240"/>
        <w:rPr>
          <w:rFonts w:eastAsia="MS Mincho"/>
          <w:szCs w:val="28"/>
          <w:lang w:eastAsia="zh-CN"/>
        </w:rPr>
      </w:pPr>
      <w:bookmarkStart w:id="110" w:name="_Toc97801353"/>
      <w:r>
        <w:t>5.</w:t>
      </w:r>
      <w:r w:rsidR="00803D61">
        <w:rPr>
          <w:rFonts w:hint="eastAsia"/>
          <w:lang w:eastAsia="zh-CN"/>
        </w:rPr>
        <w:t>8</w:t>
      </w:r>
      <w:r>
        <w:t>.3.2</w:t>
      </w:r>
      <w:r>
        <w:tab/>
        <w:t>Power class 2 case b</w:t>
      </w:r>
      <w:bookmarkEnd w:id="110"/>
    </w:p>
    <w:p w14:paraId="0E258112"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SimSun" w:cs="Arial"/>
          <w:iCs/>
          <w:sz w:val="18"/>
          <w:szCs w:val="18"/>
          <w:lang w:val="en-US" w:eastAsia="zh-CN"/>
        </w:rPr>
        <w:t>requirements are defined in Table 5.8.3.2-1 and Table 5.8.3.2-2</w:t>
      </w:r>
      <w:r>
        <w:rPr>
          <w:rFonts w:eastAsia="SimSun" w:cs="Arial"/>
          <w:iCs/>
          <w:sz w:val="18"/>
          <w:szCs w:val="18"/>
          <w:lang w:val="en-US" w:eastAsia="zh-CN"/>
        </w:rPr>
        <w:t xml:space="preserve"> when n78 transmitting with PC2.</w:t>
      </w:r>
    </w:p>
    <w:p w14:paraId="4FD55585" w14:textId="77777777" w:rsidR="00F760DC" w:rsidRDefault="00F760DC" w:rsidP="00F760DC">
      <w:pPr>
        <w:pStyle w:val="TH"/>
        <w:rPr>
          <w:lang w:eastAsia="ja-JP"/>
        </w:rPr>
      </w:pPr>
      <w:bookmarkStart w:id="111" w:name="_Hlk515991175"/>
      <w:r>
        <w:rPr>
          <w:lang w:eastAsia="ja-JP"/>
        </w:rPr>
        <w:t>Table</w:t>
      </w:r>
      <w:bookmarkEnd w:id="111"/>
      <w:r>
        <w:rPr>
          <w:rFonts w:eastAsia="SimSun"/>
          <w:lang w:eastAsia="zh-CN"/>
        </w:rPr>
        <w:t xml:space="preserve"> 5.8.3.2-1</w:t>
      </w:r>
      <w:r>
        <w:rPr>
          <w:lang w:eastAsia="ja-JP"/>
        </w:rPr>
        <w:t xml:space="preserve">: Reference sensitivity exceptions due to harmonic mixing for </w:t>
      </w:r>
      <w:r>
        <w:rPr>
          <w:rFonts w:eastAsia="SimSun"/>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14:paraId="70AC4A01" w14:textId="77777777"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463EC22E" w14:textId="77777777" w:rsidR="00F760DC" w:rsidRDefault="00F760DC">
            <w:pPr>
              <w:pStyle w:val="TAH"/>
              <w:rPr>
                <w:rFonts w:eastAsia="Times New Roman"/>
                <w:lang w:eastAsia="ja-JP"/>
              </w:rPr>
            </w:pPr>
            <w:r>
              <w:rPr>
                <w:lang w:eastAsia="ja-JP"/>
              </w:rPr>
              <w:t>NR Band / Channel bandwidth of the affected DL band</w:t>
            </w:r>
          </w:p>
        </w:tc>
      </w:tr>
      <w:tr w:rsidR="00F760DC" w14:paraId="2109787F"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CA00CC4" w14:textId="77777777"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43166D2E" w14:textId="77777777"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4E675D78" w14:textId="77777777" w:rsidR="00F760DC" w:rsidRDefault="00F760DC">
            <w:pPr>
              <w:pStyle w:val="TAH"/>
              <w:rPr>
                <w:rFonts w:eastAsia="SimSun"/>
                <w:lang w:eastAsia="ja-JP"/>
              </w:rPr>
            </w:pPr>
            <w:r>
              <w:rPr>
                <w:lang w:eastAsia="ja-JP"/>
              </w:rPr>
              <w:t>5 MHz</w:t>
            </w:r>
          </w:p>
          <w:p w14:paraId="6E79A3AD"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4B8910F1" w14:textId="77777777" w:rsidR="00F760DC" w:rsidRDefault="00F760DC">
            <w:pPr>
              <w:pStyle w:val="TAH"/>
              <w:rPr>
                <w:rFonts w:eastAsia="SimSun"/>
                <w:lang w:eastAsia="ja-JP"/>
              </w:rPr>
            </w:pPr>
            <w:r>
              <w:rPr>
                <w:lang w:eastAsia="ja-JP"/>
              </w:rPr>
              <w:t>10 MHz</w:t>
            </w:r>
          </w:p>
          <w:p w14:paraId="645BD95F"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2AEF9F7" w14:textId="77777777" w:rsidR="00F760DC" w:rsidRDefault="00F760DC">
            <w:pPr>
              <w:pStyle w:val="TAH"/>
              <w:rPr>
                <w:rFonts w:eastAsia="SimSun"/>
                <w:lang w:eastAsia="ja-JP"/>
              </w:rPr>
            </w:pPr>
            <w:r>
              <w:rPr>
                <w:lang w:eastAsia="ja-JP"/>
              </w:rPr>
              <w:t>15 MHz</w:t>
            </w:r>
          </w:p>
          <w:p w14:paraId="7DB83425"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EB57138" w14:textId="77777777" w:rsidR="00F760DC" w:rsidRDefault="00F760DC">
            <w:pPr>
              <w:pStyle w:val="TAH"/>
              <w:rPr>
                <w:rFonts w:eastAsia="SimSun"/>
                <w:lang w:eastAsia="ja-JP"/>
              </w:rPr>
            </w:pPr>
            <w:r>
              <w:rPr>
                <w:lang w:eastAsia="ja-JP"/>
              </w:rPr>
              <w:t>20 MHz</w:t>
            </w:r>
          </w:p>
          <w:p w14:paraId="31C53BE6"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697B620" w14:textId="77777777" w:rsidR="00F760DC" w:rsidRDefault="00F760DC">
            <w:pPr>
              <w:pStyle w:val="TAH"/>
              <w:rPr>
                <w:rFonts w:eastAsia="SimSun"/>
                <w:lang w:eastAsia="ja-JP"/>
              </w:rPr>
            </w:pPr>
            <w:r>
              <w:rPr>
                <w:lang w:eastAsia="ja-JP"/>
              </w:rPr>
              <w:t>25 MHz</w:t>
            </w:r>
          </w:p>
          <w:p w14:paraId="3532E615"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CB1823A" w14:textId="77777777" w:rsidR="00F760DC" w:rsidRDefault="00F760DC">
            <w:pPr>
              <w:pStyle w:val="TAH"/>
              <w:rPr>
                <w:rFonts w:eastAsia="SimSun"/>
                <w:lang w:val="en-US" w:eastAsia="zh-CN"/>
              </w:rPr>
            </w:pPr>
            <w:r>
              <w:rPr>
                <w:lang w:val="en-US" w:eastAsia="zh-CN"/>
              </w:rPr>
              <w:t>30</w:t>
            </w:r>
          </w:p>
          <w:p w14:paraId="40DDD9AA" w14:textId="77777777"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9F42C7F" w14:textId="77777777" w:rsidR="00F760DC" w:rsidRDefault="00F760DC">
            <w:pPr>
              <w:pStyle w:val="TAH"/>
              <w:rPr>
                <w:rFonts w:eastAsia="SimSun"/>
                <w:lang w:eastAsia="ja-JP"/>
              </w:rPr>
            </w:pPr>
            <w:r>
              <w:rPr>
                <w:lang w:eastAsia="ja-JP"/>
              </w:rPr>
              <w:t>40 MHz</w:t>
            </w:r>
          </w:p>
          <w:p w14:paraId="475BC087"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5F5E452" w14:textId="77777777" w:rsidR="00F760DC" w:rsidRDefault="00F760DC">
            <w:pPr>
              <w:pStyle w:val="TAH"/>
              <w:rPr>
                <w:rFonts w:eastAsia="SimSun"/>
                <w:lang w:eastAsia="ja-JP"/>
              </w:rPr>
            </w:pPr>
            <w:r>
              <w:rPr>
                <w:lang w:eastAsia="ja-JP"/>
              </w:rPr>
              <w:t>50 MHz</w:t>
            </w:r>
          </w:p>
          <w:p w14:paraId="6544D921"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D4AC1CC" w14:textId="77777777" w:rsidR="00F760DC" w:rsidRDefault="00F760DC">
            <w:pPr>
              <w:pStyle w:val="TAH"/>
              <w:rPr>
                <w:rFonts w:eastAsia="SimSun"/>
                <w:lang w:eastAsia="ja-JP"/>
              </w:rPr>
            </w:pPr>
            <w:r>
              <w:rPr>
                <w:lang w:eastAsia="ja-JP"/>
              </w:rPr>
              <w:t>60 MHz</w:t>
            </w:r>
          </w:p>
          <w:p w14:paraId="57F97DC8"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5B5739" w14:textId="77777777" w:rsidR="00F760DC" w:rsidRDefault="00F760DC">
            <w:pPr>
              <w:pStyle w:val="TAH"/>
              <w:rPr>
                <w:rFonts w:eastAsia="SimSun"/>
                <w:lang w:val="en-US" w:eastAsia="zh-CN"/>
              </w:rPr>
            </w:pPr>
            <w:r>
              <w:rPr>
                <w:lang w:val="en-US" w:eastAsia="zh-CN"/>
              </w:rPr>
              <w:t>70</w:t>
            </w:r>
          </w:p>
          <w:p w14:paraId="602DD8F5" w14:textId="77777777"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9E91222" w14:textId="77777777" w:rsidR="00F760DC" w:rsidRDefault="00F760DC">
            <w:pPr>
              <w:pStyle w:val="TAH"/>
              <w:rPr>
                <w:rFonts w:eastAsia="SimSun"/>
                <w:lang w:eastAsia="ja-JP"/>
              </w:rPr>
            </w:pPr>
            <w:r>
              <w:rPr>
                <w:lang w:eastAsia="ja-JP"/>
              </w:rPr>
              <w:t>80 MHz</w:t>
            </w:r>
          </w:p>
          <w:p w14:paraId="5D69881A"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49740E9" w14:textId="77777777" w:rsidR="00F760DC" w:rsidRDefault="00F760DC">
            <w:pPr>
              <w:pStyle w:val="TAH"/>
              <w:rPr>
                <w:rFonts w:eastAsia="SimSun"/>
                <w:lang w:eastAsia="ja-JP"/>
              </w:rPr>
            </w:pPr>
            <w:r>
              <w:rPr>
                <w:lang w:eastAsia="ja-JP"/>
              </w:rPr>
              <w:t>90 MHz</w:t>
            </w:r>
          </w:p>
          <w:p w14:paraId="29A200F7" w14:textId="77777777"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470BC0CC" w14:textId="77777777" w:rsidR="00F760DC" w:rsidRDefault="00F760DC">
            <w:pPr>
              <w:pStyle w:val="TAH"/>
              <w:rPr>
                <w:rFonts w:eastAsia="SimSun"/>
                <w:lang w:eastAsia="ja-JP"/>
              </w:rPr>
            </w:pPr>
            <w:r>
              <w:rPr>
                <w:lang w:eastAsia="ja-JP"/>
              </w:rPr>
              <w:t>100 MHz</w:t>
            </w:r>
          </w:p>
          <w:p w14:paraId="28F02D60" w14:textId="77777777" w:rsidR="00F760DC" w:rsidRDefault="00F760DC">
            <w:pPr>
              <w:pStyle w:val="TAH"/>
              <w:rPr>
                <w:rFonts w:eastAsia="Times New Roman"/>
                <w:lang w:eastAsia="ja-JP"/>
              </w:rPr>
            </w:pPr>
            <w:r>
              <w:rPr>
                <w:lang w:eastAsia="ja-JP"/>
              </w:rPr>
              <w:t>(dB)</w:t>
            </w:r>
          </w:p>
        </w:tc>
      </w:tr>
      <w:tr w:rsidR="00AE4A08" w14:paraId="4658E875"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3605198" w14:textId="77777777"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2126E333" w14:textId="77777777" w:rsidR="00AE4A08" w:rsidRDefault="00AE4A08">
            <w:pPr>
              <w:pStyle w:val="TAC"/>
              <w:rPr>
                <w:rFonts w:eastAsia="SimSun"/>
                <w:lang w:eastAsia="zh-CN"/>
              </w:rPr>
            </w:pPr>
            <w:r>
              <w:rPr>
                <w:lang w:eastAsia="ja-JP"/>
              </w:rPr>
              <w:t>n</w:t>
            </w:r>
            <w:r>
              <w:rPr>
                <w:rFonts w:eastAsia="SimSun"/>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14:paraId="6BE6F118" w14:textId="77777777" w:rsidR="00AE4A08" w:rsidRDefault="00AE4A08">
            <w:pPr>
              <w:pStyle w:val="TAC"/>
              <w:rPr>
                <w:rFonts w:eastAsia="SimSun"/>
                <w:lang w:eastAsia="zh-CN"/>
              </w:rPr>
            </w:pPr>
            <w:r>
              <w:rPr>
                <w:rFonts w:eastAsia="SimSun"/>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14:paraId="15BC1032" w14:textId="77777777" w:rsidR="00AE4A08" w:rsidRDefault="00AE4A08">
            <w:pPr>
              <w:pStyle w:val="TAC"/>
              <w:rPr>
                <w:rFonts w:eastAsia="SimSun"/>
                <w:lang w:eastAsia="zh-CN"/>
              </w:rPr>
            </w:pPr>
            <w:r>
              <w:rPr>
                <w:rFonts w:eastAsia="SimSun"/>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14:paraId="6AC605FC" w14:textId="77777777" w:rsidR="00AE4A08" w:rsidRDefault="00AE4A08">
            <w:pPr>
              <w:pStyle w:val="TAC"/>
              <w:rPr>
                <w:rFonts w:eastAsia="SimSun"/>
                <w:lang w:eastAsia="zh-CN"/>
              </w:rPr>
            </w:pPr>
            <w:r>
              <w:rPr>
                <w:rFonts w:eastAsia="SimSun"/>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14:paraId="49E07AC0" w14:textId="77777777" w:rsidR="00AE4A08" w:rsidRDefault="00AE4A08">
            <w:pPr>
              <w:pStyle w:val="TAC"/>
              <w:rPr>
                <w:rFonts w:eastAsia="SimSun"/>
                <w:lang w:eastAsia="zh-CN"/>
              </w:rPr>
            </w:pPr>
            <w:r>
              <w:rPr>
                <w:rFonts w:eastAsia="SimSun"/>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14:paraId="43D1E84C" w14:textId="77777777" w:rsidR="00AE4A08" w:rsidRDefault="00AE4A08">
            <w:pPr>
              <w:pStyle w:val="TAC"/>
              <w:rPr>
                <w:rFonts w:eastAsia="SimSun"/>
                <w:lang w:eastAsia="zh-CN"/>
              </w:rPr>
            </w:pPr>
            <w:r>
              <w:rPr>
                <w:rFonts w:eastAsia="SimSun"/>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14:paraId="66C98F90" w14:textId="77777777" w:rsidR="00AE4A08" w:rsidRDefault="00AE4A08">
            <w:pPr>
              <w:pStyle w:val="TAC"/>
              <w:rPr>
                <w:rFonts w:eastAsia="SimSun"/>
                <w:lang w:eastAsia="zh-CN"/>
              </w:rPr>
            </w:pPr>
            <w:r>
              <w:rPr>
                <w:rFonts w:eastAsia="SimSun"/>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14:paraId="5D956CFD" w14:textId="77777777" w:rsidR="00AE4A08" w:rsidRDefault="00AE4A08">
            <w:pPr>
              <w:pStyle w:val="TAC"/>
              <w:rPr>
                <w:rFonts w:eastAsia="Times New Roman"/>
                <w:lang w:eastAsia="ja-JP"/>
              </w:rPr>
            </w:pPr>
            <w:r>
              <w:rPr>
                <w:rFonts w:eastAsia="SimSun"/>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14:paraId="48831268"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6765FA38"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4E3D1966" w14:textId="77777777"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19043CD7" w14:textId="77777777"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29ED554" w14:textId="77777777"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26ACD76" w14:textId="77777777" w:rsidR="00AE4A08" w:rsidRDefault="00AE4A08">
            <w:pPr>
              <w:pStyle w:val="TAC"/>
              <w:rPr>
                <w:rFonts w:eastAsia="Times New Roman"/>
                <w:lang w:val="en-US" w:eastAsia="ja-JP"/>
              </w:rPr>
            </w:pPr>
          </w:p>
        </w:tc>
      </w:tr>
      <w:tr w:rsidR="00F760DC" w14:paraId="7D45B9D0"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5BDA9A02" w14:textId="77777777"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14:paraId="6C531FD5" w14:textId="77777777"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14:paraId="4BF917CD"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2E130331"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2A6E41F9"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62E5B8C2"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21EDD95F"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3CB8E4C2"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1C2CB8C0"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AB86228"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E9A9285"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AF3A0B4"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F68EF8F"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7BB1672" w14:textId="77777777"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F58D08F" w14:textId="77777777" w:rsidR="00F760DC" w:rsidRDefault="00F760DC">
            <w:pPr>
              <w:pStyle w:val="TAC"/>
              <w:rPr>
                <w:rFonts w:eastAsia="Times New Roman"/>
                <w:lang w:val="en-US" w:eastAsia="zh-CN"/>
              </w:rPr>
            </w:pPr>
          </w:p>
        </w:tc>
      </w:tr>
    </w:tbl>
    <w:p w14:paraId="76F665C8" w14:textId="77777777" w:rsidR="00F760DC" w:rsidRDefault="00F760DC" w:rsidP="00F760DC">
      <w:pPr>
        <w:rPr>
          <w:rFonts w:eastAsia="SimSun"/>
          <w:lang w:eastAsia="ja-JP"/>
        </w:rPr>
      </w:pPr>
    </w:p>
    <w:p w14:paraId="65ABA85C" w14:textId="77777777" w:rsidR="00F760DC" w:rsidRDefault="00F760DC" w:rsidP="00F760DC">
      <w:pPr>
        <w:pStyle w:val="TH"/>
        <w:rPr>
          <w:rFonts w:eastAsia="Times New Roman"/>
          <w:lang w:eastAsia="ja-JP"/>
        </w:rPr>
      </w:pPr>
      <w:r>
        <w:rPr>
          <w:lang w:eastAsia="ja-JP"/>
        </w:rPr>
        <w:t xml:space="preserve">Table </w:t>
      </w:r>
      <w:r>
        <w:rPr>
          <w:rFonts w:eastAsia="SimSun"/>
          <w:lang w:eastAsia="zh-CN"/>
        </w:rPr>
        <w:t>5.8.3.2-2</w:t>
      </w:r>
      <w:r>
        <w:rPr>
          <w:lang w:eastAsia="ja-JP"/>
        </w:rPr>
        <w:t xml:space="preserve">: Uplink configuration for reference sensitivity exceptions due to receiver harmonic mixing for </w:t>
      </w:r>
      <w:r>
        <w:rPr>
          <w:rFonts w:eastAsia="SimSun"/>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14:paraId="4FAAF0AA" w14:textId="77777777"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0566B142" w14:textId="77777777" w:rsidR="00F760DC" w:rsidRDefault="00F760DC">
            <w:pPr>
              <w:pStyle w:val="TAH"/>
              <w:rPr>
                <w:rFonts w:eastAsia="Times New Roman"/>
                <w:lang w:eastAsia="ja-JP"/>
              </w:rPr>
            </w:pPr>
            <w:r>
              <w:rPr>
                <w:lang w:eastAsia="ja-JP"/>
              </w:rPr>
              <w:t>NR Band / SCS / Channel bandwidth of the affected DL band</w:t>
            </w:r>
          </w:p>
        </w:tc>
      </w:tr>
      <w:tr w:rsidR="00F760DC" w14:paraId="33C53854" w14:textId="77777777"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6BDF92BB" w14:textId="77777777"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7B0CFC20" w14:textId="77777777"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3C3162EB" w14:textId="77777777" w:rsidR="00F760DC" w:rsidRDefault="00F760DC">
            <w:pPr>
              <w:pStyle w:val="TAH"/>
              <w:rPr>
                <w:rFonts w:eastAsia="SimSun"/>
                <w:lang w:eastAsia="ja-JP"/>
              </w:rPr>
            </w:pPr>
            <w:r>
              <w:rPr>
                <w:lang w:eastAsia="ja-JP"/>
              </w:rPr>
              <w:t>SCS</w:t>
            </w:r>
          </w:p>
          <w:p w14:paraId="4DAC9E9F" w14:textId="77777777"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724E1E03" w14:textId="77777777"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39E25AA4" w14:textId="77777777" w:rsidR="00F760DC" w:rsidRDefault="00F760DC">
            <w:pPr>
              <w:pStyle w:val="TAH"/>
              <w:rPr>
                <w:rFonts w:eastAsia="SimSun"/>
                <w:lang w:eastAsia="ja-JP"/>
              </w:rPr>
            </w:pPr>
            <w:r>
              <w:rPr>
                <w:lang w:eastAsia="ja-JP"/>
              </w:rPr>
              <w:t>10 MHz</w:t>
            </w:r>
          </w:p>
          <w:p w14:paraId="3BBC21AA"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B6459AA" w14:textId="77777777" w:rsidR="00F760DC" w:rsidRDefault="00F760DC">
            <w:pPr>
              <w:pStyle w:val="TAH"/>
              <w:rPr>
                <w:rFonts w:eastAsia="SimSun"/>
                <w:lang w:eastAsia="ja-JP"/>
              </w:rPr>
            </w:pPr>
            <w:r>
              <w:rPr>
                <w:lang w:eastAsia="ja-JP"/>
              </w:rPr>
              <w:t>15 MHz</w:t>
            </w:r>
          </w:p>
          <w:p w14:paraId="13D09F9C"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4587D6C6" w14:textId="77777777" w:rsidR="00F760DC" w:rsidRDefault="00F760DC">
            <w:pPr>
              <w:pStyle w:val="TAH"/>
              <w:rPr>
                <w:rFonts w:eastAsia="SimSun"/>
                <w:lang w:eastAsia="ja-JP"/>
              </w:rPr>
            </w:pPr>
            <w:r>
              <w:rPr>
                <w:lang w:eastAsia="ja-JP"/>
              </w:rPr>
              <w:t>20 MHz</w:t>
            </w:r>
          </w:p>
          <w:p w14:paraId="07473F20"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534D7641" w14:textId="77777777" w:rsidR="00F760DC" w:rsidRDefault="00F760DC">
            <w:pPr>
              <w:pStyle w:val="TAH"/>
              <w:rPr>
                <w:rFonts w:eastAsia="SimSun"/>
                <w:lang w:eastAsia="ja-JP"/>
              </w:rPr>
            </w:pPr>
            <w:r>
              <w:rPr>
                <w:lang w:eastAsia="ja-JP"/>
              </w:rPr>
              <w:t>25 MHz</w:t>
            </w:r>
          </w:p>
          <w:p w14:paraId="5DBE8E54"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26709E0" w14:textId="77777777" w:rsidR="00F760DC" w:rsidRDefault="00F760DC">
            <w:pPr>
              <w:pStyle w:val="TAH"/>
              <w:rPr>
                <w:rFonts w:eastAsia="SimSun"/>
                <w:lang w:val="en-US" w:eastAsia="zh-CN"/>
              </w:rPr>
            </w:pPr>
            <w:r>
              <w:rPr>
                <w:lang w:val="en-US" w:eastAsia="zh-CN"/>
              </w:rPr>
              <w:t>30</w:t>
            </w:r>
          </w:p>
          <w:p w14:paraId="75F2BCA6"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7C3C2A41" w14:textId="77777777" w:rsidR="00F760DC" w:rsidRDefault="00F760DC">
            <w:pPr>
              <w:pStyle w:val="TAH"/>
              <w:rPr>
                <w:rFonts w:eastAsia="SimSun"/>
                <w:lang w:eastAsia="ja-JP"/>
              </w:rPr>
            </w:pPr>
            <w:r>
              <w:rPr>
                <w:lang w:eastAsia="ja-JP"/>
              </w:rPr>
              <w:t>40 MHz</w:t>
            </w:r>
          </w:p>
          <w:p w14:paraId="2B2E0CDB"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20AFF02C" w14:textId="77777777" w:rsidR="00F760DC" w:rsidRDefault="00F760DC">
            <w:pPr>
              <w:pStyle w:val="TAH"/>
              <w:rPr>
                <w:rFonts w:eastAsia="SimSun"/>
                <w:lang w:eastAsia="ja-JP"/>
              </w:rPr>
            </w:pPr>
            <w:r>
              <w:rPr>
                <w:lang w:eastAsia="ja-JP"/>
              </w:rPr>
              <w:t>50 MHz</w:t>
            </w:r>
          </w:p>
          <w:p w14:paraId="189D8DD2"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6F566FDA" w14:textId="77777777" w:rsidR="00F760DC" w:rsidRDefault="00F760DC">
            <w:pPr>
              <w:pStyle w:val="TAH"/>
              <w:rPr>
                <w:rFonts w:eastAsia="SimSun"/>
                <w:lang w:eastAsia="ja-JP"/>
              </w:rPr>
            </w:pPr>
            <w:r>
              <w:rPr>
                <w:lang w:eastAsia="ja-JP"/>
              </w:rPr>
              <w:t>60 MHz</w:t>
            </w:r>
          </w:p>
          <w:p w14:paraId="620DF1BC"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4BFF96BB" w14:textId="77777777" w:rsidR="00F760DC" w:rsidRDefault="00F760DC">
            <w:pPr>
              <w:pStyle w:val="TAH"/>
              <w:rPr>
                <w:rFonts w:eastAsia="SimSun"/>
                <w:lang w:val="en-US" w:eastAsia="zh-CN"/>
              </w:rPr>
            </w:pPr>
            <w:r>
              <w:rPr>
                <w:lang w:val="en-US" w:eastAsia="zh-CN"/>
              </w:rPr>
              <w:t>70</w:t>
            </w:r>
          </w:p>
          <w:p w14:paraId="2746712E"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5470C51B" w14:textId="77777777" w:rsidR="00F760DC" w:rsidRDefault="00F760DC">
            <w:pPr>
              <w:pStyle w:val="TAH"/>
              <w:rPr>
                <w:rFonts w:eastAsia="SimSun"/>
                <w:lang w:eastAsia="ja-JP"/>
              </w:rPr>
            </w:pPr>
            <w:r>
              <w:rPr>
                <w:lang w:eastAsia="ja-JP"/>
              </w:rPr>
              <w:t>80 MHz</w:t>
            </w:r>
          </w:p>
          <w:p w14:paraId="05467D05" w14:textId="77777777"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14:paraId="7C36E4FB" w14:textId="77777777"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14:paraId="60FB6BEA" w14:textId="77777777" w:rsidR="00F760DC" w:rsidRDefault="00F760DC">
            <w:pPr>
              <w:pStyle w:val="TAH"/>
              <w:rPr>
                <w:rFonts w:eastAsia="SimSun"/>
                <w:lang w:eastAsia="ja-JP"/>
              </w:rPr>
            </w:pPr>
            <w:r>
              <w:rPr>
                <w:lang w:eastAsia="ja-JP"/>
              </w:rPr>
              <w:t>100 MHz</w:t>
            </w:r>
          </w:p>
          <w:p w14:paraId="2867DE3B" w14:textId="77777777" w:rsidR="00F760DC" w:rsidRDefault="00F760DC">
            <w:pPr>
              <w:pStyle w:val="TAH"/>
              <w:rPr>
                <w:rFonts w:eastAsia="Times New Roman"/>
                <w:lang w:eastAsia="ja-JP"/>
              </w:rPr>
            </w:pPr>
          </w:p>
        </w:tc>
      </w:tr>
      <w:tr w:rsidR="00AE4A08" w14:paraId="4EA7356F" w14:textId="77777777"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00EBF84" w14:textId="77777777" w:rsidR="00AE4A08" w:rsidRDefault="00AE4A08">
            <w:pPr>
              <w:pStyle w:val="TAC"/>
              <w:rPr>
                <w:rFonts w:eastAsia="SimSun"/>
                <w:lang w:eastAsia="ja-JP"/>
              </w:rPr>
            </w:pPr>
            <w:r>
              <w:rPr>
                <w:lang w:val="en-US" w:eastAsia="zh-CN"/>
              </w:rPr>
              <w:t>n</w:t>
            </w:r>
            <w:r>
              <w:rPr>
                <w:rFonts w:eastAsia="SimSun"/>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40D5EBFE" w14:textId="77777777" w:rsidR="00AE4A08" w:rsidRDefault="00AE4A08">
            <w:pPr>
              <w:pStyle w:val="TAC"/>
              <w:rPr>
                <w:rFonts w:eastAsia="SimSun"/>
                <w:lang w:eastAsia="ja-JP"/>
              </w:rPr>
            </w:pPr>
            <w:r>
              <w:rPr>
                <w:lang w:val="en-US" w:eastAsia="zh-CN"/>
              </w:rPr>
              <w:t>n</w:t>
            </w:r>
            <w:r>
              <w:rPr>
                <w:rFonts w:eastAsia="SimSun"/>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69CB3C39" w14:textId="77777777"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34D24574" w14:textId="77777777"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1BF3874" w14:textId="77777777" w:rsidR="00AE4A08" w:rsidRDefault="00AE4A08">
            <w:pPr>
              <w:pStyle w:val="TAC"/>
              <w:rPr>
                <w:rFonts w:eastAsia="SimSun"/>
                <w:lang w:eastAsia="zh-CN"/>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FE56E4B" w14:textId="77777777" w:rsidR="00AE4A08" w:rsidRDefault="00AE4A08">
            <w:pPr>
              <w:pStyle w:val="TAC"/>
              <w:rPr>
                <w:rFonts w:eastAsia="SimSun"/>
                <w:lang w:eastAsia="zh-CN"/>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3FC4F6E9" w14:textId="77777777" w:rsidR="00AE4A08" w:rsidRDefault="00AE4A08">
            <w:pPr>
              <w:pStyle w:val="TAC"/>
              <w:rPr>
                <w:rFonts w:eastAsia="SimSun"/>
                <w:lang w:eastAsia="zh-CN"/>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024113F4" w14:textId="77777777" w:rsidR="00AE4A08" w:rsidRDefault="00AE4A08">
            <w:pPr>
              <w:pStyle w:val="TAC"/>
              <w:rPr>
                <w:rFonts w:eastAsia="Times New Roman"/>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15A719D0" w14:textId="77777777" w:rsidR="00AE4A08" w:rsidRDefault="00AE4A08">
            <w:pPr>
              <w:pStyle w:val="TAC"/>
              <w:rPr>
                <w:rFonts w:eastAsia="Times New Roman"/>
                <w:lang w:eastAsia="ja-JP"/>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4695ED72" w14:textId="77777777" w:rsidR="00AE4A08" w:rsidRDefault="00AE4A08">
            <w:pPr>
              <w:pStyle w:val="TAC"/>
              <w:rPr>
                <w:rFonts w:eastAsia="Times New Roman"/>
                <w:lang w:eastAsia="ja-JP"/>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00C317B1"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7709CA5"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6363A64"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96AC21B" w14:textId="77777777"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14:paraId="4FA54CFD" w14:textId="77777777"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14:paraId="1387752F" w14:textId="77777777" w:rsidR="00AE4A08" w:rsidRDefault="00AE4A08">
            <w:pPr>
              <w:pStyle w:val="TAC"/>
              <w:rPr>
                <w:rFonts w:eastAsia="Times New Roman"/>
                <w:lang w:eastAsia="ja-JP"/>
              </w:rPr>
            </w:pPr>
          </w:p>
        </w:tc>
      </w:tr>
      <w:tr w:rsidR="00F760DC" w14:paraId="1521B458" w14:textId="77777777"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7FB9C75A" w14:textId="77777777"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9105621" w14:textId="77777777" w:rsidR="00EB779E" w:rsidRPr="00F760DC" w:rsidRDefault="00EB779E" w:rsidP="00EB779E">
      <w:pPr>
        <w:rPr>
          <w:rFonts w:eastAsia="SimSun" w:cs="Arial"/>
          <w:iCs/>
          <w:sz w:val="18"/>
          <w:szCs w:val="18"/>
          <w:lang w:val="en-US" w:eastAsia="zh-CN"/>
        </w:rPr>
      </w:pPr>
    </w:p>
    <w:p w14:paraId="12C518BE" w14:textId="77777777"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SimSun" w:hAnsi="Arial"/>
          <w:sz w:val="24"/>
          <w:lang w:val="en-US" w:eastAsia="zh-CN"/>
        </w:rPr>
        <w:t>5.</w:t>
      </w:r>
      <w:r w:rsidR="00803D61">
        <w:rPr>
          <w:rFonts w:ascii="Arial" w:eastAsia="SimSun" w:hAnsi="Arial" w:hint="eastAsia"/>
          <w:sz w:val="24"/>
          <w:lang w:val="en-US" w:eastAsia="zh-CN"/>
        </w:rPr>
        <w:t>8</w:t>
      </w:r>
      <w:r>
        <w:rPr>
          <w:rFonts w:ascii="Arial" w:eastAsia="SimSun" w:hAnsi="Arial"/>
          <w:sz w:val="24"/>
          <w:lang w:val="en-US" w:eastAsia="zh-CN"/>
        </w:rPr>
        <w:t>.4</w:t>
      </w:r>
      <w:r>
        <w:rPr>
          <w:rFonts w:ascii="Arial" w:eastAsia="SimSun" w:hAnsi="Arial"/>
          <w:sz w:val="24"/>
          <w:lang w:val="en-US" w:eastAsia="sv-SE"/>
        </w:rPr>
        <w:tab/>
      </w:r>
      <w:r>
        <w:rPr>
          <w:rFonts w:ascii="Arial" w:eastAsia="SimSun" w:hAnsi="Arial"/>
          <w:sz w:val="24"/>
          <w:lang w:val="en-US" w:eastAsia="zh-CN"/>
        </w:rPr>
        <w:tab/>
        <w:t>∆T</w:t>
      </w:r>
      <w:r>
        <w:rPr>
          <w:rFonts w:ascii="Arial" w:eastAsia="SimSun" w:hAnsi="Arial"/>
          <w:sz w:val="24"/>
          <w:vertAlign w:val="subscript"/>
          <w:lang w:val="en-US" w:eastAsia="zh-CN"/>
        </w:rPr>
        <w:t>IB</w:t>
      </w:r>
      <w:r>
        <w:rPr>
          <w:rFonts w:ascii="Arial" w:eastAsia="SimSun" w:hAnsi="Arial"/>
          <w:sz w:val="24"/>
          <w:lang w:val="en-US" w:eastAsia="zh-CN"/>
        </w:rPr>
        <w:t xml:space="preserve"> and ∆R</w:t>
      </w:r>
      <w:r>
        <w:rPr>
          <w:rFonts w:ascii="Arial" w:eastAsia="SimSun" w:hAnsi="Arial"/>
          <w:sz w:val="24"/>
          <w:vertAlign w:val="subscript"/>
          <w:lang w:val="en-US" w:eastAsia="zh-CN"/>
        </w:rPr>
        <w:t>IB</w:t>
      </w:r>
      <w:r>
        <w:rPr>
          <w:rFonts w:ascii="Arial" w:eastAsia="SimSun" w:hAnsi="Arial"/>
          <w:sz w:val="24"/>
          <w:lang w:val="en-US" w:eastAsia="zh-CN"/>
        </w:rPr>
        <w:t xml:space="preserve"> values</w:t>
      </w:r>
    </w:p>
    <w:p w14:paraId="2E52E1F4"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the ∆TIB,c and ∆RIB,c values, same PC3 CA_n3A-n78A requirements are applied for PC2 CA_n3A-n78A.</w:t>
      </w:r>
    </w:p>
    <w:p w14:paraId="3CB31892" w14:textId="77777777" w:rsidR="00915C74" w:rsidRPr="004D3578" w:rsidRDefault="00915C74" w:rsidP="00915C74">
      <w:pPr>
        <w:pStyle w:val="Heading2"/>
        <w:rPr>
          <w:lang w:eastAsia="zh-CN"/>
        </w:rPr>
      </w:pPr>
      <w:bookmarkStart w:id="112" w:name="_Toc97801354"/>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2"/>
    </w:p>
    <w:p w14:paraId="3DC26517" w14:textId="77777777" w:rsidR="00915C74" w:rsidRPr="001043CD" w:rsidRDefault="00915C74" w:rsidP="00915C74">
      <w:pPr>
        <w:pStyle w:val="Heading3"/>
        <w:rPr>
          <w:rFonts w:cs="Arial"/>
          <w:szCs w:val="28"/>
          <w:lang w:eastAsia="zh-CN"/>
        </w:rPr>
      </w:pPr>
      <w:bookmarkStart w:id="113" w:name="_Toc97801355"/>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
    </w:p>
    <w:p w14:paraId="65AD0B34" w14:textId="77777777" w:rsidR="00915C74" w:rsidRPr="001770DE" w:rsidRDefault="00915C74" w:rsidP="00915C74">
      <w:pPr>
        <w:rPr>
          <w:lang w:eastAsia="zh-CN"/>
        </w:rPr>
      </w:pPr>
    </w:p>
    <w:p w14:paraId="3A93C0A7"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14:paraId="254531C7" w14:textId="77777777"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51529CAF"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6951D37E"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032B7486"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3521F3CD"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292BF03" w14:textId="77777777" w:rsidR="00915C74" w:rsidRDefault="00915C74" w:rsidP="00276323">
            <w:pPr>
              <w:pStyle w:val="TAH"/>
              <w:keepNext w:val="0"/>
              <w:rPr>
                <w:sz w:val="16"/>
              </w:rPr>
            </w:pPr>
            <w:r>
              <w:rPr>
                <w:sz w:val="16"/>
              </w:rPr>
              <w:t>10</w:t>
            </w:r>
          </w:p>
          <w:p w14:paraId="02B6C823"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9288583" w14:textId="77777777" w:rsidR="00915C74" w:rsidRDefault="00915C74" w:rsidP="00276323">
            <w:pPr>
              <w:pStyle w:val="TAH"/>
              <w:keepNext w:val="0"/>
              <w:rPr>
                <w:sz w:val="16"/>
              </w:rPr>
            </w:pPr>
            <w:r>
              <w:rPr>
                <w:sz w:val="16"/>
              </w:rPr>
              <w:t>15</w:t>
            </w:r>
          </w:p>
          <w:p w14:paraId="6296BF2B"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C30B787" w14:textId="77777777" w:rsidR="00915C74" w:rsidRDefault="00915C74" w:rsidP="00276323">
            <w:pPr>
              <w:pStyle w:val="TAH"/>
              <w:keepNext w:val="0"/>
              <w:rPr>
                <w:sz w:val="16"/>
              </w:rPr>
            </w:pPr>
            <w:r>
              <w:rPr>
                <w:sz w:val="16"/>
              </w:rPr>
              <w:t>20</w:t>
            </w:r>
          </w:p>
          <w:p w14:paraId="03FD86E5"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02CB24B"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3DC0BC71"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260A02AF" w14:textId="77777777" w:rsidR="00915C74" w:rsidRDefault="00915C74" w:rsidP="00276323">
            <w:pPr>
              <w:pStyle w:val="TAH"/>
              <w:keepNext w:val="0"/>
              <w:rPr>
                <w:sz w:val="16"/>
              </w:rPr>
            </w:pPr>
            <w:r>
              <w:rPr>
                <w:sz w:val="16"/>
              </w:rPr>
              <w:t>40</w:t>
            </w:r>
          </w:p>
          <w:p w14:paraId="6915BFED"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270C476" w14:textId="77777777" w:rsidR="00915C74" w:rsidRDefault="00915C74" w:rsidP="00276323">
            <w:pPr>
              <w:pStyle w:val="TAH"/>
              <w:keepNext w:val="0"/>
              <w:rPr>
                <w:sz w:val="16"/>
              </w:rPr>
            </w:pPr>
            <w:r>
              <w:rPr>
                <w:sz w:val="16"/>
              </w:rPr>
              <w:t>50</w:t>
            </w:r>
          </w:p>
          <w:p w14:paraId="3B2DA2C8"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0CAAA2C" w14:textId="77777777" w:rsidR="00915C74" w:rsidRDefault="00915C74" w:rsidP="00276323">
            <w:pPr>
              <w:pStyle w:val="TAH"/>
              <w:keepNext w:val="0"/>
              <w:rPr>
                <w:sz w:val="16"/>
              </w:rPr>
            </w:pPr>
            <w:r>
              <w:rPr>
                <w:sz w:val="16"/>
              </w:rPr>
              <w:t>60</w:t>
            </w:r>
          </w:p>
          <w:p w14:paraId="59EF50D2"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CFC6546"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09C6183B"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F9C5532" w14:textId="77777777" w:rsidR="00915C74" w:rsidRDefault="00915C74" w:rsidP="00276323">
            <w:pPr>
              <w:pStyle w:val="TAH"/>
              <w:keepNext w:val="0"/>
              <w:rPr>
                <w:sz w:val="16"/>
              </w:rPr>
            </w:pPr>
            <w:r>
              <w:rPr>
                <w:sz w:val="16"/>
              </w:rPr>
              <w:t>80</w:t>
            </w:r>
          </w:p>
          <w:p w14:paraId="7B7D16C2"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8DF0824"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6F4803B3"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38C2D3D4" w14:textId="77777777" w:rsidR="00915C74" w:rsidRDefault="00915C74" w:rsidP="00276323">
            <w:pPr>
              <w:pStyle w:val="TAH"/>
              <w:keepNext w:val="0"/>
              <w:rPr>
                <w:sz w:val="16"/>
              </w:rPr>
            </w:pPr>
            <w:r>
              <w:rPr>
                <w:sz w:val="16"/>
              </w:rPr>
              <w:t>Bandwidth combination set</w:t>
            </w:r>
          </w:p>
        </w:tc>
      </w:tr>
      <w:tr w:rsidR="00982D39" w14:paraId="37D49219" w14:textId="77777777"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14:paraId="6A9356E3"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14:paraId="31793A20"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12B7BA8A" w14:textId="77777777" w:rsidR="00982D39" w:rsidRDefault="00982D39"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2D7BFC9A" w14:textId="77777777"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089669D4" w14:textId="77777777"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0D66A13E" w14:textId="77777777"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54475FB" w14:textId="77777777"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1E6EE957"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1FFA6934"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64A2A503"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EA15BF9"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1F525147"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04C0E6"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569028F"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1893FAF9"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00FDFD4" w14:textId="77777777"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14:paraId="7C0A726C" w14:textId="77777777" w:rsidR="00982D39" w:rsidRDefault="00982D39" w:rsidP="00276323">
            <w:pPr>
              <w:pStyle w:val="TAC"/>
              <w:rPr>
                <w:sz w:val="16"/>
                <w:lang w:val="en-US" w:eastAsia="zh-CN"/>
              </w:rPr>
            </w:pPr>
            <w:r>
              <w:rPr>
                <w:rFonts w:hint="eastAsia"/>
                <w:sz w:val="16"/>
                <w:lang w:val="en-US" w:eastAsia="zh-CN"/>
              </w:rPr>
              <w:t>0</w:t>
            </w:r>
          </w:p>
        </w:tc>
      </w:tr>
      <w:tr w:rsidR="00982D39" w14:paraId="7E754A51"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70F589BE" w14:textId="77777777"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16B234DD" w14:textId="77777777"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DA2B90F" w14:textId="77777777"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14:paraId="76A245D1" w14:textId="77777777"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4A5D6D2B" w14:textId="77777777"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7D31E967" w14:textId="77777777"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7ED40C00" w14:textId="77777777"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27DD584F"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71918F5C"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7835B341" w14:textId="77777777"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F2AC81D" w14:textId="77777777"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674BD1FB" w14:textId="77777777"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62C37508"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7F6D8E7E" w14:textId="77777777"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290068C4" w14:textId="77777777"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0FBFFDC0" w14:textId="77777777"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14:paraId="53765A5B" w14:textId="77777777" w:rsidR="00982D39" w:rsidRDefault="00982D39" w:rsidP="00276323">
            <w:pPr>
              <w:spacing w:after="0"/>
              <w:rPr>
                <w:rFonts w:ascii="Arial" w:hAnsi="Arial"/>
                <w:sz w:val="16"/>
                <w:lang w:val="en-US" w:eastAsia="zh-CN"/>
              </w:rPr>
            </w:pPr>
          </w:p>
        </w:tc>
      </w:tr>
      <w:tr w:rsidR="00982D39" w14:paraId="0185AB41"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74B10FE4"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47BB9171"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C78062" w14:textId="77777777"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14:paraId="5D94EB65" w14:textId="77777777"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35175996" w14:textId="77777777"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5BD49C71" w14:textId="77777777"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068289CC" w14:textId="77777777"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58ED1C6B" w14:textId="77777777"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1B680F63"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02230CA1" w14:textId="77777777"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15A830CB"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06486FB"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B9B349B"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6C3E0E06"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3ACF5B7"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D5B38EF" w14:textId="77777777"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14:paraId="6FA3FF4A" w14:textId="77777777"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14:paraId="39C8BB55" w14:textId="77777777"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14:paraId="0007895A"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14:paraId="3C2CDFAB"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08D7B46" w14:textId="77777777"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14:paraId="6EBEF914" w14:textId="77777777"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2F666D80" w14:textId="77777777"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07839D72" w14:textId="77777777"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5F3BDF00" w14:textId="77777777"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16E6F2DF" w14:textId="77777777"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5000FC2"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5E694889" w14:textId="77777777"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08109F6B" w14:textId="77777777"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14:paraId="00C071B7" w14:textId="77777777"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14:paraId="71D7228A"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6554F6A7" w14:textId="77777777"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14:paraId="0787470D" w14:textId="77777777"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14:paraId="6BBD8427" w14:textId="77777777"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14:paraId="6083C27A" w14:textId="77777777" w:rsidR="00982D39" w:rsidRDefault="00982D39">
            <w:pPr>
              <w:spacing w:after="0"/>
              <w:rPr>
                <w:rFonts w:ascii="Arial" w:hAnsi="Arial"/>
                <w:sz w:val="16"/>
                <w:lang w:val="en-US" w:eastAsia="zh-CN"/>
              </w:rPr>
            </w:pPr>
          </w:p>
        </w:tc>
      </w:tr>
    </w:tbl>
    <w:p w14:paraId="64C76CC4" w14:textId="77777777" w:rsidR="00915C74" w:rsidRPr="001043CD" w:rsidRDefault="00915C74" w:rsidP="00915C74">
      <w:pPr>
        <w:pStyle w:val="Heading3"/>
        <w:rPr>
          <w:rFonts w:cs="Arial"/>
          <w:szCs w:val="28"/>
          <w:lang w:val="en-US" w:eastAsia="zh-CN"/>
        </w:rPr>
      </w:pPr>
      <w:bookmarkStart w:id="114" w:name="_Toc97801356"/>
      <w:r w:rsidRPr="001043CD">
        <w:rPr>
          <w:rFonts w:cs="Arial"/>
          <w:lang w:eastAsia="zh-CN"/>
        </w:rPr>
        <w:lastRenderedPageBreak/>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4"/>
    </w:p>
    <w:p w14:paraId="51A48095"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612DFE1B" w14:textId="77777777" w:rsidTr="00276323">
        <w:trPr>
          <w:trHeight w:val="383"/>
          <w:jc w:val="center"/>
        </w:trPr>
        <w:tc>
          <w:tcPr>
            <w:tcW w:w="1679" w:type="dxa"/>
          </w:tcPr>
          <w:p w14:paraId="2EE5A4C1"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AEE44AC"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61CD5C0A"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50D882"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1E8EA3C8"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1FB20E2C" w14:textId="77777777" w:rsidTr="00276323">
        <w:trPr>
          <w:trHeight w:val="192"/>
          <w:jc w:val="center"/>
        </w:trPr>
        <w:tc>
          <w:tcPr>
            <w:tcW w:w="1679" w:type="dxa"/>
            <w:vMerge w:val="restart"/>
            <w:vAlign w:val="center"/>
          </w:tcPr>
          <w:p w14:paraId="3C7A3277"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36EEE535"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05DC0444"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649C484B"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5A8E49CC"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2BD79C16" w14:textId="77777777" w:rsidTr="00276323">
        <w:trPr>
          <w:trHeight w:val="192"/>
          <w:jc w:val="center"/>
        </w:trPr>
        <w:tc>
          <w:tcPr>
            <w:tcW w:w="1679" w:type="dxa"/>
            <w:vMerge/>
          </w:tcPr>
          <w:p w14:paraId="0CD67984"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1B007407"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7B6FF76C"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1173E3FF"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25FE678F"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098BC83E" w14:textId="77777777" w:rsidR="00915C74" w:rsidRPr="00B0188E" w:rsidRDefault="00915C74" w:rsidP="00915C74">
      <w:pPr>
        <w:pStyle w:val="TH"/>
        <w:jc w:val="left"/>
        <w:rPr>
          <w:lang w:eastAsia="zh-CN"/>
        </w:rPr>
      </w:pPr>
    </w:p>
    <w:p w14:paraId="528DBA9B" w14:textId="77777777" w:rsidR="00915C74" w:rsidRPr="00FD4F24" w:rsidRDefault="00915C74" w:rsidP="00915C74">
      <w:pPr>
        <w:pStyle w:val="Heading3"/>
        <w:rPr>
          <w:lang w:eastAsia="zh-CN"/>
        </w:rPr>
      </w:pPr>
      <w:bookmarkStart w:id="115" w:name="_Toc97801357"/>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5"/>
    </w:p>
    <w:p w14:paraId="223C9C1C" w14:textId="77777777" w:rsidR="00915C74" w:rsidRDefault="00915C74" w:rsidP="00915C74">
      <w:pPr>
        <w:rPr>
          <w:lang w:eastAsia="zh-CN"/>
        </w:rPr>
      </w:pPr>
      <w:r>
        <w:rPr>
          <w:lang w:eastAsia="zh-CN"/>
        </w:rPr>
        <w:t>According to the PC3 CA_n25A-n41A study, there is n25 MSD due to cross band isolation from the n41 UL. For PC3 the MSD is 3.5 dB.</w:t>
      </w:r>
    </w:p>
    <w:p w14:paraId="0A3DA2CF" w14:textId="77777777" w:rsidR="00915C74" w:rsidRDefault="00915C74" w:rsidP="00915C74">
      <w:pPr>
        <w:pStyle w:val="Heading4"/>
        <w:rPr>
          <w:lang w:eastAsia="zh-CN"/>
        </w:rPr>
      </w:pPr>
      <w:bookmarkStart w:id="116" w:name="_Toc97801358"/>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6"/>
    </w:p>
    <w:p w14:paraId="799BA15C"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14:paraId="628A2F2B" w14:textId="77777777" w:rsidR="00915C74" w:rsidRDefault="00915C74" w:rsidP="00915C74">
      <w:pPr>
        <w:pStyle w:val="Heading4"/>
        <w:rPr>
          <w:lang w:eastAsia="zh-CN"/>
        </w:rPr>
      </w:pPr>
      <w:bookmarkStart w:id="117" w:name="_Toc97801359"/>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7"/>
      <w:r>
        <w:rPr>
          <w:rFonts w:hint="eastAsia"/>
          <w:lang w:eastAsia="zh-CN"/>
        </w:rPr>
        <w:t xml:space="preserve"> </w:t>
      </w:r>
    </w:p>
    <w:p w14:paraId="6A40826C" w14:textId="77777777"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14:paraId="47D86876"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4593A53C" w14:textId="77777777" w:rsidTr="00276323">
        <w:trPr>
          <w:jc w:val="center"/>
        </w:trPr>
        <w:tc>
          <w:tcPr>
            <w:tcW w:w="9060" w:type="dxa"/>
            <w:gridSpan w:val="15"/>
          </w:tcPr>
          <w:p w14:paraId="542C610A"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49481D48" w14:textId="77777777" w:rsidTr="00276323">
        <w:trPr>
          <w:jc w:val="center"/>
        </w:trPr>
        <w:tc>
          <w:tcPr>
            <w:tcW w:w="665" w:type="dxa"/>
          </w:tcPr>
          <w:p w14:paraId="4C36B82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6A438356"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3B126BE9"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CC2922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5F6E9B9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3153E87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7B0AEE2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6D6054B1"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239DFF6A"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7F5C5BBF"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1538B13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3AF34427"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218A5659"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531F676D"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76CFAB4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17EB4F44"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394C9049"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14:paraId="5C1C91A7" w14:textId="77777777" w:rsidTr="00276323">
        <w:trPr>
          <w:jc w:val="center"/>
        </w:trPr>
        <w:tc>
          <w:tcPr>
            <w:tcW w:w="665" w:type="dxa"/>
          </w:tcPr>
          <w:p w14:paraId="6E98280C" w14:textId="77777777"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5E454CD8"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23A1D74F"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12CDA733"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76941D86"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2B3DA141"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766012F3"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5EC3FA66"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1F69FA4A"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FB3BD8D"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6D7BADCD"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CC77AAC"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4BB9F339"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37B4AA46" w14:textId="77777777" w:rsidR="00EE62C8" w:rsidRPr="00491BE4" w:rsidRDefault="00EE62C8" w:rsidP="00276323">
            <w:pPr>
              <w:keepNext/>
              <w:keepLines/>
              <w:spacing w:after="0"/>
              <w:jc w:val="center"/>
              <w:rPr>
                <w:rFonts w:ascii="Arial" w:eastAsia="Times New Roman" w:hAnsi="Arial"/>
                <w:sz w:val="18"/>
              </w:rPr>
            </w:pPr>
          </w:p>
        </w:tc>
        <w:tc>
          <w:tcPr>
            <w:tcW w:w="609" w:type="dxa"/>
          </w:tcPr>
          <w:p w14:paraId="28F50DBB" w14:textId="77777777" w:rsidR="00EE62C8" w:rsidRPr="00491BE4" w:rsidRDefault="00EE62C8" w:rsidP="00276323">
            <w:pPr>
              <w:keepNext/>
              <w:keepLines/>
              <w:spacing w:after="0"/>
              <w:jc w:val="center"/>
              <w:rPr>
                <w:rFonts w:ascii="Arial" w:eastAsia="Times New Roman" w:hAnsi="Arial"/>
                <w:sz w:val="18"/>
              </w:rPr>
            </w:pPr>
          </w:p>
        </w:tc>
      </w:tr>
    </w:tbl>
    <w:p w14:paraId="4F0CA1E3" w14:textId="77777777" w:rsidR="00EE62C8" w:rsidRDefault="00EE62C8" w:rsidP="00EE62C8">
      <w:pPr>
        <w:rPr>
          <w:lang w:eastAsia="zh-CN"/>
        </w:rPr>
      </w:pPr>
    </w:p>
    <w:p w14:paraId="32AB62B9" w14:textId="77777777" w:rsidR="00EE62C8" w:rsidRDefault="00EE62C8" w:rsidP="00EE62C8">
      <w:pPr>
        <w:pStyle w:val="Heading4"/>
        <w:numPr>
          <w:ilvl w:val="3"/>
          <w:numId w:val="0"/>
        </w:numPr>
        <w:rPr>
          <w:lang w:eastAsia="zh-CN"/>
        </w:rPr>
      </w:pPr>
      <w:bookmarkStart w:id="118" w:name="_Toc97801360"/>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18"/>
      <w:r>
        <w:rPr>
          <w:rFonts w:hint="eastAsia"/>
          <w:lang w:eastAsia="zh-CN"/>
        </w:rPr>
        <w:t xml:space="preserve"> </w:t>
      </w:r>
    </w:p>
    <w:p w14:paraId="73F72434"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 xml:space="preserve">Comparing with PC2 </w:t>
      </w:r>
      <w:bookmarkStart w:id="119" w:name="_Hlk79151423"/>
      <w:r>
        <w:rPr>
          <w:rFonts w:eastAsia="SimSun" w:cs="Arial"/>
          <w:iCs/>
          <w:sz w:val="18"/>
          <w:szCs w:val="18"/>
          <w:lang w:val="en-US" w:eastAsia="zh-CN"/>
        </w:rPr>
        <w:t>CA_n25A-n41A</w:t>
      </w:r>
      <w:bookmarkEnd w:id="119"/>
      <w:r>
        <w:rPr>
          <w:rFonts w:eastAsia="SimSun" w:cs="Arial"/>
          <w:iCs/>
          <w:sz w:val="18"/>
          <w:szCs w:val="18"/>
          <w:lang w:val="en-US" w:eastAsia="zh-CN"/>
        </w:rPr>
        <w:t xml:space="preserve">,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25</w:t>
      </w:r>
      <w:r>
        <w:rPr>
          <w:rFonts w:eastAsia="SimSun" w:cs="Arial" w:hint="eastAsia"/>
          <w:iCs/>
          <w:sz w:val="18"/>
          <w:szCs w:val="18"/>
          <w:lang w:val="en-US" w:eastAsia="zh-CN"/>
        </w:rPr>
        <w:t>A-n</w:t>
      </w:r>
      <w:r>
        <w:rPr>
          <w:rFonts w:eastAsia="SimSun" w:cs="Arial"/>
          <w:iCs/>
          <w:sz w:val="18"/>
          <w:szCs w:val="18"/>
          <w:lang w:val="en-US" w:eastAsia="zh-CN"/>
        </w:rPr>
        <w:t>41</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6B34C64A"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62A7F832" w14:textId="77777777"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14:paraId="799F83D2" w14:textId="77777777" w:rsidTr="00511CA1">
        <w:trPr>
          <w:jc w:val="center"/>
        </w:trPr>
        <w:tc>
          <w:tcPr>
            <w:tcW w:w="9060" w:type="dxa"/>
            <w:gridSpan w:val="15"/>
          </w:tcPr>
          <w:p w14:paraId="60E984FB" w14:textId="77777777"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14:paraId="6F4A844C" w14:textId="77777777" w:rsidTr="00511CA1">
        <w:trPr>
          <w:jc w:val="center"/>
        </w:trPr>
        <w:tc>
          <w:tcPr>
            <w:tcW w:w="665" w:type="dxa"/>
          </w:tcPr>
          <w:p w14:paraId="77910C0B"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1287EC79"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038795C8"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389D980"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A69ADAF"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338F688"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B567EB8"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0484558"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0F98F50C"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79FD8A0C"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0EA5F383"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0F7B9387"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12D75898"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6A6E7BAF" w14:textId="77777777"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2B8BD8D2"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2F09A783" w14:textId="77777777"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206C2169" w14:textId="77777777"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14:paraId="3EFED269" w14:textId="77777777" w:rsidTr="00511CA1">
        <w:trPr>
          <w:jc w:val="center"/>
        </w:trPr>
        <w:tc>
          <w:tcPr>
            <w:tcW w:w="665" w:type="dxa"/>
          </w:tcPr>
          <w:p w14:paraId="18C23892" w14:textId="77777777"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6E00EE50" w14:textId="77777777"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34C35286" w14:textId="77777777"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441A20A"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4F23ECA"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7C5F8719"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7CEC15D" w14:textId="77777777"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14:paraId="51DD1395" w14:textId="77777777"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9450C47" w14:textId="77777777"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F4CEC4"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2AD2047"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06BC0CED"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7489E5C" w14:textId="77777777"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7F02D74" w14:textId="77777777"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140C82B3" w14:textId="77777777" w:rsidR="00EE62C8" w:rsidRPr="00060538" w:rsidRDefault="00EE62C8" w:rsidP="00511CA1">
            <w:pPr>
              <w:keepNext/>
              <w:keepLines/>
              <w:spacing w:after="0"/>
              <w:jc w:val="center"/>
              <w:rPr>
                <w:rFonts w:ascii="Arial" w:eastAsia="Times New Roman" w:hAnsi="Arial"/>
                <w:bCs/>
                <w:color w:val="000000"/>
                <w:sz w:val="18"/>
              </w:rPr>
            </w:pPr>
          </w:p>
        </w:tc>
      </w:tr>
    </w:tbl>
    <w:p w14:paraId="50DAE7A0" w14:textId="77777777" w:rsidR="00915C74" w:rsidRDefault="00915C74" w:rsidP="00915C74">
      <w:pPr>
        <w:rPr>
          <w:lang w:eastAsia="zh-CN"/>
        </w:rPr>
      </w:pPr>
    </w:p>
    <w:p w14:paraId="78F4CB06" w14:textId="77777777" w:rsidR="00915C74" w:rsidRPr="001813AD" w:rsidRDefault="00915C74" w:rsidP="001813AD">
      <w:pPr>
        <w:pStyle w:val="Heading3"/>
      </w:pPr>
      <w:r>
        <w:t xml:space="preserve"> </w:t>
      </w:r>
      <w:bookmarkStart w:id="120" w:name="_Toc97801361"/>
      <w:r w:rsidRPr="001813AD">
        <w:t>5.</w:t>
      </w:r>
      <w:r w:rsidRPr="001813AD">
        <w:rPr>
          <w:rFonts w:hint="eastAsia"/>
        </w:rPr>
        <w:t>9</w:t>
      </w:r>
      <w:r w:rsidRPr="001813AD">
        <w:t>.</w:t>
      </w:r>
      <w:r w:rsidRPr="001813AD">
        <w:rPr>
          <w:rFonts w:hint="eastAsia"/>
        </w:rPr>
        <w:t>4</w:t>
      </w:r>
      <w:r w:rsidRPr="001813AD">
        <w:tab/>
        <w:t>Void</w:t>
      </w:r>
      <w:bookmarkEnd w:id="120"/>
    </w:p>
    <w:p w14:paraId="621DA694" w14:textId="77777777"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68C7048" w14:textId="77777777" w:rsidR="00B23C04" w:rsidRDefault="00B23C04" w:rsidP="00B23C04">
      <w:pPr>
        <w:pStyle w:val="Heading2"/>
        <w:rPr>
          <w:lang w:eastAsia="zh-CN"/>
        </w:rPr>
      </w:pPr>
      <w:bookmarkStart w:id="121" w:name="_Toc97801362"/>
      <w:r>
        <w:rPr>
          <w:lang w:eastAsia="zh-CN"/>
        </w:rPr>
        <w:lastRenderedPageBreak/>
        <w:t>5</w:t>
      </w:r>
      <w:r>
        <w:t>.</w:t>
      </w:r>
      <w:r>
        <w:rPr>
          <w:rFonts w:hint="eastAsia"/>
          <w:lang w:eastAsia="zh-CN"/>
        </w:rPr>
        <w:t>10</w:t>
      </w:r>
      <w:r>
        <w:tab/>
      </w:r>
      <w:r>
        <w:rPr>
          <w:lang w:eastAsia="zh-CN"/>
        </w:rPr>
        <w:t>CA_n41A-n66A</w:t>
      </w:r>
      <w:bookmarkEnd w:id="121"/>
    </w:p>
    <w:p w14:paraId="74BC3EF0" w14:textId="77777777" w:rsidR="00B23C04" w:rsidRDefault="00B23C04" w:rsidP="00B23C04">
      <w:pPr>
        <w:pStyle w:val="Heading3"/>
        <w:rPr>
          <w:rFonts w:cs="Arial"/>
          <w:szCs w:val="28"/>
          <w:lang w:eastAsia="zh-CN"/>
        </w:rPr>
      </w:pPr>
      <w:bookmarkStart w:id="122" w:name="_Toc97801363"/>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2"/>
    </w:p>
    <w:p w14:paraId="74C773A5"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14:paraId="7972B70C" w14:textId="77777777"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22AC87E4" w14:textId="77777777"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FE5EE8C" w14:textId="77777777"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FD5DF5" w14:textId="77777777"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0D0A4577" w14:textId="77777777"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E17A851" w14:textId="77777777" w:rsidR="00B23C04" w:rsidRDefault="00B23C04">
            <w:pPr>
              <w:pStyle w:val="TAH"/>
              <w:keepNext w:val="0"/>
              <w:rPr>
                <w:sz w:val="16"/>
              </w:rPr>
            </w:pPr>
            <w:r>
              <w:rPr>
                <w:sz w:val="16"/>
              </w:rPr>
              <w:t>10</w:t>
            </w:r>
          </w:p>
          <w:p w14:paraId="4CA10D35"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98485AA" w14:textId="77777777" w:rsidR="00B23C04" w:rsidRDefault="00B23C04">
            <w:pPr>
              <w:pStyle w:val="TAH"/>
              <w:keepNext w:val="0"/>
              <w:rPr>
                <w:sz w:val="16"/>
              </w:rPr>
            </w:pPr>
            <w:r>
              <w:rPr>
                <w:sz w:val="16"/>
              </w:rPr>
              <w:t>15</w:t>
            </w:r>
          </w:p>
          <w:p w14:paraId="4C08BBAD"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614AB6D" w14:textId="77777777" w:rsidR="00B23C04" w:rsidRDefault="00B23C04">
            <w:pPr>
              <w:pStyle w:val="TAH"/>
              <w:keepNext w:val="0"/>
              <w:rPr>
                <w:sz w:val="16"/>
              </w:rPr>
            </w:pPr>
            <w:r>
              <w:rPr>
                <w:sz w:val="16"/>
              </w:rPr>
              <w:t>20</w:t>
            </w:r>
          </w:p>
          <w:p w14:paraId="62012453"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0DB790A" w14:textId="77777777"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EBF5C42" w14:textId="77777777"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E4331D5" w14:textId="77777777" w:rsidR="00B23C04" w:rsidRDefault="00B23C04">
            <w:pPr>
              <w:pStyle w:val="TAH"/>
              <w:keepNext w:val="0"/>
              <w:rPr>
                <w:sz w:val="16"/>
              </w:rPr>
            </w:pPr>
            <w:r>
              <w:rPr>
                <w:sz w:val="16"/>
              </w:rPr>
              <w:t>40</w:t>
            </w:r>
          </w:p>
          <w:p w14:paraId="22DB9AC3"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DCCF159" w14:textId="77777777" w:rsidR="00B23C04" w:rsidRDefault="00B23C04">
            <w:pPr>
              <w:pStyle w:val="TAH"/>
              <w:keepNext w:val="0"/>
              <w:rPr>
                <w:sz w:val="16"/>
              </w:rPr>
            </w:pPr>
            <w:r>
              <w:rPr>
                <w:sz w:val="16"/>
              </w:rPr>
              <w:t>50</w:t>
            </w:r>
          </w:p>
          <w:p w14:paraId="1A53BA40"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91CF7B4" w14:textId="77777777" w:rsidR="00B23C04" w:rsidRDefault="00B23C04">
            <w:pPr>
              <w:pStyle w:val="TAH"/>
              <w:keepNext w:val="0"/>
              <w:rPr>
                <w:sz w:val="16"/>
              </w:rPr>
            </w:pPr>
            <w:r>
              <w:rPr>
                <w:sz w:val="16"/>
              </w:rPr>
              <w:t>60</w:t>
            </w:r>
          </w:p>
          <w:p w14:paraId="07576EB0"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03E158D" w14:textId="77777777" w:rsidR="00B23C04" w:rsidRDefault="00B23C04">
            <w:pPr>
              <w:pStyle w:val="TAH"/>
              <w:keepNext w:val="0"/>
              <w:rPr>
                <w:sz w:val="16"/>
              </w:rPr>
            </w:pPr>
            <w:r>
              <w:rPr>
                <w:rFonts w:eastAsia="SimSun"/>
                <w:sz w:val="16"/>
                <w:lang w:val="en-US" w:eastAsia="zh-CN"/>
              </w:rPr>
              <w:t>7</w:t>
            </w:r>
            <w:r>
              <w:rPr>
                <w:sz w:val="16"/>
              </w:rPr>
              <w:t>0</w:t>
            </w:r>
          </w:p>
          <w:p w14:paraId="28CDA43B"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4223563" w14:textId="77777777" w:rsidR="00B23C04" w:rsidRDefault="00B23C04">
            <w:pPr>
              <w:pStyle w:val="TAH"/>
              <w:keepNext w:val="0"/>
              <w:rPr>
                <w:sz w:val="16"/>
              </w:rPr>
            </w:pPr>
            <w:r>
              <w:rPr>
                <w:sz w:val="16"/>
              </w:rPr>
              <w:t>80</w:t>
            </w:r>
          </w:p>
          <w:p w14:paraId="5F66FB84"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CCBEE2B" w14:textId="77777777"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67C9ABA" w14:textId="77777777"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5488066" w14:textId="77777777" w:rsidR="00B23C04" w:rsidRDefault="00B23C04">
            <w:pPr>
              <w:pStyle w:val="TAH"/>
              <w:keepNext w:val="0"/>
              <w:rPr>
                <w:sz w:val="16"/>
              </w:rPr>
            </w:pPr>
            <w:r>
              <w:rPr>
                <w:sz w:val="16"/>
              </w:rPr>
              <w:t>Bandwidth combination set</w:t>
            </w:r>
          </w:p>
        </w:tc>
      </w:tr>
      <w:tr w:rsidR="00D17D13" w14:paraId="3EC6F559" w14:textId="77777777"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14:paraId="40E53A13"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14:paraId="34F1C857"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9F787D" w14:textId="77777777" w:rsidR="00D17D13" w:rsidRDefault="00D17D13">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14:paraId="12DE26CF" w14:textId="77777777"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6F838D0B"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24C6C187"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77FB2C7C"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79E68615"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1BB2C958"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34E2F63B"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020D174B" w14:textId="77777777"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4B435443" w14:textId="77777777"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14:paraId="71047B23"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53F4D4AA" w14:textId="77777777"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728F6DC6" w14:textId="77777777"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037333FA" w14:textId="77777777"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14:paraId="759DB8C9" w14:textId="77777777" w:rsidR="00D17D13" w:rsidRDefault="00D17D13">
            <w:pPr>
              <w:pStyle w:val="TAC"/>
              <w:rPr>
                <w:sz w:val="16"/>
                <w:lang w:val="en-US" w:eastAsia="zh-CN"/>
              </w:rPr>
            </w:pPr>
            <w:r>
              <w:rPr>
                <w:sz w:val="16"/>
                <w:lang w:val="en-US" w:eastAsia="zh-CN"/>
              </w:rPr>
              <w:t>0</w:t>
            </w:r>
          </w:p>
        </w:tc>
      </w:tr>
      <w:tr w:rsidR="00D17D13" w14:paraId="685BEE52"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71BF3AC2" w14:textId="77777777"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503E261A" w14:textId="77777777"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489692" w14:textId="77777777"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14:paraId="2AC56B28" w14:textId="77777777"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72ACAAC8"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65209EE9"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2F7D2BFC"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700D2621"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37CBA0C"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22FA3428"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73AF952E"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FAFDD2"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4E841BA"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5D2E2747"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EA5BD29"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756BD17" w14:textId="77777777"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65A0E41C" w14:textId="77777777" w:rsidR="00D17D13" w:rsidRDefault="00D17D13">
            <w:pPr>
              <w:spacing w:after="0"/>
              <w:rPr>
                <w:rFonts w:ascii="Arial" w:hAnsi="Arial"/>
                <w:sz w:val="16"/>
                <w:lang w:val="en-US" w:eastAsia="zh-CN"/>
              </w:rPr>
            </w:pPr>
          </w:p>
        </w:tc>
      </w:tr>
      <w:tr w:rsidR="00D17D13" w14:paraId="1CDEF7CE"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29D2AC10" w14:textId="77777777"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121FA759" w14:textId="77777777"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6363CA63" w14:textId="77777777"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14:paraId="065815A1" w14:textId="77777777"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7C4276E9" w14:textId="77777777"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1CD8B60B" w14:textId="77777777"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0CC7EF7" w14:textId="77777777"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002FA1B3" w14:textId="77777777"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E5B0CF2" w14:textId="77777777"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460C6D3E" w14:textId="77777777"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65C7B6C4" w14:textId="77777777"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14:paraId="39BB75D7" w14:textId="77777777"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14:paraId="67A47D83"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2C700493" w14:textId="77777777"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14:paraId="606C4A26" w14:textId="77777777"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14:paraId="35659056" w14:textId="77777777"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14:paraId="145F08BD" w14:textId="77777777"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14:paraId="366F133D" w14:textId="77777777"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14:paraId="30D555B4" w14:textId="77777777"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0345B941" w14:textId="77777777"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4E0A471" w14:textId="77777777"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14:paraId="591154E0" w14:textId="77777777"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08F1ED58" w14:textId="77777777"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42B05E3" w14:textId="77777777"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18DA2CB" w14:textId="77777777"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71AB0A9A" w14:textId="77777777"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49C2B360" w14:textId="77777777"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4D684669" w14:textId="77777777"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3462107F"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11FB69F"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28ADCD7A"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2EB08163"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460720E" w14:textId="77777777"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3045AAD" w14:textId="77777777"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191785A7" w14:textId="77777777" w:rsidR="00D17D13" w:rsidRDefault="00D17D13" w:rsidP="00511CA1">
            <w:pPr>
              <w:spacing w:after="0"/>
              <w:rPr>
                <w:rFonts w:ascii="Arial" w:hAnsi="Arial"/>
                <w:sz w:val="16"/>
                <w:lang w:val="en-US" w:eastAsia="zh-CN"/>
              </w:rPr>
            </w:pPr>
          </w:p>
        </w:tc>
      </w:tr>
    </w:tbl>
    <w:p w14:paraId="5E41CE25" w14:textId="77777777" w:rsidR="00B23C04" w:rsidRDefault="00B23C04" w:rsidP="00B23C04">
      <w:pPr>
        <w:pStyle w:val="Heading3"/>
        <w:rPr>
          <w:rFonts w:eastAsia="SimSun" w:cs="Arial"/>
          <w:szCs w:val="28"/>
          <w:lang w:val="en-US" w:eastAsia="zh-CN"/>
        </w:rPr>
      </w:pPr>
      <w:bookmarkStart w:id="123" w:name="_Toc97801364"/>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3"/>
    </w:p>
    <w:p w14:paraId="1D8E4A1E"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6EE8AAF3"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6BE3138"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97326C1"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51A2AC3A"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8B61F7C"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2DE2BFE6"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3866AF09"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EF328A8"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016BA2F5"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1957301A"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0DD1789"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7CDCA9B0"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74D41B45"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5CDE6"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4C8E465"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19EEC97D"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78B48F3B"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41E7CDEF"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082710EB" w14:textId="77777777" w:rsidR="00B23C04" w:rsidRDefault="00B23C04" w:rsidP="00B23C04">
      <w:pPr>
        <w:pStyle w:val="TH"/>
        <w:jc w:val="left"/>
        <w:rPr>
          <w:lang w:eastAsia="zh-CN"/>
        </w:rPr>
      </w:pPr>
    </w:p>
    <w:p w14:paraId="5DC0BBBF" w14:textId="77777777" w:rsidR="00B23C04" w:rsidRDefault="00B23C04" w:rsidP="00B23C04">
      <w:pPr>
        <w:pStyle w:val="Heading3"/>
        <w:rPr>
          <w:lang w:eastAsia="zh-CN"/>
        </w:rPr>
      </w:pPr>
      <w:bookmarkStart w:id="124" w:name="_Toc97801365"/>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4"/>
    </w:p>
    <w:p w14:paraId="45EF66F4" w14:textId="77777777"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14:paraId="0C4D6CF2" w14:textId="77777777" w:rsidR="00B23C04" w:rsidRDefault="00B23C04" w:rsidP="00B23C04">
      <w:pPr>
        <w:rPr>
          <w:lang w:eastAsia="zh-CN"/>
        </w:rPr>
      </w:pPr>
      <w:r>
        <w:rPr>
          <w:lang w:eastAsia="zh-CN"/>
        </w:rPr>
        <w:t>There is also n66 MSD due to cross band isolation from the n41 UL. For PC3 the MSD is 3.5 dB.</w:t>
      </w:r>
    </w:p>
    <w:p w14:paraId="11592C46" w14:textId="77777777" w:rsidR="00B23C04" w:rsidRDefault="00B23C04" w:rsidP="00B23C04">
      <w:pPr>
        <w:pStyle w:val="Heading4"/>
        <w:rPr>
          <w:lang w:eastAsia="zh-CN"/>
        </w:rPr>
      </w:pPr>
      <w:bookmarkStart w:id="125" w:name="_Toc97801366"/>
      <w:r>
        <w:t>5.</w:t>
      </w:r>
      <w:r w:rsidR="00D36EEB">
        <w:rPr>
          <w:rFonts w:hint="eastAsia"/>
          <w:lang w:eastAsia="zh-CN"/>
        </w:rPr>
        <w:t>10</w:t>
      </w:r>
      <w:r>
        <w:t>.3</w:t>
      </w:r>
      <w:r>
        <w:rPr>
          <w:lang w:eastAsia="zh-CN"/>
        </w:rPr>
        <w:t>.1</w:t>
      </w:r>
      <w:r>
        <w:rPr>
          <w:lang w:eastAsia="zh-CN"/>
        </w:rPr>
        <w:tab/>
        <w:t>Power class 2 case a</w:t>
      </w:r>
      <w:bookmarkEnd w:id="125"/>
    </w:p>
    <w:p w14:paraId="2504414A" w14:textId="77777777"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14:paraId="2F496EC7" w14:textId="77777777" w:rsidR="00B23C04" w:rsidRDefault="00B23C04" w:rsidP="00B23C04">
      <w:pPr>
        <w:pStyle w:val="Heading4"/>
        <w:rPr>
          <w:lang w:eastAsia="zh-CN"/>
        </w:rPr>
      </w:pPr>
      <w:bookmarkStart w:id="126" w:name="_Toc97801367"/>
      <w:r>
        <w:t>5.</w:t>
      </w:r>
      <w:r w:rsidR="004D0EB0">
        <w:rPr>
          <w:rFonts w:hint="eastAsia"/>
          <w:lang w:eastAsia="zh-CN"/>
        </w:rPr>
        <w:t>10</w:t>
      </w:r>
      <w:r>
        <w:t>.3</w:t>
      </w:r>
      <w:r>
        <w:rPr>
          <w:lang w:eastAsia="zh-CN"/>
        </w:rPr>
        <w:t>.2</w:t>
      </w:r>
      <w:r>
        <w:rPr>
          <w:lang w:eastAsia="zh-CN"/>
        </w:rPr>
        <w:tab/>
        <w:t>Power class 2 case c</w:t>
      </w:r>
      <w:bookmarkEnd w:id="126"/>
      <w:r>
        <w:rPr>
          <w:lang w:eastAsia="zh-CN"/>
        </w:rPr>
        <w:t xml:space="preserve"> </w:t>
      </w:r>
    </w:p>
    <w:p w14:paraId="2F2B994B" w14:textId="77777777"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62B32478"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6A49349"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3C76D2F6"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0D8AFE57"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84C14EA"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09CB2F8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2EAEB57"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9534345"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A487FAA"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A566F2E"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0F40A0F"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D32ACD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C1D108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20F6713"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3F23CE9"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0F179DF9"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18141F71"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706FE8D"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2605285"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044A965B"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0478AE28"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35880028"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3D7AE1BD"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2E32D605"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6F4946CB"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692DD6CD"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1E965675"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87F9422"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14:paraId="216296B9"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14:paraId="5E3CFDCA"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4E10C44"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28A07D66"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2FF76CBA"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212D7AA"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67E86228" w14:textId="77777777"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590A8AB9" w14:textId="77777777" w:rsidR="00EF15FA" w:rsidRDefault="00EF15FA">
            <w:pPr>
              <w:keepNext/>
              <w:keepLines/>
              <w:spacing w:after="0"/>
              <w:jc w:val="center"/>
              <w:rPr>
                <w:rFonts w:ascii="Arial" w:eastAsia="Times New Roman" w:hAnsi="Arial"/>
                <w:sz w:val="18"/>
              </w:rPr>
            </w:pPr>
          </w:p>
        </w:tc>
      </w:tr>
    </w:tbl>
    <w:p w14:paraId="24BDEAEE" w14:textId="77777777" w:rsidR="00B23C04" w:rsidRDefault="00B23C04" w:rsidP="00B23C04">
      <w:pPr>
        <w:rPr>
          <w:lang w:eastAsia="zh-CN"/>
        </w:rPr>
      </w:pPr>
      <w:r>
        <w:rPr>
          <w:lang w:eastAsia="zh-CN"/>
        </w:rPr>
        <w:t xml:space="preserve"> </w:t>
      </w:r>
    </w:p>
    <w:p w14:paraId="24EA815B" w14:textId="77777777" w:rsidR="00EF15FA" w:rsidRDefault="00EF15FA" w:rsidP="00EF15FA">
      <w:pPr>
        <w:pStyle w:val="Heading4"/>
        <w:rPr>
          <w:lang w:eastAsia="zh-CN"/>
        </w:rPr>
      </w:pPr>
      <w:bookmarkStart w:id="127" w:name="_Toc97801368"/>
      <w:r>
        <w:t>5.</w:t>
      </w:r>
      <w:r>
        <w:rPr>
          <w:rFonts w:hint="eastAsia"/>
          <w:lang w:eastAsia="zh-CN"/>
        </w:rPr>
        <w:t>10</w:t>
      </w:r>
      <w:r>
        <w:t>.3</w:t>
      </w:r>
      <w:r>
        <w:rPr>
          <w:lang w:eastAsia="zh-CN"/>
        </w:rPr>
        <w:t>.3</w:t>
      </w:r>
      <w:r>
        <w:rPr>
          <w:lang w:eastAsia="zh-CN"/>
        </w:rPr>
        <w:tab/>
        <w:t>Single uplink Power class 1.5</w:t>
      </w:r>
      <w:bookmarkEnd w:id="127"/>
    </w:p>
    <w:p w14:paraId="5371522E"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 xml:space="preserve">Comparing with PC2 CA_n41A-n66A,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41</w:t>
      </w:r>
      <w:r>
        <w:rPr>
          <w:rFonts w:eastAsia="SimSun" w:cs="Arial" w:hint="eastAsia"/>
          <w:iCs/>
          <w:sz w:val="18"/>
          <w:szCs w:val="18"/>
          <w:lang w:val="en-US" w:eastAsia="zh-CN"/>
        </w:rPr>
        <w:t>A-n</w:t>
      </w:r>
      <w:r>
        <w:rPr>
          <w:rFonts w:eastAsia="SimSun" w:cs="Arial"/>
          <w:iCs/>
          <w:sz w:val="18"/>
          <w:szCs w:val="18"/>
          <w:lang w:val="en-US" w:eastAsia="zh-CN"/>
        </w:rPr>
        <w:t>66</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3D6A8B8C"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3B7855B9" w14:textId="77777777"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14:paraId="70139676" w14:textId="77777777"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127D6836" w14:textId="77777777"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14:paraId="66BC5E21" w14:textId="77777777"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14:paraId="3A802B92"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62145FDF"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42AED410"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80A52C9"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F16D537"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9FE83E9"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4174ED1"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D37AB93"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BBE05CA"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3F0D2A0"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8CD1F77"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03CDBD0"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19C9B4A0"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6A230D7A" w14:textId="77777777"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DC8F9BB"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22150CE" w14:textId="77777777"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325A874" w14:textId="77777777"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06975145" w14:textId="77777777"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14:paraId="63740FB9"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768C1015"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7651FAB3" w14:textId="77777777"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420B95A5"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5178B514"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1EC7ADD0"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D63CD77" w14:textId="77777777"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14:paraId="28CE4452" w14:textId="77777777"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14:paraId="0C1FBB75" w14:textId="77777777"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8673DCA"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6BBA3064"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60DF6D81"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7678CD65" w14:textId="77777777"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136C8C3D" w14:textId="77777777"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464CAD0B" w14:textId="77777777" w:rsidR="00EF15FA" w:rsidRDefault="00EF15FA" w:rsidP="00511CA1">
            <w:pPr>
              <w:keepNext/>
              <w:keepLines/>
              <w:spacing w:after="0"/>
              <w:jc w:val="center"/>
              <w:rPr>
                <w:rFonts w:ascii="Arial" w:eastAsia="Times New Roman" w:hAnsi="Arial"/>
                <w:sz w:val="18"/>
              </w:rPr>
            </w:pPr>
          </w:p>
        </w:tc>
      </w:tr>
    </w:tbl>
    <w:p w14:paraId="76158879" w14:textId="77777777" w:rsidR="00EF15FA" w:rsidRDefault="00EF15FA" w:rsidP="00B23C04">
      <w:pPr>
        <w:rPr>
          <w:lang w:eastAsia="zh-CN"/>
        </w:rPr>
      </w:pPr>
    </w:p>
    <w:p w14:paraId="332183F1" w14:textId="77777777" w:rsidR="00B23C04" w:rsidRDefault="00B23C04" w:rsidP="00B23C04">
      <w:pPr>
        <w:pStyle w:val="Heading3"/>
        <w:rPr>
          <w:sz w:val="24"/>
        </w:rPr>
      </w:pPr>
      <w:bookmarkStart w:id="128" w:name="_Toc97801369"/>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8"/>
    </w:p>
    <w:p w14:paraId="27CF834D" w14:textId="77777777" w:rsidR="00B23C04" w:rsidRDefault="00B23C04" w:rsidP="00B23C04">
      <w:pPr>
        <w:rPr>
          <w:i/>
          <w:color w:val="0000FF"/>
          <w:lang w:eastAsia="zh-CN"/>
        </w:rPr>
      </w:pPr>
    </w:p>
    <w:p w14:paraId="5EECF723" w14:textId="77777777" w:rsidR="009E2750" w:rsidRDefault="009E2750" w:rsidP="009E2750">
      <w:pPr>
        <w:pStyle w:val="Heading2"/>
        <w:rPr>
          <w:lang w:eastAsia="zh-CN"/>
        </w:rPr>
      </w:pPr>
      <w:bookmarkStart w:id="129" w:name="_Toc97801370"/>
      <w:r>
        <w:rPr>
          <w:lang w:eastAsia="zh-CN"/>
        </w:rPr>
        <w:t>5</w:t>
      </w:r>
      <w:r>
        <w:t>.</w:t>
      </w:r>
      <w:r w:rsidR="00FC1792">
        <w:rPr>
          <w:rFonts w:hint="eastAsia"/>
          <w:lang w:eastAsia="zh-CN"/>
        </w:rPr>
        <w:t>11</w:t>
      </w:r>
      <w:r>
        <w:tab/>
      </w:r>
      <w:r>
        <w:rPr>
          <w:lang w:eastAsia="zh-CN"/>
        </w:rPr>
        <w:t>CA_n41A-n71A</w:t>
      </w:r>
      <w:bookmarkEnd w:id="129"/>
    </w:p>
    <w:p w14:paraId="43D1F592" w14:textId="77777777" w:rsidR="009E2750" w:rsidRDefault="009E2750" w:rsidP="009E2750">
      <w:pPr>
        <w:pStyle w:val="Heading3"/>
        <w:rPr>
          <w:rFonts w:cs="Arial"/>
          <w:szCs w:val="28"/>
          <w:lang w:eastAsia="zh-CN"/>
        </w:rPr>
      </w:pPr>
      <w:bookmarkStart w:id="130" w:name="_Toc97801371"/>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30"/>
    </w:p>
    <w:p w14:paraId="68C6C58B" w14:textId="77777777" w:rsidR="009E2750" w:rsidRDefault="009E2750" w:rsidP="009E2750">
      <w:pPr>
        <w:rPr>
          <w:lang w:eastAsia="zh-CN"/>
        </w:rPr>
      </w:pPr>
    </w:p>
    <w:p w14:paraId="2C9547BB"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555E83BF"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D896D"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1927"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7BF10"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9B71C"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26F09" w14:textId="77777777" w:rsidR="009E2750" w:rsidRDefault="009E2750">
            <w:pPr>
              <w:pStyle w:val="TAH"/>
              <w:keepNext w:val="0"/>
              <w:rPr>
                <w:rFonts w:eastAsia="MS Mincho"/>
                <w:sz w:val="16"/>
              </w:rPr>
            </w:pPr>
            <w:r>
              <w:rPr>
                <w:sz w:val="16"/>
              </w:rPr>
              <w:t>10</w:t>
            </w:r>
          </w:p>
          <w:p w14:paraId="15EA7926"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6837" w14:textId="77777777" w:rsidR="009E2750" w:rsidRDefault="009E2750">
            <w:pPr>
              <w:pStyle w:val="TAH"/>
              <w:keepNext w:val="0"/>
              <w:rPr>
                <w:rFonts w:eastAsia="MS Mincho"/>
                <w:sz w:val="16"/>
              </w:rPr>
            </w:pPr>
            <w:r>
              <w:rPr>
                <w:sz w:val="16"/>
              </w:rPr>
              <w:t>15</w:t>
            </w:r>
          </w:p>
          <w:p w14:paraId="4548F5C6"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98712" w14:textId="77777777" w:rsidR="009E2750" w:rsidRDefault="009E2750">
            <w:pPr>
              <w:pStyle w:val="TAH"/>
              <w:keepNext w:val="0"/>
              <w:rPr>
                <w:rFonts w:eastAsia="MS Mincho"/>
                <w:sz w:val="16"/>
              </w:rPr>
            </w:pPr>
            <w:r>
              <w:rPr>
                <w:sz w:val="16"/>
              </w:rPr>
              <w:t>20</w:t>
            </w:r>
          </w:p>
          <w:p w14:paraId="578F84B8"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3761D"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70643"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7F601" w14:textId="77777777" w:rsidR="009E2750" w:rsidRDefault="009E2750">
            <w:pPr>
              <w:pStyle w:val="TAH"/>
              <w:keepNext w:val="0"/>
              <w:rPr>
                <w:rFonts w:eastAsia="MS Mincho"/>
                <w:sz w:val="16"/>
              </w:rPr>
            </w:pPr>
            <w:r>
              <w:rPr>
                <w:sz w:val="16"/>
              </w:rPr>
              <w:t>40</w:t>
            </w:r>
          </w:p>
          <w:p w14:paraId="24A57103"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D4219" w14:textId="77777777" w:rsidR="009E2750" w:rsidRDefault="009E2750">
            <w:pPr>
              <w:pStyle w:val="TAH"/>
              <w:keepNext w:val="0"/>
              <w:rPr>
                <w:rFonts w:eastAsia="MS Mincho"/>
                <w:sz w:val="16"/>
              </w:rPr>
            </w:pPr>
            <w:r>
              <w:rPr>
                <w:sz w:val="16"/>
              </w:rPr>
              <w:t>50</w:t>
            </w:r>
          </w:p>
          <w:p w14:paraId="1E0DBA43"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5583" w14:textId="77777777" w:rsidR="009E2750" w:rsidRDefault="009E2750">
            <w:pPr>
              <w:pStyle w:val="TAH"/>
              <w:keepNext w:val="0"/>
              <w:rPr>
                <w:rFonts w:eastAsia="MS Mincho"/>
                <w:sz w:val="16"/>
              </w:rPr>
            </w:pPr>
            <w:r>
              <w:rPr>
                <w:sz w:val="16"/>
              </w:rPr>
              <w:t>60</w:t>
            </w:r>
          </w:p>
          <w:p w14:paraId="54704CC5"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DF4A9" w14:textId="77777777" w:rsidR="009E2750" w:rsidRDefault="009E2750">
            <w:pPr>
              <w:pStyle w:val="TAH"/>
              <w:keepNext w:val="0"/>
              <w:rPr>
                <w:rFonts w:eastAsia="MS Mincho"/>
                <w:sz w:val="16"/>
              </w:rPr>
            </w:pPr>
            <w:r>
              <w:rPr>
                <w:sz w:val="16"/>
              </w:rPr>
              <w:t>70</w:t>
            </w:r>
          </w:p>
          <w:p w14:paraId="2ADFE218"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17F5E" w14:textId="77777777" w:rsidR="009E2750" w:rsidRDefault="009E2750">
            <w:pPr>
              <w:pStyle w:val="TAH"/>
              <w:keepNext w:val="0"/>
              <w:rPr>
                <w:rFonts w:eastAsia="MS Mincho"/>
                <w:sz w:val="16"/>
              </w:rPr>
            </w:pPr>
            <w:r>
              <w:rPr>
                <w:sz w:val="16"/>
              </w:rPr>
              <w:t>80</w:t>
            </w:r>
          </w:p>
          <w:p w14:paraId="70B03261"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9AF65"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A8EC7"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46760" w14:textId="77777777" w:rsidR="009E2750" w:rsidRDefault="009E2750">
            <w:pPr>
              <w:pStyle w:val="TAH"/>
              <w:keepNext w:val="0"/>
              <w:rPr>
                <w:sz w:val="16"/>
              </w:rPr>
            </w:pPr>
            <w:r>
              <w:rPr>
                <w:sz w:val="16"/>
              </w:rPr>
              <w:t>Bandwidth combination set</w:t>
            </w:r>
          </w:p>
        </w:tc>
      </w:tr>
      <w:tr w:rsidR="009E2750" w14:paraId="20837801"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1273B"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AD681"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3E510"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5CF75441"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68195B"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FA18670"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2AF2A03"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54EB9F30"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E46D611"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8F3E04"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484AF266"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7E420FD0"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76599D2"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CADF7D"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44EC7BDA"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3F5831F0"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09290" w14:textId="77777777" w:rsidR="009E2750" w:rsidRDefault="009E2750">
            <w:pPr>
              <w:pStyle w:val="TAC"/>
              <w:rPr>
                <w:sz w:val="16"/>
                <w:lang w:val="en-US" w:eastAsia="zh-CN"/>
              </w:rPr>
            </w:pPr>
            <w:r>
              <w:rPr>
                <w:sz w:val="16"/>
                <w:lang w:val="en-US" w:eastAsia="zh-CN"/>
              </w:rPr>
              <w:t>0</w:t>
            </w:r>
          </w:p>
        </w:tc>
      </w:tr>
      <w:tr w:rsidR="009E2750" w14:paraId="09B55CAD"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F8219"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DAB6"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96C09"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442248BF"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24D990E"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25F5ADD7"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D1ADF67"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6AF96B80"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D9DFBB7"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0CEA32D"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56CD64"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7123936"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129BC2F"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2559AC"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8EE0C66"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F5E9AFE"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D85E" w14:textId="77777777" w:rsidR="009E2750" w:rsidRDefault="009E2750">
            <w:pPr>
              <w:spacing w:after="0"/>
              <w:rPr>
                <w:rFonts w:ascii="Arial" w:hAnsi="Arial"/>
                <w:sz w:val="16"/>
                <w:lang w:val="en-US" w:eastAsia="zh-CN"/>
              </w:rPr>
            </w:pPr>
          </w:p>
        </w:tc>
      </w:tr>
    </w:tbl>
    <w:p w14:paraId="0DB11A1D" w14:textId="77777777" w:rsidR="009E2750" w:rsidRDefault="009E2750" w:rsidP="009E2750">
      <w:pPr>
        <w:rPr>
          <w:sz w:val="18"/>
          <w:lang w:val="x-none" w:eastAsia="zh-CN"/>
        </w:rPr>
      </w:pPr>
    </w:p>
    <w:p w14:paraId="5E438607" w14:textId="77777777" w:rsidR="009E2750" w:rsidRDefault="009E2750" w:rsidP="009E2750">
      <w:pPr>
        <w:pStyle w:val="Heading3"/>
        <w:rPr>
          <w:rFonts w:cs="Arial"/>
          <w:szCs w:val="28"/>
          <w:lang w:val="en-US" w:eastAsia="zh-CN"/>
        </w:rPr>
      </w:pPr>
      <w:bookmarkStart w:id="131" w:name="_Toc97801372"/>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31"/>
    </w:p>
    <w:p w14:paraId="5F799CEC"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4569B76D"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5785F687"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494F8F5B"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0C3B68A2"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5E29C8C5"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04081712"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4CB0EDBC"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3AE98AF"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5C241B02"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702D06B9"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0A67CFBC"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4B9921C2"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0788EA46"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D3278"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BA5F205"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68428E25"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5C540399"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1E1ADC7A"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2A902A84" w14:textId="77777777" w:rsidR="009E2750" w:rsidRDefault="009E2750" w:rsidP="009E2750">
      <w:pPr>
        <w:pStyle w:val="TH"/>
        <w:jc w:val="left"/>
        <w:rPr>
          <w:lang w:eastAsia="zh-CN"/>
        </w:rPr>
      </w:pPr>
    </w:p>
    <w:p w14:paraId="77BBCE6F" w14:textId="77777777" w:rsidR="009E2750" w:rsidRDefault="009E2750" w:rsidP="009E2750">
      <w:pPr>
        <w:pStyle w:val="Heading3"/>
        <w:rPr>
          <w:lang w:eastAsia="zh-CN"/>
        </w:rPr>
      </w:pPr>
      <w:bookmarkStart w:id="132" w:name="_Toc97801373"/>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2"/>
    </w:p>
    <w:p w14:paraId="7AEB7946" w14:textId="77777777"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3698637F" w14:textId="77777777" w:rsidR="009E2750" w:rsidRDefault="009E2750" w:rsidP="009E2750">
      <w:pPr>
        <w:rPr>
          <w:lang w:eastAsia="zh-CN"/>
        </w:rPr>
      </w:pPr>
      <w:r>
        <w:rPr>
          <w:lang w:eastAsia="zh-CN"/>
        </w:rPr>
        <w:t xml:space="preserve">There is also an IMD4 that falls into n71. The PC3 MSD is 11 dB. </w:t>
      </w:r>
    </w:p>
    <w:p w14:paraId="0F2DDCBA" w14:textId="77777777" w:rsidR="009E2750" w:rsidRDefault="009E2750" w:rsidP="009E2750">
      <w:pPr>
        <w:pStyle w:val="Heading4"/>
        <w:rPr>
          <w:lang w:eastAsia="zh-CN"/>
        </w:rPr>
      </w:pPr>
      <w:bookmarkStart w:id="133" w:name="_Toc97801374"/>
      <w:r>
        <w:t>5.</w:t>
      </w:r>
      <w:r w:rsidR="00B92DEB">
        <w:rPr>
          <w:rFonts w:hint="eastAsia"/>
          <w:lang w:eastAsia="zh-CN"/>
        </w:rPr>
        <w:t>11</w:t>
      </w:r>
      <w:r>
        <w:t>.3</w:t>
      </w:r>
      <w:r>
        <w:rPr>
          <w:lang w:eastAsia="zh-CN"/>
        </w:rPr>
        <w:t>.1</w:t>
      </w:r>
      <w:r>
        <w:rPr>
          <w:lang w:eastAsia="zh-CN"/>
        </w:rPr>
        <w:tab/>
        <w:t>Power class 2 case a</w:t>
      </w:r>
      <w:bookmarkEnd w:id="133"/>
    </w:p>
    <w:p w14:paraId="6D797A06" w14:textId="77777777" w:rsidR="009E2750" w:rsidRDefault="009E2750" w:rsidP="009E2750">
      <w:pPr>
        <w:rPr>
          <w:lang w:eastAsia="zh-CN"/>
        </w:rPr>
      </w:pPr>
      <w:bookmarkStart w:id="134"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4EBBF91F"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4"/>
          <w:p w14:paraId="684B29B2"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268B72B3"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3D78E444"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1C50E7AA"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6D4309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558BD6F"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68684E72"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049666D3"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8F3665A"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CAA38ED"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956B8B6"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4EF8E513" w14:textId="77777777" w:rsidR="009E2750" w:rsidRDefault="009E2750">
            <w:pPr>
              <w:keepNext/>
              <w:keepLines/>
              <w:spacing w:after="0"/>
              <w:jc w:val="center"/>
              <w:rPr>
                <w:rFonts w:ascii="Arial" w:eastAsia="Times New Roman" w:hAnsi="Arial"/>
                <w:b/>
                <w:sz w:val="18"/>
              </w:rPr>
            </w:pPr>
          </w:p>
        </w:tc>
      </w:tr>
      <w:tr w:rsidR="009E2750" w14:paraId="2FDF5DB3"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61D9E0CA"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E918849"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264FBB"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48CD9279"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1179081F"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6B3950C5"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DC88A9"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77736EDE"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7132B0"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B23D1C" w14:textId="77777777" w:rsidR="009E2750" w:rsidRDefault="009E2750">
            <w:pPr>
              <w:pStyle w:val="TAC"/>
            </w:pPr>
            <w:r>
              <w:rPr>
                <w:rFonts w:cs="Arial"/>
                <w:lang w:eastAsia="ja-JP"/>
              </w:rPr>
              <w:t>N/A</w:t>
            </w:r>
          </w:p>
        </w:tc>
      </w:tr>
      <w:tr w:rsidR="009E2750" w14:paraId="295C41F0"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271A5FB0"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D5BD9A"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7D78E8B"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03843CEC"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0321D5B9"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410BF39"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5184BD35"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C5B8061"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58F92F" w14:textId="77777777" w:rsidR="009E2750" w:rsidRDefault="009E2750">
            <w:pPr>
              <w:pStyle w:val="TAC"/>
            </w:pPr>
            <w:r>
              <w:rPr>
                <w:rFonts w:cs="Arial"/>
                <w:lang w:eastAsia="ja-JP"/>
              </w:rPr>
              <w:t>IMD4</w:t>
            </w:r>
          </w:p>
        </w:tc>
      </w:tr>
    </w:tbl>
    <w:p w14:paraId="535A6110" w14:textId="77777777" w:rsidR="009E2750" w:rsidRDefault="009E2750" w:rsidP="009E2750">
      <w:pPr>
        <w:rPr>
          <w:lang w:eastAsia="zh-CN"/>
        </w:rPr>
      </w:pPr>
    </w:p>
    <w:p w14:paraId="4D4A8A96" w14:textId="77777777" w:rsidR="009E2750" w:rsidRDefault="009E2750" w:rsidP="009E2750">
      <w:pPr>
        <w:pStyle w:val="Heading4"/>
        <w:rPr>
          <w:lang w:eastAsia="zh-CN"/>
        </w:rPr>
      </w:pPr>
      <w:bookmarkStart w:id="135" w:name="_Toc97801375"/>
      <w:r>
        <w:lastRenderedPageBreak/>
        <w:t>5.</w:t>
      </w:r>
      <w:r w:rsidR="00D063A3">
        <w:rPr>
          <w:rFonts w:hint="eastAsia"/>
          <w:lang w:eastAsia="zh-CN"/>
        </w:rPr>
        <w:t>11</w:t>
      </w:r>
      <w:r>
        <w:t>.3</w:t>
      </w:r>
      <w:r>
        <w:rPr>
          <w:lang w:eastAsia="zh-CN"/>
        </w:rPr>
        <w:t>.2</w:t>
      </w:r>
      <w:r>
        <w:rPr>
          <w:lang w:eastAsia="zh-CN"/>
        </w:rPr>
        <w:tab/>
        <w:t>Power class 2 case c</w:t>
      </w:r>
      <w:bookmarkEnd w:id="135"/>
      <w:r>
        <w:rPr>
          <w:lang w:eastAsia="zh-CN"/>
        </w:rPr>
        <w:t xml:space="preserve"> </w:t>
      </w:r>
    </w:p>
    <w:p w14:paraId="3FB38C49" w14:textId="77777777" w:rsidR="009E2750" w:rsidRDefault="009E2750" w:rsidP="009E2750">
      <w:pPr>
        <w:rPr>
          <w:lang w:eastAsia="zh-CN"/>
        </w:rPr>
      </w:pPr>
      <w:r>
        <w:rPr>
          <w:lang w:eastAsia="zh-CN"/>
        </w:rPr>
        <w:t xml:space="preserve">For case B  there is no additional MSD due to IMD4. </w:t>
      </w:r>
    </w:p>
    <w:p w14:paraId="6619A6A8" w14:textId="77777777" w:rsidR="00997D9C" w:rsidRDefault="00997D9C" w:rsidP="00997D9C">
      <w:pPr>
        <w:pStyle w:val="Heading4"/>
        <w:rPr>
          <w:lang w:eastAsia="zh-CN"/>
        </w:rPr>
      </w:pPr>
      <w:bookmarkStart w:id="136" w:name="_Toc97801376"/>
      <w:r>
        <w:t>5.</w:t>
      </w:r>
      <w:r>
        <w:rPr>
          <w:rFonts w:hint="eastAsia"/>
          <w:lang w:eastAsia="zh-CN"/>
        </w:rPr>
        <w:t>11</w:t>
      </w:r>
      <w:r>
        <w:t>.3</w:t>
      </w:r>
      <w:r>
        <w:rPr>
          <w:lang w:eastAsia="zh-CN"/>
        </w:rPr>
        <w:t>.4</w:t>
      </w:r>
      <w:r>
        <w:rPr>
          <w:lang w:eastAsia="zh-CN"/>
        </w:rPr>
        <w:tab/>
        <w:t>Single uplink power class 1,5</w:t>
      </w:r>
      <w:bookmarkEnd w:id="136"/>
    </w:p>
    <w:p w14:paraId="011B6895" w14:textId="77777777" w:rsidR="00997D9C" w:rsidRPr="00997D9C" w:rsidRDefault="00997D9C" w:rsidP="009E2750">
      <w:pPr>
        <w:rPr>
          <w:lang w:eastAsia="zh-CN"/>
        </w:rPr>
      </w:pPr>
      <w:r>
        <w:rPr>
          <w:lang w:eastAsia="zh-CN"/>
        </w:rPr>
        <w:t xml:space="preserve">There is no MSD for n41 single uplink power class 1.5 because there is no IMD4 with single uplink n41. </w:t>
      </w:r>
    </w:p>
    <w:p w14:paraId="1387BEAD" w14:textId="77777777" w:rsidR="009E2750" w:rsidRDefault="009E2750" w:rsidP="009E2750">
      <w:pPr>
        <w:pStyle w:val="Heading3"/>
        <w:rPr>
          <w:sz w:val="24"/>
        </w:rPr>
      </w:pPr>
      <w:bookmarkStart w:id="137" w:name="_Toc9780137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7"/>
    </w:p>
    <w:p w14:paraId="59AA9C35" w14:textId="77777777" w:rsidR="004A5560" w:rsidRDefault="004A5560" w:rsidP="009E2750">
      <w:pPr>
        <w:rPr>
          <w:lang w:eastAsia="zh-CN"/>
        </w:rPr>
      </w:pPr>
    </w:p>
    <w:p w14:paraId="01378CCA" w14:textId="77777777" w:rsidR="004A5560" w:rsidRDefault="004A5560" w:rsidP="004A5560">
      <w:pPr>
        <w:pStyle w:val="Heading2"/>
        <w:ind w:left="0" w:firstLine="0"/>
        <w:rPr>
          <w:lang w:val="en-US" w:eastAsia="zh-CN"/>
        </w:rPr>
      </w:pPr>
      <w:bookmarkStart w:id="138" w:name="_Toc53649241"/>
      <w:bookmarkStart w:id="139" w:name="_Toc97801378"/>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38"/>
      <w:r>
        <w:rPr>
          <w:lang w:eastAsia="zh-CN"/>
        </w:rPr>
        <w:t>n</w:t>
      </w:r>
      <w:r>
        <w:rPr>
          <w:lang w:val="en-US" w:eastAsia="zh-CN"/>
        </w:rPr>
        <w:t>79</w:t>
      </w:r>
      <w:bookmarkEnd w:id="139"/>
    </w:p>
    <w:p w14:paraId="4B20CFFD" w14:textId="77777777" w:rsidR="004A5560" w:rsidRDefault="004A5560" w:rsidP="004A5560">
      <w:pPr>
        <w:pStyle w:val="Heading3"/>
        <w:ind w:left="0" w:firstLine="0"/>
        <w:rPr>
          <w:rFonts w:cs="Arial"/>
          <w:lang w:eastAsia="zh-CN"/>
        </w:rPr>
      </w:pPr>
      <w:bookmarkStart w:id="140" w:name="_Toc53649242"/>
      <w:bookmarkStart w:id="141" w:name="_Toc9780137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40"/>
      <w:bookmarkEnd w:id="141"/>
    </w:p>
    <w:p w14:paraId="44D7F600" w14:textId="77777777"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76"/>
        <w:gridCol w:w="666"/>
        <w:gridCol w:w="317"/>
        <w:gridCol w:w="417"/>
        <w:gridCol w:w="417"/>
        <w:gridCol w:w="417"/>
        <w:gridCol w:w="417"/>
        <w:gridCol w:w="417"/>
        <w:gridCol w:w="417"/>
        <w:gridCol w:w="417"/>
        <w:gridCol w:w="417"/>
        <w:gridCol w:w="417"/>
        <w:gridCol w:w="417"/>
        <w:gridCol w:w="417"/>
        <w:gridCol w:w="517"/>
        <w:gridCol w:w="1286"/>
      </w:tblGrid>
      <w:tr w:rsidR="004A5560" w14:paraId="05749C24" w14:textId="77777777" w:rsidTr="004A5560">
        <w:trPr>
          <w:trHeight w:val="130"/>
        </w:trPr>
        <w:tc>
          <w:tcPr>
            <w:tcW w:w="771" w:type="pct"/>
            <w:tcBorders>
              <w:top w:val="single" w:sz="4" w:space="0" w:color="auto"/>
              <w:left w:val="single" w:sz="4" w:space="0" w:color="auto"/>
              <w:bottom w:val="nil"/>
              <w:right w:val="single" w:sz="4" w:space="0" w:color="auto"/>
            </w:tcBorders>
            <w:hideMark/>
          </w:tcPr>
          <w:p w14:paraId="2C05422E" w14:textId="77777777"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14:paraId="60C8B2EE" w14:textId="77777777"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14:paraId="0E853499" w14:textId="77777777"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14:paraId="273F86C8" w14:textId="77777777"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14:paraId="4B227F25" w14:textId="77777777" w:rsidR="004A5560" w:rsidRDefault="004A5560">
            <w:pPr>
              <w:pStyle w:val="TAH"/>
              <w:rPr>
                <w:szCs w:val="18"/>
              </w:rPr>
            </w:pPr>
            <w:r>
              <w:rPr>
                <w:szCs w:val="18"/>
              </w:rPr>
              <w:t>Bandwidth combination set</w:t>
            </w:r>
          </w:p>
        </w:tc>
      </w:tr>
      <w:tr w:rsidR="004A5560" w14:paraId="504D55C4" w14:textId="77777777" w:rsidTr="004A5560">
        <w:trPr>
          <w:trHeight w:val="263"/>
        </w:trPr>
        <w:tc>
          <w:tcPr>
            <w:tcW w:w="771" w:type="pct"/>
            <w:tcBorders>
              <w:top w:val="nil"/>
              <w:left w:val="single" w:sz="4" w:space="0" w:color="auto"/>
              <w:bottom w:val="single" w:sz="4" w:space="0" w:color="auto"/>
              <w:right w:val="single" w:sz="4" w:space="0" w:color="auto"/>
            </w:tcBorders>
          </w:tcPr>
          <w:p w14:paraId="6596C18E" w14:textId="77777777"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14:paraId="638C526E" w14:textId="77777777"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14:paraId="19432ABE" w14:textId="77777777"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14:paraId="40CB7A43" w14:textId="77777777" w:rsidR="004A5560" w:rsidRDefault="004A5560">
            <w:pPr>
              <w:spacing w:after="0"/>
              <w:rPr>
                <w:rFonts w:ascii="Arial" w:eastAsia="MS Mincho" w:hAnsi="Arial" w:cs="Arial"/>
                <w:b/>
                <w:sz w:val="18"/>
                <w:szCs w:val="18"/>
              </w:rPr>
            </w:pPr>
            <w:r>
              <w:rPr>
                <w:rFonts w:ascii="Arial" w:hAnsi="Arial" w:cs="Arial"/>
                <w:b/>
                <w:sz w:val="18"/>
                <w:szCs w:val="18"/>
              </w:rPr>
              <w:t>5</w:t>
            </w:r>
          </w:p>
          <w:p w14:paraId="591E41DE"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78D1C034" w14:textId="77777777" w:rsidR="004A5560" w:rsidRDefault="004A5560">
            <w:pPr>
              <w:spacing w:after="0"/>
              <w:rPr>
                <w:rFonts w:ascii="Arial" w:eastAsia="MS Mincho" w:hAnsi="Arial" w:cs="Arial"/>
                <w:b/>
                <w:sz w:val="18"/>
                <w:szCs w:val="18"/>
              </w:rPr>
            </w:pPr>
            <w:r>
              <w:rPr>
                <w:rFonts w:ascii="Arial" w:hAnsi="Arial" w:cs="Arial"/>
                <w:b/>
                <w:sz w:val="18"/>
                <w:szCs w:val="18"/>
              </w:rPr>
              <w:t>10</w:t>
            </w:r>
          </w:p>
          <w:p w14:paraId="21C793F0"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00831A36" w14:textId="77777777" w:rsidR="004A5560" w:rsidRDefault="004A5560">
            <w:pPr>
              <w:spacing w:after="0"/>
              <w:rPr>
                <w:rFonts w:ascii="Arial" w:eastAsia="MS Mincho" w:hAnsi="Arial" w:cs="Arial"/>
                <w:b/>
                <w:sz w:val="18"/>
                <w:szCs w:val="18"/>
              </w:rPr>
            </w:pPr>
            <w:r>
              <w:rPr>
                <w:rFonts w:ascii="Arial" w:hAnsi="Arial" w:cs="Arial"/>
                <w:b/>
                <w:sz w:val="18"/>
                <w:szCs w:val="18"/>
              </w:rPr>
              <w:t>15</w:t>
            </w:r>
          </w:p>
          <w:p w14:paraId="409129B0"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1BF914E4" w14:textId="77777777" w:rsidR="004A5560" w:rsidRDefault="004A5560">
            <w:pPr>
              <w:spacing w:after="0"/>
              <w:rPr>
                <w:rFonts w:ascii="Arial" w:eastAsia="MS Mincho" w:hAnsi="Arial" w:cs="Arial"/>
                <w:b/>
                <w:sz w:val="18"/>
                <w:szCs w:val="18"/>
              </w:rPr>
            </w:pPr>
            <w:r>
              <w:rPr>
                <w:rFonts w:ascii="Arial" w:hAnsi="Arial" w:cs="Arial"/>
                <w:b/>
                <w:sz w:val="18"/>
                <w:szCs w:val="18"/>
              </w:rPr>
              <w:t>20</w:t>
            </w:r>
          </w:p>
          <w:p w14:paraId="3DA32680"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3708D4C4" w14:textId="77777777"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14:paraId="68D73BFE" w14:textId="77777777"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14:paraId="2425627B" w14:textId="77777777" w:rsidR="004A5560" w:rsidRDefault="004A5560">
            <w:pPr>
              <w:spacing w:after="0"/>
              <w:rPr>
                <w:rFonts w:ascii="Arial" w:eastAsia="MS Mincho" w:hAnsi="Arial" w:cs="Arial"/>
                <w:b/>
                <w:sz w:val="18"/>
                <w:szCs w:val="18"/>
              </w:rPr>
            </w:pPr>
            <w:r>
              <w:rPr>
                <w:rFonts w:ascii="Arial" w:hAnsi="Arial" w:cs="Arial"/>
                <w:b/>
                <w:sz w:val="18"/>
                <w:szCs w:val="18"/>
              </w:rPr>
              <w:t>40</w:t>
            </w:r>
          </w:p>
          <w:p w14:paraId="493FCF0B"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2FF6A1FA" w14:textId="77777777" w:rsidR="004A5560" w:rsidRDefault="004A5560">
            <w:pPr>
              <w:spacing w:after="0"/>
              <w:rPr>
                <w:rFonts w:ascii="Arial" w:eastAsia="MS Mincho" w:hAnsi="Arial" w:cs="Arial"/>
                <w:b/>
                <w:sz w:val="18"/>
                <w:szCs w:val="18"/>
              </w:rPr>
            </w:pPr>
            <w:r>
              <w:rPr>
                <w:rFonts w:ascii="Arial" w:hAnsi="Arial" w:cs="Arial"/>
                <w:b/>
                <w:sz w:val="18"/>
                <w:szCs w:val="18"/>
              </w:rPr>
              <w:t>50</w:t>
            </w:r>
          </w:p>
          <w:p w14:paraId="23B0CA84"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5055E37F" w14:textId="77777777" w:rsidR="004A5560" w:rsidRDefault="004A5560">
            <w:pPr>
              <w:spacing w:after="0"/>
              <w:rPr>
                <w:rFonts w:ascii="Arial" w:eastAsia="MS Mincho" w:hAnsi="Arial" w:cs="Arial"/>
                <w:b/>
                <w:sz w:val="18"/>
                <w:szCs w:val="18"/>
              </w:rPr>
            </w:pPr>
            <w:r>
              <w:rPr>
                <w:rFonts w:ascii="Arial" w:hAnsi="Arial" w:cs="Arial"/>
                <w:b/>
                <w:sz w:val="18"/>
                <w:szCs w:val="18"/>
              </w:rPr>
              <w:t>60</w:t>
            </w:r>
          </w:p>
          <w:p w14:paraId="0A056C29"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0D131F63" w14:textId="77777777"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14:paraId="31A7DF2D" w14:textId="77777777"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14:paraId="10297C65" w14:textId="77777777" w:rsidR="004A5560" w:rsidRDefault="004A5560">
            <w:pPr>
              <w:spacing w:after="0"/>
              <w:rPr>
                <w:rFonts w:ascii="Arial" w:eastAsia="MS Mincho" w:hAnsi="Arial" w:cs="Arial"/>
                <w:b/>
                <w:sz w:val="18"/>
                <w:szCs w:val="18"/>
              </w:rPr>
            </w:pPr>
            <w:r>
              <w:rPr>
                <w:rFonts w:ascii="Arial" w:hAnsi="Arial" w:cs="Arial"/>
                <w:b/>
                <w:sz w:val="18"/>
                <w:szCs w:val="18"/>
              </w:rPr>
              <w:t>80</w:t>
            </w:r>
          </w:p>
          <w:p w14:paraId="2295E744"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6BD5D47F" w14:textId="77777777"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14:paraId="05460034" w14:textId="77777777"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14:paraId="69828C4D" w14:textId="77777777" w:rsidR="004A5560" w:rsidRDefault="004A5560">
            <w:pPr>
              <w:pStyle w:val="TAH"/>
              <w:rPr>
                <w:szCs w:val="18"/>
              </w:rPr>
            </w:pPr>
          </w:p>
        </w:tc>
      </w:tr>
      <w:tr w:rsidR="004A5560" w14:paraId="02B54280" w14:textId="77777777" w:rsidTr="004A5560">
        <w:trPr>
          <w:trHeight w:val="187"/>
        </w:trPr>
        <w:tc>
          <w:tcPr>
            <w:tcW w:w="771" w:type="pct"/>
            <w:tcBorders>
              <w:top w:val="single" w:sz="4" w:space="0" w:color="auto"/>
              <w:left w:val="single" w:sz="4" w:space="0" w:color="auto"/>
              <w:bottom w:val="nil"/>
              <w:right w:val="single" w:sz="4" w:space="0" w:color="auto"/>
            </w:tcBorders>
            <w:hideMark/>
          </w:tcPr>
          <w:p w14:paraId="41E01A58"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14:paraId="4D5F6926"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14:paraId="6051C612" w14:textId="77777777"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14:paraId="3C2896A0"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7C275C27" w14:textId="77777777"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14:paraId="0D0730D1" w14:textId="77777777"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14:paraId="67E88416" w14:textId="77777777"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14:paraId="5E2028BE" w14:textId="77777777"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12C7D851" w14:textId="77777777" w:rsidR="004A5560" w:rsidRDefault="004A5560">
            <w:pPr>
              <w:pStyle w:val="TAC"/>
              <w:rPr>
                <w:rFonts w:eastAsia="SimSun"/>
                <w:szCs w:val="18"/>
                <w:lang w:val="en-US" w:eastAsia="zh-CN"/>
              </w:rPr>
            </w:pPr>
            <w:r>
              <w:rPr>
                <w:rFonts w:eastAsia="SimSun"/>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14:paraId="17C2665B"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17DD7D1D"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27158306"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7F504D93"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46BCFCC9"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14:paraId="5B3A7293" w14:textId="77777777"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14:paraId="6C4A5D26" w14:textId="77777777"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14:paraId="7BE45C48" w14:textId="77777777" w:rsidR="004A5560" w:rsidRDefault="004A5560">
            <w:pPr>
              <w:pStyle w:val="TAC"/>
              <w:rPr>
                <w:szCs w:val="18"/>
                <w:lang w:val="en-US" w:eastAsia="zh-CN"/>
              </w:rPr>
            </w:pPr>
            <w:r>
              <w:rPr>
                <w:szCs w:val="18"/>
                <w:lang w:val="en-US" w:eastAsia="zh-CN"/>
              </w:rPr>
              <w:t>0</w:t>
            </w:r>
          </w:p>
        </w:tc>
      </w:tr>
      <w:tr w:rsidR="004A5560" w14:paraId="61666FF8" w14:textId="77777777" w:rsidTr="004A5560">
        <w:trPr>
          <w:trHeight w:val="187"/>
        </w:trPr>
        <w:tc>
          <w:tcPr>
            <w:tcW w:w="771" w:type="pct"/>
            <w:tcBorders>
              <w:top w:val="nil"/>
              <w:left w:val="single" w:sz="4" w:space="0" w:color="auto"/>
              <w:bottom w:val="single" w:sz="4" w:space="0" w:color="auto"/>
              <w:right w:val="single" w:sz="4" w:space="0" w:color="auto"/>
            </w:tcBorders>
          </w:tcPr>
          <w:p w14:paraId="7EC4E437" w14:textId="77777777"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14:paraId="62740944" w14:textId="77777777"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14:paraId="18946D37" w14:textId="77777777"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14:paraId="112EA5F5"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45A16CB7"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5CD4719C"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5D17524D"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62BD2BA3"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0E3FF9FD"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4766165B"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32748AC9"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3BFCFFCF"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73EE8A47" w14:textId="77777777"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14:paraId="213BBD15"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14:paraId="0BD188B4" w14:textId="77777777"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00760C1B" w14:textId="77777777"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14:paraId="4BBB0973" w14:textId="77777777" w:rsidR="004A5560" w:rsidRDefault="004A5560">
            <w:pPr>
              <w:pStyle w:val="TAC"/>
              <w:rPr>
                <w:szCs w:val="18"/>
                <w:lang w:val="en-US" w:eastAsia="zh-CN"/>
              </w:rPr>
            </w:pPr>
          </w:p>
        </w:tc>
      </w:tr>
    </w:tbl>
    <w:p w14:paraId="31E277AD" w14:textId="77777777" w:rsidR="004A5560" w:rsidRDefault="004A5560" w:rsidP="004A5560">
      <w:pPr>
        <w:rPr>
          <w:rFonts w:eastAsia="MS Mincho"/>
          <w:sz w:val="18"/>
          <w:lang w:val="zh-CN" w:eastAsia="zh-CN"/>
        </w:rPr>
      </w:pPr>
    </w:p>
    <w:p w14:paraId="581607FB" w14:textId="77777777" w:rsidR="004A5560" w:rsidRDefault="004A5560" w:rsidP="004A5560">
      <w:pPr>
        <w:pStyle w:val="Heading3"/>
        <w:ind w:left="0" w:firstLine="0"/>
        <w:rPr>
          <w:rFonts w:cs="Arial"/>
          <w:lang w:val="en-US" w:eastAsia="zh-CN"/>
        </w:rPr>
      </w:pPr>
      <w:bookmarkStart w:id="142" w:name="_Toc9780138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42"/>
    </w:p>
    <w:p w14:paraId="603D03BF" w14:textId="77777777"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14:paraId="75AEC846" w14:textId="77777777"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1FC58EE1" w14:textId="77777777"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79071511" w14:textId="77777777"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14:paraId="1FC02A62" w14:textId="77777777"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2A26B929" w14:textId="77777777"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14:paraId="2A9A1F48" w14:textId="77777777"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14:paraId="5CD607D2" w14:textId="77777777"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4D460B55" w14:textId="77777777"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14:paraId="132D96EB" w14:textId="77777777"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57038372"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3CD69098"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0E75EB71" w14:textId="77777777" w:rsidR="004A5560" w:rsidRDefault="004A5560">
            <w:pPr>
              <w:pStyle w:val="TAL"/>
              <w:keepNext w:val="0"/>
              <w:widowControl w:val="0"/>
              <w:jc w:val="both"/>
              <w:rPr>
                <w:iCs/>
              </w:rPr>
            </w:pPr>
            <w:r>
              <w:rPr>
                <w:iCs/>
              </w:rPr>
              <w:t>23dBm</w:t>
            </w:r>
          </w:p>
        </w:tc>
      </w:tr>
      <w:tr w:rsidR="004A5560" w14:paraId="5FE90268"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6DEDB"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2ED029B0" w14:textId="77777777"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02DC0C46"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ECF89E8"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0AEA7722" w14:textId="77777777" w:rsidR="004A5560" w:rsidRDefault="004A5560">
            <w:pPr>
              <w:pStyle w:val="TAL"/>
              <w:keepNext w:val="0"/>
              <w:widowControl w:val="0"/>
              <w:jc w:val="both"/>
              <w:rPr>
                <w:iCs/>
              </w:rPr>
            </w:pPr>
            <w:r>
              <w:rPr>
                <w:iCs/>
              </w:rPr>
              <w:t>26dBm</w:t>
            </w:r>
          </w:p>
        </w:tc>
      </w:tr>
      <w:tr w:rsidR="004A5560" w14:paraId="6BC313B9"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E2C52"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7FC705C6" w14:textId="77777777"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14:paraId="113581C8"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CC08B14"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11A46BAA" w14:textId="77777777" w:rsidR="004A5560" w:rsidRDefault="004A5560">
            <w:pPr>
              <w:pStyle w:val="TAL"/>
              <w:keepNext w:val="0"/>
              <w:widowControl w:val="0"/>
              <w:jc w:val="both"/>
              <w:rPr>
                <w:iCs/>
              </w:rPr>
            </w:pPr>
            <w:r>
              <w:rPr>
                <w:iCs/>
              </w:rPr>
              <w:t>23dBm</w:t>
            </w:r>
          </w:p>
        </w:tc>
      </w:tr>
      <w:tr w:rsidR="004A5560" w14:paraId="7858CF4A" w14:textId="77777777"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89E89"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5246D133" w14:textId="77777777"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14:paraId="01D46CCB"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4D5E645D"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393D1B9B" w14:textId="77777777" w:rsidR="004A5560" w:rsidRDefault="004A5560">
            <w:pPr>
              <w:pStyle w:val="TAL"/>
              <w:keepNext w:val="0"/>
              <w:widowControl w:val="0"/>
              <w:jc w:val="both"/>
              <w:rPr>
                <w:iCs/>
              </w:rPr>
            </w:pPr>
            <w:r>
              <w:rPr>
                <w:iCs/>
              </w:rPr>
              <w:t>26dBm</w:t>
            </w:r>
          </w:p>
        </w:tc>
      </w:tr>
    </w:tbl>
    <w:p w14:paraId="02153CC1" w14:textId="77777777" w:rsidR="004A5560" w:rsidRDefault="004A5560" w:rsidP="004A556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03C856C3" w14:textId="77777777" w:rsidR="004A5560" w:rsidRDefault="004A5560" w:rsidP="004A5560">
      <w:pPr>
        <w:pStyle w:val="Heading3"/>
        <w:ind w:left="0" w:firstLine="0"/>
        <w:rPr>
          <w:rFonts w:eastAsia="MS Mincho"/>
          <w:szCs w:val="28"/>
          <w:lang w:eastAsia="zh-CN"/>
        </w:rPr>
      </w:pPr>
      <w:bookmarkStart w:id="143" w:name="_Toc9780138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3"/>
    </w:p>
    <w:p w14:paraId="37B5357C" w14:textId="77777777" w:rsidR="004A5560" w:rsidRDefault="004A5560" w:rsidP="004A5560">
      <w:pPr>
        <w:rPr>
          <w:rFonts w:eastAsia="SimSun"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also there are no MSD values for cross band isolation.</w:t>
      </w:r>
    </w:p>
    <w:p w14:paraId="3DD19AD2"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However, according to the table 5.</w:t>
      </w:r>
      <w:r w:rsidR="001B135F">
        <w:rPr>
          <w:rFonts w:eastAsia="SimSun" w:cs="Arial"/>
          <w:iCs/>
          <w:sz w:val="18"/>
          <w:szCs w:val="18"/>
          <w:lang w:val="en-US" w:eastAsia="zh-CN"/>
        </w:rPr>
        <w:t>12</w:t>
      </w:r>
      <w:r>
        <w:rPr>
          <w:rFonts w:eastAsia="SimSun"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14:paraId="2D2D5177"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14:paraId="3E9B20A4"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b, MSD for 26dBm of band n79 to 23dBm of band n41 needs to re-evaluation.</w:t>
      </w:r>
    </w:p>
    <w:p w14:paraId="60400852"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c,  MSD for 26dBm of band n41 to 23dBm of band n79 needs to re-evaluation.</w:t>
      </w:r>
    </w:p>
    <w:p w14:paraId="138C1C57"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d, MSD for 26dBm of band n79 to 26dBm of band n41, and  26dBm of band n41 to 26dBm of band n79 needs to re-evaluation. However, it can be incorporated by combined case b and case c</w:t>
      </w:r>
    </w:p>
    <w:p w14:paraId="0127F453" w14:textId="77777777" w:rsidR="004A5560" w:rsidRDefault="004A5560" w:rsidP="004A5560">
      <w:pPr>
        <w:pStyle w:val="Heading4"/>
        <w:tabs>
          <w:tab w:val="left" w:pos="0"/>
        </w:tabs>
        <w:ind w:left="0" w:firstLine="0"/>
        <w:rPr>
          <w:rFonts w:eastAsia="MS Mincho"/>
          <w:szCs w:val="28"/>
          <w:lang w:val="en-US" w:eastAsia="zh-CN"/>
        </w:rPr>
      </w:pPr>
      <w:bookmarkStart w:id="144" w:name="_Toc97801382"/>
      <w:r>
        <w:lastRenderedPageBreak/>
        <w:t>5.</w:t>
      </w:r>
      <w:r w:rsidR="001B135F">
        <w:t>12</w:t>
      </w:r>
      <w:r>
        <w:t>.3</w:t>
      </w:r>
      <w:r>
        <w:rPr>
          <w:lang w:eastAsia="zh-CN"/>
        </w:rPr>
        <w:t>.1</w:t>
      </w:r>
      <w:r>
        <w:rPr>
          <w:lang w:eastAsia="zh-CN"/>
        </w:rPr>
        <w:tab/>
        <w:t>Power class 2 case</w:t>
      </w:r>
      <w:r>
        <w:rPr>
          <w:lang w:val="en-US" w:eastAsia="zh-CN"/>
        </w:rPr>
        <w:t xml:space="preserve"> a</w:t>
      </w:r>
      <w:bookmarkEnd w:id="144"/>
    </w:p>
    <w:p w14:paraId="74D4C8E6"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with dual uplink carrier. </w:t>
      </w:r>
    </w:p>
    <w:p w14:paraId="222C1AF7" w14:textId="77777777" w:rsidR="004A5560" w:rsidRDefault="004A5560" w:rsidP="004A5560">
      <w:pPr>
        <w:pStyle w:val="Heading4"/>
        <w:tabs>
          <w:tab w:val="left" w:pos="0"/>
        </w:tabs>
        <w:ind w:left="0" w:firstLine="0"/>
        <w:rPr>
          <w:rFonts w:eastAsia="MS Mincho"/>
          <w:szCs w:val="28"/>
          <w:lang w:eastAsia="zh-CN"/>
        </w:rPr>
      </w:pPr>
      <w:bookmarkStart w:id="145" w:name="_Toc97801383"/>
      <w:r>
        <w:t>5.</w:t>
      </w:r>
      <w:r w:rsidR="001B135F">
        <w:t>12</w:t>
      </w:r>
      <w:r>
        <w:t>.3</w:t>
      </w:r>
      <w:r>
        <w:rPr>
          <w:lang w:eastAsia="zh-CN"/>
        </w:rPr>
        <w:t>.2</w:t>
      </w:r>
      <w:r>
        <w:rPr>
          <w:lang w:eastAsia="zh-CN"/>
        </w:rPr>
        <w:tab/>
        <w:t>Power class 2 case</w:t>
      </w:r>
      <w:r>
        <w:rPr>
          <w:lang w:val="en-US" w:eastAsia="zh-CN"/>
        </w:rPr>
        <w:t xml:space="preserve"> b</w:t>
      </w:r>
      <w:bookmarkEnd w:id="145"/>
    </w:p>
    <w:p w14:paraId="11133B0B"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are defined in table 5.</w:t>
      </w:r>
      <w:r w:rsidR="001B135F">
        <w:rPr>
          <w:rFonts w:eastAsia="SimSun" w:cs="Arial"/>
          <w:iCs/>
          <w:sz w:val="18"/>
          <w:szCs w:val="18"/>
          <w:lang w:val="en-US" w:eastAsia="zh-CN"/>
        </w:rPr>
        <w:t>12</w:t>
      </w:r>
      <w:r>
        <w:rPr>
          <w:rFonts w:eastAsia="SimSun" w:cs="Arial"/>
          <w:iCs/>
          <w:sz w:val="18"/>
          <w:szCs w:val="18"/>
          <w:lang w:val="en-US" w:eastAsia="zh-CN"/>
        </w:rPr>
        <w:t>.3.2-1.</w:t>
      </w:r>
    </w:p>
    <w:p w14:paraId="29CCC926"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276001E5"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304D7A77"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12AD2948"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29357FCA"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04743ACF"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7A00C32E"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0A4CAD75"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AA70ACA"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555C472"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65E13D2"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22B20ED"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B9B026E"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4B92A19"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E90EFC1"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94A7D75" w14:textId="77777777" w:rsidR="004A5560" w:rsidRDefault="004A5560">
            <w:pPr>
              <w:pStyle w:val="TAH"/>
              <w:rPr>
                <w:rFonts w:eastAsia="MS Mincho"/>
                <w:lang w:val="en-US" w:eastAsia="zh-CN"/>
              </w:rPr>
            </w:pPr>
            <w:r>
              <w:rPr>
                <w:lang w:val="en-US" w:eastAsia="zh-CN"/>
              </w:rPr>
              <w:t>70</w:t>
            </w:r>
          </w:p>
          <w:p w14:paraId="09BBA9C7" w14:textId="77777777" w:rsidR="004A5560" w:rsidRDefault="004A5560">
            <w:pPr>
              <w:pStyle w:val="TAH"/>
              <w:rPr>
                <w:lang w:val="en-US" w:eastAsia="zh-CN"/>
              </w:rPr>
            </w:pPr>
            <w:r>
              <w:rPr>
                <w:lang w:val="en-US" w:eastAsia="zh-CN"/>
              </w:rPr>
              <w:t>MHz</w:t>
            </w:r>
          </w:p>
          <w:p w14:paraId="7F6CFA93"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2D5DDF4"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B0998E"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EFFB41A" w14:textId="77777777" w:rsidR="004A5560" w:rsidRDefault="004A5560">
            <w:pPr>
              <w:pStyle w:val="TAH"/>
              <w:rPr>
                <w:lang w:val="en-US" w:eastAsia="ja-JP"/>
              </w:rPr>
            </w:pPr>
            <w:r>
              <w:rPr>
                <w:lang w:val="en-US" w:eastAsia="ja-JP"/>
              </w:rPr>
              <w:t>100 MHz (dB)</w:t>
            </w:r>
          </w:p>
        </w:tc>
      </w:tr>
      <w:tr w:rsidR="004A5560" w14:paraId="3A00AFCB"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18156ED9"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094A3D72"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00240440"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0C3C9D2"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7222241A"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22CFE51B"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1C950C03"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CFA8258"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516726BC"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7D45E00C"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7CB11FD2"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21EB80C"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5F876878"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68BFA1B4"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1AAB55A1" w14:textId="77777777" w:rsidR="004A5560" w:rsidRDefault="004A5560">
            <w:pPr>
              <w:pStyle w:val="TAC"/>
              <w:rPr>
                <w:lang w:val="en-US"/>
              </w:rPr>
            </w:pPr>
            <w:r>
              <w:rPr>
                <w:lang w:val="en-US" w:eastAsia="zh-CN"/>
              </w:rPr>
              <w:t>2.4</w:t>
            </w:r>
          </w:p>
        </w:tc>
      </w:tr>
    </w:tbl>
    <w:p w14:paraId="4764E253" w14:textId="77777777" w:rsidR="004A5560" w:rsidRDefault="004A5560" w:rsidP="004A5560">
      <w:pPr>
        <w:rPr>
          <w:rFonts w:eastAsia="SimSun" w:cs="Arial"/>
          <w:iCs/>
          <w:sz w:val="18"/>
          <w:szCs w:val="18"/>
          <w:lang w:val="en-US" w:eastAsia="zh-CN"/>
        </w:rPr>
      </w:pPr>
    </w:p>
    <w:p w14:paraId="044B735B" w14:textId="77777777" w:rsidR="004A5560" w:rsidRDefault="004A5560" w:rsidP="004A5560">
      <w:pPr>
        <w:pStyle w:val="Heading4"/>
        <w:tabs>
          <w:tab w:val="left" w:pos="0"/>
        </w:tabs>
        <w:ind w:left="0" w:firstLine="0"/>
        <w:rPr>
          <w:rFonts w:eastAsia="MS Mincho"/>
          <w:szCs w:val="28"/>
          <w:lang w:eastAsia="zh-CN"/>
        </w:rPr>
      </w:pPr>
      <w:bookmarkStart w:id="146" w:name="_Toc9780138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6"/>
    </w:p>
    <w:p w14:paraId="5D951E6F"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.3.3-1.</w:t>
      </w:r>
    </w:p>
    <w:p w14:paraId="3CBD60E4"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14A899B6"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483AD921"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49FD90B9"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231DA2FA"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43020BB7"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40883C7A"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584FBB9"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19B9B529"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0467AE47"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18959F1B"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F0582F6"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17DDB07"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4487634"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AEBA0DA"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C869D9E" w14:textId="77777777" w:rsidR="004A5560" w:rsidRDefault="004A5560">
            <w:pPr>
              <w:pStyle w:val="TAH"/>
              <w:rPr>
                <w:rFonts w:eastAsia="MS Mincho"/>
                <w:lang w:val="en-US" w:eastAsia="zh-CN"/>
              </w:rPr>
            </w:pPr>
            <w:r>
              <w:rPr>
                <w:lang w:val="en-US" w:eastAsia="zh-CN"/>
              </w:rPr>
              <w:t>70</w:t>
            </w:r>
          </w:p>
          <w:p w14:paraId="635988BE" w14:textId="77777777" w:rsidR="004A5560" w:rsidRDefault="004A5560">
            <w:pPr>
              <w:pStyle w:val="TAH"/>
              <w:rPr>
                <w:lang w:val="en-US" w:eastAsia="zh-CN"/>
              </w:rPr>
            </w:pPr>
            <w:r>
              <w:rPr>
                <w:lang w:val="en-US" w:eastAsia="zh-CN"/>
              </w:rPr>
              <w:t>MHz</w:t>
            </w:r>
          </w:p>
          <w:p w14:paraId="7CDFD2C3"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1A578B4"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4146097"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0CCA5A79" w14:textId="77777777" w:rsidR="004A5560" w:rsidRDefault="004A5560">
            <w:pPr>
              <w:pStyle w:val="TAH"/>
              <w:rPr>
                <w:lang w:val="en-US" w:eastAsia="ja-JP"/>
              </w:rPr>
            </w:pPr>
            <w:r>
              <w:rPr>
                <w:lang w:val="en-US" w:eastAsia="ja-JP"/>
              </w:rPr>
              <w:t>100 MHz (dB)</w:t>
            </w:r>
          </w:p>
        </w:tc>
      </w:tr>
      <w:tr w:rsidR="004A5560" w14:paraId="0383C643"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1FA5EEF6"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BCD2078"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476371E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D15DB13"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A82432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257853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29F4CFB"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458E82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51CF68D4"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1CF56822"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0DA88F09"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168405F8"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61E5A953"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29DB1C4"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6B97329" w14:textId="77777777" w:rsidR="004A5560" w:rsidRDefault="004A5560">
            <w:pPr>
              <w:pStyle w:val="TAC"/>
              <w:rPr>
                <w:lang w:val="en-US" w:eastAsia="zh-CN"/>
              </w:rPr>
            </w:pPr>
            <w:r>
              <w:rPr>
                <w:lang w:val="en-US" w:eastAsia="zh-CN"/>
              </w:rPr>
              <w:t>3.1</w:t>
            </w:r>
          </w:p>
        </w:tc>
      </w:tr>
    </w:tbl>
    <w:p w14:paraId="7159AE10" w14:textId="77777777" w:rsidR="004A5560" w:rsidRDefault="004A5560" w:rsidP="004A5560">
      <w:pPr>
        <w:rPr>
          <w:rFonts w:eastAsia="SimSun" w:cs="Arial"/>
          <w:iCs/>
          <w:sz w:val="18"/>
          <w:szCs w:val="18"/>
          <w:lang w:val="en-US" w:eastAsia="zh-CN"/>
        </w:rPr>
      </w:pPr>
    </w:p>
    <w:p w14:paraId="18777EB8" w14:textId="77777777" w:rsidR="004A5560" w:rsidRDefault="004A5560" w:rsidP="004A5560">
      <w:pPr>
        <w:pStyle w:val="Heading4"/>
        <w:tabs>
          <w:tab w:val="left" w:pos="0"/>
        </w:tabs>
        <w:ind w:left="0" w:firstLine="0"/>
        <w:rPr>
          <w:rFonts w:eastAsia="MS Mincho"/>
          <w:szCs w:val="28"/>
          <w:lang w:eastAsia="zh-CN"/>
        </w:rPr>
      </w:pPr>
      <w:bookmarkStart w:id="147" w:name="_Toc9780138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7"/>
    </w:p>
    <w:p w14:paraId="3B4529B1"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.3.4-1.</w:t>
      </w:r>
    </w:p>
    <w:p w14:paraId="675D44C3"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7C9758AF"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0023E867"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08B6A1FE"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5532244A"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7FA716B3"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481EDFD7"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637E1D09"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782CCB9E"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698C5512"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7A88A4D"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7CE81FE"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85DB4D5"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DEF14C2"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7FC5E52"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7BB55C5" w14:textId="77777777" w:rsidR="004A5560" w:rsidRDefault="004A5560">
            <w:pPr>
              <w:pStyle w:val="TAH"/>
              <w:rPr>
                <w:rFonts w:eastAsia="MS Mincho"/>
                <w:lang w:val="en-US" w:eastAsia="zh-CN"/>
              </w:rPr>
            </w:pPr>
            <w:r>
              <w:rPr>
                <w:lang w:val="en-US" w:eastAsia="zh-CN"/>
              </w:rPr>
              <w:t>70</w:t>
            </w:r>
          </w:p>
          <w:p w14:paraId="38D62236" w14:textId="77777777" w:rsidR="004A5560" w:rsidRDefault="004A5560">
            <w:pPr>
              <w:pStyle w:val="TAH"/>
              <w:rPr>
                <w:lang w:val="en-US" w:eastAsia="zh-CN"/>
              </w:rPr>
            </w:pPr>
            <w:r>
              <w:rPr>
                <w:lang w:val="en-US" w:eastAsia="zh-CN"/>
              </w:rPr>
              <w:t>MHz</w:t>
            </w:r>
          </w:p>
          <w:p w14:paraId="09EB3B93"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0593498"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9437BEB"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CF5B1E6" w14:textId="77777777" w:rsidR="004A5560" w:rsidRDefault="004A5560">
            <w:pPr>
              <w:pStyle w:val="TAH"/>
              <w:rPr>
                <w:lang w:val="en-US" w:eastAsia="ja-JP"/>
              </w:rPr>
            </w:pPr>
            <w:r>
              <w:rPr>
                <w:lang w:val="en-US" w:eastAsia="ja-JP"/>
              </w:rPr>
              <w:t>100 MHz (dB)</w:t>
            </w:r>
          </w:p>
        </w:tc>
      </w:tr>
      <w:tr w:rsidR="004A5560" w14:paraId="7C1B8B1C"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61715427"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53B655ED"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150B454F"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C6EA3D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B915004"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0B797AC"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E4282D1"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8A163E4"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2282051C"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710AD07F"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46ED835C"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0D53791"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2EC172AB"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E58DE6A"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42596F9C" w14:textId="77777777" w:rsidR="004A5560" w:rsidRDefault="004A5560">
            <w:pPr>
              <w:pStyle w:val="TAC"/>
              <w:rPr>
                <w:lang w:val="en-US" w:eastAsia="zh-CN"/>
              </w:rPr>
            </w:pPr>
            <w:r>
              <w:rPr>
                <w:lang w:val="en-US" w:eastAsia="zh-CN"/>
              </w:rPr>
              <w:t>3.1</w:t>
            </w:r>
          </w:p>
        </w:tc>
      </w:tr>
      <w:tr w:rsidR="004A5560" w14:paraId="28810241"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7B4B066"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79E02360"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26BA106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B1473C5"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AAA2E6C"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1DC3C79E"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ACDBED4"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21EC154"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0EB862A"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5686BA25"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A002D3"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5A9902E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B118F91"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2BBD8F3C"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222CB74E" w14:textId="77777777" w:rsidR="004A5560" w:rsidRDefault="004A5560">
            <w:pPr>
              <w:pStyle w:val="TAC"/>
              <w:rPr>
                <w:lang w:val="en-US"/>
              </w:rPr>
            </w:pPr>
            <w:r>
              <w:rPr>
                <w:lang w:val="en-US" w:eastAsia="zh-CN"/>
              </w:rPr>
              <w:t>2.4</w:t>
            </w:r>
          </w:p>
        </w:tc>
      </w:tr>
    </w:tbl>
    <w:p w14:paraId="7840460F" w14:textId="77777777" w:rsidR="004A5560" w:rsidRDefault="004A5560" w:rsidP="004A5560">
      <w:pPr>
        <w:rPr>
          <w:rFonts w:eastAsia="SimSun" w:cs="Arial"/>
          <w:iCs/>
          <w:sz w:val="18"/>
          <w:szCs w:val="18"/>
          <w:lang w:val="en-US" w:eastAsia="zh-CN"/>
        </w:rPr>
      </w:pPr>
    </w:p>
    <w:p w14:paraId="54CCB478" w14:textId="77777777" w:rsidR="004A5560" w:rsidRDefault="004A5560" w:rsidP="004A5560">
      <w:pPr>
        <w:pStyle w:val="Heading3"/>
        <w:ind w:left="0" w:firstLine="0"/>
        <w:rPr>
          <w:rFonts w:eastAsia="MS Mincho"/>
          <w:sz w:val="24"/>
          <w:szCs w:val="28"/>
        </w:rPr>
      </w:pPr>
      <w:bookmarkStart w:id="148" w:name="_Toc97801386"/>
      <w:r>
        <w:rPr>
          <w:sz w:val="24"/>
        </w:rPr>
        <w:t>5.</w:t>
      </w:r>
      <w:r w:rsidR="001B135F">
        <w:rPr>
          <w:sz w:val="24"/>
          <w:lang w:eastAsia="zh-CN"/>
        </w:rPr>
        <w:t>12</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8"/>
    </w:p>
    <w:p w14:paraId="4C3445B8" w14:textId="77777777" w:rsidR="004A5560" w:rsidRDefault="004A5560" w:rsidP="004A556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SimSun" w:hAnsi="Times New Roman"/>
          <w:b w:val="0"/>
          <w:bCs/>
          <w:sz w:val="20"/>
          <w:lang w:val="en-US" w:eastAsia="zh-CN"/>
        </w:rPr>
        <w:t>lues, same PC3 CA_n41A-n79A requirements are applied for PC2 CA_n41A-n79A.</w:t>
      </w:r>
    </w:p>
    <w:p w14:paraId="0C6393CA" w14:textId="77777777" w:rsidR="004A5560" w:rsidRDefault="004A5560" w:rsidP="004A5560">
      <w:pPr>
        <w:pStyle w:val="Header"/>
        <w:spacing w:before="120" w:after="120"/>
        <w:jc w:val="both"/>
        <w:rPr>
          <w:rFonts w:ascii="Times New Roman" w:eastAsia="SimSun" w:hAnsi="Times New Roman"/>
          <w:b w:val="0"/>
          <w:bCs/>
          <w:sz w:val="20"/>
          <w:lang w:val="en-US" w:eastAsia="zh-CN"/>
        </w:rPr>
      </w:pPr>
    </w:p>
    <w:p w14:paraId="63296E18" w14:textId="77777777" w:rsidR="00E13EF8" w:rsidRDefault="00E13EF8" w:rsidP="00E13EF8">
      <w:pPr>
        <w:pStyle w:val="Heading2"/>
        <w:numPr>
          <w:ilvl w:val="1"/>
          <w:numId w:val="0"/>
        </w:numPr>
        <w:rPr>
          <w:lang w:val="en-US" w:eastAsia="zh-CN"/>
        </w:rPr>
      </w:pPr>
      <w:bookmarkStart w:id="149" w:name="_Toc97801387"/>
      <w:r>
        <w:rPr>
          <w:rFonts w:hint="eastAsia"/>
          <w:lang w:eastAsia="zh-CN"/>
        </w:rPr>
        <w:lastRenderedPageBreak/>
        <w:t>5.13</w:t>
      </w:r>
      <w:r>
        <w:tab/>
      </w:r>
      <w:r>
        <w:rPr>
          <w:rFonts w:eastAsia="SimSun"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49"/>
    </w:p>
    <w:p w14:paraId="47717406" w14:textId="77777777" w:rsidR="00E13EF8" w:rsidRDefault="00E13EF8" w:rsidP="00E13EF8">
      <w:pPr>
        <w:pStyle w:val="Heading3"/>
        <w:numPr>
          <w:ilvl w:val="2"/>
          <w:numId w:val="0"/>
        </w:numPr>
        <w:rPr>
          <w:rFonts w:cs="Arial"/>
          <w:lang w:eastAsia="zh-CN"/>
        </w:rPr>
      </w:pPr>
      <w:bookmarkStart w:id="150" w:name="_Toc9780138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50"/>
    </w:p>
    <w:p w14:paraId="667CD3D5" w14:textId="77777777"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1314"/>
        <w:gridCol w:w="504"/>
        <w:gridCol w:w="504"/>
        <w:gridCol w:w="504"/>
        <w:gridCol w:w="504"/>
        <w:gridCol w:w="504"/>
        <w:gridCol w:w="504"/>
        <w:gridCol w:w="504"/>
        <w:gridCol w:w="504"/>
        <w:gridCol w:w="504"/>
        <w:gridCol w:w="504"/>
        <w:gridCol w:w="504"/>
        <w:gridCol w:w="504"/>
        <w:gridCol w:w="504"/>
        <w:gridCol w:w="513"/>
        <w:gridCol w:w="954"/>
      </w:tblGrid>
      <w:tr w:rsidR="00E13EF8" w14:paraId="6BE5727C" w14:textId="77777777"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5DD7816C" w14:textId="77777777"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2F8CED6B" w14:textId="77777777"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4C7CEBE6" w14:textId="77777777"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14:paraId="6F72C213" w14:textId="77777777"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08C45D8" w14:textId="77777777" w:rsidR="00E13EF8" w:rsidRDefault="00E13EF8" w:rsidP="00DC3EAE">
            <w:pPr>
              <w:pStyle w:val="TAH"/>
              <w:keepNext w:val="0"/>
              <w:rPr>
                <w:sz w:val="16"/>
              </w:rPr>
            </w:pPr>
            <w:r>
              <w:rPr>
                <w:sz w:val="16"/>
              </w:rPr>
              <w:t>10</w:t>
            </w:r>
          </w:p>
          <w:p w14:paraId="40603B85"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6D8452B" w14:textId="77777777" w:rsidR="00E13EF8" w:rsidRDefault="00E13EF8" w:rsidP="00DC3EAE">
            <w:pPr>
              <w:pStyle w:val="TAH"/>
              <w:keepNext w:val="0"/>
              <w:rPr>
                <w:sz w:val="16"/>
              </w:rPr>
            </w:pPr>
            <w:r>
              <w:rPr>
                <w:sz w:val="16"/>
              </w:rPr>
              <w:t>15</w:t>
            </w:r>
          </w:p>
          <w:p w14:paraId="71E25304"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297BCD6" w14:textId="77777777" w:rsidR="00E13EF8" w:rsidRDefault="00E13EF8" w:rsidP="00DC3EAE">
            <w:pPr>
              <w:pStyle w:val="TAH"/>
              <w:keepNext w:val="0"/>
              <w:rPr>
                <w:sz w:val="16"/>
              </w:rPr>
            </w:pPr>
            <w:r>
              <w:rPr>
                <w:sz w:val="16"/>
              </w:rPr>
              <w:t>20</w:t>
            </w:r>
          </w:p>
          <w:p w14:paraId="6234254C"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0587C05C" w14:textId="77777777"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14:paraId="43EB448A" w14:textId="77777777"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14:paraId="33B14809" w14:textId="77777777" w:rsidR="00E13EF8" w:rsidRDefault="00E13EF8" w:rsidP="00DC3EAE">
            <w:pPr>
              <w:pStyle w:val="TAH"/>
              <w:keepNext w:val="0"/>
              <w:rPr>
                <w:sz w:val="16"/>
              </w:rPr>
            </w:pPr>
            <w:r>
              <w:rPr>
                <w:sz w:val="16"/>
              </w:rPr>
              <w:t>40</w:t>
            </w:r>
          </w:p>
          <w:p w14:paraId="33255C4F"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B5310C6" w14:textId="77777777" w:rsidR="00E13EF8" w:rsidRDefault="00E13EF8" w:rsidP="00DC3EAE">
            <w:pPr>
              <w:pStyle w:val="TAH"/>
              <w:keepNext w:val="0"/>
              <w:rPr>
                <w:sz w:val="16"/>
              </w:rPr>
            </w:pPr>
            <w:r>
              <w:rPr>
                <w:sz w:val="16"/>
              </w:rPr>
              <w:t>50</w:t>
            </w:r>
          </w:p>
          <w:p w14:paraId="7CB7601B"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1EEE665" w14:textId="77777777" w:rsidR="00E13EF8" w:rsidRDefault="00E13EF8" w:rsidP="00DC3EAE">
            <w:pPr>
              <w:pStyle w:val="TAH"/>
              <w:keepNext w:val="0"/>
              <w:rPr>
                <w:sz w:val="16"/>
              </w:rPr>
            </w:pPr>
            <w:r>
              <w:rPr>
                <w:sz w:val="16"/>
              </w:rPr>
              <w:t>60</w:t>
            </w:r>
          </w:p>
          <w:p w14:paraId="65096A76"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5460C6E" w14:textId="77777777" w:rsidR="00E13EF8" w:rsidRDefault="00E13EF8" w:rsidP="00DC3EAE">
            <w:pPr>
              <w:pStyle w:val="TAH"/>
              <w:keepNext w:val="0"/>
              <w:rPr>
                <w:sz w:val="16"/>
              </w:rPr>
            </w:pPr>
            <w:r>
              <w:rPr>
                <w:rFonts w:eastAsia="SimSun" w:hint="eastAsia"/>
                <w:sz w:val="16"/>
                <w:lang w:val="en-US" w:eastAsia="zh-CN"/>
              </w:rPr>
              <w:t>7</w:t>
            </w:r>
            <w:r>
              <w:rPr>
                <w:sz w:val="16"/>
              </w:rPr>
              <w:t>0</w:t>
            </w:r>
          </w:p>
          <w:p w14:paraId="5B57B073"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E191979" w14:textId="77777777" w:rsidR="00E13EF8" w:rsidRDefault="00E13EF8" w:rsidP="00DC3EAE">
            <w:pPr>
              <w:pStyle w:val="TAH"/>
              <w:keepNext w:val="0"/>
              <w:rPr>
                <w:sz w:val="16"/>
              </w:rPr>
            </w:pPr>
            <w:r>
              <w:rPr>
                <w:sz w:val="16"/>
              </w:rPr>
              <w:t>80</w:t>
            </w:r>
          </w:p>
          <w:p w14:paraId="33F30DCD"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0E6538F5" w14:textId="77777777"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14:paraId="5C46CD6B" w14:textId="77777777"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14:paraId="2343677A" w14:textId="77777777" w:rsidR="00E13EF8" w:rsidRDefault="00E13EF8" w:rsidP="00DC3EAE">
            <w:pPr>
              <w:pStyle w:val="TAH"/>
              <w:keepNext w:val="0"/>
              <w:rPr>
                <w:sz w:val="16"/>
              </w:rPr>
            </w:pPr>
            <w:r>
              <w:rPr>
                <w:sz w:val="16"/>
              </w:rPr>
              <w:t>Bandwidth combination set</w:t>
            </w:r>
          </w:p>
        </w:tc>
      </w:tr>
      <w:tr w:rsidR="00E13EF8" w14:paraId="25F2C9DE" w14:textId="77777777"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5C65DD9B"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14:paraId="4AF36623" w14:textId="77777777"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14:paraId="76A23CF4" w14:textId="77777777"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14:paraId="49096097"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14:paraId="07CB55C1" w14:textId="77777777"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1EA578E0"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4D1ADFD9"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B0A63B2"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89F71A9"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7D863F9" w14:textId="77777777"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637FF96F" w14:textId="77777777"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F90F715"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763BFB7"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8BE9637"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2958171" w14:textId="77777777"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0C938E24" w14:textId="77777777"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13C0B680" w14:textId="77777777"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6326018C" w14:textId="77777777"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441648C7" w14:textId="77777777" w:rsidR="00E13EF8" w:rsidRDefault="00E13EF8" w:rsidP="00DC3EAE">
            <w:pPr>
              <w:pStyle w:val="TAC"/>
              <w:rPr>
                <w:sz w:val="16"/>
                <w:lang w:val="en-US" w:eastAsia="zh-CN"/>
              </w:rPr>
            </w:pPr>
            <w:r>
              <w:rPr>
                <w:rFonts w:hint="eastAsia"/>
                <w:sz w:val="16"/>
                <w:lang w:val="en-US" w:eastAsia="zh-CN"/>
              </w:rPr>
              <w:t>0</w:t>
            </w:r>
          </w:p>
        </w:tc>
      </w:tr>
      <w:tr w:rsidR="00E13EF8" w14:paraId="6846887D" w14:textId="77777777" w:rsidTr="00687BC9">
        <w:trPr>
          <w:trHeight w:val="337"/>
          <w:jc w:val="center"/>
        </w:trPr>
        <w:tc>
          <w:tcPr>
            <w:tcW w:w="686" w:type="pct"/>
            <w:vMerge/>
            <w:tcBorders>
              <w:top w:val="nil"/>
              <w:left w:val="single" w:sz="4" w:space="0" w:color="auto"/>
              <w:bottom w:val="nil"/>
              <w:right w:val="single" w:sz="4" w:space="0" w:color="auto"/>
            </w:tcBorders>
            <w:vAlign w:val="center"/>
          </w:tcPr>
          <w:p w14:paraId="6E371FBD" w14:textId="77777777"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53C98A8C"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75D5047B" w14:textId="77777777"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0819EAE8"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65558272" w14:textId="77777777"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1C7A4A26" w14:textId="77777777"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1A7B5B84" w14:textId="77777777"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097283EA" w14:textId="77777777"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093B5AE3" w14:textId="77777777"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51A76C1"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234A9E1C"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00A06367"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241227FB"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67949F8D"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BB9C19F"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14:paraId="3045C761"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7FFEAD2D" w14:textId="77777777" w:rsidR="00E13EF8" w:rsidRDefault="00E13EF8" w:rsidP="00DC3EAE">
            <w:pPr>
              <w:spacing w:after="0"/>
              <w:rPr>
                <w:rFonts w:ascii="Arial" w:hAnsi="Arial"/>
                <w:sz w:val="16"/>
                <w:lang w:val="en-US" w:eastAsia="zh-CN"/>
              </w:rPr>
            </w:pPr>
          </w:p>
        </w:tc>
      </w:tr>
      <w:tr w:rsidR="00E13EF8" w14:paraId="3D522395" w14:textId="77777777" w:rsidTr="00687BC9">
        <w:trPr>
          <w:trHeight w:val="76"/>
          <w:jc w:val="center"/>
        </w:trPr>
        <w:tc>
          <w:tcPr>
            <w:tcW w:w="686" w:type="pct"/>
            <w:tcBorders>
              <w:top w:val="nil"/>
              <w:left w:val="single" w:sz="4" w:space="0" w:color="auto"/>
              <w:bottom w:val="nil"/>
              <w:right w:val="single" w:sz="4" w:space="0" w:color="auto"/>
            </w:tcBorders>
            <w:vAlign w:val="center"/>
          </w:tcPr>
          <w:p w14:paraId="74EF0809" w14:textId="77777777"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14:paraId="11143F4D"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50CD3487" w14:textId="77777777"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6B650ACA"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1E5BC8DE"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235AC43"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201E6859"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995E849" w14:textId="77777777"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14:paraId="16FD1D13" w14:textId="77777777"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0751329B"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510F0979" w14:textId="77777777"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8EB4464" w14:textId="77777777"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04AB9D94" w14:textId="77777777"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14:paraId="46C8E3CC"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14:paraId="23D7E952"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2D1EAAF5" w14:textId="77777777"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0C914D60" w14:textId="77777777"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14:paraId="1A891E64" w14:textId="77777777"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14:paraId="132BDE74" w14:textId="77777777"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14:paraId="1501BB05"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7E706F1A" w14:textId="77777777"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3A6332CE"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AA0D424" w14:textId="77777777"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6F7319C"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43700EA"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D2B09A5"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71DC359"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BDC2750"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7DD1D2D"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8B51D98"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73D0652"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B2830CF"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FE557CD"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1C66552D"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14:paraId="1CDE6303" w14:textId="77777777" w:rsidR="00E13EF8" w:rsidRDefault="00E13EF8" w:rsidP="00DC3EAE">
            <w:pPr>
              <w:spacing w:after="0"/>
              <w:rPr>
                <w:rFonts w:ascii="Arial" w:hAnsi="Arial"/>
                <w:sz w:val="16"/>
                <w:lang w:val="en-US" w:eastAsia="zh-CN"/>
              </w:rPr>
            </w:pPr>
          </w:p>
        </w:tc>
      </w:tr>
      <w:tr w:rsidR="00B71554" w:rsidRPr="00DF66D8" w14:paraId="48BE89AA" w14:textId="77777777"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195FB3ED" w14:textId="77777777"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07865D86" w14:textId="77777777"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14:paraId="50B40A23" w14:textId="77777777" w:rsidR="00E13EF8" w:rsidRPr="00B71554" w:rsidRDefault="00E13EF8" w:rsidP="00E13EF8">
      <w:pPr>
        <w:rPr>
          <w:sz w:val="18"/>
          <w:lang w:eastAsia="zh-CN"/>
        </w:rPr>
      </w:pPr>
    </w:p>
    <w:p w14:paraId="25F5B037" w14:textId="77777777" w:rsidR="00E13EF8" w:rsidRDefault="00E13EF8" w:rsidP="00E13EF8">
      <w:pPr>
        <w:pStyle w:val="Heading3"/>
        <w:numPr>
          <w:ilvl w:val="2"/>
          <w:numId w:val="0"/>
        </w:numPr>
        <w:rPr>
          <w:rFonts w:cs="Arial"/>
          <w:lang w:val="en-US" w:eastAsia="zh-CN"/>
        </w:rPr>
      </w:pPr>
      <w:bookmarkStart w:id="151" w:name="_Toc9780138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51"/>
    </w:p>
    <w:p w14:paraId="5D75FD1A"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5A3715AA" w14:textId="77777777" w:rsidTr="00DC3EAE">
        <w:trPr>
          <w:trHeight w:val="383"/>
          <w:jc w:val="center"/>
        </w:trPr>
        <w:tc>
          <w:tcPr>
            <w:tcW w:w="1640" w:type="dxa"/>
          </w:tcPr>
          <w:p w14:paraId="127BC775" w14:textId="77777777"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19F9465"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520CA5B5"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A3DE160"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42FC0ACC"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1F2124E3" w14:textId="77777777" w:rsidTr="00DC3EAE">
        <w:trPr>
          <w:trHeight w:val="192"/>
          <w:jc w:val="center"/>
        </w:trPr>
        <w:tc>
          <w:tcPr>
            <w:tcW w:w="1640" w:type="dxa"/>
            <w:vMerge w:val="restart"/>
            <w:vAlign w:val="center"/>
          </w:tcPr>
          <w:p w14:paraId="0E4707A2" w14:textId="77777777"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55FC8267" w14:textId="77777777" w:rsidR="00E13EF8" w:rsidRDefault="00E13EF8" w:rsidP="00DC3EAE">
            <w:pPr>
              <w:pStyle w:val="TAL"/>
              <w:keepNext w:val="0"/>
              <w:widowControl w:val="0"/>
              <w:jc w:val="both"/>
              <w:rPr>
                <w:iCs/>
              </w:rPr>
            </w:pPr>
            <w:r>
              <w:rPr>
                <w:rFonts w:cs="Arial"/>
                <w:iCs/>
              </w:rPr>
              <w:t>Case a</w:t>
            </w:r>
          </w:p>
        </w:tc>
        <w:tc>
          <w:tcPr>
            <w:tcW w:w="2002" w:type="dxa"/>
            <w:shd w:val="clear" w:color="auto" w:fill="auto"/>
          </w:tcPr>
          <w:p w14:paraId="53239E3B"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187A1E18"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1FE13E56" w14:textId="77777777" w:rsidR="00E13EF8" w:rsidRDefault="00E13EF8" w:rsidP="00DC3EAE">
            <w:pPr>
              <w:pStyle w:val="TAL"/>
              <w:keepNext w:val="0"/>
              <w:widowControl w:val="0"/>
              <w:jc w:val="both"/>
              <w:rPr>
                <w:iCs/>
              </w:rPr>
            </w:pPr>
            <w:r>
              <w:rPr>
                <w:rFonts w:cs="Arial"/>
                <w:iCs/>
              </w:rPr>
              <w:t>23dBm</w:t>
            </w:r>
          </w:p>
        </w:tc>
      </w:tr>
      <w:tr w:rsidR="00E13EF8" w14:paraId="10D2270E" w14:textId="77777777" w:rsidTr="00DC3EAE">
        <w:trPr>
          <w:trHeight w:val="192"/>
          <w:jc w:val="center"/>
        </w:trPr>
        <w:tc>
          <w:tcPr>
            <w:tcW w:w="1640" w:type="dxa"/>
            <w:vMerge/>
          </w:tcPr>
          <w:p w14:paraId="5590E26B"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324B076D" w14:textId="77777777" w:rsidR="00E13EF8" w:rsidRDefault="00E13EF8" w:rsidP="00DC3EAE">
            <w:pPr>
              <w:pStyle w:val="TAL"/>
              <w:keepNext w:val="0"/>
              <w:widowControl w:val="0"/>
              <w:jc w:val="both"/>
              <w:rPr>
                <w:iCs/>
              </w:rPr>
            </w:pPr>
            <w:r>
              <w:rPr>
                <w:rFonts w:cs="Arial"/>
                <w:iCs/>
              </w:rPr>
              <w:t>Case b</w:t>
            </w:r>
          </w:p>
        </w:tc>
        <w:tc>
          <w:tcPr>
            <w:tcW w:w="2002" w:type="dxa"/>
            <w:shd w:val="clear" w:color="auto" w:fill="auto"/>
          </w:tcPr>
          <w:p w14:paraId="0368B14D"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62667C23"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10B52827" w14:textId="77777777" w:rsidR="00E13EF8" w:rsidRDefault="00E13EF8" w:rsidP="00DC3EAE">
            <w:pPr>
              <w:pStyle w:val="TAL"/>
              <w:keepNext w:val="0"/>
              <w:widowControl w:val="0"/>
              <w:jc w:val="both"/>
              <w:rPr>
                <w:iCs/>
              </w:rPr>
            </w:pPr>
            <w:r>
              <w:rPr>
                <w:rFonts w:cs="Arial"/>
                <w:iCs/>
              </w:rPr>
              <w:t>26dBm</w:t>
            </w:r>
          </w:p>
        </w:tc>
      </w:tr>
      <w:tr w:rsidR="00E13EF8" w14:paraId="37046B5D" w14:textId="77777777" w:rsidTr="00DC3EAE">
        <w:trPr>
          <w:trHeight w:val="192"/>
          <w:jc w:val="center"/>
        </w:trPr>
        <w:tc>
          <w:tcPr>
            <w:tcW w:w="1640" w:type="dxa"/>
            <w:vMerge/>
          </w:tcPr>
          <w:p w14:paraId="6930F11E"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159EEC1C" w14:textId="77777777" w:rsidR="00E13EF8" w:rsidRDefault="00E13EF8" w:rsidP="00DC3EAE">
            <w:pPr>
              <w:pStyle w:val="TAL"/>
              <w:keepNext w:val="0"/>
              <w:widowControl w:val="0"/>
              <w:jc w:val="both"/>
              <w:rPr>
                <w:iCs/>
              </w:rPr>
            </w:pPr>
            <w:r>
              <w:rPr>
                <w:rFonts w:cs="Arial"/>
                <w:iCs/>
              </w:rPr>
              <w:t>Case c</w:t>
            </w:r>
          </w:p>
        </w:tc>
        <w:tc>
          <w:tcPr>
            <w:tcW w:w="2002" w:type="dxa"/>
            <w:shd w:val="clear" w:color="auto" w:fill="auto"/>
          </w:tcPr>
          <w:p w14:paraId="0CD4AA58"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55979FF9"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34E10187" w14:textId="77777777" w:rsidR="00E13EF8" w:rsidRDefault="00E13EF8" w:rsidP="00DC3EAE">
            <w:pPr>
              <w:pStyle w:val="TAL"/>
              <w:keepNext w:val="0"/>
              <w:widowControl w:val="0"/>
              <w:jc w:val="both"/>
              <w:rPr>
                <w:iCs/>
              </w:rPr>
            </w:pPr>
            <w:r>
              <w:rPr>
                <w:rFonts w:cs="Arial"/>
                <w:iCs/>
              </w:rPr>
              <w:t>23dBm</w:t>
            </w:r>
          </w:p>
        </w:tc>
      </w:tr>
      <w:tr w:rsidR="00E13EF8" w14:paraId="162679F5" w14:textId="77777777" w:rsidTr="00DC3EAE">
        <w:trPr>
          <w:trHeight w:val="55"/>
          <w:jc w:val="center"/>
        </w:trPr>
        <w:tc>
          <w:tcPr>
            <w:tcW w:w="1640" w:type="dxa"/>
            <w:vMerge/>
          </w:tcPr>
          <w:p w14:paraId="3F97A806"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3815D4D5" w14:textId="77777777" w:rsidR="00E13EF8" w:rsidRDefault="00E13EF8" w:rsidP="00DC3EAE">
            <w:pPr>
              <w:pStyle w:val="TAL"/>
              <w:keepNext w:val="0"/>
              <w:widowControl w:val="0"/>
              <w:jc w:val="both"/>
              <w:rPr>
                <w:iCs/>
              </w:rPr>
            </w:pPr>
            <w:r>
              <w:rPr>
                <w:rFonts w:cs="Arial"/>
                <w:iCs/>
              </w:rPr>
              <w:t>Case d</w:t>
            </w:r>
          </w:p>
        </w:tc>
        <w:tc>
          <w:tcPr>
            <w:tcW w:w="2002" w:type="dxa"/>
            <w:shd w:val="clear" w:color="auto" w:fill="auto"/>
          </w:tcPr>
          <w:p w14:paraId="3892C360"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715E051A"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3EF69E5F" w14:textId="77777777" w:rsidR="00E13EF8" w:rsidRDefault="00E13EF8" w:rsidP="00DC3EAE">
            <w:pPr>
              <w:pStyle w:val="TAL"/>
              <w:keepNext w:val="0"/>
              <w:widowControl w:val="0"/>
              <w:jc w:val="both"/>
              <w:rPr>
                <w:iCs/>
              </w:rPr>
            </w:pPr>
            <w:r>
              <w:rPr>
                <w:rFonts w:cs="Arial"/>
                <w:iCs/>
              </w:rPr>
              <w:t>26dBm</w:t>
            </w:r>
          </w:p>
        </w:tc>
      </w:tr>
    </w:tbl>
    <w:p w14:paraId="5D215E81"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64336509" w14:textId="77777777" w:rsidR="00E13EF8" w:rsidRDefault="00E13EF8" w:rsidP="00E13EF8">
      <w:pPr>
        <w:pStyle w:val="Heading3"/>
        <w:numPr>
          <w:ilvl w:val="2"/>
          <w:numId w:val="0"/>
        </w:numPr>
        <w:rPr>
          <w:lang w:eastAsia="zh-CN"/>
        </w:rPr>
      </w:pPr>
      <w:bookmarkStart w:id="152" w:name="_Toc9780139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52"/>
    </w:p>
    <w:p w14:paraId="22B7F2DF"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05ED1E5F" w14:textId="77777777" w:rsidR="00E13EF8" w:rsidRDefault="00E13EF8" w:rsidP="00E13EF8">
      <w:pPr>
        <w:pStyle w:val="Heading4"/>
        <w:numPr>
          <w:ilvl w:val="3"/>
          <w:numId w:val="0"/>
        </w:numPr>
        <w:rPr>
          <w:lang w:val="en-US" w:eastAsia="zh-CN"/>
        </w:rPr>
      </w:pPr>
      <w:bookmarkStart w:id="153" w:name="_Toc97801391"/>
      <w:r>
        <w:t>5.13.3</w:t>
      </w:r>
      <w:r>
        <w:rPr>
          <w:rFonts w:hint="eastAsia"/>
          <w:lang w:eastAsia="zh-CN"/>
        </w:rPr>
        <w:t>.1</w:t>
      </w:r>
      <w:r>
        <w:rPr>
          <w:rFonts w:hint="eastAsia"/>
          <w:lang w:eastAsia="zh-CN"/>
        </w:rPr>
        <w:tab/>
        <w:t>Power class 2 case</w:t>
      </w:r>
      <w:r>
        <w:rPr>
          <w:rFonts w:hint="eastAsia"/>
          <w:lang w:val="en-US" w:eastAsia="zh-CN"/>
        </w:rPr>
        <w:t xml:space="preserve"> a</w:t>
      </w:r>
      <w:bookmarkEnd w:id="153"/>
    </w:p>
    <w:p w14:paraId="74B2CF51"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0AC84818"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40828953" w14:textId="77777777" w:rsidR="00E13EF8" w:rsidRPr="00A312E0" w:rsidRDefault="00E13EF8" w:rsidP="00E13EF8">
      <w:pPr>
        <w:keepNext/>
        <w:keepLines/>
        <w:spacing w:before="60"/>
        <w:jc w:val="center"/>
        <w:rPr>
          <w:rFonts w:ascii="Arial" w:eastAsia="Times New Roman" w:hAnsi="Arial"/>
          <w:b/>
        </w:rPr>
      </w:pPr>
      <w:bookmarkStart w:id="154"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4"/>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70E9574C" w14:textId="77777777" w:rsidTr="00DC3EAE">
        <w:trPr>
          <w:jc w:val="center"/>
        </w:trPr>
        <w:tc>
          <w:tcPr>
            <w:tcW w:w="9060" w:type="dxa"/>
            <w:gridSpan w:val="15"/>
          </w:tcPr>
          <w:p w14:paraId="6ADB0F5D"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11817B50" w14:textId="77777777" w:rsidTr="00DC3EAE">
        <w:trPr>
          <w:jc w:val="center"/>
        </w:trPr>
        <w:tc>
          <w:tcPr>
            <w:tcW w:w="665" w:type="dxa"/>
          </w:tcPr>
          <w:p w14:paraId="42C6E9D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6405678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3E613CA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36166C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AB0C76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2ADE4522"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2C0F023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56D4E227"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3FF4DAC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2F7980E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6353B0E7"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1CB67F96"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20496606"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3ADBC76D"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1C7E72D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3A09996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1D4F97DB"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15B96C3D" w14:textId="77777777" w:rsidTr="00DC3EAE">
        <w:trPr>
          <w:jc w:val="center"/>
        </w:trPr>
        <w:tc>
          <w:tcPr>
            <w:tcW w:w="665" w:type="dxa"/>
          </w:tcPr>
          <w:p w14:paraId="2F645BDE"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38252924"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04A82D96"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42E98F5C"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152D9B49"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11AAF15A"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65F9B527"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37A7807F"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2FF94E1F"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0A36C7C4"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729A6F22"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29A66FC0"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7119F116"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0B42DF1E"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1F763AC5"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38C5D513" w14:textId="77777777" w:rsidTr="00DC3EAE">
        <w:trPr>
          <w:jc w:val="center"/>
        </w:trPr>
        <w:tc>
          <w:tcPr>
            <w:tcW w:w="9060" w:type="dxa"/>
            <w:gridSpan w:val="15"/>
          </w:tcPr>
          <w:p w14:paraId="057A1D61"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188C14A5" w14:textId="77777777" w:rsidR="00E13EF8" w:rsidRDefault="00E13EF8" w:rsidP="00E13EF8">
      <w:pPr>
        <w:rPr>
          <w:rFonts w:eastAsia="SimSun" w:cs="Arial"/>
          <w:iCs/>
          <w:sz w:val="18"/>
          <w:szCs w:val="18"/>
          <w:lang w:val="en-US" w:eastAsia="zh-CN"/>
        </w:rPr>
      </w:pPr>
    </w:p>
    <w:p w14:paraId="5100B025" w14:textId="77777777" w:rsidR="00B71554" w:rsidRDefault="00B71554" w:rsidP="00B71554">
      <w:pPr>
        <w:rPr>
          <w:rFonts w:eastAsia="SimSun" w:cs="Arial"/>
          <w:iCs/>
          <w:sz w:val="18"/>
          <w:szCs w:val="18"/>
          <w:lang w:val="en-US" w:eastAsia="zh-CN"/>
        </w:rPr>
      </w:pPr>
      <w:r>
        <w:rPr>
          <w:rFonts w:eastAsia="SimSun" w:cs="Arial"/>
          <w:iCs/>
          <w:sz w:val="18"/>
          <w:szCs w:val="18"/>
          <w:lang w:val="en-US" w:eastAsia="zh-CN"/>
        </w:rPr>
        <w:t>The existing PC3 MSD in 38.101-1 17.4.0 is incorrect, as it is set to 10.4 regardless of DL bandwidth. :</w:t>
      </w:r>
    </w:p>
    <w:p w14:paraId="227249BE" w14:textId="77777777"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lastRenderedPageBreak/>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14:paraId="7CEBF73D" w14:textId="77777777" w:rsidTr="00511CA1">
        <w:trPr>
          <w:trHeight w:val="187"/>
          <w:jc w:val="center"/>
        </w:trPr>
        <w:tc>
          <w:tcPr>
            <w:tcW w:w="9773" w:type="dxa"/>
            <w:gridSpan w:val="15"/>
          </w:tcPr>
          <w:p w14:paraId="1583D0B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14:paraId="7EC05624" w14:textId="77777777" w:rsidTr="00511CA1">
        <w:trPr>
          <w:trHeight w:val="187"/>
          <w:jc w:val="center"/>
        </w:trPr>
        <w:tc>
          <w:tcPr>
            <w:tcW w:w="709" w:type="dxa"/>
          </w:tcPr>
          <w:p w14:paraId="0378E6C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14:paraId="503A57C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14:paraId="694748C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14:paraId="6EC1184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00CCFE9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14:paraId="534E989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09403D7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14:paraId="00819E3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079EB9F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14:paraId="6F50C50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08A32E1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14:paraId="772B0AE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94F349C"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14:paraId="7EA23117"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14:paraId="2F42393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14:paraId="1A98CDC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731A9E2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14:paraId="5F3363F0"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518DD98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14:paraId="49E027F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37698FC9"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14:paraId="67BDEB2F"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14:paraId="7BF449C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14:paraId="65BE6F9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55CBE512"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14:paraId="0A1FCEF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14:paraId="0154858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14:paraId="22930F5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14:paraId="2B441C37" w14:textId="77777777" w:rsidTr="00511CA1">
        <w:trPr>
          <w:trHeight w:val="187"/>
          <w:jc w:val="center"/>
        </w:trPr>
        <w:tc>
          <w:tcPr>
            <w:tcW w:w="709" w:type="dxa"/>
          </w:tcPr>
          <w:p w14:paraId="33B5B11B"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14:paraId="5C582B01"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14:paraId="3D76A92B" w14:textId="77777777" w:rsidR="00B71554" w:rsidRPr="00951D64" w:rsidRDefault="00B71554" w:rsidP="00511CA1">
            <w:pPr>
              <w:keepNext/>
              <w:keepLines/>
              <w:spacing w:after="0"/>
              <w:jc w:val="center"/>
              <w:rPr>
                <w:rFonts w:ascii="Arial" w:eastAsia="Times New Roman" w:hAnsi="Arial"/>
                <w:sz w:val="18"/>
                <w:lang w:eastAsia="zh-CN"/>
              </w:rPr>
            </w:pPr>
          </w:p>
        </w:tc>
        <w:tc>
          <w:tcPr>
            <w:tcW w:w="640" w:type="dxa"/>
          </w:tcPr>
          <w:p w14:paraId="0C44AE5E"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41E1F429"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1460A296"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5A4A183A"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67904AB3"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258EA8DE"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6CF11F71"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7950273C"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14:paraId="12FE2C4D"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BF6310F"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14:paraId="6EC4D0EE"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14:paraId="0F903B6A" w14:textId="77777777"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14:paraId="02B7914C" w14:textId="77777777" w:rsidTr="00511CA1">
        <w:trPr>
          <w:trHeight w:val="187"/>
          <w:jc w:val="center"/>
        </w:trPr>
        <w:tc>
          <w:tcPr>
            <w:tcW w:w="709" w:type="dxa"/>
          </w:tcPr>
          <w:p w14:paraId="6EFB2120"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14:paraId="3332BCD7"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14:paraId="3C835374"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152570B2"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58611130"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1EDD44F1"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29AA979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10870F25"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285CBF42"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14:paraId="0921FF07"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14:paraId="78415DEC"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14:paraId="7EBD1147"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364CDC63"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14:paraId="3DAF84BA"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14:paraId="1183A758"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14:paraId="574DB82C" w14:textId="77777777" w:rsidR="00B71554" w:rsidRDefault="00B71554" w:rsidP="00B71554">
      <w:pPr>
        <w:rPr>
          <w:rFonts w:eastAsia="SimSun" w:cs="Arial"/>
          <w:iCs/>
          <w:sz w:val="18"/>
          <w:szCs w:val="18"/>
          <w:lang w:val="en-US" w:eastAsia="zh-CN"/>
        </w:rPr>
      </w:pPr>
    </w:p>
    <w:p w14:paraId="5B9F463A" w14:textId="77777777" w:rsidR="00B71554" w:rsidRDefault="00B71554" w:rsidP="00B71554">
      <w:pPr>
        <w:rPr>
          <w:rFonts w:eastAsia="SimSun" w:cs="Arial"/>
          <w:iCs/>
          <w:sz w:val="18"/>
          <w:szCs w:val="18"/>
          <w:lang w:val="en-US" w:eastAsia="zh-CN"/>
        </w:rPr>
      </w:pPr>
      <w:r>
        <w:rPr>
          <w:rFonts w:eastAsia="SimSun" w:cs="Arial"/>
          <w:iCs/>
          <w:sz w:val="18"/>
          <w:szCs w:val="18"/>
          <w:lang w:val="en-US" w:eastAsia="zh-CN"/>
        </w:rPr>
        <w:t>With the following configuration:</w:t>
      </w:r>
    </w:p>
    <w:p w14:paraId="0856128A" w14:textId="77777777"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14:paraId="6F01776B" w14:textId="77777777" w:rsidTr="00511CA1">
        <w:trPr>
          <w:trHeight w:val="187"/>
          <w:jc w:val="center"/>
        </w:trPr>
        <w:tc>
          <w:tcPr>
            <w:tcW w:w="9769" w:type="dxa"/>
            <w:gridSpan w:val="16"/>
          </w:tcPr>
          <w:p w14:paraId="6911E816"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14:paraId="0238FD05" w14:textId="77777777" w:rsidTr="00511CA1">
        <w:trPr>
          <w:trHeight w:val="187"/>
          <w:jc w:val="center"/>
        </w:trPr>
        <w:tc>
          <w:tcPr>
            <w:tcW w:w="673" w:type="dxa"/>
          </w:tcPr>
          <w:p w14:paraId="264F4580"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14:paraId="4A29FC44"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14:paraId="47BFA27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14:paraId="1DC82F9C"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14:paraId="23D723A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14:paraId="0F7E948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14:paraId="0615E6DA"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1145F5D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14:paraId="43F40461"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0358D296"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14:paraId="019373B3"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10CA5E24"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14:paraId="3E8A42D4"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59328363"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14:paraId="01E75053"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22012E16"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14:paraId="2251C2BC"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35A86E61"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14:paraId="199F4F0A"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0FA7F74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14:paraId="39C5D43B"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756B9DD1"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14:paraId="3C925895"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555D1722"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14:paraId="6F4D465F" w14:textId="77777777"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14:paraId="02918E3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14:paraId="250AB15F"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14:paraId="264362FB" w14:textId="77777777"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14:paraId="1114D8F7" w14:textId="77777777" w:rsidTr="00511CA1">
        <w:trPr>
          <w:trHeight w:val="187"/>
          <w:jc w:val="center"/>
        </w:trPr>
        <w:tc>
          <w:tcPr>
            <w:tcW w:w="673" w:type="dxa"/>
          </w:tcPr>
          <w:p w14:paraId="5F4F6761"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14:paraId="043DE7C9"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14:paraId="55F1B195"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14:paraId="3436775F" w14:textId="77777777" w:rsidR="00B71554" w:rsidRPr="0001788F" w:rsidRDefault="00B71554" w:rsidP="00511CA1">
            <w:pPr>
              <w:keepNext/>
              <w:keepLines/>
              <w:spacing w:after="0"/>
              <w:jc w:val="center"/>
              <w:rPr>
                <w:rFonts w:ascii="Arial" w:eastAsia="Times New Roman" w:hAnsi="Arial"/>
                <w:sz w:val="18"/>
              </w:rPr>
            </w:pPr>
          </w:p>
        </w:tc>
        <w:tc>
          <w:tcPr>
            <w:tcW w:w="606" w:type="dxa"/>
          </w:tcPr>
          <w:p w14:paraId="288E53FA"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14:paraId="773856D6"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14:paraId="476858B6" w14:textId="77777777"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14:paraId="09201975"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tcPr>
          <w:p w14:paraId="2F7D6117"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7802830C"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136A5F72"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72DC4418"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14:paraId="072D48F4"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tcPr>
          <w:p w14:paraId="6F547268"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14:paraId="15B601B6"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14:paraId="026C5566"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14:paraId="5B77EA0A" w14:textId="77777777" w:rsidTr="00511CA1">
        <w:trPr>
          <w:trHeight w:val="187"/>
          <w:jc w:val="center"/>
        </w:trPr>
        <w:tc>
          <w:tcPr>
            <w:tcW w:w="673" w:type="dxa"/>
            <w:vAlign w:val="center"/>
          </w:tcPr>
          <w:p w14:paraId="67D423F8"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14:paraId="5074C054"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14:paraId="2A032B30"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14:paraId="569C8DA7" w14:textId="77777777"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14:paraId="4EF328DE"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6173A763"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2CE95988"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0F1C84B6"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541BE679"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14:paraId="4D659E2D"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E72059B"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074DDC4F"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510983BC"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750FB69C"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14:paraId="76DD6D6A"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14:paraId="27BB6755"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14:paraId="225A6A62" w14:textId="77777777" w:rsidR="00B71554" w:rsidRDefault="00B71554" w:rsidP="00B71554">
      <w:pPr>
        <w:rPr>
          <w:rFonts w:eastAsia="SimSun" w:cs="Arial"/>
          <w:iCs/>
          <w:sz w:val="18"/>
          <w:szCs w:val="18"/>
          <w:lang w:val="en-US" w:eastAsia="zh-CN"/>
        </w:rPr>
      </w:pPr>
    </w:p>
    <w:p w14:paraId="01B008E6" w14:textId="77777777"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SimSun"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SimSun" w:hAnsi="Arial" w:hint="eastAsia"/>
          <w:b/>
          <w:lang w:val="en-US" w:eastAsia="zh-CN"/>
        </w:rPr>
        <w:t xml:space="preserve"> </w:t>
      </w:r>
      <w:r w:rsidRPr="00951D64">
        <w:rPr>
          <w:rFonts w:ascii="Arial" w:eastAsia="Times New Roman" w:hAnsi="Arial"/>
          <w:b/>
        </w:rPr>
        <w:t>NR CA</w:t>
      </w:r>
      <w:r w:rsidRPr="00951D64">
        <w:rPr>
          <w:rFonts w:ascii="Arial" w:eastAsia="SimSun"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14:paraId="3A74E551" w14:textId="77777777" w:rsidTr="00511CA1">
        <w:trPr>
          <w:trHeight w:val="187"/>
          <w:jc w:val="center"/>
        </w:trPr>
        <w:tc>
          <w:tcPr>
            <w:tcW w:w="9773" w:type="dxa"/>
            <w:gridSpan w:val="15"/>
          </w:tcPr>
          <w:p w14:paraId="5952041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14:paraId="6E3CF2F2" w14:textId="77777777" w:rsidTr="00511CA1">
        <w:trPr>
          <w:trHeight w:val="187"/>
          <w:jc w:val="center"/>
        </w:trPr>
        <w:tc>
          <w:tcPr>
            <w:tcW w:w="709" w:type="dxa"/>
          </w:tcPr>
          <w:p w14:paraId="318E2CE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14:paraId="365DFAB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14:paraId="4E67A23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14:paraId="78C79F4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1D364B93"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14:paraId="46FE05B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1A2E29F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14:paraId="780D364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2DE7650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14:paraId="211BC2D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10E914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14:paraId="66E7AB67"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60A7761E"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14:paraId="136B45BA"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14:paraId="155EA87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14:paraId="6B71CA66"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076E9DD9"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14:paraId="39AA4BCC"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552AB344"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14:paraId="622C0F98"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4F5F1688" w14:textId="77777777"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14:paraId="0DF030D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14:paraId="528F060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14:paraId="53E7AE95"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14:paraId="7A217B1E"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14:paraId="717D2ACD"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14:paraId="69DFF2E1"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14:paraId="4F759E0B" w14:textId="77777777"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14:paraId="31376A11" w14:textId="77777777" w:rsidTr="00511CA1">
        <w:trPr>
          <w:trHeight w:val="187"/>
          <w:jc w:val="center"/>
        </w:trPr>
        <w:tc>
          <w:tcPr>
            <w:tcW w:w="709" w:type="dxa"/>
          </w:tcPr>
          <w:p w14:paraId="33411DC8"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14:paraId="642062D6"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14:paraId="497C9C22" w14:textId="77777777" w:rsidR="00B71554" w:rsidRPr="00951D64" w:rsidRDefault="00B71554" w:rsidP="00511CA1">
            <w:pPr>
              <w:keepNext/>
              <w:keepLines/>
              <w:spacing w:after="0"/>
              <w:jc w:val="center"/>
              <w:rPr>
                <w:rFonts w:ascii="Arial" w:eastAsia="Times New Roman" w:hAnsi="Arial"/>
                <w:sz w:val="18"/>
                <w:lang w:eastAsia="zh-CN"/>
              </w:rPr>
            </w:pPr>
          </w:p>
        </w:tc>
        <w:tc>
          <w:tcPr>
            <w:tcW w:w="640" w:type="dxa"/>
          </w:tcPr>
          <w:p w14:paraId="4C7EAFE0"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332DF0F4"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04818C8C" w14:textId="77777777"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14:paraId="78F98A68"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183FB6CA" w14:textId="77777777"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14:paraId="5F54125C"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14:paraId="37514F5B"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14:paraId="455E1A2B"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14:paraId="461EC1BB"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14:paraId="24FB022B"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14:paraId="4C8F004A"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14:paraId="250AFA77" w14:textId="77777777"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14:paraId="6DDB4514" w14:textId="77777777" w:rsidTr="00511CA1">
        <w:trPr>
          <w:trHeight w:val="187"/>
          <w:jc w:val="center"/>
        </w:trPr>
        <w:tc>
          <w:tcPr>
            <w:tcW w:w="709" w:type="dxa"/>
          </w:tcPr>
          <w:p w14:paraId="35ECE8EA"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14:paraId="5CB03192"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14:paraId="6E6AA2B3"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0BF0A61D"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2A216E65"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5F94D395" w14:textId="77777777"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14:paraId="6B85F27D"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0CB48CD1"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058AD485"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14:paraId="3A079456"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14:paraId="4FD26C8D"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14:paraId="569B37BC" w14:textId="77777777" w:rsidR="00B71554" w:rsidRPr="00951D64" w:rsidRDefault="00B71554" w:rsidP="00511CA1">
            <w:pPr>
              <w:keepNext/>
              <w:keepLines/>
              <w:spacing w:after="0"/>
              <w:jc w:val="center"/>
              <w:rPr>
                <w:rFonts w:ascii="Arial" w:eastAsia="Times New Roman" w:hAnsi="Arial"/>
                <w:sz w:val="18"/>
                <w:lang w:eastAsia="ja-JP"/>
              </w:rPr>
            </w:pPr>
          </w:p>
        </w:tc>
        <w:tc>
          <w:tcPr>
            <w:tcW w:w="640" w:type="dxa"/>
          </w:tcPr>
          <w:p w14:paraId="1BB61153"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14:paraId="32C35174"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14:paraId="0A18A0BE" w14:textId="77777777"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14:paraId="0FF608FA" w14:textId="77777777" w:rsidR="00B71554" w:rsidRDefault="00B71554" w:rsidP="00B71554">
      <w:pPr>
        <w:rPr>
          <w:rFonts w:eastAsia="SimSun" w:cs="Arial"/>
          <w:iCs/>
          <w:sz w:val="18"/>
          <w:szCs w:val="18"/>
          <w:lang w:val="en-US" w:eastAsia="zh-CN"/>
        </w:rPr>
      </w:pPr>
    </w:p>
    <w:p w14:paraId="6CC32A45" w14:textId="77777777"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14:paraId="3A3863B5" w14:textId="77777777" w:rsidTr="00511CA1">
        <w:trPr>
          <w:trHeight w:val="187"/>
          <w:jc w:val="center"/>
        </w:trPr>
        <w:tc>
          <w:tcPr>
            <w:tcW w:w="9769" w:type="dxa"/>
            <w:gridSpan w:val="16"/>
          </w:tcPr>
          <w:p w14:paraId="163995E6"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14:paraId="5E3CD723" w14:textId="77777777" w:rsidTr="00511CA1">
        <w:trPr>
          <w:trHeight w:val="187"/>
          <w:jc w:val="center"/>
        </w:trPr>
        <w:tc>
          <w:tcPr>
            <w:tcW w:w="673" w:type="dxa"/>
          </w:tcPr>
          <w:p w14:paraId="2055F7B7"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14:paraId="1D0CDC9B"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14:paraId="1177F7D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14:paraId="426B71D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14:paraId="2EFACED9"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14:paraId="66DE25D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14:paraId="735E55C3"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050CFD93"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14:paraId="5E689AE3"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6E0ACFED"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14:paraId="2FD7B2A8"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00ED9EBE"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14:paraId="36EF8BFB"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1ED9F56D"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14:paraId="2AA9225A"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3597A2AC"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14:paraId="1548815F"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1997C7AC"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14:paraId="6ED3C0C3"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4C96EA48"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14:paraId="54A6A64B" w14:textId="77777777"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14:paraId="184678CB"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14:paraId="6294CCA6" w14:textId="77777777"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14:paraId="017BF26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14:paraId="0B0ECA5C" w14:textId="77777777"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14:paraId="5175F1B4"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14:paraId="34C67A45" w14:textId="77777777"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14:paraId="3D4D6C34" w14:textId="77777777"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14:paraId="3A89C91D" w14:textId="77777777" w:rsidTr="00B71554">
        <w:trPr>
          <w:trHeight w:val="187"/>
          <w:jc w:val="center"/>
        </w:trPr>
        <w:tc>
          <w:tcPr>
            <w:tcW w:w="673" w:type="dxa"/>
          </w:tcPr>
          <w:p w14:paraId="5F164828" w14:textId="77777777"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14:paraId="74DB1CB1" w14:textId="77777777"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14:paraId="14E89D4D"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14:paraId="3AE75523" w14:textId="77777777" w:rsidR="00B71554" w:rsidRPr="009B4528" w:rsidRDefault="00B71554" w:rsidP="00511CA1">
            <w:pPr>
              <w:keepNext/>
              <w:keepLines/>
              <w:spacing w:after="0"/>
              <w:jc w:val="center"/>
              <w:rPr>
                <w:rFonts w:ascii="Arial" w:eastAsia="Times New Roman" w:hAnsi="Arial"/>
                <w:sz w:val="18"/>
              </w:rPr>
            </w:pPr>
          </w:p>
        </w:tc>
        <w:tc>
          <w:tcPr>
            <w:tcW w:w="606" w:type="dxa"/>
            <w:vAlign w:val="center"/>
          </w:tcPr>
          <w:p w14:paraId="57B9E21A"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1123D6BD"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26F1DB97" w14:textId="77777777"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14:paraId="2781FBE9" w14:textId="77777777"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14:paraId="40A9DB22"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14:paraId="4F4877C0"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2A26D6C5"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2F0A0B20"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14:paraId="2F599003"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14:paraId="19F67E36"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14:paraId="20549D29" w14:textId="77777777"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14:paraId="691DE291" w14:textId="77777777"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14:paraId="76B2E4D3" w14:textId="77777777" w:rsidTr="00B71554">
        <w:trPr>
          <w:trHeight w:val="70"/>
          <w:jc w:val="center"/>
        </w:trPr>
        <w:tc>
          <w:tcPr>
            <w:tcW w:w="673" w:type="dxa"/>
            <w:vAlign w:val="center"/>
          </w:tcPr>
          <w:p w14:paraId="52F541B7"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14:paraId="25E6DDB4"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14:paraId="24D3FC2A"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14:paraId="737D8C74" w14:textId="77777777"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14:paraId="32823CFF"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96ACA0B"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20D5E5CF"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48DDF98F"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06BBC81B"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14:paraId="6CF86F86"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11DB5EF8"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27D70A2A"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14:paraId="7FADBE54" w14:textId="77777777"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14:paraId="476B8AE3"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14:paraId="03BBEF60" w14:textId="77777777"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14:paraId="5BDADF3C" w14:textId="77777777"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14:paraId="48015F4C" w14:textId="77777777" w:rsidR="00B71554" w:rsidRDefault="00B71554" w:rsidP="00E13EF8">
      <w:pPr>
        <w:rPr>
          <w:rFonts w:eastAsia="SimSun" w:cs="Arial"/>
          <w:iCs/>
          <w:sz w:val="18"/>
          <w:szCs w:val="18"/>
          <w:lang w:val="en-US" w:eastAsia="zh-CN"/>
        </w:rPr>
      </w:pPr>
    </w:p>
    <w:p w14:paraId="77B1CF22" w14:textId="77777777" w:rsidR="00E13EF8" w:rsidRDefault="00E13EF8" w:rsidP="00E13EF8">
      <w:pPr>
        <w:pStyle w:val="Heading4"/>
        <w:numPr>
          <w:ilvl w:val="3"/>
          <w:numId w:val="0"/>
        </w:numPr>
        <w:rPr>
          <w:lang w:eastAsia="zh-CN"/>
        </w:rPr>
      </w:pPr>
      <w:bookmarkStart w:id="155" w:name="_Toc97801392"/>
      <w:r>
        <w:t>5.13.3</w:t>
      </w:r>
      <w:r>
        <w:rPr>
          <w:rFonts w:hint="eastAsia"/>
          <w:lang w:eastAsia="zh-CN"/>
        </w:rPr>
        <w:t>.2</w:t>
      </w:r>
      <w:r>
        <w:rPr>
          <w:rFonts w:hint="eastAsia"/>
          <w:lang w:eastAsia="zh-CN"/>
        </w:rPr>
        <w:tab/>
        <w:t>Power class 2 case</w:t>
      </w:r>
      <w:r>
        <w:rPr>
          <w:rFonts w:hint="eastAsia"/>
          <w:lang w:val="en-US" w:eastAsia="zh-CN"/>
        </w:rPr>
        <w:t xml:space="preserve"> b</w:t>
      </w:r>
      <w:bookmarkEnd w:id="155"/>
    </w:p>
    <w:p w14:paraId="7B643419" w14:textId="77777777" w:rsidR="00B71554" w:rsidRPr="004B4047" w:rsidRDefault="00E13EF8" w:rsidP="00B71554">
      <w:pPr>
        <w:rPr>
          <w:rFonts w:eastAsia="SimSun" w:cs="Arial"/>
          <w:iCs/>
          <w:sz w:val="18"/>
          <w:szCs w:val="18"/>
          <w:lang w:val="en-US" w:eastAsia="zh-CN"/>
        </w:rPr>
      </w:pPr>
      <w:bookmarkStart w:id="156" w:name="_Hlk71387685"/>
      <w:r>
        <w:rPr>
          <w:rFonts w:eastAsia="SimSun" w:cs="Arial"/>
          <w:iCs/>
          <w:sz w:val="18"/>
          <w:szCs w:val="18"/>
          <w:lang w:val="en-US" w:eastAsia="zh-CN"/>
        </w:rPr>
        <w:t xml:space="preserve">Comparing with PC3 CA_n41A-n77A, </w:t>
      </w:r>
      <w:bookmarkEnd w:id="156"/>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r w:rsidR="00B71554" w:rsidRPr="004B4047">
        <w:rPr>
          <w:rFonts w:eastAsia="SimSun" w:cs="Arial"/>
          <w:iCs/>
          <w:sz w:val="18"/>
          <w:szCs w:val="18"/>
          <w:lang w:val="en-US" w:eastAsia="zh-CN"/>
        </w:rPr>
        <w:t xml:space="preserve"> The MSD was calculated by starting with MSD for PC2, and calculating the PC1.5 MSD using this equation, where X is set to 3 due to the 3dB increase in interference. </w:t>
      </w:r>
    </w:p>
    <w:p w14:paraId="4E2FA0E3" w14:textId="04BEC6C4" w:rsidR="00B71554" w:rsidRDefault="00E83335" w:rsidP="00B71554">
      <w:pPr>
        <w:rPr>
          <w:iCs/>
          <w:lang w:eastAsia="zh-CN"/>
        </w:rPr>
      </w:pPr>
      <w:r>
        <w:rPr>
          <w:noProof/>
          <w:lang w:val="en-US" w:eastAsia="zh-CN"/>
        </w:rPr>
        <w:drawing>
          <wp:inline distT="0" distB="0" distL="0" distR="0" wp14:anchorId="04E5CA29" wp14:editId="1C6FB6A6">
            <wp:extent cx="2528570" cy="2622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8570" cy="262255"/>
                    </a:xfrm>
                    <a:prstGeom prst="rect">
                      <a:avLst/>
                    </a:prstGeom>
                    <a:noFill/>
                    <a:ln>
                      <a:noFill/>
                    </a:ln>
                  </pic:spPr>
                </pic:pic>
              </a:graphicData>
            </a:graphic>
          </wp:inline>
        </w:drawing>
      </w:r>
    </w:p>
    <w:p w14:paraId="143BFD68"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 </w:t>
      </w:r>
    </w:p>
    <w:p w14:paraId="5C75498F"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lastRenderedPageBreak/>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34BC60B1" w14:textId="77777777" w:rsidTr="00DC3EAE">
        <w:trPr>
          <w:trHeight w:val="187"/>
          <w:jc w:val="center"/>
        </w:trPr>
        <w:tc>
          <w:tcPr>
            <w:tcW w:w="9773" w:type="dxa"/>
            <w:gridSpan w:val="15"/>
          </w:tcPr>
          <w:p w14:paraId="1A93D76E"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769E533F" w14:textId="77777777" w:rsidTr="00DC3EAE">
        <w:trPr>
          <w:trHeight w:val="187"/>
          <w:jc w:val="center"/>
        </w:trPr>
        <w:tc>
          <w:tcPr>
            <w:tcW w:w="709" w:type="dxa"/>
          </w:tcPr>
          <w:p w14:paraId="39D635F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69E0885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65DB3C0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269A00BB"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D1ABDE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05F43B1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058A76E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2C006E8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79E3A5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7C31060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FC02B8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0A51D74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00BD3396"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7570C513"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024563F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3B18B5B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DFF6BF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0ADEE98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4B2D736"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7BF6F84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CA078F7"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434D713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0CFD7B3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736CA8D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A966BB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67AE3DA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227F9C5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149D6E5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14:paraId="56A38974" w14:textId="77777777" w:rsidTr="00DC3EAE">
        <w:trPr>
          <w:trHeight w:val="187"/>
          <w:jc w:val="center"/>
        </w:trPr>
        <w:tc>
          <w:tcPr>
            <w:tcW w:w="709" w:type="dxa"/>
          </w:tcPr>
          <w:p w14:paraId="32EC83B6" w14:textId="77777777"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36859F48" w14:textId="77777777"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3F3C4F8B" w14:textId="77777777" w:rsidR="0077563B" w:rsidRPr="00B26205" w:rsidRDefault="0077563B" w:rsidP="00DC3EAE">
            <w:pPr>
              <w:keepNext/>
              <w:keepLines/>
              <w:spacing w:after="0"/>
              <w:jc w:val="center"/>
              <w:rPr>
                <w:rFonts w:ascii="Arial" w:eastAsia="Times New Roman" w:hAnsi="Arial"/>
                <w:sz w:val="18"/>
                <w:lang w:eastAsia="zh-CN"/>
              </w:rPr>
            </w:pPr>
          </w:p>
        </w:tc>
        <w:tc>
          <w:tcPr>
            <w:tcW w:w="640" w:type="dxa"/>
          </w:tcPr>
          <w:p w14:paraId="07C45ECB" w14:textId="77777777"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13753650" w14:textId="77777777"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12B1671E" w14:textId="77777777"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3ACDAB63" w14:textId="77777777" w:rsidR="0077563B" w:rsidRPr="00B26205" w:rsidRDefault="0077563B" w:rsidP="00DC3EAE">
            <w:pPr>
              <w:keepNext/>
              <w:keepLines/>
              <w:spacing w:after="0"/>
              <w:jc w:val="center"/>
              <w:rPr>
                <w:rFonts w:ascii="Arial" w:eastAsia="Times New Roman" w:hAnsi="Arial"/>
                <w:sz w:val="18"/>
                <w:lang w:eastAsia="ja-JP"/>
              </w:rPr>
            </w:pPr>
          </w:p>
        </w:tc>
        <w:tc>
          <w:tcPr>
            <w:tcW w:w="640" w:type="dxa"/>
          </w:tcPr>
          <w:p w14:paraId="7F34C55C"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14:paraId="268456CE"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14:paraId="3E02E465"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14:paraId="1000BC14"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14:paraId="073C0663" w14:textId="77777777"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14:paraId="24CDC382" w14:textId="77777777"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14:paraId="04D206E8" w14:textId="77777777"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14:paraId="085F99FF" w14:textId="77777777"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14:paraId="2AB79B26" w14:textId="77777777" w:rsidTr="00DC3EAE">
        <w:trPr>
          <w:trHeight w:val="285"/>
          <w:jc w:val="center"/>
        </w:trPr>
        <w:tc>
          <w:tcPr>
            <w:tcW w:w="9773" w:type="dxa"/>
            <w:gridSpan w:val="15"/>
          </w:tcPr>
          <w:p w14:paraId="5ADCFB5C" w14:textId="77777777"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7E894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9" type="#_x0000_t75" style="width:78pt;height:11.5pt;mso-wrap-style:square;mso-position-horizontal-relative:page;mso-position-vertical-relative:page" o:ole="">
                  <v:imagedata r:id="rId19" o:title=""/>
                </v:shape>
                <o:OLEObject Type="Embed" ProgID="Equation.3" ShapeID="对象 118" DrawAspect="Content" ObjectID="_1710401361" r:id="rId20"/>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7448C0E2">
                <v:shape id="对象 119" o:spid="_x0000_i1030" type="#_x0000_t75" style="width:205pt;height:12pt;mso-wrap-style:square;mso-position-horizontal-relative:page;mso-position-vertical-relative:page" o:ole="">
                  <v:imagedata r:id="rId21" o:title=""/>
                </v:shape>
                <o:OLEObject Type="Embed" ProgID="Equation.3" ShapeID="对象 119" DrawAspect="Content" ObjectID="_1710401362" r:id="rId22"/>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261C9E02">
                <v:shape id="对象 120" o:spid="_x0000_i1031" type="#_x0000_t75" style="width:12pt;height:12pt;mso-wrap-style:square;mso-position-horizontal-relative:page;mso-position-vertical-relative:page" o:ole="">
                  <v:imagedata r:id="rId23" o:title=""/>
                </v:shape>
                <o:OLEObject Type="Embed" ProgID="Equation.3" ShapeID="对象 120" DrawAspect="Content" ObjectID="_1710401363" r:id="rId24"/>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32E6689A">
                <v:shape id="对象 121" o:spid="_x0000_i1032" type="#_x0000_t75" style="width:36.5pt;height:11.5pt;mso-wrap-style:square;mso-position-horizontal-relative:page;mso-position-vertical-relative:page" o:ole="">
                  <v:imagedata r:id="rId25" o:title=""/>
                </v:shape>
                <o:OLEObject Type="Embed" ProgID="Equation.3" ShapeID="对象 121" DrawAspect="Content" ObjectID="_1710401364" r:id="rId26"/>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6AA3D88D" w14:textId="77777777" w:rsidR="00E13EF8" w:rsidRPr="00B26205" w:rsidRDefault="00E13EF8" w:rsidP="00DC3EAE">
            <w:pPr>
              <w:keepNext/>
              <w:keepLines/>
              <w:spacing w:after="0"/>
              <w:ind w:left="851" w:hanging="851"/>
              <w:rPr>
                <w:rFonts w:ascii="Arial" w:eastAsia="Times New Roman" w:hAnsi="Arial"/>
                <w:sz w:val="18"/>
                <w:lang w:eastAsia="ja-JP"/>
              </w:rPr>
            </w:pPr>
          </w:p>
        </w:tc>
      </w:tr>
    </w:tbl>
    <w:p w14:paraId="60C7D94B" w14:textId="77777777" w:rsidR="00E13EF8" w:rsidRDefault="00E13EF8" w:rsidP="00E13EF8">
      <w:pPr>
        <w:rPr>
          <w:rFonts w:eastAsia="SimSun" w:cs="Arial"/>
          <w:iCs/>
          <w:sz w:val="18"/>
          <w:szCs w:val="18"/>
          <w:lang w:val="en-US" w:eastAsia="zh-CN"/>
        </w:rPr>
      </w:pPr>
    </w:p>
    <w:p w14:paraId="6DE7FFF0"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78529764" w14:textId="77777777" w:rsidR="00E13EF8" w:rsidRDefault="00E13EF8" w:rsidP="00E13EF8">
      <w:pPr>
        <w:rPr>
          <w:rFonts w:eastAsia="SimSun" w:cs="Arial"/>
          <w:iCs/>
          <w:sz w:val="18"/>
          <w:szCs w:val="18"/>
          <w:lang w:val="en-US" w:eastAsia="zh-CN"/>
        </w:rPr>
      </w:pPr>
    </w:p>
    <w:p w14:paraId="1386C540"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13312135" w14:textId="77777777" w:rsidTr="00DC3EAE">
        <w:trPr>
          <w:jc w:val="center"/>
        </w:trPr>
        <w:tc>
          <w:tcPr>
            <w:tcW w:w="9060" w:type="dxa"/>
            <w:gridSpan w:val="15"/>
          </w:tcPr>
          <w:p w14:paraId="3449EDB6"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2C6C2B2B" w14:textId="77777777" w:rsidTr="00DC3EAE">
        <w:trPr>
          <w:jc w:val="center"/>
        </w:trPr>
        <w:tc>
          <w:tcPr>
            <w:tcW w:w="665" w:type="dxa"/>
          </w:tcPr>
          <w:p w14:paraId="5ED3A9AC"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792106E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0312701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7563B1D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0CA9A25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2C6382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965FC3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088AFE4B"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574A2AF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535EDD2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7958284A"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460EA561"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3AEB55E0"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714A51D5"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4B3241F4"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621904E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74DF0FC0"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0A28C4CD" w14:textId="77777777" w:rsidTr="00DC3EAE">
        <w:trPr>
          <w:jc w:val="center"/>
        </w:trPr>
        <w:tc>
          <w:tcPr>
            <w:tcW w:w="665" w:type="dxa"/>
          </w:tcPr>
          <w:p w14:paraId="4CC0D22F"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1C4C2C71"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3151BCF3"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27CA7E36"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1E589F7B"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48EAFE8F"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7A349BB9"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4F46F800"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70A4F223"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02EA1644"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6964D165"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5BC1ED5A"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9BB887C"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6A6FE160"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61260208"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3AEDDAAF" w14:textId="77777777" w:rsidTr="00DC3EAE">
        <w:trPr>
          <w:jc w:val="center"/>
        </w:trPr>
        <w:tc>
          <w:tcPr>
            <w:tcW w:w="9060" w:type="dxa"/>
            <w:gridSpan w:val="15"/>
          </w:tcPr>
          <w:p w14:paraId="5912A26B"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51EB300F" w14:textId="77777777" w:rsidR="00E13EF8" w:rsidRDefault="00E13EF8" w:rsidP="00E13EF8">
      <w:pPr>
        <w:rPr>
          <w:rFonts w:eastAsia="SimSun" w:cs="Arial"/>
          <w:iCs/>
          <w:sz w:val="18"/>
          <w:szCs w:val="18"/>
          <w:lang w:val="en-US" w:eastAsia="zh-CN"/>
        </w:rPr>
      </w:pPr>
    </w:p>
    <w:p w14:paraId="469F8A0A" w14:textId="77777777" w:rsidR="00E13EF8" w:rsidRDefault="00E13EF8" w:rsidP="00E13EF8">
      <w:pPr>
        <w:pStyle w:val="Heading4"/>
        <w:numPr>
          <w:ilvl w:val="3"/>
          <w:numId w:val="0"/>
        </w:numPr>
        <w:rPr>
          <w:lang w:eastAsia="zh-CN"/>
        </w:rPr>
      </w:pPr>
      <w:bookmarkStart w:id="157" w:name="_Toc9780139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7"/>
    </w:p>
    <w:p w14:paraId="717F6C42"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40691CE2"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w:t>
      </w:r>
      <w:r w:rsidR="00B25DC7">
        <w:rPr>
          <w:rFonts w:eastAsia="SimSun" w:cs="Arial"/>
          <w:iCs/>
          <w:sz w:val="18"/>
          <w:szCs w:val="18"/>
          <w:lang w:val="en-US" w:eastAsia="zh-CN"/>
        </w:rPr>
        <w:t>77</w:t>
      </w:r>
      <w:r>
        <w:rPr>
          <w:rFonts w:eastAsia="SimSun" w:cs="Arial"/>
          <w:iCs/>
          <w:sz w:val="18"/>
          <w:szCs w:val="18"/>
          <w:lang w:val="en-US" w:eastAsia="zh-CN"/>
        </w:rPr>
        <w:t>, and then increasing the interference power by 3 dB, and calculating the new MSD.</w:t>
      </w:r>
    </w:p>
    <w:p w14:paraId="1B85DC27"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44716D78" w14:textId="77777777" w:rsidTr="00DC3EAE">
        <w:trPr>
          <w:jc w:val="center"/>
        </w:trPr>
        <w:tc>
          <w:tcPr>
            <w:tcW w:w="9060" w:type="dxa"/>
            <w:gridSpan w:val="15"/>
          </w:tcPr>
          <w:p w14:paraId="795B73AB"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4142B643" w14:textId="77777777" w:rsidTr="00DC3EAE">
        <w:trPr>
          <w:jc w:val="center"/>
        </w:trPr>
        <w:tc>
          <w:tcPr>
            <w:tcW w:w="665" w:type="dxa"/>
          </w:tcPr>
          <w:p w14:paraId="4E81624B"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54A4BEF2"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4F3E32BD"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02D5AE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705D68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6045EED"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0BA6810"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A370FF8"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6D6C7522"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74D68399"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6483744C"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22118138"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1497139E"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02D858D0"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40D3D0D2"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18FED70B"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038C87CF"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08CF1476" w14:textId="77777777" w:rsidTr="00DC3EAE">
        <w:trPr>
          <w:jc w:val="center"/>
        </w:trPr>
        <w:tc>
          <w:tcPr>
            <w:tcW w:w="665" w:type="dxa"/>
          </w:tcPr>
          <w:p w14:paraId="37570CAB" w14:textId="77777777"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218DDE48" w14:textId="77777777"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5A9521AF" w14:textId="77777777"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63A12E3"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CF35FEA"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FB3587E"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E56B45C"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3F521E6A"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C659F0D"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19387B1"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3C98690"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253C267E"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F9D83FF"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28DD8768"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55A07C58"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0B50BA34" w14:textId="77777777" w:rsidR="00E13EF8" w:rsidRDefault="00E13EF8" w:rsidP="00E13EF8">
      <w:pPr>
        <w:rPr>
          <w:lang w:eastAsia="zh-CN"/>
        </w:rPr>
      </w:pPr>
    </w:p>
    <w:p w14:paraId="33040D5F" w14:textId="77777777" w:rsidR="00E13EF8" w:rsidRDefault="00E13EF8" w:rsidP="00E13EF8">
      <w:pPr>
        <w:pStyle w:val="Heading4"/>
        <w:numPr>
          <w:ilvl w:val="3"/>
          <w:numId w:val="0"/>
        </w:numPr>
        <w:rPr>
          <w:lang w:eastAsia="zh-CN"/>
        </w:rPr>
      </w:pPr>
      <w:bookmarkStart w:id="158" w:name="_Toc9780139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8"/>
    </w:p>
    <w:p w14:paraId="3D81BCFE" w14:textId="77777777" w:rsidR="00E13EF8" w:rsidRDefault="00E13EF8" w:rsidP="00601665">
      <w:pPr>
        <w:rPr>
          <w:lang w:val="en-US"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353C410E" w14:textId="77777777" w:rsidR="001A0E9A" w:rsidRDefault="001A0E9A" w:rsidP="001A0E9A">
      <w:pPr>
        <w:pStyle w:val="Heading4"/>
        <w:numPr>
          <w:ilvl w:val="3"/>
          <w:numId w:val="0"/>
        </w:numPr>
        <w:rPr>
          <w:lang w:eastAsia="zh-CN"/>
        </w:rPr>
      </w:pPr>
      <w:bookmarkStart w:id="159" w:name="_Toc97801395"/>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59"/>
      <w:r>
        <w:rPr>
          <w:rFonts w:hint="eastAsia"/>
          <w:lang w:eastAsia="zh-CN"/>
        </w:rPr>
        <w:t xml:space="preserve"> </w:t>
      </w:r>
    </w:p>
    <w:p w14:paraId="63987553"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n41 PC1.5</w:t>
      </w:r>
      <w:r>
        <w:rPr>
          <w:rFonts w:eastAsia="SimSun" w:cs="Arial" w:hint="eastAsia"/>
          <w:iCs/>
          <w:sz w:val="18"/>
          <w:szCs w:val="18"/>
          <w:lang w:val="en-US" w:eastAsia="zh-CN"/>
        </w:rPr>
        <w:t xml:space="preserve">. </w:t>
      </w:r>
    </w:p>
    <w:p w14:paraId="6AD9D6AE"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w:t>
      </w:r>
      <w:r w:rsidR="00B059C9">
        <w:rPr>
          <w:rFonts w:eastAsia="SimSun" w:cs="Arial"/>
          <w:iCs/>
          <w:sz w:val="18"/>
          <w:szCs w:val="18"/>
          <w:lang w:val="en-US" w:eastAsia="zh-CN"/>
        </w:rPr>
        <w:t>2</w:t>
      </w:r>
      <w:r>
        <w:rPr>
          <w:rFonts w:eastAsia="SimSun" w:cs="Arial"/>
          <w:iCs/>
          <w:sz w:val="18"/>
          <w:szCs w:val="18"/>
          <w:lang w:val="en-US" w:eastAsia="zh-CN"/>
        </w:rPr>
        <w:t xml:space="preserve"> MSD into n</w:t>
      </w:r>
      <w:r w:rsidR="00F26EAF">
        <w:rPr>
          <w:rFonts w:eastAsia="SimSun" w:cs="Arial"/>
          <w:iCs/>
          <w:sz w:val="18"/>
          <w:szCs w:val="18"/>
          <w:lang w:val="en-US" w:eastAsia="zh-CN"/>
        </w:rPr>
        <w:t>77</w:t>
      </w:r>
      <w:r>
        <w:rPr>
          <w:rFonts w:eastAsia="SimSun" w:cs="Arial"/>
          <w:iCs/>
          <w:sz w:val="18"/>
          <w:szCs w:val="18"/>
          <w:lang w:val="en-US" w:eastAsia="zh-CN"/>
        </w:rPr>
        <w:t>, and then increasing the interference power by 3 dB, and calculating the new MSD.</w:t>
      </w:r>
    </w:p>
    <w:p w14:paraId="420DAFC5" w14:textId="77777777"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lastRenderedPageBreak/>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14:paraId="4CE541EF" w14:textId="77777777" w:rsidTr="00511CA1">
        <w:trPr>
          <w:jc w:val="center"/>
        </w:trPr>
        <w:tc>
          <w:tcPr>
            <w:tcW w:w="9060" w:type="dxa"/>
            <w:gridSpan w:val="15"/>
          </w:tcPr>
          <w:p w14:paraId="221CFB66" w14:textId="77777777"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14:paraId="73CD01B3" w14:textId="77777777" w:rsidTr="00511CA1">
        <w:trPr>
          <w:jc w:val="center"/>
        </w:trPr>
        <w:tc>
          <w:tcPr>
            <w:tcW w:w="665" w:type="dxa"/>
          </w:tcPr>
          <w:p w14:paraId="121F4B6A"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559CCFF6"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7BE301E1"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ECC1C0F"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75D4717"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07CF674"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5078359"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C46EAEA"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07AED6F9"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5979B844"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2D9EF02E"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570E8A1"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1799531D"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70164537" w14:textId="77777777"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216A4C56"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05FF54BD" w14:textId="77777777"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2F6293CE" w14:textId="77777777"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14:paraId="5D0BFA7F" w14:textId="77777777" w:rsidTr="00511CA1">
        <w:trPr>
          <w:jc w:val="center"/>
        </w:trPr>
        <w:tc>
          <w:tcPr>
            <w:tcW w:w="665" w:type="dxa"/>
          </w:tcPr>
          <w:p w14:paraId="1AC73541" w14:textId="77777777"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6752B097" w14:textId="77777777"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6A4D709D" w14:textId="77777777"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7E6161F"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0EB69FF"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24E2119"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A587E2A"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14:paraId="2FED1967"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5F45FE8" w14:textId="77777777"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B1018CD"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394624A"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14:paraId="5E8B876C"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9D73292"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14:paraId="3FBBD9F0"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14:paraId="24A4B04B" w14:textId="77777777"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14:paraId="2F95BE64" w14:textId="77777777" w:rsidR="001A0E9A" w:rsidRDefault="001A0E9A" w:rsidP="00E13EF8">
      <w:pPr>
        <w:pStyle w:val="Header"/>
        <w:spacing w:before="120" w:after="120"/>
        <w:jc w:val="both"/>
        <w:rPr>
          <w:lang w:eastAsia="zh-CN"/>
        </w:rPr>
      </w:pPr>
    </w:p>
    <w:p w14:paraId="1EB5DD85" w14:textId="77777777" w:rsidR="00151D62" w:rsidRPr="0086358B" w:rsidRDefault="00D81B96" w:rsidP="0086358B">
      <w:pPr>
        <w:pStyle w:val="Heading4"/>
        <w:numPr>
          <w:ilvl w:val="3"/>
          <w:numId w:val="0"/>
        </w:numPr>
      </w:pPr>
      <w:bookmarkStart w:id="160" w:name="_Toc97801396"/>
      <w:r>
        <w:t>5.13.3</w:t>
      </w:r>
      <w:r>
        <w:rPr>
          <w:rFonts w:hint="eastAsia"/>
        </w:rPr>
        <w:t>.</w:t>
      </w:r>
      <w:r>
        <w:t>6</w:t>
      </w:r>
      <w:r>
        <w:rPr>
          <w:rFonts w:hint="eastAsia"/>
        </w:rPr>
        <w:tab/>
      </w:r>
      <w:r>
        <w:t xml:space="preserve">Single uplink n77 </w:t>
      </w:r>
      <w:r>
        <w:rPr>
          <w:rFonts w:hint="eastAsia"/>
        </w:rPr>
        <w:t xml:space="preserve">Power class </w:t>
      </w:r>
      <w:r>
        <w:t>1.5</w:t>
      </w:r>
      <w:bookmarkEnd w:id="160"/>
      <w:r>
        <w:rPr>
          <w:rFonts w:hint="eastAsia"/>
        </w:rPr>
        <w:t xml:space="preserve"> </w:t>
      </w:r>
    </w:p>
    <w:p w14:paraId="41FFECF7" w14:textId="77777777" w:rsidR="00D81B96" w:rsidRDefault="00D81B96" w:rsidP="00511CA1">
      <w:pPr>
        <w:rPr>
          <w:iCs/>
          <w:lang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PC</w:t>
      </w:r>
      <w:r>
        <w:rPr>
          <w:rFonts w:eastAsia="SimSun" w:cs="Arial"/>
          <w:iCs/>
          <w:sz w:val="18"/>
          <w:szCs w:val="18"/>
          <w:lang w:val="en-US" w:eastAsia="zh-CN"/>
        </w:rPr>
        <w:t>1.5</w:t>
      </w:r>
      <w:r>
        <w:rPr>
          <w:rFonts w:eastAsia="SimSun" w:cs="Arial" w:hint="eastAsia"/>
          <w:iCs/>
          <w:sz w:val="18"/>
          <w:szCs w:val="18"/>
          <w:lang w:val="en-US" w:eastAsia="zh-CN"/>
        </w:rPr>
        <w:t xml:space="preserve"> </w:t>
      </w:r>
      <w:r>
        <w:rPr>
          <w:rFonts w:eastAsia="SimSun" w:cs="Arial"/>
          <w:iCs/>
          <w:sz w:val="18"/>
          <w:szCs w:val="18"/>
          <w:lang w:val="en-US" w:eastAsia="zh-CN"/>
        </w:rPr>
        <w:t>n77</w:t>
      </w:r>
      <w:r>
        <w:rPr>
          <w:rFonts w:eastAsia="SimSun" w:cs="Arial" w:hint="eastAsia"/>
          <w:iCs/>
          <w:sz w:val="18"/>
          <w:szCs w:val="18"/>
          <w:lang w:val="en-US" w:eastAsia="zh-CN"/>
        </w:rPr>
        <w:t xml:space="preserve">A </w:t>
      </w:r>
      <w:r>
        <w:rPr>
          <w:rFonts w:eastAsia="SimSun" w:cs="Arial"/>
          <w:iCs/>
          <w:sz w:val="18"/>
          <w:szCs w:val="18"/>
          <w:lang w:val="en-US" w:eastAsia="zh-CN"/>
        </w:rPr>
        <w:t>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14:paraId="12329BAC" w14:textId="2C63FA8F" w:rsidR="00D81B96" w:rsidRDefault="00E83335" w:rsidP="00511CA1">
      <w:pPr>
        <w:rPr>
          <w:iCs/>
          <w:lang w:eastAsia="zh-CN"/>
        </w:rPr>
      </w:pPr>
      <w:r>
        <w:rPr>
          <w:noProof/>
        </w:rPr>
        <w:drawing>
          <wp:inline distT="0" distB="0" distL="0" distR="0" wp14:anchorId="4C47A66C" wp14:editId="5C831907">
            <wp:extent cx="2528570" cy="2622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8570" cy="262255"/>
                    </a:xfrm>
                    <a:prstGeom prst="rect">
                      <a:avLst/>
                    </a:prstGeom>
                    <a:noFill/>
                    <a:ln>
                      <a:noFill/>
                    </a:ln>
                  </pic:spPr>
                </pic:pic>
              </a:graphicData>
            </a:graphic>
          </wp:inline>
        </w:drawing>
      </w:r>
    </w:p>
    <w:p w14:paraId="3A8AC417" w14:textId="77777777"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14:paraId="00D31122" w14:textId="77777777" w:rsidTr="00511CA1">
        <w:trPr>
          <w:trHeight w:val="187"/>
          <w:jc w:val="center"/>
        </w:trPr>
        <w:tc>
          <w:tcPr>
            <w:tcW w:w="9773" w:type="dxa"/>
            <w:gridSpan w:val="15"/>
          </w:tcPr>
          <w:p w14:paraId="78917F71"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14:paraId="3B7F5E71" w14:textId="77777777" w:rsidTr="00511CA1">
        <w:trPr>
          <w:trHeight w:val="187"/>
          <w:jc w:val="center"/>
        </w:trPr>
        <w:tc>
          <w:tcPr>
            <w:tcW w:w="709" w:type="dxa"/>
          </w:tcPr>
          <w:p w14:paraId="3C44FB3A"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3D66AA8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26A9B74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57E98A71"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570F4D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496E4D4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798515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19759D06"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5015B2EA"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6B7D9CA3"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CEF0D0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09D4A50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DCC00AB"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56427504"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4E8FEC93"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0273A03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8D72006"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5FF4542E"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B4E5CED"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484FBF5F"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66D8018" w14:textId="77777777"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21D7F7B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754780B2"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53211C9B"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8534E89"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6EF8AAA5"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54B763B7"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1A79535A" w14:textId="77777777"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14:paraId="2EF69E57" w14:textId="77777777" w:rsidTr="00511CA1">
        <w:trPr>
          <w:trHeight w:val="187"/>
          <w:jc w:val="center"/>
        </w:trPr>
        <w:tc>
          <w:tcPr>
            <w:tcW w:w="709" w:type="dxa"/>
          </w:tcPr>
          <w:p w14:paraId="2056D81D" w14:textId="77777777"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3EAD99D1" w14:textId="77777777"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24F2B321" w14:textId="77777777" w:rsidR="00D81B96" w:rsidRPr="00B26205" w:rsidRDefault="00D81B96" w:rsidP="00511CA1">
            <w:pPr>
              <w:keepNext/>
              <w:keepLines/>
              <w:spacing w:after="0"/>
              <w:jc w:val="center"/>
              <w:rPr>
                <w:rFonts w:ascii="Arial" w:eastAsia="Times New Roman" w:hAnsi="Arial"/>
                <w:sz w:val="18"/>
                <w:lang w:eastAsia="zh-CN"/>
              </w:rPr>
            </w:pPr>
          </w:p>
        </w:tc>
        <w:tc>
          <w:tcPr>
            <w:tcW w:w="640" w:type="dxa"/>
          </w:tcPr>
          <w:p w14:paraId="0DCEC86A" w14:textId="77777777"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14:paraId="50EB52AA" w14:textId="77777777"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14:paraId="6ECF1A86" w14:textId="77777777"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14:paraId="1A396D8F" w14:textId="77777777" w:rsidR="00D81B96" w:rsidRPr="00B26205" w:rsidRDefault="00D81B96" w:rsidP="00511CA1">
            <w:pPr>
              <w:keepNext/>
              <w:keepLines/>
              <w:spacing w:after="0"/>
              <w:jc w:val="center"/>
              <w:rPr>
                <w:rFonts w:ascii="Arial" w:eastAsia="Times New Roman" w:hAnsi="Arial"/>
                <w:sz w:val="18"/>
                <w:lang w:eastAsia="ja-JP"/>
              </w:rPr>
            </w:pPr>
          </w:p>
        </w:tc>
        <w:tc>
          <w:tcPr>
            <w:tcW w:w="640" w:type="dxa"/>
          </w:tcPr>
          <w:p w14:paraId="282CC990"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14:paraId="593D5F25"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14:paraId="2277F35F"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14:paraId="6EC050AF"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14:paraId="62E44D39" w14:textId="77777777"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14:paraId="6B736317" w14:textId="77777777"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14:paraId="44AD4BF6" w14:textId="77777777"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14:paraId="4747F7B4" w14:textId="77777777"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14:paraId="23D47659" w14:textId="77777777" w:rsidTr="00511CA1">
        <w:trPr>
          <w:trHeight w:val="285"/>
          <w:jc w:val="center"/>
        </w:trPr>
        <w:tc>
          <w:tcPr>
            <w:tcW w:w="9773" w:type="dxa"/>
            <w:gridSpan w:val="15"/>
          </w:tcPr>
          <w:p w14:paraId="4625434D" w14:textId="77777777"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73C86C33">
                <v:shape id="_x0000_i1034" type="#_x0000_t75" style="width:78pt;height:11.5pt;mso-wrap-style:square;mso-position-horizontal-relative:page;mso-position-vertical-relative:page" o:ole="">
                  <v:imagedata r:id="rId19" o:title=""/>
                </v:shape>
                <o:OLEObject Type="Embed" ProgID="Equation.3" ShapeID="_x0000_i1034" DrawAspect="Content" ObjectID="_1710401365" r:id="rId27"/>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6AEBE11A">
                <v:shape id="_x0000_i1035" type="#_x0000_t75" style="width:205pt;height:12pt;mso-wrap-style:square;mso-position-horizontal-relative:page;mso-position-vertical-relative:page" o:ole="">
                  <v:imagedata r:id="rId21" o:title=""/>
                </v:shape>
                <o:OLEObject Type="Embed" ProgID="Equation.3" ShapeID="_x0000_i1035" DrawAspect="Content" ObjectID="_1710401366" r:id="rId2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762796F5">
                <v:shape id="_x0000_i1036" type="#_x0000_t75" style="width:12pt;height:12pt;mso-wrap-style:square;mso-position-horizontal-relative:page;mso-position-vertical-relative:page" o:ole="">
                  <v:imagedata r:id="rId23" o:title=""/>
                </v:shape>
                <o:OLEObject Type="Embed" ProgID="Equation.3" ShapeID="_x0000_i1036" DrawAspect="Content" ObjectID="_1710401367" r:id="rId29"/>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67D72039">
                <v:shape id="_x0000_i1037" type="#_x0000_t75" style="width:36.5pt;height:11.5pt;mso-wrap-style:square;mso-position-horizontal-relative:page;mso-position-vertical-relative:page" o:ole="">
                  <v:imagedata r:id="rId25" o:title=""/>
                </v:shape>
                <o:OLEObject Type="Embed" ProgID="Equation.3" ShapeID="_x0000_i1037" DrawAspect="Content" ObjectID="_1710401368" r:id="rId30"/>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1E93B6B1" w14:textId="77777777" w:rsidR="00D81B96" w:rsidRPr="00B26205" w:rsidRDefault="00D81B96" w:rsidP="00511CA1">
            <w:pPr>
              <w:keepNext/>
              <w:keepLines/>
              <w:spacing w:after="0"/>
              <w:ind w:left="851" w:hanging="851"/>
              <w:rPr>
                <w:rFonts w:ascii="Arial" w:eastAsia="Times New Roman" w:hAnsi="Arial"/>
                <w:sz w:val="18"/>
                <w:lang w:eastAsia="ja-JP"/>
              </w:rPr>
            </w:pPr>
          </w:p>
        </w:tc>
      </w:tr>
    </w:tbl>
    <w:p w14:paraId="28CD0A34" w14:textId="77777777" w:rsidR="00D81B96" w:rsidRDefault="00D81B96" w:rsidP="00511CA1">
      <w:pPr>
        <w:rPr>
          <w:rFonts w:eastAsia="SimSun" w:cs="Arial"/>
          <w:iCs/>
          <w:sz w:val="18"/>
          <w:szCs w:val="18"/>
          <w:lang w:val="en-US" w:eastAsia="zh-CN"/>
        </w:rPr>
      </w:pPr>
    </w:p>
    <w:p w14:paraId="5D0D2682" w14:textId="77777777" w:rsidR="00D81B96" w:rsidRDefault="00D81B96" w:rsidP="00511CA1">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n77 PC1.5</w:t>
      </w:r>
      <w:r>
        <w:rPr>
          <w:rFonts w:eastAsia="SimSun" w:cs="Arial" w:hint="eastAsia"/>
          <w:iCs/>
          <w:sz w:val="18"/>
          <w:szCs w:val="18"/>
          <w:lang w:val="en-US" w:eastAsia="zh-CN"/>
        </w:rPr>
        <w:t xml:space="preserve">. </w:t>
      </w:r>
    </w:p>
    <w:p w14:paraId="5C8B3D37" w14:textId="77777777" w:rsidR="00D81B96" w:rsidRDefault="00D81B96" w:rsidP="00511CA1">
      <w:pPr>
        <w:rPr>
          <w:rFonts w:eastAsia="SimSun" w:cs="Arial"/>
          <w:iCs/>
          <w:sz w:val="18"/>
          <w:szCs w:val="18"/>
          <w:lang w:val="en-US" w:eastAsia="zh-CN"/>
        </w:rPr>
      </w:pPr>
      <w:r>
        <w:rPr>
          <w:rFonts w:eastAsia="SimSun"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14:paraId="64B847B6" w14:textId="77777777"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14:paraId="0A5689B4" w14:textId="77777777" w:rsidTr="00511CA1">
        <w:trPr>
          <w:jc w:val="center"/>
        </w:trPr>
        <w:tc>
          <w:tcPr>
            <w:tcW w:w="9060" w:type="dxa"/>
            <w:gridSpan w:val="15"/>
          </w:tcPr>
          <w:p w14:paraId="0CA3FE11" w14:textId="77777777"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14:paraId="727C2E34" w14:textId="77777777" w:rsidTr="00511CA1">
        <w:trPr>
          <w:jc w:val="center"/>
        </w:trPr>
        <w:tc>
          <w:tcPr>
            <w:tcW w:w="665" w:type="dxa"/>
          </w:tcPr>
          <w:p w14:paraId="34ED625B"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11E31E18"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51063ACF"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70B0AF6"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DB0718E"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5014DE4"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E162707"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2E4137B"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2CC2AA7"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2D8D21C2"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1A54E832"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465C7C0A"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650F561C"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18675F25" w14:textId="77777777"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50B9C24B"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015F8567" w14:textId="77777777"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488D5ED7" w14:textId="77777777"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14:paraId="6A99DCFF" w14:textId="77777777" w:rsidTr="00511CA1">
        <w:trPr>
          <w:jc w:val="center"/>
        </w:trPr>
        <w:tc>
          <w:tcPr>
            <w:tcW w:w="665" w:type="dxa"/>
          </w:tcPr>
          <w:p w14:paraId="21056CDD" w14:textId="77777777"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682E2A62" w14:textId="77777777"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14:paraId="4E1CD21C" w14:textId="77777777"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2B55436"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16C85DE"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7B585EDA"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83BBCCC" w14:textId="77777777"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76C68B4A"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9DA8407" w14:textId="77777777"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F07DAFC"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B68B23D"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14:paraId="3A8AACF2"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5199122"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14:paraId="70E1C1A8"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14:paraId="1FCF310F" w14:textId="77777777"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14:paraId="640B3328" w14:textId="77777777" w:rsidTr="00533169">
        <w:trPr>
          <w:jc w:val="center"/>
        </w:trPr>
        <w:tc>
          <w:tcPr>
            <w:tcW w:w="665" w:type="dxa"/>
          </w:tcPr>
          <w:p w14:paraId="2BC00698" w14:textId="77777777"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00C9B48A" w14:textId="77777777"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14:paraId="551FB1E7" w14:textId="77777777"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BF8C55C" w14:textId="77777777" w:rsidR="00D81B96" w:rsidRDefault="00D81B96" w:rsidP="00511CA1">
            <w:pPr>
              <w:keepNext/>
              <w:keepLines/>
              <w:spacing w:after="0"/>
              <w:jc w:val="center"/>
              <w:rPr>
                <w:rFonts w:ascii="Arial" w:eastAsia="SimSun" w:hAnsi="Arial" w:cs="Arial"/>
                <w:bCs/>
                <w:color w:val="000000"/>
                <w:sz w:val="18"/>
              </w:rPr>
            </w:pPr>
            <w:r>
              <w:rPr>
                <w:rFonts w:ascii="Arial" w:eastAsia="SimSun"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1B82294"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0135E89"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21E6E49" w14:textId="77777777"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0479A90F"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A576350" w14:textId="77777777"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589DD1D"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4F46E56"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14:paraId="1039BA0E"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1A35247"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14:paraId="41982132"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14:paraId="043E45DF" w14:textId="77777777"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14:paraId="29212AFB" w14:textId="77777777" w:rsidTr="00511CA1">
        <w:trPr>
          <w:jc w:val="center"/>
        </w:trPr>
        <w:tc>
          <w:tcPr>
            <w:tcW w:w="9060" w:type="dxa"/>
            <w:gridSpan w:val="15"/>
            <w:tcBorders>
              <w:right w:val="single" w:sz="4" w:space="0" w:color="auto"/>
            </w:tcBorders>
          </w:tcPr>
          <w:p w14:paraId="1CB679BF" w14:textId="77777777"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14:paraId="1F6963AA" w14:textId="77777777"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w14:anchorId="42FC2836">
                <v:shape id="_x0000_i1038" type="#_x0000_t75" style="width:78pt;height:11.5pt;mso-wrap-style:square;mso-position-horizontal-relative:page;mso-position-vertical-relative:page" o:ole="">
                  <v:imagedata r:id="rId19" o:title=""/>
                </v:shape>
                <o:OLEObject Type="Embed" ProgID="Equation.3" ShapeID="_x0000_i1038" DrawAspect="Content" ObjectID="_1710401369" r:id="rId31"/>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w14:anchorId="5E9F82F8">
                <v:shape id="_x0000_i1039" type="#_x0000_t75" style="width:205pt;height:12pt;mso-wrap-style:square;mso-position-horizontal-relative:page;mso-position-vertical-relative:page" o:ole="">
                  <v:imagedata r:id="rId21" o:title=""/>
                </v:shape>
                <o:OLEObject Type="Embed" ProgID="Equation.3" ShapeID="_x0000_i1039" DrawAspect="Content" ObjectID="_1710401370" r:id="rId32"/>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w14:anchorId="28705EC1">
                <v:shape id="_x0000_i1040" type="#_x0000_t75" style="width:12pt;height:12pt;mso-wrap-style:square;mso-position-horizontal-relative:page;mso-position-vertical-relative:page" o:ole="">
                  <v:imagedata r:id="rId23" o:title=""/>
                </v:shape>
                <o:OLEObject Type="Embed" ProgID="Equation.3" ShapeID="_x0000_i1040" DrawAspect="Content" ObjectID="_1710401371" r:id="rId33"/>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w14:anchorId="79EFD2D9">
                <v:shape id="_x0000_i1041" type="#_x0000_t75" style="width:36.5pt;height:11.5pt;mso-wrap-style:square;mso-position-horizontal-relative:page;mso-position-vertical-relative:page" o:ole="">
                  <v:imagedata r:id="rId25" o:title=""/>
                </v:shape>
                <o:OLEObject Type="Embed" ProgID="Equation.3" ShapeID="_x0000_i1041" DrawAspect="Content" ObjectID="_1710401372" r:id="rId34"/>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14:paraId="787A97D4" w14:textId="77777777" w:rsidR="00D81B96" w:rsidRPr="00533169" w:rsidRDefault="00D81B96" w:rsidP="00533169">
      <w:pPr>
        <w:pStyle w:val="Header"/>
        <w:spacing w:before="120" w:after="120"/>
        <w:jc w:val="both"/>
        <w:rPr>
          <w:rFonts w:ascii="Times New Roman" w:eastAsia="SimSun" w:hAnsi="Times New Roman"/>
          <w:b w:val="0"/>
          <w:bCs/>
          <w:sz w:val="20"/>
          <w:lang w:val="en-US" w:eastAsia="zh-CN"/>
        </w:rPr>
      </w:pPr>
    </w:p>
    <w:p w14:paraId="121F8625" w14:textId="77777777" w:rsidR="00D81B96" w:rsidRDefault="00D81B96" w:rsidP="00511CA1">
      <w:pPr>
        <w:pStyle w:val="Heading3"/>
        <w:numPr>
          <w:ilvl w:val="2"/>
          <w:numId w:val="0"/>
        </w:numPr>
        <w:rPr>
          <w:sz w:val="24"/>
        </w:rPr>
      </w:pPr>
      <w:bookmarkStart w:id="161" w:name="_Toc97801397"/>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1"/>
    </w:p>
    <w:p w14:paraId="5E6A0318" w14:textId="77777777" w:rsidR="00D81B96" w:rsidRDefault="00D81B96" w:rsidP="00511CA1">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p>
    <w:p w14:paraId="24059EC4" w14:textId="77777777" w:rsidR="00D81B96" w:rsidRPr="00F746F0" w:rsidRDefault="00D81B96" w:rsidP="00E13EF8">
      <w:pPr>
        <w:pStyle w:val="Header"/>
        <w:spacing w:before="120" w:after="120"/>
        <w:jc w:val="both"/>
        <w:rPr>
          <w:rFonts w:ascii="Times New Roman" w:eastAsia="SimSun" w:hAnsi="Times New Roman"/>
          <w:b w:val="0"/>
          <w:bCs/>
          <w:sz w:val="20"/>
          <w:lang w:val="en-US" w:eastAsia="zh-CN"/>
        </w:rPr>
      </w:pPr>
    </w:p>
    <w:p w14:paraId="06A88007" w14:textId="77777777" w:rsidR="00402F10" w:rsidRDefault="00402F10" w:rsidP="00402F10">
      <w:pPr>
        <w:pStyle w:val="Heading2"/>
        <w:ind w:left="0" w:firstLine="0"/>
        <w:rPr>
          <w:lang w:val="en-US" w:eastAsia="zh-CN"/>
        </w:rPr>
      </w:pPr>
      <w:bookmarkStart w:id="162" w:name="_Toc97801398"/>
      <w:r>
        <w:rPr>
          <w:lang w:eastAsia="zh-CN"/>
        </w:rPr>
        <w:lastRenderedPageBreak/>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62"/>
    </w:p>
    <w:p w14:paraId="09443036" w14:textId="77777777" w:rsidR="00402F10" w:rsidRDefault="00402F10" w:rsidP="00402F10">
      <w:pPr>
        <w:pStyle w:val="Heading3"/>
        <w:ind w:left="0" w:firstLine="0"/>
        <w:rPr>
          <w:rFonts w:cs="Arial"/>
          <w:lang w:eastAsia="zh-CN"/>
        </w:rPr>
      </w:pPr>
      <w:bookmarkStart w:id="163" w:name="_Toc97801399"/>
      <w:r>
        <w:rPr>
          <w:rFonts w:cs="Arial"/>
          <w:szCs w:val="28"/>
          <w:lang w:eastAsia="zh-CN"/>
        </w:rPr>
        <w:t>5.14.1</w:t>
      </w:r>
      <w:r>
        <w:rPr>
          <w:rFonts w:cs="Arial"/>
          <w:szCs w:val="28"/>
          <w:lang w:eastAsia="zh-CN"/>
        </w:rPr>
        <w:tab/>
        <w:t>Configurations</w:t>
      </w:r>
      <w:bookmarkEnd w:id="163"/>
    </w:p>
    <w:p w14:paraId="17FA4CC7" w14:textId="77777777"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14:paraId="4FB289D3" w14:textId="77777777"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14:paraId="78603ADE" w14:textId="77777777"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14:paraId="1EBF48EB" w14:textId="77777777"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14:paraId="2B5D1300" w14:textId="77777777"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14:paraId="2CAEA03F" w14:textId="77777777"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2466209" w14:textId="77777777" w:rsidR="00402F10" w:rsidRDefault="00402F10">
            <w:pPr>
              <w:pStyle w:val="TAH"/>
              <w:keepNext w:val="0"/>
              <w:rPr>
                <w:sz w:val="16"/>
              </w:rPr>
            </w:pPr>
            <w:r>
              <w:rPr>
                <w:sz w:val="16"/>
              </w:rPr>
              <w:t>10</w:t>
            </w:r>
          </w:p>
          <w:p w14:paraId="212BC23F"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26C7AF99" w14:textId="77777777" w:rsidR="00402F10" w:rsidRDefault="00402F10">
            <w:pPr>
              <w:pStyle w:val="TAH"/>
              <w:keepNext w:val="0"/>
              <w:rPr>
                <w:sz w:val="16"/>
              </w:rPr>
            </w:pPr>
            <w:r>
              <w:rPr>
                <w:sz w:val="16"/>
              </w:rPr>
              <w:t>15</w:t>
            </w:r>
          </w:p>
          <w:p w14:paraId="55A849B6"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3420AFBF" w14:textId="77777777" w:rsidR="00402F10" w:rsidRDefault="00402F10">
            <w:pPr>
              <w:pStyle w:val="TAH"/>
              <w:keepNext w:val="0"/>
              <w:rPr>
                <w:sz w:val="16"/>
              </w:rPr>
            </w:pPr>
            <w:r>
              <w:rPr>
                <w:sz w:val="16"/>
              </w:rPr>
              <w:t>20</w:t>
            </w:r>
          </w:p>
          <w:p w14:paraId="65030A0D"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40A5827E" w14:textId="77777777"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288BF996" w14:textId="77777777"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1CF2B2DB" w14:textId="77777777" w:rsidR="00402F10" w:rsidRDefault="00402F10">
            <w:pPr>
              <w:pStyle w:val="TAH"/>
              <w:keepNext w:val="0"/>
              <w:rPr>
                <w:sz w:val="16"/>
              </w:rPr>
            </w:pPr>
            <w:r>
              <w:rPr>
                <w:sz w:val="16"/>
              </w:rPr>
              <w:t>40</w:t>
            </w:r>
          </w:p>
          <w:p w14:paraId="25C43A5A"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73FF4A69" w14:textId="77777777" w:rsidR="00402F10" w:rsidRDefault="00402F10">
            <w:pPr>
              <w:pStyle w:val="TAH"/>
              <w:keepNext w:val="0"/>
              <w:rPr>
                <w:sz w:val="16"/>
              </w:rPr>
            </w:pPr>
            <w:r>
              <w:rPr>
                <w:sz w:val="16"/>
              </w:rPr>
              <w:t>50</w:t>
            </w:r>
          </w:p>
          <w:p w14:paraId="23D6956F"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7A2F7D64" w14:textId="77777777" w:rsidR="00402F10" w:rsidRDefault="00402F10">
            <w:pPr>
              <w:pStyle w:val="TAH"/>
              <w:keepNext w:val="0"/>
              <w:rPr>
                <w:sz w:val="16"/>
              </w:rPr>
            </w:pPr>
            <w:r>
              <w:rPr>
                <w:sz w:val="16"/>
              </w:rPr>
              <w:t>60</w:t>
            </w:r>
          </w:p>
          <w:p w14:paraId="0AEA5CC4"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5BF5935C" w14:textId="77777777" w:rsidR="00402F10" w:rsidRDefault="00402F10">
            <w:pPr>
              <w:pStyle w:val="TAH"/>
              <w:keepNext w:val="0"/>
              <w:rPr>
                <w:sz w:val="16"/>
              </w:rPr>
            </w:pPr>
            <w:r>
              <w:rPr>
                <w:rFonts w:eastAsia="SimSun"/>
                <w:sz w:val="16"/>
                <w:lang w:val="en-US" w:eastAsia="zh-CN"/>
              </w:rPr>
              <w:t>7</w:t>
            </w:r>
            <w:r>
              <w:rPr>
                <w:sz w:val="16"/>
              </w:rPr>
              <w:t>0</w:t>
            </w:r>
          </w:p>
          <w:p w14:paraId="77230730"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15D7A351" w14:textId="77777777" w:rsidR="00402F10" w:rsidRDefault="00402F10">
            <w:pPr>
              <w:pStyle w:val="TAH"/>
              <w:keepNext w:val="0"/>
              <w:rPr>
                <w:sz w:val="16"/>
              </w:rPr>
            </w:pPr>
            <w:r>
              <w:rPr>
                <w:sz w:val="16"/>
              </w:rPr>
              <w:t>80</w:t>
            </w:r>
          </w:p>
          <w:p w14:paraId="0CA11D0A" w14:textId="77777777"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1BE3CE78" w14:textId="77777777"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14:paraId="0D74902A" w14:textId="77777777"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14:paraId="4BCB4212" w14:textId="77777777" w:rsidR="00402F10" w:rsidRDefault="00402F10">
            <w:pPr>
              <w:pStyle w:val="TAH"/>
              <w:keepNext w:val="0"/>
              <w:rPr>
                <w:sz w:val="16"/>
              </w:rPr>
            </w:pPr>
            <w:r>
              <w:rPr>
                <w:sz w:val="16"/>
              </w:rPr>
              <w:t>Bandwidth combination set</w:t>
            </w:r>
          </w:p>
        </w:tc>
      </w:tr>
      <w:tr w:rsidR="00402F10" w14:paraId="4990D2AC" w14:textId="77777777"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0F5E42F7"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2E3BB302" w14:textId="77777777"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14:paraId="434F0CD2"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14:paraId="4AABBDDD" w14:textId="77777777"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14:paraId="399F9E81"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B907ED3"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15E34D4"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061D6A22" w14:textId="77777777"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14:paraId="317D47E9"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14:paraId="2E3C79E8" w14:textId="77777777"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14:paraId="611D7EF6"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439CA0B9"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6ACEAE9F"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160E0CAA"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340895D3"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14:paraId="48687EBE" w14:textId="77777777"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14:paraId="6BD3169D" w14:textId="77777777"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1C176BD7" w14:textId="77777777" w:rsidR="00402F10" w:rsidRDefault="00402F10">
            <w:pPr>
              <w:pStyle w:val="TAC"/>
              <w:rPr>
                <w:sz w:val="16"/>
                <w:lang w:val="en-US" w:eastAsia="zh-CN"/>
              </w:rPr>
            </w:pPr>
            <w:r>
              <w:rPr>
                <w:sz w:val="16"/>
                <w:lang w:val="en-US" w:eastAsia="zh-CN"/>
              </w:rPr>
              <w:t>0</w:t>
            </w:r>
          </w:p>
        </w:tc>
      </w:tr>
      <w:tr w:rsidR="00402F10" w14:paraId="6171136B" w14:textId="77777777"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9D5" w14:textId="77777777"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490F" w14:textId="77777777"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14:paraId="3D466E69" w14:textId="77777777"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14:paraId="52068131" w14:textId="77777777"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14:paraId="5E9726D7"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67B9F17A"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6371BA52" w14:textId="77777777"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1D05D64D"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03FAFAC7" w14:textId="77777777"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4E735D9D"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3ADB2827"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04A02B06"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0F9F4A44"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6CF0D84F"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6EA74515" w14:textId="77777777"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14:paraId="22123689" w14:textId="77777777"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DBA5" w14:textId="77777777" w:rsidR="00402F10" w:rsidRDefault="00402F10">
            <w:pPr>
              <w:spacing w:after="0"/>
              <w:rPr>
                <w:rFonts w:ascii="Arial" w:hAnsi="Arial"/>
                <w:sz w:val="16"/>
                <w:lang w:val="en-US" w:eastAsia="zh-CN"/>
              </w:rPr>
            </w:pPr>
          </w:p>
        </w:tc>
      </w:tr>
      <w:tr w:rsidR="003A79D7" w14:paraId="074AEFF1" w14:textId="7777777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4A02DED7" w14:textId="77777777"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6B2BB851" w14:textId="77777777"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14:paraId="60E3B568" w14:textId="77777777" w:rsidR="00402F10" w:rsidRPr="003A79D7" w:rsidRDefault="00402F10" w:rsidP="00402F10">
      <w:pPr>
        <w:rPr>
          <w:sz w:val="18"/>
          <w:lang w:eastAsia="zh-CN"/>
        </w:rPr>
      </w:pPr>
    </w:p>
    <w:p w14:paraId="1AB35437" w14:textId="77777777" w:rsidR="00402F10" w:rsidRDefault="00402F10" w:rsidP="00402F10">
      <w:pPr>
        <w:pStyle w:val="Heading3"/>
        <w:ind w:left="0" w:firstLine="0"/>
        <w:rPr>
          <w:rFonts w:cs="Arial"/>
          <w:lang w:val="en-US" w:eastAsia="zh-CN"/>
        </w:rPr>
      </w:pPr>
      <w:bookmarkStart w:id="164" w:name="_Toc97801400"/>
      <w:r>
        <w:rPr>
          <w:rFonts w:cs="Arial"/>
          <w:lang w:eastAsia="zh-CN"/>
        </w:rPr>
        <w:t>5.14.2</w:t>
      </w:r>
      <w:r>
        <w:rPr>
          <w:rFonts w:cs="Arial"/>
          <w:lang w:eastAsia="zh-CN"/>
        </w:rPr>
        <w:tab/>
      </w:r>
      <w:r>
        <w:rPr>
          <w:rFonts w:cs="Arial"/>
          <w:szCs w:val="28"/>
          <w:lang w:val="en-US" w:eastAsia="zh-CN"/>
        </w:rPr>
        <w:t>Maximum output power</w:t>
      </w:r>
      <w:bookmarkEnd w:id="164"/>
    </w:p>
    <w:p w14:paraId="6CB27800" w14:textId="77777777"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14:paraId="3FC6E9DB" w14:textId="77777777"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15B296C8" w14:textId="77777777"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7F4F3704" w14:textId="77777777"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14:paraId="1CFE95C8" w14:textId="77777777"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6DC4E0E9"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14:paraId="34F540E2"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14:paraId="08ACF1E5" w14:textId="77777777"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4D064289" w14:textId="77777777"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14:paraId="043362A8" w14:textId="77777777"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14:paraId="425C7530"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70088814"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125958B6" w14:textId="77777777" w:rsidR="00402F10" w:rsidRDefault="00402F10">
            <w:pPr>
              <w:pStyle w:val="TAL"/>
              <w:keepNext w:val="0"/>
              <w:widowControl w:val="0"/>
              <w:jc w:val="both"/>
              <w:rPr>
                <w:iCs/>
              </w:rPr>
            </w:pPr>
            <w:r>
              <w:rPr>
                <w:rFonts w:cs="Arial"/>
                <w:iCs/>
              </w:rPr>
              <w:t>23dBm</w:t>
            </w:r>
          </w:p>
        </w:tc>
      </w:tr>
      <w:tr w:rsidR="00402F10" w14:paraId="1C9970EA" w14:textId="77777777"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8A55F" w14:textId="77777777"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57D1CC8" w14:textId="77777777"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14:paraId="6BC5F474"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243FF124"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4412B43D" w14:textId="77777777" w:rsidR="00402F10" w:rsidRDefault="00402F10">
            <w:pPr>
              <w:pStyle w:val="TAL"/>
              <w:keepNext w:val="0"/>
              <w:widowControl w:val="0"/>
              <w:jc w:val="both"/>
              <w:rPr>
                <w:iCs/>
              </w:rPr>
            </w:pPr>
            <w:r>
              <w:rPr>
                <w:rFonts w:cs="Arial"/>
                <w:iCs/>
              </w:rPr>
              <w:t>26dBm</w:t>
            </w:r>
          </w:p>
        </w:tc>
      </w:tr>
    </w:tbl>
    <w:p w14:paraId="458D71F0" w14:textId="77777777" w:rsidR="00402F10" w:rsidRDefault="00402F10" w:rsidP="00402F1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5E58CF1D" w14:textId="77777777" w:rsidR="00402F10" w:rsidRDefault="00402F10" w:rsidP="00402F10">
      <w:pPr>
        <w:pStyle w:val="Heading3"/>
        <w:ind w:left="0" w:firstLine="0"/>
        <w:rPr>
          <w:rFonts w:eastAsia="SimSun"/>
          <w:lang w:eastAsia="zh-CN"/>
        </w:rPr>
      </w:pPr>
      <w:bookmarkStart w:id="165" w:name="_Toc97801401"/>
      <w:r>
        <w:t>5.14.</w:t>
      </w:r>
      <w:r>
        <w:rPr>
          <w:lang w:eastAsia="zh-CN"/>
        </w:rPr>
        <w:t>3</w:t>
      </w:r>
      <w:r>
        <w:rPr>
          <w:rFonts w:ascii="Courier New" w:hAnsi="Courier New"/>
          <w:sz w:val="22"/>
          <w:szCs w:val="22"/>
          <w:lang w:eastAsia="sv-SE"/>
        </w:rPr>
        <w:tab/>
      </w:r>
      <w:r>
        <w:rPr>
          <w:rFonts w:eastAsia="MS Mincho"/>
          <w:lang w:eastAsia="ja-JP"/>
        </w:rPr>
        <w:t>REFSENS requirements</w:t>
      </w:r>
      <w:bookmarkEnd w:id="165"/>
    </w:p>
    <w:p w14:paraId="100E7DF4" w14:textId="77777777" w:rsidR="00402F10" w:rsidRDefault="00402F10" w:rsidP="00402F10">
      <w:pPr>
        <w:rPr>
          <w:iCs/>
          <w:sz w:val="18"/>
          <w:szCs w:val="18"/>
          <w:lang w:val="en-US" w:eastAsia="zh-CN"/>
        </w:rPr>
      </w:pPr>
      <w:r>
        <w:t xml:space="preserve">According to the PC3 CA_n71A-n77A study, there is MSD due to harmonic mixing and cross band isolation.  </w:t>
      </w:r>
    </w:p>
    <w:p w14:paraId="1702BB21" w14:textId="77777777" w:rsidR="00402F10" w:rsidRDefault="00402F10" w:rsidP="00402F10">
      <w:pPr>
        <w:pStyle w:val="Heading4"/>
        <w:ind w:left="0" w:firstLine="0"/>
        <w:rPr>
          <w:lang w:val="en-US" w:eastAsia="zh-CN"/>
        </w:rPr>
      </w:pPr>
      <w:bookmarkStart w:id="166" w:name="_Toc97801402"/>
      <w:r>
        <w:t>5.14.3</w:t>
      </w:r>
      <w:r>
        <w:rPr>
          <w:lang w:eastAsia="zh-CN"/>
        </w:rPr>
        <w:t>.1</w:t>
      </w:r>
      <w:r>
        <w:rPr>
          <w:lang w:eastAsia="zh-CN"/>
        </w:rPr>
        <w:tab/>
        <w:t>Power class 2 case</w:t>
      </w:r>
      <w:r>
        <w:rPr>
          <w:lang w:val="en-US" w:eastAsia="zh-CN"/>
        </w:rPr>
        <w:t xml:space="preserve"> a</w:t>
      </w:r>
      <w:bookmarkEnd w:id="166"/>
    </w:p>
    <w:p w14:paraId="5ED1B163"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Comparing with PC3 CA_n71A-n77A, no additional MSD are expected for this PC2 CA_n71A-n77A with dual or single uplink carrier.</w:t>
      </w:r>
    </w:p>
    <w:p w14:paraId="2D8EF8FC" w14:textId="77777777" w:rsidR="00402F10" w:rsidRDefault="00402F10" w:rsidP="00402F10">
      <w:pPr>
        <w:pStyle w:val="Heading4"/>
        <w:ind w:left="0" w:firstLine="0"/>
        <w:rPr>
          <w:rFonts w:eastAsia="SimSun"/>
          <w:lang w:eastAsia="zh-CN"/>
        </w:rPr>
      </w:pPr>
      <w:bookmarkStart w:id="167" w:name="_Toc97801403"/>
      <w:r>
        <w:t>5.14.3</w:t>
      </w:r>
      <w:r>
        <w:rPr>
          <w:lang w:eastAsia="zh-CN"/>
        </w:rPr>
        <w:t>.2</w:t>
      </w:r>
      <w:r>
        <w:rPr>
          <w:lang w:eastAsia="zh-CN"/>
        </w:rPr>
        <w:tab/>
        <w:t>Power class 2 case</w:t>
      </w:r>
      <w:r>
        <w:rPr>
          <w:lang w:val="en-US" w:eastAsia="zh-CN"/>
        </w:rPr>
        <w:t xml:space="preserve"> b</w:t>
      </w:r>
      <w:bookmarkEnd w:id="167"/>
    </w:p>
    <w:p w14:paraId="60F2A31A"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14:paraId="57680831" w14:textId="77777777"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14:paraId="4207F37D" w14:textId="77777777"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D0F2148" w14:textId="77777777"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587CAD0F"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14:paraId="3207794A" w14:textId="77777777"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4614D07C"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78F093A"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561CA4A"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39A5905"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355CA04"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D33D3F2"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856B23E"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100F1BA"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7C465A69" w14:textId="77777777" w:rsidR="00402F10" w:rsidRDefault="00402F10">
            <w:pPr>
              <w:keepNext/>
              <w:keepLines/>
              <w:spacing w:after="0"/>
              <w:jc w:val="center"/>
              <w:rPr>
                <w:rFonts w:ascii="Arial" w:eastAsia="Times New Roman" w:hAnsi="Arial"/>
                <w:b/>
                <w:sz w:val="18"/>
              </w:rPr>
            </w:pPr>
          </w:p>
        </w:tc>
      </w:tr>
      <w:tr w:rsidR="00402F10" w14:paraId="12705788" w14:textId="77777777" w:rsidTr="00402F10">
        <w:trPr>
          <w:trHeight w:val="187"/>
          <w:jc w:val="center"/>
        </w:trPr>
        <w:tc>
          <w:tcPr>
            <w:tcW w:w="2007" w:type="dxa"/>
            <w:tcBorders>
              <w:top w:val="nil"/>
              <w:left w:val="single" w:sz="4" w:space="0" w:color="auto"/>
              <w:bottom w:val="nil"/>
              <w:right w:val="single" w:sz="4" w:space="0" w:color="auto"/>
            </w:tcBorders>
            <w:hideMark/>
          </w:tcPr>
          <w:p w14:paraId="63C4CB32" w14:textId="77777777"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0FB429AA" w14:textId="77777777"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DAF12D6" w14:textId="77777777"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10725870" w14:textId="77777777"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DB7791D" w14:textId="77777777"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2ADF865" w14:textId="77777777"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71F10A2" w14:textId="77777777"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DCDFDCD" w14:textId="77777777"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8E917D" w14:textId="77777777" w:rsidR="00402F10" w:rsidRDefault="00402F10">
            <w:pPr>
              <w:pStyle w:val="TAC"/>
              <w:rPr>
                <w:lang w:val="en-US" w:eastAsia="ja-JP"/>
              </w:rPr>
            </w:pPr>
            <w:r>
              <w:rPr>
                <w:lang w:eastAsia="zh-TW"/>
              </w:rPr>
              <w:t>IMD5</w:t>
            </w:r>
          </w:p>
        </w:tc>
      </w:tr>
      <w:tr w:rsidR="00402F10" w14:paraId="5997A1C1" w14:textId="77777777" w:rsidTr="00402F10">
        <w:trPr>
          <w:trHeight w:val="187"/>
          <w:jc w:val="center"/>
        </w:trPr>
        <w:tc>
          <w:tcPr>
            <w:tcW w:w="2007" w:type="dxa"/>
            <w:tcBorders>
              <w:top w:val="nil"/>
              <w:left w:val="single" w:sz="4" w:space="0" w:color="auto"/>
              <w:bottom w:val="single" w:sz="4" w:space="0" w:color="auto"/>
              <w:right w:val="single" w:sz="4" w:space="0" w:color="auto"/>
            </w:tcBorders>
          </w:tcPr>
          <w:p w14:paraId="7ADABE31" w14:textId="77777777"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BF4A13" w14:textId="77777777"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9898083" w14:textId="77777777"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B13F19E" w14:textId="77777777"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728ED93" w14:textId="77777777"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82EFC91" w14:textId="77777777"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D9C0A30" w14:textId="77777777"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63FA02A" w14:textId="77777777"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F04518" w14:textId="77777777" w:rsidR="00402F10" w:rsidRDefault="00402F10">
            <w:pPr>
              <w:pStyle w:val="TAC"/>
              <w:rPr>
                <w:lang w:val="en-US" w:eastAsia="ja-JP"/>
              </w:rPr>
            </w:pPr>
            <w:r>
              <w:rPr>
                <w:lang w:eastAsia="zh-TW"/>
              </w:rPr>
              <w:t>N/A</w:t>
            </w:r>
          </w:p>
        </w:tc>
      </w:tr>
    </w:tbl>
    <w:p w14:paraId="29254281" w14:textId="77777777" w:rsidR="00402F10" w:rsidRDefault="00402F10" w:rsidP="00402F10">
      <w:pPr>
        <w:rPr>
          <w:rFonts w:eastAsia="SimSun" w:cs="Arial"/>
          <w:iCs/>
          <w:sz w:val="18"/>
          <w:szCs w:val="18"/>
          <w:lang w:val="en-US" w:eastAsia="zh-CN"/>
        </w:rPr>
      </w:pPr>
    </w:p>
    <w:p w14:paraId="15751D17" w14:textId="77777777" w:rsidR="0086358B" w:rsidRDefault="0086358B" w:rsidP="0086358B">
      <w:pPr>
        <w:pStyle w:val="Heading4"/>
        <w:rPr>
          <w:lang w:eastAsia="zh-CN"/>
        </w:rPr>
      </w:pPr>
      <w:bookmarkStart w:id="168" w:name="_Toc97801404"/>
      <w:r>
        <w:t>5.</w:t>
      </w:r>
      <w:r>
        <w:rPr>
          <w:rFonts w:hint="eastAsia"/>
          <w:lang w:eastAsia="zh-CN"/>
        </w:rPr>
        <w:t>1</w:t>
      </w:r>
      <w:r>
        <w:rPr>
          <w:lang w:eastAsia="zh-CN"/>
        </w:rPr>
        <w:t>4</w:t>
      </w:r>
      <w:r>
        <w:t>.3</w:t>
      </w:r>
      <w:r>
        <w:rPr>
          <w:lang w:eastAsia="zh-CN"/>
        </w:rPr>
        <w:t>.3</w:t>
      </w:r>
      <w:r>
        <w:rPr>
          <w:lang w:eastAsia="zh-CN"/>
        </w:rPr>
        <w:tab/>
        <w:t>Single uplink Power class 1.5</w:t>
      </w:r>
      <w:bookmarkEnd w:id="168"/>
    </w:p>
    <w:p w14:paraId="48E9C71C" w14:textId="77777777" w:rsidR="0086358B" w:rsidRDefault="0086358B" w:rsidP="0086358B">
      <w:pPr>
        <w:rPr>
          <w:rFonts w:eastAsia="SimSun" w:cs="Arial"/>
          <w:iCs/>
          <w:sz w:val="18"/>
          <w:szCs w:val="18"/>
          <w:lang w:val="en-US" w:eastAsia="zh-CN"/>
        </w:rPr>
      </w:pPr>
      <w:r>
        <w:rPr>
          <w:rFonts w:eastAsia="SimSun" w:cs="Arial"/>
          <w:iCs/>
          <w:sz w:val="18"/>
          <w:szCs w:val="18"/>
          <w:lang w:val="en-US" w:eastAsia="zh-CN"/>
        </w:rPr>
        <w:t xml:space="preserve">Comparing with PC2 CA_n71A-n77A, no additional MSD is expected with single uplink n77 PC1.5 </w:t>
      </w:r>
    </w:p>
    <w:p w14:paraId="4B884926" w14:textId="77777777" w:rsidR="0086358B" w:rsidRPr="0086358B" w:rsidRDefault="0086358B" w:rsidP="0086358B">
      <w:pPr>
        <w:rPr>
          <w:rFonts w:eastAsia="SimSun" w:cs="Arial"/>
          <w:iCs/>
          <w:sz w:val="18"/>
          <w:szCs w:val="18"/>
          <w:lang w:val="en-US" w:eastAsia="zh-CN"/>
        </w:rPr>
      </w:pPr>
      <w:r>
        <w:rPr>
          <w:rFonts w:eastAsia="SimSun" w:cs="Arial"/>
          <w:iCs/>
          <w:sz w:val="18"/>
          <w:szCs w:val="18"/>
          <w:lang w:val="en-US" w:eastAsia="zh-CN"/>
        </w:rPr>
        <w:t xml:space="preserve">Change for Table </w:t>
      </w:r>
      <w:r w:rsidRPr="00467287">
        <w:rPr>
          <w:rFonts w:eastAsia="SimSun" w:cs="Arial"/>
          <w:iCs/>
          <w:sz w:val="18"/>
          <w:szCs w:val="18"/>
          <w:lang w:val="en-US" w:eastAsia="zh-CN"/>
        </w:rPr>
        <w:t>5.5A.3.1-1</w:t>
      </w:r>
      <w:r>
        <w:rPr>
          <w:rFonts w:eastAsia="SimSun" w:cs="Arial"/>
          <w:iCs/>
          <w:sz w:val="18"/>
          <w:szCs w:val="18"/>
          <w:lang w:val="en-US" w:eastAsia="zh-CN"/>
        </w:rPr>
        <w:t xml:space="preserve"> highlighted in yellow:</w:t>
      </w:r>
    </w:p>
    <w:p w14:paraId="466B17B0" w14:textId="77777777"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lastRenderedPageBreak/>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07"/>
        <w:gridCol w:w="405"/>
        <w:gridCol w:w="405"/>
        <w:gridCol w:w="411"/>
        <w:gridCol w:w="415"/>
        <w:gridCol w:w="405"/>
        <w:gridCol w:w="405"/>
        <w:gridCol w:w="394"/>
        <w:gridCol w:w="417"/>
        <w:gridCol w:w="405"/>
        <w:gridCol w:w="405"/>
        <w:gridCol w:w="412"/>
        <w:gridCol w:w="483"/>
        <w:gridCol w:w="1168"/>
      </w:tblGrid>
      <w:tr w:rsidR="00C7483E" w:rsidRPr="00C7483E" w14:paraId="5D2546E0" w14:textId="77777777"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14:paraId="15788F76"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14:paraId="4D245125"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14:paraId="0549E9E3"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14:paraId="7F9E5D16"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14:paraId="79661AF6"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14:paraId="438E0EDF" w14:textId="77777777"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14:paraId="7A1CF4C9" w14:textId="77777777"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14:paraId="43E7B50F" w14:textId="77777777"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14:paraId="2B19EBF9" w14:textId="77777777"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14:paraId="1C7E7C09"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14:paraId="3B69312C"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14:paraId="4D903EE6"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14:paraId="31C9D632"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14:paraId="272B116F"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14:paraId="3A489DED"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14:paraId="0EDF5555"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14:paraId="28D95541"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14:paraId="34A85B02"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14:paraId="39B81EA3" w14:textId="77777777"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14:paraId="677C34EB"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14:paraId="2307162E"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14:paraId="61EAB162" w14:textId="77777777"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14:paraId="03A3F22B" w14:textId="77777777" w:rsidR="00C7483E" w:rsidRPr="00C7483E" w:rsidRDefault="00C7483E" w:rsidP="009105D9">
            <w:pPr>
              <w:keepNext/>
              <w:keepLines/>
              <w:spacing w:after="0"/>
              <w:jc w:val="center"/>
              <w:rPr>
                <w:rFonts w:ascii="Arial" w:eastAsia="Times New Roman" w:hAnsi="Arial"/>
                <w:b/>
                <w:sz w:val="16"/>
              </w:rPr>
            </w:pPr>
          </w:p>
        </w:tc>
      </w:tr>
      <w:tr w:rsidR="00C7483E" w:rsidRPr="00C7483E" w14:paraId="4A735A55" w14:textId="77777777"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14:paraId="3BDD6424"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14:paraId="37579ED5" w14:textId="77777777"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14:paraId="37751E7B" w14:textId="77777777"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14:paraId="231F2B01"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14:paraId="7DC1826D"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14:paraId="03B5913A"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14:paraId="67911AD6"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14:paraId="44BF697F"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14:paraId="7E3EFA3C" w14:textId="77777777"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14:paraId="5112CC7A" w14:textId="77777777"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14:paraId="593B47C0" w14:textId="77777777"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14:paraId="523C6C03" w14:textId="77777777"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14:paraId="73089211"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2AD8945B"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51C03C67" w14:textId="77777777"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14:paraId="56DA10FC" w14:textId="77777777"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14:paraId="06CA7E06" w14:textId="77777777"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14:paraId="215163EE"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14:paraId="68956939" w14:textId="77777777"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14:paraId="465D438C" w14:textId="77777777"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14:paraId="02F53571" w14:textId="77777777"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14:paraId="140FF2E4"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14:paraId="42E5C935" w14:textId="77777777"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14:paraId="0464BF76"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14:paraId="2811D71A"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14:paraId="4F75D3FD" w14:textId="77777777"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14:paraId="76527F0D"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14:paraId="55E11660" w14:textId="77777777"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14:paraId="37243612"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14:paraId="033B182D"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14:paraId="0D1B1C57"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14:paraId="641AEC9A"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14:paraId="77F3CD37"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14:paraId="5F149C82"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14:paraId="34C505DD" w14:textId="77777777"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14:paraId="057EB293" w14:textId="77777777" w:rsidR="00C7483E" w:rsidRPr="00C7483E" w:rsidRDefault="00C7483E" w:rsidP="009105D9">
            <w:pPr>
              <w:keepNext/>
              <w:keepLines/>
              <w:spacing w:after="0"/>
              <w:jc w:val="center"/>
              <w:rPr>
                <w:rFonts w:ascii="Arial" w:eastAsia="Yu Mincho" w:hAnsi="Arial"/>
                <w:sz w:val="16"/>
                <w:szCs w:val="18"/>
              </w:rPr>
            </w:pPr>
          </w:p>
        </w:tc>
      </w:tr>
    </w:tbl>
    <w:p w14:paraId="46F295E9" w14:textId="77777777" w:rsidR="0086358B" w:rsidRDefault="0086358B" w:rsidP="00402F10">
      <w:pPr>
        <w:rPr>
          <w:rFonts w:eastAsia="SimSun" w:cs="Arial"/>
          <w:iCs/>
          <w:sz w:val="18"/>
          <w:szCs w:val="18"/>
          <w:lang w:val="en-US" w:eastAsia="zh-CN"/>
        </w:rPr>
      </w:pPr>
    </w:p>
    <w:p w14:paraId="636DDC31" w14:textId="77777777" w:rsidR="00402F10" w:rsidRDefault="00402F10" w:rsidP="00402F10">
      <w:pPr>
        <w:pStyle w:val="Heading3"/>
        <w:ind w:left="0" w:firstLine="0"/>
        <w:rPr>
          <w:rFonts w:eastAsia="SimSun"/>
          <w:sz w:val="24"/>
        </w:rPr>
      </w:pPr>
      <w:bookmarkStart w:id="169" w:name="_Toc97801405"/>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9"/>
    </w:p>
    <w:p w14:paraId="08A527C2" w14:textId="77777777" w:rsidR="00402F10" w:rsidRDefault="00402F10" w:rsidP="00402F1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CA_n71A-n77A requirements are applied for PC2 CA_n71A-n77A.</w:t>
      </w:r>
    </w:p>
    <w:p w14:paraId="42F2FCCB" w14:textId="77777777" w:rsidR="00FD6613" w:rsidRDefault="00FD6613" w:rsidP="00FD6613">
      <w:pPr>
        <w:pStyle w:val="Heading2"/>
        <w:ind w:left="0" w:firstLine="0"/>
        <w:rPr>
          <w:lang w:val="en-US" w:eastAsia="zh-CN"/>
        </w:rPr>
      </w:pPr>
      <w:bookmarkStart w:id="170" w:name="_Toc97801406"/>
      <w:r>
        <w:rPr>
          <w:lang w:eastAsia="zh-CN"/>
        </w:rPr>
        <w:t>5.15</w:t>
      </w:r>
      <w:r>
        <w:tab/>
      </w:r>
      <w:r>
        <w:rPr>
          <w:lang w:val="en-US" w:eastAsia="zh-CN"/>
        </w:rPr>
        <w:tab/>
      </w:r>
      <w:r>
        <w:rPr>
          <w:rFonts w:cs="Arial"/>
          <w:lang w:eastAsia="zh-CN"/>
        </w:rPr>
        <w:t>CA_n25</w:t>
      </w:r>
      <w:bookmarkStart w:id="171" w:name="_Toc64892695"/>
      <w:r>
        <w:rPr>
          <w:rFonts w:cs="Arial"/>
          <w:lang w:eastAsia="zh-CN"/>
        </w:rPr>
        <w:t>-n77</w:t>
      </w:r>
      <w:bookmarkEnd w:id="170"/>
      <w:bookmarkEnd w:id="171"/>
    </w:p>
    <w:p w14:paraId="7ED8BDE0" w14:textId="77777777" w:rsidR="00FD6613" w:rsidRDefault="00FD6613" w:rsidP="00FD6613">
      <w:pPr>
        <w:pStyle w:val="Heading3"/>
        <w:tabs>
          <w:tab w:val="left" w:pos="0"/>
        </w:tabs>
        <w:ind w:left="0" w:firstLine="0"/>
        <w:rPr>
          <w:lang w:eastAsia="zh-CN"/>
        </w:rPr>
      </w:pPr>
      <w:bookmarkStart w:id="172" w:name="_Toc64892696"/>
      <w:bookmarkStart w:id="173" w:name="_Toc97801407"/>
      <w:r>
        <w:rPr>
          <w:lang w:eastAsia="zh-CN"/>
        </w:rPr>
        <w:t>5.15.1</w:t>
      </w:r>
      <w:r>
        <w:rPr>
          <w:lang w:eastAsia="zh-CN"/>
        </w:rPr>
        <w:tab/>
        <w:t>Configurations</w:t>
      </w:r>
      <w:bookmarkEnd w:id="172"/>
      <w:bookmarkEnd w:id="173"/>
    </w:p>
    <w:p w14:paraId="5BF93B2D" w14:textId="77777777"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14:paraId="6A594803" w14:textId="77777777"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0360107B" w14:textId="77777777"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4FE13" w14:textId="77777777"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EC02" w14:textId="77777777"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3231B8AF" w14:textId="77777777"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886CEA4" w14:textId="77777777" w:rsidR="009A00AE" w:rsidRDefault="009A00AE" w:rsidP="009105D9">
            <w:pPr>
              <w:pStyle w:val="TAH"/>
              <w:keepNext w:val="0"/>
              <w:rPr>
                <w:sz w:val="16"/>
                <w:szCs w:val="16"/>
              </w:rPr>
            </w:pPr>
            <w:r>
              <w:rPr>
                <w:sz w:val="16"/>
                <w:szCs w:val="16"/>
              </w:rPr>
              <w:t>10</w:t>
            </w:r>
          </w:p>
          <w:p w14:paraId="26B244D8"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007CF17" w14:textId="77777777" w:rsidR="009A00AE" w:rsidRDefault="009A00AE" w:rsidP="009105D9">
            <w:pPr>
              <w:pStyle w:val="TAH"/>
              <w:keepNext w:val="0"/>
              <w:rPr>
                <w:sz w:val="16"/>
                <w:szCs w:val="16"/>
              </w:rPr>
            </w:pPr>
            <w:r>
              <w:rPr>
                <w:sz w:val="16"/>
                <w:szCs w:val="16"/>
              </w:rPr>
              <w:t>15</w:t>
            </w:r>
          </w:p>
          <w:p w14:paraId="66A056CE"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02F188B" w14:textId="77777777" w:rsidR="009A00AE" w:rsidRDefault="009A00AE" w:rsidP="009105D9">
            <w:pPr>
              <w:pStyle w:val="TAH"/>
              <w:keepNext w:val="0"/>
              <w:rPr>
                <w:sz w:val="16"/>
                <w:szCs w:val="16"/>
              </w:rPr>
            </w:pPr>
            <w:r>
              <w:rPr>
                <w:sz w:val="16"/>
                <w:szCs w:val="16"/>
              </w:rPr>
              <w:t>20</w:t>
            </w:r>
          </w:p>
          <w:p w14:paraId="19CD6211"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737EA48" w14:textId="77777777"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723D0A1" w14:textId="77777777"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4078FB8" w14:textId="77777777" w:rsidR="009A00AE" w:rsidRDefault="009A00AE" w:rsidP="009105D9">
            <w:pPr>
              <w:pStyle w:val="TAH"/>
              <w:keepNext w:val="0"/>
              <w:rPr>
                <w:sz w:val="16"/>
                <w:szCs w:val="16"/>
              </w:rPr>
            </w:pPr>
            <w:r>
              <w:rPr>
                <w:sz w:val="16"/>
                <w:szCs w:val="16"/>
              </w:rPr>
              <w:t>40</w:t>
            </w:r>
          </w:p>
          <w:p w14:paraId="612180E0"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D59F51A" w14:textId="77777777" w:rsidR="009A00AE" w:rsidRDefault="009A00AE" w:rsidP="009105D9">
            <w:pPr>
              <w:pStyle w:val="TAH"/>
              <w:keepNext w:val="0"/>
              <w:rPr>
                <w:sz w:val="16"/>
                <w:szCs w:val="16"/>
              </w:rPr>
            </w:pPr>
            <w:r>
              <w:rPr>
                <w:sz w:val="16"/>
                <w:szCs w:val="16"/>
              </w:rPr>
              <w:t>50</w:t>
            </w:r>
          </w:p>
          <w:p w14:paraId="5F1CDD94"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16D6F9F" w14:textId="77777777" w:rsidR="009A00AE" w:rsidRDefault="009A00AE" w:rsidP="009105D9">
            <w:pPr>
              <w:pStyle w:val="TAH"/>
              <w:keepNext w:val="0"/>
              <w:rPr>
                <w:sz w:val="16"/>
                <w:szCs w:val="16"/>
              </w:rPr>
            </w:pPr>
            <w:r>
              <w:rPr>
                <w:sz w:val="16"/>
                <w:szCs w:val="16"/>
              </w:rPr>
              <w:t>60</w:t>
            </w:r>
          </w:p>
          <w:p w14:paraId="0E602671" w14:textId="77777777"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19AF844F" w14:textId="77777777" w:rsidR="009A00AE" w:rsidRDefault="009A00AE" w:rsidP="009105D9">
            <w:pPr>
              <w:pStyle w:val="TAH"/>
              <w:keepNext w:val="0"/>
              <w:rPr>
                <w:sz w:val="16"/>
                <w:szCs w:val="16"/>
              </w:rPr>
            </w:pPr>
            <w:r>
              <w:rPr>
                <w:rFonts w:eastAsia="SimSun"/>
                <w:sz w:val="16"/>
                <w:szCs w:val="16"/>
                <w:lang w:val="en-US" w:eastAsia="zh-CN"/>
              </w:rPr>
              <w:t>7</w:t>
            </w:r>
            <w:r>
              <w:rPr>
                <w:sz w:val="16"/>
                <w:szCs w:val="16"/>
              </w:rPr>
              <w:t>0</w:t>
            </w:r>
          </w:p>
          <w:p w14:paraId="7D739A92" w14:textId="77777777"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6FDC501" w14:textId="77777777" w:rsidR="009A00AE" w:rsidRDefault="009A00AE" w:rsidP="009105D9">
            <w:pPr>
              <w:pStyle w:val="TAH"/>
              <w:keepNext w:val="0"/>
              <w:rPr>
                <w:sz w:val="16"/>
                <w:szCs w:val="16"/>
              </w:rPr>
            </w:pPr>
            <w:r>
              <w:rPr>
                <w:sz w:val="16"/>
                <w:szCs w:val="16"/>
              </w:rPr>
              <w:t>80</w:t>
            </w:r>
          </w:p>
          <w:p w14:paraId="607B9BD7" w14:textId="77777777"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01167734" w14:textId="77777777"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5E7AF2D" w14:textId="77777777"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382E69" w14:textId="77777777" w:rsidR="009A00AE" w:rsidRDefault="009A00AE" w:rsidP="009105D9">
            <w:pPr>
              <w:pStyle w:val="TAH"/>
              <w:keepNext w:val="0"/>
              <w:rPr>
                <w:sz w:val="16"/>
                <w:szCs w:val="16"/>
              </w:rPr>
            </w:pPr>
            <w:r>
              <w:rPr>
                <w:sz w:val="16"/>
                <w:szCs w:val="16"/>
              </w:rPr>
              <w:t>Bandwidth combination set</w:t>
            </w:r>
          </w:p>
        </w:tc>
      </w:tr>
      <w:tr w:rsidR="009A00AE" w14:paraId="672BEEC9" w14:textId="77777777"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14:paraId="7E2C7B12" w14:textId="77777777"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14:paraId="0B7A5588" w14:textId="77777777"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14:paraId="6F2FFCC6" w14:textId="77777777"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124E1" w14:textId="77777777" w:rsidR="009A00AE" w:rsidRDefault="009A00AE" w:rsidP="009105D9">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14:paraId="09F0836A"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AEE2B68"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E0433EF"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2493B1B"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1E6D4823"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61752B92"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7157D78"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E7B40FB"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978B59A"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46DB954F"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0FBD2A9"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07CD8ADE"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35528A8" w14:textId="77777777"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505B636" w14:textId="77777777" w:rsidR="009A00AE" w:rsidRDefault="009A00AE" w:rsidP="009105D9">
            <w:pPr>
              <w:pStyle w:val="TAC"/>
              <w:rPr>
                <w:sz w:val="16"/>
                <w:szCs w:val="16"/>
                <w:lang w:val="en-US" w:eastAsia="zh-CN"/>
              </w:rPr>
            </w:pPr>
            <w:r>
              <w:rPr>
                <w:sz w:val="16"/>
                <w:szCs w:val="16"/>
                <w:lang w:val="en-US" w:eastAsia="zh-CN"/>
              </w:rPr>
              <w:t>0</w:t>
            </w:r>
          </w:p>
        </w:tc>
      </w:tr>
      <w:tr w:rsidR="009A00AE" w14:paraId="11CF8018" w14:textId="77777777" w:rsidTr="009A00AE">
        <w:trPr>
          <w:trHeight w:val="35"/>
          <w:jc w:val="center"/>
        </w:trPr>
        <w:tc>
          <w:tcPr>
            <w:tcW w:w="551" w:type="dxa"/>
            <w:vMerge/>
            <w:tcBorders>
              <w:top w:val="nil"/>
              <w:left w:val="single" w:sz="4" w:space="0" w:color="auto"/>
              <w:bottom w:val="nil"/>
              <w:right w:val="single" w:sz="4" w:space="0" w:color="auto"/>
            </w:tcBorders>
            <w:vAlign w:val="center"/>
            <w:hideMark/>
          </w:tcPr>
          <w:p w14:paraId="1B748590" w14:textId="77777777"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14:paraId="6034B868"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3587A" w14:textId="77777777"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6CB63355"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24DC3D1D"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021577B"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A25CA47"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6CDA8EF"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AD6B9EE"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AA7C8E3"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D275D2"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1FECC75" w14:textId="77777777"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56F6962B"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CEBDE97" w14:textId="77777777"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FC72113" w14:textId="77777777"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54C7DB0" w14:textId="77777777"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B416" w14:textId="77777777" w:rsidR="009A00AE" w:rsidRDefault="009A00AE" w:rsidP="009105D9">
            <w:pPr>
              <w:spacing w:after="0"/>
              <w:rPr>
                <w:rFonts w:ascii="Arial" w:hAnsi="Arial"/>
                <w:sz w:val="16"/>
                <w:szCs w:val="16"/>
                <w:lang w:val="en-US" w:eastAsia="zh-CN"/>
              </w:rPr>
            </w:pPr>
          </w:p>
        </w:tc>
      </w:tr>
      <w:tr w:rsidR="009A00AE" w14:paraId="79DC4D6E" w14:textId="77777777" w:rsidTr="009A00AE">
        <w:trPr>
          <w:trHeight w:val="35"/>
          <w:jc w:val="center"/>
        </w:trPr>
        <w:tc>
          <w:tcPr>
            <w:tcW w:w="551" w:type="dxa"/>
            <w:tcBorders>
              <w:top w:val="nil"/>
              <w:left w:val="single" w:sz="4" w:space="0" w:color="auto"/>
              <w:bottom w:val="nil"/>
              <w:right w:val="single" w:sz="4" w:space="0" w:color="auto"/>
            </w:tcBorders>
            <w:vAlign w:val="center"/>
          </w:tcPr>
          <w:p w14:paraId="6071D2DD" w14:textId="77777777"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14:paraId="09B34054"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B79A67" w14:textId="77777777"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6AAB2A9F" w14:textId="77777777"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14:paraId="438F015C" w14:textId="77777777"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14:paraId="6033F9F7" w14:textId="77777777"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14:paraId="450966E0" w14:textId="77777777"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14:paraId="14BC79AB" w14:textId="77777777"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14:paraId="1D9443E1" w14:textId="77777777"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5BFCCF66" w14:textId="77777777"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14:paraId="0CAD72E5"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51D71D0"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14:paraId="05A4225D"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4C70F8C" w14:textId="77777777"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14:paraId="63AC2574"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E25CACD" w14:textId="77777777"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14:paraId="6AE1F762" w14:textId="77777777"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14:paraId="51D14E78" w14:textId="77777777"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14:paraId="13936548" w14:textId="77777777"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14:paraId="18A1396D" w14:textId="77777777"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4BBE6" w14:textId="77777777"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28495454" w14:textId="77777777"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2034D20A" w14:textId="77777777"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14:paraId="256A93F7" w14:textId="77777777"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14:paraId="04BB2567" w14:textId="77777777"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14:paraId="1A969C83" w14:textId="77777777"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14:paraId="1EFF1AFE" w14:textId="77777777"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3BBB4E1A" w14:textId="77777777"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14:paraId="1BB00E65" w14:textId="77777777"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14:paraId="4C24EF17" w14:textId="77777777"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14:paraId="3FF51A40" w14:textId="77777777"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14:paraId="38FCDB5F" w14:textId="77777777"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14:paraId="5778A859" w14:textId="77777777"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14:paraId="4ADF3A32" w14:textId="77777777"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14:paraId="70C85E29" w14:textId="77777777" w:rsidR="009A00AE" w:rsidRDefault="009A00AE" w:rsidP="009105D9">
            <w:pPr>
              <w:spacing w:after="0"/>
              <w:rPr>
                <w:rFonts w:ascii="Arial" w:hAnsi="Arial"/>
                <w:sz w:val="16"/>
                <w:szCs w:val="16"/>
                <w:lang w:val="en-US" w:eastAsia="zh-CN"/>
              </w:rPr>
            </w:pPr>
          </w:p>
        </w:tc>
      </w:tr>
      <w:tr w:rsidR="009A00AE" w14:paraId="17F45437" w14:textId="77777777"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14:paraId="65BC29EF" w14:textId="77777777"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7EA19594" w14:textId="77777777"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134F88CA" w14:textId="77777777" w:rsidR="009A00AE" w:rsidRPr="009A00AE" w:rsidRDefault="009A00AE" w:rsidP="00FD6613">
      <w:pPr>
        <w:rPr>
          <w:rFonts w:ascii="Calibri" w:hAnsi="Calibri"/>
          <w:sz w:val="22"/>
          <w:szCs w:val="22"/>
          <w:lang w:eastAsia="zh-CN"/>
        </w:rPr>
      </w:pPr>
    </w:p>
    <w:p w14:paraId="6D3F79CF" w14:textId="77777777" w:rsidR="00FD6613" w:rsidRDefault="00FD6613" w:rsidP="00FD6613">
      <w:pPr>
        <w:pStyle w:val="Heading3"/>
        <w:tabs>
          <w:tab w:val="left" w:pos="0"/>
        </w:tabs>
        <w:ind w:left="0" w:firstLine="0"/>
        <w:rPr>
          <w:rFonts w:cs="Arial"/>
          <w:lang w:val="en-US" w:eastAsia="zh-CN"/>
        </w:rPr>
      </w:pPr>
      <w:bookmarkStart w:id="174" w:name="_Toc64892697"/>
      <w:bookmarkStart w:id="175" w:name="_Toc97801408"/>
      <w:r>
        <w:rPr>
          <w:rFonts w:cs="Arial"/>
          <w:lang w:eastAsia="zh-CN"/>
        </w:rPr>
        <w:t>5.15.2</w:t>
      </w:r>
      <w:r>
        <w:rPr>
          <w:rFonts w:cs="Arial"/>
          <w:lang w:eastAsia="zh-CN"/>
        </w:rPr>
        <w:tab/>
      </w:r>
      <w:r>
        <w:rPr>
          <w:rFonts w:cs="Arial"/>
          <w:lang w:val="en-US" w:eastAsia="zh-CN"/>
        </w:rPr>
        <w:t>Maximum output power</w:t>
      </w:r>
      <w:bookmarkEnd w:id="174"/>
      <w:bookmarkEnd w:id="175"/>
    </w:p>
    <w:p w14:paraId="3730DE87" w14:textId="77777777"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14:paraId="63179FA4" w14:textId="77777777"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68D5C346" w14:textId="77777777"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BB13349" w14:textId="77777777"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14:paraId="08097614" w14:textId="77777777"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E0388CC" w14:textId="77777777"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14:paraId="18A3E868" w14:textId="77777777"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14:paraId="5E02D54A" w14:textId="77777777"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C5449D2" w14:textId="77777777"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14:paraId="68A0BEB3" w14:textId="77777777"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79C0C8D1"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73E4FA6D"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2681538" w14:textId="77777777" w:rsidR="00FD6613" w:rsidRDefault="00FD6613">
            <w:pPr>
              <w:pStyle w:val="TAL"/>
              <w:keepNext w:val="0"/>
              <w:widowControl w:val="0"/>
              <w:jc w:val="center"/>
            </w:pPr>
            <w:r>
              <w:t>23dBm</w:t>
            </w:r>
          </w:p>
        </w:tc>
      </w:tr>
      <w:tr w:rsidR="00FD6613" w14:paraId="2028EF74" w14:textId="77777777"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D70D2" w14:textId="77777777"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79DE235" w14:textId="77777777"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5EFBF4C0"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02E9605E"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E2297DE" w14:textId="77777777" w:rsidR="00FD6613" w:rsidRDefault="00FD6613">
            <w:pPr>
              <w:pStyle w:val="TAL"/>
              <w:keepNext w:val="0"/>
              <w:widowControl w:val="0"/>
              <w:jc w:val="center"/>
            </w:pPr>
            <w:r>
              <w:t>26dBm</w:t>
            </w:r>
          </w:p>
        </w:tc>
      </w:tr>
    </w:tbl>
    <w:p w14:paraId="5D76EA6A" w14:textId="77777777" w:rsidR="00FD6613" w:rsidRDefault="00FD6613" w:rsidP="00FD6613">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60BC3F8" w14:textId="77777777" w:rsidR="00FD6613" w:rsidRDefault="00FD6613" w:rsidP="00FD6613">
      <w:pPr>
        <w:rPr>
          <w:rFonts w:ascii="Arial" w:eastAsia="SimSun" w:hAnsi="Arial" w:cs="Arial"/>
          <w:sz w:val="18"/>
          <w:lang w:val="en-US" w:eastAsia="zh-CN"/>
        </w:rPr>
      </w:pPr>
    </w:p>
    <w:p w14:paraId="7C69C44D" w14:textId="77777777" w:rsidR="00FD6613" w:rsidRDefault="00FD6613" w:rsidP="00FD6613">
      <w:pPr>
        <w:pStyle w:val="Heading3"/>
        <w:tabs>
          <w:tab w:val="left" w:pos="0"/>
        </w:tabs>
        <w:ind w:left="0" w:firstLine="0"/>
        <w:rPr>
          <w:rFonts w:eastAsia="SimSun" w:cs="Arial"/>
          <w:lang w:eastAsia="zh-CN"/>
        </w:rPr>
      </w:pPr>
      <w:bookmarkStart w:id="176" w:name="_Toc64892698"/>
      <w:bookmarkStart w:id="177" w:name="_Toc97801409"/>
      <w:r>
        <w:rPr>
          <w:rFonts w:cs="Arial"/>
        </w:rPr>
        <w:t>5.15.</w:t>
      </w:r>
      <w:r>
        <w:rPr>
          <w:rFonts w:cs="Arial"/>
          <w:lang w:eastAsia="zh-CN"/>
        </w:rPr>
        <w:t>3</w:t>
      </w:r>
      <w:r>
        <w:rPr>
          <w:rFonts w:cs="Arial"/>
          <w:sz w:val="22"/>
          <w:szCs w:val="22"/>
          <w:lang w:eastAsia="sv-SE"/>
        </w:rPr>
        <w:tab/>
      </w:r>
      <w:r>
        <w:rPr>
          <w:rFonts w:cs="Arial"/>
          <w:lang w:eastAsia="ja-JP"/>
        </w:rPr>
        <w:t>REFSENS requirements</w:t>
      </w:r>
      <w:bookmarkEnd w:id="176"/>
      <w:bookmarkEnd w:id="177"/>
    </w:p>
    <w:p w14:paraId="009CBB8F" w14:textId="77777777" w:rsidR="00FD6613" w:rsidRDefault="00FD6613" w:rsidP="00FD6613">
      <w:pPr>
        <w:pStyle w:val="NoSpacing"/>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14:paraId="17D3FA8C" w14:textId="77777777" w:rsidR="00FD6613" w:rsidRDefault="00FD6613" w:rsidP="00FD6613">
      <w:pPr>
        <w:pStyle w:val="NoSpacing"/>
        <w:rPr>
          <w:rFonts w:ascii="Arial" w:hAnsi="Arial" w:cs="Arial"/>
          <w:sz w:val="20"/>
          <w:szCs w:val="20"/>
        </w:rPr>
      </w:pPr>
    </w:p>
    <w:p w14:paraId="3A3F9D09" w14:textId="77777777" w:rsidR="00FD6613" w:rsidRDefault="00FD6613" w:rsidP="00FD6613">
      <w:pPr>
        <w:pStyle w:val="Heading4"/>
        <w:tabs>
          <w:tab w:val="left" w:pos="0"/>
        </w:tabs>
        <w:ind w:left="0" w:firstLine="0"/>
        <w:rPr>
          <w:rFonts w:cs="Arial"/>
          <w:szCs w:val="28"/>
          <w:lang w:val="en-US" w:eastAsia="zh-CN"/>
        </w:rPr>
      </w:pPr>
      <w:bookmarkStart w:id="178" w:name="_Toc64892699"/>
      <w:bookmarkStart w:id="179" w:name="_Toc97801410"/>
      <w:r>
        <w:rPr>
          <w:rFonts w:cs="Arial"/>
        </w:rPr>
        <w:lastRenderedPageBreak/>
        <w:t>5.15.3</w:t>
      </w:r>
      <w:r>
        <w:rPr>
          <w:rFonts w:cs="Arial"/>
          <w:lang w:eastAsia="zh-CN"/>
        </w:rPr>
        <w:t>.1</w:t>
      </w:r>
      <w:r>
        <w:rPr>
          <w:rFonts w:cs="Arial"/>
          <w:lang w:eastAsia="zh-CN"/>
        </w:rPr>
        <w:tab/>
        <w:t>Power class 2 Case</w:t>
      </w:r>
      <w:r>
        <w:rPr>
          <w:rFonts w:cs="Arial"/>
          <w:lang w:val="en-US" w:eastAsia="zh-CN"/>
        </w:rPr>
        <w:t xml:space="preserve"> A</w:t>
      </w:r>
      <w:bookmarkEnd w:id="178"/>
      <w:bookmarkEnd w:id="179"/>
    </w:p>
    <w:p w14:paraId="35782EE2" w14:textId="77777777"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MHz. </w:t>
      </w:r>
    </w:p>
    <w:p w14:paraId="5EAB76B5" w14:textId="77777777"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14:paraId="08EE512F"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72F5D917" w14:textId="77777777"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5C96314D" w14:textId="77777777"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14:paraId="1F89716A" w14:textId="77777777"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9AD355E" w14:textId="77777777"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44E520F4" w14:textId="77777777"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252E0742" w14:textId="77777777" w:rsidR="00761003" w:rsidRDefault="00761003" w:rsidP="009105D9">
            <w:pPr>
              <w:pStyle w:val="TAH"/>
              <w:rPr>
                <w:sz w:val="16"/>
                <w:szCs w:val="16"/>
              </w:rPr>
            </w:pPr>
            <w:r>
              <w:rPr>
                <w:sz w:val="16"/>
                <w:szCs w:val="16"/>
              </w:rPr>
              <w:t>5</w:t>
            </w:r>
          </w:p>
          <w:p w14:paraId="71D947EA" w14:textId="77777777"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37A8CD26" w14:textId="77777777" w:rsidR="00761003" w:rsidRDefault="00761003" w:rsidP="009105D9">
            <w:pPr>
              <w:pStyle w:val="TAH"/>
              <w:rPr>
                <w:sz w:val="16"/>
                <w:szCs w:val="16"/>
              </w:rPr>
            </w:pPr>
            <w:r>
              <w:rPr>
                <w:sz w:val="16"/>
                <w:szCs w:val="16"/>
              </w:rPr>
              <w:t xml:space="preserve">10 </w:t>
            </w:r>
          </w:p>
          <w:p w14:paraId="61D30F6F" w14:textId="77777777"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7903ECFD" w14:textId="77777777" w:rsidR="00761003" w:rsidRDefault="00761003" w:rsidP="009105D9">
            <w:pPr>
              <w:pStyle w:val="TAH"/>
              <w:rPr>
                <w:sz w:val="16"/>
                <w:szCs w:val="16"/>
              </w:rPr>
            </w:pPr>
            <w:r>
              <w:rPr>
                <w:sz w:val="16"/>
                <w:szCs w:val="16"/>
              </w:rPr>
              <w:t>15 MHz</w:t>
            </w:r>
          </w:p>
          <w:p w14:paraId="26A793AF" w14:textId="77777777"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05D9581A" w14:textId="77777777" w:rsidR="00761003" w:rsidRDefault="00761003" w:rsidP="009105D9">
            <w:pPr>
              <w:pStyle w:val="TAH"/>
              <w:rPr>
                <w:sz w:val="16"/>
                <w:szCs w:val="16"/>
              </w:rPr>
            </w:pPr>
            <w:r>
              <w:rPr>
                <w:sz w:val="16"/>
                <w:szCs w:val="16"/>
              </w:rPr>
              <w:t>20 MHz</w:t>
            </w:r>
          </w:p>
          <w:p w14:paraId="7E158168"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1A127A2E" w14:textId="77777777" w:rsidR="00761003" w:rsidRDefault="00761003" w:rsidP="009105D9">
            <w:pPr>
              <w:pStyle w:val="TAH"/>
              <w:rPr>
                <w:sz w:val="16"/>
                <w:szCs w:val="16"/>
              </w:rPr>
            </w:pPr>
            <w:r>
              <w:rPr>
                <w:sz w:val="16"/>
                <w:szCs w:val="16"/>
              </w:rPr>
              <w:t>25 MHz</w:t>
            </w:r>
          </w:p>
          <w:p w14:paraId="51E5F2E1"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7DA3761B" w14:textId="77777777" w:rsidR="00761003" w:rsidRDefault="00761003" w:rsidP="009105D9">
            <w:pPr>
              <w:pStyle w:val="TAH"/>
              <w:rPr>
                <w:sz w:val="16"/>
                <w:szCs w:val="16"/>
              </w:rPr>
            </w:pPr>
            <w:r>
              <w:rPr>
                <w:sz w:val="16"/>
                <w:szCs w:val="16"/>
              </w:rPr>
              <w:t>30 MHz</w:t>
            </w:r>
          </w:p>
          <w:p w14:paraId="02F6D7E2" w14:textId="77777777"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52C4A622" w14:textId="77777777" w:rsidR="00761003" w:rsidRDefault="00761003" w:rsidP="009105D9">
            <w:pPr>
              <w:pStyle w:val="TAH"/>
              <w:rPr>
                <w:sz w:val="16"/>
                <w:szCs w:val="16"/>
              </w:rPr>
            </w:pPr>
            <w:r>
              <w:rPr>
                <w:sz w:val="16"/>
                <w:szCs w:val="16"/>
              </w:rPr>
              <w:t>40 MHz</w:t>
            </w:r>
          </w:p>
          <w:p w14:paraId="5D26468F" w14:textId="77777777"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206DD57C" w14:textId="77777777" w:rsidR="00761003" w:rsidRDefault="00761003" w:rsidP="009105D9">
            <w:pPr>
              <w:pStyle w:val="TAH"/>
              <w:rPr>
                <w:sz w:val="16"/>
                <w:szCs w:val="16"/>
              </w:rPr>
            </w:pPr>
            <w:r>
              <w:rPr>
                <w:sz w:val="16"/>
                <w:szCs w:val="16"/>
              </w:rPr>
              <w:t>50 MHz</w:t>
            </w:r>
          </w:p>
          <w:p w14:paraId="30A3C15A" w14:textId="77777777"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153D623B" w14:textId="77777777" w:rsidR="00761003" w:rsidRDefault="00761003" w:rsidP="009105D9">
            <w:pPr>
              <w:pStyle w:val="TAH"/>
              <w:rPr>
                <w:sz w:val="16"/>
                <w:szCs w:val="16"/>
              </w:rPr>
            </w:pPr>
            <w:r>
              <w:rPr>
                <w:sz w:val="16"/>
                <w:szCs w:val="16"/>
              </w:rPr>
              <w:t>60 MHz</w:t>
            </w:r>
          </w:p>
          <w:p w14:paraId="6EEE1E50" w14:textId="77777777"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400DDBB3" w14:textId="77777777" w:rsidR="00761003" w:rsidRDefault="00761003" w:rsidP="009105D9">
            <w:pPr>
              <w:pStyle w:val="TAH"/>
              <w:rPr>
                <w:sz w:val="16"/>
                <w:szCs w:val="16"/>
              </w:rPr>
            </w:pPr>
            <w:r>
              <w:rPr>
                <w:sz w:val="16"/>
                <w:szCs w:val="16"/>
              </w:rPr>
              <w:t>70 MHz</w:t>
            </w:r>
          </w:p>
          <w:p w14:paraId="6EB22696"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37F2A0D" w14:textId="77777777" w:rsidR="00761003" w:rsidRDefault="00761003" w:rsidP="009105D9">
            <w:pPr>
              <w:pStyle w:val="TAH"/>
              <w:rPr>
                <w:sz w:val="16"/>
                <w:szCs w:val="16"/>
              </w:rPr>
            </w:pPr>
            <w:r>
              <w:rPr>
                <w:sz w:val="16"/>
                <w:szCs w:val="16"/>
              </w:rPr>
              <w:t>80 MHz</w:t>
            </w:r>
          </w:p>
          <w:p w14:paraId="007CFB62"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55C49D17" w14:textId="77777777" w:rsidR="00761003" w:rsidRDefault="00761003" w:rsidP="009105D9">
            <w:pPr>
              <w:pStyle w:val="TAH"/>
              <w:rPr>
                <w:sz w:val="16"/>
                <w:szCs w:val="16"/>
              </w:rPr>
            </w:pPr>
            <w:r>
              <w:rPr>
                <w:sz w:val="16"/>
                <w:szCs w:val="16"/>
              </w:rPr>
              <w:t>90 MHz</w:t>
            </w:r>
          </w:p>
          <w:p w14:paraId="72CB67ED" w14:textId="77777777"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005EDBF9" w14:textId="77777777" w:rsidR="00761003" w:rsidRDefault="00761003" w:rsidP="009105D9">
            <w:pPr>
              <w:pStyle w:val="TAH"/>
              <w:rPr>
                <w:sz w:val="16"/>
                <w:szCs w:val="16"/>
              </w:rPr>
            </w:pPr>
            <w:r>
              <w:rPr>
                <w:sz w:val="16"/>
                <w:szCs w:val="16"/>
              </w:rPr>
              <w:t>100 MHz</w:t>
            </w:r>
          </w:p>
          <w:p w14:paraId="52299016" w14:textId="77777777" w:rsidR="00761003" w:rsidRDefault="00761003" w:rsidP="009105D9">
            <w:pPr>
              <w:pStyle w:val="TAH"/>
              <w:rPr>
                <w:sz w:val="16"/>
                <w:szCs w:val="16"/>
              </w:rPr>
            </w:pPr>
            <w:r>
              <w:rPr>
                <w:sz w:val="16"/>
                <w:szCs w:val="16"/>
              </w:rPr>
              <w:t>(dB)</w:t>
            </w:r>
          </w:p>
        </w:tc>
      </w:tr>
      <w:tr w:rsidR="00761003" w14:paraId="2C98DA93" w14:textId="77777777"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76D0B410" w14:textId="77777777"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3F98D1BC" w14:textId="77777777"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14:paraId="64B2DFF4" w14:textId="77777777"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14:paraId="3D46787F" w14:textId="77777777"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14:paraId="53896658" w14:textId="77777777"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14:paraId="59281F60" w14:textId="77777777"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14:paraId="734884CE" w14:textId="77777777"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14:paraId="401BD85C" w14:textId="77777777"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14:paraId="07480F47" w14:textId="77777777"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727EBFB3" w14:textId="77777777"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38D3CFA" w14:textId="77777777"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C68FB8A" w14:textId="77777777"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86CA3B" w14:textId="77777777"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08FEE4" w14:textId="77777777"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275948" w14:textId="77777777" w:rsidR="00761003" w:rsidRDefault="00761003" w:rsidP="009105D9">
            <w:pPr>
              <w:pStyle w:val="TAC"/>
              <w:rPr>
                <w:sz w:val="16"/>
                <w:szCs w:val="16"/>
              </w:rPr>
            </w:pPr>
          </w:p>
        </w:tc>
      </w:tr>
    </w:tbl>
    <w:p w14:paraId="7F0614D0" w14:textId="77777777" w:rsidR="00FD6613" w:rsidRDefault="00FD6613" w:rsidP="00FD6613">
      <w:pPr>
        <w:rPr>
          <w:lang w:val="en-US" w:eastAsia="zh-CN"/>
        </w:rPr>
      </w:pPr>
    </w:p>
    <w:p w14:paraId="2759607B" w14:textId="77777777"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14:paraId="2AD71E56" w14:textId="77777777"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14:paraId="31F11AA4" w14:textId="77777777"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14:paraId="19B37FF1" w14:textId="77777777"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6400AF5"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14:paraId="6E4AE085" w14:textId="77777777"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14:paraId="0997E3EB"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14:paraId="230F55C9"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1E5AC854"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BC3FCDC"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8C83C31"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4BA0D73"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A2D2F7"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1840D91"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72096A96" w14:textId="77777777" w:rsidR="00FD6613" w:rsidRDefault="00FD6613">
            <w:pPr>
              <w:keepNext/>
              <w:keepLines/>
              <w:spacing w:after="0"/>
              <w:jc w:val="center"/>
              <w:rPr>
                <w:rFonts w:ascii="Arial" w:eastAsia="Times New Roman" w:hAnsi="Arial"/>
                <w:b/>
                <w:sz w:val="18"/>
              </w:rPr>
            </w:pPr>
          </w:p>
        </w:tc>
      </w:tr>
      <w:tr w:rsidR="00FD6613" w14:paraId="37BFDDCF" w14:textId="77777777" w:rsidTr="00FD6613">
        <w:trPr>
          <w:trHeight w:val="187"/>
          <w:jc w:val="center"/>
        </w:trPr>
        <w:tc>
          <w:tcPr>
            <w:tcW w:w="2009" w:type="dxa"/>
            <w:tcBorders>
              <w:top w:val="nil"/>
              <w:left w:val="single" w:sz="4" w:space="0" w:color="auto"/>
              <w:bottom w:val="nil"/>
              <w:right w:val="single" w:sz="4" w:space="0" w:color="auto"/>
            </w:tcBorders>
            <w:hideMark/>
          </w:tcPr>
          <w:p w14:paraId="49943B09"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14:paraId="56A9B7B0"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47F8B899"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2BCEA15F"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11808C"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77D35D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6986DDFB"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75FEC976"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83A78E"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14:paraId="1B9A43F9" w14:textId="77777777" w:rsidTr="00FD6613">
        <w:trPr>
          <w:trHeight w:val="187"/>
          <w:jc w:val="center"/>
        </w:trPr>
        <w:tc>
          <w:tcPr>
            <w:tcW w:w="2009" w:type="dxa"/>
            <w:tcBorders>
              <w:top w:val="nil"/>
              <w:left w:val="single" w:sz="4" w:space="0" w:color="auto"/>
              <w:bottom w:val="nil"/>
              <w:right w:val="single" w:sz="4" w:space="0" w:color="auto"/>
            </w:tcBorders>
          </w:tcPr>
          <w:p w14:paraId="56AD2544"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4B7B7E17"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BA110C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D0D3C4B"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CEE436"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F15B2BA"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E764B82"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3B8E13"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6C62C32"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3DE80E26" w14:textId="77777777" w:rsidTr="00FD6613">
        <w:trPr>
          <w:trHeight w:val="187"/>
          <w:jc w:val="center"/>
        </w:trPr>
        <w:tc>
          <w:tcPr>
            <w:tcW w:w="2009" w:type="dxa"/>
            <w:tcBorders>
              <w:top w:val="nil"/>
              <w:left w:val="single" w:sz="4" w:space="0" w:color="auto"/>
              <w:bottom w:val="nil"/>
              <w:right w:val="single" w:sz="4" w:space="0" w:color="auto"/>
            </w:tcBorders>
          </w:tcPr>
          <w:p w14:paraId="082E57B7"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74E7BA0E"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78D99C39" w14:textId="77777777"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4F4B41B3"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2447C5"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BE21EF1" w14:textId="77777777"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14:paraId="1CC9DD3E"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07395743"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DD5609C"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14:paraId="30B0258E" w14:textId="77777777" w:rsidTr="00FD6613">
        <w:trPr>
          <w:trHeight w:val="187"/>
          <w:jc w:val="center"/>
        </w:trPr>
        <w:tc>
          <w:tcPr>
            <w:tcW w:w="2009" w:type="dxa"/>
            <w:tcBorders>
              <w:top w:val="nil"/>
              <w:left w:val="single" w:sz="4" w:space="0" w:color="auto"/>
              <w:bottom w:val="nil"/>
              <w:right w:val="single" w:sz="4" w:space="0" w:color="auto"/>
            </w:tcBorders>
          </w:tcPr>
          <w:p w14:paraId="0A739A9B"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0FFED4C6"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3E3566B4" w14:textId="77777777"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14:paraId="21B1D8C4"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D594B8"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2B7358E" w14:textId="77777777"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14:paraId="698E52D6"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0CDC2C"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674433"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6674C360" w14:textId="77777777"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14:paraId="709D87EF" w14:textId="77777777" w:rsidR="00FD6613" w:rsidRDefault="00FD6613">
            <w:pPr>
              <w:pStyle w:val="TAN"/>
              <w:rPr>
                <w:lang w:eastAsia="zh-CN"/>
              </w:rPr>
            </w:pPr>
            <w:r>
              <w:t>NOTE 4:</w:t>
            </w:r>
            <w:r>
              <w:tab/>
              <w:t>This band is subject to IMD5 also which MSD is not specified</w:t>
            </w:r>
            <w:r>
              <w:rPr>
                <w:lang w:eastAsia="ja-JP"/>
              </w:rPr>
              <w:t>.</w:t>
            </w:r>
          </w:p>
        </w:tc>
      </w:tr>
    </w:tbl>
    <w:p w14:paraId="287814EA" w14:textId="77777777" w:rsidR="00FD6613" w:rsidRDefault="00FD6613" w:rsidP="00FD6613">
      <w:pPr>
        <w:rPr>
          <w:rFonts w:ascii="Calibri" w:hAnsi="Calibri"/>
          <w:lang w:eastAsia="zh-CN"/>
        </w:rPr>
      </w:pPr>
    </w:p>
    <w:p w14:paraId="21C72316" w14:textId="77777777" w:rsidR="00FD6613" w:rsidRDefault="00FD6613" w:rsidP="00FD6613">
      <w:pPr>
        <w:pStyle w:val="Heading4"/>
        <w:tabs>
          <w:tab w:val="left" w:pos="0"/>
        </w:tabs>
        <w:ind w:left="0" w:firstLine="0"/>
        <w:rPr>
          <w:rFonts w:cs="Arial"/>
          <w:lang w:val="en-US" w:eastAsia="zh-CN"/>
        </w:rPr>
      </w:pPr>
      <w:bookmarkStart w:id="180" w:name="_Toc64892700"/>
      <w:bookmarkStart w:id="181" w:name="_Toc97801411"/>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80"/>
      <w:bookmarkEnd w:id="181"/>
    </w:p>
    <w:p w14:paraId="6F99C0CE" w14:textId="77777777"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14:paraId="7886996A" w14:textId="77777777"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14:paraId="72F38775" w14:textId="77777777"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5EB87E01" w14:textId="77777777"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66C6C800" w14:textId="77777777"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14:paraId="3F4CCEE1" w14:textId="77777777"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03A07D15" w14:textId="77777777"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EEB3F8F" w14:textId="77777777"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61F21BE0" w14:textId="77777777" w:rsidR="00FD6613" w:rsidRDefault="00FD6613">
            <w:pPr>
              <w:pStyle w:val="TAH"/>
              <w:rPr>
                <w:sz w:val="16"/>
                <w:szCs w:val="16"/>
              </w:rPr>
            </w:pPr>
            <w:r>
              <w:rPr>
                <w:sz w:val="16"/>
                <w:szCs w:val="16"/>
              </w:rPr>
              <w:t>5</w:t>
            </w:r>
          </w:p>
          <w:p w14:paraId="202452CB" w14:textId="77777777"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2C88F73C" w14:textId="77777777" w:rsidR="00FD6613" w:rsidRDefault="00FD6613">
            <w:pPr>
              <w:pStyle w:val="TAH"/>
              <w:rPr>
                <w:sz w:val="16"/>
                <w:szCs w:val="16"/>
              </w:rPr>
            </w:pPr>
            <w:r>
              <w:rPr>
                <w:sz w:val="16"/>
                <w:szCs w:val="16"/>
              </w:rPr>
              <w:t xml:space="preserve">10 </w:t>
            </w:r>
          </w:p>
          <w:p w14:paraId="1D818933" w14:textId="77777777"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0D79192F" w14:textId="77777777" w:rsidR="00FD6613" w:rsidRDefault="00FD6613">
            <w:pPr>
              <w:pStyle w:val="TAH"/>
              <w:rPr>
                <w:sz w:val="16"/>
                <w:szCs w:val="16"/>
              </w:rPr>
            </w:pPr>
            <w:r>
              <w:rPr>
                <w:sz w:val="16"/>
                <w:szCs w:val="16"/>
              </w:rPr>
              <w:t>15 MHz</w:t>
            </w:r>
          </w:p>
          <w:p w14:paraId="79C7E7A1" w14:textId="77777777"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050DF73D" w14:textId="77777777" w:rsidR="00FD6613" w:rsidRDefault="00FD6613">
            <w:pPr>
              <w:pStyle w:val="TAH"/>
              <w:rPr>
                <w:sz w:val="16"/>
                <w:szCs w:val="16"/>
              </w:rPr>
            </w:pPr>
            <w:r>
              <w:rPr>
                <w:sz w:val="16"/>
                <w:szCs w:val="16"/>
              </w:rPr>
              <w:t>20 MHz</w:t>
            </w:r>
          </w:p>
          <w:p w14:paraId="03D29A6F"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17B3B70" w14:textId="77777777" w:rsidR="00FD6613" w:rsidRDefault="00FD6613">
            <w:pPr>
              <w:pStyle w:val="TAH"/>
              <w:rPr>
                <w:sz w:val="16"/>
                <w:szCs w:val="16"/>
              </w:rPr>
            </w:pPr>
            <w:r>
              <w:rPr>
                <w:sz w:val="16"/>
                <w:szCs w:val="16"/>
              </w:rPr>
              <w:t>25 MHz</w:t>
            </w:r>
          </w:p>
          <w:p w14:paraId="2FA40A7C"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33305DF" w14:textId="77777777" w:rsidR="00FD6613" w:rsidRDefault="00FD6613">
            <w:pPr>
              <w:pStyle w:val="TAH"/>
              <w:rPr>
                <w:sz w:val="16"/>
                <w:szCs w:val="16"/>
              </w:rPr>
            </w:pPr>
            <w:r>
              <w:rPr>
                <w:sz w:val="16"/>
                <w:szCs w:val="16"/>
              </w:rPr>
              <w:t>30 MHz</w:t>
            </w:r>
          </w:p>
          <w:p w14:paraId="17751926"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0252982E" w14:textId="77777777" w:rsidR="00FD6613" w:rsidRDefault="00FD6613">
            <w:pPr>
              <w:pStyle w:val="TAH"/>
              <w:rPr>
                <w:sz w:val="16"/>
                <w:szCs w:val="16"/>
              </w:rPr>
            </w:pPr>
            <w:r>
              <w:rPr>
                <w:sz w:val="16"/>
                <w:szCs w:val="16"/>
              </w:rPr>
              <w:t>40 MHz</w:t>
            </w:r>
          </w:p>
          <w:p w14:paraId="35A4DA3A"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1054C1C9" w14:textId="77777777" w:rsidR="00FD6613" w:rsidRDefault="00FD6613">
            <w:pPr>
              <w:pStyle w:val="TAH"/>
              <w:rPr>
                <w:sz w:val="16"/>
                <w:szCs w:val="16"/>
              </w:rPr>
            </w:pPr>
            <w:r>
              <w:rPr>
                <w:sz w:val="16"/>
                <w:szCs w:val="16"/>
              </w:rPr>
              <w:t>50 MHz</w:t>
            </w:r>
          </w:p>
          <w:p w14:paraId="1E9AF6EA"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39FF4002" w14:textId="77777777" w:rsidR="00FD6613" w:rsidRDefault="00FD6613">
            <w:pPr>
              <w:pStyle w:val="TAH"/>
              <w:rPr>
                <w:sz w:val="16"/>
                <w:szCs w:val="16"/>
              </w:rPr>
            </w:pPr>
            <w:r>
              <w:rPr>
                <w:sz w:val="16"/>
                <w:szCs w:val="16"/>
              </w:rPr>
              <w:t>60 MHz</w:t>
            </w:r>
          </w:p>
          <w:p w14:paraId="10474DC4" w14:textId="77777777"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1A7F2528" w14:textId="77777777" w:rsidR="00FD6613" w:rsidRDefault="00FD6613">
            <w:pPr>
              <w:pStyle w:val="TAH"/>
              <w:rPr>
                <w:sz w:val="16"/>
                <w:szCs w:val="16"/>
              </w:rPr>
            </w:pPr>
            <w:r>
              <w:rPr>
                <w:sz w:val="16"/>
                <w:szCs w:val="16"/>
              </w:rPr>
              <w:t>70 MHz</w:t>
            </w:r>
          </w:p>
          <w:p w14:paraId="1AC137EA"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018AD152" w14:textId="77777777" w:rsidR="00FD6613" w:rsidRDefault="00FD6613">
            <w:pPr>
              <w:pStyle w:val="TAH"/>
              <w:rPr>
                <w:sz w:val="16"/>
                <w:szCs w:val="16"/>
              </w:rPr>
            </w:pPr>
            <w:r>
              <w:rPr>
                <w:sz w:val="16"/>
                <w:szCs w:val="16"/>
              </w:rPr>
              <w:t>80 MHz</w:t>
            </w:r>
          </w:p>
          <w:p w14:paraId="458CEAF0"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A1DE336" w14:textId="77777777" w:rsidR="00FD6613" w:rsidRDefault="00FD6613">
            <w:pPr>
              <w:pStyle w:val="TAH"/>
              <w:rPr>
                <w:sz w:val="16"/>
                <w:szCs w:val="16"/>
              </w:rPr>
            </w:pPr>
            <w:r>
              <w:rPr>
                <w:sz w:val="16"/>
                <w:szCs w:val="16"/>
              </w:rPr>
              <w:t>90 MHz</w:t>
            </w:r>
          </w:p>
          <w:p w14:paraId="77A274BE"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2E658CF8" w14:textId="77777777" w:rsidR="00FD6613" w:rsidRDefault="00FD6613">
            <w:pPr>
              <w:pStyle w:val="TAH"/>
              <w:rPr>
                <w:sz w:val="16"/>
                <w:szCs w:val="16"/>
              </w:rPr>
            </w:pPr>
            <w:r>
              <w:rPr>
                <w:sz w:val="16"/>
                <w:szCs w:val="16"/>
              </w:rPr>
              <w:t>100 MHz</w:t>
            </w:r>
          </w:p>
          <w:p w14:paraId="08DDC7F6" w14:textId="77777777" w:rsidR="00FD6613" w:rsidRDefault="00FD6613">
            <w:pPr>
              <w:pStyle w:val="TAH"/>
              <w:rPr>
                <w:sz w:val="16"/>
                <w:szCs w:val="16"/>
              </w:rPr>
            </w:pPr>
            <w:r>
              <w:rPr>
                <w:sz w:val="16"/>
                <w:szCs w:val="16"/>
              </w:rPr>
              <w:t>(dB)</w:t>
            </w:r>
          </w:p>
        </w:tc>
      </w:tr>
      <w:tr w:rsidR="00FD6613" w14:paraId="7C9E5948" w14:textId="77777777"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00A97585" w14:textId="77777777"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000E1263" w14:textId="77777777"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E413BE" w14:textId="77777777"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66D632B4" w14:textId="77777777"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42640C71" w14:textId="77777777"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33E17DB" w14:textId="77777777"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5025E701"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14:paraId="591BDEEA"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D4390C6"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15C6A2"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272125D" w14:textId="77777777"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D3747A3" w14:textId="77777777"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C4077E"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6026FE"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C4BD49" w14:textId="77777777" w:rsidR="00FD6613" w:rsidRDefault="00FD6613">
            <w:pPr>
              <w:pStyle w:val="TAC"/>
              <w:rPr>
                <w:sz w:val="16"/>
                <w:szCs w:val="16"/>
              </w:rPr>
            </w:pPr>
          </w:p>
        </w:tc>
      </w:tr>
    </w:tbl>
    <w:p w14:paraId="61D40F19" w14:textId="77777777" w:rsidR="00E90B9A" w:rsidRDefault="00E90B9A" w:rsidP="00E90B9A">
      <w:pPr>
        <w:rPr>
          <w:iCs/>
          <w:lang w:eastAsia="zh-CN"/>
        </w:rPr>
      </w:pPr>
    </w:p>
    <w:p w14:paraId="1F541A4F" w14:textId="77777777"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14:paraId="78821593" w14:textId="77777777"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14:paraId="3182902E" w14:textId="454D6EAB" w:rsidR="00E90B9A" w:rsidRPr="00651F9F" w:rsidRDefault="00E83335" w:rsidP="00E90B9A">
      <w:pPr>
        <w:pStyle w:val="xmsonormal"/>
        <w:rPr>
          <w:rFonts w:ascii="Times New Roman" w:hAnsi="Times New Roman" w:cs="Times New Roman"/>
          <w:sz w:val="20"/>
          <w:szCs w:val="20"/>
        </w:rPr>
      </w:pPr>
      <w:r>
        <w:rPr>
          <w:noProof/>
          <w:lang w:eastAsia="zh-CN"/>
        </w:rPr>
        <w:drawing>
          <wp:inline distT="0" distB="0" distL="0" distR="0" wp14:anchorId="0078CCA4" wp14:editId="1B55CAAF">
            <wp:extent cx="3554095" cy="3816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54095" cy="381635"/>
                    </a:xfrm>
                    <a:prstGeom prst="rect">
                      <a:avLst/>
                    </a:prstGeom>
                    <a:noFill/>
                    <a:ln>
                      <a:noFill/>
                    </a:ln>
                  </pic:spPr>
                </pic:pic>
              </a:graphicData>
            </a:graphic>
          </wp:inline>
        </w:drawing>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14:paraId="78E1FE36" w14:textId="77777777"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14:paraId="10E26517" w14:textId="77777777" w:rsidR="00E90B9A" w:rsidRDefault="00E90B9A" w:rsidP="00E90B9A">
      <w:pPr>
        <w:pStyle w:val="xmsonormal"/>
        <w:rPr>
          <w:rFonts w:ascii="Times New Roman" w:hAnsi="Times New Roman" w:cs="Times New Roman"/>
          <w:sz w:val="20"/>
          <w:szCs w:val="20"/>
        </w:rPr>
      </w:pPr>
    </w:p>
    <w:p w14:paraId="584CE66A" w14:textId="372794CD"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E83335">
        <w:rPr>
          <w:noProof/>
          <w:lang w:eastAsia="zh-CN"/>
        </w:rPr>
        <w:drawing>
          <wp:inline distT="0" distB="0" distL="0" distR="0" wp14:anchorId="354F6228" wp14:editId="57F39853">
            <wp:extent cx="1351915" cy="3181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51915" cy="318135"/>
                    </a:xfrm>
                    <a:prstGeom prst="rect">
                      <a:avLst/>
                    </a:prstGeom>
                    <a:noFill/>
                    <a:ln>
                      <a:noFill/>
                    </a:ln>
                  </pic:spPr>
                </pic:pic>
              </a:graphicData>
            </a:graphic>
          </wp:inline>
        </w:drawing>
      </w:r>
    </w:p>
    <w:p w14:paraId="19306027" w14:textId="77777777" w:rsidR="00E90B9A" w:rsidRPr="00651F9F" w:rsidRDefault="00E90B9A" w:rsidP="00651F9F">
      <w:pPr>
        <w:pStyle w:val="xmsonormal"/>
      </w:pPr>
    </w:p>
    <w:p w14:paraId="6FE5845E" w14:textId="77777777" w:rsidR="00E90B9A" w:rsidRDefault="00E90B9A" w:rsidP="00E90B9A">
      <w:pPr>
        <w:rPr>
          <w:iCs/>
          <w:lang w:eastAsia="zh-CN"/>
        </w:rPr>
      </w:pPr>
      <w:r w:rsidRPr="00EF1B9E">
        <w:rPr>
          <w:iCs/>
          <w:lang w:eastAsia="zh-CN"/>
        </w:rPr>
        <w:lastRenderedPageBreak/>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14:paraId="5313FFEF" w14:textId="53858AC3" w:rsidR="00E90B9A" w:rsidRDefault="00E83335" w:rsidP="00E90B9A">
      <w:pPr>
        <w:rPr>
          <w:iCs/>
          <w:lang w:eastAsia="zh-CN"/>
        </w:rPr>
      </w:pPr>
      <w:r>
        <w:rPr>
          <w:noProof/>
          <w:lang w:val="en-US" w:eastAsia="zh-CN"/>
        </w:rPr>
        <w:drawing>
          <wp:inline distT="0" distB="0" distL="0" distR="0" wp14:anchorId="41756350" wp14:editId="589B2920">
            <wp:extent cx="2687320" cy="4057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87320" cy="405765"/>
                    </a:xfrm>
                    <a:prstGeom prst="rect">
                      <a:avLst/>
                    </a:prstGeom>
                    <a:noFill/>
                    <a:ln>
                      <a:noFill/>
                    </a:ln>
                  </pic:spPr>
                </pic:pic>
              </a:graphicData>
            </a:graphic>
          </wp:inline>
        </w:drawing>
      </w:r>
    </w:p>
    <w:p w14:paraId="414E6258" w14:textId="47D30555" w:rsidR="00E90B9A" w:rsidRDefault="00E83335" w:rsidP="00E90B9A">
      <w:pPr>
        <w:rPr>
          <w:iCs/>
          <w:lang w:eastAsia="zh-CN"/>
        </w:rPr>
      </w:pPr>
      <w:r>
        <w:rPr>
          <w:noProof/>
          <w:lang w:val="en-US" w:eastAsia="zh-CN"/>
        </w:rPr>
        <w:drawing>
          <wp:inline distT="0" distB="0" distL="0" distR="0" wp14:anchorId="4F6FBDAE" wp14:editId="5941AE92">
            <wp:extent cx="2043430" cy="3816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43430" cy="381635"/>
                    </a:xfrm>
                    <a:prstGeom prst="rect">
                      <a:avLst/>
                    </a:prstGeom>
                    <a:noFill/>
                    <a:ln>
                      <a:noFill/>
                    </a:ln>
                  </pic:spPr>
                </pic:pic>
              </a:graphicData>
            </a:graphic>
          </wp:inline>
        </w:drawing>
      </w:r>
    </w:p>
    <w:p w14:paraId="771FA0BC" w14:textId="7A1FEF60" w:rsidR="00E90B9A" w:rsidRDefault="00E83335" w:rsidP="00E90B9A">
      <w:pPr>
        <w:rPr>
          <w:iCs/>
          <w:lang w:eastAsia="zh-CN"/>
        </w:rPr>
      </w:pPr>
      <w:r>
        <w:rPr>
          <w:noProof/>
          <w:lang w:val="en-US" w:eastAsia="zh-CN"/>
        </w:rPr>
        <w:drawing>
          <wp:inline distT="0" distB="0" distL="0" distR="0" wp14:anchorId="0CCC94A1" wp14:editId="55DC290E">
            <wp:extent cx="2528570" cy="2387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p>
    <w:p w14:paraId="1366332D" w14:textId="77777777" w:rsidR="00E90B9A" w:rsidRDefault="00E90B9A" w:rsidP="00E90B9A">
      <w:pPr>
        <w:rPr>
          <w:iCs/>
          <w:lang w:eastAsia="zh-CN"/>
        </w:rPr>
      </w:pPr>
      <w:r>
        <w:rPr>
          <w:iCs/>
          <w:lang w:eastAsia="zh-CN"/>
        </w:rPr>
        <w:t>Using that approach, the following is proposed as a revision for PC2 harmonic Mixing MSD:</w:t>
      </w:r>
    </w:p>
    <w:p w14:paraId="52C607F5" w14:textId="77777777" w:rsidR="00E90B9A" w:rsidRDefault="00E90B9A" w:rsidP="00E90B9A">
      <w:pPr>
        <w:pStyle w:val="TH"/>
        <w:rPr>
          <w:rFonts w:cs="Arial"/>
        </w:rPr>
      </w:pPr>
      <w:r>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14:paraId="329038AE"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122C2E34" w14:textId="77777777"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43F53F75" w14:textId="77777777"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14:paraId="70389617" w14:textId="77777777"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61DB487F" w14:textId="77777777"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34790F72" w14:textId="77777777"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2352640E" w14:textId="77777777" w:rsidR="00E90B9A" w:rsidRDefault="00E90B9A" w:rsidP="009105D9">
            <w:pPr>
              <w:pStyle w:val="TAH"/>
              <w:rPr>
                <w:sz w:val="16"/>
                <w:szCs w:val="16"/>
              </w:rPr>
            </w:pPr>
            <w:r>
              <w:rPr>
                <w:sz w:val="16"/>
                <w:szCs w:val="16"/>
              </w:rPr>
              <w:t>5</w:t>
            </w:r>
          </w:p>
          <w:p w14:paraId="2AD5262F" w14:textId="77777777"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4E269C49" w14:textId="77777777" w:rsidR="00E90B9A" w:rsidRDefault="00E90B9A" w:rsidP="009105D9">
            <w:pPr>
              <w:pStyle w:val="TAH"/>
              <w:rPr>
                <w:sz w:val="16"/>
                <w:szCs w:val="16"/>
              </w:rPr>
            </w:pPr>
            <w:r>
              <w:rPr>
                <w:sz w:val="16"/>
                <w:szCs w:val="16"/>
              </w:rPr>
              <w:t xml:space="preserve">10 </w:t>
            </w:r>
          </w:p>
          <w:p w14:paraId="3A4673BD" w14:textId="77777777"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BD2DD9F" w14:textId="77777777" w:rsidR="00E90B9A" w:rsidRDefault="00E90B9A" w:rsidP="009105D9">
            <w:pPr>
              <w:pStyle w:val="TAH"/>
              <w:rPr>
                <w:sz w:val="16"/>
                <w:szCs w:val="16"/>
              </w:rPr>
            </w:pPr>
            <w:r>
              <w:rPr>
                <w:sz w:val="16"/>
                <w:szCs w:val="16"/>
              </w:rPr>
              <w:t>15 MHz</w:t>
            </w:r>
          </w:p>
          <w:p w14:paraId="238CECF0" w14:textId="77777777"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706A744C" w14:textId="77777777" w:rsidR="00E90B9A" w:rsidRDefault="00E90B9A" w:rsidP="009105D9">
            <w:pPr>
              <w:pStyle w:val="TAH"/>
              <w:rPr>
                <w:sz w:val="16"/>
                <w:szCs w:val="16"/>
              </w:rPr>
            </w:pPr>
            <w:r>
              <w:rPr>
                <w:sz w:val="16"/>
                <w:szCs w:val="16"/>
              </w:rPr>
              <w:t>20 MHz</w:t>
            </w:r>
          </w:p>
          <w:p w14:paraId="3EFC81E5"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780FF273" w14:textId="77777777" w:rsidR="00E90B9A" w:rsidRDefault="00E90B9A" w:rsidP="009105D9">
            <w:pPr>
              <w:pStyle w:val="TAH"/>
              <w:rPr>
                <w:sz w:val="16"/>
                <w:szCs w:val="16"/>
              </w:rPr>
            </w:pPr>
            <w:r>
              <w:rPr>
                <w:sz w:val="16"/>
                <w:szCs w:val="16"/>
              </w:rPr>
              <w:t>25 MHz</w:t>
            </w:r>
          </w:p>
          <w:p w14:paraId="16D511D4"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0719A2CC" w14:textId="77777777" w:rsidR="00E90B9A" w:rsidRDefault="00E90B9A" w:rsidP="009105D9">
            <w:pPr>
              <w:pStyle w:val="TAH"/>
              <w:rPr>
                <w:sz w:val="16"/>
                <w:szCs w:val="16"/>
              </w:rPr>
            </w:pPr>
            <w:r>
              <w:rPr>
                <w:sz w:val="16"/>
                <w:szCs w:val="16"/>
              </w:rPr>
              <w:t>30 MHz</w:t>
            </w:r>
          </w:p>
          <w:p w14:paraId="7D872919" w14:textId="77777777"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5409EBD" w14:textId="77777777" w:rsidR="00E90B9A" w:rsidRDefault="00E90B9A" w:rsidP="009105D9">
            <w:pPr>
              <w:pStyle w:val="TAH"/>
              <w:rPr>
                <w:sz w:val="16"/>
                <w:szCs w:val="16"/>
              </w:rPr>
            </w:pPr>
            <w:r>
              <w:rPr>
                <w:sz w:val="16"/>
                <w:szCs w:val="16"/>
              </w:rPr>
              <w:t>40 MHz</w:t>
            </w:r>
          </w:p>
          <w:p w14:paraId="5B169FD6" w14:textId="77777777"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0DFEB328" w14:textId="77777777" w:rsidR="00E90B9A" w:rsidRDefault="00E90B9A" w:rsidP="009105D9">
            <w:pPr>
              <w:pStyle w:val="TAH"/>
              <w:rPr>
                <w:sz w:val="16"/>
                <w:szCs w:val="16"/>
              </w:rPr>
            </w:pPr>
            <w:r>
              <w:rPr>
                <w:sz w:val="16"/>
                <w:szCs w:val="16"/>
              </w:rPr>
              <w:t>50 MHz</w:t>
            </w:r>
          </w:p>
          <w:p w14:paraId="7F2BB3E9" w14:textId="77777777"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4AA1DC31" w14:textId="77777777" w:rsidR="00E90B9A" w:rsidRDefault="00E90B9A" w:rsidP="009105D9">
            <w:pPr>
              <w:pStyle w:val="TAH"/>
              <w:rPr>
                <w:sz w:val="16"/>
                <w:szCs w:val="16"/>
              </w:rPr>
            </w:pPr>
            <w:r>
              <w:rPr>
                <w:sz w:val="16"/>
                <w:szCs w:val="16"/>
              </w:rPr>
              <w:t>60 MHz</w:t>
            </w:r>
          </w:p>
          <w:p w14:paraId="3E892908" w14:textId="77777777"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2EF7DA98" w14:textId="77777777" w:rsidR="00E90B9A" w:rsidRDefault="00E90B9A" w:rsidP="009105D9">
            <w:pPr>
              <w:pStyle w:val="TAH"/>
              <w:rPr>
                <w:sz w:val="16"/>
                <w:szCs w:val="16"/>
              </w:rPr>
            </w:pPr>
            <w:r>
              <w:rPr>
                <w:sz w:val="16"/>
                <w:szCs w:val="16"/>
              </w:rPr>
              <w:t>70 MHz</w:t>
            </w:r>
          </w:p>
          <w:p w14:paraId="7589C604"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417E8EA0" w14:textId="77777777" w:rsidR="00E90B9A" w:rsidRDefault="00E90B9A" w:rsidP="009105D9">
            <w:pPr>
              <w:pStyle w:val="TAH"/>
              <w:rPr>
                <w:sz w:val="16"/>
                <w:szCs w:val="16"/>
              </w:rPr>
            </w:pPr>
            <w:r>
              <w:rPr>
                <w:sz w:val="16"/>
                <w:szCs w:val="16"/>
              </w:rPr>
              <w:t>80 MHz</w:t>
            </w:r>
          </w:p>
          <w:p w14:paraId="2F325DAD"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A408F9D" w14:textId="77777777" w:rsidR="00E90B9A" w:rsidRDefault="00E90B9A" w:rsidP="009105D9">
            <w:pPr>
              <w:pStyle w:val="TAH"/>
              <w:rPr>
                <w:sz w:val="16"/>
                <w:szCs w:val="16"/>
              </w:rPr>
            </w:pPr>
            <w:r>
              <w:rPr>
                <w:sz w:val="16"/>
                <w:szCs w:val="16"/>
              </w:rPr>
              <w:t>90 MHz</w:t>
            </w:r>
          </w:p>
          <w:p w14:paraId="59D244BD" w14:textId="77777777"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2A3E42B" w14:textId="77777777" w:rsidR="00E90B9A" w:rsidRDefault="00E90B9A" w:rsidP="009105D9">
            <w:pPr>
              <w:pStyle w:val="TAH"/>
              <w:rPr>
                <w:sz w:val="16"/>
                <w:szCs w:val="16"/>
              </w:rPr>
            </w:pPr>
            <w:r>
              <w:rPr>
                <w:sz w:val="16"/>
                <w:szCs w:val="16"/>
              </w:rPr>
              <w:t>100 MHz</w:t>
            </w:r>
          </w:p>
          <w:p w14:paraId="147539D6" w14:textId="77777777" w:rsidR="00E90B9A" w:rsidRDefault="00E90B9A" w:rsidP="009105D9">
            <w:pPr>
              <w:pStyle w:val="TAH"/>
              <w:rPr>
                <w:sz w:val="16"/>
                <w:szCs w:val="16"/>
              </w:rPr>
            </w:pPr>
            <w:r>
              <w:rPr>
                <w:sz w:val="16"/>
                <w:szCs w:val="16"/>
              </w:rPr>
              <w:t>(dB)</w:t>
            </w:r>
          </w:p>
        </w:tc>
      </w:tr>
      <w:tr w:rsidR="00E90B9A" w14:paraId="67AF3B28" w14:textId="77777777"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5E2D7E8" w14:textId="77777777"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2A81BA52" w14:textId="77777777"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D5A9DD" w14:textId="77777777"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14:paraId="18E26778" w14:textId="77777777"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14:paraId="40A81473" w14:textId="77777777"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14:paraId="0B255FEA" w14:textId="77777777"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14:paraId="33DD4935" w14:textId="77777777"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14:paraId="4B4E4EBE" w14:textId="77777777"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14:paraId="162FBCB9" w14:textId="77777777"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14:paraId="4067B5B0" w14:textId="77777777"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B1E86B" w14:textId="77777777"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752E35A6" w14:textId="77777777"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CD06E9" w14:textId="77777777"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C8ED7CF" w14:textId="77777777"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F9FEC2" w14:textId="77777777" w:rsidR="00E90B9A" w:rsidRDefault="00E90B9A" w:rsidP="009105D9">
            <w:pPr>
              <w:pStyle w:val="TAC"/>
              <w:rPr>
                <w:sz w:val="16"/>
                <w:szCs w:val="16"/>
              </w:rPr>
            </w:pPr>
          </w:p>
        </w:tc>
      </w:tr>
    </w:tbl>
    <w:p w14:paraId="487D4FD6" w14:textId="77777777" w:rsidR="00E90B9A" w:rsidRDefault="00E90B9A" w:rsidP="00E90B9A">
      <w:pPr>
        <w:rPr>
          <w:iCs/>
          <w:lang w:eastAsia="zh-CN"/>
        </w:rPr>
      </w:pPr>
    </w:p>
    <w:p w14:paraId="0A6CAA93" w14:textId="77777777" w:rsidR="00FD6613" w:rsidRDefault="00FD6613" w:rsidP="00FD6613">
      <w:pPr>
        <w:rPr>
          <w:rFonts w:ascii="Arial" w:hAnsi="Arial" w:cs="Arial"/>
          <w:iCs/>
          <w:lang w:eastAsia="zh-CN"/>
        </w:rPr>
      </w:pPr>
    </w:p>
    <w:p w14:paraId="05D8771D" w14:textId="77777777"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14:paraId="5C5E3F5E" w14:textId="77777777"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14:paraId="26B1DCF4" w14:textId="77777777" w:rsidR="0011667B" w:rsidRDefault="0011667B" w:rsidP="009105D9">
      <w:pPr>
        <w:rPr>
          <w:lang w:eastAsia="zh-CN"/>
        </w:rPr>
      </w:pPr>
      <w:r>
        <w:rPr>
          <w:lang w:eastAsia="zh-CN"/>
        </w:rPr>
        <w:t>PC3 n77 into n41: MSD=4.5dB (note that there is 4.5dB for n78 into n40 too) =&gt; UL noise ~3dB above REFSENS</w:t>
      </w:r>
    </w:p>
    <w:p w14:paraId="10765463" w14:textId="77777777" w:rsidR="0011667B" w:rsidRDefault="0011667B" w:rsidP="009105D9">
      <w:pPr>
        <w:rPr>
          <w:lang w:eastAsia="zh-CN"/>
        </w:rPr>
      </w:pPr>
      <w:r w:rsidRPr="008E6EA0">
        <w:rPr>
          <w:lang w:eastAsia="zh-CN"/>
        </w:rPr>
        <w:t xml:space="preserve">PC3 n77 into n25: MSD&lt;1dB = “no MSD” =&gt; UL noise &lt;-6dB below REFSENS =&gt; 9 dB below noise in n41 </w:t>
      </w:r>
    </w:p>
    <w:p w14:paraId="269001FA" w14:textId="77777777" w:rsidR="0011667B" w:rsidRDefault="0011667B" w:rsidP="009105D9">
      <w:pPr>
        <w:rPr>
          <w:lang w:eastAsia="zh-CN"/>
        </w:rPr>
      </w:pPr>
    </w:p>
    <w:p w14:paraId="7DA8AD82" w14:textId="77777777" w:rsidR="0011667B" w:rsidRDefault="0011667B" w:rsidP="009105D9">
      <w:pPr>
        <w:rPr>
          <w:lang w:eastAsia="zh-CN"/>
        </w:rPr>
      </w:pPr>
      <w:r>
        <w:rPr>
          <w:lang w:eastAsia="zh-CN"/>
        </w:rPr>
        <w:t>PC2 n77 into n41: MSD=6.5dB =&gt; UL noise ~5.5dB above REFSENS</w:t>
      </w:r>
    </w:p>
    <w:p w14:paraId="4B153E53" w14:textId="77777777" w:rsidR="0011667B" w:rsidRDefault="0011667B" w:rsidP="009105D9">
      <w:pPr>
        <w:rPr>
          <w:lang w:eastAsia="zh-CN"/>
        </w:rPr>
      </w:pPr>
      <w:r>
        <w:rPr>
          <w:lang w:eastAsia="zh-CN"/>
        </w:rPr>
        <w:t>PC2 n77 into n25 =&gt; UL noise at 5.5-9=-3.5dB =&gt; ~1dB MSD</w:t>
      </w:r>
    </w:p>
    <w:p w14:paraId="0904D7CA" w14:textId="77777777"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14:paraId="694765EE" w14:textId="77777777" w:rsidTr="009105D9">
        <w:trPr>
          <w:jc w:val="center"/>
        </w:trPr>
        <w:tc>
          <w:tcPr>
            <w:tcW w:w="9060" w:type="dxa"/>
            <w:gridSpan w:val="15"/>
          </w:tcPr>
          <w:p w14:paraId="19D7077F" w14:textId="77777777"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14:paraId="25AE874A" w14:textId="77777777" w:rsidTr="009105D9">
        <w:trPr>
          <w:jc w:val="center"/>
        </w:trPr>
        <w:tc>
          <w:tcPr>
            <w:tcW w:w="665" w:type="dxa"/>
          </w:tcPr>
          <w:p w14:paraId="731E50A5"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6D08CD70"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05BE3980"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6DB0A80F"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D2C2902"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22DF863"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89EAC75"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A4ACAB6"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324F8986"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305BB89D"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9C63E32"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554CD1DD"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7F1BF2FB"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6E45965E" w14:textId="77777777"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7EA698D8"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58428AAE" w14:textId="77777777"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0BCF2AED" w14:textId="77777777"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14:paraId="17DD2ACB" w14:textId="77777777" w:rsidTr="009105D9">
        <w:trPr>
          <w:jc w:val="center"/>
        </w:trPr>
        <w:tc>
          <w:tcPr>
            <w:tcW w:w="665" w:type="dxa"/>
          </w:tcPr>
          <w:p w14:paraId="3388D669" w14:textId="77777777"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14:paraId="23963A49" w14:textId="77777777"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5546C894" w14:textId="77777777"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789A93D"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72E49FA"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65D8B3DD"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5792064" w14:textId="77777777"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14:paraId="52DC86E0" w14:textId="77777777"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12F2473" w14:textId="77777777"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8965141"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9B7FFA7"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22D7B017"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78B3719"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2CDA4A1" w14:textId="77777777"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66319991" w14:textId="77777777" w:rsidR="0011667B" w:rsidRPr="00060538" w:rsidRDefault="0011667B" w:rsidP="009105D9">
            <w:pPr>
              <w:keepNext/>
              <w:keepLines/>
              <w:spacing w:after="0"/>
              <w:jc w:val="center"/>
              <w:rPr>
                <w:rFonts w:ascii="Arial" w:eastAsia="Times New Roman" w:hAnsi="Arial"/>
                <w:bCs/>
                <w:color w:val="000000"/>
                <w:sz w:val="18"/>
              </w:rPr>
            </w:pPr>
          </w:p>
        </w:tc>
      </w:tr>
    </w:tbl>
    <w:p w14:paraId="1ABF5C6E" w14:textId="77777777" w:rsidR="0011667B" w:rsidRDefault="0011667B" w:rsidP="009105D9">
      <w:pPr>
        <w:rPr>
          <w:iCs/>
          <w:lang w:eastAsia="zh-CN"/>
        </w:rPr>
      </w:pPr>
    </w:p>
    <w:p w14:paraId="3A49A1A8" w14:textId="77777777" w:rsidR="0011667B" w:rsidRDefault="0011667B" w:rsidP="009105D9">
      <w:pPr>
        <w:pStyle w:val="Heading4"/>
        <w:tabs>
          <w:tab w:val="left" w:pos="0"/>
        </w:tabs>
        <w:ind w:left="0" w:firstLine="0"/>
        <w:rPr>
          <w:rFonts w:cs="Arial"/>
          <w:lang w:val="en-US" w:eastAsia="zh-CN"/>
        </w:rPr>
      </w:pPr>
      <w:bookmarkStart w:id="182" w:name="_Toc97801412"/>
      <w:r>
        <w:rPr>
          <w:rFonts w:cs="Arial"/>
        </w:rPr>
        <w:t>5.15.3</w:t>
      </w:r>
      <w:r>
        <w:rPr>
          <w:rFonts w:cs="Arial"/>
          <w:lang w:eastAsia="zh-CN"/>
        </w:rPr>
        <w:t>.3</w:t>
      </w:r>
      <w:r>
        <w:rPr>
          <w:rFonts w:cs="Arial"/>
          <w:lang w:eastAsia="zh-CN"/>
        </w:rPr>
        <w:tab/>
        <w:t>Single uplink power Class 1.5</w:t>
      </w:r>
      <w:bookmarkEnd w:id="182"/>
      <w:r>
        <w:rPr>
          <w:rFonts w:cs="Arial"/>
          <w:lang w:eastAsia="zh-CN"/>
        </w:rPr>
        <w:t xml:space="preserve"> </w:t>
      </w:r>
    </w:p>
    <w:p w14:paraId="35CB7EA0" w14:textId="77777777"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83"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14:paraId="5AC59CBC" w14:textId="3724D064" w:rsidR="0011667B" w:rsidRDefault="00E83335" w:rsidP="009105D9">
      <w:pPr>
        <w:rPr>
          <w:iCs/>
          <w:lang w:eastAsia="zh-CN"/>
        </w:rPr>
      </w:pPr>
      <w:r>
        <w:rPr>
          <w:noProof/>
        </w:rPr>
        <w:drawing>
          <wp:inline distT="0" distB="0" distL="0" distR="0" wp14:anchorId="1F6EA4DB" wp14:editId="1531EB83">
            <wp:extent cx="2528570" cy="2387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p>
    <w:bookmarkEnd w:id="183"/>
    <w:p w14:paraId="6A1AC59D" w14:textId="77777777"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14:paraId="201C18C4" w14:textId="77777777" w:rsidR="0011667B" w:rsidRDefault="0011667B" w:rsidP="009105D9">
      <w:pPr>
        <w:pStyle w:val="TH"/>
        <w:rPr>
          <w:rFonts w:cs="Arial"/>
        </w:rPr>
      </w:pPr>
      <w:r>
        <w:lastRenderedPageBreak/>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14:paraId="57068E36" w14:textId="77777777"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70EECCED" w14:textId="77777777"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14388302" w14:textId="77777777"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14:paraId="3D5270A1" w14:textId="77777777"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318A8715" w14:textId="77777777"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2A6D05D3" w14:textId="77777777"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33853749" w14:textId="77777777" w:rsidR="0011667B" w:rsidRDefault="0011667B" w:rsidP="009105D9">
            <w:pPr>
              <w:pStyle w:val="TAH"/>
              <w:rPr>
                <w:sz w:val="16"/>
                <w:szCs w:val="16"/>
              </w:rPr>
            </w:pPr>
            <w:r>
              <w:rPr>
                <w:sz w:val="16"/>
                <w:szCs w:val="16"/>
              </w:rPr>
              <w:t>5</w:t>
            </w:r>
          </w:p>
          <w:p w14:paraId="18A6B7E0" w14:textId="77777777"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4EE8C35F" w14:textId="77777777" w:rsidR="0011667B" w:rsidRDefault="0011667B" w:rsidP="009105D9">
            <w:pPr>
              <w:pStyle w:val="TAH"/>
              <w:rPr>
                <w:sz w:val="16"/>
                <w:szCs w:val="16"/>
              </w:rPr>
            </w:pPr>
            <w:r>
              <w:rPr>
                <w:sz w:val="16"/>
                <w:szCs w:val="16"/>
              </w:rPr>
              <w:t xml:space="preserve">10 </w:t>
            </w:r>
          </w:p>
          <w:p w14:paraId="529BF9CA" w14:textId="77777777"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44CA91E6" w14:textId="77777777" w:rsidR="0011667B" w:rsidRDefault="0011667B" w:rsidP="009105D9">
            <w:pPr>
              <w:pStyle w:val="TAH"/>
              <w:rPr>
                <w:sz w:val="16"/>
                <w:szCs w:val="16"/>
              </w:rPr>
            </w:pPr>
            <w:r>
              <w:rPr>
                <w:sz w:val="16"/>
                <w:szCs w:val="16"/>
              </w:rPr>
              <w:t>15 MHz</w:t>
            </w:r>
          </w:p>
          <w:p w14:paraId="2A4C0464" w14:textId="77777777"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41513004" w14:textId="77777777" w:rsidR="0011667B" w:rsidRDefault="0011667B" w:rsidP="009105D9">
            <w:pPr>
              <w:pStyle w:val="TAH"/>
              <w:rPr>
                <w:sz w:val="16"/>
                <w:szCs w:val="16"/>
              </w:rPr>
            </w:pPr>
            <w:r>
              <w:rPr>
                <w:sz w:val="16"/>
                <w:szCs w:val="16"/>
              </w:rPr>
              <w:t>20 MHz</w:t>
            </w:r>
          </w:p>
          <w:p w14:paraId="62ABF26D"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79802BCA" w14:textId="77777777" w:rsidR="0011667B" w:rsidRDefault="0011667B" w:rsidP="009105D9">
            <w:pPr>
              <w:pStyle w:val="TAH"/>
              <w:rPr>
                <w:sz w:val="16"/>
                <w:szCs w:val="16"/>
              </w:rPr>
            </w:pPr>
            <w:r>
              <w:rPr>
                <w:sz w:val="16"/>
                <w:szCs w:val="16"/>
              </w:rPr>
              <w:t>25 MHz</w:t>
            </w:r>
          </w:p>
          <w:p w14:paraId="451CEFAD"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02238D1A" w14:textId="77777777" w:rsidR="0011667B" w:rsidRDefault="0011667B" w:rsidP="009105D9">
            <w:pPr>
              <w:pStyle w:val="TAH"/>
              <w:rPr>
                <w:sz w:val="16"/>
                <w:szCs w:val="16"/>
              </w:rPr>
            </w:pPr>
            <w:r>
              <w:rPr>
                <w:sz w:val="16"/>
                <w:szCs w:val="16"/>
              </w:rPr>
              <w:t>30 MHz</w:t>
            </w:r>
          </w:p>
          <w:p w14:paraId="28E8DC56" w14:textId="77777777"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0859AA70" w14:textId="77777777" w:rsidR="0011667B" w:rsidRDefault="0011667B" w:rsidP="009105D9">
            <w:pPr>
              <w:pStyle w:val="TAH"/>
              <w:rPr>
                <w:sz w:val="16"/>
                <w:szCs w:val="16"/>
              </w:rPr>
            </w:pPr>
            <w:r>
              <w:rPr>
                <w:sz w:val="16"/>
                <w:szCs w:val="16"/>
              </w:rPr>
              <w:t>40 MHz</w:t>
            </w:r>
          </w:p>
          <w:p w14:paraId="72EC30F9" w14:textId="77777777"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6A1FB9B0" w14:textId="77777777" w:rsidR="0011667B" w:rsidRDefault="0011667B" w:rsidP="009105D9">
            <w:pPr>
              <w:pStyle w:val="TAH"/>
              <w:rPr>
                <w:sz w:val="16"/>
                <w:szCs w:val="16"/>
              </w:rPr>
            </w:pPr>
            <w:r>
              <w:rPr>
                <w:sz w:val="16"/>
                <w:szCs w:val="16"/>
              </w:rPr>
              <w:t>50 MHz</w:t>
            </w:r>
          </w:p>
          <w:p w14:paraId="5E23913E" w14:textId="77777777"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1587DE7A" w14:textId="77777777" w:rsidR="0011667B" w:rsidRDefault="0011667B" w:rsidP="009105D9">
            <w:pPr>
              <w:pStyle w:val="TAH"/>
              <w:rPr>
                <w:sz w:val="16"/>
                <w:szCs w:val="16"/>
              </w:rPr>
            </w:pPr>
            <w:r>
              <w:rPr>
                <w:sz w:val="16"/>
                <w:szCs w:val="16"/>
              </w:rPr>
              <w:t>60 MHz</w:t>
            </w:r>
          </w:p>
          <w:p w14:paraId="186EB7D4" w14:textId="77777777"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6A8EFAC2" w14:textId="77777777" w:rsidR="0011667B" w:rsidRDefault="0011667B" w:rsidP="009105D9">
            <w:pPr>
              <w:pStyle w:val="TAH"/>
              <w:rPr>
                <w:sz w:val="16"/>
                <w:szCs w:val="16"/>
              </w:rPr>
            </w:pPr>
            <w:r>
              <w:rPr>
                <w:sz w:val="16"/>
                <w:szCs w:val="16"/>
              </w:rPr>
              <w:t>70 MHz</w:t>
            </w:r>
          </w:p>
          <w:p w14:paraId="0A36CDE7"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385E032" w14:textId="77777777" w:rsidR="0011667B" w:rsidRDefault="0011667B" w:rsidP="009105D9">
            <w:pPr>
              <w:pStyle w:val="TAH"/>
              <w:rPr>
                <w:sz w:val="16"/>
                <w:szCs w:val="16"/>
              </w:rPr>
            </w:pPr>
            <w:r>
              <w:rPr>
                <w:sz w:val="16"/>
                <w:szCs w:val="16"/>
              </w:rPr>
              <w:t>80 MHz</w:t>
            </w:r>
          </w:p>
          <w:p w14:paraId="71F6D0BA"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24B2656F" w14:textId="77777777" w:rsidR="0011667B" w:rsidRDefault="0011667B" w:rsidP="009105D9">
            <w:pPr>
              <w:pStyle w:val="TAH"/>
              <w:rPr>
                <w:sz w:val="16"/>
                <w:szCs w:val="16"/>
              </w:rPr>
            </w:pPr>
            <w:r>
              <w:rPr>
                <w:sz w:val="16"/>
                <w:szCs w:val="16"/>
              </w:rPr>
              <w:t>90 MHz</w:t>
            </w:r>
          </w:p>
          <w:p w14:paraId="6AEA2285" w14:textId="77777777"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33B484C" w14:textId="77777777" w:rsidR="0011667B" w:rsidRDefault="0011667B" w:rsidP="009105D9">
            <w:pPr>
              <w:pStyle w:val="TAH"/>
              <w:rPr>
                <w:sz w:val="16"/>
                <w:szCs w:val="16"/>
              </w:rPr>
            </w:pPr>
            <w:r>
              <w:rPr>
                <w:sz w:val="16"/>
                <w:szCs w:val="16"/>
              </w:rPr>
              <w:t>100 MHz</w:t>
            </w:r>
          </w:p>
          <w:p w14:paraId="04514861" w14:textId="77777777" w:rsidR="0011667B" w:rsidRDefault="0011667B" w:rsidP="009105D9">
            <w:pPr>
              <w:pStyle w:val="TAH"/>
              <w:rPr>
                <w:sz w:val="16"/>
                <w:szCs w:val="16"/>
              </w:rPr>
            </w:pPr>
            <w:r>
              <w:rPr>
                <w:sz w:val="16"/>
                <w:szCs w:val="16"/>
              </w:rPr>
              <w:t>(dB)</w:t>
            </w:r>
          </w:p>
        </w:tc>
      </w:tr>
      <w:tr w:rsidR="0011667B" w14:paraId="58ABE27E" w14:textId="77777777"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1EB79D98" w14:textId="77777777"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0525802D" w14:textId="77777777"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14:paraId="0AB2FB6B" w14:textId="77777777"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14:paraId="0F63ECC6" w14:textId="77777777"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14:paraId="077F248D" w14:textId="77777777"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14:paraId="33A9E6AD" w14:textId="77777777"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14:paraId="18035032" w14:textId="77777777"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14:paraId="52283D5E" w14:textId="77777777"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6CC7299E" w14:textId="77777777"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14:paraId="2F9496DF" w14:textId="77777777"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6CC83E" w14:textId="77777777"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24AED8E" w14:textId="77777777"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884451" w14:textId="77777777"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B1A833" w14:textId="77777777"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8E7F06" w14:textId="77777777" w:rsidR="0011667B" w:rsidRDefault="0011667B" w:rsidP="009105D9">
            <w:pPr>
              <w:pStyle w:val="TAC"/>
              <w:rPr>
                <w:sz w:val="16"/>
                <w:szCs w:val="16"/>
              </w:rPr>
            </w:pPr>
          </w:p>
        </w:tc>
      </w:tr>
    </w:tbl>
    <w:p w14:paraId="551CE964" w14:textId="77777777" w:rsidR="0011667B" w:rsidRDefault="0011667B" w:rsidP="009105D9">
      <w:pPr>
        <w:rPr>
          <w:rFonts w:ascii="Arial" w:hAnsi="Arial" w:cs="Arial"/>
          <w:iCs/>
          <w:lang w:eastAsia="zh-CN"/>
        </w:rPr>
      </w:pPr>
    </w:p>
    <w:p w14:paraId="51329790" w14:textId="77777777"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14:paraId="1CED6148" w14:textId="01B0039D" w:rsidR="0011667B" w:rsidRDefault="00E83335" w:rsidP="009105D9">
      <w:pPr>
        <w:rPr>
          <w:iCs/>
          <w:lang w:eastAsia="zh-CN"/>
        </w:rPr>
      </w:pPr>
      <w:r>
        <w:rPr>
          <w:noProof/>
        </w:rPr>
        <w:drawing>
          <wp:inline distT="0" distB="0" distL="0" distR="0" wp14:anchorId="72B71A28" wp14:editId="13F03864">
            <wp:extent cx="2528570" cy="2387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p>
    <w:p w14:paraId="59B9C532" w14:textId="77777777" w:rsidR="0011667B" w:rsidRDefault="0011667B" w:rsidP="009105D9">
      <w:pPr>
        <w:rPr>
          <w:lang w:eastAsia="zh-CN"/>
        </w:rPr>
      </w:pPr>
      <w:r>
        <w:rPr>
          <w:lang w:eastAsia="zh-CN"/>
        </w:rPr>
        <w:t>The result is 1.8 dB.</w:t>
      </w:r>
    </w:p>
    <w:p w14:paraId="46CEF84A" w14:textId="77777777" w:rsidR="0011667B" w:rsidRDefault="0011667B" w:rsidP="009105D9">
      <w:pPr>
        <w:rPr>
          <w:lang w:eastAsia="zh-CN"/>
        </w:rPr>
      </w:pPr>
      <w:r>
        <w:rPr>
          <w:lang w:eastAsia="zh-CN"/>
        </w:rPr>
        <w:t>Therefore, the following is proposed</w:t>
      </w:r>
    </w:p>
    <w:p w14:paraId="0D1802A8" w14:textId="77777777"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14:paraId="16E379FD" w14:textId="77777777" w:rsidTr="009105D9">
        <w:trPr>
          <w:jc w:val="center"/>
        </w:trPr>
        <w:tc>
          <w:tcPr>
            <w:tcW w:w="9060" w:type="dxa"/>
            <w:gridSpan w:val="15"/>
          </w:tcPr>
          <w:p w14:paraId="6D2A9D5A" w14:textId="77777777" w:rsidR="0011667B" w:rsidRPr="0011667B" w:rsidRDefault="0011667B" w:rsidP="009105D9">
            <w:pPr>
              <w:pStyle w:val="TAH"/>
              <w:rPr>
                <w:b w:val="0"/>
                <w:sz w:val="16"/>
                <w:szCs w:val="16"/>
              </w:rPr>
            </w:pPr>
            <w:r w:rsidRPr="0011667B">
              <w:rPr>
                <w:sz w:val="16"/>
                <w:szCs w:val="16"/>
              </w:rPr>
              <w:t>NR Band / Channel bandwidth of the affected DL band</w:t>
            </w:r>
          </w:p>
        </w:tc>
      </w:tr>
      <w:tr w:rsidR="0011667B" w:rsidRPr="007818EE" w14:paraId="727B3112" w14:textId="77777777" w:rsidTr="009105D9">
        <w:trPr>
          <w:jc w:val="center"/>
        </w:trPr>
        <w:tc>
          <w:tcPr>
            <w:tcW w:w="665" w:type="dxa"/>
          </w:tcPr>
          <w:p w14:paraId="2FCB8ECA" w14:textId="77777777" w:rsidR="0011667B" w:rsidRPr="0011667B" w:rsidRDefault="0011667B" w:rsidP="009105D9">
            <w:pPr>
              <w:pStyle w:val="TAH"/>
              <w:rPr>
                <w:b w:val="0"/>
                <w:sz w:val="16"/>
                <w:szCs w:val="16"/>
              </w:rPr>
            </w:pPr>
            <w:r w:rsidRPr="0011667B">
              <w:rPr>
                <w:sz w:val="16"/>
                <w:szCs w:val="16"/>
              </w:rPr>
              <w:t>UL band</w:t>
            </w:r>
          </w:p>
        </w:tc>
        <w:tc>
          <w:tcPr>
            <w:tcW w:w="610" w:type="dxa"/>
          </w:tcPr>
          <w:p w14:paraId="2F31B7D8" w14:textId="77777777" w:rsidR="0011667B" w:rsidRPr="0011667B" w:rsidRDefault="0011667B" w:rsidP="009105D9">
            <w:pPr>
              <w:pStyle w:val="TAH"/>
              <w:rPr>
                <w:b w:val="0"/>
                <w:sz w:val="16"/>
                <w:szCs w:val="16"/>
              </w:rPr>
            </w:pPr>
            <w:r w:rsidRPr="0011667B">
              <w:rPr>
                <w:sz w:val="16"/>
                <w:szCs w:val="16"/>
              </w:rPr>
              <w:t>DL band</w:t>
            </w:r>
          </w:p>
        </w:tc>
        <w:tc>
          <w:tcPr>
            <w:tcW w:w="598" w:type="dxa"/>
          </w:tcPr>
          <w:p w14:paraId="2166B8DB" w14:textId="77777777" w:rsidR="0011667B" w:rsidRPr="0011667B" w:rsidRDefault="0011667B" w:rsidP="009105D9">
            <w:pPr>
              <w:pStyle w:val="TAH"/>
              <w:rPr>
                <w:b w:val="0"/>
                <w:sz w:val="16"/>
                <w:szCs w:val="16"/>
              </w:rPr>
            </w:pPr>
            <w:r w:rsidRPr="0011667B">
              <w:rPr>
                <w:sz w:val="16"/>
                <w:szCs w:val="16"/>
              </w:rPr>
              <w:t>5</w:t>
            </w:r>
            <w:r w:rsidRPr="0011667B">
              <w:rPr>
                <w:sz w:val="16"/>
                <w:szCs w:val="16"/>
              </w:rPr>
              <w:br/>
              <w:t>MHz (dB)</w:t>
            </w:r>
          </w:p>
        </w:tc>
        <w:tc>
          <w:tcPr>
            <w:tcW w:w="598" w:type="dxa"/>
          </w:tcPr>
          <w:p w14:paraId="7CCE65CC" w14:textId="77777777" w:rsidR="0011667B" w:rsidRPr="0011667B" w:rsidRDefault="0011667B" w:rsidP="009105D9">
            <w:pPr>
              <w:pStyle w:val="TAH"/>
              <w:rPr>
                <w:b w:val="0"/>
                <w:sz w:val="16"/>
                <w:szCs w:val="16"/>
              </w:rPr>
            </w:pPr>
            <w:r w:rsidRPr="0011667B">
              <w:rPr>
                <w:sz w:val="16"/>
                <w:szCs w:val="16"/>
              </w:rPr>
              <w:t>10</w:t>
            </w:r>
            <w:r w:rsidRPr="0011667B">
              <w:rPr>
                <w:sz w:val="16"/>
                <w:szCs w:val="16"/>
              </w:rPr>
              <w:br/>
              <w:t>MHz (dB)</w:t>
            </w:r>
          </w:p>
        </w:tc>
        <w:tc>
          <w:tcPr>
            <w:tcW w:w="598" w:type="dxa"/>
          </w:tcPr>
          <w:p w14:paraId="152444D0" w14:textId="77777777" w:rsidR="0011667B" w:rsidRPr="0011667B" w:rsidRDefault="0011667B" w:rsidP="009105D9">
            <w:pPr>
              <w:pStyle w:val="TAH"/>
              <w:rPr>
                <w:b w:val="0"/>
                <w:sz w:val="16"/>
                <w:szCs w:val="16"/>
              </w:rPr>
            </w:pPr>
            <w:r w:rsidRPr="0011667B">
              <w:rPr>
                <w:sz w:val="16"/>
                <w:szCs w:val="16"/>
              </w:rPr>
              <w:t>15</w:t>
            </w:r>
            <w:r w:rsidRPr="0011667B">
              <w:rPr>
                <w:sz w:val="16"/>
                <w:szCs w:val="16"/>
              </w:rPr>
              <w:br/>
              <w:t>MHz (dB)</w:t>
            </w:r>
          </w:p>
        </w:tc>
        <w:tc>
          <w:tcPr>
            <w:tcW w:w="598" w:type="dxa"/>
          </w:tcPr>
          <w:p w14:paraId="2B70A339" w14:textId="77777777" w:rsidR="0011667B" w:rsidRPr="0011667B" w:rsidRDefault="0011667B" w:rsidP="009105D9">
            <w:pPr>
              <w:pStyle w:val="TAH"/>
              <w:rPr>
                <w:b w:val="0"/>
                <w:sz w:val="16"/>
                <w:szCs w:val="16"/>
              </w:rPr>
            </w:pPr>
            <w:r w:rsidRPr="0011667B">
              <w:rPr>
                <w:sz w:val="16"/>
                <w:szCs w:val="16"/>
              </w:rPr>
              <w:t>20</w:t>
            </w:r>
            <w:r w:rsidRPr="0011667B">
              <w:rPr>
                <w:sz w:val="16"/>
                <w:szCs w:val="16"/>
              </w:rPr>
              <w:br/>
              <w:t>MHz (dB)</w:t>
            </w:r>
          </w:p>
        </w:tc>
        <w:tc>
          <w:tcPr>
            <w:tcW w:w="598" w:type="dxa"/>
          </w:tcPr>
          <w:p w14:paraId="1B329C5F" w14:textId="77777777" w:rsidR="0011667B" w:rsidRPr="0011667B" w:rsidRDefault="0011667B" w:rsidP="009105D9">
            <w:pPr>
              <w:pStyle w:val="TAH"/>
              <w:rPr>
                <w:b w:val="0"/>
                <w:sz w:val="16"/>
                <w:szCs w:val="16"/>
              </w:rPr>
            </w:pPr>
            <w:r w:rsidRPr="0011667B">
              <w:rPr>
                <w:sz w:val="16"/>
                <w:szCs w:val="16"/>
              </w:rPr>
              <w:t>25</w:t>
            </w:r>
            <w:r w:rsidRPr="0011667B">
              <w:rPr>
                <w:sz w:val="16"/>
                <w:szCs w:val="16"/>
              </w:rPr>
              <w:br/>
              <w:t>MHz (dB)</w:t>
            </w:r>
          </w:p>
        </w:tc>
        <w:tc>
          <w:tcPr>
            <w:tcW w:w="598" w:type="dxa"/>
          </w:tcPr>
          <w:p w14:paraId="7FA5BA1B" w14:textId="77777777" w:rsidR="0011667B" w:rsidRPr="0011667B" w:rsidRDefault="0011667B" w:rsidP="009105D9">
            <w:pPr>
              <w:pStyle w:val="TAH"/>
              <w:rPr>
                <w:b w:val="0"/>
                <w:sz w:val="16"/>
                <w:szCs w:val="16"/>
              </w:rPr>
            </w:pPr>
            <w:r w:rsidRPr="0011667B">
              <w:rPr>
                <w:sz w:val="16"/>
                <w:szCs w:val="16"/>
              </w:rPr>
              <w:t>30 MHz (dB)</w:t>
            </w:r>
          </w:p>
        </w:tc>
        <w:tc>
          <w:tcPr>
            <w:tcW w:w="598" w:type="dxa"/>
          </w:tcPr>
          <w:p w14:paraId="13E19699" w14:textId="77777777" w:rsidR="0011667B" w:rsidRPr="0011667B" w:rsidRDefault="0011667B" w:rsidP="009105D9">
            <w:pPr>
              <w:pStyle w:val="TAH"/>
              <w:rPr>
                <w:b w:val="0"/>
                <w:sz w:val="16"/>
                <w:szCs w:val="16"/>
              </w:rPr>
            </w:pPr>
            <w:r w:rsidRPr="0011667B">
              <w:rPr>
                <w:sz w:val="16"/>
                <w:szCs w:val="16"/>
              </w:rPr>
              <w:t>40 MHz (dB)</w:t>
            </w:r>
          </w:p>
        </w:tc>
        <w:tc>
          <w:tcPr>
            <w:tcW w:w="598" w:type="dxa"/>
          </w:tcPr>
          <w:p w14:paraId="505B1790" w14:textId="77777777" w:rsidR="0011667B" w:rsidRPr="0011667B" w:rsidRDefault="0011667B" w:rsidP="009105D9">
            <w:pPr>
              <w:pStyle w:val="TAH"/>
              <w:rPr>
                <w:b w:val="0"/>
                <w:sz w:val="16"/>
                <w:szCs w:val="16"/>
              </w:rPr>
            </w:pPr>
            <w:r w:rsidRPr="0011667B">
              <w:rPr>
                <w:sz w:val="16"/>
                <w:szCs w:val="16"/>
              </w:rPr>
              <w:t>50 MHz (dB)</w:t>
            </w:r>
          </w:p>
        </w:tc>
        <w:tc>
          <w:tcPr>
            <w:tcW w:w="598" w:type="dxa"/>
          </w:tcPr>
          <w:p w14:paraId="51A3E10E" w14:textId="77777777" w:rsidR="0011667B" w:rsidRPr="0011667B" w:rsidRDefault="0011667B" w:rsidP="009105D9">
            <w:pPr>
              <w:pStyle w:val="TAH"/>
              <w:rPr>
                <w:b w:val="0"/>
                <w:sz w:val="16"/>
                <w:szCs w:val="16"/>
              </w:rPr>
            </w:pPr>
            <w:r w:rsidRPr="0011667B">
              <w:rPr>
                <w:sz w:val="16"/>
                <w:szCs w:val="16"/>
              </w:rPr>
              <w:t>60 MHz (dB)</w:t>
            </w:r>
          </w:p>
        </w:tc>
        <w:tc>
          <w:tcPr>
            <w:tcW w:w="598" w:type="dxa"/>
          </w:tcPr>
          <w:p w14:paraId="16FDA596" w14:textId="77777777" w:rsidR="0011667B" w:rsidRPr="0011667B" w:rsidRDefault="0011667B" w:rsidP="009105D9">
            <w:pPr>
              <w:pStyle w:val="TAH"/>
              <w:rPr>
                <w:b w:val="0"/>
                <w:sz w:val="16"/>
                <w:szCs w:val="16"/>
              </w:rPr>
            </w:pPr>
            <w:r w:rsidRPr="0011667B">
              <w:rPr>
                <w:sz w:val="16"/>
                <w:szCs w:val="16"/>
              </w:rPr>
              <w:t>70</w:t>
            </w:r>
          </w:p>
          <w:p w14:paraId="1BC63A9E" w14:textId="77777777" w:rsidR="0011667B" w:rsidRPr="0011667B" w:rsidRDefault="0011667B" w:rsidP="009105D9">
            <w:pPr>
              <w:pStyle w:val="TAH"/>
              <w:rPr>
                <w:b w:val="0"/>
                <w:sz w:val="16"/>
                <w:szCs w:val="16"/>
              </w:rPr>
            </w:pPr>
            <w:r w:rsidRPr="0011667B">
              <w:rPr>
                <w:sz w:val="16"/>
                <w:szCs w:val="16"/>
              </w:rPr>
              <w:t>MHz</w:t>
            </w:r>
          </w:p>
          <w:p w14:paraId="1EC3920C" w14:textId="77777777" w:rsidR="0011667B" w:rsidRPr="0011667B" w:rsidRDefault="0011667B" w:rsidP="009105D9">
            <w:pPr>
              <w:pStyle w:val="TAH"/>
              <w:rPr>
                <w:b w:val="0"/>
                <w:sz w:val="16"/>
                <w:szCs w:val="16"/>
              </w:rPr>
            </w:pPr>
            <w:r w:rsidRPr="0011667B">
              <w:rPr>
                <w:sz w:val="16"/>
                <w:szCs w:val="16"/>
              </w:rPr>
              <w:t>(dB)</w:t>
            </w:r>
          </w:p>
        </w:tc>
        <w:tc>
          <w:tcPr>
            <w:tcW w:w="598" w:type="dxa"/>
          </w:tcPr>
          <w:p w14:paraId="4FC6973F" w14:textId="77777777" w:rsidR="0011667B" w:rsidRPr="0011667B" w:rsidRDefault="0011667B" w:rsidP="009105D9">
            <w:pPr>
              <w:pStyle w:val="TAH"/>
              <w:rPr>
                <w:b w:val="0"/>
                <w:sz w:val="16"/>
                <w:szCs w:val="16"/>
              </w:rPr>
            </w:pPr>
            <w:r w:rsidRPr="0011667B">
              <w:rPr>
                <w:sz w:val="16"/>
                <w:szCs w:val="16"/>
              </w:rPr>
              <w:t>80 MHz (dB)</w:t>
            </w:r>
          </w:p>
        </w:tc>
        <w:tc>
          <w:tcPr>
            <w:tcW w:w="598" w:type="dxa"/>
          </w:tcPr>
          <w:p w14:paraId="10A53145" w14:textId="77777777" w:rsidR="0011667B" w:rsidRPr="0011667B" w:rsidRDefault="0011667B" w:rsidP="009105D9">
            <w:pPr>
              <w:pStyle w:val="TAH"/>
              <w:rPr>
                <w:b w:val="0"/>
                <w:sz w:val="16"/>
                <w:szCs w:val="16"/>
              </w:rPr>
            </w:pPr>
            <w:r w:rsidRPr="0011667B">
              <w:rPr>
                <w:sz w:val="16"/>
                <w:szCs w:val="16"/>
              </w:rPr>
              <w:t>90 MHz (dB)</w:t>
            </w:r>
          </w:p>
        </w:tc>
        <w:tc>
          <w:tcPr>
            <w:tcW w:w="609" w:type="dxa"/>
          </w:tcPr>
          <w:p w14:paraId="2C5FCE54" w14:textId="77777777" w:rsidR="0011667B" w:rsidRPr="0011667B" w:rsidRDefault="0011667B" w:rsidP="009105D9">
            <w:pPr>
              <w:pStyle w:val="TAH"/>
              <w:rPr>
                <w:b w:val="0"/>
                <w:sz w:val="16"/>
                <w:szCs w:val="16"/>
              </w:rPr>
            </w:pPr>
            <w:r w:rsidRPr="0011667B">
              <w:rPr>
                <w:sz w:val="16"/>
                <w:szCs w:val="16"/>
              </w:rPr>
              <w:t>100 MHz (dB)</w:t>
            </w:r>
          </w:p>
        </w:tc>
      </w:tr>
      <w:tr w:rsidR="0011667B" w:rsidRPr="00060538" w14:paraId="4E5B6064" w14:textId="77777777" w:rsidTr="009105D9">
        <w:trPr>
          <w:jc w:val="center"/>
        </w:trPr>
        <w:tc>
          <w:tcPr>
            <w:tcW w:w="665" w:type="dxa"/>
          </w:tcPr>
          <w:p w14:paraId="7B168775" w14:textId="77777777" w:rsidR="0011667B" w:rsidRPr="0011667B" w:rsidRDefault="0011667B" w:rsidP="009105D9">
            <w:pPr>
              <w:pStyle w:val="TAC"/>
              <w:rPr>
                <w:sz w:val="16"/>
                <w:szCs w:val="16"/>
                <w:lang w:eastAsia="ja-JP"/>
              </w:rPr>
            </w:pPr>
            <w:r w:rsidRPr="0011667B">
              <w:rPr>
                <w:sz w:val="16"/>
                <w:szCs w:val="16"/>
                <w:lang w:eastAsia="ja-JP"/>
              </w:rPr>
              <w:t>n77</w:t>
            </w:r>
          </w:p>
        </w:tc>
        <w:tc>
          <w:tcPr>
            <w:tcW w:w="610" w:type="dxa"/>
          </w:tcPr>
          <w:p w14:paraId="2A578087" w14:textId="77777777" w:rsidR="0011667B" w:rsidRPr="0011667B" w:rsidRDefault="0011667B" w:rsidP="009105D9">
            <w:pPr>
              <w:pStyle w:val="TAC"/>
              <w:rPr>
                <w:sz w:val="16"/>
                <w:szCs w:val="16"/>
                <w:lang w:eastAsia="ja-JP"/>
              </w:rPr>
            </w:pPr>
            <w:r w:rsidRPr="0011667B">
              <w:rPr>
                <w:sz w:val="16"/>
                <w:szCs w:val="16"/>
                <w:lang w:eastAsia="ja-JP"/>
              </w:rPr>
              <w:t>n25</w:t>
            </w:r>
          </w:p>
        </w:tc>
        <w:tc>
          <w:tcPr>
            <w:tcW w:w="598" w:type="dxa"/>
          </w:tcPr>
          <w:p w14:paraId="79EA799B"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34822D9"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16DBC44"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9DC69F4"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7D962D3"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14:paraId="29B1006F"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66A7C9E" w14:textId="77777777" w:rsidR="0011667B" w:rsidRPr="0011667B" w:rsidRDefault="0011667B" w:rsidP="009105D9">
            <w:pPr>
              <w:pStyle w:val="TAC"/>
              <w:rPr>
                <w:sz w:val="16"/>
                <w:szCs w:val="16"/>
                <w:lang w:eastAsia="ja-JP"/>
              </w:rPr>
            </w:pPr>
            <w:r w:rsidRPr="0011667B">
              <w:rPr>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E3B6827" w14:textId="77777777" w:rsidR="0011667B" w:rsidRPr="0011667B" w:rsidRDefault="0011667B" w:rsidP="009105D9">
            <w:pPr>
              <w:pStyle w:val="TAC"/>
              <w:rPr>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8178733"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09AA59A4"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73D9F33" w14:textId="77777777"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42115154" w14:textId="77777777"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2D69C946" w14:textId="77777777" w:rsidR="0011667B" w:rsidRPr="00060538" w:rsidRDefault="0011667B" w:rsidP="009105D9">
            <w:pPr>
              <w:keepNext/>
              <w:keepLines/>
              <w:spacing w:after="0"/>
              <w:jc w:val="center"/>
              <w:rPr>
                <w:rFonts w:ascii="Arial" w:eastAsia="Times New Roman" w:hAnsi="Arial"/>
                <w:bCs/>
                <w:color w:val="000000"/>
                <w:sz w:val="18"/>
              </w:rPr>
            </w:pPr>
          </w:p>
        </w:tc>
      </w:tr>
    </w:tbl>
    <w:p w14:paraId="228DADA1" w14:textId="77777777" w:rsidR="0011667B" w:rsidRDefault="0011667B" w:rsidP="0011667B">
      <w:pPr>
        <w:rPr>
          <w:rFonts w:eastAsia="SimSun" w:cs="Arial"/>
          <w:iCs/>
          <w:sz w:val="18"/>
          <w:szCs w:val="18"/>
          <w:lang w:val="en-US" w:eastAsia="zh-CN"/>
        </w:rPr>
      </w:pPr>
    </w:p>
    <w:p w14:paraId="304AB00A" w14:textId="77777777" w:rsidR="00FD6613" w:rsidRDefault="00FD6613" w:rsidP="00FD6613">
      <w:pPr>
        <w:pStyle w:val="NoSpacing"/>
        <w:rPr>
          <w:rFonts w:ascii="Arial" w:hAnsi="Arial" w:cs="Arial"/>
          <w:bCs/>
          <w:shd w:val="clear" w:color="auto" w:fill="FFFFFF"/>
        </w:rPr>
      </w:pPr>
    </w:p>
    <w:p w14:paraId="3C502C1A" w14:textId="77777777" w:rsidR="00FD6613" w:rsidRDefault="00FD6613" w:rsidP="00FD6613">
      <w:pPr>
        <w:pStyle w:val="Heading3"/>
        <w:tabs>
          <w:tab w:val="left" w:pos="0"/>
        </w:tabs>
        <w:ind w:left="0" w:firstLine="0"/>
        <w:rPr>
          <w:sz w:val="24"/>
        </w:rPr>
      </w:pPr>
      <w:bookmarkStart w:id="184" w:name="_Toc64892701"/>
      <w:bookmarkStart w:id="185" w:name="_Toc97801413"/>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84"/>
      <w:bookmarkEnd w:id="185"/>
    </w:p>
    <w:p w14:paraId="6AB8AB53" w14:textId="77777777"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14:paraId="49916CBD" w14:textId="77777777" w:rsidR="00090E14" w:rsidRPr="00135ED2" w:rsidRDefault="00090E14" w:rsidP="00135ED2">
      <w:pPr>
        <w:pStyle w:val="NoSpacing"/>
        <w:rPr>
          <w:rFonts w:ascii="Arial" w:hAnsi="Arial" w:cs="Arial"/>
          <w:bCs/>
          <w:shd w:val="clear" w:color="auto" w:fill="FFFFFF"/>
        </w:rPr>
      </w:pPr>
      <w:bookmarkStart w:id="186" w:name="_Toc47701541"/>
      <w:bookmarkStart w:id="187" w:name="_Toc519110869"/>
      <w:bookmarkStart w:id="188" w:name="_Toc69978630"/>
      <w:bookmarkStart w:id="189" w:name="_Toc70600122"/>
      <w:bookmarkStart w:id="190" w:name="_Toc70600206"/>
      <w:bookmarkStart w:id="191" w:name="_Toc523749795"/>
      <w:bookmarkStart w:id="192" w:name="_Toc523750860"/>
      <w:bookmarkStart w:id="193" w:name="_Toc527979873"/>
      <w:bookmarkStart w:id="194" w:name="_Toc531769356"/>
      <w:bookmarkStart w:id="195" w:name="_Toc39585265"/>
      <w:bookmarkStart w:id="196" w:name="_Toc39586608"/>
    </w:p>
    <w:p w14:paraId="6B05637A" w14:textId="77777777" w:rsidR="00090E14" w:rsidRPr="004D3578" w:rsidRDefault="00090E14" w:rsidP="00090E14">
      <w:pPr>
        <w:pStyle w:val="Heading2"/>
        <w:rPr>
          <w:lang w:eastAsia="zh-CN"/>
        </w:rPr>
      </w:pPr>
      <w:bookmarkStart w:id="197" w:name="_Toc97801414"/>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97"/>
    </w:p>
    <w:p w14:paraId="48C630D6" w14:textId="77777777" w:rsidR="00090E14" w:rsidRPr="001043CD" w:rsidRDefault="00090E14" w:rsidP="00090E14">
      <w:pPr>
        <w:pStyle w:val="Heading3"/>
        <w:rPr>
          <w:rFonts w:cs="Arial"/>
          <w:szCs w:val="28"/>
          <w:lang w:eastAsia="zh-CN"/>
        </w:rPr>
      </w:pPr>
      <w:bookmarkStart w:id="198" w:name="_Toc97801415"/>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8"/>
    </w:p>
    <w:p w14:paraId="764C62C5" w14:textId="77777777" w:rsidR="00090E14" w:rsidRPr="001770DE" w:rsidRDefault="00090E14" w:rsidP="00090E14">
      <w:pPr>
        <w:rPr>
          <w:lang w:eastAsia="zh-CN"/>
        </w:rPr>
      </w:pPr>
    </w:p>
    <w:p w14:paraId="6B762862" w14:textId="77777777"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14:paraId="12BA5992" w14:textId="77777777"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2EF82B84" w14:textId="77777777" w:rsidR="00090E14" w:rsidRDefault="00090E14"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01AA40CC" w14:textId="77777777" w:rsidR="00090E14" w:rsidRDefault="00090E14"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7B847D6A" w14:textId="77777777" w:rsidR="00090E14" w:rsidRDefault="00090E14"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24CC4B44" w14:textId="77777777" w:rsidR="00090E14" w:rsidRDefault="00090E14"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C70232E" w14:textId="77777777" w:rsidR="00090E14" w:rsidRDefault="00090E14" w:rsidP="00511CA1">
            <w:pPr>
              <w:pStyle w:val="TAH"/>
              <w:keepNext w:val="0"/>
              <w:rPr>
                <w:sz w:val="16"/>
              </w:rPr>
            </w:pPr>
            <w:r>
              <w:rPr>
                <w:sz w:val="16"/>
              </w:rPr>
              <w:t>10</w:t>
            </w:r>
          </w:p>
          <w:p w14:paraId="05026D63"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92B21FE" w14:textId="77777777" w:rsidR="00090E14" w:rsidRDefault="00090E14" w:rsidP="00511CA1">
            <w:pPr>
              <w:pStyle w:val="TAH"/>
              <w:keepNext w:val="0"/>
              <w:rPr>
                <w:sz w:val="16"/>
              </w:rPr>
            </w:pPr>
            <w:r>
              <w:rPr>
                <w:sz w:val="16"/>
              </w:rPr>
              <w:t>15</w:t>
            </w:r>
          </w:p>
          <w:p w14:paraId="16C3DB80"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2C88940" w14:textId="77777777" w:rsidR="00090E14" w:rsidRDefault="00090E14" w:rsidP="00511CA1">
            <w:pPr>
              <w:pStyle w:val="TAH"/>
              <w:keepNext w:val="0"/>
              <w:rPr>
                <w:sz w:val="16"/>
              </w:rPr>
            </w:pPr>
            <w:r>
              <w:rPr>
                <w:sz w:val="16"/>
              </w:rPr>
              <w:t>20</w:t>
            </w:r>
          </w:p>
          <w:p w14:paraId="12464E98"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E41D7E4" w14:textId="77777777" w:rsidR="00090E14" w:rsidRDefault="00090E14"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2F0401EC" w14:textId="77777777" w:rsidR="00090E14" w:rsidRDefault="00090E14"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47CA8823" w14:textId="77777777" w:rsidR="00090E14" w:rsidRDefault="00090E14" w:rsidP="00511CA1">
            <w:pPr>
              <w:pStyle w:val="TAH"/>
              <w:keepNext w:val="0"/>
              <w:rPr>
                <w:sz w:val="16"/>
              </w:rPr>
            </w:pPr>
            <w:r>
              <w:rPr>
                <w:sz w:val="16"/>
              </w:rPr>
              <w:t>40</w:t>
            </w:r>
          </w:p>
          <w:p w14:paraId="3FD5728B"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A981170" w14:textId="77777777" w:rsidR="00090E14" w:rsidRDefault="00090E14" w:rsidP="00511CA1">
            <w:pPr>
              <w:pStyle w:val="TAH"/>
              <w:keepNext w:val="0"/>
              <w:rPr>
                <w:sz w:val="16"/>
              </w:rPr>
            </w:pPr>
            <w:r>
              <w:rPr>
                <w:sz w:val="16"/>
              </w:rPr>
              <w:t>50</w:t>
            </w:r>
          </w:p>
          <w:p w14:paraId="36E1F8D0"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613189C" w14:textId="77777777" w:rsidR="00090E14" w:rsidRDefault="00090E14" w:rsidP="00511CA1">
            <w:pPr>
              <w:pStyle w:val="TAH"/>
              <w:keepNext w:val="0"/>
              <w:rPr>
                <w:sz w:val="16"/>
              </w:rPr>
            </w:pPr>
            <w:r>
              <w:rPr>
                <w:sz w:val="16"/>
              </w:rPr>
              <w:t>60</w:t>
            </w:r>
          </w:p>
          <w:p w14:paraId="75A3D25D"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8CA34BF" w14:textId="77777777" w:rsidR="00090E14" w:rsidRDefault="00090E14" w:rsidP="00511CA1">
            <w:pPr>
              <w:pStyle w:val="TAH"/>
              <w:keepNext w:val="0"/>
              <w:rPr>
                <w:sz w:val="16"/>
              </w:rPr>
            </w:pPr>
            <w:r>
              <w:rPr>
                <w:rFonts w:eastAsia="SimSun" w:hint="eastAsia"/>
                <w:sz w:val="16"/>
                <w:lang w:val="en-US" w:eastAsia="zh-CN"/>
              </w:rPr>
              <w:t>7</w:t>
            </w:r>
            <w:r>
              <w:rPr>
                <w:sz w:val="16"/>
              </w:rPr>
              <w:t>0</w:t>
            </w:r>
          </w:p>
          <w:p w14:paraId="705639B5"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6F0C90B" w14:textId="77777777" w:rsidR="00090E14" w:rsidRDefault="00090E14" w:rsidP="00511CA1">
            <w:pPr>
              <w:pStyle w:val="TAH"/>
              <w:keepNext w:val="0"/>
              <w:rPr>
                <w:sz w:val="16"/>
              </w:rPr>
            </w:pPr>
            <w:r>
              <w:rPr>
                <w:sz w:val="16"/>
              </w:rPr>
              <w:t>80</w:t>
            </w:r>
          </w:p>
          <w:p w14:paraId="4E5D813D" w14:textId="77777777" w:rsidR="00090E14" w:rsidRDefault="00090E14"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433DD9E" w14:textId="77777777" w:rsidR="00090E14" w:rsidRDefault="00090E14"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04C9FC26" w14:textId="77777777" w:rsidR="00090E14" w:rsidRDefault="00090E14"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53DAFA1F" w14:textId="77777777" w:rsidR="00090E14" w:rsidRDefault="00090E14" w:rsidP="00511CA1">
            <w:pPr>
              <w:pStyle w:val="TAH"/>
              <w:keepNext w:val="0"/>
              <w:rPr>
                <w:sz w:val="16"/>
              </w:rPr>
            </w:pPr>
            <w:r>
              <w:rPr>
                <w:sz w:val="16"/>
              </w:rPr>
              <w:t>Bandwidth combination set</w:t>
            </w:r>
          </w:p>
        </w:tc>
      </w:tr>
      <w:tr w:rsidR="00090E14" w14:paraId="18C3D4EC" w14:textId="77777777"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120AF582" w14:textId="77777777"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497929EF" w14:textId="77777777" w:rsidR="00090E14" w:rsidRDefault="00090E14" w:rsidP="00511CA1">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484A8805" w14:textId="77777777" w:rsidR="00090E14" w:rsidRDefault="00090E14" w:rsidP="00511CA1">
            <w:pPr>
              <w:pStyle w:val="TAC"/>
              <w:rPr>
                <w:rFonts w:eastAsia="SimSun"/>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14:paraId="6E510B9E" w14:textId="77777777"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3637AA81" w14:textId="77777777" w:rsidR="00090E14" w:rsidRDefault="00090E14"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1094E551" w14:textId="77777777"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3B2E0EB8" w14:textId="77777777"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70F78ED2" w14:textId="77777777"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642EF04B" w14:textId="77777777"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77C55D8F"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9A341DD"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722B27F"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9268B9A"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6C66823"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495F4B5"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7D9B678" w14:textId="77777777" w:rsidR="00090E14" w:rsidRDefault="00090E14"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2639F6F5" w14:textId="77777777" w:rsidR="00090E14" w:rsidRPr="0057479D" w:rsidRDefault="00090E14" w:rsidP="00511CA1">
            <w:pPr>
              <w:pStyle w:val="TAC"/>
            </w:pPr>
            <w:r w:rsidRPr="0057479D">
              <w:rPr>
                <w:rFonts w:hint="eastAsia"/>
              </w:rPr>
              <w:t>0</w:t>
            </w:r>
          </w:p>
        </w:tc>
      </w:tr>
      <w:tr w:rsidR="00090E14" w14:paraId="34777492" w14:textId="77777777"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2BCC12E4" w14:textId="77777777" w:rsidR="00090E14" w:rsidRDefault="00090E14"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4EFD6E4C" w14:textId="77777777" w:rsidR="00090E14" w:rsidRDefault="00090E14"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B7D3FA9" w14:textId="77777777" w:rsidR="00090E14" w:rsidRDefault="00090E14"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3F001F5F" w14:textId="77777777" w:rsidR="00090E14" w:rsidRDefault="00090E14"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02C0456D" w14:textId="77777777" w:rsidR="00090E14" w:rsidRDefault="00090E14"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253405C5" w14:textId="77777777" w:rsidR="00090E14" w:rsidRDefault="00090E14"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57CE1F9F" w14:textId="77777777" w:rsidR="00090E14" w:rsidRDefault="00090E14"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19A00B6D" w14:textId="77777777" w:rsidR="00090E14" w:rsidRDefault="00090E14"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14:paraId="2BE32752" w14:textId="77777777" w:rsidR="00090E14" w:rsidRDefault="00090E14"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14:paraId="44683CA5" w14:textId="77777777" w:rsidR="00090E14" w:rsidRDefault="00090E14"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6DEB6732" w14:textId="77777777" w:rsidR="00090E14" w:rsidRDefault="00090E14"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7AE2E086" w14:textId="77777777" w:rsidR="00090E14" w:rsidRDefault="00090E14"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6CCC5C27" w14:textId="77777777" w:rsidR="00090E14" w:rsidRDefault="00090E14"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14:paraId="76F83E86" w14:textId="77777777" w:rsidR="00090E14" w:rsidRDefault="00090E14"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2C838C59" w14:textId="77777777" w:rsidR="00090E14" w:rsidRDefault="00090E14"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4DABFAF0" w14:textId="77777777" w:rsidR="00090E14" w:rsidRDefault="00090E14"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59C6A366" w14:textId="77777777" w:rsidR="00090E14" w:rsidRDefault="00090E14" w:rsidP="00511CA1">
            <w:pPr>
              <w:spacing w:after="0"/>
              <w:rPr>
                <w:rFonts w:ascii="Arial" w:hAnsi="Arial"/>
                <w:sz w:val="16"/>
                <w:lang w:val="en-US" w:eastAsia="zh-CN"/>
              </w:rPr>
            </w:pPr>
          </w:p>
        </w:tc>
      </w:tr>
      <w:tr w:rsidR="00090E14" w14:paraId="096FF44E" w14:textId="77777777"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14:paraId="65BFC9D2" w14:textId="77777777"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14:paraId="09AE73C1" w14:textId="77777777" w:rsidR="00090E14" w:rsidRDefault="00090E14" w:rsidP="00511CA1">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049B6D43" w14:textId="77777777" w:rsidR="00090E14" w:rsidRDefault="00090E14" w:rsidP="00511CA1">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14:paraId="59BB5504" w14:textId="77777777" w:rsidR="00090E14" w:rsidRDefault="00090E14"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02B964B5" w14:textId="77777777" w:rsidR="00090E14" w:rsidRPr="00A1115A" w:rsidRDefault="00090E14"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1D591699"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DC4B0D1"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DC02C78" w14:textId="77777777"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5077032F" w14:textId="77777777" w:rsidR="00090E14" w:rsidRDefault="00090E14"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00C20B34"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F34774C"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AD17B4D"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173EC0A" w14:textId="77777777" w:rsidR="00090E14"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732FA28"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9B3D3C4" w14:textId="77777777" w:rsidR="00090E14" w:rsidRPr="00A1115A" w:rsidRDefault="00090E14"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2CFF8C6" w14:textId="77777777" w:rsidR="00090E14" w:rsidRPr="00A1115A" w:rsidRDefault="00090E14"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14:paraId="7F876D10" w14:textId="77777777" w:rsidR="00090E14" w:rsidRDefault="00090E14" w:rsidP="00511CA1">
            <w:pPr>
              <w:pStyle w:val="TAC"/>
              <w:rPr>
                <w:lang w:val="en-US" w:eastAsia="zh-CN"/>
              </w:rPr>
            </w:pPr>
            <w:r>
              <w:rPr>
                <w:lang w:val="en-US" w:eastAsia="zh-CN"/>
              </w:rPr>
              <w:t>0</w:t>
            </w:r>
          </w:p>
        </w:tc>
      </w:tr>
      <w:tr w:rsidR="00090E14" w14:paraId="1E7B58CF" w14:textId="77777777" w:rsidTr="00511CA1">
        <w:trPr>
          <w:trHeight w:val="29"/>
          <w:jc w:val="center"/>
        </w:trPr>
        <w:tc>
          <w:tcPr>
            <w:tcW w:w="1471" w:type="dxa"/>
            <w:vMerge/>
            <w:tcBorders>
              <w:left w:val="single" w:sz="4" w:space="0" w:color="auto"/>
              <w:bottom w:val="single" w:sz="4" w:space="0" w:color="auto"/>
              <w:right w:val="single" w:sz="4" w:space="0" w:color="auto"/>
            </w:tcBorders>
            <w:vAlign w:val="center"/>
          </w:tcPr>
          <w:p w14:paraId="26FC17B3" w14:textId="77777777" w:rsidR="00090E14" w:rsidRDefault="00090E14" w:rsidP="00511CA1">
            <w:pPr>
              <w:pStyle w:val="TAC"/>
            </w:pPr>
          </w:p>
        </w:tc>
        <w:tc>
          <w:tcPr>
            <w:tcW w:w="1292" w:type="dxa"/>
            <w:vMerge/>
            <w:tcBorders>
              <w:left w:val="single" w:sz="4" w:space="0" w:color="auto"/>
              <w:bottom w:val="single" w:sz="4" w:space="0" w:color="auto"/>
              <w:right w:val="single" w:sz="4" w:space="0" w:color="auto"/>
            </w:tcBorders>
            <w:vAlign w:val="center"/>
          </w:tcPr>
          <w:p w14:paraId="3025ECD2" w14:textId="77777777" w:rsidR="00090E14" w:rsidRDefault="00090E14"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39FAF002" w14:textId="77777777" w:rsidR="00090E14" w:rsidRDefault="00090E14"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14:paraId="6AD64DA6" w14:textId="77777777" w:rsidR="00090E14" w:rsidRPr="00A1115A" w:rsidRDefault="00090E14"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14:paraId="3A6DB9BD" w14:textId="77777777" w:rsidR="00090E14" w:rsidRDefault="00090E14" w:rsidP="00511CA1">
            <w:pPr>
              <w:pStyle w:val="TAC"/>
              <w:rPr>
                <w:lang w:val="en-US" w:eastAsia="zh-CN"/>
              </w:rPr>
            </w:pPr>
          </w:p>
        </w:tc>
      </w:tr>
    </w:tbl>
    <w:p w14:paraId="7D0ACC2C" w14:textId="77777777" w:rsidR="00090E14" w:rsidRPr="001043CD" w:rsidRDefault="00090E14" w:rsidP="00090E14">
      <w:pPr>
        <w:pStyle w:val="Heading3"/>
        <w:rPr>
          <w:rFonts w:cs="Arial"/>
          <w:szCs w:val="28"/>
          <w:lang w:val="en-US" w:eastAsia="zh-CN"/>
        </w:rPr>
      </w:pPr>
      <w:bookmarkStart w:id="199" w:name="_Toc97801416"/>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99"/>
    </w:p>
    <w:p w14:paraId="22479F0F" w14:textId="77777777"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14:paraId="57B53848" w14:textId="77777777" w:rsidTr="00511CA1">
        <w:trPr>
          <w:trHeight w:val="383"/>
          <w:jc w:val="center"/>
        </w:trPr>
        <w:tc>
          <w:tcPr>
            <w:tcW w:w="1679" w:type="dxa"/>
          </w:tcPr>
          <w:p w14:paraId="30ADCBA8" w14:textId="77777777"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14:paraId="166AB145" w14:textId="77777777"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161F5140" w14:textId="77777777"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7CCC08" w14:textId="77777777"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30AC2932" w14:textId="77777777"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14:paraId="3180839D" w14:textId="77777777" w:rsidTr="00511CA1">
        <w:trPr>
          <w:trHeight w:val="192"/>
          <w:jc w:val="center"/>
        </w:trPr>
        <w:tc>
          <w:tcPr>
            <w:tcW w:w="1679" w:type="dxa"/>
            <w:vMerge w:val="restart"/>
            <w:vAlign w:val="center"/>
          </w:tcPr>
          <w:p w14:paraId="5E3D092E" w14:textId="77777777" w:rsidR="00090E14" w:rsidRPr="00B0188E" w:rsidRDefault="00090E14" w:rsidP="00511CA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n14A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6696208C"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286B77D9"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DE18345"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0F75B3D4"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23dBm</w:t>
            </w:r>
          </w:p>
        </w:tc>
      </w:tr>
      <w:tr w:rsidR="00090E14" w:rsidRPr="00530DFD" w14:paraId="7EE1240B" w14:textId="77777777" w:rsidTr="00511CA1">
        <w:trPr>
          <w:trHeight w:val="192"/>
          <w:jc w:val="center"/>
        </w:trPr>
        <w:tc>
          <w:tcPr>
            <w:tcW w:w="1679" w:type="dxa"/>
            <w:vMerge/>
          </w:tcPr>
          <w:p w14:paraId="2A45EF56" w14:textId="77777777"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14:paraId="57FB6CCA"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63896436"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28D65BDD"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428EE482" w14:textId="77777777" w:rsidR="00090E14" w:rsidRPr="00A862CE" w:rsidRDefault="00090E14"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1E30AB84" w14:textId="77777777" w:rsidR="00090E14" w:rsidRPr="00E90761" w:rsidRDefault="00090E14" w:rsidP="00090E14">
      <w:pPr>
        <w:pStyle w:val="TH"/>
        <w:jc w:val="left"/>
        <w:rPr>
          <w:rFonts w:ascii="Times New Roman" w:eastAsia="SimSun" w:hAnsi="Times New Roman"/>
          <w:b w:val="0"/>
          <w:bCs/>
          <w:iCs/>
          <w:sz w:val="18"/>
          <w:szCs w:val="18"/>
          <w:lang w:val="en-US" w:eastAsia="zh-CN"/>
        </w:rPr>
      </w:pPr>
      <w:r w:rsidRPr="00E90761">
        <w:rPr>
          <w:rFonts w:ascii="Times New Roman" w:hAnsi="Times New Roman"/>
          <w:b w:val="0"/>
          <w:bCs/>
          <w:iCs/>
          <w:sz w:val="18"/>
          <w:szCs w:val="18"/>
          <w:lang w:val="en-US" w:eastAsia="zh-CN"/>
        </w:rPr>
        <w:lastRenderedPageBreak/>
        <w:t xml:space="preserve">The tolerance </w:t>
      </w:r>
      <w:r w:rsidRPr="00E90761">
        <w:rPr>
          <w:rFonts w:ascii="Times New Roman" w:hAnsi="Times New Roman"/>
          <w:b w:val="0"/>
          <w:bCs/>
          <w:iCs/>
          <w:sz w:val="18"/>
          <w:szCs w:val="18"/>
        </w:rPr>
        <w:t>+2/-3</w:t>
      </w:r>
      <w:r w:rsidRPr="00E90761">
        <w:rPr>
          <w:rFonts w:ascii="Times New Roman" w:eastAsia="SimSun"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SimSun" w:hAnsi="Times New Roman"/>
          <w:b w:val="0"/>
          <w:bCs/>
          <w:iCs/>
          <w:sz w:val="18"/>
          <w:szCs w:val="18"/>
          <w:lang w:val="en-US" w:eastAsia="zh-CN"/>
        </w:rPr>
        <w:t>.</w:t>
      </w:r>
    </w:p>
    <w:p w14:paraId="4C30A19F" w14:textId="77777777" w:rsidR="00090E14" w:rsidRDefault="00090E14" w:rsidP="00090E14">
      <w:pPr>
        <w:pStyle w:val="Heading3"/>
        <w:tabs>
          <w:tab w:val="left" w:pos="0"/>
        </w:tabs>
        <w:ind w:left="0" w:firstLine="0"/>
        <w:rPr>
          <w:rFonts w:eastAsia="SimSun" w:cs="Arial"/>
          <w:lang w:eastAsia="zh-CN"/>
        </w:rPr>
      </w:pPr>
      <w:bookmarkStart w:id="200" w:name="_Toc97801417"/>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0"/>
    </w:p>
    <w:p w14:paraId="00B53339" w14:textId="77777777" w:rsidR="00090E14" w:rsidRDefault="00090E14" w:rsidP="00090E14">
      <w:pPr>
        <w:spacing w:after="120"/>
        <w:rPr>
          <w:rFonts w:eastAsia="SimSun"/>
          <w:lang w:val="en-US" w:eastAsia="zh-CN"/>
        </w:rPr>
      </w:pPr>
      <w:r>
        <w:t xml:space="preserve">According to the PC3 CA_n14A-n77A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427AB8BF"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14:paraId="790E4336" w14:textId="77777777"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14:paraId="33357364"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14:paraId="24989813" w14:textId="77777777" w:rsidR="00090E14" w:rsidRPr="00090E14" w:rsidRDefault="00090E14" w:rsidP="00090E14">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14:paraId="0D0ED517" w14:textId="77777777" w:rsidR="00090E14" w:rsidRDefault="00090E14" w:rsidP="00090E14">
      <w:pPr>
        <w:spacing w:after="120"/>
        <w:rPr>
          <w:lang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n14</w:t>
      </w:r>
      <w:r w:rsidRPr="00A6138E">
        <w:rPr>
          <w:rFonts w:eastAsia="SimSun"/>
          <w:lang w:val="en-US" w:eastAsia="zh-CN"/>
        </w:rPr>
        <w:t xml:space="preserve"> is unchanged</w:t>
      </w:r>
      <w:r>
        <w:rPr>
          <w:rFonts w:eastAsia="SimSun"/>
          <w:lang w:val="en-US" w:eastAsia="zh-CN"/>
        </w:rPr>
        <w:t xml:space="preserve"> for case A and case B.</w:t>
      </w:r>
    </w:p>
    <w:p w14:paraId="0D119213" w14:textId="77777777" w:rsidR="00090E14" w:rsidRDefault="00090E14" w:rsidP="00090E14">
      <w:pPr>
        <w:pStyle w:val="NoSpacing"/>
        <w:rPr>
          <w:rFonts w:ascii="Arial" w:hAnsi="Arial" w:cs="Arial"/>
        </w:rPr>
      </w:pPr>
    </w:p>
    <w:p w14:paraId="761D97A6" w14:textId="77777777" w:rsidR="00090E14" w:rsidRDefault="00090E14" w:rsidP="00090E14">
      <w:pPr>
        <w:pStyle w:val="Heading4"/>
        <w:tabs>
          <w:tab w:val="left" w:pos="0"/>
        </w:tabs>
        <w:ind w:left="0" w:firstLine="0"/>
        <w:rPr>
          <w:rFonts w:cs="Arial"/>
          <w:szCs w:val="28"/>
          <w:lang w:val="en-US" w:eastAsia="zh-CN"/>
        </w:rPr>
      </w:pPr>
      <w:bookmarkStart w:id="201" w:name="_Toc97801418"/>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1"/>
    </w:p>
    <w:p w14:paraId="684FB6B6" w14:textId="77777777" w:rsidR="00090E14" w:rsidRDefault="00090E14" w:rsidP="00090E14">
      <w:pPr>
        <w:rPr>
          <w:lang w:val="en-US" w:eastAsia="zh-CN"/>
        </w:rPr>
      </w:pPr>
      <w:r>
        <w:rPr>
          <w:iCs/>
          <w:lang w:eastAsia="zh-CN"/>
        </w:rPr>
        <w:t xml:space="preserve">The MSD due to receiver harmonic mixing for PC2 Case A are same as PC3 </w:t>
      </w:r>
      <w:r>
        <w:t>CA_n14A-n77A.</w:t>
      </w:r>
    </w:p>
    <w:p w14:paraId="55214440" w14:textId="77777777"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14:paraId="784426CF" w14:textId="77777777"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14:paraId="5E4F0195" w14:textId="77777777"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991D20D" w14:textId="77777777"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342A7F" w14:textId="77777777" w:rsidR="00090E14" w:rsidRDefault="00090E14" w:rsidP="00511CA1">
            <w:pPr>
              <w:pStyle w:val="TAH"/>
            </w:pPr>
            <w:r>
              <w:t>Source of IMD</w:t>
            </w:r>
          </w:p>
        </w:tc>
      </w:tr>
      <w:tr w:rsidR="00090E14" w14:paraId="6CDAEB7C" w14:textId="77777777"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7FC9ADB" w14:textId="77777777"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CD8259" w14:textId="77777777"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70E7269" w14:textId="77777777"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0481D6F" w14:textId="77777777"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9DE564" w14:textId="77777777"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7624C3" w14:textId="77777777"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6D4998" w14:textId="77777777"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FAD369F" w14:textId="77777777"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315228A" w14:textId="77777777" w:rsidR="00090E14" w:rsidRDefault="00090E14" w:rsidP="00511CA1">
            <w:pPr>
              <w:pStyle w:val="TAH"/>
            </w:pPr>
          </w:p>
        </w:tc>
      </w:tr>
      <w:tr w:rsidR="00090E14" w14:paraId="7C97628A" w14:textId="77777777"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8EEB5" w14:textId="77777777"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13A5692" w14:textId="77777777"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14:paraId="0617D717" w14:textId="77777777"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5BA33BBC" w14:textId="77777777"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3785D9" w14:textId="77777777"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0D16948D" w14:textId="77777777"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364D99F9" w14:textId="77777777"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5A18BA80" w14:textId="77777777"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1B7A090" w14:textId="77777777" w:rsidR="00090E14" w:rsidRDefault="00090E14" w:rsidP="00511CA1">
            <w:pPr>
              <w:pStyle w:val="TAC"/>
              <w:rPr>
                <w:lang w:eastAsia="zh-CN"/>
              </w:rPr>
            </w:pPr>
            <w:r>
              <w:rPr>
                <w:lang w:eastAsia="zh-CN"/>
              </w:rPr>
              <w:t>IMD</w:t>
            </w:r>
            <w:r>
              <w:rPr>
                <w:lang w:val="en-US" w:eastAsia="zh-CN"/>
              </w:rPr>
              <w:t>5</w:t>
            </w:r>
          </w:p>
        </w:tc>
      </w:tr>
      <w:tr w:rsidR="00090E14" w14:paraId="4BEBBDFD" w14:textId="77777777"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C4B1C" w14:textId="77777777"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A4F35" w14:textId="77777777"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4D7C85" w14:textId="77777777"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6DAED31B" w14:textId="77777777"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E59603" w14:textId="77777777"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0B8DDD0" w14:textId="77777777"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1F223D8C" w14:textId="77777777"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9FD42F" w14:textId="77777777"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9C1559" w14:textId="77777777" w:rsidR="00090E14" w:rsidRDefault="00090E14" w:rsidP="00511CA1">
            <w:pPr>
              <w:pStyle w:val="TAC"/>
              <w:rPr>
                <w:lang w:eastAsia="zh-CN"/>
              </w:rPr>
            </w:pPr>
            <w:r>
              <w:t>N/A</w:t>
            </w:r>
          </w:p>
        </w:tc>
      </w:tr>
    </w:tbl>
    <w:p w14:paraId="2DE477C4" w14:textId="77777777" w:rsidR="00090E14" w:rsidRDefault="00090E14" w:rsidP="00090E14"/>
    <w:p w14:paraId="30D3606A" w14:textId="77777777" w:rsidR="00090E14" w:rsidRDefault="00090E14" w:rsidP="00090E14">
      <w:pPr>
        <w:pStyle w:val="Heading4"/>
        <w:tabs>
          <w:tab w:val="left" w:pos="0"/>
        </w:tabs>
        <w:ind w:left="0" w:firstLine="0"/>
        <w:rPr>
          <w:rFonts w:cs="Arial"/>
          <w:lang w:val="en-US" w:eastAsia="zh-CN"/>
        </w:rPr>
      </w:pPr>
      <w:bookmarkStart w:id="202" w:name="_Toc97801419"/>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2"/>
    </w:p>
    <w:p w14:paraId="38267D8D" w14:textId="77777777"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14:paraId="37AB6928" w14:textId="77777777"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90E14" w14:paraId="56EA0E00" w14:textId="77777777" w:rsidTr="00511CA1">
        <w:trPr>
          <w:trHeight w:val="187"/>
          <w:jc w:val="center"/>
        </w:trPr>
        <w:tc>
          <w:tcPr>
            <w:tcW w:w="0" w:type="auto"/>
            <w:gridSpan w:val="13"/>
            <w:shd w:val="clear" w:color="auto" w:fill="auto"/>
          </w:tcPr>
          <w:p w14:paraId="45EE02B1" w14:textId="77777777" w:rsidR="00090E14" w:rsidRDefault="00090E14" w:rsidP="00511CA1">
            <w:pPr>
              <w:pStyle w:val="TAH"/>
            </w:pPr>
            <w:r>
              <w:t xml:space="preserve">NR Band / Channel bandwidth of the </w:t>
            </w:r>
            <w:r>
              <w:rPr>
                <w:lang w:eastAsia="zh-CN"/>
              </w:rPr>
              <w:t>affected DL</w:t>
            </w:r>
            <w:r>
              <w:t xml:space="preserve"> band / MSD</w:t>
            </w:r>
          </w:p>
        </w:tc>
      </w:tr>
      <w:tr w:rsidR="00090E14" w14:paraId="56E50EDB" w14:textId="77777777" w:rsidTr="00511CA1">
        <w:trPr>
          <w:trHeight w:val="187"/>
          <w:jc w:val="center"/>
        </w:trPr>
        <w:tc>
          <w:tcPr>
            <w:tcW w:w="0" w:type="auto"/>
            <w:shd w:val="clear" w:color="auto" w:fill="auto"/>
          </w:tcPr>
          <w:p w14:paraId="6C27FDB3" w14:textId="77777777" w:rsidR="00090E14" w:rsidRDefault="00090E14" w:rsidP="00511CA1">
            <w:pPr>
              <w:pStyle w:val="TAH"/>
            </w:pPr>
            <w:r>
              <w:t>UL band</w:t>
            </w:r>
          </w:p>
        </w:tc>
        <w:tc>
          <w:tcPr>
            <w:tcW w:w="0" w:type="auto"/>
            <w:shd w:val="clear" w:color="auto" w:fill="auto"/>
          </w:tcPr>
          <w:p w14:paraId="553CA4DA" w14:textId="77777777" w:rsidR="00090E14" w:rsidRDefault="00090E14" w:rsidP="00511CA1">
            <w:pPr>
              <w:pStyle w:val="TAH"/>
            </w:pPr>
            <w:r>
              <w:t>DL band</w:t>
            </w:r>
          </w:p>
        </w:tc>
        <w:tc>
          <w:tcPr>
            <w:tcW w:w="0" w:type="auto"/>
            <w:shd w:val="clear" w:color="auto" w:fill="auto"/>
          </w:tcPr>
          <w:p w14:paraId="128D1D88" w14:textId="77777777" w:rsidR="00090E14" w:rsidRDefault="00090E14" w:rsidP="00511CA1">
            <w:pPr>
              <w:pStyle w:val="TAH"/>
            </w:pPr>
            <w:r>
              <w:t>5</w:t>
            </w:r>
          </w:p>
          <w:p w14:paraId="4AB2B82E" w14:textId="77777777" w:rsidR="00090E14" w:rsidRDefault="00090E14" w:rsidP="00511CA1">
            <w:pPr>
              <w:pStyle w:val="TAH"/>
            </w:pPr>
            <w:r>
              <w:t>MHz</w:t>
            </w:r>
          </w:p>
          <w:p w14:paraId="4550AB61" w14:textId="77777777" w:rsidR="00090E14" w:rsidRDefault="00090E14" w:rsidP="00511CA1">
            <w:pPr>
              <w:pStyle w:val="TAH"/>
            </w:pPr>
            <w:r>
              <w:t>(dB)</w:t>
            </w:r>
          </w:p>
        </w:tc>
        <w:tc>
          <w:tcPr>
            <w:tcW w:w="0" w:type="auto"/>
            <w:shd w:val="clear" w:color="auto" w:fill="auto"/>
          </w:tcPr>
          <w:p w14:paraId="42CB8CF1" w14:textId="77777777" w:rsidR="00090E14" w:rsidRDefault="00090E14" w:rsidP="00511CA1">
            <w:pPr>
              <w:pStyle w:val="TAH"/>
            </w:pPr>
            <w:r>
              <w:t>10 MHz</w:t>
            </w:r>
          </w:p>
          <w:p w14:paraId="15EAD830" w14:textId="77777777" w:rsidR="00090E14" w:rsidRDefault="00090E14" w:rsidP="00511CA1">
            <w:pPr>
              <w:pStyle w:val="TAH"/>
            </w:pPr>
            <w:r>
              <w:t>(dB)</w:t>
            </w:r>
          </w:p>
        </w:tc>
        <w:tc>
          <w:tcPr>
            <w:tcW w:w="0" w:type="auto"/>
            <w:shd w:val="clear" w:color="auto" w:fill="auto"/>
          </w:tcPr>
          <w:p w14:paraId="6D746CB8" w14:textId="77777777" w:rsidR="00090E14" w:rsidRDefault="00090E14" w:rsidP="00511CA1">
            <w:pPr>
              <w:pStyle w:val="TAH"/>
            </w:pPr>
            <w:r>
              <w:t>15 MHz</w:t>
            </w:r>
          </w:p>
          <w:p w14:paraId="267BD365" w14:textId="77777777" w:rsidR="00090E14" w:rsidRDefault="00090E14" w:rsidP="00511CA1">
            <w:pPr>
              <w:pStyle w:val="TAH"/>
            </w:pPr>
            <w:r>
              <w:t>(dB)</w:t>
            </w:r>
          </w:p>
        </w:tc>
        <w:tc>
          <w:tcPr>
            <w:tcW w:w="0" w:type="auto"/>
            <w:shd w:val="clear" w:color="auto" w:fill="auto"/>
          </w:tcPr>
          <w:p w14:paraId="7769899A" w14:textId="77777777" w:rsidR="00090E14" w:rsidRDefault="00090E14" w:rsidP="00511CA1">
            <w:pPr>
              <w:pStyle w:val="TAH"/>
            </w:pPr>
            <w:r>
              <w:t>20 MHz</w:t>
            </w:r>
          </w:p>
          <w:p w14:paraId="26D0D6D4" w14:textId="77777777" w:rsidR="00090E14" w:rsidRDefault="00090E14" w:rsidP="00511CA1">
            <w:pPr>
              <w:pStyle w:val="TAH"/>
            </w:pPr>
            <w:r>
              <w:t>(dB)</w:t>
            </w:r>
          </w:p>
        </w:tc>
        <w:tc>
          <w:tcPr>
            <w:tcW w:w="0" w:type="auto"/>
            <w:shd w:val="clear" w:color="auto" w:fill="auto"/>
          </w:tcPr>
          <w:p w14:paraId="34CE3C7D" w14:textId="77777777" w:rsidR="00090E14" w:rsidRDefault="00090E14" w:rsidP="00511CA1">
            <w:pPr>
              <w:pStyle w:val="TAH"/>
            </w:pPr>
            <w:r>
              <w:t>25 MHz</w:t>
            </w:r>
          </w:p>
          <w:p w14:paraId="66F34719" w14:textId="77777777" w:rsidR="00090E14" w:rsidRDefault="00090E14" w:rsidP="00511CA1">
            <w:pPr>
              <w:pStyle w:val="TAH"/>
            </w:pPr>
            <w:r>
              <w:t>(dB)</w:t>
            </w:r>
          </w:p>
        </w:tc>
        <w:tc>
          <w:tcPr>
            <w:tcW w:w="0" w:type="auto"/>
            <w:shd w:val="clear" w:color="auto" w:fill="auto"/>
          </w:tcPr>
          <w:p w14:paraId="1DFB730F" w14:textId="77777777" w:rsidR="00090E14" w:rsidRDefault="00090E14" w:rsidP="00511CA1">
            <w:pPr>
              <w:pStyle w:val="TAH"/>
            </w:pPr>
            <w:r>
              <w:t>40 MHz</w:t>
            </w:r>
          </w:p>
          <w:p w14:paraId="5279CC48" w14:textId="77777777" w:rsidR="00090E14" w:rsidRDefault="00090E14" w:rsidP="00511CA1">
            <w:pPr>
              <w:pStyle w:val="TAH"/>
            </w:pPr>
            <w:r>
              <w:t>(dB)</w:t>
            </w:r>
          </w:p>
        </w:tc>
        <w:tc>
          <w:tcPr>
            <w:tcW w:w="0" w:type="auto"/>
            <w:shd w:val="clear" w:color="auto" w:fill="auto"/>
          </w:tcPr>
          <w:p w14:paraId="259ECB16" w14:textId="77777777" w:rsidR="00090E14" w:rsidRDefault="00090E14" w:rsidP="00511CA1">
            <w:pPr>
              <w:pStyle w:val="TAH"/>
            </w:pPr>
            <w:r>
              <w:t>50 MHz</w:t>
            </w:r>
          </w:p>
          <w:p w14:paraId="57E1D82B" w14:textId="77777777" w:rsidR="00090E14" w:rsidRDefault="00090E14" w:rsidP="00511CA1">
            <w:pPr>
              <w:pStyle w:val="TAH"/>
            </w:pPr>
            <w:r>
              <w:t>(dB)</w:t>
            </w:r>
          </w:p>
        </w:tc>
        <w:tc>
          <w:tcPr>
            <w:tcW w:w="0" w:type="auto"/>
            <w:shd w:val="clear" w:color="auto" w:fill="auto"/>
          </w:tcPr>
          <w:p w14:paraId="0E2EC6E9" w14:textId="77777777" w:rsidR="00090E14" w:rsidRDefault="00090E14" w:rsidP="00511CA1">
            <w:pPr>
              <w:pStyle w:val="TAH"/>
            </w:pPr>
            <w:r>
              <w:t>60 MHz</w:t>
            </w:r>
          </w:p>
          <w:p w14:paraId="33919197" w14:textId="77777777" w:rsidR="00090E14" w:rsidRDefault="00090E14" w:rsidP="00511CA1">
            <w:pPr>
              <w:pStyle w:val="TAH"/>
            </w:pPr>
            <w:r>
              <w:t>(dB)</w:t>
            </w:r>
          </w:p>
        </w:tc>
        <w:tc>
          <w:tcPr>
            <w:tcW w:w="0" w:type="auto"/>
            <w:shd w:val="clear" w:color="auto" w:fill="auto"/>
          </w:tcPr>
          <w:p w14:paraId="728B297D" w14:textId="77777777" w:rsidR="00090E14" w:rsidRDefault="00090E14" w:rsidP="00511CA1">
            <w:pPr>
              <w:pStyle w:val="TAH"/>
            </w:pPr>
            <w:r>
              <w:t>80 MHz</w:t>
            </w:r>
          </w:p>
          <w:p w14:paraId="5FC3A63B" w14:textId="77777777" w:rsidR="00090E14" w:rsidRDefault="00090E14" w:rsidP="00511CA1">
            <w:pPr>
              <w:pStyle w:val="TAH"/>
            </w:pPr>
            <w:r>
              <w:t>(dB)</w:t>
            </w:r>
          </w:p>
        </w:tc>
        <w:tc>
          <w:tcPr>
            <w:tcW w:w="0" w:type="auto"/>
          </w:tcPr>
          <w:p w14:paraId="6FCD0F28" w14:textId="77777777" w:rsidR="00090E14" w:rsidRDefault="00090E14" w:rsidP="00511CA1">
            <w:pPr>
              <w:pStyle w:val="TAH"/>
            </w:pPr>
            <w:r>
              <w:t>90 MHz</w:t>
            </w:r>
          </w:p>
          <w:p w14:paraId="28CB56B0" w14:textId="77777777" w:rsidR="00090E14" w:rsidRDefault="00090E14" w:rsidP="00511CA1">
            <w:pPr>
              <w:pStyle w:val="TAH"/>
            </w:pPr>
            <w:r>
              <w:t>(dB)</w:t>
            </w:r>
          </w:p>
        </w:tc>
        <w:tc>
          <w:tcPr>
            <w:tcW w:w="0" w:type="auto"/>
            <w:shd w:val="clear" w:color="auto" w:fill="auto"/>
          </w:tcPr>
          <w:p w14:paraId="1BC959CF" w14:textId="77777777" w:rsidR="00090E14" w:rsidRDefault="00090E14" w:rsidP="00511CA1">
            <w:pPr>
              <w:pStyle w:val="TAH"/>
            </w:pPr>
            <w:r>
              <w:t>100 MHz</w:t>
            </w:r>
          </w:p>
          <w:p w14:paraId="168712B3" w14:textId="77777777" w:rsidR="00090E14" w:rsidRDefault="00090E14" w:rsidP="00511CA1">
            <w:pPr>
              <w:pStyle w:val="TAH"/>
            </w:pPr>
            <w:r>
              <w:t>(dB)</w:t>
            </w:r>
          </w:p>
        </w:tc>
      </w:tr>
      <w:tr w:rsidR="00090E14" w14:paraId="6CF63E5A" w14:textId="77777777" w:rsidTr="00511CA1">
        <w:trPr>
          <w:trHeight w:val="187"/>
          <w:jc w:val="center"/>
        </w:trPr>
        <w:tc>
          <w:tcPr>
            <w:tcW w:w="0" w:type="auto"/>
            <w:shd w:val="clear" w:color="auto" w:fill="auto"/>
            <w:vAlign w:val="center"/>
          </w:tcPr>
          <w:p w14:paraId="2C77B962" w14:textId="77777777" w:rsidR="00090E14" w:rsidRDefault="00090E14" w:rsidP="00511CA1">
            <w:pPr>
              <w:pStyle w:val="TAC"/>
            </w:pPr>
            <w:r>
              <w:t>n77</w:t>
            </w:r>
          </w:p>
        </w:tc>
        <w:tc>
          <w:tcPr>
            <w:tcW w:w="0" w:type="auto"/>
            <w:shd w:val="clear" w:color="auto" w:fill="auto"/>
            <w:vAlign w:val="center"/>
          </w:tcPr>
          <w:p w14:paraId="080FA591" w14:textId="77777777" w:rsidR="00090E14" w:rsidRDefault="00090E14" w:rsidP="00511CA1">
            <w:pPr>
              <w:pStyle w:val="TAC"/>
            </w:pPr>
            <w:r>
              <w:t>n14</w:t>
            </w:r>
            <w:r>
              <w:rPr>
                <w:vertAlign w:val="superscript"/>
              </w:rPr>
              <w:t>zz</w:t>
            </w:r>
          </w:p>
        </w:tc>
        <w:tc>
          <w:tcPr>
            <w:tcW w:w="0" w:type="auto"/>
            <w:shd w:val="clear" w:color="auto" w:fill="auto"/>
          </w:tcPr>
          <w:p w14:paraId="5B4F71A8" w14:textId="77777777"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14:paraId="11C82CE6" w14:textId="77777777"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14:paraId="476F387D" w14:textId="77777777" w:rsidR="00090E14" w:rsidRPr="00682038" w:rsidRDefault="00090E14" w:rsidP="00511CA1">
            <w:pPr>
              <w:pStyle w:val="TAC"/>
              <w:rPr>
                <w:highlight w:val="yellow"/>
              </w:rPr>
            </w:pPr>
          </w:p>
        </w:tc>
        <w:tc>
          <w:tcPr>
            <w:tcW w:w="0" w:type="auto"/>
            <w:shd w:val="clear" w:color="auto" w:fill="auto"/>
            <w:vAlign w:val="center"/>
          </w:tcPr>
          <w:p w14:paraId="10D6F173" w14:textId="77777777" w:rsidR="00090E14" w:rsidRDefault="00090E14" w:rsidP="00511CA1">
            <w:pPr>
              <w:pStyle w:val="TAC"/>
            </w:pPr>
          </w:p>
        </w:tc>
        <w:tc>
          <w:tcPr>
            <w:tcW w:w="0" w:type="auto"/>
            <w:shd w:val="clear" w:color="auto" w:fill="auto"/>
          </w:tcPr>
          <w:p w14:paraId="20F97AAF" w14:textId="77777777" w:rsidR="00090E14" w:rsidRDefault="00090E14" w:rsidP="00511CA1">
            <w:pPr>
              <w:pStyle w:val="TAC"/>
            </w:pPr>
          </w:p>
        </w:tc>
        <w:tc>
          <w:tcPr>
            <w:tcW w:w="0" w:type="auto"/>
            <w:shd w:val="clear" w:color="auto" w:fill="auto"/>
          </w:tcPr>
          <w:p w14:paraId="1DE43E01" w14:textId="77777777" w:rsidR="00090E14" w:rsidRDefault="00090E14" w:rsidP="00511CA1">
            <w:pPr>
              <w:pStyle w:val="TAC"/>
            </w:pPr>
          </w:p>
        </w:tc>
        <w:tc>
          <w:tcPr>
            <w:tcW w:w="0" w:type="auto"/>
            <w:shd w:val="clear" w:color="auto" w:fill="auto"/>
          </w:tcPr>
          <w:p w14:paraId="582B6934" w14:textId="77777777" w:rsidR="00090E14" w:rsidRDefault="00090E14" w:rsidP="00511CA1">
            <w:pPr>
              <w:pStyle w:val="TAC"/>
            </w:pPr>
          </w:p>
        </w:tc>
        <w:tc>
          <w:tcPr>
            <w:tcW w:w="0" w:type="auto"/>
            <w:shd w:val="clear" w:color="auto" w:fill="auto"/>
          </w:tcPr>
          <w:p w14:paraId="146FDC9D" w14:textId="77777777" w:rsidR="00090E14" w:rsidRDefault="00090E14" w:rsidP="00511CA1">
            <w:pPr>
              <w:pStyle w:val="TAC"/>
            </w:pPr>
          </w:p>
        </w:tc>
        <w:tc>
          <w:tcPr>
            <w:tcW w:w="0" w:type="auto"/>
            <w:shd w:val="clear" w:color="auto" w:fill="auto"/>
          </w:tcPr>
          <w:p w14:paraId="226F3C04" w14:textId="77777777" w:rsidR="00090E14" w:rsidRDefault="00090E14" w:rsidP="00511CA1">
            <w:pPr>
              <w:pStyle w:val="TAC"/>
            </w:pPr>
          </w:p>
        </w:tc>
        <w:tc>
          <w:tcPr>
            <w:tcW w:w="0" w:type="auto"/>
          </w:tcPr>
          <w:p w14:paraId="205E3C26" w14:textId="77777777" w:rsidR="00090E14" w:rsidRDefault="00090E14" w:rsidP="00511CA1">
            <w:pPr>
              <w:pStyle w:val="TAC"/>
            </w:pPr>
          </w:p>
        </w:tc>
        <w:tc>
          <w:tcPr>
            <w:tcW w:w="0" w:type="auto"/>
            <w:shd w:val="clear" w:color="auto" w:fill="auto"/>
          </w:tcPr>
          <w:p w14:paraId="5A363759" w14:textId="77777777" w:rsidR="00090E14" w:rsidRDefault="00090E14" w:rsidP="00511CA1">
            <w:pPr>
              <w:pStyle w:val="TAC"/>
            </w:pPr>
          </w:p>
        </w:tc>
      </w:tr>
      <w:tr w:rsidR="00090E14" w14:paraId="7939D294" w14:textId="77777777" w:rsidTr="00511CA1">
        <w:trPr>
          <w:trHeight w:val="187"/>
          <w:jc w:val="center"/>
        </w:trPr>
        <w:tc>
          <w:tcPr>
            <w:tcW w:w="0" w:type="auto"/>
            <w:gridSpan w:val="13"/>
            <w:shd w:val="clear" w:color="auto" w:fill="auto"/>
            <w:vAlign w:val="center"/>
          </w:tcPr>
          <w:p w14:paraId="3DC2E78D" w14:textId="501A058C" w:rsidR="00090E14" w:rsidRDefault="00090E14" w:rsidP="00511CA1">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75735E00">
                <v:shape id="_x0000_i1049" type="#_x0000_t75" style="width:78pt;height:15pt" o:ole="">
                  <v:imagedata r:id="rId39" o:title=""/>
                </v:shape>
                <o:OLEObject Type="Embed" ProgID="Equation.3" ShapeID="_x0000_i1049" DrawAspect="Content" ObjectID="_1710401373" r:id="rId40"/>
              </w:object>
            </w:r>
            <w:r>
              <w:rPr>
                <w:snapToGrid w:val="0"/>
                <w:lang w:eastAsia="ja-JP"/>
              </w:rPr>
              <w:t xml:space="preserve">  with </w:t>
            </w:r>
            <w:r>
              <w:rPr>
                <w:snapToGrid w:val="0"/>
                <w:position w:val="-10"/>
                <w:lang w:eastAsia="ja-JP"/>
              </w:rPr>
              <w:object w:dxaOrig="300" w:dyaOrig="300" w14:anchorId="65EA0E60">
                <v:shape id="_x0000_i1050" type="#_x0000_t75" style="width:15pt;height:15pt" o:ole="">
                  <v:imagedata r:id="rId41" o:title=""/>
                </v:shape>
                <o:OLEObject Type="Embed" ProgID="Equation.3" ShapeID="_x0000_i1050" DrawAspect="Content" ObjectID="_1710401374" r:id="rId4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3A50671C" w14:textId="77777777" w:rsidR="00090E14" w:rsidRDefault="00090E14" w:rsidP="00090E14">
      <w:pPr>
        <w:rPr>
          <w:iCs/>
          <w:lang w:eastAsia="zh-CN"/>
        </w:rPr>
      </w:pPr>
    </w:p>
    <w:p w14:paraId="39907404" w14:textId="77777777"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14:paraId="75BF84EF" w14:textId="77777777" w:rsidR="00090E14" w:rsidRDefault="00090E14" w:rsidP="00090E14">
      <w:pPr>
        <w:pStyle w:val="NoSpacing"/>
        <w:rPr>
          <w:rFonts w:ascii="Arial" w:hAnsi="Arial" w:cs="Arial"/>
          <w:bCs/>
          <w:shd w:val="clear" w:color="auto" w:fill="FFFFFF"/>
        </w:rPr>
      </w:pPr>
    </w:p>
    <w:p w14:paraId="4F5BA99A" w14:textId="77777777" w:rsidR="00090E14" w:rsidRDefault="00090E14" w:rsidP="00090E14">
      <w:pPr>
        <w:pStyle w:val="Heading3"/>
        <w:tabs>
          <w:tab w:val="left" w:pos="0"/>
        </w:tabs>
        <w:ind w:left="0" w:firstLine="0"/>
        <w:rPr>
          <w:sz w:val="24"/>
        </w:rPr>
      </w:pPr>
      <w:bookmarkStart w:id="203" w:name="_Toc97801420"/>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3"/>
    </w:p>
    <w:p w14:paraId="0A865EA0" w14:textId="77777777" w:rsidR="00090E14" w:rsidRDefault="00090E14" w:rsidP="00090E14">
      <w:pPr>
        <w:rPr>
          <w:iCs/>
          <w:lang w:eastAsia="zh-CN"/>
        </w:rPr>
      </w:pPr>
      <w:r>
        <w:rPr>
          <w:iCs/>
          <w:lang w:eastAsia="zh-CN"/>
        </w:rPr>
        <w:t>For the ∆TIB,c and ∆RIB,c values, same PC3 CA_n14A-n77A requirements are applied for PC2 CA_n14A-n77A.</w:t>
      </w:r>
    </w:p>
    <w:p w14:paraId="5FE8E642" w14:textId="77777777" w:rsidR="00135ED2" w:rsidRDefault="00135ED2" w:rsidP="00090E14">
      <w:pPr>
        <w:rPr>
          <w:iCs/>
          <w:lang w:eastAsia="zh-CN"/>
        </w:rPr>
      </w:pPr>
    </w:p>
    <w:p w14:paraId="04D64C6B" w14:textId="77777777" w:rsidR="00135ED2" w:rsidRPr="004D3578" w:rsidRDefault="00135ED2" w:rsidP="00135ED2">
      <w:pPr>
        <w:pStyle w:val="Heading2"/>
        <w:rPr>
          <w:lang w:eastAsia="zh-CN"/>
        </w:rPr>
      </w:pPr>
      <w:bookmarkStart w:id="204" w:name="_Toc97801421"/>
      <w:r>
        <w:rPr>
          <w:rFonts w:hint="eastAsia"/>
          <w:lang w:eastAsia="zh-CN"/>
        </w:rPr>
        <w:lastRenderedPageBreak/>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204"/>
    </w:p>
    <w:p w14:paraId="2C3E6191" w14:textId="77777777" w:rsidR="00135ED2" w:rsidRPr="001043CD" w:rsidRDefault="00135ED2" w:rsidP="00135ED2">
      <w:pPr>
        <w:pStyle w:val="Heading3"/>
        <w:rPr>
          <w:rFonts w:cs="Arial"/>
          <w:szCs w:val="28"/>
          <w:lang w:eastAsia="zh-CN"/>
        </w:rPr>
      </w:pPr>
      <w:bookmarkStart w:id="205" w:name="_Toc97801422"/>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5"/>
    </w:p>
    <w:p w14:paraId="7031B018" w14:textId="77777777" w:rsidR="00135ED2" w:rsidRPr="001770DE" w:rsidRDefault="00135ED2" w:rsidP="00135ED2">
      <w:pPr>
        <w:rPr>
          <w:lang w:eastAsia="zh-CN"/>
        </w:rPr>
      </w:pPr>
    </w:p>
    <w:p w14:paraId="3D3D804E" w14:textId="77777777"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14:paraId="0136EC8E" w14:textId="77777777" w:rsidTr="00511CA1">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7B700646" w14:textId="77777777" w:rsidR="00135ED2" w:rsidRDefault="00135ED2" w:rsidP="00511CA1">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13ADB8BF" w14:textId="77777777" w:rsidR="00135ED2" w:rsidRDefault="00135ED2" w:rsidP="00511CA1">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0A95410B" w14:textId="77777777" w:rsidR="00135ED2" w:rsidRDefault="00135ED2" w:rsidP="00511CA1">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1AED0BAE" w14:textId="77777777" w:rsidR="00135ED2" w:rsidRDefault="00135ED2" w:rsidP="00511CA1">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2E5CD08" w14:textId="77777777" w:rsidR="00135ED2" w:rsidRDefault="00135ED2" w:rsidP="00511CA1">
            <w:pPr>
              <w:pStyle w:val="TAH"/>
              <w:keepNext w:val="0"/>
              <w:rPr>
                <w:sz w:val="16"/>
              </w:rPr>
            </w:pPr>
            <w:r>
              <w:rPr>
                <w:sz w:val="16"/>
              </w:rPr>
              <w:t>10</w:t>
            </w:r>
          </w:p>
          <w:p w14:paraId="14F775F0"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4743D58" w14:textId="77777777" w:rsidR="00135ED2" w:rsidRDefault="00135ED2" w:rsidP="00511CA1">
            <w:pPr>
              <w:pStyle w:val="TAH"/>
              <w:keepNext w:val="0"/>
              <w:rPr>
                <w:sz w:val="16"/>
              </w:rPr>
            </w:pPr>
            <w:r>
              <w:rPr>
                <w:sz w:val="16"/>
              </w:rPr>
              <w:t>15</w:t>
            </w:r>
          </w:p>
          <w:p w14:paraId="2A624BE9"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806F5B3" w14:textId="77777777" w:rsidR="00135ED2" w:rsidRDefault="00135ED2" w:rsidP="00511CA1">
            <w:pPr>
              <w:pStyle w:val="TAH"/>
              <w:keepNext w:val="0"/>
              <w:rPr>
                <w:sz w:val="16"/>
              </w:rPr>
            </w:pPr>
            <w:r>
              <w:rPr>
                <w:sz w:val="16"/>
              </w:rPr>
              <w:t>20</w:t>
            </w:r>
          </w:p>
          <w:p w14:paraId="5E0C9583"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3D0B95A" w14:textId="77777777" w:rsidR="00135ED2" w:rsidRDefault="00135ED2" w:rsidP="00511CA1">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196387B7" w14:textId="77777777" w:rsidR="00135ED2" w:rsidRDefault="00135ED2" w:rsidP="00511CA1">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1A5A3F0A" w14:textId="77777777" w:rsidR="00135ED2" w:rsidRDefault="00135ED2" w:rsidP="00511CA1">
            <w:pPr>
              <w:pStyle w:val="TAH"/>
              <w:keepNext w:val="0"/>
              <w:rPr>
                <w:sz w:val="16"/>
              </w:rPr>
            </w:pPr>
            <w:r>
              <w:rPr>
                <w:sz w:val="16"/>
              </w:rPr>
              <w:t>40</w:t>
            </w:r>
          </w:p>
          <w:p w14:paraId="13312805"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FD902EF" w14:textId="77777777" w:rsidR="00135ED2" w:rsidRDefault="00135ED2" w:rsidP="00511CA1">
            <w:pPr>
              <w:pStyle w:val="TAH"/>
              <w:keepNext w:val="0"/>
              <w:rPr>
                <w:sz w:val="16"/>
              </w:rPr>
            </w:pPr>
            <w:r>
              <w:rPr>
                <w:sz w:val="16"/>
              </w:rPr>
              <w:t>50</w:t>
            </w:r>
          </w:p>
          <w:p w14:paraId="235270BB"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CBB6A9C" w14:textId="77777777" w:rsidR="00135ED2" w:rsidRDefault="00135ED2" w:rsidP="00511CA1">
            <w:pPr>
              <w:pStyle w:val="TAH"/>
              <w:keepNext w:val="0"/>
              <w:rPr>
                <w:sz w:val="16"/>
              </w:rPr>
            </w:pPr>
            <w:r>
              <w:rPr>
                <w:sz w:val="16"/>
              </w:rPr>
              <w:t>60</w:t>
            </w:r>
          </w:p>
          <w:p w14:paraId="2CF5B0C0"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88A7390" w14:textId="77777777" w:rsidR="00135ED2" w:rsidRDefault="00135ED2" w:rsidP="00511CA1">
            <w:pPr>
              <w:pStyle w:val="TAH"/>
              <w:keepNext w:val="0"/>
              <w:rPr>
                <w:sz w:val="16"/>
              </w:rPr>
            </w:pPr>
            <w:r>
              <w:rPr>
                <w:rFonts w:eastAsia="SimSun" w:hint="eastAsia"/>
                <w:sz w:val="16"/>
                <w:lang w:val="en-US" w:eastAsia="zh-CN"/>
              </w:rPr>
              <w:t>7</w:t>
            </w:r>
            <w:r>
              <w:rPr>
                <w:sz w:val="16"/>
              </w:rPr>
              <w:t>0</w:t>
            </w:r>
          </w:p>
          <w:p w14:paraId="228055E6"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06C1253" w14:textId="77777777" w:rsidR="00135ED2" w:rsidRDefault="00135ED2" w:rsidP="00511CA1">
            <w:pPr>
              <w:pStyle w:val="TAH"/>
              <w:keepNext w:val="0"/>
              <w:rPr>
                <w:sz w:val="16"/>
              </w:rPr>
            </w:pPr>
            <w:r>
              <w:rPr>
                <w:sz w:val="16"/>
              </w:rPr>
              <w:t>80</w:t>
            </w:r>
          </w:p>
          <w:p w14:paraId="3D07D5B7" w14:textId="77777777" w:rsidR="00135ED2" w:rsidRDefault="00135ED2" w:rsidP="00511CA1">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09EA5F8" w14:textId="77777777" w:rsidR="00135ED2" w:rsidRDefault="00135ED2" w:rsidP="00511CA1">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115208CB" w14:textId="77777777" w:rsidR="00135ED2" w:rsidRDefault="00135ED2" w:rsidP="00511CA1">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1328043A" w14:textId="77777777" w:rsidR="00135ED2" w:rsidRDefault="00135ED2" w:rsidP="00511CA1">
            <w:pPr>
              <w:pStyle w:val="TAH"/>
              <w:keepNext w:val="0"/>
              <w:rPr>
                <w:sz w:val="16"/>
              </w:rPr>
            </w:pPr>
            <w:r>
              <w:rPr>
                <w:sz w:val="16"/>
              </w:rPr>
              <w:t>Bandwidth combination set</w:t>
            </w:r>
          </w:p>
        </w:tc>
      </w:tr>
      <w:tr w:rsidR="00135ED2" w14:paraId="05EBC668" w14:textId="77777777" w:rsidTr="00511CA1">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331DC201" w14:textId="77777777"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17A85F9B" w14:textId="77777777" w:rsidR="00135ED2" w:rsidRDefault="00135ED2" w:rsidP="00511CA1">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316887FA" w14:textId="77777777" w:rsidR="00135ED2" w:rsidRDefault="00135ED2" w:rsidP="00511CA1">
            <w:pPr>
              <w:pStyle w:val="TAC"/>
              <w:rPr>
                <w:rFonts w:eastAsia="SimSun"/>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14:paraId="123548AB" w14:textId="77777777"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213184DA" w14:textId="77777777" w:rsidR="00135ED2" w:rsidRDefault="00135ED2" w:rsidP="00511CA1">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03C26E49" w14:textId="77777777"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550DA280" w14:textId="77777777"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071FDEA2" w14:textId="77777777"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6CACABA4" w14:textId="77777777"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74194A9"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9F0E864"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A102BBA"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96A71E3"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39FD9D8"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6751F24"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6388298" w14:textId="77777777" w:rsidR="00135ED2" w:rsidRDefault="00135ED2" w:rsidP="00511CA1">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30F6C4E1" w14:textId="77777777" w:rsidR="00135ED2" w:rsidRPr="0057479D" w:rsidRDefault="00135ED2" w:rsidP="00511CA1">
            <w:pPr>
              <w:pStyle w:val="TAC"/>
            </w:pPr>
            <w:r w:rsidRPr="0057479D">
              <w:rPr>
                <w:rFonts w:hint="eastAsia"/>
              </w:rPr>
              <w:t>0</w:t>
            </w:r>
          </w:p>
        </w:tc>
      </w:tr>
      <w:tr w:rsidR="00135ED2" w14:paraId="6A5E1E39" w14:textId="77777777" w:rsidTr="00511CA1">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41272F04" w14:textId="77777777" w:rsidR="00135ED2" w:rsidRDefault="00135ED2" w:rsidP="00511CA1">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17437EE1" w14:textId="77777777" w:rsidR="00135ED2" w:rsidRDefault="00135ED2" w:rsidP="00511CA1">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36729B9" w14:textId="77777777" w:rsidR="00135ED2" w:rsidRDefault="00135ED2" w:rsidP="00511CA1">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77B86995" w14:textId="77777777" w:rsidR="00135ED2" w:rsidRDefault="00135ED2" w:rsidP="00511CA1">
            <w:pPr>
              <w:pStyle w:val="TAC"/>
            </w:pPr>
          </w:p>
        </w:tc>
        <w:tc>
          <w:tcPr>
            <w:tcW w:w="545" w:type="dxa"/>
            <w:tcBorders>
              <w:top w:val="single" w:sz="4" w:space="0" w:color="auto"/>
              <w:left w:val="single" w:sz="4" w:space="0" w:color="auto"/>
              <w:bottom w:val="single" w:sz="4" w:space="0" w:color="auto"/>
              <w:right w:val="single" w:sz="4" w:space="0" w:color="auto"/>
            </w:tcBorders>
          </w:tcPr>
          <w:p w14:paraId="78B76EFD" w14:textId="77777777" w:rsidR="00135ED2" w:rsidRDefault="00135ED2" w:rsidP="00511CA1">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029D579" w14:textId="77777777" w:rsidR="00135ED2" w:rsidRDefault="00135ED2" w:rsidP="00511CA1">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FEF5CA5" w14:textId="77777777" w:rsidR="00135ED2" w:rsidRDefault="00135ED2" w:rsidP="00511CA1">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2CC2100B" w14:textId="77777777" w:rsidR="00135ED2" w:rsidRDefault="00135ED2" w:rsidP="00511CA1">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14:paraId="2BEE3144" w14:textId="77777777" w:rsidR="00135ED2" w:rsidRDefault="00135ED2" w:rsidP="00511CA1">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14:paraId="6BE4CB2D" w14:textId="77777777" w:rsidR="00135ED2" w:rsidRDefault="00135ED2" w:rsidP="00511CA1">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43537682" w14:textId="77777777" w:rsidR="00135ED2" w:rsidRDefault="00135ED2" w:rsidP="00511CA1">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73F62820" w14:textId="77777777" w:rsidR="00135ED2" w:rsidRDefault="00135ED2" w:rsidP="00511CA1">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56E37BB" w14:textId="77777777" w:rsidR="00135ED2" w:rsidRDefault="00135ED2" w:rsidP="00511CA1">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14:paraId="305CCE30" w14:textId="77777777" w:rsidR="00135ED2" w:rsidRDefault="00135ED2" w:rsidP="00511CA1">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735EC553" w14:textId="77777777" w:rsidR="00135ED2" w:rsidRDefault="00135ED2" w:rsidP="00511CA1">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15C502B5" w14:textId="77777777" w:rsidR="00135ED2" w:rsidRDefault="00135ED2" w:rsidP="00511CA1">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42058F7A" w14:textId="77777777" w:rsidR="00135ED2" w:rsidRDefault="00135ED2" w:rsidP="00511CA1">
            <w:pPr>
              <w:spacing w:after="0"/>
              <w:rPr>
                <w:rFonts w:ascii="Arial" w:hAnsi="Arial"/>
                <w:sz w:val="16"/>
                <w:lang w:val="en-US" w:eastAsia="zh-CN"/>
              </w:rPr>
            </w:pPr>
          </w:p>
        </w:tc>
      </w:tr>
      <w:tr w:rsidR="00135ED2" w14:paraId="48CE0C7A" w14:textId="77777777" w:rsidTr="00511CA1">
        <w:trPr>
          <w:trHeight w:val="29"/>
          <w:jc w:val="center"/>
        </w:trPr>
        <w:tc>
          <w:tcPr>
            <w:tcW w:w="1471" w:type="dxa"/>
            <w:vMerge w:val="restart"/>
            <w:tcBorders>
              <w:top w:val="single" w:sz="4" w:space="0" w:color="auto"/>
              <w:left w:val="single" w:sz="4" w:space="0" w:color="auto"/>
              <w:right w:val="single" w:sz="4" w:space="0" w:color="auto"/>
            </w:tcBorders>
            <w:vAlign w:val="center"/>
          </w:tcPr>
          <w:p w14:paraId="37BA67EB" w14:textId="77777777"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14:paraId="05317BD7" w14:textId="77777777" w:rsidR="00135ED2" w:rsidRDefault="00135ED2" w:rsidP="00511CA1">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566895EF" w14:textId="77777777" w:rsidR="00135ED2" w:rsidRDefault="00135ED2" w:rsidP="00511CA1">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14:paraId="054CDFD3" w14:textId="77777777" w:rsidR="00135ED2" w:rsidRDefault="00135ED2" w:rsidP="00511CA1">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713347A3" w14:textId="77777777" w:rsidR="00135ED2" w:rsidRPr="00A1115A" w:rsidRDefault="00135ED2" w:rsidP="00511CA1">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57503BF0"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C184C9D"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B40087E" w14:textId="77777777"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2927B01" w14:textId="77777777" w:rsidR="00135ED2" w:rsidRDefault="00135ED2" w:rsidP="00511CA1">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88595CD"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7D0BB67"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DB247C5"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B781307" w14:textId="77777777" w:rsidR="00135ED2"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87ED1CE"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44392A5" w14:textId="77777777" w:rsidR="00135ED2" w:rsidRPr="00A1115A" w:rsidRDefault="00135ED2" w:rsidP="00511CA1">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F5D905E" w14:textId="77777777" w:rsidR="00135ED2" w:rsidRPr="00A1115A" w:rsidRDefault="00135ED2" w:rsidP="00511CA1">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14:paraId="53784A7A" w14:textId="77777777" w:rsidR="00135ED2" w:rsidRDefault="00135ED2" w:rsidP="00511CA1">
            <w:pPr>
              <w:pStyle w:val="TAC"/>
              <w:rPr>
                <w:lang w:val="en-US" w:eastAsia="zh-CN"/>
              </w:rPr>
            </w:pPr>
            <w:r>
              <w:rPr>
                <w:lang w:val="en-US" w:eastAsia="zh-CN"/>
              </w:rPr>
              <w:t>0</w:t>
            </w:r>
          </w:p>
        </w:tc>
      </w:tr>
      <w:tr w:rsidR="00135ED2" w14:paraId="5EA4D122" w14:textId="77777777" w:rsidTr="00511CA1">
        <w:trPr>
          <w:trHeight w:val="29"/>
          <w:jc w:val="center"/>
        </w:trPr>
        <w:tc>
          <w:tcPr>
            <w:tcW w:w="1471" w:type="dxa"/>
            <w:vMerge/>
            <w:tcBorders>
              <w:left w:val="single" w:sz="4" w:space="0" w:color="auto"/>
              <w:bottom w:val="single" w:sz="4" w:space="0" w:color="auto"/>
              <w:right w:val="single" w:sz="4" w:space="0" w:color="auto"/>
            </w:tcBorders>
            <w:vAlign w:val="center"/>
          </w:tcPr>
          <w:p w14:paraId="23C17C37" w14:textId="77777777" w:rsidR="00135ED2" w:rsidRDefault="00135ED2" w:rsidP="00511CA1">
            <w:pPr>
              <w:pStyle w:val="TAC"/>
            </w:pPr>
          </w:p>
        </w:tc>
        <w:tc>
          <w:tcPr>
            <w:tcW w:w="1292" w:type="dxa"/>
            <w:vMerge/>
            <w:tcBorders>
              <w:left w:val="single" w:sz="4" w:space="0" w:color="auto"/>
              <w:bottom w:val="single" w:sz="4" w:space="0" w:color="auto"/>
              <w:right w:val="single" w:sz="4" w:space="0" w:color="auto"/>
            </w:tcBorders>
            <w:vAlign w:val="center"/>
          </w:tcPr>
          <w:p w14:paraId="50C6FFEE" w14:textId="77777777" w:rsidR="00135ED2" w:rsidRDefault="00135ED2" w:rsidP="00511CA1">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7D551EE8" w14:textId="77777777" w:rsidR="00135ED2" w:rsidRDefault="00135ED2" w:rsidP="00511CA1">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14:paraId="458F9521" w14:textId="77777777" w:rsidR="00135ED2" w:rsidRPr="00A1115A" w:rsidRDefault="00135ED2" w:rsidP="00511CA1">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14:paraId="3058EDBA" w14:textId="77777777" w:rsidR="00135ED2" w:rsidRDefault="00135ED2" w:rsidP="00511CA1">
            <w:pPr>
              <w:pStyle w:val="TAC"/>
              <w:rPr>
                <w:lang w:val="en-US" w:eastAsia="zh-CN"/>
              </w:rPr>
            </w:pPr>
          </w:p>
        </w:tc>
      </w:tr>
    </w:tbl>
    <w:p w14:paraId="73F7FA03" w14:textId="77777777" w:rsidR="00135ED2" w:rsidRPr="001043CD" w:rsidRDefault="00135ED2" w:rsidP="00135ED2">
      <w:pPr>
        <w:pStyle w:val="Heading3"/>
        <w:rPr>
          <w:rFonts w:cs="Arial"/>
          <w:szCs w:val="28"/>
          <w:lang w:val="en-US" w:eastAsia="zh-CN"/>
        </w:rPr>
      </w:pPr>
      <w:bookmarkStart w:id="206" w:name="_Toc97801423"/>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6"/>
    </w:p>
    <w:p w14:paraId="0B3F3E2D" w14:textId="77777777"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14:paraId="44916DE5" w14:textId="77777777" w:rsidTr="00511CA1">
        <w:trPr>
          <w:trHeight w:val="383"/>
          <w:jc w:val="center"/>
        </w:trPr>
        <w:tc>
          <w:tcPr>
            <w:tcW w:w="1679" w:type="dxa"/>
          </w:tcPr>
          <w:p w14:paraId="14410C35" w14:textId="77777777"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14:paraId="1E7E0826" w14:textId="77777777"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640B6ACD" w14:textId="77777777"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50D21E0" w14:textId="77777777"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03D95B55" w14:textId="77777777"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14:paraId="3DE68425" w14:textId="77777777" w:rsidTr="00511CA1">
        <w:trPr>
          <w:trHeight w:val="192"/>
          <w:jc w:val="center"/>
        </w:trPr>
        <w:tc>
          <w:tcPr>
            <w:tcW w:w="1679" w:type="dxa"/>
            <w:vMerge w:val="restart"/>
            <w:vAlign w:val="center"/>
          </w:tcPr>
          <w:p w14:paraId="1A31D5DE" w14:textId="77777777" w:rsidR="00135ED2" w:rsidRPr="00B0188E" w:rsidRDefault="00135ED2" w:rsidP="00511CA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n30A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04E659CD"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140FD123"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DD6E004"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775CCB0C"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23dBm</w:t>
            </w:r>
          </w:p>
        </w:tc>
      </w:tr>
      <w:tr w:rsidR="00135ED2" w:rsidRPr="00530DFD" w14:paraId="1FCBC3E9" w14:textId="77777777" w:rsidTr="00511CA1">
        <w:trPr>
          <w:trHeight w:val="192"/>
          <w:jc w:val="center"/>
        </w:trPr>
        <w:tc>
          <w:tcPr>
            <w:tcW w:w="1679" w:type="dxa"/>
            <w:vMerge/>
          </w:tcPr>
          <w:p w14:paraId="4F6851C9" w14:textId="77777777"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14:paraId="70167DC2"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29E37157"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157FE5CF"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669FE973" w14:textId="77777777" w:rsidR="00135ED2" w:rsidRPr="00A862CE" w:rsidRDefault="00135ED2" w:rsidP="00511CA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67278108" w14:textId="77777777" w:rsidR="00135ED2" w:rsidRPr="004934C1" w:rsidRDefault="00135ED2" w:rsidP="00135ED2">
      <w:pPr>
        <w:pStyle w:val="TH"/>
        <w:jc w:val="left"/>
        <w:rPr>
          <w:rFonts w:ascii="Times New Roman" w:eastAsia="SimSun"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SimSun"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SimSun" w:hAnsi="Times New Roman"/>
          <w:b w:val="0"/>
          <w:bCs/>
          <w:iCs/>
          <w:sz w:val="18"/>
          <w:szCs w:val="18"/>
          <w:lang w:val="en-US" w:eastAsia="zh-CN"/>
        </w:rPr>
        <w:t>.</w:t>
      </w:r>
    </w:p>
    <w:p w14:paraId="718E035E" w14:textId="77777777" w:rsidR="00135ED2" w:rsidRDefault="00135ED2" w:rsidP="00135ED2">
      <w:pPr>
        <w:pStyle w:val="Heading3"/>
        <w:tabs>
          <w:tab w:val="left" w:pos="0"/>
        </w:tabs>
        <w:ind w:left="0" w:firstLine="0"/>
        <w:rPr>
          <w:rFonts w:eastAsia="SimSun" w:cs="Arial"/>
          <w:lang w:eastAsia="zh-CN"/>
        </w:rPr>
      </w:pPr>
      <w:bookmarkStart w:id="207" w:name="_Toc97801424"/>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7"/>
    </w:p>
    <w:p w14:paraId="702429D4" w14:textId="77777777" w:rsidR="00135ED2" w:rsidRDefault="00135ED2" w:rsidP="00135ED2">
      <w:pPr>
        <w:spacing w:after="120"/>
        <w:rPr>
          <w:rFonts w:eastAsia="SimSun"/>
          <w:lang w:val="en-US" w:eastAsia="zh-CN"/>
        </w:rPr>
      </w:pPr>
      <w:r>
        <w:t xml:space="preserve">According to the PC3 CA_n30A-n77A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36658D72" w14:textId="77777777"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14:paraId="70F029C0" w14:textId="77777777" w:rsidR="00135ED2" w:rsidRDefault="00135ED2" w:rsidP="00135ED2">
      <w:pPr>
        <w:spacing w:after="120"/>
        <w:rPr>
          <w:lang w:eastAsia="zh-CN"/>
        </w:rPr>
      </w:pPr>
      <w:r>
        <w:rPr>
          <w:rFonts w:eastAsia="SimSun"/>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14:paraId="487E94B3" w14:textId="77777777" w:rsidR="00135ED2" w:rsidRDefault="00135ED2" w:rsidP="00135ED2">
      <w:pPr>
        <w:pStyle w:val="NoSpacing"/>
        <w:rPr>
          <w:rFonts w:ascii="Arial" w:hAnsi="Arial" w:cs="Arial"/>
        </w:rPr>
      </w:pPr>
    </w:p>
    <w:p w14:paraId="3B1B6ADF" w14:textId="77777777" w:rsidR="00135ED2" w:rsidRDefault="00135ED2" w:rsidP="00135ED2">
      <w:pPr>
        <w:pStyle w:val="Heading4"/>
        <w:tabs>
          <w:tab w:val="left" w:pos="0"/>
        </w:tabs>
        <w:ind w:left="0" w:firstLine="0"/>
        <w:rPr>
          <w:rFonts w:cs="Arial"/>
          <w:szCs w:val="28"/>
          <w:lang w:val="en-US" w:eastAsia="zh-CN"/>
        </w:rPr>
      </w:pPr>
      <w:bookmarkStart w:id="208" w:name="_Toc97801425"/>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8"/>
    </w:p>
    <w:p w14:paraId="25DFD0AB" w14:textId="77777777"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14:paraId="1654F9EE" w14:textId="77777777"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14:paraId="31959204" w14:textId="77777777"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504CFB7" w14:textId="77777777"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A1786C" w14:textId="77777777" w:rsidR="00135ED2" w:rsidRDefault="00135ED2" w:rsidP="00511CA1">
            <w:pPr>
              <w:pStyle w:val="TAH"/>
            </w:pPr>
            <w:r>
              <w:t>Source of IMD</w:t>
            </w:r>
          </w:p>
        </w:tc>
      </w:tr>
      <w:tr w:rsidR="00135ED2" w14:paraId="2BDE8266" w14:textId="77777777"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0F6191" w14:textId="77777777"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1EE7C5" w14:textId="77777777"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3AE4037" w14:textId="77777777"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EE25B0B" w14:textId="77777777"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CCB7F67" w14:textId="77777777"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E3540E" w14:textId="77777777"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1C7B6C" w14:textId="77777777"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8B7AC03" w14:textId="77777777"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94EB766" w14:textId="77777777" w:rsidR="00135ED2" w:rsidRDefault="00135ED2" w:rsidP="00511CA1">
            <w:pPr>
              <w:pStyle w:val="TAH"/>
            </w:pPr>
          </w:p>
        </w:tc>
      </w:tr>
      <w:tr w:rsidR="00135ED2" w14:paraId="6B2DD382" w14:textId="77777777"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3D3B54" w14:textId="77777777"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219C8CD" w14:textId="77777777"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14:paraId="42393EA8" w14:textId="77777777"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925993C" w14:textId="77777777"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746359" w14:textId="77777777"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140AEC" w14:textId="77777777"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9F3E56A" w14:textId="77777777"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0CB4D9A5" w14:textId="77777777"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0E4305" w14:textId="77777777" w:rsidR="00135ED2" w:rsidRDefault="00135ED2" w:rsidP="00511CA1">
            <w:pPr>
              <w:pStyle w:val="TAC"/>
              <w:rPr>
                <w:lang w:eastAsia="zh-CN"/>
              </w:rPr>
            </w:pPr>
            <w:r>
              <w:rPr>
                <w:lang w:eastAsia="zh-CN"/>
              </w:rPr>
              <w:t>IMD</w:t>
            </w:r>
            <w:r>
              <w:rPr>
                <w:lang w:val="en-US" w:eastAsia="zh-CN"/>
              </w:rPr>
              <w:t>4</w:t>
            </w:r>
          </w:p>
        </w:tc>
      </w:tr>
      <w:tr w:rsidR="00135ED2" w14:paraId="71011E26" w14:textId="77777777"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180102" w14:textId="77777777"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BA163" w14:textId="77777777"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9B2FE1" w14:textId="77777777"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21888735" w14:textId="77777777"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B7C623" w14:textId="77777777"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38E3EF" w14:textId="77777777"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478D4302" w14:textId="77777777"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506EE2" w14:textId="77777777"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5BA8EB2" w14:textId="77777777" w:rsidR="00135ED2" w:rsidRDefault="00135ED2" w:rsidP="00511CA1">
            <w:pPr>
              <w:pStyle w:val="TAC"/>
              <w:rPr>
                <w:lang w:eastAsia="zh-CN"/>
              </w:rPr>
            </w:pPr>
            <w:r>
              <w:t>N/A</w:t>
            </w:r>
          </w:p>
        </w:tc>
      </w:tr>
    </w:tbl>
    <w:p w14:paraId="52EE8FB0" w14:textId="77777777" w:rsidR="00135ED2" w:rsidRDefault="00135ED2" w:rsidP="00135ED2"/>
    <w:p w14:paraId="250B44C1" w14:textId="77777777" w:rsidR="00135ED2" w:rsidRDefault="00135ED2" w:rsidP="00135ED2">
      <w:pPr>
        <w:pStyle w:val="Heading4"/>
        <w:tabs>
          <w:tab w:val="left" w:pos="0"/>
        </w:tabs>
        <w:ind w:left="0" w:firstLine="0"/>
        <w:rPr>
          <w:rFonts w:cs="Arial"/>
          <w:lang w:val="en-US" w:eastAsia="zh-CN"/>
        </w:rPr>
      </w:pPr>
      <w:bookmarkStart w:id="209" w:name="_Toc97801426"/>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9"/>
    </w:p>
    <w:p w14:paraId="3C597695" w14:textId="77777777"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14:paraId="4F26FD22" w14:textId="77777777" w:rsidR="00135ED2" w:rsidRDefault="00135ED2" w:rsidP="00135ED2">
      <w:pPr>
        <w:pStyle w:val="NoSpacing"/>
        <w:rPr>
          <w:rFonts w:ascii="Arial" w:hAnsi="Arial" w:cs="Arial"/>
          <w:bCs/>
          <w:shd w:val="clear" w:color="auto" w:fill="FFFFFF"/>
        </w:rPr>
      </w:pPr>
    </w:p>
    <w:p w14:paraId="25C9D460" w14:textId="77777777" w:rsidR="00135ED2" w:rsidRDefault="00135ED2" w:rsidP="00135ED2">
      <w:pPr>
        <w:pStyle w:val="Heading3"/>
        <w:tabs>
          <w:tab w:val="left" w:pos="0"/>
        </w:tabs>
        <w:ind w:left="0" w:firstLine="0"/>
        <w:rPr>
          <w:sz w:val="24"/>
        </w:rPr>
      </w:pPr>
      <w:bookmarkStart w:id="210" w:name="_Toc9780142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0"/>
    </w:p>
    <w:p w14:paraId="4AE5243E" w14:textId="77777777"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14:paraId="53AC2F4C" w14:textId="77777777" w:rsidR="00135ED2" w:rsidRDefault="00135ED2" w:rsidP="00090E14">
      <w:pPr>
        <w:rPr>
          <w:rFonts w:ascii="Arial" w:hAnsi="Arial" w:cs="Arial"/>
          <w:bCs/>
          <w:sz w:val="22"/>
          <w:shd w:val="clear" w:color="auto" w:fill="FFFFFF"/>
          <w:lang w:eastAsia="zh-CN"/>
        </w:rPr>
      </w:pPr>
    </w:p>
    <w:p w14:paraId="0F9F491C" w14:textId="77777777" w:rsidR="00135ED2" w:rsidRDefault="00135ED2" w:rsidP="00135ED2">
      <w:pPr>
        <w:pStyle w:val="Heading2"/>
        <w:rPr>
          <w:lang w:eastAsia="zh-CN"/>
        </w:rPr>
      </w:pPr>
      <w:bookmarkStart w:id="211" w:name="_Toc97801428"/>
      <w:r>
        <w:rPr>
          <w:lang w:eastAsia="zh-CN"/>
        </w:rPr>
        <w:t>5</w:t>
      </w:r>
      <w:r>
        <w:t>.</w:t>
      </w:r>
      <w:r w:rsidR="00884995">
        <w:rPr>
          <w:lang w:eastAsia="zh-CN"/>
        </w:rPr>
        <w:t>18</w:t>
      </w:r>
      <w:r>
        <w:tab/>
      </w:r>
      <w:r>
        <w:rPr>
          <w:lang w:eastAsia="zh-CN"/>
        </w:rPr>
        <w:t>CA_n12-n77</w:t>
      </w:r>
      <w:bookmarkEnd w:id="211"/>
    </w:p>
    <w:p w14:paraId="6CC46A1F" w14:textId="77777777" w:rsidR="00135ED2" w:rsidRDefault="00135ED2" w:rsidP="00135ED2">
      <w:pPr>
        <w:pStyle w:val="Heading3"/>
        <w:rPr>
          <w:rFonts w:cs="Arial"/>
          <w:szCs w:val="28"/>
          <w:lang w:eastAsia="zh-CN"/>
        </w:rPr>
      </w:pPr>
      <w:bookmarkStart w:id="212" w:name="_Toc9780142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212"/>
    </w:p>
    <w:p w14:paraId="462814E2" w14:textId="77777777" w:rsidR="00135ED2" w:rsidRDefault="00135ED2" w:rsidP="00135ED2">
      <w:pPr>
        <w:rPr>
          <w:lang w:eastAsia="zh-CN"/>
        </w:rPr>
      </w:pPr>
    </w:p>
    <w:p w14:paraId="0AB5F20E" w14:textId="77777777"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14:paraId="7D05F7DC" w14:textId="77777777"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0113AF4C" w14:textId="77777777"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B38B087" w14:textId="77777777"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D9148A" w14:textId="77777777"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3AF5F449" w14:textId="77777777"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8A95BA1" w14:textId="77777777" w:rsidR="00135ED2" w:rsidRDefault="00135ED2">
            <w:pPr>
              <w:pStyle w:val="TAH"/>
              <w:keepNext w:val="0"/>
              <w:rPr>
                <w:rFonts w:eastAsia="MS Mincho"/>
                <w:sz w:val="16"/>
              </w:rPr>
            </w:pPr>
            <w:r>
              <w:rPr>
                <w:sz w:val="16"/>
              </w:rPr>
              <w:t>10</w:t>
            </w:r>
          </w:p>
          <w:p w14:paraId="642CF16C"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B36B672" w14:textId="77777777" w:rsidR="00135ED2" w:rsidRDefault="00135ED2">
            <w:pPr>
              <w:pStyle w:val="TAH"/>
              <w:keepNext w:val="0"/>
              <w:rPr>
                <w:rFonts w:eastAsia="MS Mincho"/>
                <w:sz w:val="16"/>
              </w:rPr>
            </w:pPr>
            <w:r>
              <w:rPr>
                <w:sz w:val="16"/>
              </w:rPr>
              <w:t>15</w:t>
            </w:r>
          </w:p>
          <w:p w14:paraId="6D01F0B4"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E7C198E" w14:textId="77777777" w:rsidR="00135ED2" w:rsidRDefault="00135ED2">
            <w:pPr>
              <w:pStyle w:val="TAH"/>
              <w:keepNext w:val="0"/>
              <w:rPr>
                <w:rFonts w:eastAsia="MS Mincho"/>
                <w:sz w:val="16"/>
              </w:rPr>
            </w:pPr>
            <w:r>
              <w:rPr>
                <w:sz w:val="16"/>
              </w:rPr>
              <w:t>20</w:t>
            </w:r>
          </w:p>
          <w:p w14:paraId="79ED59A3"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194C890" w14:textId="77777777"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3DF0A03" w14:textId="77777777"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E8FFCC9" w14:textId="77777777" w:rsidR="00135ED2" w:rsidRDefault="00135ED2">
            <w:pPr>
              <w:pStyle w:val="TAH"/>
              <w:keepNext w:val="0"/>
              <w:rPr>
                <w:rFonts w:eastAsia="MS Mincho"/>
                <w:sz w:val="16"/>
              </w:rPr>
            </w:pPr>
            <w:r>
              <w:rPr>
                <w:sz w:val="16"/>
              </w:rPr>
              <w:t>40</w:t>
            </w:r>
          </w:p>
          <w:p w14:paraId="74E1BA34"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2B16197" w14:textId="77777777" w:rsidR="00135ED2" w:rsidRDefault="00135ED2">
            <w:pPr>
              <w:pStyle w:val="TAH"/>
              <w:keepNext w:val="0"/>
              <w:rPr>
                <w:rFonts w:eastAsia="MS Mincho"/>
                <w:sz w:val="16"/>
              </w:rPr>
            </w:pPr>
            <w:r>
              <w:rPr>
                <w:sz w:val="16"/>
              </w:rPr>
              <w:t>50</w:t>
            </w:r>
          </w:p>
          <w:p w14:paraId="39F9ABB5"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A3D0E07" w14:textId="77777777" w:rsidR="00135ED2" w:rsidRDefault="00135ED2">
            <w:pPr>
              <w:pStyle w:val="TAH"/>
              <w:keepNext w:val="0"/>
              <w:rPr>
                <w:rFonts w:eastAsia="MS Mincho"/>
                <w:sz w:val="16"/>
              </w:rPr>
            </w:pPr>
            <w:r>
              <w:rPr>
                <w:sz w:val="16"/>
              </w:rPr>
              <w:t>60</w:t>
            </w:r>
          </w:p>
          <w:p w14:paraId="53500320"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F94C1A2" w14:textId="77777777" w:rsidR="00135ED2" w:rsidRDefault="00135ED2">
            <w:pPr>
              <w:pStyle w:val="TAH"/>
              <w:keepNext w:val="0"/>
              <w:rPr>
                <w:rFonts w:eastAsia="MS Mincho"/>
                <w:sz w:val="16"/>
              </w:rPr>
            </w:pPr>
            <w:r>
              <w:rPr>
                <w:rFonts w:eastAsia="SimSun"/>
                <w:sz w:val="16"/>
                <w:lang w:val="en-US" w:eastAsia="zh-CN"/>
              </w:rPr>
              <w:t>7</w:t>
            </w:r>
            <w:r>
              <w:rPr>
                <w:sz w:val="16"/>
              </w:rPr>
              <w:t>0</w:t>
            </w:r>
          </w:p>
          <w:p w14:paraId="48D549FB"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983EBC4" w14:textId="77777777" w:rsidR="00135ED2" w:rsidRDefault="00135ED2">
            <w:pPr>
              <w:pStyle w:val="TAH"/>
              <w:keepNext w:val="0"/>
              <w:rPr>
                <w:rFonts w:eastAsia="MS Mincho"/>
                <w:sz w:val="16"/>
              </w:rPr>
            </w:pPr>
            <w:r>
              <w:rPr>
                <w:sz w:val="16"/>
              </w:rPr>
              <w:t>80</w:t>
            </w:r>
          </w:p>
          <w:p w14:paraId="14F87FEB"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C501950" w14:textId="77777777"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7E7DBB8" w14:textId="77777777"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4E4EA87" w14:textId="77777777" w:rsidR="00135ED2" w:rsidRDefault="00135ED2">
            <w:pPr>
              <w:pStyle w:val="TAH"/>
              <w:keepNext w:val="0"/>
              <w:rPr>
                <w:sz w:val="16"/>
              </w:rPr>
            </w:pPr>
            <w:r>
              <w:rPr>
                <w:sz w:val="16"/>
              </w:rPr>
              <w:t>Bandwidth combination set</w:t>
            </w:r>
          </w:p>
        </w:tc>
      </w:tr>
      <w:tr w:rsidR="00135ED2" w14:paraId="4589179E" w14:textId="77777777"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6902A350" w14:textId="77777777" w:rsidR="00135ED2" w:rsidRDefault="00135ED2">
            <w:pPr>
              <w:pStyle w:val="TAC"/>
              <w:rPr>
                <w:lang w:val="en-US" w:eastAsia="zh-CN"/>
              </w:rPr>
            </w:pPr>
            <w:r>
              <w:rPr>
                <w:lang w:val="en-US" w:eastAsia="zh-CN"/>
              </w:rPr>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25401F96" w14:textId="77777777"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088A12" w14:textId="77777777" w:rsidR="00135ED2" w:rsidRDefault="00135ED2">
            <w:pPr>
              <w:pStyle w:val="TAC"/>
              <w:rPr>
                <w:rFonts w:eastAsia="SimSun"/>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14:paraId="6AA5A070" w14:textId="77777777"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6F08E8F6" w14:textId="77777777"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43DE245F" w14:textId="77777777"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C2625DB" w14:textId="77777777"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14:paraId="1E871821"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FB56E19"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2E4D9332"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1149E08"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EFF93F0"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DDB41EA"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F7CA526"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BD84F17"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45EE63E" w14:textId="77777777"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7B3BDE6" w14:textId="77777777" w:rsidR="00135ED2" w:rsidRDefault="00135ED2">
            <w:pPr>
              <w:pStyle w:val="TAC"/>
            </w:pPr>
            <w:r>
              <w:t>0</w:t>
            </w:r>
          </w:p>
        </w:tc>
      </w:tr>
      <w:tr w:rsidR="00135ED2" w14:paraId="5FC314AF" w14:textId="77777777"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D400" w14:textId="77777777"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0E867" w14:textId="77777777"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740A08B" w14:textId="77777777"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155BC845" w14:textId="77777777"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14:paraId="7D1EB563" w14:textId="77777777"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1E218B42" w14:textId="77777777"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07E812DC" w14:textId="77777777"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14:paraId="6D283805" w14:textId="77777777"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14:paraId="3AF9F733" w14:textId="77777777"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228D4236" w14:textId="77777777"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2031CD90" w14:textId="77777777"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31A7CCC7" w14:textId="77777777"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14:paraId="0D67C25E" w14:textId="77777777"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14:paraId="60983BFB" w14:textId="77777777"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4B41EFFD" w14:textId="77777777"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3BA094A7" w14:textId="77777777"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3990C" w14:textId="77777777" w:rsidR="00135ED2" w:rsidRDefault="00135ED2">
            <w:pPr>
              <w:spacing w:after="0"/>
              <w:rPr>
                <w:rFonts w:ascii="Arial" w:hAnsi="Arial"/>
                <w:sz w:val="18"/>
              </w:rPr>
            </w:pPr>
          </w:p>
        </w:tc>
      </w:tr>
      <w:tr w:rsidR="00135ED2" w14:paraId="435C16A7" w14:textId="77777777"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59FD67AC" w14:textId="77777777"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697F131D" w14:textId="77777777"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0D3360" w14:textId="77777777"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14:paraId="5478BCAB" w14:textId="77777777"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36EAE14F" w14:textId="77777777"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6BD270D5" w14:textId="77777777"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033F931E"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8FBA391"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28BEB7F6"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7A43162"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1074E59"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0558CB2"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D032C67"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DCB5DE9"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DDE8A7C"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D73A4E5" w14:textId="77777777"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2889A3C2" w14:textId="77777777" w:rsidR="00135ED2" w:rsidRDefault="00135ED2">
            <w:pPr>
              <w:pStyle w:val="TAC"/>
              <w:rPr>
                <w:sz w:val="16"/>
                <w:lang w:val="en-US" w:eastAsia="zh-CN"/>
              </w:rPr>
            </w:pPr>
            <w:r>
              <w:t>0</w:t>
            </w:r>
          </w:p>
        </w:tc>
      </w:tr>
      <w:tr w:rsidR="00135ED2" w14:paraId="40E67121" w14:textId="77777777"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DE1F4" w14:textId="77777777"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2CF3" w14:textId="77777777"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CF341EA" w14:textId="77777777"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14:paraId="7B348D77" w14:textId="77777777"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3F7CE" w14:textId="77777777" w:rsidR="00135ED2" w:rsidRDefault="00135ED2">
            <w:pPr>
              <w:spacing w:after="0"/>
              <w:rPr>
                <w:rFonts w:ascii="Arial" w:hAnsi="Arial"/>
                <w:sz w:val="16"/>
                <w:lang w:val="en-US" w:eastAsia="zh-CN"/>
              </w:rPr>
            </w:pPr>
          </w:p>
        </w:tc>
      </w:tr>
    </w:tbl>
    <w:p w14:paraId="638EC9EA" w14:textId="77777777" w:rsidR="00135ED2" w:rsidRDefault="00135ED2" w:rsidP="00135ED2">
      <w:pPr>
        <w:pStyle w:val="Heading3"/>
        <w:rPr>
          <w:rFonts w:eastAsia="SimSun" w:cs="Arial"/>
          <w:szCs w:val="28"/>
          <w:lang w:val="en-US" w:eastAsia="zh-CN"/>
        </w:rPr>
      </w:pPr>
      <w:bookmarkStart w:id="213" w:name="_Toc9780143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213"/>
    </w:p>
    <w:p w14:paraId="77E5086C" w14:textId="77777777"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14:paraId="0830799F" w14:textId="77777777"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880FF16" w14:textId="77777777"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7C6BF89" w14:textId="77777777"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14:paraId="1EAEF517" w14:textId="77777777"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8FD32D2" w14:textId="77777777"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14:paraId="6493765B" w14:textId="77777777" w:rsidR="00135ED2" w:rsidRDefault="00135ED2">
            <w:pPr>
              <w:pStyle w:val="TAH"/>
              <w:rPr>
                <w:lang w:val="en-US" w:eastAsia="zh-CN"/>
              </w:rPr>
            </w:pPr>
            <w:r>
              <w:rPr>
                <w:lang w:val="en-US" w:eastAsia="zh-CN"/>
              </w:rPr>
              <w:t>Carrier n77 power class</w:t>
            </w:r>
          </w:p>
        </w:tc>
      </w:tr>
      <w:tr w:rsidR="00135ED2" w14:paraId="63208808" w14:textId="77777777"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6B68634" w14:textId="77777777" w:rsidR="00135ED2" w:rsidRDefault="00135ED2">
            <w:pPr>
              <w:pStyle w:val="TAL"/>
              <w:keepNext w:val="0"/>
              <w:widowControl w:val="0"/>
              <w:jc w:val="both"/>
              <w:rPr>
                <w:lang w:eastAsia="zh-CN"/>
              </w:rPr>
            </w:pPr>
            <w:r>
              <w:rPr>
                <w:rFonts w:eastAsia="SimSun"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14:paraId="634750A1"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41ED253A"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1B9FBC2"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16FC2B94"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r>
      <w:tr w:rsidR="00135ED2" w14:paraId="4E224E91" w14:textId="77777777"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F8EBE" w14:textId="77777777"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9E4082E"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1C1AC1FA"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49905190"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4095CE90"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r>
    </w:tbl>
    <w:p w14:paraId="152CEBDE" w14:textId="77777777" w:rsidR="00135ED2" w:rsidRDefault="00135ED2" w:rsidP="00135ED2">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7761594B" w14:textId="77777777" w:rsidR="00135ED2" w:rsidRDefault="00135ED2" w:rsidP="00135ED2">
      <w:pPr>
        <w:pStyle w:val="Heading3"/>
        <w:tabs>
          <w:tab w:val="left" w:pos="0"/>
        </w:tabs>
        <w:ind w:left="0" w:firstLine="0"/>
        <w:rPr>
          <w:rFonts w:eastAsia="SimSun" w:cs="Arial"/>
          <w:lang w:eastAsia="zh-CN"/>
        </w:rPr>
      </w:pPr>
      <w:bookmarkStart w:id="214" w:name="_Toc9780143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4"/>
    </w:p>
    <w:p w14:paraId="6CAB948B" w14:textId="77777777" w:rsidR="00135ED2" w:rsidRDefault="00135ED2" w:rsidP="00135ED2">
      <w:pPr>
        <w:spacing w:after="120"/>
        <w:rPr>
          <w:rFonts w:eastAsia="SimSun"/>
          <w:lang w:val="en-US" w:eastAsia="zh-CN"/>
        </w:rPr>
      </w:pPr>
      <w:r>
        <w:t xml:space="preserve">According to the PC3 CA_n12A-n77A study </w:t>
      </w:r>
      <w:r>
        <w:rPr>
          <w:rFonts w:cs="Arial"/>
          <w:szCs w:val="18"/>
          <w:lang w:val="en-US" w:eastAsia="zh-CN"/>
        </w:rPr>
        <w:t>captured</w:t>
      </w:r>
      <w:r>
        <w:rPr>
          <w:rFonts w:eastAsia="SimSun"/>
          <w:szCs w:val="22"/>
          <w:lang w:val="en-US" w:eastAsia="zh-CN"/>
        </w:rPr>
        <w:t xml:space="preserve"> </w:t>
      </w:r>
      <w:r>
        <w:rPr>
          <w:rFonts w:eastAsia="SimSun"/>
          <w:lang w:val="en-US" w:eastAsia="zh-CN"/>
        </w:rPr>
        <w:t>in TR 38.717-02-01, the following co-existence issues were identified:</w:t>
      </w:r>
    </w:p>
    <w:p w14:paraId="0D6E93E8" w14:textId="77777777"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14:paraId="662CE50D" w14:textId="77777777"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14:paraId="635BFF48" w14:textId="77777777"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14:paraId="5B5D6C02" w14:textId="77777777" w:rsidR="00135ED2" w:rsidRPr="00135ED2" w:rsidRDefault="00135ED2" w:rsidP="00135ED2">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14:paraId="2A05766C" w14:textId="77777777" w:rsidR="00135ED2" w:rsidRDefault="00135ED2" w:rsidP="00135ED2">
      <w:pPr>
        <w:spacing w:after="120"/>
        <w:rPr>
          <w:rFonts w:eastAsia="MS Mincho"/>
          <w:lang w:eastAsia="zh-CN"/>
        </w:rPr>
      </w:pPr>
      <w:r>
        <w:rPr>
          <w:rFonts w:eastAsia="SimSun"/>
          <w:lang w:val="en-US" w:eastAsia="zh-CN"/>
        </w:rPr>
        <w:t>For the 5th order harmonic of band n12 UL, the MSD values due to 5th order harmonic product of the corresponding PC3 CA case can be applied since the maximum output power of band n12 is unchanged for case A and case B.</w:t>
      </w:r>
    </w:p>
    <w:p w14:paraId="2E9CE414" w14:textId="77777777" w:rsidR="00135ED2" w:rsidRDefault="00135ED2" w:rsidP="00135ED2">
      <w:pPr>
        <w:pStyle w:val="NoSpacing"/>
        <w:rPr>
          <w:rFonts w:ascii="Arial" w:hAnsi="Arial" w:cs="Arial"/>
          <w:lang w:eastAsia="ja-JP"/>
        </w:rPr>
      </w:pPr>
    </w:p>
    <w:p w14:paraId="53E69ABF" w14:textId="77777777" w:rsidR="00135ED2" w:rsidRDefault="00135ED2" w:rsidP="00135ED2">
      <w:pPr>
        <w:pStyle w:val="Heading4"/>
        <w:tabs>
          <w:tab w:val="left" w:pos="0"/>
        </w:tabs>
        <w:ind w:left="0" w:firstLine="0"/>
        <w:rPr>
          <w:rFonts w:cs="Arial"/>
          <w:szCs w:val="28"/>
          <w:lang w:val="en-US" w:eastAsia="zh-CN"/>
        </w:rPr>
      </w:pPr>
      <w:bookmarkStart w:id="215" w:name="_Toc9780143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15"/>
    </w:p>
    <w:p w14:paraId="50CB762A" w14:textId="77777777" w:rsidR="00135ED2" w:rsidRDefault="00135ED2" w:rsidP="00135ED2">
      <w:pPr>
        <w:rPr>
          <w:lang w:val="en-US" w:eastAsia="zh-CN"/>
        </w:rPr>
      </w:pPr>
      <w:r>
        <w:rPr>
          <w:iCs/>
          <w:lang w:eastAsia="zh-CN"/>
        </w:rPr>
        <w:t xml:space="preserve">The MSD due to receiver harmonic mixing for PC2 Case A are same as PC3 </w:t>
      </w:r>
      <w:r>
        <w:t>CA_n12A-n77A.</w:t>
      </w:r>
    </w:p>
    <w:p w14:paraId="28810EDD" w14:textId="77777777"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14:paraId="7A23F372" w14:textId="77777777"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14:paraId="7230B9C7" w14:textId="77777777"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03F6156" w14:textId="77777777"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A860313" w14:textId="77777777" w:rsidR="00135ED2" w:rsidRDefault="00135ED2">
            <w:pPr>
              <w:pStyle w:val="TAH"/>
            </w:pPr>
            <w:r>
              <w:t>Source of IMD</w:t>
            </w:r>
          </w:p>
        </w:tc>
      </w:tr>
      <w:tr w:rsidR="00135ED2" w14:paraId="17993B42" w14:textId="77777777"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2540B3E" w14:textId="77777777"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D401E6A" w14:textId="77777777"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1FDBC0FF" w14:textId="77777777"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C87AD1C" w14:textId="77777777"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C08E70A" w14:textId="77777777"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C941245" w14:textId="77777777"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8DBE46" w14:textId="77777777"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98222" w14:textId="77777777"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14:paraId="2492321D" w14:textId="77777777" w:rsidR="00135ED2" w:rsidRDefault="00135ED2">
            <w:pPr>
              <w:pStyle w:val="TAH"/>
            </w:pPr>
          </w:p>
        </w:tc>
      </w:tr>
      <w:tr w:rsidR="00135ED2" w14:paraId="3474D713" w14:textId="77777777" w:rsidTr="00135ED2">
        <w:trPr>
          <w:trHeight w:val="187"/>
          <w:jc w:val="center"/>
        </w:trPr>
        <w:tc>
          <w:tcPr>
            <w:tcW w:w="2007" w:type="dxa"/>
            <w:tcBorders>
              <w:top w:val="single" w:sz="4" w:space="0" w:color="auto"/>
              <w:left w:val="single" w:sz="4" w:space="0" w:color="auto"/>
              <w:bottom w:val="nil"/>
              <w:right w:val="single" w:sz="4" w:space="0" w:color="auto"/>
            </w:tcBorders>
            <w:hideMark/>
          </w:tcPr>
          <w:p w14:paraId="6C8319B5" w14:textId="77777777"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7C7E2093" w14:textId="77777777"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0DB48FEE" w14:textId="77777777"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63025FEC" w14:textId="77777777"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26BEFE" w14:textId="77777777"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27A0373" w14:textId="77777777"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1DE2F8EB" w14:textId="77777777"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774144F" w14:textId="77777777"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3BE960" w14:textId="77777777" w:rsidR="00135ED2" w:rsidRDefault="00135ED2">
            <w:pPr>
              <w:pStyle w:val="TAC"/>
              <w:rPr>
                <w:lang w:eastAsia="zh-CN"/>
              </w:rPr>
            </w:pPr>
            <w:r>
              <w:rPr>
                <w:lang w:eastAsia="zh-CN"/>
              </w:rPr>
              <w:t>IMD</w:t>
            </w:r>
            <w:r>
              <w:rPr>
                <w:lang w:val="en-US" w:eastAsia="zh-CN"/>
              </w:rPr>
              <w:t>5</w:t>
            </w:r>
          </w:p>
        </w:tc>
      </w:tr>
      <w:tr w:rsidR="00135ED2" w14:paraId="238BD118" w14:textId="77777777" w:rsidTr="00135ED2">
        <w:trPr>
          <w:trHeight w:val="187"/>
          <w:jc w:val="center"/>
        </w:trPr>
        <w:tc>
          <w:tcPr>
            <w:tcW w:w="2007" w:type="dxa"/>
            <w:tcBorders>
              <w:top w:val="nil"/>
              <w:left w:val="single" w:sz="4" w:space="0" w:color="auto"/>
              <w:bottom w:val="single" w:sz="4" w:space="0" w:color="auto"/>
              <w:right w:val="single" w:sz="4" w:space="0" w:color="auto"/>
            </w:tcBorders>
          </w:tcPr>
          <w:p w14:paraId="016BCD85" w14:textId="77777777"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82416" w14:textId="77777777"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64D1F61" w14:textId="77777777"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14:paraId="07B9CB35" w14:textId="77777777"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B56EF7" w14:textId="77777777"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6EFB35" w14:textId="77777777"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14:paraId="20A7F54D" w14:textId="77777777"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7A44AA" w14:textId="77777777"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A928B6" w14:textId="77777777" w:rsidR="00135ED2" w:rsidRDefault="00135ED2">
            <w:pPr>
              <w:pStyle w:val="TAC"/>
              <w:rPr>
                <w:lang w:eastAsia="zh-CN"/>
              </w:rPr>
            </w:pPr>
            <w:r>
              <w:t>N/A</w:t>
            </w:r>
          </w:p>
        </w:tc>
      </w:tr>
    </w:tbl>
    <w:p w14:paraId="45E14CAD" w14:textId="77777777" w:rsidR="00135ED2" w:rsidRDefault="00135ED2" w:rsidP="00135ED2">
      <w:pPr>
        <w:rPr>
          <w:rFonts w:eastAsia="MS Mincho"/>
        </w:rPr>
      </w:pPr>
    </w:p>
    <w:p w14:paraId="6F476335" w14:textId="77777777" w:rsidR="00135ED2" w:rsidRDefault="00135ED2" w:rsidP="00135ED2">
      <w:pPr>
        <w:pStyle w:val="Heading4"/>
        <w:tabs>
          <w:tab w:val="left" w:pos="0"/>
        </w:tabs>
        <w:ind w:left="0" w:firstLine="0"/>
        <w:rPr>
          <w:rFonts w:cs="Arial"/>
          <w:lang w:val="en-US" w:eastAsia="zh-CN"/>
        </w:rPr>
      </w:pPr>
      <w:bookmarkStart w:id="216" w:name="_Toc97801433"/>
      <w:r>
        <w:rPr>
          <w:rFonts w:cs="Arial"/>
        </w:rPr>
        <w:lastRenderedPageBreak/>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6"/>
    </w:p>
    <w:p w14:paraId="20B5EAB5" w14:textId="77777777"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14:paraId="7DF9DE5E" w14:textId="77777777"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35ED2" w14:paraId="7CFCFDDB"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75D4BA53" w14:textId="77777777" w:rsidR="00135ED2" w:rsidRDefault="00135ED2">
            <w:pPr>
              <w:pStyle w:val="TAH"/>
            </w:pPr>
            <w:r>
              <w:t xml:space="preserve">NR Band / Channel bandwidth of the </w:t>
            </w:r>
            <w:r>
              <w:rPr>
                <w:lang w:eastAsia="zh-CN"/>
              </w:rPr>
              <w:t>affected DL</w:t>
            </w:r>
            <w:r>
              <w:t xml:space="preserve"> band / MSD</w:t>
            </w:r>
          </w:p>
        </w:tc>
      </w:tr>
      <w:tr w:rsidR="00135ED2" w14:paraId="40ECDF65"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A3B691" w14:textId="77777777"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39FA3D3" w14:textId="77777777"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E5CDCF9" w14:textId="77777777" w:rsidR="00135ED2" w:rsidRDefault="00135ED2">
            <w:pPr>
              <w:pStyle w:val="TAH"/>
              <w:rPr>
                <w:rFonts w:eastAsia="MS Mincho"/>
              </w:rPr>
            </w:pPr>
            <w:r>
              <w:t>5</w:t>
            </w:r>
          </w:p>
          <w:p w14:paraId="5B961818" w14:textId="77777777" w:rsidR="00135ED2" w:rsidRDefault="00135ED2">
            <w:pPr>
              <w:pStyle w:val="TAH"/>
            </w:pPr>
            <w:r>
              <w:t>MHz</w:t>
            </w:r>
          </w:p>
          <w:p w14:paraId="2827302E"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27017ED" w14:textId="77777777" w:rsidR="00135ED2" w:rsidRDefault="00135ED2">
            <w:pPr>
              <w:pStyle w:val="TAH"/>
              <w:rPr>
                <w:rFonts w:eastAsia="MS Mincho"/>
              </w:rPr>
            </w:pPr>
            <w:r>
              <w:t>10 MHz</w:t>
            </w:r>
          </w:p>
          <w:p w14:paraId="21528FF4"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69479A" w14:textId="77777777" w:rsidR="00135ED2" w:rsidRDefault="00135ED2">
            <w:pPr>
              <w:pStyle w:val="TAH"/>
              <w:rPr>
                <w:rFonts w:eastAsia="MS Mincho"/>
              </w:rPr>
            </w:pPr>
            <w:r>
              <w:t>15 MHz</w:t>
            </w:r>
          </w:p>
          <w:p w14:paraId="1CECC620"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27971BF" w14:textId="77777777" w:rsidR="00135ED2" w:rsidRDefault="00135ED2">
            <w:pPr>
              <w:pStyle w:val="TAH"/>
              <w:rPr>
                <w:rFonts w:eastAsia="MS Mincho"/>
              </w:rPr>
            </w:pPr>
            <w:r>
              <w:t>20 MHz</w:t>
            </w:r>
          </w:p>
          <w:p w14:paraId="480D8819"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A2B0D82" w14:textId="77777777" w:rsidR="00135ED2" w:rsidRDefault="00135ED2">
            <w:pPr>
              <w:pStyle w:val="TAH"/>
              <w:rPr>
                <w:rFonts w:eastAsia="MS Mincho"/>
              </w:rPr>
            </w:pPr>
            <w:r>
              <w:t>25 MHz</w:t>
            </w:r>
          </w:p>
          <w:p w14:paraId="70B219AD"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B8FFFCC" w14:textId="77777777" w:rsidR="00135ED2" w:rsidRDefault="00135ED2">
            <w:pPr>
              <w:pStyle w:val="TAH"/>
              <w:rPr>
                <w:rFonts w:eastAsia="MS Mincho"/>
              </w:rPr>
            </w:pPr>
            <w:r>
              <w:t>40 MHz</w:t>
            </w:r>
          </w:p>
          <w:p w14:paraId="5E554259"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7DF394F" w14:textId="77777777" w:rsidR="00135ED2" w:rsidRDefault="00135ED2">
            <w:pPr>
              <w:pStyle w:val="TAH"/>
              <w:rPr>
                <w:rFonts w:eastAsia="MS Mincho"/>
              </w:rPr>
            </w:pPr>
            <w:r>
              <w:t>50 MHz</w:t>
            </w:r>
          </w:p>
          <w:p w14:paraId="19A65189"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C92B356" w14:textId="77777777" w:rsidR="00135ED2" w:rsidRDefault="00135ED2">
            <w:pPr>
              <w:pStyle w:val="TAH"/>
              <w:rPr>
                <w:rFonts w:eastAsia="MS Mincho"/>
              </w:rPr>
            </w:pPr>
            <w:r>
              <w:t>60 MHz</w:t>
            </w:r>
          </w:p>
          <w:p w14:paraId="42F6B76B"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DE76129" w14:textId="77777777" w:rsidR="00135ED2" w:rsidRDefault="00135ED2">
            <w:pPr>
              <w:pStyle w:val="TAH"/>
              <w:rPr>
                <w:rFonts w:eastAsia="MS Mincho"/>
              </w:rPr>
            </w:pPr>
            <w:r>
              <w:t>80 MHz</w:t>
            </w:r>
          </w:p>
          <w:p w14:paraId="00871AD8"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A1D85BE" w14:textId="77777777" w:rsidR="00135ED2" w:rsidRDefault="00135ED2">
            <w:pPr>
              <w:pStyle w:val="TAH"/>
              <w:rPr>
                <w:rFonts w:eastAsia="MS Mincho"/>
              </w:rPr>
            </w:pPr>
            <w:r>
              <w:t>90 MHz</w:t>
            </w:r>
          </w:p>
          <w:p w14:paraId="39A0A97C"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392C8B8" w14:textId="77777777" w:rsidR="00135ED2" w:rsidRDefault="00135ED2">
            <w:pPr>
              <w:pStyle w:val="TAH"/>
              <w:rPr>
                <w:rFonts w:eastAsia="MS Mincho"/>
              </w:rPr>
            </w:pPr>
            <w:r>
              <w:t>100 MHz</w:t>
            </w:r>
          </w:p>
          <w:p w14:paraId="112B3069" w14:textId="77777777" w:rsidR="00135ED2" w:rsidRDefault="00135ED2">
            <w:pPr>
              <w:pStyle w:val="TAH"/>
            </w:pPr>
            <w:r>
              <w:t>(dB)</w:t>
            </w:r>
          </w:p>
        </w:tc>
      </w:tr>
      <w:tr w:rsidR="00135ED2" w14:paraId="72A24EEE"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308D2" w14:textId="77777777"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460A" w14:textId="77777777"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14:paraId="63A9E118" w14:textId="77777777"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072D5267" w14:textId="77777777"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EF67B" w14:textId="77777777"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14:paraId="6902CE4F"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2BB18FD5"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55E79DC4"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19C5BAB"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56758570"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758CFD1D"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CD74329"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29385F07" w14:textId="77777777" w:rsidR="00135ED2" w:rsidRDefault="00135ED2">
            <w:pPr>
              <w:pStyle w:val="TAC"/>
            </w:pPr>
          </w:p>
        </w:tc>
      </w:tr>
      <w:tr w:rsidR="00135ED2" w14:paraId="3A2CA17E"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7BAF3ED" w14:textId="5C646B25"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03EF6408">
                <v:shape id="_x0000_i1053" type="#_x0000_t75" style="width:78pt;height:15pt" o:ole="">
                  <v:imagedata r:id="rId39" o:title=""/>
                </v:shape>
                <o:OLEObject Type="Embed" ProgID="Equation.3" ShapeID="_x0000_i1053" DrawAspect="Content" ObjectID="_1710401375" r:id="rId43"/>
              </w:object>
            </w:r>
            <w:r>
              <w:rPr>
                <w:snapToGrid w:val="0"/>
                <w:lang w:eastAsia="ja-JP"/>
              </w:rPr>
              <w:t xml:space="preserve">  with </w:t>
            </w:r>
            <w:r>
              <w:rPr>
                <w:rFonts w:eastAsia="MS Mincho"/>
                <w:snapToGrid w:val="0"/>
                <w:position w:val="-10"/>
                <w:lang w:eastAsia="ja-JP"/>
              </w:rPr>
              <w:object w:dxaOrig="300" w:dyaOrig="300" w14:anchorId="11DD3404">
                <v:shape id="_x0000_i1054" type="#_x0000_t75" style="width:15pt;height:15pt" o:ole="">
                  <v:imagedata r:id="rId41" o:title=""/>
                </v:shape>
                <o:OLEObject Type="Embed" ProgID="Equation.3" ShapeID="_x0000_i1054" DrawAspect="Content" ObjectID="_1710401376" r:id="rId4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5D3C22CF" w14:textId="77777777" w:rsidR="00135ED2" w:rsidRDefault="00135ED2" w:rsidP="00135ED2">
      <w:pPr>
        <w:rPr>
          <w:rFonts w:eastAsia="MS Mincho"/>
          <w:iCs/>
          <w:lang w:eastAsia="zh-CN"/>
        </w:rPr>
      </w:pPr>
    </w:p>
    <w:p w14:paraId="67103657" w14:textId="77777777"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14:paraId="74018AF5" w14:textId="77777777" w:rsidR="00135ED2" w:rsidRDefault="00135ED2" w:rsidP="00135ED2">
      <w:pPr>
        <w:pStyle w:val="NoSpacing"/>
        <w:rPr>
          <w:rFonts w:ascii="Arial" w:hAnsi="Arial" w:cs="Arial"/>
          <w:bCs/>
          <w:shd w:val="clear" w:color="auto" w:fill="FFFFFF"/>
          <w:lang w:eastAsia="ja-JP"/>
        </w:rPr>
      </w:pPr>
    </w:p>
    <w:p w14:paraId="7A3CD3A9" w14:textId="77777777" w:rsidR="00135ED2" w:rsidRDefault="00135ED2" w:rsidP="00135ED2">
      <w:pPr>
        <w:pStyle w:val="Heading3"/>
        <w:tabs>
          <w:tab w:val="left" w:pos="0"/>
        </w:tabs>
        <w:ind w:left="0" w:firstLine="0"/>
        <w:rPr>
          <w:sz w:val="24"/>
        </w:rPr>
      </w:pPr>
      <w:bookmarkStart w:id="217" w:name="_Toc97801434"/>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7"/>
    </w:p>
    <w:p w14:paraId="0A90E193" w14:textId="77777777" w:rsidR="00135ED2" w:rsidRDefault="00135ED2" w:rsidP="00135ED2">
      <w:pPr>
        <w:rPr>
          <w:iCs/>
          <w:lang w:eastAsia="zh-CN"/>
        </w:rPr>
      </w:pPr>
      <w:r>
        <w:rPr>
          <w:iCs/>
          <w:lang w:eastAsia="zh-CN"/>
        </w:rPr>
        <w:t>For the ∆TIB,c and ∆RIB,c values, same PC3 CA_n12A-n77A requirements are applied for PC2 CA_n12A-n77A.</w:t>
      </w:r>
    </w:p>
    <w:p w14:paraId="732A7C85" w14:textId="77777777" w:rsidR="005B7983" w:rsidRDefault="005B7983" w:rsidP="00135ED2">
      <w:pPr>
        <w:rPr>
          <w:rFonts w:ascii="Arial" w:hAnsi="Arial" w:cs="Arial"/>
          <w:bCs/>
          <w:sz w:val="22"/>
          <w:shd w:val="clear" w:color="auto" w:fill="FFFFFF"/>
        </w:rPr>
      </w:pPr>
    </w:p>
    <w:p w14:paraId="3FF7FC64" w14:textId="77777777" w:rsidR="005B7983" w:rsidRDefault="005B7983" w:rsidP="005B7983">
      <w:pPr>
        <w:pStyle w:val="Heading2"/>
        <w:rPr>
          <w:lang w:eastAsia="zh-CN"/>
        </w:rPr>
      </w:pPr>
      <w:bookmarkStart w:id="218" w:name="_Toc97801435"/>
      <w:r>
        <w:rPr>
          <w:lang w:eastAsia="zh-CN"/>
        </w:rPr>
        <w:t>5</w:t>
      </w:r>
      <w:r>
        <w:t>.</w:t>
      </w:r>
      <w:r>
        <w:rPr>
          <w:rFonts w:hint="eastAsia"/>
          <w:lang w:eastAsia="zh-CN"/>
        </w:rPr>
        <w:t>19</w:t>
      </w:r>
      <w:r>
        <w:tab/>
      </w:r>
      <w:r>
        <w:rPr>
          <w:lang w:eastAsia="zh-CN"/>
        </w:rPr>
        <w:t>CA_n29-n77</w:t>
      </w:r>
      <w:bookmarkEnd w:id="218"/>
    </w:p>
    <w:p w14:paraId="279A6EC2" w14:textId="77777777" w:rsidR="005B7983" w:rsidRDefault="005B7983" w:rsidP="005B7983">
      <w:pPr>
        <w:pStyle w:val="Heading3"/>
        <w:rPr>
          <w:rFonts w:cs="Arial"/>
          <w:szCs w:val="28"/>
          <w:lang w:eastAsia="zh-CN"/>
        </w:rPr>
      </w:pPr>
      <w:bookmarkStart w:id="219" w:name="_Toc97801436"/>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19"/>
    </w:p>
    <w:p w14:paraId="6A97C790" w14:textId="77777777" w:rsidR="005B7983" w:rsidRDefault="005B7983" w:rsidP="005B7983">
      <w:pPr>
        <w:rPr>
          <w:lang w:eastAsia="zh-CN"/>
        </w:rPr>
      </w:pPr>
    </w:p>
    <w:p w14:paraId="5BCFDD44" w14:textId="77777777" w:rsidR="005B7983" w:rsidRDefault="005B7983" w:rsidP="005B7983">
      <w:pPr>
        <w:keepNext/>
        <w:keepLines/>
        <w:spacing w:before="60"/>
        <w:jc w:val="center"/>
        <w:rPr>
          <w:rFonts w:ascii="Arial" w:hAnsi="Arial" w:cs="Arial"/>
          <w:b/>
          <w:bCs/>
          <w:lang w:val="en-US"/>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14:paraId="2BCD1B17" w14:textId="77777777" w:rsidTr="005B798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50686081" w14:textId="77777777" w:rsidR="005B7983" w:rsidRDefault="005B798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F4B16CB" w14:textId="77777777" w:rsidR="005B7983" w:rsidRDefault="005B7983">
            <w:pPr>
              <w:pStyle w:val="TAH"/>
              <w:keepNext w:val="0"/>
              <w:rPr>
                <w:sz w:val="16"/>
              </w:rPr>
            </w:pPr>
            <w:r>
              <w:rPr>
                <w:sz w:val="16"/>
              </w:rPr>
              <w:t>Uplink CA configuration or single uplink carrier</w:t>
            </w:r>
            <w:r>
              <w:rPr>
                <w:sz w:val="16"/>
                <w:vertAlign w:val="superscript"/>
              </w:rPr>
              <w:t>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B65319" w14:textId="77777777" w:rsidR="005B7983" w:rsidRDefault="005B798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039EA866" w14:textId="77777777" w:rsidR="005B7983" w:rsidRDefault="005B7983">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8AEFB03" w14:textId="77777777" w:rsidR="005B7983" w:rsidRDefault="005B7983">
            <w:pPr>
              <w:pStyle w:val="TAH"/>
              <w:keepNext w:val="0"/>
              <w:rPr>
                <w:rFonts w:eastAsia="MS Mincho"/>
                <w:sz w:val="16"/>
              </w:rPr>
            </w:pPr>
            <w:r>
              <w:rPr>
                <w:sz w:val="16"/>
              </w:rPr>
              <w:t>10</w:t>
            </w:r>
          </w:p>
          <w:p w14:paraId="6BE09780"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220FB9E" w14:textId="77777777" w:rsidR="005B7983" w:rsidRDefault="005B7983">
            <w:pPr>
              <w:pStyle w:val="TAH"/>
              <w:keepNext w:val="0"/>
              <w:rPr>
                <w:rFonts w:eastAsia="MS Mincho"/>
                <w:sz w:val="16"/>
              </w:rPr>
            </w:pPr>
            <w:r>
              <w:rPr>
                <w:sz w:val="16"/>
              </w:rPr>
              <w:t>15</w:t>
            </w:r>
          </w:p>
          <w:p w14:paraId="6661A873"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B882BA1" w14:textId="77777777" w:rsidR="005B7983" w:rsidRDefault="005B7983">
            <w:pPr>
              <w:pStyle w:val="TAH"/>
              <w:keepNext w:val="0"/>
              <w:rPr>
                <w:rFonts w:eastAsia="MS Mincho"/>
                <w:sz w:val="16"/>
              </w:rPr>
            </w:pPr>
            <w:r>
              <w:rPr>
                <w:sz w:val="16"/>
              </w:rPr>
              <w:t>20</w:t>
            </w:r>
          </w:p>
          <w:p w14:paraId="41FE8FE3"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DE2CD7B" w14:textId="77777777" w:rsidR="005B7983" w:rsidRDefault="005B798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0F1D59A" w14:textId="77777777" w:rsidR="005B7983" w:rsidRDefault="005B798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89C60B1" w14:textId="77777777" w:rsidR="005B7983" w:rsidRDefault="005B7983">
            <w:pPr>
              <w:pStyle w:val="TAH"/>
              <w:keepNext w:val="0"/>
              <w:rPr>
                <w:rFonts w:eastAsia="MS Mincho"/>
                <w:sz w:val="16"/>
              </w:rPr>
            </w:pPr>
            <w:r>
              <w:rPr>
                <w:sz w:val="16"/>
              </w:rPr>
              <w:t>40</w:t>
            </w:r>
          </w:p>
          <w:p w14:paraId="623647C8"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76CA98F" w14:textId="77777777" w:rsidR="005B7983" w:rsidRDefault="005B7983">
            <w:pPr>
              <w:pStyle w:val="TAH"/>
              <w:keepNext w:val="0"/>
              <w:rPr>
                <w:rFonts w:eastAsia="MS Mincho"/>
                <w:sz w:val="16"/>
              </w:rPr>
            </w:pPr>
            <w:r>
              <w:rPr>
                <w:sz w:val="16"/>
              </w:rPr>
              <w:t>50</w:t>
            </w:r>
          </w:p>
          <w:p w14:paraId="7EB1ADFC"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16C90FD" w14:textId="77777777" w:rsidR="005B7983" w:rsidRDefault="005B7983">
            <w:pPr>
              <w:pStyle w:val="TAH"/>
              <w:keepNext w:val="0"/>
              <w:rPr>
                <w:rFonts w:eastAsia="MS Mincho"/>
                <w:sz w:val="16"/>
              </w:rPr>
            </w:pPr>
            <w:r>
              <w:rPr>
                <w:sz w:val="16"/>
              </w:rPr>
              <w:t>60</w:t>
            </w:r>
          </w:p>
          <w:p w14:paraId="3D02F7E0"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5EC2E88" w14:textId="77777777" w:rsidR="005B7983" w:rsidRDefault="005B7983">
            <w:pPr>
              <w:pStyle w:val="TAH"/>
              <w:keepNext w:val="0"/>
              <w:rPr>
                <w:rFonts w:eastAsia="MS Mincho"/>
                <w:sz w:val="16"/>
              </w:rPr>
            </w:pPr>
            <w:r>
              <w:rPr>
                <w:rFonts w:eastAsia="SimSun"/>
                <w:sz w:val="16"/>
                <w:lang w:val="en-US" w:eastAsia="zh-CN"/>
              </w:rPr>
              <w:t>7</w:t>
            </w:r>
            <w:r>
              <w:rPr>
                <w:sz w:val="16"/>
              </w:rPr>
              <w:t>0</w:t>
            </w:r>
          </w:p>
          <w:p w14:paraId="40C1FAC3"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CBDDF22" w14:textId="77777777" w:rsidR="005B7983" w:rsidRDefault="005B7983">
            <w:pPr>
              <w:pStyle w:val="TAH"/>
              <w:keepNext w:val="0"/>
              <w:rPr>
                <w:rFonts w:eastAsia="MS Mincho"/>
                <w:sz w:val="16"/>
              </w:rPr>
            </w:pPr>
            <w:r>
              <w:rPr>
                <w:sz w:val="16"/>
              </w:rPr>
              <w:t>80</w:t>
            </w:r>
          </w:p>
          <w:p w14:paraId="4B260274" w14:textId="77777777" w:rsidR="005B7983" w:rsidRDefault="005B798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C38F396" w14:textId="77777777" w:rsidR="005B7983" w:rsidRDefault="005B798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FE573FE" w14:textId="77777777" w:rsidR="005B7983" w:rsidRDefault="005B798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09FC173" w14:textId="77777777" w:rsidR="005B7983" w:rsidRDefault="005B7983">
            <w:pPr>
              <w:pStyle w:val="TAH"/>
              <w:keepNext w:val="0"/>
              <w:rPr>
                <w:sz w:val="16"/>
              </w:rPr>
            </w:pPr>
            <w:r>
              <w:rPr>
                <w:sz w:val="16"/>
              </w:rPr>
              <w:t>Bandwidth combination set</w:t>
            </w:r>
          </w:p>
        </w:tc>
      </w:tr>
      <w:tr w:rsidR="005B7983" w14:paraId="77F7D97A" w14:textId="77777777"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769511AD" w14:textId="77777777" w:rsidR="005B7983" w:rsidRDefault="005B7983">
            <w:pPr>
              <w:pStyle w:val="TAC"/>
              <w:rPr>
                <w:lang w:val="en-US" w:eastAsia="zh-CN"/>
              </w:rPr>
            </w:pPr>
            <w:r>
              <w:rPr>
                <w:lang w:val="en-US" w:eastAsia="zh-CN"/>
              </w:rPr>
              <w:t>CA_n29A-n77A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FD40F42" w14:textId="77777777" w:rsidR="005B7983" w:rsidRDefault="005B7983">
            <w:pPr>
              <w:pStyle w:val="TAC"/>
              <w:rPr>
                <w:iCs/>
                <w:sz w:val="16"/>
                <w:szCs w:val="16"/>
                <w:lang w:eastAsia="zh-CN"/>
              </w:rPr>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5A4918" w14:textId="77777777" w:rsidR="005B7983" w:rsidRDefault="005B7983">
            <w:pPr>
              <w:pStyle w:val="TAC"/>
              <w:rPr>
                <w:rFonts w:eastAsia="SimSun"/>
                <w:iCs/>
                <w:lang w:val="en-US" w:eastAsia="zh-CN"/>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14:paraId="43B2E9B2" w14:textId="77777777"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41BC328C" w14:textId="77777777" w:rsidR="005B7983" w:rsidRDefault="005B7983">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6BEBF960" w14:textId="77777777"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14:paraId="56CAD3E1" w14:textId="77777777"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tcPr>
          <w:p w14:paraId="3E2F5041" w14:textId="77777777"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826AE92" w14:textId="77777777"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F03F287"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57BF691"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FAEE421"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3729C76"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EE8FF81"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B9EF140"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B99E19F" w14:textId="77777777"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29713B2C" w14:textId="77777777" w:rsidR="005B7983" w:rsidRDefault="005B7983">
            <w:pPr>
              <w:pStyle w:val="TAC"/>
            </w:pPr>
            <w:r>
              <w:t>0</w:t>
            </w:r>
          </w:p>
        </w:tc>
      </w:tr>
      <w:tr w:rsidR="005B7983" w14:paraId="05B036E8" w14:textId="77777777"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F1CFF" w14:textId="77777777" w:rsidR="005B7983" w:rsidRDefault="005B798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5042" w14:textId="77777777" w:rsidR="005B7983" w:rsidRDefault="005B798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45BC3ED" w14:textId="77777777" w:rsidR="005B7983" w:rsidRDefault="005B798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0F782DAC" w14:textId="77777777" w:rsidR="005B7983" w:rsidRDefault="005B7983">
            <w:pPr>
              <w:pStyle w:val="TAC"/>
            </w:pPr>
          </w:p>
        </w:tc>
        <w:tc>
          <w:tcPr>
            <w:tcW w:w="545" w:type="dxa"/>
            <w:tcBorders>
              <w:top w:val="single" w:sz="4" w:space="0" w:color="auto"/>
              <w:left w:val="single" w:sz="4" w:space="0" w:color="auto"/>
              <w:bottom w:val="single" w:sz="4" w:space="0" w:color="auto"/>
              <w:right w:val="single" w:sz="4" w:space="0" w:color="auto"/>
            </w:tcBorders>
            <w:hideMark/>
          </w:tcPr>
          <w:p w14:paraId="107CD968" w14:textId="77777777" w:rsidR="005B7983" w:rsidRDefault="005B7983">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20AD2DEB" w14:textId="77777777" w:rsidR="005B7983" w:rsidRDefault="005B7983">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2EC7609F" w14:textId="77777777" w:rsidR="005B7983" w:rsidRDefault="005B7983">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14:paraId="31D27BD8" w14:textId="77777777" w:rsidR="005B7983" w:rsidRDefault="005B798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14:paraId="72E5DD44" w14:textId="77777777" w:rsidR="005B7983" w:rsidRDefault="005B798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776664B3" w14:textId="77777777" w:rsidR="005B7983" w:rsidRDefault="005B7983">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2E320F8E" w14:textId="77777777" w:rsidR="005B7983" w:rsidRDefault="005B7983">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518B7D0C" w14:textId="77777777" w:rsidR="005B7983" w:rsidRDefault="005B7983">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14:paraId="6F49139E" w14:textId="77777777" w:rsidR="005B7983" w:rsidRDefault="005B798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14:paraId="61828191" w14:textId="77777777" w:rsidR="005B7983" w:rsidRDefault="005B7983">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66B18A8A" w14:textId="77777777" w:rsidR="005B7983" w:rsidRDefault="005B7983">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441CBB6E" w14:textId="77777777" w:rsidR="005B7983" w:rsidRDefault="005B7983">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F4900" w14:textId="77777777" w:rsidR="005B7983" w:rsidRDefault="005B7983">
            <w:pPr>
              <w:spacing w:after="0"/>
              <w:rPr>
                <w:rFonts w:ascii="Arial" w:hAnsi="Arial"/>
                <w:sz w:val="18"/>
              </w:rPr>
            </w:pPr>
          </w:p>
        </w:tc>
      </w:tr>
      <w:tr w:rsidR="005B7983" w14:paraId="0D6FC93E" w14:textId="77777777" w:rsidTr="005B798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543714B5" w14:textId="77777777" w:rsidR="005B7983" w:rsidRDefault="005B7983">
            <w:pPr>
              <w:pStyle w:val="TAC"/>
            </w:pPr>
            <w:r>
              <w:t>CA_n29A-n77(2A)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602246F5" w14:textId="77777777" w:rsidR="005B7983" w:rsidRDefault="005B7983">
            <w:pPr>
              <w:pStyle w:val="TAC"/>
            </w:pPr>
            <w:r>
              <w:rPr>
                <w:lang w:val="en-US" w:eastAsia="zh-CN"/>
              </w:rPr>
              <w:t>n77</w:t>
            </w:r>
            <w:r>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0911BA" w14:textId="77777777" w:rsidR="005B7983" w:rsidRDefault="005B7983">
            <w:pPr>
              <w:pStyle w:val="TAC"/>
              <w:rPr>
                <w:rFonts w:cs="Arial"/>
                <w:iCs/>
              </w:rPr>
            </w:pPr>
            <w:r>
              <w:rPr>
                <w:lang w:val="en-US" w:eastAsia="zh-CN"/>
              </w:rPr>
              <w:t>n29</w:t>
            </w:r>
          </w:p>
        </w:tc>
        <w:tc>
          <w:tcPr>
            <w:tcW w:w="545" w:type="dxa"/>
            <w:tcBorders>
              <w:top w:val="single" w:sz="4" w:space="0" w:color="auto"/>
              <w:left w:val="single" w:sz="4" w:space="0" w:color="auto"/>
              <w:bottom w:val="single" w:sz="4" w:space="0" w:color="auto"/>
              <w:right w:val="single" w:sz="4" w:space="0" w:color="auto"/>
            </w:tcBorders>
            <w:hideMark/>
          </w:tcPr>
          <w:p w14:paraId="5CF9D58D" w14:textId="77777777" w:rsidR="005B7983" w:rsidRDefault="005B7983">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778258E9" w14:textId="77777777" w:rsidR="005B7983" w:rsidRDefault="005B7983">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5E99E8EA"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1894607"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A505F66" w14:textId="77777777"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18689244" w14:textId="77777777" w:rsidR="005B7983" w:rsidRDefault="005B798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7EBFF5BE"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5437F53"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9784C06"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70956DA"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C55A66A"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CDDF358" w14:textId="77777777" w:rsidR="005B7983" w:rsidRDefault="005B798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9CD51B4" w14:textId="77777777" w:rsidR="005B7983" w:rsidRDefault="005B798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4C46551" w14:textId="77777777" w:rsidR="005B7983" w:rsidRDefault="005B7983">
            <w:pPr>
              <w:pStyle w:val="TAC"/>
              <w:rPr>
                <w:sz w:val="16"/>
                <w:lang w:val="en-US" w:eastAsia="zh-CN"/>
              </w:rPr>
            </w:pPr>
            <w:r>
              <w:t>0</w:t>
            </w:r>
          </w:p>
        </w:tc>
      </w:tr>
      <w:tr w:rsidR="005B7983" w14:paraId="07D4847F" w14:textId="77777777" w:rsidTr="005B798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09D2" w14:textId="77777777" w:rsidR="005B7983" w:rsidRDefault="005B798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7CE7" w14:textId="77777777" w:rsidR="005B7983" w:rsidRDefault="005B7983">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4EDD8BEC" w14:textId="77777777" w:rsidR="005B7983" w:rsidRDefault="005B7983">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14:paraId="244DCD0E" w14:textId="77777777" w:rsidR="005B7983" w:rsidRDefault="005B7983">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5046" w14:textId="77777777" w:rsidR="005B7983" w:rsidRDefault="005B7983">
            <w:pPr>
              <w:spacing w:after="0"/>
              <w:rPr>
                <w:rFonts w:ascii="Arial" w:hAnsi="Arial"/>
                <w:sz w:val="16"/>
                <w:lang w:val="en-US" w:eastAsia="zh-CN"/>
              </w:rPr>
            </w:pPr>
          </w:p>
        </w:tc>
      </w:tr>
    </w:tbl>
    <w:p w14:paraId="7EEBA14C" w14:textId="77777777" w:rsidR="005B7983" w:rsidRDefault="005B7983" w:rsidP="005B7983">
      <w:pPr>
        <w:pStyle w:val="Heading3"/>
        <w:rPr>
          <w:rFonts w:eastAsia="SimSun" w:cs="Arial"/>
          <w:szCs w:val="28"/>
          <w:lang w:val="en-US" w:eastAsia="zh-CN"/>
        </w:rPr>
      </w:pPr>
      <w:bookmarkStart w:id="220" w:name="_Toc97801437"/>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20"/>
    </w:p>
    <w:p w14:paraId="3097E469" w14:textId="77777777"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14:paraId="4E22571A" w14:textId="77777777"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14:paraId="7ACAFAEE" w14:textId="77777777"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6745AD0" w14:textId="77777777"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14:paraId="08CC934A" w14:textId="77777777"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14:paraId="2B3B3A6D" w14:textId="77777777"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A3D3873" w14:textId="77777777"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14:paraId="39AB46E1" w14:textId="77777777" w:rsidR="005B7983" w:rsidRDefault="005B7983">
            <w:pPr>
              <w:pStyle w:val="TAH"/>
              <w:rPr>
                <w:lang w:val="en-US" w:eastAsia="zh-CN"/>
              </w:rPr>
            </w:pPr>
            <w:r>
              <w:rPr>
                <w:lang w:val="en-US" w:eastAsia="zh-CN"/>
              </w:rPr>
              <w:t>Carrier n77 power class</w:t>
            </w:r>
          </w:p>
        </w:tc>
      </w:tr>
      <w:tr w:rsidR="005B7983" w14:paraId="5EB887E7" w14:textId="77777777"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14:paraId="58096A74" w14:textId="77777777" w:rsidR="005B7983" w:rsidRDefault="005B7983">
            <w:pPr>
              <w:pStyle w:val="TAL"/>
              <w:keepNext w:val="0"/>
              <w:widowControl w:val="0"/>
              <w:jc w:val="both"/>
              <w:rPr>
                <w:lang w:eastAsia="zh-CN"/>
              </w:rPr>
            </w:pPr>
            <w:r>
              <w:rPr>
                <w:rFonts w:eastAsia="SimSun"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14:paraId="7C45D6DA" w14:textId="77777777" w:rsidR="005B7983" w:rsidRDefault="005B7983">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1E506CEC" w14:textId="77777777" w:rsidR="005B7983" w:rsidRDefault="005B7983">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0E6F59CD" w14:textId="77777777" w:rsidR="005B7983" w:rsidRDefault="005B7983">
            <w:pPr>
              <w:pStyle w:val="TAL"/>
              <w:keepNext w:val="0"/>
              <w:widowControl w:val="0"/>
              <w:jc w:val="both"/>
              <w:rPr>
                <w:rFonts w:eastAsia="SimSun" w:cs="Arial"/>
                <w:szCs w:val="18"/>
                <w:lang w:val="en-US"/>
              </w:rPr>
            </w:pPr>
            <w:r>
              <w:rPr>
                <w:rFonts w:eastAsia="SimSun"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14:paraId="60D4CC90" w14:textId="77777777" w:rsidR="005B7983" w:rsidRDefault="005B7983">
            <w:pPr>
              <w:pStyle w:val="TAL"/>
              <w:keepNext w:val="0"/>
              <w:widowControl w:val="0"/>
              <w:jc w:val="both"/>
              <w:rPr>
                <w:rFonts w:eastAsia="SimSun" w:cs="Arial"/>
                <w:szCs w:val="18"/>
                <w:lang w:val="en-US"/>
              </w:rPr>
            </w:pPr>
            <w:r>
              <w:rPr>
                <w:rFonts w:eastAsia="SimSun" w:cs="Arial"/>
                <w:szCs w:val="18"/>
                <w:lang w:val="en-US"/>
              </w:rPr>
              <w:t>26dBm</w:t>
            </w:r>
          </w:p>
        </w:tc>
      </w:tr>
    </w:tbl>
    <w:p w14:paraId="68428FB8" w14:textId="77777777" w:rsidR="005B7983" w:rsidRDefault="005B7983" w:rsidP="005B7983">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lastRenderedPageBreak/>
        <w:t xml:space="preserve">The tolerance </w:t>
      </w:r>
      <w:r>
        <w:rPr>
          <w:rFonts w:ascii="Times New Roman" w:hAnsi="Times New Roman"/>
          <w:b w:val="0"/>
          <w:bCs/>
          <w:iCs/>
          <w:sz w:val="18"/>
          <w:szCs w:val="18"/>
        </w:rPr>
        <w:t>for single uplink carrier</w:t>
      </w:r>
      <w:r>
        <w:rPr>
          <w:rFonts w:ascii="Times New Roman" w:eastAsia="SimSun" w:hAnsi="Times New Roman"/>
          <w:b w:val="0"/>
          <w:bCs/>
          <w:iCs/>
          <w:sz w:val="18"/>
          <w:szCs w:val="18"/>
          <w:lang w:val="en-US" w:eastAsia="zh-CN"/>
        </w:rPr>
        <w:t xml:space="preserve"> is applied.</w:t>
      </w:r>
    </w:p>
    <w:p w14:paraId="5C9067C6" w14:textId="77777777" w:rsidR="005B7983" w:rsidRDefault="005B7983" w:rsidP="005B7983">
      <w:pPr>
        <w:pStyle w:val="Heading3"/>
        <w:tabs>
          <w:tab w:val="left" w:pos="0"/>
        </w:tabs>
        <w:ind w:left="0" w:firstLine="0"/>
        <w:rPr>
          <w:rFonts w:eastAsia="SimSun" w:cs="Arial"/>
          <w:lang w:eastAsia="zh-CN"/>
        </w:rPr>
      </w:pPr>
      <w:bookmarkStart w:id="221" w:name="_Toc97801438"/>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21"/>
    </w:p>
    <w:p w14:paraId="2AEA0048" w14:textId="77777777" w:rsidR="005B7983" w:rsidRDefault="005B7983" w:rsidP="005B7983">
      <w:pPr>
        <w:rPr>
          <w:lang w:val="en-US"/>
        </w:rPr>
      </w:pPr>
      <w:r>
        <w:t>According to PC3 DC_29A-30A_n77A in TR 37.717-21-11, 5th order harmonic mixing is produced from band n77 UL that might fall in Rx of band 29.</w:t>
      </w:r>
    </w:p>
    <w:p w14:paraId="6E198C77" w14:textId="77777777" w:rsidR="005B7983" w:rsidRPr="005B7983" w:rsidRDefault="005B7983" w:rsidP="005B7983">
      <w:pPr>
        <w:spacing w:after="120"/>
        <w:rPr>
          <w:lang w:val="en-US" w:eastAsia="zh-CN"/>
        </w:rPr>
      </w:pPr>
      <w:r>
        <w:rPr>
          <w:rFonts w:eastAsia="SimSun"/>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14:paraId="652EA7EA" w14:textId="77777777" w:rsidR="005B7983" w:rsidRDefault="005B7983" w:rsidP="005B7983">
      <w:pPr>
        <w:pStyle w:val="Heading4"/>
        <w:tabs>
          <w:tab w:val="left" w:pos="0"/>
        </w:tabs>
        <w:ind w:left="0" w:firstLine="0"/>
        <w:rPr>
          <w:rFonts w:eastAsia="SimSun" w:cs="Arial"/>
          <w:lang w:val="en-US" w:eastAsia="zh-CN"/>
        </w:rPr>
      </w:pPr>
      <w:bookmarkStart w:id="222" w:name="_Toc97801439"/>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22"/>
    </w:p>
    <w:p w14:paraId="49ECB16C" w14:textId="77777777" w:rsidR="005B7983" w:rsidRDefault="005B7983" w:rsidP="005B7983">
      <w:pPr>
        <w:rPr>
          <w:lang w:val="en-US" w:eastAsia="zh-CN"/>
        </w:rPr>
      </w:pPr>
      <w:r>
        <w:rPr>
          <w:lang w:val="en-US" w:eastAsia="zh-CN"/>
        </w:rPr>
        <w:t>Power Class 2 Case A is not applicable for CA_n29-n77.</w:t>
      </w:r>
    </w:p>
    <w:p w14:paraId="185F47EA" w14:textId="77777777" w:rsidR="005B7983" w:rsidRDefault="005B7983" w:rsidP="005B7983">
      <w:pPr>
        <w:pStyle w:val="Heading4"/>
        <w:tabs>
          <w:tab w:val="left" w:pos="0"/>
        </w:tabs>
        <w:ind w:left="0" w:firstLine="0"/>
        <w:rPr>
          <w:rFonts w:cs="Arial"/>
          <w:lang w:val="en-US" w:eastAsia="zh-CN"/>
        </w:rPr>
      </w:pPr>
      <w:bookmarkStart w:id="223" w:name="_Toc97801440"/>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23"/>
    </w:p>
    <w:p w14:paraId="1A56A105" w14:textId="77777777" w:rsidR="005B7983" w:rsidRDefault="005B7983" w:rsidP="005B7983">
      <w:pPr>
        <w:rPr>
          <w:iCs/>
          <w:lang w:val="en-US" w:eastAsia="zh-CN"/>
        </w:rPr>
      </w:pPr>
      <w:r>
        <w:rPr>
          <w:iCs/>
          <w:lang w:eastAsia="zh-CN"/>
        </w:rPr>
        <w:t>The additional MSD due to receiver harmonic mixing for Case B are defined in Table 5.</w:t>
      </w:r>
      <w:r w:rsidR="006170D3">
        <w:rPr>
          <w:iCs/>
          <w:lang w:eastAsia="zh-CN"/>
        </w:rPr>
        <w:t>19</w:t>
      </w:r>
      <w:r>
        <w:rPr>
          <w:iCs/>
          <w:lang w:eastAsia="zh-CN"/>
        </w:rPr>
        <w:t>.3.2-1. For harmonic mixing, the n77 power has increased by 3dB which results in 3dB more power down-converted at the 5th RX LO harmonic.</w:t>
      </w:r>
    </w:p>
    <w:p w14:paraId="086BFB76" w14:textId="77777777" w:rsidR="005B7983" w:rsidRDefault="005B7983" w:rsidP="005B7983">
      <w:pPr>
        <w:pStyle w:val="TH"/>
      </w:pPr>
      <w:r>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4"/>
        <w:gridCol w:w="732"/>
        <w:gridCol w:w="732"/>
        <w:gridCol w:w="732"/>
        <w:gridCol w:w="732"/>
        <w:gridCol w:w="732"/>
        <w:gridCol w:w="732"/>
        <w:gridCol w:w="732"/>
        <w:gridCol w:w="732"/>
        <w:gridCol w:w="732"/>
        <w:gridCol w:w="759"/>
      </w:tblGrid>
      <w:tr w:rsidR="005B7983" w14:paraId="10EC3879" w14:textId="77777777"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19A8BA6" w14:textId="77777777" w:rsidR="005B7983" w:rsidRDefault="005B7983">
            <w:pPr>
              <w:pStyle w:val="TAH"/>
            </w:pPr>
            <w:r>
              <w:t xml:space="preserve">NR Band / Channel bandwidth of the </w:t>
            </w:r>
            <w:r>
              <w:rPr>
                <w:lang w:eastAsia="zh-CN"/>
              </w:rPr>
              <w:t>affected DL</w:t>
            </w:r>
            <w:r>
              <w:t xml:space="preserve"> band / MSD</w:t>
            </w:r>
          </w:p>
        </w:tc>
      </w:tr>
      <w:tr w:rsidR="005B7983" w14:paraId="18959F2A" w14:textId="77777777"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3F3347" w14:textId="77777777"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09F02EA" w14:textId="77777777"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6F3F6F7F" w14:textId="77777777" w:rsidR="005B7983" w:rsidRDefault="005B7983">
            <w:pPr>
              <w:pStyle w:val="TAH"/>
              <w:rPr>
                <w:rFonts w:eastAsia="MS Mincho"/>
              </w:rPr>
            </w:pPr>
            <w:r>
              <w:t>5</w:t>
            </w:r>
          </w:p>
          <w:p w14:paraId="6FA54695" w14:textId="77777777" w:rsidR="005B7983" w:rsidRDefault="005B7983">
            <w:pPr>
              <w:pStyle w:val="TAH"/>
            </w:pPr>
            <w:r>
              <w:t>MHz</w:t>
            </w:r>
          </w:p>
          <w:p w14:paraId="3291B9A4"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B8B97A1" w14:textId="77777777" w:rsidR="005B7983" w:rsidRDefault="005B7983">
            <w:pPr>
              <w:pStyle w:val="TAH"/>
              <w:rPr>
                <w:rFonts w:eastAsia="MS Mincho"/>
              </w:rPr>
            </w:pPr>
            <w:r>
              <w:t>10 MHz</w:t>
            </w:r>
          </w:p>
          <w:p w14:paraId="5544C72A"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A9981A1" w14:textId="77777777" w:rsidR="005B7983" w:rsidRDefault="005B7983">
            <w:pPr>
              <w:pStyle w:val="TAH"/>
              <w:rPr>
                <w:rFonts w:eastAsia="MS Mincho"/>
              </w:rPr>
            </w:pPr>
            <w:r>
              <w:t>15 MHz</w:t>
            </w:r>
          </w:p>
          <w:p w14:paraId="7E0EE27D"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C13CFEC" w14:textId="77777777" w:rsidR="005B7983" w:rsidRDefault="005B7983">
            <w:pPr>
              <w:pStyle w:val="TAH"/>
              <w:rPr>
                <w:rFonts w:eastAsia="MS Mincho"/>
              </w:rPr>
            </w:pPr>
            <w:r>
              <w:t>20 MHz</w:t>
            </w:r>
          </w:p>
          <w:p w14:paraId="3F1C439C"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A5A9E53" w14:textId="77777777" w:rsidR="005B7983" w:rsidRDefault="005B7983">
            <w:pPr>
              <w:pStyle w:val="TAH"/>
              <w:rPr>
                <w:rFonts w:eastAsia="MS Mincho"/>
              </w:rPr>
            </w:pPr>
            <w:r>
              <w:t>25 MHz</w:t>
            </w:r>
          </w:p>
          <w:p w14:paraId="4178AA26"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D243F08" w14:textId="77777777" w:rsidR="005B7983" w:rsidRDefault="005B7983">
            <w:pPr>
              <w:pStyle w:val="TAH"/>
              <w:rPr>
                <w:rFonts w:eastAsia="MS Mincho"/>
              </w:rPr>
            </w:pPr>
            <w:r>
              <w:t>40 MHz</w:t>
            </w:r>
          </w:p>
          <w:p w14:paraId="0292FDD6"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C20ABBE" w14:textId="77777777" w:rsidR="005B7983" w:rsidRDefault="005B7983">
            <w:pPr>
              <w:pStyle w:val="TAH"/>
              <w:rPr>
                <w:rFonts w:eastAsia="MS Mincho"/>
              </w:rPr>
            </w:pPr>
            <w:r>
              <w:t>50 MHz</w:t>
            </w:r>
          </w:p>
          <w:p w14:paraId="6C699049"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8D11F75" w14:textId="77777777" w:rsidR="005B7983" w:rsidRDefault="005B7983">
            <w:pPr>
              <w:pStyle w:val="TAH"/>
              <w:rPr>
                <w:rFonts w:eastAsia="MS Mincho"/>
              </w:rPr>
            </w:pPr>
            <w:r>
              <w:t>60 MHz</w:t>
            </w:r>
          </w:p>
          <w:p w14:paraId="79B0845F"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3D32B8C" w14:textId="77777777" w:rsidR="005B7983" w:rsidRDefault="005B7983">
            <w:pPr>
              <w:pStyle w:val="TAH"/>
              <w:rPr>
                <w:rFonts w:eastAsia="MS Mincho"/>
              </w:rPr>
            </w:pPr>
            <w:r>
              <w:t>80 MHz</w:t>
            </w:r>
          </w:p>
          <w:p w14:paraId="573A5739"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4311CD7" w14:textId="77777777" w:rsidR="005B7983" w:rsidRDefault="005B7983">
            <w:pPr>
              <w:pStyle w:val="TAH"/>
              <w:rPr>
                <w:rFonts w:eastAsia="MS Mincho"/>
              </w:rPr>
            </w:pPr>
            <w:r>
              <w:t>90 MHz</w:t>
            </w:r>
          </w:p>
          <w:p w14:paraId="1B2C5CF8" w14:textId="77777777"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FF74920" w14:textId="77777777" w:rsidR="005B7983" w:rsidRDefault="005B7983">
            <w:pPr>
              <w:pStyle w:val="TAH"/>
              <w:rPr>
                <w:rFonts w:eastAsia="MS Mincho"/>
              </w:rPr>
            </w:pPr>
            <w:r>
              <w:t>100 MHz</w:t>
            </w:r>
          </w:p>
          <w:p w14:paraId="1CBCF87D" w14:textId="77777777" w:rsidR="005B7983" w:rsidRDefault="005B7983">
            <w:pPr>
              <w:pStyle w:val="TAH"/>
            </w:pPr>
            <w:r>
              <w:t>(dB)</w:t>
            </w:r>
          </w:p>
        </w:tc>
      </w:tr>
      <w:tr w:rsidR="005B7983" w14:paraId="7F2BFFDA" w14:textId="77777777"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DA3C" w14:textId="77777777"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C10AE" w14:textId="77777777"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14:paraId="2028B7BB" w14:textId="77777777"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51D5693" w14:textId="77777777"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18F36D8"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7D675"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F2B261D"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4561F7AF"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5A67C38C"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59C5BCEE"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11EDE5F5"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6E9BA644" w14:textId="77777777"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14:paraId="64467CBB" w14:textId="77777777" w:rsidR="005B7983" w:rsidRDefault="005B7983">
            <w:pPr>
              <w:pStyle w:val="TAC"/>
            </w:pPr>
          </w:p>
        </w:tc>
      </w:tr>
      <w:tr w:rsidR="005B7983" w14:paraId="32573C8D" w14:textId="77777777"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60339F1" w14:textId="22AC55DC"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238B4E48">
                <v:shape id="_x0000_i1057" type="#_x0000_t75" style="width:78pt;height:15pt" o:ole="">
                  <v:imagedata r:id="rId39" o:title=""/>
                </v:shape>
                <o:OLEObject Type="Embed" ProgID="Equation.3" ShapeID="_x0000_i1057" DrawAspect="Content" ObjectID="_1710401377" r:id="rId45"/>
              </w:object>
            </w:r>
            <w:r>
              <w:rPr>
                <w:snapToGrid w:val="0"/>
                <w:lang w:eastAsia="ja-JP"/>
              </w:rPr>
              <w:t xml:space="preserve">  with </w:t>
            </w:r>
            <w:r>
              <w:rPr>
                <w:rFonts w:eastAsia="MS Mincho"/>
                <w:snapToGrid w:val="0"/>
                <w:position w:val="-10"/>
                <w:lang w:eastAsia="ja-JP"/>
              </w:rPr>
              <w:object w:dxaOrig="300" w:dyaOrig="300" w14:anchorId="3246E458">
                <v:shape id="_x0000_i1058" type="#_x0000_t75" style="width:15pt;height:15pt" o:ole="">
                  <v:imagedata r:id="rId41" o:title=""/>
                </v:shape>
                <o:OLEObject Type="Embed" ProgID="Equation.3" ShapeID="_x0000_i1058" DrawAspect="Content" ObjectID="_1710401378"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4D2B42E" w14:textId="77777777"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7BAC004" w14:textId="77777777" w:rsidR="005B7983" w:rsidRDefault="005B7983" w:rsidP="005B7983">
      <w:pPr>
        <w:rPr>
          <w:rFonts w:eastAsia="MS Mincho"/>
          <w:iCs/>
          <w:lang w:eastAsia="zh-CN"/>
        </w:rPr>
      </w:pPr>
    </w:p>
    <w:p w14:paraId="32654EA4" w14:textId="77777777" w:rsidR="005B7983" w:rsidRPr="004C2DF7" w:rsidRDefault="005B7983" w:rsidP="004C2DF7">
      <w:pPr>
        <w:rPr>
          <w:iCs/>
          <w:lang w:eastAsia="zh-CN"/>
        </w:rPr>
      </w:pPr>
      <w:r>
        <w:rPr>
          <w:iCs/>
          <w:lang w:eastAsia="zh-CN"/>
        </w:rPr>
        <w:t xml:space="preserve">The additional MSD due to intermodulation for PC2 Case B CA_n29-n77 is not applicable. </w:t>
      </w:r>
    </w:p>
    <w:p w14:paraId="7386C6B6" w14:textId="77777777" w:rsidR="005B7983" w:rsidRDefault="005B7983" w:rsidP="005B7983">
      <w:pPr>
        <w:pStyle w:val="Heading3"/>
        <w:tabs>
          <w:tab w:val="left" w:pos="0"/>
        </w:tabs>
        <w:ind w:left="0" w:firstLine="0"/>
        <w:rPr>
          <w:sz w:val="24"/>
        </w:rPr>
      </w:pPr>
      <w:bookmarkStart w:id="224" w:name="_Toc97801441"/>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4"/>
    </w:p>
    <w:p w14:paraId="14822BDB" w14:textId="77777777"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14:paraId="60D92E39" w14:textId="77777777" w:rsidR="00135ED2" w:rsidRDefault="00135ED2" w:rsidP="00090E14">
      <w:pPr>
        <w:rPr>
          <w:rFonts w:ascii="Arial" w:hAnsi="Arial" w:cs="Arial"/>
          <w:bCs/>
          <w:sz w:val="22"/>
          <w:shd w:val="clear" w:color="auto" w:fill="FFFFFF"/>
          <w:lang w:eastAsia="zh-CN"/>
        </w:rPr>
      </w:pPr>
    </w:p>
    <w:p w14:paraId="06CF2D5B" w14:textId="77777777" w:rsidR="000E52CF" w:rsidRDefault="000E52CF" w:rsidP="000E52CF">
      <w:pPr>
        <w:pStyle w:val="Heading2"/>
        <w:tabs>
          <w:tab w:val="left" w:pos="0"/>
        </w:tabs>
        <w:ind w:left="0" w:firstLine="0"/>
        <w:rPr>
          <w:rFonts w:cs="Arial"/>
          <w:lang w:eastAsia="zh-CN"/>
        </w:rPr>
      </w:pPr>
      <w:bookmarkStart w:id="225" w:name="_Toc97801442"/>
      <w:r>
        <w:rPr>
          <w:rFonts w:cs="Arial"/>
          <w:lang w:eastAsia="zh-CN"/>
        </w:rPr>
        <w:t xml:space="preserve">5.20 </w:t>
      </w:r>
      <w:r>
        <w:rPr>
          <w:rFonts w:cs="Arial"/>
        </w:rPr>
        <w:tab/>
      </w:r>
      <w:r>
        <w:rPr>
          <w:rFonts w:cs="Arial"/>
          <w:lang w:eastAsia="zh-CN"/>
        </w:rPr>
        <w:t>CA_n5-n78</w:t>
      </w:r>
      <w:bookmarkEnd w:id="225"/>
    </w:p>
    <w:p w14:paraId="550BBE12" w14:textId="77777777" w:rsidR="000E52CF" w:rsidRDefault="000E52CF" w:rsidP="000E52CF">
      <w:pPr>
        <w:pStyle w:val="Heading3"/>
        <w:tabs>
          <w:tab w:val="left" w:pos="0"/>
        </w:tabs>
        <w:ind w:left="0" w:firstLine="0"/>
        <w:rPr>
          <w:lang w:eastAsia="zh-CN"/>
        </w:rPr>
      </w:pPr>
      <w:bookmarkStart w:id="226" w:name="_Toc97801443"/>
      <w:r>
        <w:rPr>
          <w:lang w:eastAsia="zh-CN"/>
        </w:rPr>
        <w:t>5.20.1</w:t>
      </w:r>
      <w:r>
        <w:rPr>
          <w:lang w:eastAsia="zh-CN"/>
        </w:rPr>
        <w:tab/>
        <w:t>Configurations</w:t>
      </w:r>
      <w:bookmarkEnd w:id="226"/>
    </w:p>
    <w:p w14:paraId="3E87935A" w14:textId="77777777"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
      <w:tr w:rsidR="000E52CF" w14:paraId="0438B938" w14:textId="77777777"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722CC33A" w14:textId="77777777"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3A4A789D" w14:textId="77777777"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5601F248" w14:textId="77777777"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23B8866E" w14:textId="77777777" w:rsidR="000E52CF" w:rsidRDefault="000E52CF" w:rsidP="00511CA1">
            <w:pPr>
              <w:pStyle w:val="TAH"/>
              <w:keepNext w:val="0"/>
              <w:rPr>
                <w:sz w:val="16"/>
                <w:szCs w:val="16"/>
              </w:rPr>
            </w:pPr>
            <w:r>
              <w:rPr>
                <w:sz w:val="16"/>
                <w:szCs w:val="16"/>
              </w:rPr>
              <w:t>SCS</w:t>
            </w:r>
          </w:p>
          <w:p w14:paraId="7909EE5E" w14:textId="77777777"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D0A8623" w14:textId="77777777"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7C89519" w14:textId="77777777" w:rsidR="000E52CF" w:rsidRDefault="000E52CF" w:rsidP="00511CA1">
            <w:pPr>
              <w:pStyle w:val="TAH"/>
              <w:keepNext w:val="0"/>
              <w:rPr>
                <w:sz w:val="16"/>
                <w:szCs w:val="16"/>
              </w:rPr>
            </w:pPr>
            <w:r>
              <w:rPr>
                <w:sz w:val="16"/>
                <w:szCs w:val="16"/>
              </w:rPr>
              <w:t>10</w:t>
            </w:r>
          </w:p>
          <w:p w14:paraId="150CDC9E"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9784888" w14:textId="77777777" w:rsidR="000E52CF" w:rsidRDefault="000E52CF" w:rsidP="00511CA1">
            <w:pPr>
              <w:pStyle w:val="TAH"/>
              <w:keepNext w:val="0"/>
              <w:rPr>
                <w:sz w:val="16"/>
                <w:szCs w:val="16"/>
              </w:rPr>
            </w:pPr>
            <w:r>
              <w:rPr>
                <w:sz w:val="16"/>
                <w:szCs w:val="16"/>
              </w:rPr>
              <w:t>15</w:t>
            </w:r>
          </w:p>
          <w:p w14:paraId="0683468D"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5364B16" w14:textId="77777777" w:rsidR="000E52CF" w:rsidRDefault="000E52CF" w:rsidP="00511CA1">
            <w:pPr>
              <w:pStyle w:val="TAH"/>
              <w:keepNext w:val="0"/>
              <w:rPr>
                <w:sz w:val="16"/>
                <w:szCs w:val="16"/>
              </w:rPr>
            </w:pPr>
            <w:r>
              <w:rPr>
                <w:sz w:val="16"/>
                <w:szCs w:val="16"/>
              </w:rPr>
              <w:t>20</w:t>
            </w:r>
          </w:p>
          <w:p w14:paraId="3EEB9037"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E086652" w14:textId="77777777"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34A378C" w14:textId="77777777"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141D517" w14:textId="77777777" w:rsidR="000E52CF" w:rsidRDefault="000E52CF" w:rsidP="00511CA1">
            <w:pPr>
              <w:pStyle w:val="TAH"/>
              <w:keepNext w:val="0"/>
              <w:rPr>
                <w:sz w:val="16"/>
                <w:szCs w:val="16"/>
              </w:rPr>
            </w:pPr>
            <w:r>
              <w:rPr>
                <w:sz w:val="16"/>
                <w:szCs w:val="16"/>
              </w:rPr>
              <w:t>40</w:t>
            </w:r>
          </w:p>
          <w:p w14:paraId="3598CE64"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2328F8B" w14:textId="77777777" w:rsidR="000E52CF" w:rsidRDefault="000E52CF" w:rsidP="00511CA1">
            <w:pPr>
              <w:pStyle w:val="TAH"/>
              <w:keepNext w:val="0"/>
              <w:rPr>
                <w:sz w:val="16"/>
                <w:szCs w:val="16"/>
              </w:rPr>
            </w:pPr>
            <w:r>
              <w:rPr>
                <w:sz w:val="16"/>
                <w:szCs w:val="16"/>
              </w:rPr>
              <w:t>50</w:t>
            </w:r>
          </w:p>
          <w:p w14:paraId="28B9B0B2"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6BC7766" w14:textId="77777777" w:rsidR="000E52CF" w:rsidRDefault="000E52CF" w:rsidP="00511CA1">
            <w:pPr>
              <w:pStyle w:val="TAH"/>
              <w:keepNext w:val="0"/>
              <w:rPr>
                <w:sz w:val="16"/>
                <w:szCs w:val="16"/>
              </w:rPr>
            </w:pPr>
            <w:r>
              <w:rPr>
                <w:sz w:val="16"/>
                <w:szCs w:val="16"/>
              </w:rPr>
              <w:t>60</w:t>
            </w:r>
          </w:p>
          <w:p w14:paraId="373D82FC" w14:textId="77777777"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DD6CBFF" w14:textId="77777777" w:rsidR="000E52CF" w:rsidRDefault="000E52CF" w:rsidP="00511CA1">
            <w:pPr>
              <w:pStyle w:val="TAH"/>
              <w:keepNext w:val="0"/>
              <w:rPr>
                <w:sz w:val="16"/>
                <w:szCs w:val="16"/>
              </w:rPr>
            </w:pPr>
            <w:r>
              <w:rPr>
                <w:rFonts w:eastAsia="SimSun"/>
                <w:sz w:val="16"/>
                <w:szCs w:val="16"/>
                <w:lang w:val="en-US" w:eastAsia="zh-CN"/>
              </w:rPr>
              <w:t>7</w:t>
            </w:r>
            <w:r>
              <w:rPr>
                <w:sz w:val="16"/>
                <w:szCs w:val="16"/>
              </w:rPr>
              <w:t>0</w:t>
            </w:r>
          </w:p>
          <w:p w14:paraId="445CD64B"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895E139" w14:textId="77777777" w:rsidR="000E52CF" w:rsidRDefault="000E52CF" w:rsidP="00511CA1">
            <w:pPr>
              <w:pStyle w:val="TAH"/>
              <w:keepNext w:val="0"/>
              <w:rPr>
                <w:sz w:val="16"/>
                <w:szCs w:val="16"/>
              </w:rPr>
            </w:pPr>
            <w:r>
              <w:rPr>
                <w:sz w:val="16"/>
                <w:szCs w:val="16"/>
              </w:rPr>
              <w:t>80</w:t>
            </w:r>
          </w:p>
          <w:p w14:paraId="68EE29B6" w14:textId="77777777"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3C31B70" w14:textId="77777777"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F0055E1" w14:textId="77777777"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0AEB6971" w14:textId="77777777" w:rsidR="000E52CF" w:rsidRDefault="000E52CF" w:rsidP="00511CA1">
            <w:pPr>
              <w:pStyle w:val="TAH"/>
              <w:keepNext w:val="0"/>
              <w:rPr>
                <w:sz w:val="16"/>
                <w:szCs w:val="16"/>
              </w:rPr>
            </w:pPr>
            <w:r>
              <w:rPr>
                <w:sz w:val="16"/>
                <w:szCs w:val="16"/>
              </w:rPr>
              <w:t>Bandwidth combination set</w:t>
            </w:r>
          </w:p>
        </w:tc>
      </w:tr>
      <w:tr w:rsidR="000E52CF" w14:paraId="0F82DCD9" w14:textId="77777777"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F26506B" w14:textId="77777777"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BE7DFC1" w14:textId="77777777"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97FC283" w14:textId="77777777" w:rsidR="000E52CF" w:rsidRDefault="000E52CF" w:rsidP="00511CA1">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5555D56F" w14:textId="77777777"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58E9E5DB" w14:textId="77777777"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2023D6EE"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9F9302C"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07B9B4F2"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7A5F5ACA"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72ADE0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294D36B"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27F62AD"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BF9402C"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41FA0BD"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C665ACF"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DB6A39E"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2AFDE4E" w14:textId="77777777"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0FF0448F" w14:textId="77777777" w:rsidR="000E52CF" w:rsidRDefault="000E52CF" w:rsidP="00511CA1">
            <w:pPr>
              <w:pStyle w:val="TAC"/>
              <w:rPr>
                <w:sz w:val="16"/>
                <w:szCs w:val="16"/>
                <w:lang w:val="en-US" w:eastAsia="zh-CN"/>
              </w:rPr>
            </w:pPr>
            <w:r>
              <w:rPr>
                <w:sz w:val="16"/>
                <w:szCs w:val="16"/>
                <w:lang w:val="en-US" w:eastAsia="zh-CN"/>
              </w:rPr>
              <w:t>0</w:t>
            </w:r>
          </w:p>
        </w:tc>
      </w:tr>
      <w:tr w:rsidR="000E52CF" w14:paraId="0905FEE7"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F1B78"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8BA2"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92CE"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1A56B138" w14:textId="77777777"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0AD976A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3A9BF2E"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21831BC"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6538D3F5"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502855F7"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3676B72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35D258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775045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F340061"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18FF585E"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6EDBA6F"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915F53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A6CFDFF"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6258F042" w14:textId="77777777" w:rsidR="000E52CF" w:rsidRDefault="000E52CF" w:rsidP="00511CA1">
            <w:pPr>
              <w:spacing w:after="0"/>
              <w:rPr>
                <w:rFonts w:ascii="Arial" w:hAnsi="Arial" w:cs="Arial"/>
                <w:kern w:val="2"/>
                <w:sz w:val="16"/>
                <w:szCs w:val="16"/>
                <w:lang w:eastAsia="zh-CN"/>
              </w:rPr>
            </w:pPr>
          </w:p>
        </w:tc>
      </w:tr>
      <w:tr w:rsidR="000E52CF" w14:paraId="2691646D"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09F1C"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E20C"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96E9"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02BA5D76" w14:textId="77777777"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2A0322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6B134E1"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746480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E45CF11"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725A48D"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2A26AC36"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8A9582E"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3A897E9"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5D865C9"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9C5CD4E"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461D16D"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7ABFCE5"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C119CCE"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2AB96CD8" w14:textId="77777777" w:rsidR="000E52CF" w:rsidRDefault="000E52CF" w:rsidP="00511CA1">
            <w:pPr>
              <w:spacing w:after="0"/>
              <w:rPr>
                <w:rFonts w:ascii="Arial" w:hAnsi="Arial" w:cs="Arial"/>
                <w:kern w:val="2"/>
                <w:sz w:val="16"/>
                <w:szCs w:val="16"/>
                <w:lang w:eastAsia="zh-CN"/>
              </w:rPr>
            </w:pPr>
          </w:p>
        </w:tc>
      </w:tr>
      <w:tr w:rsidR="000E52CF" w14:paraId="73BE3C8B"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667CA"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88116" w14:textId="77777777"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FCCCE29" w14:textId="77777777"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3F0DB1F8" w14:textId="77777777"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0B71497B"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141CAF54"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2B7EF379"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04F2726"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79DAD81"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715F964"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610D4EC3"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6937C16"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730C2B62" w14:textId="77777777"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34E9552C"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6755B83"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0F44AB53"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86D5702" w14:textId="77777777"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5AFC8FB" w14:textId="77777777" w:rsidR="000E52CF" w:rsidRDefault="000E52CF" w:rsidP="00511CA1">
            <w:pPr>
              <w:spacing w:after="0"/>
              <w:rPr>
                <w:rFonts w:ascii="Arial" w:hAnsi="Arial" w:cs="Arial"/>
                <w:kern w:val="2"/>
                <w:sz w:val="16"/>
                <w:szCs w:val="16"/>
                <w:lang w:eastAsia="zh-CN"/>
              </w:rPr>
            </w:pPr>
          </w:p>
        </w:tc>
      </w:tr>
      <w:tr w:rsidR="000E52CF" w14:paraId="16B45FB8"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587F8"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2F74"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405E"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5E53E13" w14:textId="77777777"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68B3658"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15B0A6D6"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FD238E"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6E49C0D2"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E772802"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5C46A7F8"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DA6CDBB"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232F4358"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67375A96" w14:textId="77777777"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519B219B" w14:textId="77777777"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7650D7A" w14:textId="77777777"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0AC2D6D1" w14:textId="77777777"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6FB7CD11" w14:textId="77777777"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942E767" w14:textId="77777777" w:rsidR="000E52CF" w:rsidRDefault="000E52CF" w:rsidP="00511CA1">
            <w:pPr>
              <w:spacing w:after="0"/>
              <w:rPr>
                <w:rFonts w:ascii="Arial" w:hAnsi="Arial" w:cs="Arial"/>
                <w:kern w:val="2"/>
                <w:sz w:val="16"/>
                <w:szCs w:val="16"/>
                <w:lang w:eastAsia="zh-CN"/>
              </w:rPr>
            </w:pPr>
          </w:p>
        </w:tc>
      </w:tr>
      <w:tr w:rsidR="000E52CF" w14:paraId="20B3BDDD" w14:textId="77777777"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8CEB7"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1726" w14:textId="77777777"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F063" w14:textId="77777777"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0B6DC8CE" w14:textId="77777777"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0DBD3B37" w14:textId="77777777"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2F955F2F" w14:textId="77777777"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0715C61" w14:textId="77777777"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67F1A198" w14:textId="77777777"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BD13270" w14:textId="77777777"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6388D3F1" w14:textId="77777777"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337BBEA" w14:textId="77777777"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C30C10B" w14:textId="77777777"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56AB64F" w14:textId="77777777"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79E0E371" w14:textId="77777777"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38251B9" w14:textId="77777777"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798600CB" w14:textId="77777777"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24D95CBD" w14:textId="77777777"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1C79534" w14:textId="77777777" w:rsidR="000E52CF" w:rsidRDefault="000E52CF" w:rsidP="00511CA1">
            <w:pPr>
              <w:spacing w:after="0"/>
              <w:rPr>
                <w:rFonts w:ascii="Arial" w:hAnsi="Arial" w:cs="Arial"/>
                <w:kern w:val="2"/>
                <w:sz w:val="16"/>
                <w:szCs w:val="16"/>
                <w:lang w:eastAsia="zh-CN"/>
              </w:rPr>
            </w:pPr>
          </w:p>
        </w:tc>
      </w:tr>
      <w:tr w:rsidR="000E52CF" w14:paraId="2E996D2E" w14:textId="77777777"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2A879630" w14:textId="77777777"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4EFE4AF6" w14:textId="77777777" w:rsidR="000E52CF" w:rsidRPr="007A34E0" w:rsidRDefault="000E52CF" w:rsidP="000E52CF">
      <w:pPr>
        <w:rPr>
          <w:rFonts w:ascii="Calibri" w:hAnsi="Calibri"/>
          <w:sz w:val="22"/>
          <w:szCs w:val="22"/>
          <w:lang w:eastAsia="zh-CN"/>
        </w:rPr>
      </w:pPr>
    </w:p>
    <w:p w14:paraId="0C8EA3A0" w14:textId="77777777" w:rsidR="000E52CF" w:rsidRDefault="000E52CF" w:rsidP="000E52CF">
      <w:pPr>
        <w:pStyle w:val="Heading3"/>
        <w:tabs>
          <w:tab w:val="left" w:pos="0"/>
        </w:tabs>
        <w:ind w:left="0" w:firstLine="0"/>
        <w:rPr>
          <w:lang w:eastAsia="zh-CN"/>
        </w:rPr>
      </w:pPr>
      <w:bookmarkStart w:id="227" w:name="_Toc97801444"/>
      <w:r>
        <w:rPr>
          <w:rFonts w:cs="Arial"/>
          <w:lang w:eastAsia="zh-CN"/>
        </w:rPr>
        <w:lastRenderedPageBreak/>
        <w:t>5.20.2</w:t>
      </w:r>
      <w:r>
        <w:rPr>
          <w:rFonts w:cs="Arial"/>
          <w:lang w:eastAsia="zh-CN"/>
        </w:rPr>
        <w:tab/>
      </w:r>
      <w:r>
        <w:rPr>
          <w:rFonts w:cs="Arial"/>
          <w:lang w:val="en-US" w:eastAsia="zh-CN"/>
        </w:rPr>
        <w:t>Maximum output power</w:t>
      </w:r>
      <w:bookmarkEnd w:id="227"/>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14:paraId="6B0863E3" w14:textId="77777777"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5727E5F3" w14:textId="77777777"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0AD774A" w14:textId="77777777"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14:paraId="09C62DD3" w14:textId="77777777"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2D8A643" w14:textId="77777777"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1C6F0B12" w14:textId="77777777"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14:paraId="6D35BAB0" w14:textId="77777777"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BECFE11" w14:textId="77777777"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14:paraId="0DDB9CBC" w14:textId="77777777"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3D188182" w14:textId="77777777"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702D2E51" w14:textId="77777777"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1056CE51" w14:textId="77777777" w:rsidR="000E52CF" w:rsidRDefault="000E52CF" w:rsidP="00511CA1">
            <w:pPr>
              <w:pStyle w:val="TAL"/>
              <w:keepNext w:val="0"/>
              <w:widowControl w:val="0"/>
              <w:jc w:val="center"/>
              <w:rPr>
                <w:b/>
                <w:szCs w:val="18"/>
                <w:lang w:val="en-US" w:eastAsia="zh-CN"/>
              </w:rPr>
            </w:pPr>
            <w:r>
              <w:t>23dBm</w:t>
            </w:r>
          </w:p>
        </w:tc>
      </w:tr>
      <w:tr w:rsidR="000E52CF" w14:paraId="3B4839BF" w14:textId="77777777"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D3CB" w14:textId="77777777"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B94F546" w14:textId="77777777"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1C92792A" w14:textId="77777777"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A3F081D" w14:textId="77777777"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1F2721CB" w14:textId="77777777" w:rsidR="000E52CF" w:rsidRDefault="000E52CF" w:rsidP="00511CA1">
            <w:pPr>
              <w:pStyle w:val="TAL"/>
              <w:keepNext w:val="0"/>
              <w:widowControl w:val="0"/>
              <w:jc w:val="center"/>
            </w:pPr>
            <w:r>
              <w:t>26dBm</w:t>
            </w:r>
          </w:p>
        </w:tc>
      </w:tr>
    </w:tbl>
    <w:p w14:paraId="5CDC156C" w14:textId="77777777" w:rsidR="000E52CF" w:rsidRDefault="000E52CF" w:rsidP="000E52CF">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022EC38E" w14:textId="77777777" w:rsidR="000E52CF" w:rsidRPr="007A34E0" w:rsidRDefault="000E52CF" w:rsidP="000E52CF">
      <w:pPr>
        <w:rPr>
          <w:rFonts w:ascii="Arial" w:eastAsia="SimSun" w:hAnsi="Arial" w:cs="Arial"/>
          <w:sz w:val="18"/>
          <w:lang w:val="en-US" w:eastAsia="zh-CN"/>
        </w:rPr>
      </w:pPr>
    </w:p>
    <w:p w14:paraId="5710C09A" w14:textId="77777777" w:rsidR="000E52CF" w:rsidRDefault="000E52CF" w:rsidP="000E52CF">
      <w:pPr>
        <w:pStyle w:val="Heading3"/>
        <w:tabs>
          <w:tab w:val="left" w:pos="0"/>
        </w:tabs>
        <w:ind w:left="0" w:firstLine="0"/>
        <w:rPr>
          <w:rFonts w:cs="Arial"/>
          <w:lang w:eastAsia="zh-CN"/>
        </w:rPr>
      </w:pPr>
      <w:bookmarkStart w:id="228" w:name="_Toc97801445"/>
      <w:r>
        <w:rPr>
          <w:rFonts w:cs="Arial"/>
        </w:rPr>
        <w:t>5.20.</w:t>
      </w:r>
      <w:r>
        <w:rPr>
          <w:rFonts w:cs="Arial"/>
          <w:lang w:eastAsia="zh-CN"/>
        </w:rPr>
        <w:t>3</w:t>
      </w:r>
      <w:r>
        <w:rPr>
          <w:rFonts w:cs="Arial"/>
          <w:sz w:val="22"/>
          <w:szCs w:val="22"/>
          <w:lang w:eastAsia="sv-SE"/>
        </w:rPr>
        <w:tab/>
      </w:r>
      <w:r>
        <w:rPr>
          <w:rFonts w:cs="Arial"/>
          <w:lang w:eastAsia="ja-JP"/>
        </w:rPr>
        <w:t>REFSENS requirements</w:t>
      </w:r>
      <w:bookmarkEnd w:id="228"/>
    </w:p>
    <w:p w14:paraId="38B9BF9F" w14:textId="77777777" w:rsidR="000E52CF" w:rsidRDefault="000E52CF" w:rsidP="000E52CF">
      <w:pPr>
        <w:pStyle w:val="NoSpacing"/>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14:paraId="48F901EA" w14:textId="77777777" w:rsidR="000E52CF" w:rsidRDefault="000E52CF" w:rsidP="000E52CF">
      <w:pPr>
        <w:pStyle w:val="NoSpacing"/>
        <w:rPr>
          <w:rFonts w:ascii="Arial" w:hAnsi="Arial" w:cs="Arial"/>
        </w:rPr>
      </w:pPr>
    </w:p>
    <w:p w14:paraId="13CB4EF8" w14:textId="77777777" w:rsidR="000E52CF" w:rsidRDefault="000E52CF" w:rsidP="000E52CF">
      <w:pPr>
        <w:pStyle w:val="Heading4"/>
        <w:tabs>
          <w:tab w:val="left" w:pos="0"/>
        </w:tabs>
        <w:ind w:left="0" w:firstLine="0"/>
        <w:rPr>
          <w:rFonts w:cs="Arial"/>
          <w:szCs w:val="28"/>
          <w:lang w:eastAsia="zh-CN"/>
        </w:rPr>
      </w:pPr>
      <w:bookmarkStart w:id="229" w:name="_Toc97801446"/>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29"/>
    </w:p>
    <w:p w14:paraId="79A13537" w14:textId="77777777" w:rsidR="000E52CF" w:rsidRDefault="000E52CF" w:rsidP="000E52CF">
      <w:pPr>
        <w:rPr>
          <w:iCs/>
          <w:lang w:eastAsia="zh-CN"/>
        </w:rPr>
      </w:pPr>
      <w:r>
        <w:rPr>
          <w:iCs/>
          <w:lang w:eastAsia="zh-CN"/>
        </w:rPr>
        <w:t>The additional MSD due to intermodulation for PC2 CA_n5A-n78A are defined in table 5.20.3.1-1.</w:t>
      </w:r>
    </w:p>
    <w:p w14:paraId="388376DE" w14:textId="77777777"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14:paraId="488231EA" w14:textId="77777777"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2673EE1A"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14:paraId="65C7EFE8" w14:textId="77777777"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45C1A903"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14:paraId="317DAB1D"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D1A34E7"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316C52B1"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23AD22CD"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1CC56D"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14:paraId="1ECEADDB"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F07A6E"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14:paraId="1995BFEE"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20F0CB94"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0BEB67F" w14:textId="77777777"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14:paraId="3F6BF5C9"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C0FD15"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B9D909" w14:textId="77777777"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14:paraId="5A37E556" w14:textId="77777777"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424B759E"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14:paraId="63EBFC2C"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6F3612A7"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08767560"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3819C25"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5E502117"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43124D8A" w14:textId="77777777" w:rsidR="000E52CF" w:rsidRDefault="000E52CF" w:rsidP="00511CA1">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30358D56"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117BECCB"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14:paraId="778F400B" w14:textId="77777777"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2D65F9EC" w14:textId="77777777"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C3198DE"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14:paraId="55C25716"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1B93CA0D"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FBB0D26"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15F415AB"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4FEFF0B3" w14:textId="77777777" w:rsidR="000E52CF" w:rsidRDefault="000E52CF" w:rsidP="00511CA1">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42F1E9FB"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55AA0BB0" w14:textId="77777777"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4D98CF6B" w14:textId="77777777" w:rsidR="000E52CF" w:rsidRDefault="000E52CF" w:rsidP="000E52CF">
      <w:pPr>
        <w:pStyle w:val="Heading4"/>
        <w:tabs>
          <w:tab w:val="left" w:pos="0"/>
        </w:tabs>
        <w:ind w:left="0" w:firstLine="0"/>
        <w:rPr>
          <w:rFonts w:cs="Arial"/>
          <w:lang w:eastAsia="zh-CN"/>
        </w:rPr>
      </w:pPr>
      <w:bookmarkStart w:id="230" w:name="_Toc97801447"/>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30"/>
    </w:p>
    <w:p w14:paraId="7A5A2B96" w14:textId="77777777"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14:paraId="70471306" w14:textId="77777777" w:rsidR="000E52CF" w:rsidRDefault="000E52CF" w:rsidP="000E52CF">
      <w:pPr>
        <w:pStyle w:val="Heading4"/>
        <w:tabs>
          <w:tab w:val="left" w:pos="0"/>
        </w:tabs>
        <w:ind w:left="0" w:firstLine="0"/>
        <w:rPr>
          <w:rFonts w:cs="Arial"/>
          <w:lang w:eastAsia="zh-CN"/>
        </w:rPr>
      </w:pPr>
      <w:bookmarkStart w:id="231" w:name="_Toc97801448"/>
      <w:r>
        <w:rPr>
          <w:rFonts w:cs="Arial"/>
          <w:lang w:eastAsia="zh-CN"/>
        </w:rPr>
        <w:t>5.20.3.3</w:t>
      </w:r>
      <w:r>
        <w:rPr>
          <w:rFonts w:cs="Arial"/>
          <w:lang w:eastAsia="zh-CN"/>
        </w:rPr>
        <w:tab/>
        <w:t>OOB blocking exception requirements</w:t>
      </w:r>
      <w:bookmarkEnd w:id="231"/>
    </w:p>
    <w:p w14:paraId="71B1BEFE" w14:textId="77777777" w:rsidR="000E52CF" w:rsidRDefault="000E52CF" w:rsidP="000E52CF">
      <w:pPr>
        <w:rPr>
          <w:lang w:val="sv-SE" w:eastAsia="zh-CN"/>
        </w:rPr>
      </w:pPr>
      <w:r>
        <w:rPr>
          <w:lang w:val="sv-SE" w:eastAsia="zh-CN"/>
        </w:rPr>
        <w:t>Since band n5 is a low band and n78 is a wide band, the OOBB exception is needed.</w:t>
      </w:r>
    </w:p>
    <w:p w14:paraId="4AF9132E" w14:textId="77777777"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14:paraId="4BEDF158" w14:textId="77777777"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50619DC2" w14:textId="77777777" w:rsidR="000E52CF" w:rsidRDefault="000E52CF" w:rsidP="00511CA1">
            <w:pPr>
              <w:pStyle w:val="TAH"/>
              <w:rPr>
                <w:lang w:eastAsia="zh-CN"/>
              </w:rPr>
            </w:pPr>
            <w:r>
              <w:t>CA band combination</w:t>
            </w:r>
          </w:p>
        </w:tc>
      </w:tr>
      <w:tr w:rsidR="000E52CF" w14:paraId="69A20A44" w14:textId="77777777"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2509CF5" w14:textId="77777777" w:rsidR="000E52CF" w:rsidRDefault="000E52CF" w:rsidP="00511CA1">
            <w:pPr>
              <w:pStyle w:val="TAC"/>
              <w:rPr>
                <w:szCs w:val="18"/>
              </w:rPr>
            </w:pPr>
            <w:r>
              <w:rPr>
                <w:szCs w:val="18"/>
                <w:lang w:eastAsia="zh-CN"/>
              </w:rPr>
              <w:t>CA_n5-n78</w:t>
            </w:r>
          </w:p>
        </w:tc>
      </w:tr>
    </w:tbl>
    <w:p w14:paraId="0870B371" w14:textId="77777777" w:rsidR="000E52CF" w:rsidRDefault="000E52CF" w:rsidP="000E52CF">
      <w:pPr>
        <w:pStyle w:val="NoSpacing"/>
        <w:rPr>
          <w:rFonts w:ascii="Arial" w:hAnsi="Arial" w:cs="Arial"/>
          <w:bCs/>
          <w:shd w:val="clear" w:color="auto" w:fill="FFFFFF"/>
        </w:rPr>
      </w:pPr>
    </w:p>
    <w:p w14:paraId="66A0AD45" w14:textId="77777777" w:rsidR="000E52CF" w:rsidRDefault="000E52CF" w:rsidP="000E52CF">
      <w:pPr>
        <w:pStyle w:val="Heading3"/>
        <w:tabs>
          <w:tab w:val="left" w:pos="0"/>
        </w:tabs>
        <w:ind w:left="0" w:firstLine="0"/>
        <w:rPr>
          <w:sz w:val="24"/>
        </w:rPr>
      </w:pPr>
      <w:bookmarkStart w:id="232" w:name="_Toc97801449"/>
      <w:r>
        <w:rPr>
          <w:sz w:val="24"/>
        </w:rPr>
        <w:t>5.20.4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2"/>
    </w:p>
    <w:p w14:paraId="3D242B40" w14:textId="77777777" w:rsidR="000E52CF" w:rsidRDefault="000E52CF" w:rsidP="000E52CF">
      <w:pPr>
        <w:rPr>
          <w:iCs/>
          <w:lang w:eastAsia="zh-CN"/>
        </w:rPr>
      </w:pPr>
      <w:r>
        <w:rPr>
          <w:iCs/>
          <w:lang w:eastAsia="zh-CN"/>
        </w:rPr>
        <w:t>For the ∆TIB,c and ∆RIB,c values, same PC3 CA_n5A-n78A requirements are applied for PC2 CA_n5A-n78A.</w:t>
      </w:r>
    </w:p>
    <w:p w14:paraId="2F9C0168" w14:textId="77777777" w:rsidR="000E52CF" w:rsidRDefault="000E52CF" w:rsidP="00090E14">
      <w:pPr>
        <w:rPr>
          <w:rFonts w:ascii="Arial" w:hAnsi="Arial" w:cs="Arial"/>
          <w:bCs/>
          <w:sz w:val="22"/>
          <w:shd w:val="clear" w:color="auto" w:fill="FFFFFF"/>
          <w:lang w:eastAsia="zh-CN"/>
        </w:rPr>
      </w:pPr>
    </w:p>
    <w:p w14:paraId="0EEEAD61" w14:textId="77777777" w:rsidR="00A35DE4" w:rsidRDefault="00A35DE4" w:rsidP="00A35DE4">
      <w:pPr>
        <w:pStyle w:val="Heading2"/>
        <w:tabs>
          <w:tab w:val="left" w:pos="0"/>
        </w:tabs>
        <w:ind w:left="0" w:firstLine="0"/>
        <w:rPr>
          <w:rFonts w:cs="Arial"/>
          <w:lang w:eastAsia="zh-CN"/>
        </w:rPr>
      </w:pPr>
      <w:bookmarkStart w:id="233" w:name="_Toc97801450"/>
      <w:r>
        <w:rPr>
          <w:rFonts w:cs="Arial"/>
          <w:lang w:eastAsia="zh-CN"/>
        </w:rPr>
        <w:lastRenderedPageBreak/>
        <w:t xml:space="preserve">5.21 </w:t>
      </w:r>
      <w:r>
        <w:rPr>
          <w:rFonts w:cs="Arial"/>
        </w:rPr>
        <w:tab/>
      </w:r>
      <w:r>
        <w:rPr>
          <w:rFonts w:cs="Arial"/>
          <w:lang w:eastAsia="zh-CN"/>
        </w:rPr>
        <w:t>CA_n7-n78</w:t>
      </w:r>
      <w:bookmarkEnd w:id="233"/>
    </w:p>
    <w:p w14:paraId="757E175C" w14:textId="77777777" w:rsidR="00A35DE4" w:rsidRDefault="00A35DE4" w:rsidP="00A35DE4">
      <w:pPr>
        <w:pStyle w:val="Heading3"/>
        <w:tabs>
          <w:tab w:val="left" w:pos="0"/>
        </w:tabs>
        <w:ind w:left="0" w:firstLine="0"/>
        <w:rPr>
          <w:lang w:eastAsia="zh-CN"/>
        </w:rPr>
      </w:pPr>
      <w:bookmarkStart w:id="234" w:name="_Toc97801451"/>
      <w:r>
        <w:rPr>
          <w:lang w:eastAsia="zh-CN"/>
        </w:rPr>
        <w:t>5.21.1</w:t>
      </w:r>
      <w:r>
        <w:rPr>
          <w:lang w:eastAsia="zh-CN"/>
        </w:rPr>
        <w:tab/>
        <w:t>Configurations</w:t>
      </w:r>
      <w:bookmarkEnd w:id="234"/>
    </w:p>
    <w:p w14:paraId="01531C50" w14:textId="77777777"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240"/>
        <w:gridCol w:w="618"/>
        <w:gridCol w:w="607"/>
        <w:gridCol w:w="545"/>
        <w:gridCol w:w="545"/>
        <w:gridCol w:w="545"/>
        <w:gridCol w:w="545"/>
        <w:gridCol w:w="545"/>
        <w:gridCol w:w="545"/>
        <w:gridCol w:w="545"/>
        <w:gridCol w:w="545"/>
        <w:gridCol w:w="545"/>
        <w:gridCol w:w="548"/>
        <w:gridCol w:w="545"/>
        <w:gridCol w:w="545"/>
        <w:gridCol w:w="545"/>
        <w:gridCol w:w="1165"/>
      </w:tblGrid>
      <w:tr w:rsidR="00A35DE4" w14:paraId="611D1F0A" w14:textId="77777777"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14:paraId="6C71CE26" w14:textId="77777777"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64FE84A2" w14:textId="77777777"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133337C3" w14:textId="77777777"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2EEEDF73" w14:textId="77777777" w:rsidR="00A35DE4" w:rsidRPr="002F576E" w:rsidRDefault="00A35DE4" w:rsidP="009105D9">
            <w:pPr>
              <w:pStyle w:val="TAH"/>
              <w:keepNext w:val="0"/>
              <w:rPr>
                <w:sz w:val="14"/>
                <w:szCs w:val="14"/>
              </w:rPr>
            </w:pPr>
            <w:r w:rsidRPr="002F576E">
              <w:rPr>
                <w:sz w:val="14"/>
                <w:szCs w:val="14"/>
              </w:rPr>
              <w:t>SCS</w:t>
            </w:r>
          </w:p>
          <w:p w14:paraId="1CFF0DAE" w14:textId="77777777"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FBC89F3" w14:textId="77777777"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F0522E3" w14:textId="77777777" w:rsidR="00A35DE4" w:rsidRPr="002F576E" w:rsidRDefault="00A35DE4" w:rsidP="009105D9">
            <w:pPr>
              <w:pStyle w:val="TAH"/>
              <w:keepNext w:val="0"/>
              <w:rPr>
                <w:sz w:val="14"/>
                <w:szCs w:val="14"/>
              </w:rPr>
            </w:pPr>
            <w:r w:rsidRPr="002F576E">
              <w:rPr>
                <w:sz w:val="14"/>
                <w:szCs w:val="14"/>
              </w:rPr>
              <w:t>10</w:t>
            </w:r>
          </w:p>
          <w:p w14:paraId="03186929"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A8705C3" w14:textId="77777777" w:rsidR="00A35DE4" w:rsidRPr="002F576E" w:rsidRDefault="00A35DE4" w:rsidP="009105D9">
            <w:pPr>
              <w:pStyle w:val="TAH"/>
              <w:keepNext w:val="0"/>
              <w:rPr>
                <w:sz w:val="14"/>
                <w:szCs w:val="14"/>
              </w:rPr>
            </w:pPr>
            <w:r w:rsidRPr="002F576E">
              <w:rPr>
                <w:sz w:val="14"/>
                <w:szCs w:val="14"/>
              </w:rPr>
              <w:t>15</w:t>
            </w:r>
          </w:p>
          <w:p w14:paraId="08F4E8B5"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6900A39" w14:textId="77777777" w:rsidR="00A35DE4" w:rsidRPr="002F576E" w:rsidRDefault="00A35DE4" w:rsidP="009105D9">
            <w:pPr>
              <w:pStyle w:val="TAH"/>
              <w:keepNext w:val="0"/>
              <w:rPr>
                <w:sz w:val="14"/>
                <w:szCs w:val="14"/>
              </w:rPr>
            </w:pPr>
            <w:r w:rsidRPr="002F576E">
              <w:rPr>
                <w:sz w:val="14"/>
                <w:szCs w:val="14"/>
              </w:rPr>
              <w:t>20</w:t>
            </w:r>
          </w:p>
          <w:p w14:paraId="4EE4F576"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0A99805" w14:textId="77777777"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539BDB9" w14:textId="77777777"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3304E1A" w14:textId="77777777" w:rsidR="00A35DE4" w:rsidRPr="002F576E" w:rsidRDefault="00A35DE4" w:rsidP="009105D9">
            <w:pPr>
              <w:pStyle w:val="TAH"/>
              <w:keepNext w:val="0"/>
              <w:rPr>
                <w:sz w:val="14"/>
                <w:szCs w:val="14"/>
              </w:rPr>
            </w:pPr>
            <w:r w:rsidRPr="002F576E">
              <w:rPr>
                <w:sz w:val="14"/>
                <w:szCs w:val="14"/>
              </w:rPr>
              <w:t>40</w:t>
            </w:r>
          </w:p>
          <w:p w14:paraId="7F312ADC"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C463DF3" w14:textId="77777777" w:rsidR="00A35DE4" w:rsidRPr="002F576E" w:rsidRDefault="00A35DE4" w:rsidP="009105D9">
            <w:pPr>
              <w:pStyle w:val="TAH"/>
              <w:keepNext w:val="0"/>
              <w:rPr>
                <w:sz w:val="14"/>
                <w:szCs w:val="14"/>
              </w:rPr>
            </w:pPr>
            <w:r w:rsidRPr="002F576E">
              <w:rPr>
                <w:sz w:val="14"/>
                <w:szCs w:val="14"/>
              </w:rPr>
              <w:t>50</w:t>
            </w:r>
          </w:p>
          <w:p w14:paraId="4DC348DA"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7CEA82A" w14:textId="77777777" w:rsidR="00A35DE4" w:rsidRPr="002F576E" w:rsidRDefault="00A35DE4" w:rsidP="009105D9">
            <w:pPr>
              <w:pStyle w:val="TAH"/>
              <w:keepNext w:val="0"/>
              <w:rPr>
                <w:sz w:val="14"/>
                <w:szCs w:val="14"/>
              </w:rPr>
            </w:pPr>
            <w:r w:rsidRPr="002F576E">
              <w:rPr>
                <w:sz w:val="14"/>
                <w:szCs w:val="14"/>
              </w:rPr>
              <w:t>60</w:t>
            </w:r>
          </w:p>
          <w:p w14:paraId="2E162C59" w14:textId="77777777"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23B02B0D" w14:textId="77777777" w:rsidR="00A35DE4" w:rsidRPr="002F576E" w:rsidRDefault="00A35DE4" w:rsidP="009105D9">
            <w:pPr>
              <w:pStyle w:val="TAH"/>
              <w:keepNext w:val="0"/>
              <w:rPr>
                <w:sz w:val="14"/>
                <w:szCs w:val="14"/>
              </w:rPr>
            </w:pPr>
            <w:r w:rsidRPr="002F576E">
              <w:rPr>
                <w:rFonts w:eastAsia="SimSun"/>
                <w:sz w:val="14"/>
                <w:szCs w:val="14"/>
                <w:lang w:val="en-US" w:eastAsia="zh-CN"/>
              </w:rPr>
              <w:t>7</w:t>
            </w:r>
            <w:r w:rsidRPr="002F576E">
              <w:rPr>
                <w:sz w:val="14"/>
                <w:szCs w:val="14"/>
              </w:rPr>
              <w:t>0</w:t>
            </w:r>
          </w:p>
          <w:p w14:paraId="38704799"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6778310" w14:textId="77777777" w:rsidR="00A35DE4" w:rsidRPr="002F576E" w:rsidRDefault="00A35DE4" w:rsidP="009105D9">
            <w:pPr>
              <w:pStyle w:val="TAH"/>
              <w:keepNext w:val="0"/>
              <w:rPr>
                <w:sz w:val="14"/>
                <w:szCs w:val="14"/>
              </w:rPr>
            </w:pPr>
            <w:r w:rsidRPr="002F576E">
              <w:rPr>
                <w:sz w:val="14"/>
                <w:szCs w:val="14"/>
              </w:rPr>
              <w:t>80</w:t>
            </w:r>
          </w:p>
          <w:p w14:paraId="71EBC56A" w14:textId="77777777"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D017415" w14:textId="77777777"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BCF3E25" w14:textId="77777777"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188FD64E" w14:textId="77777777" w:rsidR="00A35DE4" w:rsidRPr="002F576E" w:rsidRDefault="00A35DE4" w:rsidP="009105D9">
            <w:pPr>
              <w:pStyle w:val="TAH"/>
              <w:keepNext w:val="0"/>
              <w:rPr>
                <w:sz w:val="14"/>
                <w:szCs w:val="14"/>
              </w:rPr>
            </w:pPr>
            <w:r w:rsidRPr="002F576E">
              <w:rPr>
                <w:sz w:val="14"/>
                <w:szCs w:val="14"/>
              </w:rPr>
              <w:t>Bandwidth combination set</w:t>
            </w:r>
          </w:p>
        </w:tc>
      </w:tr>
      <w:tr w:rsidR="00A35DE4" w14:paraId="65E97028" w14:textId="77777777"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53C9F05"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1AD5B3B"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291CD2A" w14:textId="77777777" w:rsidR="00A35DE4" w:rsidRDefault="00A35DE4" w:rsidP="009105D9">
            <w:pPr>
              <w:pStyle w:val="TAC"/>
              <w:keepNext w:val="0"/>
              <w:rPr>
                <w:rFonts w:eastAsia="SimSun"/>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14:paraId="4E7878EF"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14:paraId="7EC436E5" w14:textId="77777777"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87AF9BC"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0CB7598"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086B08F6"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0D437673"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7023CC47"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2860A9F8"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1F655168"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0CF0D31C"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0DDF81DD"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285A099"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6B6EF8F4"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B518DA6" w14:textId="77777777"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22B3C717" w14:textId="77777777" w:rsidR="00A35DE4" w:rsidRDefault="00A35DE4" w:rsidP="009105D9">
            <w:pPr>
              <w:pStyle w:val="TAC"/>
              <w:rPr>
                <w:sz w:val="16"/>
                <w:szCs w:val="16"/>
                <w:lang w:val="en-US" w:eastAsia="zh-CN"/>
              </w:rPr>
            </w:pPr>
            <w:r>
              <w:rPr>
                <w:sz w:val="16"/>
                <w:szCs w:val="16"/>
                <w:lang w:val="en-US" w:eastAsia="zh-CN"/>
              </w:rPr>
              <w:t>0</w:t>
            </w:r>
          </w:p>
        </w:tc>
      </w:tr>
      <w:tr w:rsidR="00A35DE4" w14:paraId="6B7CD6DD"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8E37"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AC19"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05F0"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01C78D47"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5F837C09"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23A5BA8"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23DB2C93"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2A49D680"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6DB6B0D5"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14AACE66"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77BCCBA2"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20DD08FA"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5AAE33DD"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68088557"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9F05591"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040F51EE"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AC6B80E"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148FCB74" w14:textId="77777777" w:rsidR="00A35DE4" w:rsidRDefault="00A35DE4" w:rsidP="009105D9">
            <w:pPr>
              <w:spacing w:after="0"/>
              <w:jc w:val="center"/>
              <w:rPr>
                <w:rFonts w:ascii="Arial" w:hAnsi="Arial" w:cs="Arial"/>
                <w:kern w:val="2"/>
                <w:sz w:val="16"/>
                <w:szCs w:val="16"/>
                <w:lang w:eastAsia="zh-CN"/>
              </w:rPr>
            </w:pPr>
          </w:p>
        </w:tc>
      </w:tr>
      <w:tr w:rsidR="00A35DE4" w14:paraId="38A00CF9"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BBF31"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8BA7"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38C4"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1462B2C3"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14:paraId="2970AA8C"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624B902E"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14:paraId="07E70DF4"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460F09EE"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14:paraId="49FCC375"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14:paraId="00E32ABC"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25EB2FDC"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14:paraId="4A97E24A"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FD10E48"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521DB6C6"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8F9A2DE"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BEA0FC9"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D6C9CDC"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2ACA9417" w14:textId="77777777" w:rsidR="00A35DE4" w:rsidRDefault="00A35DE4" w:rsidP="009105D9">
            <w:pPr>
              <w:spacing w:after="0"/>
              <w:jc w:val="center"/>
              <w:rPr>
                <w:rFonts w:ascii="Arial" w:hAnsi="Arial" w:cs="Arial"/>
                <w:kern w:val="2"/>
                <w:sz w:val="16"/>
                <w:szCs w:val="16"/>
                <w:lang w:eastAsia="zh-CN"/>
              </w:rPr>
            </w:pPr>
          </w:p>
        </w:tc>
      </w:tr>
      <w:tr w:rsidR="00A35DE4" w14:paraId="6986EA5D"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E8565"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64D6" w14:textId="77777777"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1592403" w14:textId="77777777"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73C73864"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14:paraId="3CCB4D9A"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E6CD327"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0FED6094"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209EC657"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062BB068"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551B2D1E"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0E9EBF9A"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7B293967"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778C290A"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570F51F4"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1C7D815"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6AB95A52"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3CADA93"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83021A0" w14:textId="77777777" w:rsidR="00A35DE4" w:rsidRDefault="00A35DE4" w:rsidP="009105D9">
            <w:pPr>
              <w:spacing w:after="0"/>
              <w:jc w:val="center"/>
              <w:rPr>
                <w:rFonts w:ascii="Arial" w:hAnsi="Arial" w:cs="Arial"/>
                <w:kern w:val="2"/>
                <w:sz w:val="16"/>
                <w:szCs w:val="16"/>
                <w:lang w:eastAsia="zh-CN"/>
              </w:rPr>
            </w:pPr>
          </w:p>
        </w:tc>
      </w:tr>
      <w:tr w:rsidR="00A35DE4" w14:paraId="4F19AD9F"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9D9B5"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F27B"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5118"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1573DBAA"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18BEC959"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A3F24D6"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37506DA"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0B949C42"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F3B5941"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02DC052F"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DBF8522"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76357DF"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92EF3C8"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294B1D78"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1B647F4"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08F340CC"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77098DD3"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492CEF0" w14:textId="77777777" w:rsidR="00A35DE4" w:rsidRDefault="00A35DE4" w:rsidP="009105D9">
            <w:pPr>
              <w:spacing w:after="0"/>
              <w:jc w:val="center"/>
              <w:rPr>
                <w:rFonts w:ascii="Arial" w:hAnsi="Arial" w:cs="Arial"/>
                <w:kern w:val="2"/>
                <w:sz w:val="16"/>
                <w:szCs w:val="16"/>
                <w:lang w:eastAsia="zh-CN"/>
              </w:rPr>
            </w:pPr>
          </w:p>
        </w:tc>
      </w:tr>
      <w:tr w:rsidR="00A35DE4" w14:paraId="2F6E9E60"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7DD6"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42C0"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B8895"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5A2384E2" w14:textId="77777777"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1FADBA41"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6CF1585" w14:textId="77777777"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797B37" w14:textId="77777777"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1C78B60A" w14:textId="77777777"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DEC54EE" w14:textId="77777777"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E830A3F" w14:textId="77777777"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42D0049" w14:textId="77777777"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D70AB7E" w14:textId="77777777"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066FB261" w14:textId="77777777"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061AF029"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527BFBDB"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7979EBC7"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5572EB9"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0CA84BBF" w14:textId="77777777" w:rsidR="00A35DE4" w:rsidRDefault="00A35DE4" w:rsidP="009105D9">
            <w:pPr>
              <w:spacing w:after="0"/>
              <w:jc w:val="center"/>
              <w:rPr>
                <w:rFonts w:ascii="Arial" w:hAnsi="Arial" w:cs="Arial"/>
                <w:kern w:val="2"/>
                <w:sz w:val="16"/>
                <w:szCs w:val="16"/>
                <w:lang w:eastAsia="zh-CN"/>
              </w:rPr>
            </w:pPr>
          </w:p>
        </w:tc>
      </w:tr>
      <w:tr w:rsidR="00A35DE4" w14:paraId="527D309F" w14:textId="77777777"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1BEA75C"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4A275022" w14:textId="77777777"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13A0EC7" w14:textId="77777777" w:rsidR="00A35DE4" w:rsidRDefault="00A35DE4" w:rsidP="009105D9">
            <w:pPr>
              <w:pStyle w:val="TAC"/>
              <w:keepNext w:val="0"/>
              <w:rPr>
                <w:rFonts w:eastAsia="SimSun"/>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14:paraId="0B55CDC0" w14:textId="77777777"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75C2EFFA" w14:textId="77777777" w:rsidR="00A35DE4" w:rsidRDefault="00A35DE4" w:rsidP="009105D9">
            <w:pPr>
              <w:pStyle w:val="TAC"/>
              <w:rPr>
                <w:sz w:val="16"/>
                <w:szCs w:val="16"/>
                <w:lang w:val="en-US" w:eastAsia="zh-CN"/>
              </w:rPr>
            </w:pPr>
            <w:r>
              <w:rPr>
                <w:sz w:val="16"/>
                <w:szCs w:val="16"/>
                <w:lang w:val="en-US" w:eastAsia="zh-CN"/>
              </w:rPr>
              <w:t>0</w:t>
            </w:r>
          </w:p>
        </w:tc>
      </w:tr>
      <w:tr w:rsidR="00A35DE4" w14:paraId="7693E4A7"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25B2"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E0A6" w14:textId="77777777"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15828FB" w14:textId="77777777"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6E28F594"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14:paraId="34622B26"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51E185D"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E996D2B"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EFDEC1A"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2E578759"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6EF03C5E"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148D697"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25D1CD3"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39278672" w14:textId="77777777"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3C5D9B4E"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E1BDBA5"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DC640C1"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9AEF0AB" w14:textId="77777777"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753D80A" w14:textId="77777777" w:rsidR="00A35DE4" w:rsidRDefault="00A35DE4" w:rsidP="009105D9">
            <w:pPr>
              <w:spacing w:after="0"/>
              <w:jc w:val="center"/>
              <w:rPr>
                <w:rFonts w:ascii="Arial" w:hAnsi="Arial" w:cs="Arial"/>
                <w:kern w:val="2"/>
                <w:sz w:val="16"/>
                <w:szCs w:val="16"/>
                <w:lang w:eastAsia="zh-CN"/>
              </w:rPr>
            </w:pPr>
          </w:p>
        </w:tc>
      </w:tr>
      <w:tr w:rsidR="00A35DE4" w14:paraId="2366EB7A"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BF86"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3E09"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7CE9D"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294E33E1"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14:paraId="38290638" w14:textId="77777777"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18E07720" w14:textId="77777777"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7646C5DD" w14:textId="77777777"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142194D1" w14:textId="77777777"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6756CE32" w14:textId="77777777"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08313DD1" w14:textId="77777777"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641D32BF" w14:textId="77777777"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F30AF97" w14:textId="77777777"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9CD0468" w14:textId="77777777"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692EC75F"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2A36D31"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12A0B6F0"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A96C943"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5B3F265" w14:textId="77777777" w:rsidR="00A35DE4" w:rsidRDefault="00A35DE4" w:rsidP="009105D9">
            <w:pPr>
              <w:spacing w:after="0"/>
              <w:jc w:val="center"/>
              <w:rPr>
                <w:rFonts w:ascii="Arial" w:hAnsi="Arial" w:cs="Arial"/>
                <w:kern w:val="2"/>
                <w:sz w:val="16"/>
                <w:szCs w:val="16"/>
                <w:lang w:eastAsia="zh-CN"/>
              </w:rPr>
            </w:pPr>
          </w:p>
        </w:tc>
      </w:tr>
      <w:tr w:rsidR="00A35DE4" w14:paraId="35865A52" w14:textId="77777777"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4788B"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4271" w14:textId="77777777"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A9A4" w14:textId="77777777"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788EC214" w14:textId="77777777"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17B880BD" w14:textId="77777777"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1C2F95B9" w14:textId="77777777"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688FA37C" w14:textId="77777777"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697FBE9C" w14:textId="77777777"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64C05C75" w14:textId="77777777"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42A7E306" w14:textId="77777777"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DBD33F2" w14:textId="77777777"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E7EB1CB" w14:textId="77777777"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7D777B47" w14:textId="77777777"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6BC15E62" w14:textId="77777777"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744EBEB9" w14:textId="77777777"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0BF7B96B" w14:textId="77777777"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90FB3D" w14:textId="77777777"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0A0323F0" w14:textId="77777777" w:rsidR="00A35DE4" w:rsidRDefault="00A35DE4" w:rsidP="009105D9">
            <w:pPr>
              <w:spacing w:after="0"/>
              <w:jc w:val="center"/>
              <w:rPr>
                <w:rFonts w:ascii="Arial" w:hAnsi="Arial" w:cs="Arial"/>
                <w:kern w:val="2"/>
                <w:sz w:val="16"/>
                <w:szCs w:val="16"/>
                <w:lang w:eastAsia="zh-CN"/>
              </w:rPr>
            </w:pPr>
          </w:p>
        </w:tc>
      </w:tr>
      <w:tr w:rsidR="00A35DE4" w14:paraId="0B533412" w14:textId="77777777"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7E43D51A" w14:textId="77777777"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12014021" w14:textId="77777777" w:rsidR="00A35DE4" w:rsidRPr="007A34E0" w:rsidRDefault="00A35DE4" w:rsidP="00A35DE4">
      <w:pPr>
        <w:jc w:val="center"/>
        <w:rPr>
          <w:rFonts w:ascii="Calibri" w:hAnsi="Calibri"/>
          <w:sz w:val="22"/>
          <w:szCs w:val="22"/>
          <w:lang w:eastAsia="zh-CN"/>
        </w:rPr>
      </w:pPr>
    </w:p>
    <w:p w14:paraId="5505DE32" w14:textId="77777777" w:rsidR="00A35DE4" w:rsidRDefault="00A35DE4" w:rsidP="00A35DE4">
      <w:pPr>
        <w:pStyle w:val="Heading3"/>
        <w:tabs>
          <w:tab w:val="left" w:pos="0"/>
        </w:tabs>
        <w:ind w:left="0" w:firstLine="0"/>
        <w:rPr>
          <w:lang w:eastAsia="zh-CN"/>
        </w:rPr>
      </w:pPr>
      <w:bookmarkStart w:id="235" w:name="_Toc97801452"/>
      <w:r>
        <w:rPr>
          <w:rFonts w:cs="Arial"/>
          <w:lang w:eastAsia="zh-CN"/>
        </w:rPr>
        <w:t>5.21.2</w:t>
      </w:r>
      <w:r>
        <w:rPr>
          <w:rFonts w:cs="Arial"/>
          <w:lang w:eastAsia="zh-CN"/>
        </w:rPr>
        <w:tab/>
      </w:r>
      <w:r>
        <w:rPr>
          <w:rFonts w:cs="Arial"/>
          <w:lang w:val="en-US" w:eastAsia="zh-CN"/>
        </w:rPr>
        <w:t>Maximum output power</w:t>
      </w:r>
      <w:bookmarkEnd w:id="235"/>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14:paraId="2BCD51F6" w14:textId="77777777"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5D2A0472" w14:textId="77777777"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2FF972EA" w14:textId="77777777"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14:paraId="0FBA4B42" w14:textId="77777777"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8E5EB0E" w14:textId="77777777"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14:paraId="27776E40" w14:textId="77777777"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14:paraId="28086E24" w14:textId="77777777"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CE137E" w14:textId="77777777"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14:paraId="42CED3C4" w14:textId="77777777"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139EDDF2" w14:textId="77777777"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50B55B4A" w14:textId="77777777"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587BFF92" w14:textId="77777777" w:rsidR="00A35DE4" w:rsidRDefault="00A35DE4" w:rsidP="009105D9">
            <w:pPr>
              <w:pStyle w:val="TAL"/>
              <w:keepNext w:val="0"/>
              <w:widowControl w:val="0"/>
              <w:jc w:val="center"/>
              <w:rPr>
                <w:b/>
                <w:szCs w:val="18"/>
                <w:lang w:val="en-US" w:eastAsia="zh-CN"/>
              </w:rPr>
            </w:pPr>
            <w:r>
              <w:t>23dBm</w:t>
            </w:r>
          </w:p>
        </w:tc>
      </w:tr>
      <w:tr w:rsidR="00A35DE4" w14:paraId="4766E4BC" w14:textId="77777777"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1658" w14:textId="77777777"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B4421CE" w14:textId="77777777"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5FD1D4FE" w14:textId="77777777"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0FE50977" w14:textId="77777777"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60A8D100" w14:textId="77777777" w:rsidR="00A35DE4" w:rsidRDefault="00A35DE4" w:rsidP="009105D9">
            <w:pPr>
              <w:pStyle w:val="TAL"/>
              <w:keepNext w:val="0"/>
              <w:widowControl w:val="0"/>
              <w:jc w:val="center"/>
            </w:pPr>
            <w:r>
              <w:t>26dBm</w:t>
            </w:r>
          </w:p>
        </w:tc>
      </w:tr>
    </w:tbl>
    <w:p w14:paraId="5161E42D" w14:textId="77777777" w:rsidR="00A35DE4" w:rsidRDefault="00A35DE4" w:rsidP="00A35DE4">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37B710F" w14:textId="77777777" w:rsidR="00A35DE4" w:rsidRDefault="00A35DE4" w:rsidP="00A35DE4">
      <w:pPr>
        <w:pStyle w:val="Heading3"/>
        <w:tabs>
          <w:tab w:val="left" w:pos="0"/>
        </w:tabs>
        <w:ind w:left="0" w:firstLine="0"/>
        <w:rPr>
          <w:rFonts w:cs="Arial"/>
          <w:lang w:eastAsia="zh-CN"/>
        </w:rPr>
      </w:pPr>
      <w:bookmarkStart w:id="236" w:name="_Toc97801453"/>
      <w:r>
        <w:rPr>
          <w:rFonts w:cs="Arial"/>
        </w:rPr>
        <w:t>5.21.</w:t>
      </w:r>
      <w:r>
        <w:rPr>
          <w:rFonts w:cs="Arial"/>
          <w:lang w:eastAsia="zh-CN"/>
        </w:rPr>
        <w:t>3</w:t>
      </w:r>
      <w:r>
        <w:rPr>
          <w:rFonts w:cs="Arial"/>
          <w:sz w:val="22"/>
          <w:szCs w:val="22"/>
          <w:lang w:eastAsia="sv-SE"/>
        </w:rPr>
        <w:tab/>
      </w:r>
      <w:r>
        <w:rPr>
          <w:rFonts w:cs="Arial"/>
          <w:lang w:eastAsia="ja-JP"/>
        </w:rPr>
        <w:t>REFSENS requirements</w:t>
      </w:r>
      <w:bookmarkEnd w:id="236"/>
    </w:p>
    <w:p w14:paraId="21AD16B5" w14:textId="77777777" w:rsidR="00A35DE4" w:rsidRDefault="00A35DE4" w:rsidP="00A35DE4">
      <w:pPr>
        <w:pStyle w:val="NoSpacing"/>
      </w:pPr>
      <w:r>
        <w:t>According to the PC3 CA_n7A-n78A study, there are no IMD products from dual uplink of band n7 and n78 may fall into band n7 Rx frequency range. Thus, additional MSD need not to be considered.</w:t>
      </w:r>
    </w:p>
    <w:p w14:paraId="084CD175" w14:textId="77777777" w:rsidR="00A35DE4" w:rsidRDefault="00A35DE4" w:rsidP="00A35DE4">
      <w:pPr>
        <w:pStyle w:val="NoSpacing"/>
        <w:rPr>
          <w:rFonts w:ascii="Arial" w:hAnsi="Arial" w:cs="Arial"/>
        </w:rPr>
      </w:pPr>
    </w:p>
    <w:p w14:paraId="060C35B9" w14:textId="77777777" w:rsidR="00A35DE4" w:rsidRDefault="00A35DE4" w:rsidP="00A35DE4">
      <w:pPr>
        <w:pStyle w:val="Heading4"/>
        <w:tabs>
          <w:tab w:val="left" w:pos="0"/>
        </w:tabs>
        <w:ind w:left="0" w:firstLine="0"/>
        <w:rPr>
          <w:rFonts w:cs="Arial"/>
          <w:szCs w:val="28"/>
          <w:lang w:eastAsia="zh-CN"/>
        </w:rPr>
      </w:pPr>
      <w:bookmarkStart w:id="237" w:name="_Toc97801454"/>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37"/>
    </w:p>
    <w:p w14:paraId="1D75A0DF" w14:textId="77777777" w:rsidR="00A35DE4" w:rsidRDefault="00A35DE4" w:rsidP="00A35DE4">
      <w:pPr>
        <w:rPr>
          <w:iCs/>
          <w:lang w:eastAsia="zh-CN"/>
        </w:rPr>
      </w:pPr>
      <w:r>
        <w:rPr>
          <w:iCs/>
          <w:lang w:eastAsia="zh-CN"/>
        </w:rPr>
        <w:t>There is no need for additional MSD.</w:t>
      </w:r>
    </w:p>
    <w:p w14:paraId="44A95A5C" w14:textId="77777777" w:rsidR="00A35DE4" w:rsidRDefault="00A35DE4" w:rsidP="00A35DE4">
      <w:pPr>
        <w:pStyle w:val="Heading4"/>
        <w:tabs>
          <w:tab w:val="left" w:pos="0"/>
        </w:tabs>
        <w:ind w:left="0" w:firstLine="0"/>
        <w:rPr>
          <w:rFonts w:cs="Arial"/>
          <w:lang w:eastAsia="zh-CN"/>
        </w:rPr>
      </w:pPr>
      <w:bookmarkStart w:id="238" w:name="_Toc97801455"/>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38"/>
    </w:p>
    <w:p w14:paraId="2FFC62F9" w14:textId="77777777" w:rsidR="00A35DE4" w:rsidRDefault="00A35DE4" w:rsidP="00A35DE4">
      <w:pPr>
        <w:rPr>
          <w:iCs/>
          <w:lang w:eastAsia="zh-CN"/>
        </w:rPr>
      </w:pPr>
      <w:r>
        <w:rPr>
          <w:iCs/>
          <w:lang w:eastAsia="zh-CN"/>
        </w:rPr>
        <w:t>There is a need to define additional MSD due to cross-band isolation. Values are derived from CA_n41-n77.</w:t>
      </w:r>
    </w:p>
    <w:p w14:paraId="006DC559" w14:textId="77777777" w:rsidR="00A35DE4" w:rsidRDefault="00A35DE4" w:rsidP="00A35DE4">
      <w:pPr>
        <w:pStyle w:val="TH"/>
        <w:rPr>
          <w:lang w:eastAsia="zh-CN"/>
        </w:rPr>
      </w:pPr>
      <w:r>
        <w:t xml:space="preserve">Table 5.21.3.2-1: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14:paraId="2E7D9304" w14:textId="77777777"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0E38A779" w14:textId="77777777"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14:paraId="0BED1906"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14:paraId="227DDF6D" w14:textId="77777777"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51F1280F" w14:textId="77777777"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B9AA646" w14:textId="77777777"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6E98CEA" w14:textId="77777777"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8CFE3C5" w14:textId="77777777"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A61D295" w14:textId="77777777"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5D88C0D" w14:textId="77777777"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F81941A" w14:textId="77777777"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91BB14B" w14:textId="77777777"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66D49DD" w14:textId="77777777"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9B75EEE" w14:textId="77777777"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AC19A6B" w14:textId="77777777" w:rsidR="00A35DE4" w:rsidRDefault="00A35DE4" w:rsidP="009105D9">
            <w:pPr>
              <w:pStyle w:val="TAH"/>
              <w:rPr>
                <w:lang w:val="en-US" w:eastAsia="zh-CN"/>
              </w:rPr>
            </w:pPr>
            <w:r>
              <w:rPr>
                <w:lang w:val="en-US" w:eastAsia="zh-CN"/>
              </w:rPr>
              <w:t>70</w:t>
            </w:r>
          </w:p>
          <w:p w14:paraId="104DB911" w14:textId="77777777" w:rsidR="00A35DE4" w:rsidRDefault="00A35DE4" w:rsidP="009105D9">
            <w:pPr>
              <w:pStyle w:val="TAH"/>
              <w:rPr>
                <w:lang w:val="en-US" w:eastAsia="zh-CN"/>
              </w:rPr>
            </w:pPr>
            <w:r>
              <w:rPr>
                <w:lang w:val="en-US" w:eastAsia="zh-CN"/>
              </w:rPr>
              <w:t>MHz</w:t>
            </w:r>
          </w:p>
          <w:p w14:paraId="10C16B83" w14:textId="77777777"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67464C1E" w14:textId="77777777"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EE2F856" w14:textId="77777777"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45DC220" w14:textId="77777777" w:rsidR="00A35DE4" w:rsidRDefault="00A35DE4" w:rsidP="009105D9">
            <w:pPr>
              <w:pStyle w:val="TAH"/>
              <w:rPr>
                <w:lang w:val="en-US" w:eastAsia="ja-JP"/>
              </w:rPr>
            </w:pPr>
            <w:r>
              <w:rPr>
                <w:lang w:val="en-US" w:eastAsia="ja-JP"/>
              </w:rPr>
              <w:t>100 MHz (dB)</w:t>
            </w:r>
          </w:p>
        </w:tc>
      </w:tr>
      <w:tr w:rsidR="00A35DE4" w14:paraId="69E6A110" w14:textId="77777777" w:rsidTr="009105D9">
        <w:trPr>
          <w:jc w:val="center"/>
        </w:trPr>
        <w:tc>
          <w:tcPr>
            <w:tcW w:w="665" w:type="dxa"/>
            <w:tcBorders>
              <w:top w:val="single" w:sz="4" w:space="0" w:color="auto"/>
              <w:left w:val="single" w:sz="4" w:space="0" w:color="auto"/>
              <w:bottom w:val="single" w:sz="4" w:space="0" w:color="auto"/>
              <w:right w:val="single" w:sz="4" w:space="0" w:color="auto"/>
            </w:tcBorders>
          </w:tcPr>
          <w:p w14:paraId="21E5B507" w14:textId="77777777"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14:paraId="045E89B7" w14:textId="77777777"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14:paraId="39D5DF7D"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CEB861D"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2850038"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3663D95"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45563C9" w14:textId="77777777"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AE1C3A7" w14:textId="77777777"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21BA8E6"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A2B411D" w14:textId="77777777"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86DF344" w14:textId="77777777"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D1A4999" w14:textId="77777777"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14:paraId="048660E1" w14:textId="77777777"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23F599A" w14:textId="77777777"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35D35D2" w14:textId="77777777" w:rsidR="00A35DE4" w:rsidRDefault="00A35DE4" w:rsidP="009105D9">
            <w:pPr>
              <w:pStyle w:val="TAC"/>
              <w:rPr>
                <w:lang w:val="en-US" w:eastAsia="zh-CN"/>
              </w:rPr>
            </w:pPr>
          </w:p>
        </w:tc>
      </w:tr>
    </w:tbl>
    <w:p w14:paraId="4FBDD29B" w14:textId="77777777" w:rsidR="00A35DE4" w:rsidRDefault="00A35DE4" w:rsidP="00A35DE4">
      <w:pPr>
        <w:pStyle w:val="Heading3"/>
        <w:tabs>
          <w:tab w:val="left" w:pos="0"/>
        </w:tabs>
        <w:ind w:left="0" w:firstLine="0"/>
        <w:rPr>
          <w:sz w:val="24"/>
        </w:rPr>
      </w:pPr>
      <w:bookmarkStart w:id="239" w:name="_Toc97801456"/>
      <w:r>
        <w:rPr>
          <w:sz w:val="24"/>
        </w:rPr>
        <w:t>5.21.3</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9"/>
    </w:p>
    <w:p w14:paraId="40455E73" w14:textId="77777777" w:rsidR="00A35DE4" w:rsidRDefault="00A35DE4" w:rsidP="00A35DE4">
      <w:pPr>
        <w:rPr>
          <w:iCs/>
          <w:lang w:eastAsia="zh-CN"/>
        </w:rPr>
      </w:pPr>
      <w:r>
        <w:rPr>
          <w:iCs/>
          <w:lang w:eastAsia="zh-CN"/>
        </w:rPr>
        <w:t>For the ∆TIB,c and ∆RIB,c values, same PC3 CA_n7A-n78A requirements are applied for PC2 CA_n7A-n78A.</w:t>
      </w:r>
    </w:p>
    <w:p w14:paraId="404528F6" w14:textId="77777777" w:rsidR="00A35DE4" w:rsidRDefault="00A35DE4" w:rsidP="00090E14">
      <w:pPr>
        <w:rPr>
          <w:rFonts w:ascii="Arial" w:hAnsi="Arial" w:cs="Arial"/>
          <w:bCs/>
          <w:sz w:val="22"/>
          <w:shd w:val="clear" w:color="auto" w:fill="FFFFFF"/>
          <w:lang w:eastAsia="zh-CN"/>
        </w:rPr>
      </w:pPr>
    </w:p>
    <w:p w14:paraId="38412E46" w14:textId="77777777" w:rsidR="00E56569" w:rsidRDefault="00E56569" w:rsidP="00E56569">
      <w:pPr>
        <w:pStyle w:val="Heading2"/>
        <w:tabs>
          <w:tab w:val="left" w:pos="0"/>
        </w:tabs>
        <w:ind w:left="0" w:firstLine="0"/>
        <w:rPr>
          <w:rFonts w:cs="Arial"/>
          <w:lang w:eastAsia="zh-CN"/>
        </w:rPr>
      </w:pPr>
      <w:bookmarkStart w:id="240" w:name="_Toc97801457"/>
      <w:r>
        <w:rPr>
          <w:rFonts w:cs="Arial"/>
          <w:lang w:eastAsia="zh-CN"/>
        </w:rPr>
        <w:lastRenderedPageBreak/>
        <w:t xml:space="preserve">5.22 </w:t>
      </w:r>
      <w:r>
        <w:rPr>
          <w:rFonts w:cs="Arial"/>
        </w:rPr>
        <w:tab/>
      </w:r>
      <w:r>
        <w:rPr>
          <w:rFonts w:cs="Arial"/>
          <w:lang w:eastAsia="zh-CN"/>
        </w:rPr>
        <w:t>CA_n28-n78</w:t>
      </w:r>
      <w:bookmarkEnd w:id="240"/>
    </w:p>
    <w:p w14:paraId="37990327" w14:textId="77777777" w:rsidR="00E56569" w:rsidRDefault="00E56569" w:rsidP="00E56569">
      <w:pPr>
        <w:pStyle w:val="Heading3"/>
        <w:tabs>
          <w:tab w:val="left" w:pos="0"/>
        </w:tabs>
        <w:ind w:left="0" w:firstLine="0"/>
        <w:rPr>
          <w:lang w:eastAsia="zh-CN"/>
        </w:rPr>
      </w:pPr>
      <w:bookmarkStart w:id="241" w:name="_Toc97801458"/>
      <w:r>
        <w:rPr>
          <w:lang w:eastAsia="zh-CN"/>
        </w:rPr>
        <w:t>5.22.1</w:t>
      </w:r>
      <w:r>
        <w:rPr>
          <w:lang w:eastAsia="zh-CN"/>
        </w:rPr>
        <w:tab/>
        <w:t>Configurations</w:t>
      </w:r>
      <w:bookmarkEnd w:id="241"/>
    </w:p>
    <w:p w14:paraId="041AD334" w14:textId="77777777"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
      <w:tr w:rsidR="00E56569" w14:paraId="462D58CE" w14:textId="77777777"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142511D0" w14:textId="77777777"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6D291A92" w14:textId="77777777"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5CED5437" w14:textId="77777777"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17C4A184" w14:textId="77777777" w:rsidR="00E56569" w:rsidRDefault="00E56569" w:rsidP="009105D9">
            <w:pPr>
              <w:pStyle w:val="TAH"/>
              <w:keepNext w:val="0"/>
              <w:rPr>
                <w:sz w:val="16"/>
                <w:szCs w:val="16"/>
              </w:rPr>
            </w:pPr>
            <w:r>
              <w:rPr>
                <w:sz w:val="16"/>
                <w:szCs w:val="16"/>
              </w:rPr>
              <w:t>SCS</w:t>
            </w:r>
          </w:p>
          <w:p w14:paraId="6D750F21" w14:textId="77777777"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ED25E73" w14:textId="77777777"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77E2630" w14:textId="77777777" w:rsidR="00E56569" w:rsidRDefault="00E56569" w:rsidP="009105D9">
            <w:pPr>
              <w:pStyle w:val="TAH"/>
              <w:keepNext w:val="0"/>
              <w:rPr>
                <w:sz w:val="16"/>
                <w:szCs w:val="16"/>
              </w:rPr>
            </w:pPr>
            <w:r>
              <w:rPr>
                <w:sz w:val="16"/>
                <w:szCs w:val="16"/>
              </w:rPr>
              <w:t>10</w:t>
            </w:r>
          </w:p>
          <w:p w14:paraId="2D8BD30F"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82CB532" w14:textId="77777777" w:rsidR="00E56569" w:rsidRDefault="00E56569" w:rsidP="009105D9">
            <w:pPr>
              <w:pStyle w:val="TAH"/>
              <w:keepNext w:val="0"/>
              <w:rPr>
                <w:sz w:val="16"/>
                <w:szCs w:val="16"/>
              </w:rPr>
            </w:pPr>
            <w:r>
              <w:rPr>
                <w:sz w:val="16"/>
                <w:szCs w:val="16"/>
              </w:rPr>
              <w:t>15</w:t>
            </w:r>
          </w:p>
          <w:p w14:paraId="16303BB3"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36EF128" w14:textId="77777777" w:rsidR="00E56569" w:rsidRDefault="00E56569" w:rsidP="009105D9">
            <w:pPr>
              <w:pStyle w:val="TAH"/>
              <w:keepNext w:val="0"/>
              <w:rPr>
                <w:sz w:val="16"/>
                <w:szCs w:val="16"/>
              </w:rPr>
            </w:pPr>
            <w:r>
              <w:rPr>
                <w:sz w:val="16"/>
                <w:szCs w:val="16"/>
              </w:rPr>
              <w:t>20</w:t>
            </w:r>
          </w:p>
          <w:p w14:paraId="62266F09"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77E8E7F" w14:textId="77777777"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D2DA35C" w14:textId="77777777"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AE0D8C3" w14:textId="77777777" w:rsidR="00E56569" w:rsidRDefault="00E56569" w:rsidP="009105D9">
            <w:pPr>
              <w:pStyle w:val="TAH"/>
              <w:keepNext w:val="0"/>
              <w:rPr>
                <w:sz w:val="16"/>
                <w:szCs w:val="16"/>
              </w:rPr>
            </w:pPr>
            <w:r>
              <w:rPr>
                <w:sz w:val="16"/>
                <w:szCs w:val="16"/>
              </w:rPr>
              <w:t>40</w:t>
            </w:r>
          </w:p>
          <w:p w14:paraId="4EE89099"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001CD1" w14:textId="77777777" w:rsidR="00E56569" w:rsidRDefault="00E56569" w:rsidP="009105D9">
            <w:pPr>
              <w:pStyle w:val="TAH"/>
              <w:keepNext w:val="0"/>
              <w:rPr>
                <w:sz w:val="16"/>
                <w:szCs w:val="16"/>
              </w:rPr>
            </w:pPr>
            <w:r>
              <w:rPr>
                <w:sz w:val="16"/>
                <w:szCs w:val="16"/>
              </w:rPr>
              <w:t>50</w:t>
            </w:r>
          </w:p>
          <w:p w14:paraId="5E5E5298"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39374CC" w14:textId="77777777" w:rsidR="00E56569" w:rsidRDefault="00E56569" w:rsidP="009105D9">
            <w:pPr>
              <w:pStyle w:val="TAH"/>
              <w:keepNext w:val="0"/>
              <w:rPr>
                <w:sz w:val="16"/>
                <w:szCs w:val="16"/>
              </w:rPr>
            </w:pPr>
            <w:r>
              <w:rPr>
                <w:sz w:val="16"/>
                <w:szCs w:val="16"/>
              </w:rPr>
              <w:t>60</w:t>
            </w:r>
          </w:p>
          <w:p w14:paraId="2AF49F4F" w14:textId="77777777"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05907471" w14:textId="77777777" w:rsidR="00E56569" w:rsidRDefault="00E56569" w:rsidP="009105D9">
            <w:pPr>
              <w:pStyle w:val="TAH"/>
              <w:keepNext w:val="0"/>
              <w:rPr>
                <w:sz w:val="16"/>
                <w:szCs w:val="16"/>
              </w:rPr>
            </w:pPr>
            <w:r>
              <w:rPr>
                <w:rFonts w:eastAsia="SimSun"/>
                <w:sz w:val="16"/>
                <w:szCs w:val="16"/>
                <w:lang w:val="en-US" w:eastAsia="zh-CN"/>
              </w:rPr>
              <w:t>7</w:t>
            </w:r>
            <w:r>
              <w:rPr>
                <w:sz w:val="16"/>
                <w:szCs w:val="16"/>
              </w:rPr>
              <w:t>0</w:t>
            </w:r>
          </w:p>
          <w:p w14:paraId="11CFC542"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6ACF1CE9" w14:textId="77777777" w:rsidR="00E56569" w:rsidRDefault="00E56569" w:rsidP="009105D9">
            <w:pPr>
              <w:pStyle w:val="TAH"/>
              <w:keepNext w:val="0"/>
              <w:rPr>
                <w:sz w:val="16"/>
                <w:szCs w:val="16"/>
              </w:rPr>
            </w:pPr>
            <w:r>
              <w:rPr>
                <w:sz w:val="16"/>
                <w:szCs w:val="16"/>
              </w:rPr>
              <w:t>80</w:t>
            </w:r>
          </w:p>
          <w:p w14:paraId="26950FBB" w14:textId="77777777"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F8940CA" w14:textId="77777777"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F8766A5" w14:textId="77777777"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58797293" w14:textId="77777777" w:rsidR="00E56569" w:rsidRDefault="00E56569" w:rsidP="009105D9">
            <w:pPr>
              <w:pStyle w:val="TAH"/>
              <w:keepNext w:val="0"/>
              <w:rPr>
                <w:sz w:val="16"/>
                <w:szCs w:val="16"/>
              </w:rPr>
            </w:pPr>
            <w:r>
              <w:rPr>
                <w:sz w:val="16"/>
                <w:szCs w:val="16"/>
              </w:rPr>
              <w:t>Bandwidth combination set</w:t>
            </w:r>
          </w:p>
        </w:tc>
      </w:tr>
      <w:tr w:rsidR="00E56569" w14:paraId="37D9C6E7" w14:textId="77777777"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4B4A3C9" w14:textId="77777777"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30FC44C4" w14:textId="77777777"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E6D883" w14:textId="77777777" w:rsidR="00E56569" w:rsidRDefault="00E56569" w:rsidP="009105D9">
            <w:pPr>
              <w:pStyle w:val="TAC"/>
              <w:keepNext w:val="0"/>
              <w:rPr>
                <w:rFonts w:eastAsia="SimSun"/>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14:paraId="2B0CF41B"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2AFD7378" w14:textId="77777777"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14:paraId="58439D41" w14:textId="77777777"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F4BE93"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2C3FDFD3" w14:textId="77777777"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297A7400"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59C0EF60"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59AC2BB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D16C0C9"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CEEB1AB"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C22AE02"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97A681B"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27F8A46F"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8C8FAE3" w14:textId="77777777"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214D91A9" w14:textId="77777777" w:rsidR="00E56569" w:rsidRDefault="00E56569" w:rsidP="009105D9">
            <w:pPr>
              <w:pStyle w:val="TAC"/>
              <w:rPr>
                <w:sz w:val="16"/>
                <w:szCs w:val="16"/>
                <w:lang w:val="en-US" w:eastAsia="zh-CN"/>
              </w:rPr>
            </w:pPr>
            <w:r>
              <w:rPr>
                <w:sz w:val="16"/>
                <w:szCs w:val="16"/>
                <w:lang w:val="en-US" w:eastAsia="zh-CN"/>
              </w:rPr>
              <w:t>0</w:t>
            </w:r>
          </w:p>
        </w:tc>
      </w:tr>
      <w:tr w:rsidR="00E56569" w14:paraId="5BA4214A"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62D6"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7A31"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8A74" w14:textId="77777777"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764907B"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2807A0C4"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47AF5020" w14:textId="77777777"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2BA1BC0F" w14:textId="77777777"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76B85C85" w14:textId="77777777"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19C248B0"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D6B50D8" w14:textId="77777777"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14:paraId="29093E32"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2A3C1D4"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F4FCEA9"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3B811C4"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78E8D60"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2D2A1C6"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594F32F" w14:textId="77777777"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E422C23" w14:textId="77777777" w:rsidR="00E56569" w:rsidRDefault="00E56569" w:rsidP="009105D9">
            <w:pPr>
              <w:spacing w:after="0"/>
              <w:rPr>
                <w:rFonts w:ascii="Arial" w:hAnsi="Arial" w:cs="Arial"/>
                <w:kern w:val="2"/>
                <w:sz w:val="16"/>
                <w:szCs w:val="16"/>
                <w:lang w:eastAsia="zh-CN"/>
              </w:rPr>
            </w:pPr>
          </w:p>
        </w:tc>
      </w:tr>
      <w:tr w:rsidR="00E56569" w14:paraId="4A0BD58E"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E0746"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D7C7"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7D4D9" w14:textId="77777777"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051D3D5C" w14:textId="77777777"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DC7B28F"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11A0460"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E2683FB"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A21B5D"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400824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2936A55"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C633F15"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677DA61"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F01753B" w14:textId="77777777"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5FB48E6"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428920C"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3779ED1" w14:textId="77777777"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F148434" w14:textId="77777777"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1209549" w14:textId="77777777" w:rsidR="00E56569" w:rsidRDefault="00E56569" w:rsidP="009105D9">
            <w:pPr>
              <w:spacing w:after="0"/>
              <w:rPr>
                <w:rFonts w:ascii="Arial" w:hAnsi="Arial" w:cs="Arial"/>
                <w:kern w:val="2"/>
                <w:sz w:val="16"/>
                <w:szCs w:val="16"/>
                <w:lang w:eastAsia="zh-CN"/>
              </w:rPr>
            </w:pPr>
          </w:p>
        </w:tc>
      </w:tr>
      <w:tr w:rsidR="00E56569" w14:paraId="308A80EE"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C7FBA"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E5ED" w14:textId="77777777"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55D8965" w14:textId="77777777"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106CA86F" w14:textId="77777777"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33865B67"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46D5748"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1BA4F55"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5382321D"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C97241"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7F30FAC8"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511BC53"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647284C2"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14:paraId="185BE0B1" w14:textId="77777777"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17C7B474"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3628AEC"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56787632"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65B3CAB" w14:textId="77777777"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55336A86" w14:textId="77777777" w:rsidR="00E56569" w:rsidRDefault="00E56569" w:rsidP="009105D9">
            <w:pPr>
              <w:spacing w:after="0"/>
              <w:rPr>
                <w:rFonts w:ascii="Arial" w:hAnsi="Arial" w:cs="Arial"/>
                <w:kern w:val="2"/>
                <w:sz w:val="16"/>
                <w:szCs w:val="16"/>
                <w:lang w:eastAsia="zh-CN"/>
              </w:rPr>
            </w:pPr>
          </w:p>
        </w:tc>
      </w:tr>
      <w:tr w:rsidR="00E56569" w14:paraId="2BD0D19A"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0F3AA"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0AC5C"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F29B" w14:textId="77777777"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B57EC16" w14:textId="77777777"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270908A5"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209D7723"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3F04158"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4307BFAF"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B5179F0"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1FBFAC1B"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173A38F7"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2FA81534"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E422B94" w14:textId="77777777"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2B8EB5BE" w14:textId="77777777"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1CDEFFDC" w14:textId="77777777"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320A597D" w14:textId="77777777"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5217DD96" w14:textId="77777777"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89CA0C6" w14:textId="77777777" w:rsidR="00E56569" w:rsidRDefault="00E56569" w:rsidP="009105D9">
            <w:pPr>
              <w:spacing w:after="0"/>
              <w:rPr>
                <w:rFonts w:ascii="Arial" w:hAnsi="Arial" w:cs="Arial"/>
                <w:kern w:val="2"/>
                <w:sz w:val="16"/>
                <w:szCs w:val="16"/>
                <w:lang w:eastAsia="zh-CN"/>
              </w:rPr>
            </w:pPr>
          </w:p>
        </w:tc>
      </w:tr>
      <w:tr w:rsidR="00E56569" w14:paraId="0AD7DC61" w14:textId="77777777"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5DC96"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1F96" w14:textId="77777777"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A712" w14:textId="77777777"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110A0E65" w14:textId="77777777"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9D6FCA7" w14:textId="77777777"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7A762D7" w14:textId="77777777"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87B995" w14:textId="77777777"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14:paraId="30E75D0D" w14:textId="77777777"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6E97FFC" w14:textId="77777777"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14:paraId="36DFAC3B" w14:textId="77777777"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DDF2A6D" w14:textId="77777777"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14:paraId="356B6D04" w14:textId="77777777"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14:paraId="75420EFD" w14:textId="77777777"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14:paraId="0245E644" w14:textId="77777777"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E9F76F9" w14:textId="77777777"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14:paraId="56A4181B" w14:textId="77777777"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14:paraId="703DB8FE" w14:textId="77777777"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0AEEEBC7" w14:textId="77777777" w:rsidR="00E56569" w:rsidRDefault="00E56569" w:rsidP="009105D9">
            <w:pPr>
              <w:spacing w:after="0"/>
              <w:rPr>
                <w:rFonts w:ascii="Arial" w:hAnsi="Arial" w:cs="Arial"/>
                <w:kern w:val="2"/>
                <w:sz w:val="16"/>
                <w:szCs w:val="16"/>
                <w:lang w:eastAsia="zh-CN"/>
              </w:rPr>
            </w:pPr>
          </w:p>
        </w:tc>
      </w:tr>
      <w:tr w:rsidR="00E56569" w14:paraId="101A84BE" w14:textId="77777777"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162E39BA" w14:textId="77777777"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14:paraId="066948CD" w14:textId="77777777"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14:paraId="64631D33" w14:textId="77777777" w:rsidR="00E56569" w:rsidRPr="007A34E0" w:rsidRDefault="00E56569" w:rsidP="00E56569">
      <w:pPr>
        <w:rPr>
          <w:rFonts w:ascii="Calibri" w:hAnsi="Calibri"/>
          <w:sz w:val="22"/>
          <w:szCs w:val="22"/>
          <w:lang w:eastAsia="zh-CN"/>
        </w:rPr>
      </w:pPr>
    </w:p>
    <w:p w14:paraId="496425DD" w14:textId="77777777" w:rsidR="00E56569" w:rsidRDefault="00E56569" w:rsidP="00E56569">
      <w:pPr>
        <w:pStyle w:val="Heading3"/>
        <w:tabs>
          <w:tab w:val="left" w:pos="0"/>
        </w:tabs>
        <w:ind w:left="0" w:firstLine="0"/>
        <w:rPr>
          <w:lang w:eastAsia="zh-CN"/>
        </w:rPr>
      </w:pPr>
      <w:bookmarkStart w:id="242" w:name="_Toc97801459"/>
      <w:r>
        <w:rPr>
          <w:rFonts w:cs="Arial"/>
          <w:lang w:eastAsia="zh-CN"/>
        </w:rPr>
        <w:t>5.22.2</w:t>
      </w:r>
      <w:r>
        <w:rPr>
          <w:rFonts w:cs="Arial"/>
          <w:lang w:eastAsia="zh-CN"/>
        </w:rPr>
        <w:tab/>
      </w:r>
      <w:r>
        <w:rPr>
          <w:rFonts w:cs="Arial"/>
          <w:lang w:val="en-US" w:eastAsia="zh-CN"/>
        </w:rPr>
        <w:t>Maximum output power</w:t>
      </w:r>
      <w:bookmarkEnd w:id="242"/>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14:paraId="74AE092D" w14:textId="77777777"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220D5E30" w14:textId="77777777"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5E3152D" w14:textId="77777777"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14:paraId="23B052F7" w14:textId="77777777"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E6B8BB2" w14:textId="77777777"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14:paraId="3EDB0DD2" w14:textId="77777777"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14:paraId="0DE94A54" w14:textId="77777777"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3A30606" w14:textId="77777777"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14:paraId="302AE5A1" w14:textId="77777777"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78B815F8" w14:textId="77777777"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492FCC0C" w14:textId="77777777"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49B3B310" w14:textId="77777777" w:rsidR="00E56569" w:rsidRDefault="00E56569" w:rsidP="009105D9">
            <w:pPr>
              <w:pStyle w:val="TAL"/>
              <w:keepNext w:val="0"/>
              <w:widowControl w:val="0"/>
              <w:jc w:val="center"/>
              <w:rPr>
                <w:b/>
                <w:szCs w:val="18"/>
                <w:lang w:val="en-US" w:eastAsia="zh-CN"/>
              </w:rPr>
            </w:pPr>
            <w:r>
              <w:t>23dBm</w:t>
            </w:r>
          </w:p>
        </w:tc>
      </w:tr>
      <w:tr w:rsidR="00E56569" w14:paraId="68BE6632" w14:textId="77777777"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52001" w14:textId="77777777"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103995A4" w14:textId="77777777"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0C2E6ECD" w14:textId="77777777"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6C5D671E" w14:textId="77777777"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5649D006" w14:textId="77777777" w:rsidR="00E56569" w:rsidRDefault="00E56569" w:rsidP="009105D9">
            <w:pPr>
              <w:pStyle w:val="TAL"/>
              <w:keepNext w:val="0"/>
              <w:widowControl w:val="0"/>
              <w:jc w:val="center"/>
            </w:pPr>
            <w:r>
              <w:t>26dBm</w:t>
            </w:r>
          </w:p>
        </w:tc>
      </w:tr>
    </w:tbl>
    <w:p w14:paraId="6B637B35" w14:textId="77777777" w:rsidR="00E56569" w:rsidRDefault="00E56569" w:rsidP="00E56569">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627A816F" w14:textId="77777777" w:rsidR="00E56569" w:rsidRDefault="00E56569" w:rsidP="00E56569">
      <w:pPr>
        <w:pStyle w:val="Heading3"/>
        <w:tabs>
          <w:tab w:val="left" w:pos="0"/>
        </w:tabs>
        <w:ind w:left="0" w:firstLine="0"/>
        <w:rPr>
          <w:rFonts w:cs="Arial"/>
          <w:lang w:eastAsia="zh-CN"/>
        </w:rPr>
      </w:pPr>
      <w:bookmarkStart w:id="243" w:name="_Toc97801460"/>
      <w:r>
        <w:rPr>
          <w:rFonts w:cs="Arial"/>
        </w:rPr>
        <w:t>5.22.</w:t>
      </w:r>
      <w:r>
        <w:rPr>
          <w:rFonts w:cs="Arial"/>
          <w:lang w:eastAsia="zh-CN"/>
        </w:rPr>
        <w:t>3</w:t>
      </w:r>
      <w:r>
        <w:rPr>
          <w:rFonts w:cs="Arial"/>
          <w:sz w:val="22"/>
          <w:szCs w:val="22"/>
          <w:lang w:eastAsia="sv-SE"/>
        </w:rPr>
        <w:tab/>
      </w:r>
      <w:r>
        <w:rPr>
          <w:rFonts w:cs="Arial"/>
          <w:lang w:eastAsia="ja-JP"/>
        </w:rPr>
        <w:t>REFSENS requirements</w:t>
      </w:r>
      <w:bookmarkEnd w:id="243"/>
    </w:p>
    <w:p w14:paraId="10C46FCB" w14:textId="77777777" w:rsidR="00E56569" w:rsidRDefault="00E56569" w:rsidP="00E56569">
      <w:pPr>
        <w:pStyle w:val="NoSpacing"/>
      </w:pPr>
      <w:r>
        <w:t>According to the PC3 CA_n28A-n78A study, the 5</w:t>
      </w:r>
      <w:r w:rsidRPr="009A69DD">
        <w:rPr>
          <w:vertAlign w:val="superscript"/>
        </w:rPr>
        <w:t>th</w:t>
      </w:r>
      <w:r>
        <w:t xml:space="preserve"> harmonic mixing products from band n28 DL might fall into band n78 UL.</w:t>
      </w:r>
    </w:p>
    <w:p w14:paraId="5B018ADF" w14:textId="77777777" w:rsidR="00E56569" w:rsidRDefault="00E56569" w:rsidP="00E56569">
      <w:pPr>
        <w:pStyle w:val="NoSpacing"/>
        <w:rPr>
          <w:rFonts w:ascii="Arial" w:hAnsi="Arial" w:cs="Arial"/>
        </w:rPr>
      </w:pPr>
    </w:p>
    <w:p w14:paraId="65397BD4" w14:textId="77777777" w:rsidR="00E56569" w:rsidRDefault="00E56569" w:rsidP="00E56569">
      <w:pPr>
        <w:pStyle w:val="Heading4"/>
        <w:tabs>
          <w:tab w:val="left" w:pos="0"/>
        </w:tabs>
        <w:ind w:left="0" w:firstLine="0"/>
        <w:rPr>
          <w:rFonts w:cs="Arial"/>
          <w:szCs w:val="28"/>
          <w:lang w:eastAsia="zh-CN"/>
        </w:rPr>
      </w:pPr>
      <w:bookmarkStart w:id="244" w:name="_Toc97801461"/>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44"/>
    </w:p>
    <w:p w14:paraId="695066A7" w14:textId="77777777" w:rsidR="00E56569" w:rsidRDefault="00E56569" w:rsidP="00E56569">
      <w:pPr>
        <w:rPr>
          <w:iCs/>
          <w:lang w:eastAsia="zh-CN"/>
        </w:rPr>
      </w:pPr>
      <w:r>
        <w:rPr>
          <w:iCs/>
          <w:lang w:eastAsia="zh-CN"/>
        </w:rPr>
        <w:t>The additional MSD due to harmonic mixing for PC2 CA_n28A-n78A are defined in table 5.22.3.1-1 and table 5.22.3.1-2.</w:t>
      </w:r>
    </w:p>
    <w:p w14:paraId="4C7F116C" w14:textId="77777777"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SimSun" w:hAnsi="Arial"/>
          <w:b/>
          <w:lang w:val="en-US" w:eastAsia="zh-CN"/>
        </w:rPr>
        <w:t xml:space="preserve">from a PC2 aggressor NR UL band </w:t>
      </w:r>
      <w:r w:rsidRPr="00FC45BA">
        <w:rPr>
          <w:rFonts w:ascii="Arial" w:hAnsi="Arial"/>
          <w:b/>
          <w:lang w:eastAsia="ja-JP"/>
        </w:rPr>
        <w:t>for</w:t>
      </w:r>
      <w:r w:rsidRPr="00FC45BA">
        <w:rPr>
          <w:rFonts w:ascii="Arial" w:eastAsia="SimSun" w:hAnsi="Arial"/>
          <w:b/>
          <w:lang w:val="en-US" w:eastAsia="zh-CN"/>
        </w:rPr>
        <w:t xml:space="preserve"> </w:t>
      </w:r>
      <w:r w:rsidRPr="00FC45BA">
        <w:rPr>
          <w:rFonts w:ascii="Arial" w:hAnsi="Arial"/>
          <w:b/>
        </w:rPr>
        <w:t>NR CA</w:t>
      </w:r>
      <w:r w:rsidRPr="00FC45BA">
        <w:rPr>
          <w:rFonts w:ascii="Arial" w:eastAsia="SimSun"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14:paraId="54BE8BFE" w14:textId="77777777" w:rsidTr="009105D9">
        <w:trPr>
          <w:trHeight w:val="187"/>
          <w:jc w:val="center"/>
        </w:trPr>
        <w:tc>
          <w:tcPr>
            <w:tcW w:w="9780" w:type="dxa"/>
            <w:gridSpan w:val="15"/>
            <w:hideMark/>
          </w:tcPr>
          <w:p w14:paraId="41CC46A2"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14:paraId="49B89FAA" w14:textId="77777777" w:rsidTr="009105D9">
        <w:trPr>
          <w:trHeight w:val="187"/>
          <w:jc w:val="center"/>
        </w:trPr>
        <w:tc>
          <w:tcPr>
            <w:tcW w:w="711" w:type="dxa"/>
            <w:hideMark/>
          </w:tcPr>
          <w:p w14:paraId="2D0D72A1"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14:paraId="77F35EC8"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14:paraId="4E8805C2"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14:paraId="5351BAEB"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14:paraId="017CA23D"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14:paraId="2568C1F9"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14:paraId="3EE62FB2"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14:paraId="1FC09486"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A0E942C"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14:paraId="5C573E5D"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1A006295"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14:paraId="1BD2BE14"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7ED2D7D5"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14:paraId="79AF0D06"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14:paraId="4B9388C1"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14:paraId="75F22B67"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6677FFB5"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14:paraId="2499B52C"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37C81A79"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14:paraId="12AC645C"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7A92CD13" w14:textId="77777777"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14:paraId="6CD23FD2"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14:paraId="58E7471C"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14:paraId="3B9FE5B3"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14:paraId="003BC66B"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14:paraId="1037A7CD"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14:paraId="422D2E67"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14:paraId="5A59FFD6" w14:textId="77777777"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14:paraId="1A8EEFB1" w14:textId="77777777" w:rsidTr="009105D9">
        <w:trPr>
          <w:trHeight w:val="187"/>
          <w:jc w:val="center"/>
        </w:trPr>
        <w:tc>
          <w:tcPr>
            <w:tcW w:w="711" w:type="dxa"/>
            <w:vAlign w:val="center"/>
          </w:tcPr>
          <w:p w14:paraId="4AD21E50" w14:textId="77777777"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14:paraId="79E1CFEE" w14:textId="77777777"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14:paraId="66F2DABD" w14:textId="77777777"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14:paraId="0DBE797A" w14:textId="77777777"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14:paraId="5F46F79D" w14:textId="77777777"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14:paraId="40962803" w14:textId="77777777" w:rsidR="00E56569" w:rsidRPr="00D52EFA" w:rsidRDefault="00E56569" w:rsidP="009105D9">
            <w:pPr>
              <w:keepNext/>
              <w:keepLines/>
              <w:spacing w:after="0"/>
              <w:jc w:val="center"/>
              <w:rPr>
                <w:rFonts w:ascii="Arial" w:hAnsi="Arial"/>
                <w:sz w:val="18"/>
              </w:rPr>
            </w:pPr>
            <w:r w:rsidRPr="00D52EFA">
              <w:t>25</w:t>
            </w:r>
          </w:p>
        </w:tc>
        <w:tc>
          <w:tcPr>
            <w:tcW w:w="640" w:type="dxa"/>
          </w:tcPr>
          <w:p w14:paraId="5B89DD18" w14:textId="77777777" w:rsidR="00E56569" w:rsidRPr="00D52EFA" w:rsidRDefault="00E56569" w:rsidP="009105D9">
            <w:pPr>
              <w:keepNext/>
              <w:keepLines/>
              <w:spacing w:after="0"/>
              <w:jc w:val="center"/>
              <w:rPr>
                <w:rFonts w:ascii="Arial" w:hAnsi="Arial"/>
                <w:sz w:val="18"/>
                <w:szCs w:val="18"/>
                <w:lang w:eastAsia="ja-JP"/>
              </w:rPr>
            </w:pPr>
          </w:p>
        </w:tc>
        <w:tc>
          <w:tcPr>
            <w:tcW w:w="640" w:type="dxa"/>
          </w:tcPr>
          <w:p w14:paraId="52F3D209" w14:textId="77777777"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14:paraId="6ECD87D2"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5DE07A59"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07C29A4D"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4FA63A03" w14:textId="77777777" w:rsidR="00E56569" w:rsidRPr="00FC45BA" w:rsidRDefault="00E56569" w:rsidP="009105D9">
            <w:pPr>
              <w:keepNext/>
              <w:keepLines/>
              <w:spacing w:after="0"/>
              <w:jc w:val="center"/>
              <w:rPr>
                <w:rFonts w:ascii="Arial" w:hAnsi="Arial"/>
                <w:sz w:val="18"/>
                <w:szCs w:val="18"/>
                <w:lang w:eastAsia="ja-JP"/>
              </w:rPr>
            </w:pPr>
          </w:p>
        </w:tc>
        <w:tc>
          <w:tcPr>
            <w:tcW w:w="640" w:type="dxa"/>
          </w:tcPr>
          <w:p w14:paraId="370C6E37" w14:textId="77777777"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14:paraId="72ED07BF" w14:textId="77777777"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14:paraId="0A4F2D71" w14:textId="77777777" w:rsidR="00E56569" w:rsidRPr="00FC45BA" w:rsidRDefault="00E56569" w:rsidP="009105D9">
            <w:pPr>
              <w:keepNext/>
              <w:keepLines/>
              <w:spacing w:after="0"/>
              <w:jc w:val="center"/>
              <w:rPr>
                <w:rFonts w:ascii="Arial" w:hAnsi="Arial"/>
                <w:sz w:val="18"/>
                <w:szCs w:val="18"/>
                <w:lang w:val="en-US" w:eastAsia="ja-JP"/>
              </w:rPr>
            </w:pPr>
          </w:p>
        </w:tc>
      </w:tr>
      <w:tr w:rsidR="00E56569" w:rsidRPr="00FC45BA" w14:paraId="7D0E5A24" w14:textId="77777777" w:rsidTr="009105D9">
        <w:trPr>
          <w:trHeight w:val="187"/>
          <w:jc w:val="center"/>
        </w:trPr>
        <w:tc>
          <w:tcPr>
            <w:tcW w:w="9780" w:type="dxa"/>
            <w:gridSpan w:val="15"/>
          </w:tcPr>
          <w:p w14:paraId="788E1025" w14:textId="7B0B3EED"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E83335">
              <w:rPr>
                <w:rFonts w:ascii="Arial" w:hAnsi="Arial"/>
                <w:noProof/>
                <w:snapToGrid w:val="0"/>
                <w:position w:val="-12"/>
                <w:sz w:val="18"/>
                <w:lang w:eastAsia="ja-JP"/>
              </w:rPr>
              <w:drawing>
                <wp:inline distT="0" distB="0" distL="0" distR="0" wp14:anchorId="0CE5CAFC" wp14:editId="31CF5C0D">
                  <wp:extent cx="970280" cy="1828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70280" cy="182880"/>
                          </a:xfrm>
                          <a:prstGeom prst="rect">
                            <a:avLst/>
                          </a:prstGeom>
                          <a:noFill/>
                          <a:ln>
                            <a:noFill/>
                          </a:ln>
                        </pic:spPr>
                      </pic:pic>
                    </a:graphicData>
                  </a:graphic>
                </wp:inline>
              </w:drawing>
            </w:r>
            <w:r w:rsidRPr="00FC45BA">
              <w:rPr>
                <w:rFonts w:ascii="Arial" w:hAnsi="Arial"/>
                <w:snapToGrid w:val="0"/>
                <w:sz w:val="18"/>
                <w:lang w:eastAsia="ja-JP"/>
              </w:rPr>
              <w:t xml:space="preserve">  with </w:t>
            </w:r>
            <w:r w:rsidR="00E83335">
              <w:rPr>
                <w:rFonts w:ascii="Arial" w:hAnsi="Arial"/>
                <w:noProof/>
                <w:snapToGrid w:val="0"/>
                <w:position w:val="-10"/>
                <w:sz w:val="18"/>
                <w:lang w:eastAsia="ja-JP"/>
              </w:rPr>
              <w:drawing>
                <wp:inline distT="0" distB="0" distL="0" distR="0" wp14:anchorId="66A8DF3D" wp14:editId="0B4C9485">
                  <wp:extent cx="182880" cy="18288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m:oMath>
              <m:sSubSup>
                <m:sSubSupPr>
                  <m:ctrlPr>
                    <w:rPr>
                      <w:rFonts w:ascii="Cambria Math" w:hAnsi="Cambria Math"/>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oMath>
            <w:r w:rsidRPr="00FC45BA">
              <w:rPr>
                <w:rFonts w:ascii="Arial" w:hAnsi="Arial"/>
                <w:snapToGrid w:val="0"/>
                <w:sz w:val="18"/>
                <w:lang w:eastAsia="ja-JP"/>
              </w:rPr>
              <w:t xml:space="preserve"> the UL carrier frequency in the higher band, both in MHz.</w:t>
            </w:r>
          </w:p>
        </w:tc>
      </w:tr>
    </w:tbl>
    <w:p w14:paraId="2AA51D47" w14:textId="77777777" w:rsidR="00E56569" w:rsidRDefault="00E56569" w:rsidP="00E56569">
      <w:pPr>
        <w:rPr>
          <w:lang w:eastAsia="ja-JP"/>
        </w:rPr>
      </w:pPr>
    </w:p>
    <w:p w14:paraId="1B60EC8F" w14:textId="77777777"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lastRenderedPageBreak/>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14:paraId="2C0E6A1F" w14:textId="77777777" w:rsidTr="009105D9">
        <w:trPr>
          <w:trHeight w:val="187"/>
          <w:jc w:val="center"/>
        </w:trPr>
        <w:tc>
          <w:tcPr>
            <w:tcW w:w="9769" w:type="dxa"/>
            <w:gridSpan w:val="16"/>
          </w:tcPr>
          <w:p w14:paraId="705FF387"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14:paraId="295A1EB7" w14:textId="77777777" w:rsidTr="009105D9">
        <w:trPr>
          <w:trHeight w:val="187"/>
          <w:jc w:val="center"/>
        </w:trPr>
        <w:tc>
          <w:tcPr>
            <w:tcW w:w="673" w:type="dxa"/>
          </w:tcPr>
          <w:p w14:paraId="4009E647"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14:paraId="56D4026A"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14:paraId="1E6D876F"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14:paraId="6AF16884"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14:paraId="4A437CD3"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14:paraId="1A1881A6"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14:paraId="39326C5C"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5E73E1F5"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14:paraId="1EB05A5C"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6E87338A"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14:paraId="53D13735"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1C3FD2AF"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14:paraId="578242AA"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3B444B59"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14:paraId="460B7C22"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14:paraId="41A60648"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14:paraId="194BE182"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0F16FA8B"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14:paraId="7F965074"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4499678E"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14:paraId="4C267E57" w14:textId="77777777" w:rsidR="00E56569" w:rsidRPr="00333681" w:rsidRDefault="00E56569" w:rsidP="009105D9">
            <w:pPr>
              <w:keepNext/>
              <w:keepLines/>
              <w:spacing w:after="0"/>
              <w:jc w:val="center"/>
              <w:rPr>
                <w:rFonts w:ascii="Arial" w:hAnsi="Arial"/>
                <w:b/>
                <w:sz w:val="18"/>
                <w:lang w:eastAsia="ja-JP"/>
              </w:rPr>
            </w:pPr>
          </w:p>
        </w:tc>
        <w:tc>
          <w:tcPr>
            <w:tcW w:w="605" w:type="dxa"/>
          </w:tcPr>
          <w:p w14:paraId="7BC99B94"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14:paraId="00628404" w14:textId="77777777"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14:paraId="5E6F3BAF"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14:paraId="6C51852F" w14:textId="77777777" w:rsidR="00E56569" w:rsidRPr="00333681" w:rsidRDefault="00E56569" w:rsidP="009105D9">
            <w:pPr>
              <w:keepNext/>
              <w:keepLines/>
              <w:spacing w:after="0"/>
              <w:jc w:val="center"/>
              <w:rPr>
                <w:rFonts w:ascii="Arial" w:hAnsi="Arial"/>
                <w:b/>
                <w:sz w:val="18"/>
                <w:lang w:eastAsia="ja-JP"/>
              </w:rPr>
            </w:pPr>
          </w:p>
        </w:tc>
        <w:tc>
          <w:tcPr>
            <w:tcW w:w="521" w:type="dxa"/>
          </w:tcPr>
          <w:p w14:paraId="0E6F57C9"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14:paraId="6087694C" w14:textId="77777777"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14:paraId="45DF7A0D" w14:textId="77777777" w:rsidR="00E56569" w:rsidRPr="00333681" w:rsidRDefault="00E56569" w:rsidP="009105D9">
            <w:pPr>
              <w:keepNext/>
              <w:keepLines/>
              <w:spacing w:after="0"/>
              <w:jc w:val="center"/>
              <w:rPr>
                <w:rFonts w:ascii="Arial" w:hAnsi="Arial"/>
                <w:b/>
                <w:sz w:val="18"/>
                <w:lang w:eastAsia="ja-JP"/>
              </w:rPr>
            </w:pPr>
          </w:p>
        </w:tc>
      </w:tr>
      <w:tr w:rsidR="00E56569" w:rsidRPr="00333681" w14:paraId="32CD9759" w14:textId="77777777" w:rsidTr="009105D9">
        <w:trPr>
          <w:trHeight w:val="187"/>
          <w:jc w:val="center"/>
        </w:trPr>
        <w:tc>
          <w:tcPr>
            <w:tcW w:w="673" w:type="dxa"/>
          </w:tcPr>
          <w:p w14:paraId="01590BBB" w14:textId="77777777"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14:paraId="5023AFB8" w14:textId="77777777"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14:paraId="0418F4D3" w14:textId="77777777" w:rsidR="00E56569" w:rsidRPr="00D52EFA" w:rsidRDefault="00E56569" w:rsidP="009105D9">
            <w:pPr>
              <w:keepNext/>
              <w:keepLines/>
              <w:spacing w:after="0"/>
              <w:jc w:val="center"/>
            </w:pPr>
            <w:r w:rsidRPr="00D52EFA">
              <w:t>15</w:t>
            </w:r>
          </w:p>
        </w:tc>
        <w:tc>
          <w:tcPr>
            <w:tcW w:w="572" w:type="dxa"/>
            <w:vAlign w:val="center"/>
          </w:tcPr>
          <w:p w14:paraId="4C74EC76" w14:textId="77777777" w:rsidR="00E56569" w:rsidRPr="00D52EFA" w:rsidRDefault="00E56569" w:rsidP="009105D9">
            <w:pPr>
              <w:keepNext/>
              <w:keepLines/>
              <w:spacing w:after="0"/>
              <w:jc w:val="center"/>
            </w:pPr>
            <w:r w:rsidRPr="00D52EFA">
              <w:rPr>
                <w:rFonts w:eastAsia="Times New Roman"/>
              </w:rPr>
              <w:t>25</w:t>
            </w:r>
          </w:p>
        </w:tc>
        <w:tc>
          <w:tcPr>
            <w:tcW w:w="606" w:type="dxa"/>
            <w:vAlign w:val="center"/>
          </w:tcPr>
          <w:p w14:paraId="3CA05258" w14:textId="77777777" w:rsidR="00E56569" w:rsidRPr="00D52EFA" w:rsidRDefault="00E56569" w:rsidP="009105D9">
            <w:pPr>
              <w:keepNext/>
              <w:keepLines/>
              <w:spacing w:after="0"/>
              <w:jc w:val="center"/>
            </w:pPr>
            <w:r w:rsidRPr="00D52EFA">
              <w:rPr>
                <w:rFonts w:eastAsia="Times New Roman"/>
              </w:rPr>
              <w:t>50</w:t>
            </w:r>
          </w:p>
        </w:tc>
        <w:tc>
          <w:tcPr>
            <w:tcW w:w="605" w:type="dxa"/>
            <w:vAlign w:val="center"/>
          </w:tcPr>
          <w:p w14:paraId="6D83CDE3" w14:textId="77777777" w:rsidR="00E56569" w:rsidRPr="00D52EFA" w:rsidRDefault="00E56569" w:rsidP="009105D9">
            <w:pPr>
              <w:keepNext/>
              <w:keepLines/>
              <w:spacing w:after="0"/>
              <w:jc w:val="center"/>
            </w:pPr>
            <w:r w:rsidRPr="00D52EFA">
              <w:rPr>
                <w:rFonts w:eastAsia="Times New Roman"/>
              </w:rPr>
              <w:t>75</w:t>
            </w:r>
          </w:p>
        </w:tc>
        <w:tc>
          <w:tcPr>
            <w:tcW w:w="605" w:type="dxa"/>
            <w:vAlign w:val="center"/>
          </w:tcPr>
          <w:p w14:paraId="747E6816" w14:textId="77777777" w:rsidR="00E56569" w:rsidRPr="00D52EFA" w:rsidRDefault="00E56569" w:rsidP="009105D9">
            <w:pPr>
              <w:keepNext/>
              <w:keepLines/>
              <w:spacing w:after="0"/>
              <w:jc w:val="center"/>
            </w:pPr>
            <w:r w:rsidRPr="00D52EFA">
              <w:rPr>
                <w:rFonts w:eastAsia="Times New Roman"/>
              </w:rPr>
              <w:t>100</w:t>
            </w:r>
          </w:p>
        </w:tc>
        <w:tc>
          <w:tcPr>
            <w:tcW w:w="605" w:type="dxa"/>
          </w:tcPr>
          <w:p w14:paraId="306C001D" w14:textId="77777777" w:rsidR="00E56569" w:rsidRPr="00D52EFA" w:rsidRDefault="00E56569" w:rsidP="009105D9">
            <w:pPr>
              <w:keepNext/>
              <w:keepLines/>
              <w:spacing w:after="0"/>
              <w:jc w:val="center"/>
            </w:pPr>
          </w:p>
        </w:tc>
        <w:tc>
          <w:tcPr>
            <w:tcW w:w="605" w:type="dxa"/>
          </w:tcPr>
          <w:p w14:paraId="3A4D3692" w14:textId="77777777" w:rsidR="00E56569" w:rsidRPr="00D52EFA" w:rsidRDefault="00E56569" w:rsidP="009105D9">
            <w:pPr>
              <w:keepNext/>
              <w:keepLines/>
              <w:spacing w:after="0"/>
              <w:jc w:val="center"/>
            </w:pPr>
            <w:r w:rsidRPr="00D52EFA">
              <w:t>160</w:t>
            </w:r>
          </w:p>
        </w:tc>
        <w:tc>
          <w:tcPr>
            <w:tcW w:w="605" w:type="dxa"/>
          </w:tcPr>
          <w:p w14:paraId="3F33574E" w14:textId="77777777" w:rsidR="00E56569" w:rsidRPr="00D52EFA" w:rsidRDefault="00E56569" w:rsidP="009105D9">
            <w:pPr>
              <w:keepNext/>
              <w:keepLines/>
              <w:spacing w:after="0"/>
              <w:jc w:val="center"/>
            </w:pPr>
          </w:p>
        </w:tc>
        <w:tc>
          <w:tcPr>
            <w:tcW w:w="605" w:type="dxa"/>
          </w:tcPr>
          <w:p w14:paraId="2FA92421" w14:textId="77777777" w:rsidR="00E56569" w:rsidRPr="00D52EFA" w:rsidRDefault="00E56569" w:rsidP="009105D9">
            <w:pPr>
              <w:keepNext/>
              <w:keepLines/>
              <w:spacing w:after="0"/>
              <w:jc w:val="center"/>
            </w:pPr>
          </w:p>
        </w:tc>
        <w:tc>
          <w:tcPr>
            <w:tcW w:w="605" w:type="dxa"/>
          </w:tcPr>
          <w:p w14:paraId="06DBC2D5" w14:textId="77777777" w:rsidR="00E56569" w:rsidRPr="00D52EFA" w:rsidRDefault="00E56569" w:rsidP="009105D9">
            <w:pPr>
              <w:keepNext/>
              <w:keepLines/>
              <w:spacing w:after="0"/>
              <w:jc w:val="center"/>
            </w:pPr>
          </w:p>
        </w:tc>
        <w:tc>
          <w:tcPr>
            <w:tcW w:w="605" w:type="dxa"/>
          </w:tcPr>
          <w:p w14:paraId="37CE2BBD" w14:textId="77777777" w:rsidR="00E56569" w:rsidRPr="00333681" w:rsidRDefault="00E56569" w:rsidP="009105D9">
            <w:pPr>
              <w:keepNext/>
              <w:keepLines/>
              <w:spacing w:after="0"/>
              <w:jc w:val="center"/>
              <w:rPr>
                <w:rFonts w:ascii="Arial" w:hAnsi="Arial"/>
                <w:sz w:val="18"/>
                <w:lang w:eastAsia="ja-JP"/>
              </w:rPr>
            </w:pPr>
          </w:p>
        </w:tc>
        <w:tc>
          <w:tcPr>
            <w:tcW w:w="605" w:type="dxa"/>
          </w:tcPr>
          <w:p w14:paraId="7B70BAA3" w14:textId="77777777" w:rsidR="00E56569" w:rsidRPr="00333681" w:rsidRDefault="00E56569" w:rsidP="009105D9">
            <w:pPr>
              <w:keepNext/>
              <w:keepLines/>
              <w:spacing w:after="0"/>
              <w:jc w:val="center"/>
              <w:rPr>
                <w:rFonts w:ascii="Arial" w:hAnsi="Arial"/>
                <w:sz w:val="18"/>
                <w:lang w:val="en-US" w:eastAsia="zh-CN"/>
              </w:rPr>
            </w:pPr>
          </w:p>
        </w:tc>
        <w:tc>
          <w:tcPr>
            <w:tcW w:w="521" w:type="dxa"/>
          </w:tcPr>
          <w:p w14:paraId="2EB4FC46" w14:textId="77777777" w:rsidR="00E56569" w:rsidRPr="00333681" w:rsidRDefault="00E56569" w:rsidP="009105D9">
            <w:pPr>
              <w:keepNext/>
              <w:keepLines/>
              <w:spacing w:after="0"/>
              <w:jc w:val="center"/>
              <w:rPr>
                <w:rFonts w:ascii="Arial" w:hAnsi="Arial"/>
                <w:sz w:val="18"/>
                <w:lang w:val="en-US" w:eastAsia="zh-CN"/>
              </w:rPr>
            </w:pPr>
          </w:p>
        </w:tc>
        <w:tc>
          <w:tcPr>
            <w:tcW w:w="695" w:type="dxa"/>
          </w:tcPr>
          <w:p w14:paraId="703EC30C" w14:textId="77777777" w:rsidR="00E56569" w:rsidRPr="00333681" w:rsidRDefault="00E56569" w:rsidP="009105D9">
            <w:pPr>
              <w:keepNext/>
              <w:keepLines/>
              <w:spacing w:after="0"/>
              <w:jc w:val="center"/>
              <w:rPr>
                <w:rFonts w:ascii="Arial" w:hAnsi="Arial"/>
                <w:sz w:val="18"/>
                <w:lang w:eastAsia="ja-JP"/>
              </w:rPr>
            </w:pPr>
          </w:p>
        </w:tc>
      </w:tr>
      <w:tr w:rsidR="00E56569" w:rsidRPr="00333681" w14:paraId="2CA5DCC2" w14:textId="77777777" w:rsidTr="009105D9">
        <w:trPr>
          <w:trHeight w:val="285"/>
          <w:jc w:val="center"/>
        </w:trPr>
        <w:tc>
          <w:tcPr>
            <w:tcW w:w="9769" w:type="dxa"/>
            <w:gridSpan w:val="16"/>
            <w:vAlign w:val="center"/>
          </w:tcPr>
          <w:p w14:paraId="14341211" w14:textId="77777777"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212DC5C" w14:textId="77777777" w:rsidR="00E56569" w:rsidRDefault="00E56569" w:rsidP="00E56569"/>
    <w:p w14:paraId="589CA61D" w14:textId="77777777" w:rsidR="00E56569" w:rsidRDefault="00E56569" w:rsidP="00E56569">
      <w:pPr>
        <w:pStyle w:val="Heading4"/>
        <w:tabs>
          <w:tab w:val="left" w:pos="0"/>
        </w:tabs>
        <w:ind w:left="0" w:firstLine="0"/>
        <w:rPr>
          <w:rFonts w:cs="Arial"/>
          <w:lang w:eastAsia="zh-CN"/>
        </w:rPr>
      </w:pPr>
      <w:bookmarkStart w:id="245" w:name="_Toc97801462"/>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45"/>
    </w:p>
    <w:p w14:paraId="0C9D8792" w14:textId="77777777"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14:paraId="1266A822" w14:textId="77777777" w:rsidR="00E56569" w:rsidRDefault="00E56569" w:rsidP="00E56569">
      <w:pPr>
        <w:pStyle w:val="Heading4"/>
        <w:tabs>
          <w:tab w:val="left" w:pos="0"/>
        </w:tabs>
        <w:ind w:left="0" w:firstLine="0"/>
        <w:rPr>
          <w:rFonts w:cs="Arial"/>
          <w:lang w:eastAsia="zh-CN"/>
        </w:rPr>
      </w:pPr>
      <w:bookmarkStart w:id="246" w:name="_Toc97801463"/>
      <w:r>
        <w:rPr>
          <w:rFonts w:cs="Arial"/>
          <w:lang w:eastAsia="zh-CN"/>
        </w:rPr>
        <w:t>5.22.3.3</w:t>
      </w:r>
      <w:r>
        <w:rPr>
          <w:rFonts w:cs="Arial"/>
          <w:lang w:eastAsia="zh-CN"/>
        </w:rPr>
        <w:tab/>
        <w:t>OOB blocking exception requirements</w:t>
      </w:r>
      <w:bookmarkEnd w:id="246"/>
    </w:p>
    <w:p w14:paraId="074CEDC2" w14:textId="77777777" w:rsidR="00E56569" w:rsidRDefault="00E56569" w:rsidP="00E56569">
      <w:pPr>
        <w:rPr>
          <w:lang w:val="sv-SE" w:eastAsia="zh-CN"/>
        </w:rPr>
      </w:pPr>
      <w:r>
        <w:rPr>
          <w:lang w:val="sv-SE" w:eastAsia="zh-CN"/>
        </w:rPr>
        <w:t>Since band n28 is a low band and n78 is a wide band, the OOBB exception is needed.</w:t>
      </w:r>
    </w:p>
    <w:p w14:paraId="2D49D0F1" w14:textId="77777777"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14:paraId="7D0B64E5" w14:textId="77777777"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3E18080" w14:textId="77777777" w:rsidR="00E56569" w:rsidRDefault="00E56569" w:rsidP="009105D9">
            <w:pPr>
              <w:pStyle w:val="TAH"/>
              <w:rPr>
                <w:lang w:eastAsia="zh-CN"/>
              </w:rPr>
            </w:pPr>
            <w:r>
              <w:t>CA band combination</w:t>
            </w:r>
          </w:p>
        </w:tc>
      </w:tr>
      <w:tr w:rsidR="00E56569" w14:paraId="335A2DFA" w14:textId="77777777"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92AA073" w14:textId="77777777" w:rsidR="00E56569" w:rsidRDefault="00E56569" w:rsidP="009105D9">
            <w:pPr>
              <w:pStyle w:val="TAC"/>
              <w:rPr>
                <w:szCs w:val="18"/>
              </w:rPr>
            </w:pPr>
            <w:r>
              <w:rPr>
                <w:szCs w:val="18"/>
                <w:lang w:eastAsia="zh-CN"/>
              </w:rPr>
              <w:t>CA_n28-n78</w:t>
            </w:r>
          </w:p>
        </w:tc>
      </w:tr>
    </w:tbl>
    <w:p w14:paraId="25A28D43" w14:textId="77777777" w:rsidR="00E56569" w:rsidRDefault="00E56569" w:rsidP="00E56569">
      <w:pPr>
        <w:pStyle w:val="NoSpacing"/>
        <w:rPr>
          <w:rFonts w:ascii="Arial" w:hAnsi="Arial" w:cs="Arial"/>
          <w:bCs/>
          <w:shd w:val="clear" w:color="auto" w:fill="FFFFFF"/>
        </w:rPr>
      </w:pPr>
    </w:p>
    <w:p w14:paraId="68121B14" w14:textId="77777777" w:rsidR="00E56569" w:rsidRDefault="00E56569" w:rsidP="00E56569">
      <w:pPr>
        <w:pStyle w:val="Heading3"/>
        <w:tabs>
          <w:tab w:val="left" w:pos="0"/>
        </w:tabs>
        <w:ind w:left="0" w:firstLine="0"/>
        <w:rPr>
          <w:sz w:val="24"/>
        </w:rPr>
      </w:pPr>
      <w:bookmarkStart w:id="247" w:name="_Toc97801464"/>
      <w:r>
        <w:rPr>
          <w:sz w:val="24"/>
        </w:rPr>
        <w:t>5.22.4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7"/>
    </w:p>
    <w:p w14:paraId="19A5C302" w14:textId="77777777" w:rsidR="00E56569" w:rsidRDefault="00E56569" w:rsidP="00E56569">
      <w:pPr>
        <w:rPr>
          <w:iCs/>
          <w:lang w:eastAsia="zh-CN"/>
        </w:rPr>
      </w:pPr>
      <w:r>
        <w:rPr>
          <w:iCs/>
          <w:lang w:eastAsia="zh-CN"/>
        </w:rPr>
        <w:t>For the ∆TIB,c and ∆RIB,c values, same PC3 CA_n28A-n78A requirements are applied for PC2 CA_n28A-n78A.</w:t>
      </w:r>
    </w:p>
    <w:p w14:paraId="0736D70E" w14:textId="77777777" w:rsidR="00E56569" w:rsidRPr="00E56569" w:rsidRDefault="00E56569" w:rsidP="00090E14">
      <w:pPr>
        <w:rPr>
          <w:rFonts w:ascii="Arial" w:hAnsi="Arial" w:cs="Arial"/>
          <w:bCs/>
          <w:sz w:val="22"/>
          <w:shd w:val="clear" w:color="auto" w:fill="FFFFFF"/>
          <w:lang w:eastAsia="zh-CN"/>
        </w:rPr>
      </w:pPr>
    </w:p>
    <w:p w14:paraId="5DE4F7D2" w14:textId="77777777" w:rsidR="000E52CF" w:rsidRPr="000E52CF" w:rsidRDefault="000E52CF" w:rsidP="00090E14">
      <w:pPr>
        <w:rPr>
          <w:rFonts w:ascii="Arial" w:hAnsi="Arial" w:cs="Arial"/>
          <w:bCs/>
          <w:sz w:val="22"/>
          <w:shd w:val="clear" w:color="auto" w:fill="FFFFFF"/>
          <w:lang w:eastAsia="zh-CN"/>
        </w:rPr>
      </w:pPr>
    </w:p>
    <w:bookmarkEnd w:id="186"/>
    <w:bookmarkEnd w:id="187"/>
    <w:bookmarkEnd w:id="188"/>
    <w:bookmarkEnd w:id="189"/>
    <w:bookmarkEnd w:id="190"/>
    <w:bookmarkEnd w:id="191"/>
    <w:bookmarkEnd w:id="192"/>
    <w:bookmarkEnd w:id="193"/>
    <w:bookmarkEnd w:id="194"/>
    <w:bookmarkEnd w:id="195"/>
    <w:bookmarkEnd w:id="196"/>
    <w:p w14:paraId="340414EC" w14:textId="77777777" w:rsidR="00054A22" w:rsidRPr="00235394" w:rsidRDefault="00080512" w:rsidP="00434B66">
      <w:pPr>
        <w:pStyle w:val="Heading1"/>
        <w:ind w:left="0" w:firstLine="0"/>
        <w:rPr>
          <w:lang w:eastAsia="zh-CN"/>
        </w:rPr>
      </w:pPr>
      <w:r w:rsidRPr="004D3578">
        <w:br w:type="page"/>
      </w:r>
      <w:bookmarkStart w:id="248" w:name="_Toc97801465"/>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49" w:name="historyclause"/>
      <w:bookmarkEnd w:id="248"/>
      <w:bookmarkEnd w:id="2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67EE3D69" w14:textId="77777777" w:rsidTr="00C72833">
        <w:trPr>
          <w:cantSplit/>
        </w:trPr>
        <w:tc>
          <w:tcPr>
            <w:tcW w:w="9639" w:type="dxa"/>
            <w:gridSpan w:val="8"/>
            <w:tcBorders>
              <w:bottom w:val="nil"/>
            </w:tcBorders>
            <w:shd w:val="solid" w:color="FFFFFF" w:fill="auto"/>
          </w:tcPr>
          <w:p w14:paraId="1BA36F36" w14:textId="77777777" w:rsidR="003C3971" w:rsidRPr="008245FE" w:rsidRDefault="003C3971" w:rsidP="00C72833">
            <w:pPr>
              <w:pStyle w:val="TAL"/>
              <w:jc w:val="center"/>
              <w:rPr>
                <w:b/>
                <w:sz w:val="16"/>
              </w:rPr>
            </w:pPr>
            <w:r w:rsidRPr="008245FE">
              <w:rPr>
                <w:b/>
              </w:rPr>
              <w:lastRenderedPageBreak/>
              <w:t>Change history</w:t>
            </w:r>
          </w:p>
        </w:tc>
      </w:tr>
      <w:tr w:rsidR="003C3971" w:rsidRPr="008245FE" w14:paraId="112D251F" w14:textId="77777777" w:rsidTr="00C72833">
        <w:tc>
          <w:tcPr>
            <w:tcW w:w="800" w:type="dxa"/>
            <w:shd w:val="pct10" w:color="auto" w:fill="FFFFFF"/>
          </w:tcPr>
          <w:p w14:paraId="39B6DA55"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36E2CC0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35B986D4"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9763089"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3630B01E"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04E13928"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4F5A673B"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A372902"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3F6A1D64" w14:textId="77777777" w:rsidTr="00C72833">
        <w:tc>
          <w:tcPr>
            <w:tcW w:w="800" w:type="dxa"/>
            <w:shd w:val="solid" w:color="FFFFFF" w:fill="auto"/>
          </w:tcPr>
          <w:p w14:paraId="0BF5BF40" w14:textId="77777777"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14:paraId="6DB6BB6F" w14:textId="77777777"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16419294" w14:textId="77777777"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14:paraId="6CA0F7FA" w14:textId="77777777" w:rsidR="003C3971" w:rsidRPr="008245FE" w:rsidRDefault="003C3971" w:rsidP="00C17E50">
            <w:pPr>
              <w:pStyle w:val="TAL"/>
              <w:rPr>
                <w:sz w:val="16"/>
                <w:szCs w:val="16"/>
              </w:rPr>
            </w:pPr>
          </w:p>
        </w:tc>
        <w:tc>
          <w:tcPr>
            <w:tcW w:w="425" w:type="dxa"/>
            <w:shd w:val="solid" w:color="FFFFFF" w:fill="auto"/>
          </w:tcPr>
          <w:p w14:paraId="76562535" w14:textId="77777777" w:rsidR="003C3971" w:rsidRPr="008245FE" w:rsidRDefault="003C3971" w:rsidP="00C17E50">
            <w:pPr>
              <w:pStyle w:val="TAR"/>
              <w:jc w:val="left"/>
              <w:rPr>
                <w:sz w:val="16"/>
                <w:szCs w:val="16"/>
              </w:rPr>
            </w:pPr>
          </w:p>
        </w:tc>
        <w:tc>
          <w:tcPr>
            <w:tcW w:w="425" w:type="dxa"/>
            <w:shd w:val="solid" w:color="FFFFFF" w:fill="auto"/>
          </w:tcPr>
          <w:p w14:paraId="61DE57F7" w14:textId="77777777" w:rsidR="003C3971" w:rsidRPr="008245FE" w:rsidRDefault="003C3971" w:rsidP="00C17E50">
            <w:pPr>
              <w:pStyle w:val="TAC"/>
              <w:jc w:val="left"/>
              <w:rPr>
                <w:sz w:val="16"/>
                <w:szCs w:val="16"/>
              </w:rPr>
            </w:pPr>
          </w:p>
        </w:tc>
        <w:tc>
          <w:tcPr>
            <w:tcW w:w="4962" w:type="dxa"/>
            <w:shd w:val="solid" w:color="FFFFFF" w:fill="auto"/>
          </w:tcPr>
          <w:p w14:paraId="29E1865C"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4BEC32EA"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14:paraId="77D3F5BC" w14:textId="77777777" w:rsidTr="00C72833">
        <w:tc>
          <w:tcPr>
            <w:tcW w:w="800" w:type="dxa"/>
            <w:shd w:val="solid" w:color="FFFFFF" w:fill="auto"/>
          </w:tcPr>
          <w:p w14:paraId="64F64BC2" w14:textId="77777777"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14:paraId="57C547CA" w14:textId="77777777"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465FE2F4" w14:textId="77777777"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14:paraId="67928AEC" w14:textId="77777777" w:rsidR="00E62F00" w:rsidRPr="008245FE" w:rsidRDefault="00E62F00" w:rsidP="00C17E50">
            <w:pPr>
              <w:pStyle w:val="TAL"/>
              <w:rPr>
                <w:sz w:val="16"/>
                <w:szCs w:val="16"/>
              </w:rPr>
            </w:pPr>
          </w:p>
        </w:tc>
        <w:tc>
          <w:tcPr>
            <w:tcW w:w="425" w:type="dxa"/>
            <w:shd w:val="solid" w:color="FFFFFF" w:fill="auto"/>
          </w:tcPr>
          <w:p w14:paraId="7BE8693B" w14:textId="77777777" w:rsidR="00E62F00" w:rsidRPr="008245FE" w:rsidRDefault="00E62F00" w:rsidP="00C17E50">
            <w:pPr>
              <w:pStyle w:val="TAR"/>
              <w:jc w:val="left"/>
              <w:rPr>
                <w:sz w:val="16"/>
                <w:szCs w:val="16"/>
              </w:rPr>
            </w:pPr>
          </w:p>
        </w:tc>
        <w:tc>
          <w:tcPr>
            <w:tcW w:w="425" w:type="dxa"/>
            <w:shd w:val="solid" w:color="FFFFFF" w:fill="auto"/>
          </w:tcPr>
          <w:p w14:paraId="1E19F30C" w14:textId="77777777" w:rsidR="00E62F00" w:rsidRPr="008245FE" w:rsidRDefault="00E62F00" w:rsidP="00C17E50">
            <w:pPr>
              <w:pStyle w:val="TAC"/>
              <w:jc w:val="left"/>
              <w:rPr>
                <w:sz w:val="16"/>
                <w:szCs w:val="16"/>
              </w:rPr>
            </w:pPr>
          </w:p>
        </w:tc>
        <w:tc>
          <w:tcPr>
            <w:tcW w:w="4962" w:type="dxa"/>
            <w:shd w:val="solid" w:color="FFFFFF" w:fill="auto"/>
          </w:tcPr>
          <w:p w14:paraId="648DDB83" w14:textId="77777777" w:rsidR="00EE45A8" w:rsidRDefault="00EE45A8" w:rsidP="00EE45A8">
            <w:pPr>
              <w:pStyle w:val="TAL"/>
              <w:rPr>
                <w:sz w:val="16"/>
                <w:szCs w:val="16"/>
                <w:lang w:eastAsia="zh-CN"/>
              </w:rPr>
            </w:pPr>
            <w:r>
              <w:rPr>
                <w:rFonts w:hint="eastAsia"/>
                <w:sz w:val="16"/>
                <w:szCs w:val="16"/>
                <w:lang w:eastAsia="zh-CN"/>
              </w:rPr>
              <w:t>Implemented TPs from RAN4 #97-e:</w:t>
            </w:r>
          </w:p>
          <w:p w14:paraId="312B2DB9" w14:textId="77777777" w:rsidR="00EE45A8" w:rsidRDefault="00EE45A8" w:rsidP="00EE45A8">
            <w:pPr>
              <w:pStyle w:val="TAL"/>
              <w:rPr>
                <w:sz w:val="16"/>
                <w:szCs w:val="16"/>
                <w:lang w:eastAsia="zh-CN"/>
              </w:rPr>
            </w:pPr>
          </w:p>
          <w:p w14:paraId="6085D2B8" w14:textId="77777777"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14:paraId="08F1C5BF" w14:textId="77777777"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14:paraId="3E3BEF41" w14:textId="77777777"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14:paraId="1C56534D" w14:textId="77777777"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14:paraId="36C67DC6" w14:textId="77777777"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14:paraId="0BA7BEFA" w14:textId="77777777"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14:paraId="19872137" w14:textId="77777777"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1EE74" w14:textId="77777777"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5D02C" w14:textId="77777777"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027E3" w14:textId="77777777"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70BB4" w14:textId="77777777"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C2DF" w14:textId="77777777"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8AD9F" w14:textId="77777777"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14:paraId="5EA9609C" w14:textId="77777777" w:rsidR="00C52673" w:rsidRDefault="00C52673" w:rsidP="00276323">
            <w:pPr>
              <w:pStyle w:val="TAL"/>
              <w:rPr>
                <w:sz w:val="16"/>
                <w:szCs w:val="16"/>
                <w:lang w:eastAsia="zh-CN"/>
              </w:rPr>
            </w:pPr>
          </w:p>
          <w:p w14:paraId="22EC3530" w14:textId="77777777"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14:paraId="5AC13738" w14:textId="77777777"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14:paraId="417055CE" w14:textId="77777777"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14:paraId="0D98A059" w14:textId="77777777"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2803" w14:textId="77777777"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14:paraId="79AA2069" w14:textId="77777777"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14:paraId="3D564607" w14:textId="77777777"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93FC7" w14:textId="77777777"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088D7" w14:textId="77777777"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E67E2" w14:textId="77777777"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449C1" w14:textId="77777777"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464F" w14:textId="77777777"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C0C55" w14:textId="77777777"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14:paraId="42F1E53B" w14:textId="77777777" w:rsidR="001E27F4" w:rsidRDefault="001E27F4" w:rsidP="00276323">
            <w:pPr>
              <w:pStyle w:val="TAL"/>
              <w:rPr>
                <w:sz w:val="16"/>
                <w:szCs w:val="16"/>
                <w:lang w:eastAsia="zh-CN"/>
              </w:rPr>
            </w:pPr>
          </w:p>
          <w:p w14:paraId="54F3E5CB" w14:textId="77777777"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14:paraId="2BC38306" w14:textId="77777777"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14:paraId="068654B3" w14:textId="77777777"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14:paraId="6A6C107F" w14:textId="77777777"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BE30" w14:textId="77777777"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14:paraId="5682B1D7"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4858" w14:textId="77777777"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61689" w14:textId="77777777"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B52F2" w14:textId="77777777"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9EB34" w14:textId="77777777"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E2D6" w14:textId="77777777"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B0761" w14:textId="77777777"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16F3B3" w14:textId="77777777"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14:paraId="448FDD3D" w14:textId="77777777" w:rsidR="00BE4E4C" w:rsidRDefault="00BE4E4C" w:rsidP="00DC3EAE">
            <w:pPr>
              <w:pStyle w:val="TAL"/>
              <w:rPr>
                <w:sz w:val="16"/>
                <w:szCs w:val="16"/>
                <w:lang w:eastAsia="zh-CN"/>
              </w:rPr>
            </w:pPr>
          </w:p>
          <w:p w14:paraId="5E274460" w14:textId="77777777"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14:paraId="23770133" w14:textId="77777777"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14:paraId="2775D1B4" w14:textId="77777777"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14:paraId="6DFAA780" w14:textId="77777777"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14:paraId="43F8D3C8" w14:textId="77777777"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18A48" w14:textId="77777777"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14:paraId="04DD920B"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6EED5C18" w14:textId="77777777"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30081" w14:textId="77777777"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70B09" w14:textId="77777777"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F3EA0" w14:textId="77777777"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2383F" w14:textId="77777777"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4A49A" w14:textId="77777777"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B6802" w14:textId="77777777" w:rsidR="00C66E58" w:rsidRDefault="00C66E58" w:rsidP="00C66E58">
            <w:pPr>
              <w:pStyle w:val="TAL"/>
              <w:rPr>
                <w:sz w:val="16"/>
                <w:szCs w:val="16"/>
                <w:lang w:eastAsia="zh-CN"/>
              </w:rPr>
            </w:pPr>
            <w:r>
              <w:rPr>
                <w:rFonts w:hint="eastAsia"/>
                <w:sz w:val="16"/>
                <w:szCs w:val="16"/>
                <w:lang w:eastAsia="zh-CN"/>
              </w:rPr>
              <w:t>Implemented TPs from RAN4 #100-e:</w:t>
            </w:r>
          </w:p>
          <w:p w14:paraId="4A61FA2E" w14:textId="77777777" w:rsidR="008F7B73" w:rsidRDefault="008F7B73" w:rsidP="00C66E58">
            <w:pPr>
              <w:pStyle w:val="TAL"/>
              <w:rPr>
                <w:sz w:val="16"/>
                <w:szCs w:val="16"/>
                <w:lang w:eastAsia="zh-CN"/>
              </w:rPr>
            </w:pPr>
          </w:p>
          <w:p w14:paraId="2BC78E4E" w14:textId="77777777"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14:paraId="21AB06C7" w14:textId="77777777"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14:paraId="392FBBDD" w14:textId="77777777"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14:paraId="7746D045" w14:textId="77777777"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14:paraId="72B0CFBD" w14:textId="77777777"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14:paraId="041E7C6D" w14:textId="77777777"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81154" w14:textId="77777777"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14:paraId="678A298A" w14:textId="77777777"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14:paraId="43387142" w14:textId="77777777"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D2D5" w14:textId="77777777" w:rsidR="00070007" w:rsidRDefault="00070007" w:rsidP="00070007">
            <w:pPr>
              <w:pStyle w:val="TAC"/>
              <w:jc w:val="left"/>
              <w:rPr>
                <w:sz w:val="16"/>
                <w:szCs w:val="16"/>
                <w:lang w:eastAsia="zh-CN"/>
              </w:rPr>
            </w:pPr>
            <w:r>
              <w:rPr>
                <w:rFonts w:hint="eastAsia"/>
                <w:sz w:val="16"/>
                <w:szCs w:val="16"/>
                <w:lang w:eastAsia="zh-CN"/>
              </w:rPr>
              <w:t>RAN4 #101-bis-e</w:t>
            </w:r>
          </w:p>
          <w:p w14:paraId="156E17C3" w14:textId="77777777"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A46" w14:textId="77777777"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FF60" w14:textId="77777777"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FECF" w14:textId="77777777"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E2BA2" w14:textId="77777777"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CB6EC" w14:textId="77777777"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14:paraId="63D26A1A" w14:textId="77777777" w:rsidR="00070007" w:rsidRDefault="00070007" w:rsidP="00511CA1">
            <w:pPr>
              <w:pStyle w:val="TAL"/>
              <w:rPr>
                <w:sz w:val="16"/>
                <w:szCs w:val="16"/>
                <w:lang w:eastAsia="zh-CN"/>
              </w:rPr>
            </w:pPr>
          </w:p>
          <w:p w14:paraId="1A3D56A4" w14:textId="77777777"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14:paraId="3E319A55" w14:textId="77777777" w:rsidR="00070007" w:rsidRDefault="00070007" w:rsidP="005D4EF6">
            <w:pPr>
              <w:pStyle w:val="TAL"/>
              <w:rPr>
                <w:sz w:val="16"/>
                <w:szCs w:val="16"/>
                <w:lang w:eastAsia="zh-CN"/>
              </w:rPr>
            </w:pPr>
          </w:p>
          <w:p w14:paraId="0FFA9708" w14:textId="77777777" w:rsidR="008D7710" w:rsidRDefault="008D7710" w:rsidP="008D7710">
            <w:pPr>
              <w:pStyle w:val="TAL"/>
              <w:rPr>
                <w:sz w:val="16"/>
                <w:szCs w:val="16"/>
                <w:lang w:eastAsia="zh-CN"/>
              </w:rPr>
            </w:pPr>
            <w:r>
              <w:rPr>
                <w:rFonts w:hint="eastAsia"/>
                <w:sz w:val="16"/>
                <w:szCs w:val="16"/>
                <w:lang w:eastAsia="zh-CN"/>
              </w:rPr>
              <w:t>Implemented TPs from RAN4 #102-e:</w:t>
            </w:r>
          </w:p>
          <w:p w14:paraId="1B80D3D1" w14:textId="77777777" w:rsidR="00623D75" w:rsidRDefault="00623D75" w:rsidP="008D7710">
            <w:pPr>
              <w:pStyle w:val="TAL"/>
              <w:rPr>
                <w:sz w:val="16"/>
                <w:szCs w:val="16"/>
                <w:lang w:eastAsia="zh-CN"/>
              </w:rPr>
            </w:pPr>
          </w:p>
          <w:p w14:paraId="384ABE76" w14:textId="77777777"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14:paraId="26797DED" w14:textId="77777777"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14:paraId="1DE0A466" w14:textId="77777777"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14:paraId="4E0F927A" w14:textId="77777777"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14:paraId="46733FB7" w14:textId="77777777"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14:paraId="4E6030D0" w14:textId="77777777"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14:paraId="5B3D7387" w14:textId="77777777"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14:paraId="5F85E552" w14:textId="77777777"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B6E7B" w14:textId="77777777"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14:paraId="0398C6FF" w14:textId="77777777"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14:paraId="3A689090" w14:textId="77777777"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EC0B3" w14:textId="77777777"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36B72" w14:textId="77777777"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DB4C7" w14:textId="77777777"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1142" w14:textId="77777777"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BD815" w14:textId="77777777"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D85EE" w14:textId="77777777"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CF4F" w14:textId="77777777" w:rsidR="0004777B" w:rsidRDefault="0004777B" w:rsidP="00C62988">
            <w:pPr>
              <w:pStyle w:val="TAC"/>
              <w:jc w:val="left"/>
              <w:rPr>
                <w:sz w:val="16"/>
                <w:szCs w:val="16"/>
                <w:lang w:eastAsia="zh-CN"/>
              </w:rPr>
            </w:pPr>
            <w:r>
              <w:rPr>
                <w:rFonts w:hint="eastAsia"/>
                <w:sz w:val="16"/>
                <w:szCs w:val="16"/>
                <w:lang w:eastAsia="zh-CN"/>
              </w:rPr>
              <w:t>1.0.0</w:t>
            </w:r>
          </w:p>
        </w:tc>
      </w:tr>
      <w:tr w:rsidR="00FF5F0C" w:rsidRPr="008245FE" w14:paraId="7F2E312C" w14:textId="77777777" w:rsidTr="00C33CB0">
        <w:tc>
          <w:tcPr>
            <w:tcW w:w="800" w:type="dxa"/>
            <w:tcBorders>
              <w:top w:val="single" w:sz="6" w:space="0" w:color="auto"/>
              <w:left w:val="single" w:sz="6" w:space="0" w:color="auto"/>
              <w:bottom w:val="single" w:sz="6" w:space="0" w:color="auto"/>
              <w:right w:val="single" w:sz="6" w:space="0" w:color="auto"/>
            </w:tcBorders>
            <w:shd w:val="solid" w:color="FFFFFF" w:fill="auto"/>
          </w:tcPr>
          <w:p w14:paraId="1716C815" w14:textId="77777777" w:rsidR="00FF5F0C" w:rsidRDefault="00FF5F0C" w:rsidP="00C33CB0">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694E0" w14:textId="77777777" w:rsidR="00FF5F0C" w:rsidRDefault="00FF5F0C" w:rsidP="00C33CB0">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8A3C5C" w14:textId="77777777" w:rsidR="00FF5F0C" w:rsidRPr="000D680F" w:rsidRDefault="00FF5F0C" w:rsidP="00C33CB0">
            <w:pPr>
              <w:pStyle w:val="TAC"/>
              <w:jc w:val="left"/>
              <w:rPr>
                <w:sz w:val="16"/>
                <w:szCs w:val="16"/>
                <w:lang w:eastAsia="zh-CN"/>
              </w:rPr>
            </w:pPr>
            <w:r w:rsidRPr="00FF5F0C">
              <w:rPr>
                <w:sz w:val="16"/>
                <w:szCs w:val="16"/>
                <w:lang w:eastAsia="zh-CN"/>
              </w:rPr>
              <w:t>RP-220829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A9BFF" w14:textId="77777777" w:rsidR="00FF5F0C" w:rsidRPr="008245FE" w:rsidRDefault="00FF5F0C" w:rsidP="00C33CB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F41CE" w14:textId="77777777" w:rsidR="00FF5F0C" w:rsidRPr="008245FE" w:rsidRDefault="00FF5F0C" w:rsidP="00C33CB0">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C5034" w14:textId="77777777" w:rsidR="00FF5F0C" w:rsidRPr="008245FE" w:rsidRDefault="00FF5F0C" w:rsidP="00C33CB0">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DC8F6" w14:textId="77777777" w:rsidR="00FF5F0C" w:rsidRDefault="00FF5F0C" w:rsidP="00FF5F0C">
            <w:pPr>
              <w:pStyle w:val="TAL"/>
              <w:rPr>
                <w:sz w:val="16"/>
                <w:szCs w:val="16"/>
                <w:lang w:eastAsia="zh-CN"/>
              </w:rPr>
            </w:pPr>
            <w:r>
              <w:rPr>
                <w:rFonts w:hint="eastAsia"/>
                <w:sz w:val="16"/>
                <w:szCs w:val="16"/>
                <w:lang w:eastAsia="zh-CN"/>
              </w:rPr>
              <w:t>Correct the TR title and update the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58B0" w14:textId="77777777" w:rsidR="00FF5F0C" w:rsidRDefault="00FF5F0C" w:rsidP="00FF5F0C">
            <w:pPr>
              <w:pStyle w:val="TAC"/>
              <w:jc w:val="left"/>
              <w:rPr>
                <w:sz w:val="16"/>
                <w:szCs w:val="16"/>
                <w:lang w:eastAsia="zh-CN"/>
              </w:rPr>
            </w:pPr>
            <w:r>
              <w:rPr>
                <w:rFonts w:hint="eastAsia"/>
                <w:sz w:val="16"/>
                <w:szCs w:val="16"/>
                <w:lang w:eastAsia="zh-CN"/>
              </w:rPr>
              <w:t>1.0.1</w:t>
            </w:r>
          </w:p>
        </w:tc>
      </w:tr>
    </w:tbl>
    <w:p w14:paraId="2A217200" w14:textId="77777777" w:rsidR="003C3971" w:rsidRPr="00235394" w:rsidRDefault="003C3971" w:rsidP="003C3971">
      <w:pPr>
        <w:rPr>
          <w:lang w:eastAsia="zh-CN"/>
        </w:rPr>
      </w:pPr>
    </w:p>
    <w:p w14:paraId="601F3E25" w14:textId="77777777" w:rsidR="003C3971" w:rsidRPr="00235394" w:rsidRDefault="00C701B4" w:rsidP="00C701B4">
      <w:pPr>
        <w:pStyle w:val="Guidance"/>
      </w:pPr>
      <w:r w:rsidRPr="00235394">
        <w:t xml:space="preserve"> </w:t>
      </w:r>
    </w:p>
    <w:p w14:paraId="299FEA9C" w14:textId="77777777" w:rsidR="00080512" w:rsidRDefault="00080512"/>
    <w:sectPr w:rsidR="00080512" w:rsidSect="008A74DF">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4B94D" w14:textId="77777777" w:rsidR="0038239C" w:rsidRDefault="0038239C">
      <w:r>
        <w:separator/>
      </w:r>
    </w:p>
  </w:endnote>
  <w:endnote w:type="continuationSeparator" w:id="0">
    <w:p w14:paraId="2AB2D6CE" w14:textId="77777777" w:rsidR="0038239C" w:rsidRDefault="0038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C8B2B" w14:textId="77777777" w:rsidR="00F31675" w:rsidRDefault="00F316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887E" w14:textId="77777777" w:rsidR="00F31675" w:rsidRDefault="00F31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2BA38" w14:textId="77777777" w:rsidR="00F31675" w:rsidRDefault="00F316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AADA1" w14:textId="77777777" w:rsidR="009105D9" w:rsidRDefault="009105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6298B" w14:textId="77777777" w:rsidR="0038239C" w:rsidRDefault="0038239C">
      <w:r>
        <w:separator/>
      </w:r>
    </w:p>
  </w:footnote>
  <w:footnote w:type="continuationSeparator" w:id="0">
    <w:p w14:paraId="6848F8F1" w14:textId="77777777" w:rsidR="0038239C" w:rsidRDefault="00382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18CD6" w14:textId="77777777" w:rsidR="00F31675" w:rsidRDefault="00F31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69B55" w14:textId="77777777" w:rsidR="00F31675" w:rsidRDefault="00F31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C12C1" w14:textId="77777777" w:rsidR="00F31675" w:rsidRDefault="00F316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8E0DD" w14:textId="6C5E104B"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675">
      <w:rPr>
        <w:rFonts w:ascii="Arial" w:hAnsi="Arial" w:cs="Arial"/>
        <w:b/>
        <w:noProof/>
        <w:sz w:val="18"/>
        <w:szCs w:val="18"/>
      </w:rPr>
      <w:t>3GPP TR 38.841 V1.0.1 (2022-03)</w:t>
    </w:r>
    <w:r>
      <w:rPr>
        <w:rFonts w:ascii="Arial" w:hAnsi="Arial" w:cs="Arial"/>
        <w:b/>
        <w:sz w:val="18"/>
        <w:szCs w:val="18"/>
      </w:rPr>
      <w:fldChar w:fldCharType="end"/>
    </w:r>
  </w:p>
  <w:p w14:paraId="7FF7386D" w14:textId="77777777"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1EB4">
      <w:rPr>
        <w:rFonts w:ascii="Arial" w:hAnsi="Arial" w:cs="Arial"/>
        <w:b/>
        <w:noProof/>
        <w:sz w:val="18"/>
        <w:szCs w:val="18"/>
      </w:rPr>
      <w:t>7</w:t>
    </w:r>
    <w:r>
      <w:rPr>
        <w:rFonts w:ascii="Arial" w:hAnsi="Arial" w:cs="Arial"/>
        <w:b/>
        <w:sz w:val="18"/>
        <w:szCs w:val="18"/>
      </w:rPr>
      <w:fldChar w:fldCharType="end"/>
    </w:r>
  </w:p>
  <w:p w14:paraId="4A3CAC00" w14:textId="01715FE0"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675">
      <w:rPr>
        <w:rFonts w:ascii="Arial" w:hAnsi="Arial" w:cs="Arial"/>
        <w:b/>
        <w:noProof/>
        <w:sz w:val="18"/>
        <w:szCs w:val="18"/>
      </w:rPr>
      <w:t>Release 17</w:t>
    </w:r>
    <w:r>
      <w:rPr>
        <w:rFonts w:ascii="Arial" w:hAnsi="Arial" w:cs="Arial"/>
        <w:b/>
        <w:sz w:val="18"/>
        <w:szCs w:val="18"/>
      </w:rPr>
      <w:fldChar w:fldCharType="end"/>
    </w:r>
  </w:p>
  <w:p w14:paraId="149F6654" w14:textId="77777777" w:rsidR="009105D9" w:rsidRDefault="00910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86"/>
    <w:rsid w:val="00030C4B"/>
    <w:rsid w:val="00033123"/>
    <w:rsid w:val="00033397"/>
    <w:rsid w:val="00040095"/>
    <w:rsid w:val="000454A3"/>
    <w:rsid w:val="0004777B"/>
    <w:rsid w:val="00051834"/>
    <w:rsid w:val="00052D1D"/>
    <w:rsid w:val="00054A22"/>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147E"/>
    <w:rsid w:val="000D4EF0"/>
    <w:rsid w:val="000D563D"/>
    <w:rsid w:val="000D58AB"/>
    <w:rsid w:val="000D6165"/>
    <w:rsid w:val="000D680F"/>
    <w:rsid w:val="000E513D"/>
    <w:rsid w:val="000E52CF"/>
    <w:rsid w:val="000E7F84"/>
    <w:rsid w:val="000F34E8"/>
    <w:rsid w:val="000F5516"/>
    <w:rsid w:val="001043CD"/>
    <w:rsid w:val="00106686"/>
    <w:rsid w:val="001149B0"/>
    <w:rsid w:val="0011667B"/>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3829"/>
    <w:rsid w:val="001B3C7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611D"/>
    <w:rsid w:val="003172DC"/>
    <w:rsid w:val="00322932"/>
    <w:rsid w:val="00325CE0"/>
    <w:rsid w:val="003364B0"/>
    <w:rsid w:val="003435BC"/>
    <w:rsid w:val="00344B66"/>
    <w:rsid w:val="00352549"/>
    <w:rsid w:val="0035462D"/>
    <w:rsid w:val="0035569D"/>
    <w:rsid w:val="003613D1"/>
    <w:rsid w:val="00367F50"/>
    <w:rsid w:val="003765B8"/>
    <w:rsid w:val="0038239C"/>
    <w:rsid w:val="003925BB"/>
    <w:rsid w:val="00395513"/>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3147E"/>
    <w:rsid w:val="004345EC"/>
    <w:rsid w:val="00434B66"/>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2DF7"/>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533A7"/>
    <w:rsid w:val="00565087"/>
    <w:rsid w:val="00575315"/>
    <w:rsid w:val="005756F6"/>
    <w:rsid w:val="00592DD1"/>
    <w:rsid w:val="00594B57"/>
    <w:rsid w:val="00597B11"/>
    <w:rsid w:val="00597B34"/>
    <w:rsid w:val="005A25FE"/>
    <w:rsid w:val="005B1369"/>
    <w:rsid w:val="005B7983"/>
    <w:rsid w:val="005C574E"/>
    <w:rsid w:val="005D2E01"/>
    <w:rsid w:val="005D4EF6"/>
    <w:rsid w:val="005D7526"/>
    <w:rsid w:val="005E2432"/>
    <w:rsid w:val="005E4BB2"/>
    <w:rsid w:val="005F0142"/>
    <w:rsid w:val="005F30C8"/>
    <w:rsid w:val="005F6ED4"/>
    <w:rsid w:val="00600A91"/>
    <w:rsid w:val="00601665"/>
    <w:rsid w:val="00602AEA"/>
    <w:rsid w:val="00603C52"/>
    <w:rsid w:val="00605081"/>
    <w:rsid w:val="00612959"/>
    <w:rsid w:val="00614FDF"/>
    <w:rsid w:val="006170D3"/>
    <w:rsid w:val="006171F3"/>
    <w:rsid w:val="0062164A"/>
    <w:rsid w:val="00623D75"/>
    <w:rsid w:val="00626863"/>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91349"/>
    <w:rsid w:val="0079164E"/>
    <w:rsid w:val="00795E8D"/>
    <w:rsid w:val="007A2F93"/>
    <w:rsid w:val="007A34E0"/>
    <w:rsid w:val="007B4396"/>
    <w:rsid w:val="007B600E"/>
    <w:rsid w:val="007C1B5A"/>
    <w:rsid w:val="007C3902"/>
    <w:rsid w:val="007C5EBC"/>
    <w:rsid w:val="007C6946"/>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36EA"/>
    <w:rsid w:val="00895616"/>
    <w:rsid w:val="00895AEF"/>
    <w:rsid w:val="008A74DF"/>
    <w:rsid w:val="008B1478"/>
    <w:rsid w:val="008B238B"/>
    <w:rsid w:val="008C384C"/>
    <w:rsid w:val="008D4121"/>
    <w:rsid w:val="008D5754"/>
    <w:rsid w:val="008D7710"/>
    <w:rsid w:val="008E5D32"/>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82A33"/>
    <w:rsid w:val="00982D39"/>
    <w:rsid w:val="009871A4"/>
    <w:rsid w:val="00993A1E"/>
    <w:rsid w:val="00997D9C"/>
    <w:rsid w:val="00997F47"/>
    <w:rsid w:val="009A00AE"/>
    <w:rsid w:val="009A0913"/>
    <w:rsid w:val="009A55AE"/>
    <w:rsid w:val="009B4528"/>
    <w:rsid w:val="009C06FC"/>
    <w:rsid w:val="009D5C42"/>
    <w:rsid w:val="009E2750"/>
    <w:rsid w:val="009F11A2"/>
    <w:rsid w:val="009F1E35"/>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23B79"/>
    <w:rsid w:val="00D27B50"/>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E330D"/>
    <w:rsid w:val="00DE7393"/>
    <w:rsid w:val="00DF2B1F"/>
    <w:rsid w:val="00DF2DB7"/>
    <w:rsid w:val="00DF4D86"/>
    <w:rsid w:val="00DF62CD"/>
    <w:rsid w:val="00E01C8F"/>
    <w:rsid w:val="00E01EB4"/>
    <w:rsid w:val="00E03B4C"/>
    <w:rsid w:val="00E0464B"/>
    <w:rsid w:val="00E06B3C"/>
    <w:rsid w:val="00E07074"/>
    <w:rsid w:val="00E13EF8"/>
    <w:rsid w:val="00E1469B"/>
    <w:rsid w:val="00E14C9F"/>
    <w:rsid w:val="00E16509"/>
    <w:rsid w:val="00E25869"/>
    <w:rsid w:val="00E30FFF"/>
    <w:rsid w:val="00E32927"/>
    <w:rsid w:val="00E3630B"/>
    <w:rsid w:val="00E37216"/>
    <w:rsid w:val="00E436C6"/>
    <w:rsid w:val="00E44582"/>
    <w:rsid w:val="00E50842"/>
    <w:rsid w:val="00E519D3"/>
    <w:rsid w:val="00E54F76"/>
    <w:rsid w:val="00E56569"/>
    <w:rsid w:val="00E57695"/>
    <w:rsid w:val="00E62F00"/>
    <w:rsid w:val="00E66701"/>
    <w:rsid w:val="00E7162B"/>
    <w:rsid w:val="00E76900"/>
    <w:rsid w:val="00E77645"/>
    <w:rsid w:val="00E83335"/>
    <w:rsid w:val="00E87425"/>
    <w:rsid w:val="00E90B9A"/>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383B"/>
    <w:rsid w:val="00F04712"/>
    <w:rsid w:val="00F13360"/>
    <w:rsid w:val="00F162EF"/>
    <w:rsid w:val="00F1701D"/>
    <w:rsid w:val="00F20E4A"/>
    <w:rsid w:val="00F225DA"/>
    <w:rsid w:val="00F22EC7"/>
    <w:rsid w:val="00F24429"/>
    <w:rsid w:val="00F267D6"/>
    <w:rsid w:val="00F26EAF"/>
    <w:rsid w:val="00F27867"/>
    <w:rsid w:val="00F31675"/>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4D46"/>
    <w:rsid w:val="00F9008D"/>
    <w:rsid w:val="00F92B65"/>
    <w:rsid w:val="00F94208"/>
    <w:rsid w:val="00F973A1"/>
    <w:rsid w:val="00FA1266"/>
    <w:rsid w:val="00FA6572"/>
    <w:rsid w:val="00FB65FA"/>
    <w:rsid w:val="00FC1192"/>
    <w:rsid w:val="00FC1792"/>
    <w:rsid w:val="00FD38D6"/>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A93C39"/>
  <w15:docId w15:val="{92C5332A-14C9-4741-830F-29730ED1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Normal"/>
    <w:rsid w:val="00E90B9A"/>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oleObject" Target="embeddings/oleObject4.bin"/><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2.png"/><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oleObject" Target="embeddings/oleObject7.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image" Target="media/image11.png"/><Relationship Id="rId40" Type="http://schemas.openxmlformats.org/officeDocument/2006/relationships/oleObject" Target="embeddings/oleObject13.bin"/><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0.png"/><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image" Target="media/image9.png"/><Relationship Id="rId43" Type="http://schemas.openxmlformats.org/officeDocument/2006/relationships/oleObject" Target="embeddings/oleObject15.bin"/><Relationship Id="rId48" Type="http://schemas.openxmlformats.org/officeDocument/2006/relationships/image" Target="media/image16.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A5805-0759-41BC-95FA-BE8A8E18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15091</Words>
  <Characters>86023</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2022-04-02T08:42:00Z</dcterms:created>
  <dcterms:modified xsi:type="dcterms:W3CDTF">2022-04-02T08:42:00Z</dcterms:modified>
</cp:coreProperties>
</file>