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B68E6" w14:textId="77777777"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AE1479">
        <w:t>4</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AE1479">
        <w:rPr>
          <w:sz w:val="32"/>
        </w:rPr>
        <w:t>11</w:t>
      </w:r>
      <w:r w:rsidR="00E8629F" w:rsidRPr="0087716F">
        <w:rPr>
          <w:sz w:val="32"/>
        </w:rPr>
        <w:t>)</w:t>
      </w:r>
    </w:p>
    <w:bookmarkEnd w:id="0"/>
    <w:p w14:paraId="2BFB68E7" w14:textId="77777777" w:rsidR="00E8629F" w:rsidRPr="0087716F" w:rsidRDefault="00E8629F">
      <w:pPr>
        <w:pStyle w:val="ZB"/>
        <w:framePr w:wrap="notBeside"/>
      </w:pPr>
      <w:r w:rsidRPr="0087716F">
        <w:t>Technical Report</w:t>
      </w:r>
    </w:p>
    <w:p w14:paraId="2BFB68E8" w14:textId="77777777" w:rsidR="00E8629F" w:rsidRPr="0087716F" w:rsidRDefault="00E8629F">
      <w:pPr>
        <w:pStyle w:val="ZT"/>
        <w:framePr w:wrap="notBeside"/>
      </w:pPr>
      <w:r w:rsidRPr="0087716F">
        <w:t>3rd Generation Partnership Project;</w:t>
      </w:r>
    </w:p>
    <w:p w14:paraId="2BFB68E9"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BFB68EA"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BFB68EB" w14:textId="77777777" w:rsidR="00E8629F" w:rsidRPr="0087716F" w:rsidRDefault="00F65B45">
      <w:pPr>
        <w:pStyle w:val="ZT"/>
        <w:framePr w:wrap="notBeside"/>
      </w:pPr>
      <w:r w:rsidRPr="0087716F">
        <w:t>User Equipment (UE) radio transmission and reception</w:t>
      </w:r>
      <w:r w:rsidR="000D35DD" w:rsidRPr="0087716F">
        <w:t>;</w:t>
      </w:r>
    </w:p>
    <w:p w14:paraId="2BFB68EC"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2BFB68ED" w14:textId="77777777" w:rsidR="00983910" w:rsidRPr="001032F5" w:rsidRDefault="00983910" w:rsidP="00001EEB">
      <w:pPr>
        <w:pStyle w:val="ZU"/>
        <w:framePr w:h="1936" w:hRule="exact" w:wrap="notBeside"/>
        <w:tabs>
          <w:tab w:val="right" w:pos="10206"/>
        </w:tabs>
        <w:jc w:val="left"/>
      </w:pPr>
    </w:p>
    <w:p w14:paraId="2BFB68EE"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2BFB73A5" wp14:editId="2BFB73A6">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BFB73A7" wp14:editId="2BFB73A8">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FB68EF"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2BFB68F0" w14:textId="77777777" w:rsidR="00E8629F" w:rsidRPr="0087716F" w:rsidRDefault="00E8629F">
      <w:pPr>
        <w:pStyle w:val="ZV"/>
        <w:framePr w:wrap="notBeside"/>
      </w:pPr>
    </w:p>
    <w:p w14:paraId="2BFB68F1" w14:textId="77777777" w:rsidR="00E8629F" w:rsidRPr="0087716F" w:rsidRDefault="00E8629F"/>
    <w:bookmarkEnd w:id="1"/>
    <w:p w14:paraId="2BFB68F2"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2BFB68F3" w14:textId="77777777" w:rsidR="00E8629F" w:rsidRPr="001032F5" w:rsidRDefault="00E8629F" w:rsidP="001032F5">
      <w:pPr>
        <w:pStyle w:val="Guidance"/>
        <w:rPr>
          <w:i w:val="0"/>
          <w:iCs/>
          <w:color w:val="auto"/>
        </w:rPr>
      </w:pPr>
      <w:bookmarkStart w:id="2" w:name="page2"/>
    </w:p>
    <w:p w14:paraId="2BFB68F4"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2BFB68F5"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2BFB68F6" w14:textId="77777777" w:rsidR="00E8629F" w:rsidRPr="0087716F" w:rsidRDefault="00E8629F"/>
    <w:p w14:paraId="2BFB68F7"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FB68F8"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2BFB68F9" w14:textId="77777777" w:rsidR="00E8629F" w:rsidRPr="0087716F" w:rsidRDefault="00E8629F">
      <w:pPr>
        <w:pStyle w:val="FP"/>
        <w:framePr w:wrap="notBeside" w:hAnchor="margin" w:yAlign="center"/>
        <w:ind w:left="2835" w:right="2835"/>
        <w:jc w:val="center"/>
        <w:rPr>
          <w:rFonts w:ascii="Arial" w:hAnsi="Arial"/>
          <w:sz w:val="18"/>
        </w:rPr>
      </w:pPr>
    </w:p>
    <w:p w14:paraId="2BFB68F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2BFB68FB"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2BFB68FC"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2BFB68FD"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2BFB68FE"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2BFB68FF"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2BFB6900" w14:textId="77777777" w:rsidR="00E8629F" w:rsidRPr="0087716F" w:rsidRDefault="00E8629F"/>
    <w:p w14:paraId="2BFB6901"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BFB6902"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2BFB6903" w14:textId="77777777" w:rsidR="00E8629F" w:rsidRPr="0087716F" w:rsidRDefault="00E8629F">
      <w:pPr>
        <w:pStyle w:val="FP"/>
        <w:framePr w:h="3057" w:hRule="exact" w:wrap="notBeside" w:vAnchor="page" w:hAnchor="margin" w:y="12605"/>
        <w:jc w:val="center"/>
        <w:rPr>
          <w:noProof/>
        </w:rPr>
      </w:pPr>
    </w:p>
    <w:p w14:paraId="2BFB6904"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2BFB6905"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2BFB6906" w14:textId="77777777" w:rsidR="00983910" w:rsidRPr="0087716F" w:rsidRDefault="00983910">
      <w:pPr>
        <w:pStyle w:val="FP"/>
        <w:framePr w:h="3057" w:hRule="exact" w:wrap="notBeside" w:vAnchor="page" w:hAnchor="margin" w:y="12605"/>
        <w:rPr>
          <w:noProof/>
          <w:sz w:val="18"/>
        </w:rPr>
      </w:pPr>
    </w:p>
    <w:p w14:paraId="2BFB6907"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2BFB6908"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2BFB6909"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BFB690A" w14:textId="77777777" w:rsidR="00E8629F" w:rsidRPr="0087716F" w:rsidRDefault="00E8629F">
      <w:pPr>
        <w:pStyle w:val="TT"/>
      </w:pPr>
      <w:r w:rsidRPr="0087716F">
        <w:br w:type="page"/>
      </w:r>
      <w:r w:rsidRPr="0087716F">
        <w:lastRenderedPageBreak/>
        <w:t>Contents</w:t>
      </w:r>
    </w:p>
    <w:p w14:paraId="2BFB690B" w14:textId="77777777" w:rsidR="00F105B4"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F105B4">
        <w:t>Foreword</w:t>
      </w:r>
      <w:r w:rsidR="00F105B4">
        <w:tab/>
      </w:r>
      <w:r w:rsidR="00F105B4">
        <w:fldChar w:fldCharType="begin"/>
      </w:r>
      <w:r w:rsidR="00F105B4">
        <w:instrText xml:space="preserve"> PAGEREF _Toc87544653 \h </w:instrText>
      </w:r>
      <w:r w:rsidR="00F105B4">
        <w:fldChar w:fldCharType="separate"/>
      </w:r>
      <w:r w:rsidR="00F105B4">
        <w:t>6</w:t>
      </w:r>
      <w:r w:rsidR="00F105B4">
        <w:fldChar w:fldCharType="end"/>
      </w:r>
    </w:p>
    <w:p w14:paraId="2BFB690C" w14:textId="77777777" w:rsidR="00F105B4" w:rsidRDefault="00F105B4">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_Toc87544654 \h </w:instrText>
      </w:r>
      <w:r>
        <w:fldChar w:fldCharType="separate"/>
      </w:r>
      <w:r>
        <w:t>7</w:t>
      </w:r>
      <w:r>
        <w:fldChar w:fldCharType="end"/>
      </w:r>
    </w:p>
    <w:p w14:paraId="2BFB690D" w14:textId="77777777" w:rsidR="00F105B4" w:rsidRDefault="00F105B4">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_Toc87544655 \h </w:instrText>
      </w:r>
      <w:r>
        <w:fldChar w:fldCharType="separate"/>
      </w:r>
      <w:r>
        <w:t>7</w:t>
      </w:r>
      <w:r>
        <w:fldChar w:fldCharType="end"/>
      </w:r>
    </w:p>
    <w:p w14:paraId="2BFB690E" w14:textId="77777777" w:rsidR="00F105B4" w:rsidRDefault="00F105B4">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_Toc87544656 \h </w:instrText>
      </w:r>
      <w:r>
        <w:fldChar w:fldCharType="separate"/>
      </w:r>
      <w:r>
        <w:t>7</w:t>
      </w:r>
      <w:r>
        <w:fldChar w:fldCharType="end"/>
      </w:r>
    </w:p>
    <w:p w14:paraId="2BFB690F" w14:textId="77777777" w:rsidR="00F105B4" w:rsidRDefault="00F105B4">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_Toc87544657 \h </w:instrText>
      </w:r>
      <w:r>
        <w:fldChar w:fldCharType="separate"/>
      </w:r>
      <w:r>
        <w:t>7</w:t>
      </w:r>
      <w:r>
        <w:fldChar w:fldCharType="end"/>
      </w:r>
    </w:p>
    <w:p w14:paraId="2BFB6910" w14:textId="77777777" w:rsidR="00F105B4" w:rsidRDefault="00F105B4">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_Toc87544658 \h </w:instrText>
      </w:r>
      <w:r>
        <w:fldChar w:fldCharType="separate"/>
      </w:r>
      <w:r>
        <w:t>7</w:t>
      </w:r>
      <w:r>
        <w:fldChar w:fldCharType="end"/>
      </w:r>
    </w:p>
    <w:p w14:paraId="2BFB6911" w14:textId="77777777" w:rsidR="00F105B4" w:rsidRDefault="00F105B4">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_Toc87544659 \h </w:instrText>
      </w:r>
      <w:r>
        <w:fldChar w:fldCharType="separate"/>
      </w:r>
      <w:r>
        <w:t>7</w:t>
      </w:r>
      <w:r>
        <w:fldChar w:fldCharType="end"/>
      </w:r>
    </w:p>
    <w:p w14:paraId="2BFB6912" w14:textId="77777777" w:rsidR="00F105B4" w:rsidRDefault="00F105B4">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_Toc87544660 \h </w:instrText>
      </w:r>
      <w:r>
        <w:fldChar w:fldCharType="separate"/>
      </w:r>
      <w:r>
        <w:t>8</w:t>
      </w:r>
      <w:r>
        <w:fldChar w:fldCharType="end"/>
      </w:r>
    </w:p>
    <w:p w14:paraId="2BFB6913" w14:textId="77777777" w:rsidR="00F105B4" w:rsidRDefault="00F105B4">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_Toc87544661 \h </w:instrText>
      </w:r>
      <w:r>
        <w:fldChar w:fldCharType="separate"/>
      </w:r>
      <w:r>
        <w:t>8</w:t>
      </w:r>
      <w:r>
        <w:fldChar w:fldCharType="end"/>
      </w:r>
    </w:p>
    <w:p w14:paraId="2BFB6914" w14:textId="77777777" w:rsidR="00F105B4" w:rsidRDefault="00F105B4">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_Toc87544662 \h </w:instrText>
      </w:r>
      <w:r>
        <w:fldChar w:fldCharType="separate"/>
      </w:r>
      <w:r>
        <w:t>9</w:t>
      </w:r>
      <w:r>
        <w:fldChar w:fldCharType="end"/>
      </w:r>
    </w:p>
    <w:p w14:paraId="2BFB6915" w14:textId="77777777" w:rsidR="00F105B4" w:rsidRDefault="00F105B4">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_Toc87544663 \h </w:instrText>
      </w:r>
      <w:r>
        <w:fldChar w:fldCharType="separate"/>
      </w:r>
      <w:r>
        <w:t>10</w:t>
      </w:r>
      <w:r>
        <w:fldChar w:fldCharType="end"/>
      </w:r>
    </w:p>
    <w:p w14:paraId="2BFB6916" w14:textId="77777777" w:rsidR="00F105B4" w:rsidRDefault="00F105B4">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_Toc87544664 \h </w:instrText>
      </w:r>
      <w:r>
        <w:fldChar w:fldCharType="separate"/>
      </w:r>
      <w:r>
        <w:t>10</w:t>
      </w:r>
      <w:r>
        <w:fldChar w:fldCharType="end"/>
      </w:r>
    </w:p>
    <w:p w14:paraId="2BFB6917" w14:textId="77777777" w:rsidR="00F105B4" w:rsidRDefault="00F105B4">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_Toc87544665 \h </w:instrText>
      </w:r>
      <w:r>
        <w:fldChar w:fldCharType="separate"/>
      </w:r>
      <w:r>
        <w:t>11</w:t>
      </w:r>
      <w:r>
        <w:fldChar w:fldCharType="end"/>
      </w:r>
    </w:p>
    <w:p w14:paraId="2BFB6918" w14:textId="77777777" w:rsidR="00F105B4" w:rsidRDefault="00F105B4">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_Toc87544666 \h </w:instrText>
      </w:r>
      <w:r>
        <w:fldChar w:fldCharType="separate"/>
      </w:r>
      <w:r>
        <w:t>12</w:t>
      </w:r>
      <w:r>
        <w:fldChar w:fldCharType="end"/>
      </w:r>
    </w:p>
    <w:p w14:paraId="2BFB6919" w14:textId="77777777" w:rsidR="00F105B4" w:rsidRDefault="00F105B4">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_Toc87544667 \h </w:instrText>
      </w:r>
      <w:r>
        <w:fldChar w:fldCharType="separate"/>
      </w:r>
      <w:r>
        <w:t>14</w:t>
      </w:r>
      <w:r>
        <w:fldChar w:fldCharType="end"/>
      </w:r>
    </w:p>
    <w:p w14:paraId="2BFB691A" w14:textId="77777777" w:rsidR="00F105B4" w:rsidRDefault="00F105B4">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_Toc87544668 \h </w:instrText>
      </w:r>
      <w:r>
        <w:fldChar w:fldCharType="separate"/>
      </w:r>
      <w:r>
        <w:t>14</w:t>
      </w:r>
      <w:r>
        <w:fldChar w:fldCharType="end"/>
      </w:r>
    </w:p>
    <w:p w14:paraId="2BFB691B" w14:textId="77777777" w:rsidR="00F105B4" w:rsidRDefault="00F105B4">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_Toc87544669 \h </w:instrText>
      </w:r>
      <w:r>
        <w:fldChar w:fldCharType="separate"/>
      </w:r>
      <w:r>
        <w:t>14</w:t>
      </w:r>
      <w:r>
        <w:fldChar w:fldCharType="end"/>
      </w:r>
    </w:p>
    <w:p w14:paraId="2BFB691C" w14:textId="77777777" w:rsidR="00F105B4" w:rsidRDefault="00F105B4">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_Toc87544670 \h </w:instrText>
      </w:r>
      <w:r>
        <w:fldChar w:fldCharType="separate"/>
      </w:r>
      <w:r>
        <w:t>14</w:t>
      </w:r>
      <w:r>
        <w:fldChar w:fldCharType="end"/>
      </w:r>
    </w:p>
    <w:p w14:paraId="2BFB691D" w14:textId="77777777" w:rsidR="00F105B4" w:rsidRDefault="00F105B4">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_Toc87544671 \h </w:instrText>
      </w:r>
      <w:r>
        <w:fldChar w:fldCharType="separate"/>
      </w:r>
      <w:r>
        <w:t>14</w:t>
      </w:r>
      <w:r>
        <w:fldChar w:fldCharType="end"/>
      </w:r>
    </w:p>
    <w:p w14:paraId="2BFB691E" w14:textId="77777777" w:rsidR="00F105B4" w:rsidRDefault="00F105B4">
      <w:pPr>
        <w:pStyle w:val="TOC5"/>
        <w:rPr>
          <w:rFonts w:asciiTheme="minorHAnsi" w:hAnsiTheme="minorHAnsi" w:cstheme="minorBidi"/>
          <w:kern w:val="2"/>
          <w:szCs w:val="22"/>
          <w:lang w:val="en-US" w:eastAsia="ko-KR"/>
        </w:rPr>
      </w:pPr>
      <w:r>
        <w:t>5.1.1.2.1 Layout model</w:t>
      </w:r>
      <w:r>
        <w:tab/>
      </w:r>
      <w:r>
        <w:fldChar w:fldCharType="begin"/>
      </w:r>
      <w:r>
        <w:instrText xml:space="preserve"> PAGEREF _Toc87544672 \h </w:instrText>
      </w:r>
      <w:r>
        <w:fldChar w:fldCharType="separate"/>
      </w:r>
      <w:r>
        <w:t>14</w:t>
      </w:r>
      <w:r>
        <w:fldChar w:fldCharType="end"/>
      </w:r>
    </w:p>
    <w:p w14:paraId="2BFB691F" w14:textId="77777777" w:rsidR="00F105B4" w:rsidRDefault="00F105B4">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_Toc87544673 \h </w:instrText>
      </w:r>
      <w:r>
        <w:fldChar w:fldCharType="separate"/>
      </w:r>
      <w:r>
        <w:t>15</w:t>
      </w:r>
      <w:r>
        <w:fldChar w:fldCharType="end"/>
      </w:r>
    </w:p>
    <w:p w14:paraId="2BFB6920" w14:textId="77777777" w:rsidR="00F105B4" w:rsidRDefault="00F105B4">
      <w:pPr>
        <w:pStyle w:val="TOC5"/>
        <w:rPr>
          <w:rFonts w:asciiTheme="minorHAnsi" w:hAnsiTheme="minorHAnsi" w:cstheme="minorBidi"/>
          <w:kern w:val="2"/>
          <w:szCs w:val="22"/>
          <w:lang w:val="en-US" w:eastAsia="ko-KR"/>
        </w:rPr>
      </w:pPr>
      <w:r>
        <w:t>5.1.1.2.3 ACLR and ACS</w:t>
      </w:r>
      <w:r>
        <w:tab/>
      </w:r>
      <w:r>
        <w:fldChar w:fldCharType="begin"/>
      </w:r>
      <w:r>
        <w:instrText xml:space="preserve"> PAGEREF _Toc87544674 \h </w:instrText>
      </w:r>
      <w:r>
        <w:fldChar w:fldCharType="separate"/>
      </w:r>
      <w:r>
        <w:t>16</w:t>
      </w:r>
      <w:r>
        <w:fldChar w:fldCharType="end"/>
      </w:r>
    </w:p>
    <w:p w14:paraId="2BFB6921" w14:textId="77777777" w:rsidR="00F105B4" w:rsidRDefault="00F105B4">
      <w:pPr>
        <w:pStyle w:val="TOC5"/>
        <w:rPr>
          <w:rFonts w:asciiTheme="minorHAnsi" w:hAnsiTheme="minorHAnsi" w:cstheme="minorBidi"/>
          <w:kern w:val="2"/>
          <w:szCs w:val="22"/>
          <w:lang w:val="en-US" w:eastAsia="ko-KR"/>
        </w:rPr>
      </w:pPr>
      <w:r>
        <w:t>5.1.1.2.4 Power control</w:t>
      </w:r>
      <w:r>
        <w:tab/>
      </w:r>
      <w:r>
        <w:fldChar w:fldCharType="begin"/>
      </w:r>
      <w:r>
        <w:instrText xml:space="preserve"> PAGEREF _Toc87544675 \h </w:instrText>
      </w:r>
      <w:r>
        <w:fldChar w:fldCharType="separate"/>
      </w:r>
      <w:r>
        <w:t>16</w:t>
      </w:r>
      <w:r>
        <w:fldChar w:fldCharType="end"/>
      </w:r>
    </w:p>
    <w:p w14:paraId="2BFB6922" w14:textId="77777777" w:rsidR="00F105B4" w:rsidRDefault="00F105B4">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_Toc87544676 \h </w:instrText>
      </w:r>
      <w:r>
        <w:fldChar w:fldCharType="separate"/>
      </w:r>
      <w:r>
        <w:t>16</w:t>
      </w:r>
      <w:r>
        <w:fldChar w:fldCharType="end"/>
      </w:r>
    </w:p>
    <w:p w14:paraId="2BFB6923" w14:textId="77777777" w:rsidR="00F105B4" w:rsidRDefault="00F105B4">
      <w:pPr>
        <w:pStyle w:val="TOC5"/>
        <w:rPr>
          <w:rFonts w:asciiTheme="minorHAnsi" w:hAnsiTheme="minorHAnsi" w:cstheme="minorBidi"/>
          <w:kern w:val="2"/>
          <w:szCs w:val="22"/>
          <w:lang w:val="en-US" w:eastAsia="ko-KR"/>
        </w:rPr>
      </w:pPr>
      <w:r>
        <w:t>5.1.1.3.1 Scenario A</w:t>
      </w:r>
      <w:r>
        <w:tab/>
      </w:r>
      <w:r>
        <w:fldChar w:fldCharType="begin"/>
      </w:r>
      <w:r>
        <w:instrText xml:space="preserve"> PAGEREF _Toc87544677 \h </w:instrText>
      </w:r>
      <w:r>
        <w:fldChar w:fldCharType="separate"/>
      </w:r>
      <w:r>
        <w:t>16</w:t>
      </w:r>
      <w:r>
        <w:fldChar w:fldCharType="end"/>
      </w:r>
    </w:p>
    <w:p w14:paraId="2BFB6924" w14:textId="77777777" w:rsidR="00F105B4" w:rsidRDefault="00F105B4">
      <w:pPr>
        <w:pStyle w:val="TOC5"/>
        <w:rPr>
          <w:rFonts w:asciiTheme="minorHAnsi" w:hAnsiTheme="minorHAnsi" w:cstheme="minorBidi"/>
          <w:kern w:val="2"/>
          <w:szCs w:val="22"/>
          <w:lang w:val="en-US" w:eastAsia="ko-KR"/>
        </w:rPr>
      </w:pPr>
      <w:r>
        <w:t>5.1.1.3.2 Scenario B</w:t>
      </w:r>
      <w:r>
        <w:tab/>
      </w:r>
      <w:r>
        <w:fldChar w:fldCharType="begin"/>
      </w:r>
      <w:r>
        <w:instrText xml:space="preserve"> PAGEREF _Toc87544678 \h </w:instrText>
      </w:r>
      <w:r>
        <w:fldChar w:fldCharType="separate"/>
      </w:r>
      <w:r>
        <w:t>17</w:t>
      </w:r>
      <w:r>
        <w:fldChar w:fldCharType="end"/>
      </w:r>
    </w:p>
    <w:p w14:paraId="2BFB6925" w14:textId="77777777" w:rsidR="00F105B4" w:rsidRDefault="00F105B4">
      <w:pPr>
        <w:pStyle w:val="TOC4"/>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_Toc87544679 \h </w:instrText>
      </w:r>
      <w:r>
        <w:fldChar w:fldCharType="separate"/>
      </w:r>
      <w:r>
        <w:t>19</w:t>
      </w:r>
      <w:r>
        <w:fldChar w:fldCharType="end"/>
      </w:r>
    </w:p>
    <w:p w14:paraId="2BFB6926" w14:textId="77777777" w:rsidR="00F105B4" w:rsidRDefault="00F105B4">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_Toc87544680 \h </w:instrText>
      </w:r>
      <w:r>
        <w:fldChar w:fldCharType="separate"/>
      </w:r>
      <w:r>
        <w:t>19</w:t>
      </w:r>
      <w:r>
        <w:fldChar w:fldCharType="end"/>
      </w:r>
    </w:p>
    <w:p w14:paraId="2BFB6927" w14:textId="77777777" w:rsidR="00F105B4" w:rsidRDefault="00F105B4">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_Toc87544681 \h </w:instrText>
      </w:r>
      <w:r>
        <w:fldChar w:fldCharType="separate"/>
      </w:r>
      <w:r>
        <w:t>19</w:t>
      </w:r>
      <w:r>
        <w:fldChar w:fldCharType="end"/>
      </w:r>
    </w:p>
    <w:p w14:paraId="2BFB6928" w14:textId="77777777" w:rsidR="00F105B4" w:rsidRDefault="00F105B4">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_Toc87544682 \h </w:instrText>
      </w:r>
      <w:r>
        <w:fldChar w:fldCharType="separate"/>
      </w:r>
      <w:r>
        <w:t>20</w:t>
      </w:r>
      <w:r>
        <w:fldChar w:fldCharType="end"/>
      </w:r>
    </w:p>
    <w:p w14:paraId="2BFB6929" w14:textId="77777777" w:rsidR="00F105B4" w:rsidRDefault="00F105B4">
      <w:pPr>
        <w:pStyle w:val="TOC5"/>
        <w:rPr>
          <w:rFonts w:asciiTheme="minorHAnsi" w:hAnsiTheme="minorHAnsi" w:cstheme="minorBidi"/>
          <w:kern w:val="2"/>
          <w:szCs w:val="22"/>
          <w:lang w:val="en-US" w:eastAsia="ko-KR"/>
        </w:rPr>
      </w:pPr>
      <w:r w:rsidRPr="007F6305">
        <w:rPr>
          <w:bCs/>
        </w:rPr>
        <w:t>5.1.2.2.1</w:t>
      </w:r>
      <w:r>
        <w:rPr>
          <w:rFonts w:asciiTheme="minorHAnsi" w:hAnsiTheme="minorHAnsi" w:cstheme="minorBidi"/>
          <w:kern w:val="2"/>
          <w:szCs w:val="22"/>
          <w:lang w:val="en-US" w:eastAsia="ko-KR"/>
        </w:rPr>
        <w:tab/>
      </w:r>
      <w:r w:rsidRPr="007F6305">
        <w:rPr>
          <w:bCs/>
        </w:rPr>
        <w:t>MPR for Power class 2 V2X UE</w:t>
      </w:r>
      <w:r>
        <w:tab/>
      </w:r>
      <w:r>
        <w:fldChar w:fldCharType="begin"/>
      </w:r>
      <w:r>
        <w:instrText xml:space="preserve"> PAGEREF _Toc87544683 \h </w:instrText>
      </w:r>
      <w:r>
        <w:fldChar w:fldCharType="separate"/>
      </w:r>
      <w:r>
        <w:t>22</w:t>
      </w:r>
      <w:r>
        <w:fldChar w:fldCharType="end"/>
      </w:r>
    </w:p>
    <w:p w14:paraId="2BFB692A" w14:textId="77777777" w:rsidR="00F105B4" w:rsidRDefault="00F105B4">
      <w:pPr>
        <w:pStyle w:val="TOC4"/>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_Toc87544684 \h </w:instrText>
      </w:r>
      <w:r>
        <w:fldChar w:fldCharType="separate"/>
      </w:r>
      <w:r>
        <w:t>22</w:t>
      </w:r>
      <w:r>
        <w:fldChar w:fldCharType="end"/>
      </w:r>
    </w:p>
    <w:p w14:paraId="2BFB692B" w14:textId="77777777" w:rsidR="00F105B4" w:rsidRDefault="00F105B4">
      <w:pPr>
        <w:pStyle w:val="TOC5"/>
        <w:rPr>
          <w:rFonts w:asciiTheme="minorHAnsi" w:hAnsiTheme="minorHAnsi" w:cstheme="minorBidi"/>
          <w:kern w:val="2"/>
          <w:szCs w:val="22"/>
          <w:lang w:val="en-US" w:eastAsia="ko-KR"/>
        </w:rPr>
      </w:pPr>
      <w:r w:rsidRPr="007F6305">
        <w:rPr>
          <w:bCs/>
        </w:rPr>
        <w:t>5.1.2.3.1</w:t>
      </w:r>
      <w:r>
        <w:rPr>
          <w:rFonts w:asciiTheme="minorHAnsi" w:hAnsiTheme="minorHAnsi" w:cstheme="minorBidi"/>
          <w:kern w:val="2"/>
          <w:szCs w:val="22"/>
          <w:lang w:val="en-US" w:eastAsia="ko-KR"/>
        </w:rPr>
        <w:tab/>
      </w:r>
      <w:r w:rsidRPr="007F6305">
        <w:rPr>
          <w:bCs/>
        </w:rPr>
        <w:t>A-MPR for NS_33</w:t>
      </w:r>
      <w:r>
        <w:tab/>
      </w:r>
      <w:r>
        <w:fldChar w:fldCharType="begin"/>
      </w:r>
      <w:r>
        <w:instrText xml:space="preserve"> PAGEREF _Toc87544685 \h </w:instrText>
      </w:r>
      <w:r>
        <w:fldChar w:fldCharType="separate"/>
      </w:r>
      <w:r>
        <w:t>23</w:t>
      </w:r>
      <w:r>
        <w:fldChar w:fldCharType="end"/>
      </w:r>
    </w:p>
    <w:p w14:paraId="2BFB692C" w14:textId="77777777" w:rsidR="00F105B4" w:rsidRDefault="00F105B4">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_Toc87544686 \h </w:instrText>
      </w:r>
      <w:r>
        <w:fldChar w:fldCharType="separate"/>
      </w:r>
      <w:r>
        <w:t>25</w:t>
      </w:r>
      <w:r>
        <w:fldChar w:fldCharType="end"/>
      </w:r>
    </w:p>
    <w:p w14:paraId="2BFB692D" w14:textId="77777777" w:rsidR="00F105B4" w:rsidRDefault="00F105B4">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_Toc87544687 \h </w:instrText>
      </w:r>
      <w:r>
        <w:fldChar w:fldCharType="separate"/>
      </w:r>
      <w:r>
        <w:t>25</w:t>
      </w:r>
      <w:r>
        <w:fldChar w:fldCharType="end"/>
      </w:r>
    </w:p>
    <w:p w14:paraId="2BFB692E" w14:textId="77777777" w:rsidR="00F105B4" w:rsidRDefault="00F105B4">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7F6305">
        <w:rPr>
          <w:rFonts w:eastAsia="SimSun"/>
          <w:lang w:eastAsia="zh-CN"/>
        </w:rPr>
        <w:t>Intra-band V2X operation in a licensed band</w:t>
      </w:r>
      <w:r>
        <w:tab/>
      </w:r>
      <w:r>
        <w:fldChar w:fldCharType="begin"/>
      </w:r>
      <w:r>
        <w:instrText xml:space="preserve"> PAGEREF _Toc87544688 \h </w:instrText>
      </w:r>
      <w:r>
        <w:fldChar w:fldCharType="separate"/>
      </w:r>
      <w:r>
        <w:t>25</w:t>
      </w:r>
      <w:r>
        <w:fldChar w:fldCharType="end"/>
      </w:r>
    </w:p>
    <w:p w14:paraId="2BFB692F" w14:textId="77777777" w:rsidR="00F105B4" w:rsidRDefault="00F105B4">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7F6305">
        <w:rPr>
          <w:rFonts w:eastAsia="SimSun"/>
          <w:lang w:eastAsia="zh-CN"/>
        </w:rPr>
        <w:t>Intra-band V2X</w:t>
      </w:r>
      <w:r>
        <w:t xml:space="preserve"> operation scenarios and basic assumptions</w:t>
      </w:r>
      <w:r>
        <w:tab/>
      </w:r>
      <w:r>
        <w:fldChar w:fldCharType="begin"/>
      </w:r>
      <w:r>
        <w:instrText xml:space="preserve"> PAGEREF _Toc87544689 \h </w:instrText>
      </w:r>
      <w:r>
        <w:fldChar w:fldCharType="separate"/>
      </w:r>
      <w:r>
        <w:t>25</w:t>
      </w:r>
      <w:r>
        <w:fldChar w:fldCharType="end"/>
      </w:r>
    </w:p>
    <w:p w14:paraId="2BFB6930" w14:textId="77777777" w:rsidR="00F105B4" w:rsidRDefault="00F105B4">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7F6305">
        <w:rPr>
          <w:rFonts w:eastAsia="MS Mincho"/>
          <w:lang w:eastAsia="zh-CN"/>
        </w:rPr>
        <w:t>Coexistence evaluation</w:t>
      </w:r>
      <w:r>
        <w:tab/>
      </w:r>
      <w:r>
        <w:fldChar w:fldCharType="begin"/>
      </w:r>
      <w:r>
        <w:instrText xml:space="preserve"> PAGEREF _Toc87544690 \h </w:instrText>
      </w:r>
      <w:r>
        <w:fldChar w:fldCharType="separate"/>
      </w:r>
      <w:r>
        <w:t>25</w:t>
      </w:r>
      <w:r>
        <w:fldChar w:fldCharType="end"/>
      </w:r>
    </w:p>
    <w:p w14:paraId="2BFB6931" w14:textId="77777777" w:rsidR="00F105B4" w:rsidRDefault="00F105B4">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_Toc87544691 \h </w:instrText>
      </w:r>
      <w:r>
        <w:fldChar w:fldCharType="separate"/>
      </w:r>
      <w:r>
        <w:t>25</w:t>
      </w:r>
      <w:r>
        <w:fldChar w:fldCharType="end"/>
      </w:r>
    </w:p>
    <w:p w14:paraId="2BFB6932" w14:textId="77777777" w:rsidR="00F105B4" w:rsidRDefault="00F105B4">
      <w:pPr>
        <w:pStyle w:val="TOC4"/>
        <w:rPr>
          <w:rFonts w:asciiTheme="minorHAnsi" w:hAnsiTheme="minorHAnsi" w:cstheme="minorBidi"/>
          <w:kern w:val="2"/>
          <w:szCs w:val="22"/>
          <w:lang w:val="en-US" w:eastAsia="ko-KR"/>
        </w:rPr>
      </w:pPr>
      <w:r>
        <w:t>5.2.2.2 Coexistence simulations assumptions</w:t>
      </w:r>
      <w:r>
        <w:tab/>
      </w:r>
      <w:r>
        <w:fldChar w:fldCharType="begin"/>
      </w:r>
      <w:r>
        <w:instrText xml:space="preserve"> PAGEREF _Toc87544692 \h </w:instrText>
      </w:r>
      <w:r>
        <w:fldChar w:fldCharType="separate"/>
      </w:r>
      <w:r>
        <w:t>25</w:t>
      </w:r>
      <w:r>
        <w:fldChar w:fldCharType="end"/>
      </w:r>
    </w:p>
    <w:p w14:paraId="2BFB6933" w14:textId="77777777" w:rsidR="00F105B4" w:rsidRDefault="00F105B4">
      <w:pPr>
        <w:pStyle w:val="TOC4"/>
        <w:rPr>
          <w:rFonts w:asciiTheme="minorHAnsi" w:hAnsiTheme="minorHAnsi" w:cstheme="minorBidi"/>
          <w:kern w:val="2"/>
          <w:szCs w:val="22"/>
          <w:lang w:val="en-US" w:eastAsia="ko-KR"/>
        </w:rPr>
      </w:pPr>
      <w:r>
        <w:t>5.2.2.3 Coexistence results</w:t>
      </w:r>
      <w:r>
        <w:tab/>
      </w:r>
      <w:r>
        <w:fldChar w:fldCharType="begin"/>
      </w:r>
      <w:r>
        <w:instrText xml:space="preserve"> PAGEREF _Toc87544693 \h </w:instrText>
      </w:r>
      <w:r>
        <w:fldChar w:fldCharType="separate"/>
      </w:r>
      <w:r>
        <w:t>26</w:t>
      </w:r>
      <w:r>
        <w:fldChar w:fldCharType="end"/>
      </w:r>
    </w:p>
    <w:p w14:paraId="2BFB6934" w14:textId="77777777" w:rsidR="00F105B4" w:rsidRDefault="00F105B4">
      <w:pPr>
        <w:pStyle w:val="TOC4"/>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_Toc87544694 \h </w:instrText>
      </w:r>
      <w:r>
        <w:fldChar w:fldCharType="separate"/>
      </w:r>
      <w:r>
        <w:t>26</w:t>
      </w:r>
      <w:r>
        <w:fldChar w:fldCharType="end"/>
      </w:r>
    </w:p>
    <w:p w14:paraId="2BFB6935" w14:textId="77777777" w:rsidR="00F105B4" w:rsidRDefault="00F105B4">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7F6305">
        <w:rPr>
          <w:rFonts w:eastAsia="MS Mincho"/>
          <w:lang w:eastAsia="zh-CN"/>
        </w:rPr>
        <w:t>ntra-band V2X operation with TDM operation</w:t>
      </w:r>
      <w:r>
        <w:tab/>
      </w:r>
      <w:r>
        <w:fldChar w:fldCharType="begin"/>
      </w:r>
      <w:r>
        <w:instrText xml:space="preserve"> PAGEREF _Toc87544695 \h </w:instrText>
      </w:r>
      <w:r>
        <w:fldChar w:fldCharType="separate"/>
      </w:r>
      <w:r>
        <w:t>26</w:t>
      </w:r>
      <w:r>
        <w:fldChar w:fldCharType="end"/>
      </w:r>
    </w:p>
    <w:p w14:paraId="2BFB6936" w14:textId="77777777" w:rsidR="00F105B4" w:rsidRDefault="00F105B4">
      <w:pPr>
        <w:pStyle w:val="TOC5"/>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_Toc87544696 \h </w:instrText>
      </w:r>
      <w:r>
        <w:fldChar w:fldCharType="separate"/>
      </w:r>
      <w:r>
        <w:t>26</w:t>
      </w:r>
      <w:r>
        <w:fldChar w:fldCharType="end"/>
      </w:r>
    </w:p>
    <w:p w14:paraId="2BFB6937" w14:textId="77777777" w:rsidR="00F105B4" w:rsidRDefault="00F105B4">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7F6305">
        <w:rPr>
          <w:rFonts w:eastAsia="MS Mincho"/>
          <w:lang w:eastAsia="zh-CN"/>
        </w:rPr>
        <w:t>Intra-band contiguous V2X con-current operation with FDM operation</w:t>
      </w:r>
      <w:r>
        <w:tab/>
      </w:r>
      <w:r>
        <w:fldChar w:fldCharType="begin"/>
      </w:r>
      <w:r>
        <w:instrText xml:space="preserve"> PAGEREF _Toc87544697 \h </w:instrText>
      </w:r>
      <w:r>
        <w:fldChar w:fldCharType="separate"/>
      </w:r>
      <w:r>
        <w:t>27</w:t>
      </w:r>
      <w:r>
        <w:fldChar w:fldCharType="end"/>
      </w:r>
    </w:p>
    <w:p w14:paraId="2BFB6938" w14:textId="77777777" w:rsidR="00F105B4" w:rsidRDefault="00F105B4">
      <w:pPr>
        <w:pStyle w:val="TOC4"/>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_Toc87544698 \h </w:instrText>
      </w:r>
      <w:r>
        <w:fldChar w:fldCharType="separate"/>
      </w:r>
      <w:r>
        <w:t>27</w:t>
      </w:r>
      <w:r>
        <w:fldChar w:fldCharType="end"/>
      </w:r>
    </w:p>
    <w:p w14:paraId="2BFB6939" w14:textId="77777777" w:rsidR="00F105B4" w:rsidRDefault="00F105B4">
      <w:pPr>
        <w:pStyle w:val="TOC5"/>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_Toc87544699 \h </w:instrText>
      </w:r>
      <w:r>
        <w:fldChar w:fldCharType="separate"/>
      </w:r>
      <w:r>
        <w:t>27</w:t>
      </w:r>
      <w:r>
        <w:fldChar w:fldCharType="end"/>
      </w:r>
    </w:p>
    <w:p w14:paraId="2BFB693A" w14:textId="77777777" w:rsidR="00F105B4" w:rsidRDefault="00F105B4">
      <w:pPr>
        <w:pStyle w:val="TOC5"/>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_Toc87544700 \h </w:instrText>
      </w:r>
      <w:r>
        <w:fldChar w:fldCharType="separate"/>
      </w:r>
      <w:r>
        <w:t>28</w:t>
      </w:r>
      <w:r>
        <w:fldChar w:fldCharType="end"/>
      </w:r>
    </w:p>
    <w:p w14:paraId="2BFB693B" w14:textId="77777777" w:rsidR="00F105B4" w:rsidRDefault="00F105B4">
      <w:pPr>
        <w:pStyle w:val="TOC5"/>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_Toc87544701 \h </w:instrText>
      </w:r>
      <w:r>
        <w:fldChar w:fldCharType="separate"/>
      </w:r>
      <w:r>
        <w:t>32</w:t>
      </w:r>
      <w:r>
        <w:fldChar w:fldCharType="end"/>
      </w:r>
    </w:p>
    <w:p w14:paraId="2BFB693C" w14:textId="77777777" w:rsidR="00F105B4" w:rsidRDefault="00F105B4">
      <w:pPr>
        <w:pStyle w:val="TOC5"/>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_Toc87544702 \h </w:instrText>
      </w:r>
      <w:r>
        <w:fldChar w:fldCharType="separate"/>
      </w:r>
      <w:r>
        <w:t>32</w:t>
      </w:r>
      <w:r>
        <w:fldChar w:fldCharType="end"/>
      </w:r>
    </w:p>
    <w:p w14:paraId="2BFB693D" w14:textId="77777777" w:rsidR="00F105B4" w:rsidRDefault="00F105B4">
      <w:pPr>
        <w:pStyle w:val="TOC5"/>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_Toc87544703 \h </w:instrText>
      </w:r>
      <w:r>
        <w:fldChar w:fldCharType="separate"/>
      </w:r>
      <w:r>
        <w:t>32</w:t>
      </w:r>
      <w:r>
        <w:fldChar w:fldCharType="end"/>
      </w:r>
    </w:p>
    <w:p w14:paraId="2BFB693E" w14:textId="77777777" w:rsidR="00F105B4" w:rsidRDefault="00F105B4">
      <w:pPr>
        <w:pStyle w:val="TOC5"/>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_Toc87544704 \h </w:instrText>
      </w:r>
      <w:r>
        <w:fldChar w:fldCharType="separate"/>
      </w:r>
      <w:r>
        <w:t>32</w:t>
      </w:r>
      <w:r>
        <w:fldChar w:fldCharType="end"/>
      </w:r>
    </w:p>
    <w:p w14:paraId="2BFB693F" w14:textId="77777777" w:rsidR="00F105B4" w:rsidRDefault="00F105B4">
      <w:pPr>
        <w:pStyle w:val="TOC5"/>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_Toc87544705 \h </w:instrText>
      </w:r>
      <w:r>
        <w:fldChar w:fldCharType="separate"/>
      </w:r>
      <w:r>
        <w:t>32</w:t>
      </w:r>
      <w:r>
        <w:fldChar w:fldCharType="end"/>
      </w:r>
    </w:p>
    <w:p w14:paraId="2BFB6940" w14:textId="77777777" w:rsidR="00F105B4" w:rsidRDefault="00F105B4">
      <w:pPr>
        <w:pStyle w:val="TOC5"/>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_Toc87544706 \h </w:instrText>
      </w:r>
      <w:r>
        <w:fldChar w:fldCharType="separate"/>
      </w:r>
      <w:r>
        <w:t>32</w:t>
      </w:r>
      <w:r>
        <w:fldChar w:fldCharType="end"/>
      </w:r>
    </w:p>
    <w:p w14:paraId="2BFB6941" w14:textId="77777777" w:rsidR="00F105B4" w:rsidRDefault="00F105B4">
      <w:pPr>
        <w:pStyle w:val="TOC6"/>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_Toc87544707 \h </w:instrText>
      </w:r>
      <w:r>
        <w:fldChar w:fldCharType="separate"/>
      </w:r>
      <w:r>
        <w:t>32</w:t>
      </w:r>
      <w:r>
        <w:fldChar w:fldCharType="end"/>
      </w:r>
    </w:p>
    <w:p w14:paraId="2BFB6942" w14:textId="77777777" w:rsidR="00F105B4" w:rsidRDefault="00F105B4">
      <w:pPr>
        <w:pStyle w:val="TOC6"/>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_Toc87544708 \h </w:instrText>
      </w:r>
      <w:r>
        <w:fldChar w:fldCharType="separate"/>
      </w:r>
      <w:r>
        <w:t>32</w:t>
      </w:r>
      <w:r>
        <w:fldChar w:fldCharType="end"/>
      </w:r>
    </w:p>
    <w:p w14:paraId="2BFB6943" w14:textId="77777777" w:rsidR="00F105B4" w:rsidRDefault="00F105B4">
      <w:pPr>
        <w:pStyle w:val="TOC6"/>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_Toc87544709 \h </w:instrText>
      </w:r>
      <w:r>
        <w:fldChar w:fldCharType="separate"/>
      </w:r>
      <w:r>
        <w:t>33</w:t>
      </w:r>
      <w:r>
        <w:fldChar w:fldCharType="end"/>
      </w:r>
    </w:p>
    <w:p w14:paraId="2BFB6944" w14:textId="77777777" w:rsidR="00F105B4" w:rsidRDefault="00F105B4">
      <w:pPr>
        <w:pStyle w:val="TOC5"/>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_Toc87544710 \h </w:instrText>
      </w:r>
      <w:r>
        <w:fldChar w:fldCharType="separate"/>
      </w:r>
      <w:r>
        <w:t>33</w:t>
      </w:r>
      <w:r>
        <w:fldChar w:fldCharType="end"/>
      </w:r>
    </w:p>
    <w:p w14:paraId="2BFB6945" w14:textId="77777777" w:rsidR="00F105B4" w:rsidRDefault="00F105B4">
      <w:pPr>
        <w:pStyle w:val="TOC6"/>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_Toc87544711 \h </w:instrText>
      </w:r>
      <w:r>
        <w:fldChar w:fldCharType="separate"/>
      </w:r>
      <w:r>
        <w:t>33</w:t>
      </w:r>
      <w:r>
        <w:fldChar w:fldCharType="end"/>
      </w:r>
    </w:p>
    <w:p w14:paraId="2BFB6946" w14:textId="77777777" w:rsidR="00F105B4" w:rsidRDefault="00F105B4">
      <w:pPr>
        <w:pStyle w:val="TOC6"/>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_Toc87544712 \h </w:instrText>
      </w:r>
      <w:r>
        <w:fldChar w:fldCharType="separate"/>
      </w:r>
      <w:r>
        <w:t>33</w:t>
      </w:r>
      <w:r>
        <w:fldChar w:fldCharType="end"/>
      </w:r>
    </w:p>
    <w:p w14:paraId="2BFB6947" w14:textId="77777777" w:rsidR="00F105B4" w:rsidRDefault="00F105B4">
      <w:pPr>
        <w:pStyle w:val="TOC6"/>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_Toc87544713 \h </w:instrText>
      </w:r>
      <w:r>
        <w:fldChar w:fldCharType="separate"/>
      </w:r>
      <w:r>
        <w:t>33</w:t>
      </w:r>
      <w:r>
        <w:fldChar w:fldCharType="end"/>
      </w:r>
    </w:p>
    <w:p w14:paraId="2BFB6948" w14:textId="77777777" w:rsidR="00F105B4" w:rsidRDefault="00F105B4">
      <w:pPr>
        <w:pStyle w:val="TOC6"/>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_Toc87544714 \h </w:instrText>
      </w:r>
      <w:r>
        <w:fldChar w:fldCharType="separate"/>
      </w:r>
      <w:r>
        <w:t>33</w:t>
      </w:r>
      <w:r>
        <w:fldChar w:fldCharType="end"/>
      </w:r>
    </w:p>
    <w:p w14:paraId="2BFB6949" w14:textId="77777777" w:rsidR="00F105B4" w:rsidRDefault="00F105B4">
      <w:pPr>
        <w:pStyle w:val="TOC6"/>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_Toc87544715 \h </w:instrText>
      </w:r>
      <w:r>
        <w:fldChar w:fldCharType="separate"/>
      </w:r>
      <w:r>
        <w:t>33</w:t>
      </w:r>
      <w:r>
        <w:fldChar w:fldCharType="end"/>
      </w:r>
    </w:p>
    <w:p w14:paraId="2BFB694A" w14:textId="77777777" w:rsidR="00F105B4" w:rsidRDefault="00F105B4">
      <w:pPr>
        <w:pStyle w:val="TOC5"/>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_Toc87544716 \h </w:instrText>
      </w:r>
      <w:r>
        <w:fldChar w:fldCharType="separate"/>
      </w:r>
      <w:r>
        <w:t>33</w:t>
      </w:r>
      <w:r>
        <w:fldChar w:fldCharType="end"/>
      </w:r>
    </w:p>
    <w:p w14:paraId="2BFB694B" w14:textId="77777777" w:rsidR="00F105B4" w:rsidRDefault="00F105B4">
      <w:pPr>
        <w:pStyle w:val="TOC6"/>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_Toc87544717 \h </w:instrText>
      </w:r>
      <w:r>
        <w:fldChar w:fldCharType="separate"/>
      </w:r>
      <w:r>
        <w:t>33</w:t>
      </w:r>
      <w:r>
        <w:fldChar w:fldCharType="end"/>
      </w:r>
    </w:p>
    <w:p w14:paraId="2BFB694C" w14:textId="77777777" w:rsidR="00F105B4" w:rsidRDefault="00F105B4">
      <w:pPr>
        <w:pStyle w:val="TOC5"/>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_Toc87544718 \h </w:instrText>
      </w:r>
      <w:r>
        <w:fldChar w:fldCharType="separate"/>
      </w:r>
      <w:r>
        <w:t>33</w:t>
      </w:r>
      <w:r>
        <w:fldChar w:fldCharType="end"/>
      </w:r>
    </w:p>
    <w:p w14:paraId="2BFB694D" w14:textId="77777777" w:rsidR="00F105B4" w:rsidRDefault="00F105B4">
      <w:pPr>
        <w:pStyle w:val="TOC5"/>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_Toc87544719 \h </w:instrText>
      </w:r>
      <w:r>
        <w:fldChar w:fldCharType="separate"/>
      </w:r>
      <w:r>
        <w:t>34</w:t>
      </w:r>
      <w:r>
        <w:fldChar w:fldCharType="end"/>
      </w:r>
    </w:p>
    <w:p w14:paraId="2BFB694E" w14:textId="77777777" w:rsidR="00F105B4" w:rsidRDefault="00F105B4">
      <w:pPr>
        <w:pStyle w:val="TOC5"/>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_Toc87544720 \h </w:instrText>
      </w:r>
      <w:r>
        <w:fldChar w:fldCharType="separate"/>
      </w:r>
      <w:r>
        <w:t>34</w:t>
      </w:r>
      <w:r>
        <w:fldChar w:fldCharType="end"/>
      </w:r>
    </w:p>
    <w:p w14:paraId="2BFB694F" w14:textId="77777777" w:rsidR="00F105B4" w:rsidRDefault="00F105B4">
      <w:pPr>
        <w:pStyle w:val="TOC5"/>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_Toc87544721 \h </w:instrText>
      </w:r>
      <w:r>
        <w:fldChar w:fldCharType="separate"/>
      </w:r>
      <w:r>
        <w:t>34</w:t>
      </w:r>
      <w:r>
        <w:fldChar w:fldCharType="end"/>
      </w:r>
    </w:p>
    <w:p w14:paraId="2BFB6950" w14:textId="77777777" w:rsidR="00F105B4" w:rsidRDefault="00F105B4">
      <w:pPr>
        <w:pStyle w:val="TOC4"/>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_Toc87544722 \h </w:instrText>
      </w:r>
      <w:r>
        <w:fldChar w:fldCharType="separate"/>
      </w:r>
      <w:r>
        <w:t>34</w:t>
      </w:r>
      <w:r>
        <w:fldChar w:fldCharType="end"/>
      </w:r>
    </w:p>
    <w:p w14:paraId="2BFB6951" w14:textId="77777777" w:rsidR="00F105B4" w:rsidRDefault="00F105B4">
      <w:pPr>
        <w:pStyle w:val="TOC5"/>
        <w:rPr>
          <w:rFonts w:asciiTheme="minorHAnsi" w:hAnsiTheme="minorHAnsi" w:cstheme="minorBidi"/>
          <w:kern w:val="2"/>
          <w:szCs w:val="22"/>
          <w:lang w:val="en-US" w:eastAsia="ko-KR"/>
        </w:rPr>
      </w:pPr>
      <w:r>
        <w:t>5.2.4.3.1 Reference sensitivity power level</w:t>
      </w:r>
      <w:r>
        <w:tab/>
      </w:r>
      <w:r>
        <w:fldChar w:fldCharType="begin"/>
      </w:r>
      <w:r>
        <w:instrText xml:space="preserve"> PAGEREF _Toc87544723 \h </w:instrText>
      </w:r>
      <w:r>
        <w:fldChar w:fldCharType="separate"/>
      </w:r>
      <w:r>
        <w:t>34</w:t>
      </w:r>
      <w:r>
        <w:fldChar w:fldCharType="end"/>
      </w:r>
    </w:p>
    <w:p w14:paraId="2BFB6952" w14:textId="77777777" w:rsidR="00F105B4" w:rsidRDefault="00F105B4">
      <w:pPr>
        <w:pStyle w:val="TOC5"/>
        <w:rPr>
          <w:rFonts w:asciiTheme="minorHAnsi" w:hAnsiTheme="minorHAnsi" w:cstheme="minorBidi"/>
          <w:kern w:val="2"/>
          <w:szCs w:val="22"/>
          <w:lang w:val="en-US" w:eastAsia="ko-KR"/>
        </w:rPr>
      </w:pPr>
      <w:r>
        <w:t>5.2.4.3.2 Maximum input level</w:t>
      </w:r>
      <w:r>
        <w:tab/>
      </w:r>
      <w:r>
        <w:fldChar w:fldCharType="begin"/>
      </w:r>
      <w:r>
        <w:instrText xml:space="preserve"> PAGEREF _Toc87544724 \h </w:instrText>
      </w:r>
      <w:r>
        <w:fldChar w:fldCharType="separate"/>
      </w:r>
      <w:r>
        <w:t>35</w:t>
      </w:r>
      <w:r>
        <w:fldChar w:fldCharType="end"/>
      </w:r>
    </w:p>
    <w:p w14:paraId="2BFB6953" w14:textId="77777777" w:rsidR="00F105B4" w:rsidRDefault="00F105B4">
      <w:pPr>
        <w:pStyle w:val="TOC5"/>
        <w:rPr>
          <w:rFonts w:asciiTheme="minorHAnsi" w:hAnsiTheme="minorHAnsi" w:cstheme="minorBidi"/>
          <w:kern w:val="2"/>
          <w:szCs w:val="22"/>
          <w:lang w:val="en-US" w:eastAsia="ko-KR"/>
        </w:rPr>
      </w:pPr>
      <w:r>
        <w:t>5.2.4.3.3 Adjacent channel selectivity</w:t>
      </w:r>
      <w:r>
        <w:tab/>
      </w:r>
      <w:r>
        <w:fldChar w:fldCharType="begin"/>
      </w:r>
      <w:r>
        <w:instrText xml:space="preserve"> PAGEREF _Toc87544725 \h </w:instrText>
      </w:r>
      <w:r>
        <w:fldChar w:fldCharType="separate"/>
      </w:r>
      <w:r>
        <w:t>35</w:t>
      </w:r>
      <w:r>
        <w:fldChar w:fldCharType="end"/>
      </w:r>
    </w:p>
    <w:p w14:paraId="2BFB6954" w14:textId="77777777" w:rsidR="00F105B4" w:rsidRDefault="00F105B4">
      <w:pPr>
        <w:pStyle w:val="TOC5"/>
        <w:rPr>
          <w:rFonts w:asciiTheme="minorHAnsi" w:hAnsiTheme="minorHAnsi" w:cstheme="minorBidi"/>
          <w:kern w:val="2"/>
          <w:szCs w:val="22"/>
          <w:lang w:val="en-US" w:eastAsia="ko-KR"/>
        </w:rPr>
      </w:pPr>
      <w:r>
        <w:t>5.2.4.3.4 Blocking characteristics</w:t>
      </w:r>
      <w:r>
        <w:tab/>
      </w:r>
      <w:r>
        <w:fldChar w:fldCharType="begin"/>
      </w:r>
      <w:r>
        <w:instrText xml:space="preserve"> PAGEREF _Toc87544726 \h </w:instrText>
      </w:r>
      <w:r>
        <w:fldChar w:fldCharType="separate"/>
      </w:r>
      <w:r>
        <w:t>35</w:t>
      </w:r>
      <w:r>
        <w:fldChar w:fldCharType="end"/>
      </w:r>
    </w:p>
    <w:p w14:paraId="2BFB6955" w14:textId="77777777" w:rsidR="00F105B4" w:rsidRDefault="00F105B4">
      <w:pPr>
        <w:pStyle w:val="TOC6"/>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_Toc87544727 \h </w:instrText>
      </w:r>
      <w:r>
        <w:fldChar w:fldCharType="separate"/>
      </w:r>
      <w:r>
        <w:t>35</w:t>
      </w:r>
      <w:r>
        <w:fldChar w:fldCharType="end"/>
      </w:r>
    </w:p>
    <w:p w14:paraId="2BFB6956" w14:textId="77777777" w:rsidR="00F105B4" w:rsidRDefault="00F105B4">
      <w:pPr>
        <w:pStyle w:val="TOC6"/>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_Toc87544728 \h </w:instrText>
      </w:r>
      <w:r>
        <w:fldChar w:fldCharType="separate"/>
      </w:r>
      <w:r>
        <w:t>35</w:t>
      </w:r>
      <w:r>
        <w:fldChar w:fldCharType="end"/>
      </w:r>
    </w:p>
    <w:p w14:paraId="2BFB6957" w14:textId="77777777" w:rsidR="00F105B4" w:rsidRDefault="00F105B4">
      <w:pPr>
        <w:pStyle w:val="TOC6"/>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_Toc87544729 \h </w:instrText>
      </w:r>
      <w:r>
        <w:fldChar w:fldCharType="separate"/>
      </w:r>
      <w:r>
        <w:t>36</w:t>
      </w:r>
      <w:r>
        <w:fldChar w:fldCharType="end"/>
      </w:r>
    </w:p>
    <w:p w14:paraId="2BFB6958" w14:textId="77777777" w:rsidR="00F105B4" w:rsidRDefault="00F105B4">
      <w:pPr>
        <w:pStyle w:val="TOC5"/>
        <w:rPr>
          <w:rFonts w:asciiTheme="minorHAnsi" w:hAnsiTheme="minorHAnsi" w:cstheme="minorBidi"/>
          <w:kern w:val="2"/>
          <w:szCs w:val="22"/>
          <w:lang w:val="en-US" w:eastAsia="ko-KR"/>
        </w:rPr>
      </w:pPr>
      <w:r>
        <w:t>5.2.4.3.5 Spurious response</w:t>
      </w:r>
      <w:r>
        <w:tab/>
      </w:r>
      <w:r>
        <w:fldChar w:fldCharType="begin"/>
      </w:r>
      <w:r>
        <w:instrText xml:space="preserve"> PAGEREF _Toc87544730 \h </w:instrText>
      </w:r>
      <w:r>
        <w:fldChar w:fldCharType="separate"/>
      </w:r>
      <w:r>
        <w:t>36</w:t>
      </w:r>
      <w:r>
        <w:fldChar w:fldCharType="end"/>
      </w:r>
    </w:p>
    <w:p w14:paraId="2BFB6959" w14:textId="77777777" w:rsidR="00F105B4" w:rsidRDefault="00F105B4">
      <w:pPr>
        <w:pStyle w:val="TOC5"/>
        <w:rPr>
          <w:rFonts w:asciiTheme="minorHAnsi" w:hAnsiTheme="minorHAnsi" w:cstheme="minorBidi"/>
          <w:kern w:val="2"/>
          <w:szCs w:val="22"/>
          <w:lang w:val="en-US" w:eastAsia="ko-KR"/>
        </w:rPr>
      </w:pPr>
      <w:r>
        <w:t>5.2.4.3.6 Wide band intermodulation</w:t>
      </w:r>
      <w:r>
        <w:tab/>
      </w:r>
      <w:r>
        <w:fldChar w:fldCharType="begin"/>
      </w:r>
      <w:r>
        <w:instrText xml:space="preserve"> PAGEREF _Toc87544731 \h </w:instrText>
      </w:r>
      <w:r>
        <w:fldChar w:fldCharType="separate"/>
      </w:r>
      <w:r>
        <w:t>36</w:t>
      </w:r>
      <w:r>
        <w:fldChar w:fldCharType="end"/>
      </w:r>
    </w:p>
    <w:p w14:paraId="2BFB695A" w14:textId="77777777" w:rsidR="00F105B4" w:rsidRDefault="00F105B4">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7F6305">
        <w:rPr>
          <w:rFonts w:eastAsia="MS Mincho"/>
          <w:lang w:eastAsia="zh-CN"/>
        </w:rPr>
        <w:t>Intra-band non-contiguous V2X con-current operation with FDM operation</w:t>
      </w:r>
      <w:r>
        <w:tab/>
      </w:r>
      <w:r>
        <w:fldChar w:fldCharType="begin"/>
      </w:r>
      <w:r>
        <w:instrText xml:space="preserve"> PAGEREF _Toc87544732 \h </w:instrText>
      </w:r>
      <w:r>
        <w:fldChar w:fldCharType="separate"/>
      </w:r>
      <w:r>
        <w:t>36</w:t>
      </w:r>
      <w:r>
        <w:fldChar w:fldCharType="end"/>
      </w:r>
    </w:p>
    <w:p w14:paraId="2BFB695B" w14:textId="77777777" w:rsidR="00F105B4" w:rsidRDefault="00F105B4">
      <w:pPr>
        <w:pStyle w:val="TOC4"/>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_Toc87544733 \h </w:instrText>
      </w:r>
      <w:r>
        <w:fldChar w:fldCharType="separate"/>
      </w:r>
      <w:r>
        <w:t>36</w:t>
      </w:r>
      <w:r>
        <w:fldChar w:fldCharType="end"/>
      </w:r>
    </w:p>
    <w:p w14:paraId="2BFB695C" w14:textId="77777777" w:rsidR="00F105B4" w:rsidRDefault="00F105B4">
      <w:pPr>
        <w:pStyle w:val="TOC4"/>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_Toc87544734 \h </w:instrText>
      </w:r>
      <w:r>
        <w:fldChar w:fldCharType="separate"/>
      </w:r>
      <w:r>
        <w:t>37</w:t>
      </w:r>
      <w:r>
        <w:fldChar w:fldCharType="end"/>
      </w:r>
    </w:p>
    <w:p w14:paraId="2BFB695D" w14:textId="77777777" w:rsidR="00F105B4" w:rsidRDefault="00F105B4">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_Toc87544735 \h </w:instrText>
      </w:r>
      <w:r>
        <w:fldChar w:fldCharType="separate"/>
      </w:r>
      <w:r>
        <w:t>38</w:t>
      </w:r>
      <w:r>
        <w:fldChar w:fldCharType="end"/>
      </w:r>
    </w:p>
    <w:p w14:paraId="2BFB695E" w14:textId="77777777" w:rsidR="00F105B4" w:rsidRDefault="00F105B4">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_Toc87544736 \h </w:instrText>
      </w:r>
      <w:r>
        <w:fldChar w:fldCharType="separate"/>
      </w:r>
      <w:r>
        <w:t>38</w:t>
      </w:r>
      <w:r>
        <w:fldChar w:fldCharType="end"/>
      </w:r>
    </w:p>
    <w:p w14:paraId="2BFB695F" w14:textId="77777777" w:rsidR="00F105B4" w:rsidRDefault="00F105B4">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_Toc87544737 \h </w:instrText>
      </w:r>
      <w:r>
        <w:fldChar w:fldCharType="separate"/>
      </w:r>
      <w:r>
        <w:t>38</w:t>
      </w:r>
      <w:r>
        <w:fldChar w:fldCharType="end"/>
      </w:r>
    </w:p>
    <w:p w14:paraId="2BFB6960" w14:textId="77777777" w:rsidR="00F105B4" w:rsidRDefault="00F105B4">
      <w:pPr>
        <w:pStyle w:val="TOC3"/>
        <w:rPr>
          <w:rFonts w:asciiTheme="minorHAnsi" w:hAnsiTheme="minorHAnsi" w:cstheme="minorBidi"/>
          <w:kern w:val="2"/>
          <w:szCs w:val="22"/>
          <w:lang w:val="en-US" w:eastAsia="ko-KR"/>
        </w:rPr>
      </w:pPr>
      <w:r>
        <w:t>6.1.2 Coexistence simulations assumptions</w:t>
      </w:r>
      <w:r>
        <w:tab/>
      </w:r>
      <w:r>
        <w:fldChar w:fldCharType="begin"/>
      </w:r>
      <w:r>
        <w:instrText xml:space="preserve"> PAGEREF _Toc87544738 \h </w:instrText>
      </w:r>
      <w:r>
        <w:fldChar w:fldCharType="separate"/>
      </w:r>
      <w:r>
        <w:t>38</w:t>
      </w:r>
      <w:r>
        <w:fldChar w:fldCharType="end"/>
      </w:r>
    </w:p>
    <w:p w14:paraId="2BFB6961" w14:textId="77777777" w:rsidR="00F105B4" w:rsidRDefault="00F105B4">
      <w:pPr>
        <w:pStyle w:val="TOC3"/>
        <w:rPr>
          <w:rFonts w:asciiTheme="minorHAnsi" w:hAnsiTheme="minorHAnsi" w:cstheme="minorBidi"/>
          <w:kern w:val="2"/>
          <w:szCs w:val="22"/>
          <w:lang w:val="en-US" w:eastAsia="ko-KR"/>
        </w:rPr>
      </w:pPr>
      <w:r>
        <w:t>6.1.3 Coexistence results</w:t>
      </w:r>
      <w:r>
        <w:tab/>
      </w:r>
      <w:r>
        <w:fldChar w:fldCharType="begin"/>
      </w:r>
      <w:r>
        <w:instrText xml:space="preserve"> PAGEREF _Toc87544739 \h </w:instrText>
      </w:r>
      <w:r>
        <w:fldChar w:fldCharType="separate"/>
      </w:r>
      <w:r>
        <w:t>38</w:t>
      </w:r>
      <w:r>
        <w:fldChar w:fldCharType="end"/>
      </w:r>
    </w:p>
    <w:p w14:paraId="2BFB6962" w14:textId="77777777" w:rsidR="00F105B4" w:rsidRDefault="00F105B4">
      <w:pPr>
        <w:pStyle w:val="TOC3"/>
        <w:rPr>
          <w:rFonts w:asciiTheme="minorHAnsi" w:hAnsiTheme="minorHAnsi" w:cstheme="minorBidi"/>
          <w:kern w:val="2"/>
          <w:szCs w:val="22"/>
          <w:lang w:val="en-US" w:eastAsia="ko-KR"/>
        </w:rPr>
      </w:pPr>
      <w:r>
        <w:t>6.1.4 Conclusion of Coexistence evaluations</w:t>
      </w:r>
      <w:r>
        <w:tab/>
      </w:r>
      <w:r>
        <w:fldChar w:fldCharType="begin"/>
      </w:r>
      <w:r>
        <w:instrText xml:space="preserve"> PAGEREF _Toc87544740 \h </w:instrText>
      </w:r>
      <w:r>
        <w:fldChar w:fldCharType="separate"/>
      </w:r>
      <w:r>
        <w:t>38</w:t>
      </w:r>
      <w:r>
        <w:fldChar w:fldCharType="end"/>
      </w:r>
    </w:p>
    <w:p w14:paraId="2BFB6963" w14:textId="77777777" w:rsidR="00F105B4" w:rsidRDefault="00F105B4">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_Toc87544741 \h </w:instrText>
      </w:r>
      <w:r>
        <w:fldChar w:fldCharType="separate"/>
      </w:r>
      <w:r>
        <w:t>38</w:t>
      </w:r>
      <w:r>
        <w:fldChar w:fldCharType="end"/>
      </w:r>
    </w:p>
    <w:p w14:paraId="2BFB6964" w14:textId="77777777" w:rsidR="00F105B4" w:rsidRDefault="00F105B4">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_Toc87544742 \h </w:instrText>
      </w:r>
      <w:r>
        <w:fldChar w:fldCharType="separate"/>
      </w:r>
      <w:r>
        <w:t>39</w:t>
      </w:r>
      <w:r>
        <w:fldChar w:fldCharType="end"/>
      </w:r>
    </w:p>
    <w:p w14:paraId="2BFB6965" w14:textId="77777777" w:rsidR="00F105B4" w:rsidRDefault="00F105B4">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_Toc87544743 \h </w:instrText>
      </w:r>
      <w:r>
        <w:fldChar w:fldCharType="separate"/>
      </w:r>
      <w:r>
        <w:t>39</w:t>
      </w:r>
      <w:r>
        <w:fldChar w:fldCharType="end"/>
      </w:r>
    </w:p>
    <w:p w14:paraId="2BFB6966" w14:textId="77777777" w:rsidR="00F105B4" w:rsidRDefault="00F105B4">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_Toc87544744 \h </w:instrText>
      </w:r>
      <w:r>
        <w:fldChar w:fldCharType="separate"/>
      </w:r>
      <w:r>
        <w:t>39</w:t>
      </w:r>
      <w:r>
        <w:fldChar w:fldCharType="end"/>
      </w:r>
    </w:p>
    <w:p w14:paraId="2BFB6967" w14:textId="77777777" w:rsidR="00F105B4" w:rsidRDefault="00F105B4">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_Toc87544745 \h </w:instrText>
      </w:r>
      <w:r>
        <w:fldChar w:fldCharType="separate"/>
      </w:r>
      <w:r>
        <w:t>39</w:t>
      </w:r>
      <w:r>
        <w:fldChar w:fldCharType="end"/>
      </w:r>
    </w:p>
    <w:p w14:paraId="2BFB6968" w14:textId="77777777" w:rsidR="00F105B4" w:rsidRDefault="00F105B4">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_Toc87544746 \h </w:instrText>
      </w:r>
      <w:r>
        <w:fldChar w:fldCharType="separate"/>
      </w:r>
      <w:r>
        <w:t>39</w:t>
      </w:r>
      <w:r>
        <w:fldChar w:fldCharType="end"/>
      </w:r>
    </w:p>
    <w:p w14:paraId="2BFB6969" w14:textId="77777777" w:rsidR="00F105B4" w:rsidRDefault="00F105B4">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_Toc87544747 \h </w:instrText>
      </w:r>
      <w:r>
        <w:fldChar w:fldCharType="separate"/>
      </w:r>
      <w:r>
        <w:t>39</w:t>
      </w:r>
      <w:r>
        <w:fldChar w:fldCharType="end"/>
      </w:r>
    </w:p>
    <w:p w14:paraId="2BFB696A" w14:textId="77777777" w:rsidR="00F105B4" w:rsidRDefault="00F105B4">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_Toc87544748 \h </w:instrText>
      </w:r>
      <w:r>
        <w:fldChar w:fldCharType="separate"/>
      </w:r>
      <w:r>
        <w:t>39</w:t>
      </w:r>
      <w:r>
        <w:fldChar w:fldCharType="end"/>
      </w:r>
    </w:p>
    <w:p w14:paraId="2BFB696B" w14:textId="77777777" w:rsidR="00F105B4" w:rsidRDefault="00F105B4">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_Toc87544749 \h </w:instrText>
      </w:r>
      <w:r>
        <w:fldChar w:fldCharType="separate"/>
      </w:r>
      <w:r>
        <w:t>40</w:t>
      </w:r>
      <w:r>
        <w:fldChar w:fldCharType="end"/>
      </w:r>
    </w:p>
    <w:p w14:paraId="2BFB696C" w14:textId="77777777" w:rsidR="00F105B4" w:rsidRDefault="00F105B4">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_Toc87544750 \h </w:instrText>
      </w:r>
      <w:r>
        <w:fldChar w:fldCharType="separate"/>
      </w:r>
      <w:r>
        <w:t>40</w:t>
      </w:r>
      <w:r>
        <w:fldChar w:fldCharType="end"/>
      </w:r>
    </w:p>
    <w:p w14:paraId="2BFB696D" w14:textId="77777777" w:rsidR="00F105B4" w:rsidRDefault="00F105B4">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_Toc87544751 \h </w:instrText>
      </w:r>
      <w:r>
        <w:fldChar w:fldCharType="separate"/>
      </w:r>
      <w:r>
        <w:t>40</w:t>
      </w:r>
      <w:r>
        <w:fldChar w:fldCharType="end"/>
      </w:r>
    </w:p>
    <w:p w14:paraId="2BFB696E" w14:textId="77777777" w:rsidR="00F105B4" w:rsidRDefault="00F105B4">
      <w:pPr>
        <w:pStyle w:val="TOC4"/>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_Toc87544752 \h </w:instrText>
      </w:r>
      <w:r>
        <w:fldChar w:fldCharType="separate"/>
      </w:r>
      <w:r>
        <w:t>40</w:t>
      </w:r>
      <w:r>
        <w:fldChar w:fldCharType="end"/>
      </w:r>
    </w:p>
    <w:p w14:paraId="2BFB696F" w14:textId="77777777" w:rsidR="00F105B4" w:rsidRDefault="00F105B4">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_Toc87544753 \h </w:instrText>
      </w:r>
      <w:r>
        <w:fldChar w:fldCharType="separate"/>
      </w:r>
      <w:r>
        <w:t>40</w:t>
      </w:r>
      <w:r>
        <w:fldChar w:fldCharType="end"/>
      </w:r>
    </w:p>
    <w:p w14:paraId="2BFB6970" w14:textId="77777777" w:rsidR="00F105B4" w:rsidRDefault="00F105B4">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_Toc87544754 \h </w:instrText>
      </w:r>
      <w:r>
        <w:fldChar w:fldCharType="separate"/>
      </w:r>
      <w:r>
        <w:t>40</w:t>
      </w:r>
      <w:r>
        <w:fldChar w:fldCharType="end"/>
      </w:r>
    </w:p>
    <w:p w14:paraId="2BFB6971" w14:textId="77777777" w:rsidR="00F105B4" w:rsidRDefault="00F105B4">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_Toc87544755 \h </w:instrText>
      </w:r>
      <w:r>
        <w:fldChar w:fldCharType="separate"/>
      </w:r>
      <w:r>
        <w:t>41</w:t>
      </w:r>
      <w:r>
        <w:fldChar w:fldCharType="end"/>
      </w:r>
    </w:p>
    <w:p w14:paraId="2BFB6972" w14:textId="77777777" w:rsidR="00F105B4" w:rsidRDefault="00F105B4">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_Toc87544756 \h </w:instrText>
      </w:r>
      <w:r>
        <w:fldChar w:fldCharType="separate"/>
      </w:r>
      <w:r>
        <w:t>41</w:t>
      </w:r>
      <w:r>
        <w:fldChar w:fldCharType="end"/>
      </w:r>
    </w:p>
    <w:p w14:paraId="2BFB6973" w14:textId="77777777" w:rsidR="00F105B4" w:rsidRDefault="00F105B4">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_Toc87544757 \h </w:instrText>
      </w:r>
      <w:r>
        <w:fldChar w:fldCharType="separate"/>
      </w:r>
      <w:r>
        <w:t>41</w:t>
      </w:r>
      <w:r>
        <w:fldChar w:fldCharType="end"/>
      </w:r>
    </w:p>
    <w:p w14:paraId="2BFB6974"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.1</w:t>
      </w:r>
      <w:r w:rsidRPr="007F6305">
        <w:rPr>
          <w:color w:val="000000" w:themeColor="text1"/>
        </w:rPr>
        <w:t xml:space="preserve"> </w:t>
      </w:r>
      <w:r w:rsidRPr="007F6305">
        <w:rPr>
          <w:color w:val="000000" w:themeColor="text1"/>
          <w:lang w:eastAsia="x-none"/>
        </w:rPr>
        <w:t>Reference sensitivity power level</w:t>
      </w:r>
      <w:r>
        <w:tab/>
      </w:r>
      <w:r>
        <w:fldChar w:fldCharType="begin"/>
      </w:r>
      <w:r>
        <w:instrText xml:space="preserve"> PAGEREF _Toc87544758 \h </w:instrText>
      </w:r>
      <w:r>
        <w:fldChar w:fldCharType="separate"/>
      </w:r>
      <w:r>
        <w:t>41</w:t>
      </w:r>
      <w:r>
        <w:fldChar w:fldCharType="end"/>
      </w:r>
    </w:p>
    <w:p w14:paraId="2BFB6975"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8.2.2 Maximum input level</w:t>
      </w:r>
      <w:r>
        <w:tab/>
      </w:r>
      <w:r>
        <w:fldChar w:fldCharType="begin"/>
      </w:r>
      <w:r>
        <w:instrText xml:space="preserve"> PAGEREF _Toc87544759 \h </w:instrText>
      </w:r>
      <w:r>
        <w:fldChar w:fldCharType="separate"/>
      </w:r>
      <w:r>
        <w:t>42</w:t>
      </w:r>
      <w:r>
        <w:fldChar w:fldCharType="end"/>
      </w:r>
    </w:p>
    <w:p w14:paraId="2BFB6976"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.3</w:t>
      </w:r>
      <w:r w:rsidRPr="007F6305">
        <w:rPr>
          <w:color w:val="000000" w:themeColor="text1"/>
        </w:rPr>
        <w:t xml:space="preserve"> </w:t>
      </w:r>
      <w:r w:rsidRPr="007F6305">
        <w:rPr>
          <w:color w:val="000000" w:themeColor="text1"/>
          <w:lang w:eastAsia="x-none"/>
        </w:rPr>
        <w:t>Adjacent Channel Selectivity (ACS)</w:t>
      </w:r>
      <w:r>
        <w:tab/>
      </w:r>
      <w:r>
        <w:fldChar w:fldCharType="begin"/>
      </w:r>
      <w:r>
        <w:instrText xml:space="preserve"> PAGEREF _Toc87544760 \h </w:instrText>
      </w:r>
      <w:r>
        <w:fldChar w:fldCharType="separate"/>
      </w:r>
      <w:r>
        <w:t>42</w:t>
      </w:r>
      <w:r>
        <w:fldChar w:fldCharType="end"/>
      </w:r>
    </w:p>
    <w:p w14:paraId="2BFB6977"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w:t>
      </w:r>
      <w:r w:rsidRPr="007F6305">
        <w:rPr>
          <w:color w:val="000000" w:themeColor="text1"/>
        </w:rPr>
        <w:t xml:space="preserve"> </w:t>
      </w:r>
      <w:r w:rsidRPr="007F6305">
        <w:rPr>
          <w:color w:val="000000" w:themeColor="text1"/>
          <w:lang w:eastAsia="x-none"/>
        </w:rPr>
        <w:t>Blocking characteristics</w:t>
      </w:r>
      <w:r>
        <w:tab/>
      </w:r>
      <w:r>
        <w:fldChar w:fldCharType="begin"/>
      </w:r>
      <w:r>
        <w:instrText xml:space="preserve"> PAGEREF _Toc87544761 \h </w:instrText>
      </w:r>
      <w:r>
        <w:fldChar w:fldCharType="separate"/>
      </w:r>
      <w:r>
        <w:t>43</w:t>
      </w:r>
      <w:r>
        <w:fldChar w:fldCharType="end"/>
      </w:r>
    </w:p>
    <w:p w14:paraId="2BFB6978" w14:textId="77777777" w:rsidR="00F105B4" w:rsidRDefault="00F105B4">
      <w:pPr>
        <w:pStyle w:val="TOC4"/>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.4.1</w:t>
      </w:r>
      <w:r w:rsidRPr="007F6305">
        <w:rPr>
          <w:color w:val="000000" w:themeColor="text1"/>
        </w:rPr>
        <w:t xml:space="preserve"> </w:t>
      </w:r>
      <w:r w:rsidRPr="007F6305">
        <w:rPr>
          <w:color w:val="000000" w:themeColor="text1"/>
          <w:lang w:eastAsia="x-none"/>
        </w:rPr>
        <w:t>In-band blocking</w:t>
      </w:r>
      <w:r>
        <w:tab/>
      </w:r>
      <w:r>
        <w:fldChar w:fldCharType="begin"/>
      </w:r>
      <w:r>
        <w:instrText xml:space="preserve"> PAGEREF _Toc87544762 \h </w:instrText>
      </w:r>
      <w:r>
        <w:fldChar w:fldCharType="separate"/>
      </w:r>
      <w:r>
        <w:t>43</w:t>
      </w:r>
      <w:r>
        <w:fldChar w:fldCharType="end"/>
      </w:r>
    </w:p>
    <w:p w14:paraId="2BFB6979" w14:textId="77777777" w:rsidR="00F105B4" w:rsidRDefault="00F105B4">
      <w:pPr>
        <w:pStyle w:val="TOC4"/>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.4.2</w:t>
      </w:r>
      <w:r w:rsidRPr="007F6305">
        <w:rPr>
          <w:color w:val="000000" w:themeColor="text1"/>
        </w:rPr>
        <w:t xml:space="preserve"> </w:t>
      </w:r>
      <w:r w:rsidRPr="007F6305">
        <w:rPr>
          <w:color w:val="000000" w:themeColor="text1"/>
          <w:lang w:eastAsia="x-none"/>
        </w:rPr>
        <w:t>Out-of-band blocking</w:t>
      </w:r>
      <w:r>
        <w:tab/>
      </w:r>
      <w:r>
        <w:fldChar w:fldCharType="begin"/>
      </w:r>
      <w:r>
        <w:instrText xml:space="preserve"> PAGEREF _Toc87544763 \h </w:instrText>
      </w:r>
      <w:r>
        <w:fldChar w:fldCharType="separate"/>
      </w:r>
      <w:r>
        <w:t>44</w:t>
      </w:r>
      <w:r>
        <w:fldChar w:fldCharType="end"/>
      </w:r>
    </w:p>
    <w:p w14:paraId="2BFB697A"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8.2.5</w:t>
      </w:r>
      <w:r>
        <w:rPr>
          <w:rFonts w:asciiTheme="minorHAnsi" w:hAnsiTheme="minorHAnsi" w:cstheme="minorBidi"/>
          <w:kern w:val="2"/>
          <w:szCs w:val="22"/>
          <w:lang w:val="en-US" w:eastAsia="ko-KR"/>
        </w:rPr>
        <w:tab/>
      </w:r>
      <w:r w:rsidRPr="007F6305">
        <w:rPr>
          <w:color w:val="000000" w:themeColor="text1"/>
        </w:rPr>
        <w:t>Spurious response</w:t>
      </w:r>
      <w:r>
        <w:tab/>
      </w:r>
      <w:r>
        <w:fldChar w:fldCharType="begin"/>
      </w:r>
      <w:r>
        <w:instrText xml:space="preserve"> PAGEREF _Toc87544764 \h </w:instrText>
      </w:r>
      <w:r>
        <w:fldChar w:fldCharType="separate"/>
      </w:r>
      <w:r>
        <w:t>44</w:t>
      </w:r>
      <w:r>
        <w:fldChar w:fldCharType="end"/>
      </w:r>
    </w:p>
    <w:p w14:paraId="2BFB697B" w14:textId="77777777" w:rsidR="00F105B4" w:rsidRDefault="00F105B4">
      <w:pPr>
        <w:pStyle w:val="TOC3"/>
        <w:rPr>
          <w:rFonts w:asciiTheme="minorHAnsi" w:hAnsiTheme="minorHAnsi" w:cstheme="minorBidi"/>
          <w:kern w:val="2"/>
          <w:szCs w:val="22"/>
          <w:lang w:val="en-US" w:eastAsia="ko-KR"/>
        </w:rPr>
      </w:pPr>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.6</w:t>
      </w:r>
      <w:r w:rsidRPr="007F6305">
        <w:rPr>
          <w:color w:val="000000" w:themeColor="text1"/>
        </w:rPr>
        <w:t xml:space="preserve"> </w:t>
      </w:r>
      <w:r w:rsidRPr="007F6305">
        <w:rPr>
          <w:color w:val="000000" w:themeColor="text1"/>
          <w:lang w:eastAsia="x-none"/>
        </w:rPr>
        <w:t>Intermodulation characteristics</w:t>
      </w:r>
      <w:r>
        <w:tab/>
      </w:r>
      <w:r>
        <w:fldChar w:fldCharType="begin"/>
      </w:r>
      <w:r>
        <w:instrText xml:space="preserve"> PAGEREF _Toc87544765 \h </w:instrText>
      </w:r>
      <w:r>
        <w:fldChar w:fldCharType="separate"/>
      </w:r>
      <w:r>
        <w:t>44</w:t>
      </w:r>
      <w:r>
        <w:fldChar w:fldCharType="end"/>
      </w:r>
    </w:p>
    <w:p w14:paraId="2BFB697C" w14:textId="77777777" w:rsidR="00F105B4" w:rsidRDefault="00F105B4">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_Toc87544766 \h </w:instrText>
      </w:r>
      <w:r>
        <w:fldChar w:fldCharType="separate"/>
      </w:r>
      <w:r>
        <w:t>46</w:t>
      </w:r>
      <w:r>
        <w:fldChar w:fldCharType="end"/>
      </w:r>
    </w:p>
    <w:p w14:paraId="2BFB697D" w14:textId="77777777" w:rsidR="00F105B4" w:rsidRDefault="00F105B4">
      <w:pPr>
        <w:pStyle w:val="TOC1"/>
        <w:rPr>
          <w:rFonts w:asciiTheme="minorHAnsi" w:hAnsiTheme="minorHAnsi" w:cstheme="minorBidi"/>
          <w:kern w:val="2"/>
          <w:sz w:val="20"/>
          <w:szCs w:val="22"/>
          <w:lang w:val="en-US" w:eastAsia="ko-KR"/>
        </w:rPr>
      </w:pPr>
      <w:r>
        <w:t>Annex A</w:t>
      </w:r>
      <w:r>
        <w:tab/>
      </w:r>
      <w:r>
        <w:fldChar w:fldCharType="begin"/>
      </w:r>
      <w:r>
        <w:instrText xml:space="preserve"> PAGEREF _Toc87544767 \h </w:instrText>
      </w:r>
      <w:r>
        <w:fldChar w:fldCharType="separate"/>
      </w:r>
      <w:r>
        <w:t>47</w:t>
      </w:r>
      <w:r>
        <w:fldChar w:fldCharType="end"/>
      </w:r>
    </w:p>
    <w:p w14:paraId="2BFB697E" w14:textId="77777777" w:rsidR="00F105B4" w:rsidRDefault="00F105B4">
      <w:pPr>
        <w:pStyle w:val="TOC1"/>
        <w:rPr>
          <w:rFonts w:asciiTheme="minorHAnsi" w:hAnsiTheme="minorHAnsi" w:cstheme="minorBidi"/>
          <w:kern w:val="2"/>
          <w:sz w:val="20"/>
          <w:szCs w:val="22"/>
          <w:lang w:val="en-US" w:eastAsia="ko-KR"/>
        </w:rPr>
      </w:pPr>
      <w:r>
        <w:t xml:space="preserve">Annex B: </w:t>
      </w:r>
      <w:r w:rsidRPr="007F6305">
        <w:rPr>
          <w:rFonts w:cs="Arial"/>
        </w:rPr>
        <w:t>Change history</w:t>
      </w:r>
      <w:r>
        <w:tab/>
      </w:r>
      <w:r>
        <w:fldChar w:fldCharType="begin"/>
      </w:r>
      <w:r>
        <w:instrText xml:space="preserve"> PAGEREF _Toc87544768 \h </w:instrText>
      </w:r>
      <w:r>
        <w:fldChar w:fldCharType="separate"/>
      </w:r>
      <w:r>
        <w:t>48</w:t>
      </w:r>
      <w:r>
        <w:fldChar w:fldCharType="end"/>
      </w:r>
    </w:p>
    <w:p w14:paraId="2BFB697F" w14:textId="77777777" w:rsidR="00E8629F" w:rsidRPr="0087716F" w:rsidRDefault="0083356E">
      <w:r>
        <w:rPr>
          <w:noProof/>
          <w:sz w:val="22"/>
        </w:rPr>
        <w:fldChar w:fldCharType="end"/>
      </w:r>
    </w:p>
    <w:p w14:paraId="2BFB6980" w14:textId="77777777" w:rsidR="00661635" w:rsidRPr="0087716F" w:rsidRDefault="00E8629F" w:rsidP="00661635">
      <w:pPr>
        <w:pStyle w:val="Heading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87544653"/>
      <w:r w:rsidR="00661635" w:rsidRPr="0087716F">
        <w:lastRenderedPageBreak/>
        <w:t>Foreword</w:t>
      </w:r>
      <w:bookmarkEnd w:id="4"/>
      <w:bookmarkEnd w:id="5"/>
      <w:bookmarkEnd w:id="6"/>
      <w:bookmarkEnd w:id="7"/>
      <w:bookmarkEnd w:id="8"/>
      <w:bookmarkEnd w:id="9"/>
      <w:bookmarkEnd w:id="10"/>
      <w:bookmarkEnd w:id="11"/>
    </w:p>
    <w:p w14:paraId="2BFB6981"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2BFB6982"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FB6983" w14:textId="77777777" w:rsidR="00661635" w:rsidRPr="0087716F" w:rsidRDefault="00661635" w:rsidP="00661635">
      <w:pPr>
        <w:pStyle w:val="B1"/>
      </w:pPr>
      <w:r w:rsidRPr="0087716F">
        <w:t>Version x.y.z</w:t>
      </w:r>
    </w:p>
    <w:p w14:paraId="2BFB6984" w14:textId="77777777" w:rsidR="00661635" w:rsidRPr="0087716F" w:rsidRDefault="00661635" w:rsidP="00661635">
      <w:pPr>
        <w:pStyle w:val="B1"/>
      </w:pPr>
      <w:r w:rsidRPr="0087716F">
        <w:t>where:</w:t>
      </w:r>
    </w:p>
    <w:p w14:paraId="2BFB6985" w14:textId="77777777" w:rsidR="00661635" w:rsidRPr="0087716F" w:rsidRDefault="00661635" w:rsidP="00661635">
      <w:pPr>
        <w:pStyle w:val="B2"/>
      </w:pPr>
      <w:r w:rsidRPr="0087716F">
        <w:t>x</w:t>
      </w:r>
      <w:r w:rsidRPr="0087716F">
        <w:tab/>
        <w:t>the first digit:</w:t>
      </w:r>
    </w:p>
    <w:p w14:paraId="2BFB6986" w14:textId="77777777" w:rsidR="00661635" w:rsidRPr="0087716F" w:rsidRDefault="00661635" w:rsidP="00661635">
      <w:pPr>
        <w:pStyle w:val="B3"/>
      </w:pPr>
      <w:r w:rsidRPr="0087716F">
        <w:t>1</w:t>
      </w:r>
      <w:r w:rsidRPr="0087716F">
        <w:tab/>
        <w:t>presented to TSG for information;</w:t>
      </w:r>
    </w:p>
    <w:p w14:paraId="2BFB6987" w14:textId="77777777" w:rsidR="00661635" w:rsidRPr="0087716F" w:rsidRDefault="00661635" w:rsidP="00661635">
      <w:pPr>
        <w:pStyle w:val="B3"/>
      </w:pPr>
      <w:r w:rsidRPr="0087716F">
        <w:t>2</w:t>
      </w:r>
      <w:r w:rsidRPr="0087716F">
        <w:tab/>
        <w:t>presented to TSG for approval;</w:t>
      </w:r>
    </w:p>
    <w:p w14:paraId="2BFB6988" w14:textId="77777777" w:rsidR="00661635" w:rsidRPr="0087716F" w:rsidRDefault="00661635" w:rsidP="00661635">
      <w:pPr>
        <w:pStyle w:val="B3"/>
      </w:pPr>
      <w:r w:rsidRPr="0087716F">
        <w:t>3</w:t>
      </w:r>
      <w:r w:rsidRPr="0087716F">
        <w:tab/>
        <w:t>or greater indicates TSG approved document under change control.</w:t>
      </w:r>
    </w:p>
    <w:p w14:paraId="2BFB6989"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2BFB698A"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2BFB698B" w14:textId="77777777" w:rsidR="00E8629F" w:rsidRPr="0087716F" w:rsidRDefault="00F65B45" w:rsidP="00F65B45">
      <w:pPr>
        <w:pStyle w:val="Heading1"/>
        <w:ind w:left="0" w:firstLine="0"/>
        <w:jc w:val="both"/>
      </w:pPr>
      <w:r w:rsidRPr="0087716F">
        <w:br w:type="page"/>
      </w:r>
    </w:p>
    <w:p w14:paraId="2BFB698C" w14:textId="77777777" w:rsidR="00661635" w:rsidRPr="0087716F" w:rsidRDefault="00661635" w:rsidP="00661635">
      <w:pPr>
        <w:pStyle w:val="Heading1"/>
      </w:pPr>
      <w:bookmarkStart w:id="12" w:name="_Toc535240009"/>
      <w:bookmarkStart w:id="13" w:name="_Toc36034736"/>
      <w:bookmarkStart w:id="14" w:name="_Toc42537331"/>
      <w:bookmarkStart w:id="15" w:name="_Toc46356396"/>
      <w:bookmarkStart w:id="16" w:name="_Toc52566310"/>
      <w:bookmarkStart w:id="17" w:name="_Toc72931397"/>
      <w:bookmarkStart w:id="18" w:name="_Toc73026062"/>
      <w:bookmarkStart w:id="19" w:name="_Toc87544654"/>
      <w:r w:rsidRPr="0087716F">
        <w:lastRenderedPageBreak/>
        <w:t>1</w:t>
      </w:r>
      <w:r w:rsidRPr="0087716F">
        <w:tab/>
        <w:t>Scope</w:t>
      </w:r>
      <w:bookmarkEnd w:id="12"/>
      <w:bookmarkEnd w:id="13"/>
      <w:bookmarkEnd w:id="14"/>
      <w:bookmarkEnd w:id="15"/>
      <w:bookmarkEnd w:id="16"/>
      <w:bookmarkEnd w:id="17"/>
      <w:bookmarkEnd w:id="18"/>
      <w:bookmarkEnd w:id="19"/>
    </w:p>
    <w:p w14:paraId="2BFB698D"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2BFB698E" w14:textId="77777777" w:rsidR="00661635" w:rsidRPr="0087716F" w:rsidRDefault="00661635" w:rsidP="00661635">
      <w:pPr>
        <w:jc w:val="both"/>
        <w:rPr>
          <w:lang w:val="en-US"/>
        </w:rPr>
      </w:pPr>
    </w:p>
    <w:p w14:paraId="2BFB698F" w14:textId="77777777" w:rsidR="00661635" w:rsidRPr="0087716F" w:rsidRDefault="00661635" w:rsidP="00661635">
      <w:pPr>
        <w:pStyle w:val="Heading1"/>
      </w:pPr>
      <w:bookmarkStart w:id="20" w:name="_Toc36034737"/>
      <w:bookmarkStart w:id="21" w:name="_Toc42537332"/>
      <w:bookmarkStart w:id="22" w:name="_Toc46356397"/>
      <w:bookmarkStart w:id="23" w:name="_Toc52566311"/>
      <w:bookmarkStart w:id="24" w:name="_Toc72931398"/>
      <w:bookmarkStart w:id="25" w:name="_Toc73026063"/>
      <w:bookmarkStart w:id="26" w:name="_Toc87544655"/>
      <w:r w:rsidRPr="0087716F">
        <w:t>2</w:t>
      </w:r>
      <w:r w:rsidRPr="0087716F">
        <w:tab/>
        <w:t>References</w:t>
      </w:r>
      <w:bookmarkEnd w:id="20"/>
      <w:bookmarkEnd w:id="21"/>
      <w:bookmarkEnd w:id="22"/>
      <w:bookmarkEnd w:id="23"/>
      <w:bookmarkEnd w:id="24"/>
      <w:bookmarkEnd w:id="25"/>
      <w:bookmarkEnd w:id="26"/>
    </w:p>
    <w:p w14:paraId="2BFB6990" w14:textId="77777777" w:rsidR="00661635" w:rsidRPr="0087716F" w:rsidRDefault="00661635" w:rsidP="00661635">
      <w:r w:rsidRPr="0087716F">
        <w:t>The following documents contain provisions which, through reference in this text, constitute provisions of the present document.</w:t>
      </w:r>
    </w:p>
    <w:p w14:paraId="2BFB6991"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2BFB6992" w14:textId="77777777" w:rsidR="00661635" w:rsidRPr="0087716F" w:rsidRDefault="00661635" w:rsidP="00661635">
      <w:pPr>
        <w:pStyle w:val="B1"/>
      </w:pPr>
      <w:r w:rsidRPr="0087716F">
        <w:t>-</w:t>
      </w:r>
      <w:r w:rsidRPr="0087716F">
        <w:tab/>
        <w:t>For a specific reference, subsequent revisions do not apply.</w:t>
      </w:r>
    </w:p>
    <w:p w14:paraId="2BFB6993"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2BFB6994" w14:textId="77777777" w:rsidR="00661635" w:rsidRPr="0087716F" w:rsidRDefault="00661635" w:rsidP="00661635">
      <w:pPr>
        <w:pStyle w:val="EX"/>
      </w:pPr>
      <w:r w:rsidRPr="0087716F">
        <w:t>[1]</w:t>
      </w:r>
      <w:r w:rsidRPr="0087716F">
        <w:tab/>
        <w:t>3GPP TR 21.905: "Vocabulary for 3GPP Specifications".</w:t>
      </w:r>
    </w:p>
    <w:p w14:paraId="2BFB6995"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2BFB6996"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2BFB6997"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2BFB6998"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2BFB6999"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2BFB699A" w14:textId="77777777" w:rsidR="00661635" w:rsidRPr="0087716F" w:rsidRDefault="00661635" w:rsidP="00661635"/>
    <w:p w14:paraId="2BFB699B" w14:textId="77777777" w:rsidR="00661635" w:rsidRPr="0087716F" w:rsidRDefault="00661635" w:rsidP="00661635">
      <w:pPr>
        <w:pStyle w:val="Heading1"/>
      </w:pPr>
      <w:bookmarkStart w:id="27" w:name="_Toc36034738"/>
      <w:bookmarkStart w:id="28" w:name="_Toc42537333"/>
      <w:bookmarkStart w:id="29" w:name="_Toc46356398"/>
      <w:bookmarkStart w:id="30" w:name="_Toc52566312"/>
      <w:bookmarkStart w:id="31" w:name="_Toc72931399"/>
      <w:bookmarkStart w:id="32" w:name="_Toc73026064"/>
      <w:bookmarkStart w:id="33" w:name="_Toc87544656"/>
      <w:r w:rsidRPr="0087716F">
        <w:t>3</w:t>
      </w:r>
      <w:r w:rsidRPr="0087716F">
        <w:tab/>
        <w:t>Definitions, symbols and abbreviations</w:t>
      </w:r>
      <w:bookmarkEnd w:id="27"/>
      <w:bookmarkEnd w:id="28"/>
      <w:bookmarkEnd w:id="29"/>
      <w:bookmarkEnd w:id="30"/>
      <w:bookmarkEnd w:id="31"/>
      <w:bookmarkEnd w:id="32"/>
      <w:bookmarkEnd w:id="33"/>
    </w:p>
    <w:p w14:paraId="2BFB699C" w14:textId="77777777" w:rsidR="00661635" w:rsidRPr="0087716F" w:rsidRDefault="00661635" w:rsidP="00661635">
      <w:pPr>
        <w:pStyle w:val="Heading2"/>
      </w:pPr>
      <w:bookmarkStart w:id="34" w:name="_Toc36034739"/>
      <w:bookmarkStart w:id="35" w:name="_Toc42537334"/>
      <w:bookmarkStart w:id="36" w:name="_Toc46356399"/>
      <w:bookmarkStart w:id="37" w:name="_Toc52566313"/>
      <w:bookmarkStart w:id="38" w:name="_Toc72931400"/>
      <w:bookmarkStart w:id="39" w:name="_Toc73026065"/>
      <w:bookmarkStart w:id="40" w:name="_Toc87544657"/>
      <w:r w:rsidRPr="0087716F">
        <w:t>3.1</w:t>
      </w:r>
      <w:r w:rsidRPr="0087716F">
        <w:tab/>
        <w:t>Definitions</w:t>
      </w:r>
      <w:bookmarkEnd w:id="34"/>
      <w:bookmarkEnd w:id="35"/>
      <w:bookmarkEnd w:id="36"/>
      <w:bookmarkEnd w:id="37"/>
      <w:bookmarkEnd w:id="38"/>
      <w:bookmarkEnd w:id="39"/>
      <w:bookmarkEnd w:id="40"/>
    </w:p>
    <w:p w14:paraId="2BFB699D" w14:textId="77777777" w:rsidR="00661635" w:rsidRPr="0087716F" w:rsidRDefault="00661635" w:rsidP="00661635">
      <w:r w:rsidRPr="0087716F">
        <w:t xml:space="preserve">For the purposes of the present document, the terms and definitions given in </w:t>
      </w:r>
      <w:bookmarkStart w:id="41" w:name="OLE_LINK1"/>
      <w:bookmarkStart w:id="42" w:name="OLE_LINK2"/>
      <w:bookmarkStart w:id="43" w:name="OLE_LINK3"/>
      <w:bookmarkStart w:id="44" w:name="OLE_LINK4"/>
      <w:bookmarkStart w:id="45" w:name="OLE_LINK5"/>
      <w:r w:rsidRPr="0087716F">
        <w:t xml:space="preserve">3GPP </w:t>
      </w:r>
      <w:bookmarkEnd w:id="41"/>
      <w:bookmarkEnd w:id="42"/>
      <w:bookmarkEnd w:id="43"/>
      <w:bookmarkEnd w:id="44"/>
      <w:bookmarkEnd w:id="45"/>
      <w:r w:rsidRPr="0087716F">
        <w:t>TR 21.905 [1] and the following apply. A term defined in the present document takes precedence over the definition of the same term, if any, in 3GPP TR 21.905 [1].</w:t>
      </w:r>
    </w:p>
    <w:p w14:paraId="2BFB699E" w14:textId="77777777" w:rsidR="00661635" w:rsidRPr="0087716F" w:rsidRDefault="00661635" w:rsidP="00661635">
      <w:pPr>
        <w:pStyle w:val="Heading2"/>
      </w:pPr>
      <w:bookmarkStart w:id="46" w:name="_Toc36034740"/>
      <w:bookmarkStart w:id="47" w:name="_Toc42537335"/>
      <w:bookmarkStart w:id="48" w:name="_Toc46356400"/>
      <w:bookmarkStart w:id="49" w:name="_Toc52566314"/>
      <w:bookmarkStart w:id="50" w:name="_Toc72931401"/>
      <w:bookmarkStart w:id="51" w:name="_Toc73026066"/>
      <w:bookmarkStart w:id="52" w:name="_Toc87544658"/>
      <w:r w:rsidRPr="0087716F">
        <w:t>3.2</w:t>
      </w:r>
      <w:r w:rsidRPr="0087716F">
        <w:tab/>
        <w:t>Symbols</w:t>
      </w:r>
      <w:bookmarkEnd w:id="46"/>
      <w:bookmarkEnd w:id="47"/>
      <w:bookmarkEnd w:id="48"/>
      <w:bookmarkEnd w:id="49"/>
      <w:bookmarkEnd w:id="50"/>
      <w:bookmarkEnd w:id="51"/>
      <w:bookmarkEnd w:id="52"/>
    </w:p>
    <w:p w14:paraId="2BFB699F" w14:textId="77777777" w:rsidR="00661635" w:rsidRPr="0087716F" w:rsidRDefault="00661635" w:rsidP="00661635">
      <w:r w:rsidRPr="0087716F">
        <w:t>For the purposes of the present document, the following symbols apply:</w:t>
      </w:r>
    </w:p>
    <w:p w14:paraId="2BFB69A0" w14:textId="77777777" w:rsidR="00661635" w:rsidRPr="0087716F" w:rsidRDefault="00661635" w:rsidP="00661635">
      <w:pPr>
        <w:pStyle w:val="Heading2"/>
      </w:pPr>
      <w:bookmarkStart w:id="53" w:name="_Toc36034741"/>
      <w:bookmarkStart w:id="54" w:name="_Toc42537336"/>
      <w:bookmarkStart w:id="55" w:name="_Toc46356401"/>
      <w:bookmarkStart w:id="56" w:name="_Toc52566315"/>
      <w:bookmarkStart w:id="57" w:name="_Toc72931402"/>
      <w:bookmarkStart w:id="58" w:name="_Toc73026067"/>
      <w:bookmarkStart w:id="59" w:name="_Toc87544659"/>
      <w:r w:rsidRPr="0087716F">
        <w:t>3.3</w:t>
      </w:r>
      <w:r w:rsidRPr="0087716F">
        <w:tab/>
        <w:t>Abbreviations</w:t>
      </w:r>
      <w:bookmarkEnd w:id="53"/>
      <w:bookmarkEnd w:id="54"/>
      <w:bookmarkEnd w:id="55"/>
      <w:bookmarkEnd w:id="56"/>
      <w:bookmarkEnd w:id="57"/>
      <w:bookmarkEnd w:id="58"/>
      <w:bookmarkEnd w:id="59"/>
    </w:p>
    <w:p w14:paraId="2BFB69A1"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BFB69A2" w14:textId="77777777"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2BFB69A3" w14:textId="77777777" w:rsidR="00661635" w:rsidRPr="0087716F" w:rsidRDefault="00661635" w:rsidP="00661635">
      <w:pPr>
        <w:pStyle w:val="EW"/>
      </w:pPr>
      <w:r w:rsidRPr="0087716F">
        <w:t>ACS</w:t>
      </w:r>
      <w:r w:rsidRPr="0087716F">
        <w:tab/>
        <w:t>Adjacent Channel Selectivity</w:t>
      </w:r>
    </w:p>
    <w:p w14:paraId="2BFB69A4" w14:textId="77777777" w:rsidR="00661635" w:rsidRPr="0087716F" w:rsidRDefault="00661635" w:rsidP="00661635">
      <w:pPr>
        <w:pStyle w:val="EW"/>
      </w:pPr>
      <w:r w:rsidRPr="0087716F">
        <w:t>AGC</w:t>
      </w:r>
      <w:r w:rsidRPr="0087716F">
        <w:tab/>
        <w:t>Automatic Gain Control</w:t>
      </w:r>
    </w:p>
    <w:p w14:paraId="2BFB69A5" w14:textId="77777777" w:rsidR="00661635" w:rsidRPr="0087716F" w:rsidRDefault="00661635" w:rsidP="00661635">
      <w:pPr>
        <w:pStyle w:val="EW"/>
      </w:pPr>
      <w:r w:rsidRPr="0087716F">
        <w:lastRenderedPageBreak/>
        <w:t>A-MPR</w:t>
      </w:r>
      <w:r w:rsidRPr="0087716F">
        <w:tab/>
        <w:t>Additional Maximum Power Reduction</w:t>
      </w:r>
    </w:p>
    <w:p w14:paraId="2BFB69A6" w14:textId="77777777" w:rsidR="00661635" w:rsidRPr="0087716F" w:rsidRDefault="00661635" w:rsidP="00661635">
      <w:pPr>
        <w:pStyle w:val="EW"/>
      </w:pPr>
      <w:r w:rsidRPr="0087716F">
        <w:t>BLER</w:t>
      </w:r>
      <w:r w:rsidRPr="0087716F">
        <w:tab/>
        <w:t>BLock Error Rate</w:t>
      </w:r>
    </w:p>
    <w:p w14:paraId="2BFB69A7" w14:textId="77777777" w:rsidR="00661635" w:rsidRPr="0087716F" w:rsidRDefault="00661635" w:rsidP="00661635">
      <w:pPr>
        <w:pStyle w:val="EW"/>
      </w:pPr>
      <w:r w:rsidRPr="0087716F">
        <w:t>BS</w:t>
      </w:r>
      <w:r w:rsidRPr="0087716F">
        <w:tab/>
        <w:t>Base Station</w:t>
      </w:r>
    </w:p>
    <w:bookmarkEnd w:id="60"/>
    <w:p w14:paraId="2BFB69A8" w14:textId="77777777" w:rsidR="00661635" w:rsidRPr="0087716F" w:rsidRDefault="00661635" w:rsidP="00661635">
      <w:pPr>
        <w:pStyle w:val="EW"/>
      </w:pPr>
      <w:r w:rsidRPr="0087716F">
        <w:t>CBW</w:t>
      </w:r>
      <w:r w:rsidRPr="0087716F">
        <w:tab/>
        <w:t>Channel Bandwidth</w:t>
      </w:r>
    </w:p>
    <w:p w14:paraId="2BFB69A9" w14:textId="77777777" w:rsidR="00661635" w:rsidRPr="0087716F" w:rsidRDefault="00661635" w:rsidP="00661635">
      <w:pPr>
        <w:pStyle w:val="EW"/>
      </w:pPr>
      <w:r w:rsidRPr="0087716F">
        <w:t>CDF</w:t>
      </w:r>
      <w:r w:rsidRPr="0087716F">
        <w:tab/>
        <w:t>Cumulative Distribution Function</w:t>
      </w:r>
    </w:p>
    <w:p w14:paraId="2BFB69AA" w14:textId="77777777" w:rsidR="00661635" w:rsidRPr="0087716F" w:rsidRDefault="00661635" w:rsidP="00661635">
      <w:pPr>
        <w:pStyle w:val="EW"/>
      </w:pPr>
      <w:r w:rsidRPr="0087716F">
        <w:t>CP-OFDM</w:t>
      </w:r>
      <w:r w:rsidRPr="0087716F">
        <w:tab/>
        <w:t>Cyclic Prefix-OFDM</w:t>
      </w:r>
    </w:p>
    <w:p w14:paraId="2BFB69AB" w14:textId="77777777" w:rsidR="00661635" w:rsidRPr="0087716F" w:rsidRDefault="00661635" w:rsidP="00661635">
      <w:pPr>
        <w:pStyle w:val="EW"/>
      </w:pPr>
      <w:r w:rsidRPr="0087716F">
        <w:t>DMRS</w:t>
      </w:r>
      <w:r w:rsidRPr="0087716F">
        <w:tab/>
        <w:t>Demodulation Reference Signal</w:t>
      </w:r>
    </w:p>
    <w:p w14:paraId="2BFB69AC" w14:textId="77777777" w:rsidR="00661635" w:rsidRPr="0087716F" w:rsidRDefault="00661635" w:rsidP="00661635">
      <w:pPr>
        <w:pStyle w:val="EW"/>
      </w:pPr>
      <w:r w:rsidRPr="0087716F">
        <w:t>DSRC</w:t>
      </w:r>
      <w:r w:rsidRPr="0087716F">
        <w:tab/>
        <w:t>Dedicated Short-Range Communications</w:t>
      </w:r>
    </w:p>
    <w:p w14:paraId="2BFB69AD"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2BFB69AE"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2BFB69AF" w14:textId="77777777" w:rsidR="00661635" w:rsidRPr="0087716F" w:rsidRDefault="00661635" w:rsidP="00661635">
      <w:pPr>
        <w:pStyle w:val="EW"/>
      </w:pPr>
      <w:r w:rsidRPr="0087716F">
        <w:t>FDD</w:t>
      </w:r>
      <w:r w:rsidRPr="0087716F">
        <w:tab/>
        <w:t>Frequency Division Duplex</w:t>
      </w:r>
    </w:p>
    <w:p w14:paraId="2BFB69B0" w14:textId="77777777" w:rsidR="00661635" w:rsidRPr="0087716F" w:rsidRDefault="00661635" w:rsidP="00661635">
      <w:pPr>
        <w:pStyle w:val="EW"/>
      </w:pPr>
      <w:r w:rsidRPr="0087716F">
        <w:t>FDM</w:t>
      </w:r>
      <w:r w:rsidRPr="0087716F">
        <w:tab/>
        <w:t>Frequency Division Multiplexing</w:t>
      </w:r>
    </w:p>
    <w:p w14:paraId="2BFB69B1" w14:textId="77777777" w:rsidR="00661635" w:rsidRPr="0087716F" w:rsidRDefault="00661635" w:rsidP="00661635">
      <w:pPr>
        <w:pStyle w:val="EW"/>
      </w:pPr>
      <w:r w:rsidRPr="0087716F">
        <w:t>FR1</w:t>
      </w:r>
      <w:r w:rsidRPr="0087716F">
        <w:tab/>
        <w:t>Frequency Range 1</w:t>
      </w:r>
    </w:p>
    <w:p w14:paraId="2BFB69B2" w14:textId="77777777" w:rsidR="00661635" w:rsidRPr="0087716F" w:rsidRDefault="00661635" w:rsidP="00661635">
      <w:pPr>
        <w:pStyle w:val="EW"/>
      </w:pPr>
      <w:r w:rsidRPr="0087716F">
        <w:t>FR2</w:t>
      </w:r>
      <w:r w:rsidRPr="0087716F">
        <w:tab/>
        <w:t>Frequency Range 2</w:t>
      </w:r>
    </w:p>
    <w:p w14:paraId="2BFB69B3" w14:textId="77777777" w:rsidR="00661635" w:rsidRPr="0087716F" w:rsidRDefault="00661635" w:rsidP="00661635">
      <w:pPr>
        <w:pStyle w:val="EW"/>
      </w:pPr>
      <w:r w:rsidRPr="0087716F">
        <w:t>ITS</w:t>
      </w:r>
      <w:r w:rsidRPr="0087716F">
        <w:tab/>
        <w:t>Intelligent Transportation System</w:t>
      </w:r>
    </w:p>
    <w:p w14:paraId="2BFB69B4" w14:textId="77777777" w:rsidR="00661635" w:rsidRPr="0087716F" w:rsidRDefault="00661635" w:rsidP="00661635">
      <w:pPr>
        <w:pStyle w:val="EW"/>
      </w:pPr>
      <w:r w:rsidRPr="0087716F">
        <w:t>LDPC</w:t>
      </w:r>
      <w:r w:rsidRPr="0087716F">
        <w:tab/>
        <w:t>Low Density Parity Check</w:t>
      </w:r>
    </w:p>
    <w:p w14:paraId="2BFB69B5" w14:textId="77777777" w:rsidR="00661635" w:rsidRPr="0087716F" w:rsidRDefault="00661635" w:rsidP="00661635">
      <w:pPr>
        <w:pStyle w:val="EW"/>
      </w:pPr>
      <w:r w:rsidRPr="0087716F">
        <w:t>LTE</w:t>
      </w:r>
      <w:r w:rsidRPr="0087716F">
        <w:tab/>
        <w:t>Long Term Evolution</w:t>
      </w:r>
    </w:p>
    <w:p w14:paraId="2BFB69B6" w14:textId="77777777" w:rsidR="00661635" w:rsidRPr="0087716F" w:rsidRDefault="00661635" w:rsidP="00661635">
      <w:pPr>
        <w:pStyle w:val="EW"/>
      </w:pPr>
      <w:r w:rsidRPr="0087716F">
        <w:t>LOS</w:t>
      </w:r>
      <w:r w:rsidRPr="0087716F">
        <w:tab/>
        <w:t>Line-Of-Sight</w:t>
      </w:r>
    </w:p>
    <w:p w14:paraId="2BFB69B7" w14:textId="77777777" w:rsidR="00661635" w:rsidRPr="0087716F" w:rsidRDefault="00661635" w:rsidP="00661635">
      <w:pPr>
        <w:pStyle w:val="EW"/>
      </w:pPr>
      <w:r w:rsidRPr="0087716F">
        <w:t>MPR</w:t>
      </w:r>
      <w:r w:rsidRPr="0087716F">
        <w:tab/>
        <w:t>Maximum Power Reduction</w:t>
      </w:r>
    </w:p>
    <w:p w14:paraId="2BFB69B8" w14:textId="77777777" w:rsidR="00661635" w:rsidRPr="0087716F" w:rsidRDefault="00661635" w:rsidP="00661635">
      <w:pPr>
        <w:pStyle w:val="EW"/>
      </w:pPr>
      <w:r w:rsidRPr="0087716F">
        <w:t>NF</w:t>
      </w:r>
      <w:r w:rsidRPr="0087716F">
        <w:tab/>
        <w:t>Noise Figure</w:t>
      </w:r>
    </w:p>
    <w:p w14:paraId="2BFB69B9" w14:textId="77777777" w:rsidR="00661635" w:rsidRPr="0087716F" w:rsidRDefault="00661635" w:rsidP="00661635">
      <w:pPr>
        <w:pStyle w:val="EW"/>
      </w:pPr>
      <w:r w:rsidRPr="0087716F">
        <w:t>NLOS</w:t>
      </w:r>
      <w:r w:rsidRPr="0087716F">
        <w:tab/>
        <w:t>Non-Line-Of-Sight</w:t>
      </w:r>
    </w:p>
    <w:p w14:paraId="2BFB69BA" w14:textId="77777777" w:rsidR="00661635" w:rsidRPr="0087716F" w:rsidRDefault="00661635" w:rsidP="00661635">
      <w:pPr>
        <w:pStyle w:val="EW"/>
      </w:pPr>
      <w:bookmarkStart w:id="61" w:name="OLE_LINK87"/>
      <w:r w:rsidRPr="0087716F">
        <w:t>NR</w:t>
      </w:r>
      <w:r w:rsidRPr="0087716F">
        <w:tab/>
        <w:t>New Radio</w:t>
      </w:r>
    </w:p>
    <w:bookmarkEnd w:id="61"/>
    <w:p w14:paraId="2BFB69BB" w14:textId="77777777" w:rsidR="00661635" w:rsidRPr="0087716F" w:rsidRDefault="00661635" w:rsidP="00661635">
      <w:pPr>
        <w:pStyle w:val="EW"/>
      </w:pPr>
      <w:r w:rsidRPr="0087716F">
        <w:t>OLPC</w:t>
      </w:r>
      <w:r w:rsidRPr="0087716F">
        <w:tab/>
        <w:t>Open Loop Power Control</w:t>
      </w:r>
    </w:p>
    <w:p w14:paraId="2BFB69BC" w14:textId="77777777" w:rsidR="00661635" w:rsidRPr="0087716F" w:rsidRDefault="00661635" w:rsidP="00661635">
      <w:pPr>
        <w:pStyle w:val="EW"/>
      </w:pPr>
      <w:r w:rsidRPr="0087716F">
        <w:t>PC</w:t>
      </w:r>
      <w:r w:rsidRPr="0087716F">
        <w:tab/>
        <w:t>Power Control</w:t>
      </w:r>
    </w:p>
    <w:p w14:paraId="2BFB69BD" w14:textId="77777777"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14:paraId="2BFB69BE"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2BFB69BF"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BFB69C0"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2BFB69C1"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2BFB69C2" w14:textId="77777777" w:rsidR="00661635" w:rsidRPr="0087716F" w:rsidRDefault="00661635" w:rsidP="00661635">
      <w:pPr>
        <w:pStyle w:val="EW"/>
      </w:pPr>
      <w:r w:rsidRPr="0087716F">
        <w:t>REFSENS</w:t>
      </w:r>
      <w:r w:rsidRPr="0087716F">
        <w:tab/>
        <w:t>Reference Sensitivity</w:t>
      </w:r>
    </w:p>
    <w:p w14:paraId="2BFB69C3" w14:textId="77777777" w:rsidR="00661635" w:rsidRPr="0087716F" w:rsidRDefault="00661635" w:rsidP="00661635">
      <w:pPr>
        <w:pStyle w:val="EW"/>
        <w:rPr>
          <w:lang w:eastAsia="zh-CN"/>
        </w:rPr>
      </w:pPr>
      <w:r w:rsidRPr="0087716F">
        <w:t>RF</w:t>
      </w:r>
      <w:r w:rsidRPr="0087716F">
        <w:tab/>
        <w:t>Radio Frequency</w:t>
      </w:r>
    </w:p>
    <w:p w14:paraId="2BFB69C4" w14:textId="77777777" w:rsidR="00661635" w:rsidRPr="0087716F" w:rsidRDefault="00661635" w:rsidP="00661635">
      <w:pPr>
        <w:pStyle w:val="EW"/>
      </w:pPr>
      <w:r w:rsidRPr="0087716F">
        <w:t>SCS</w:t>
      </w:r>
      <w:r w:rsidRPr="0087716F">
        <w:tab/>
        <w:t>Sub-Carrier Spacing</w:t>
      </w:r>
    </w:p>
    <w:p w14:paraId="2BFB69C5" w14:textId="77777777" w:rsidR="00661635" w:rsidRPr="0087716F" w:rsidRDefault="00661635" w:rsidP="00661635">
      <w:pPr>
        <w:pStyle w:val="EW"/>
      </w:pPr>
      <w:r w:rsidRPr="0087716F">
        <w:t>SINR</w:t>
      </w:r>
      <w:r w:rsidRPr="0087716F">
        <w:tab/>
        <w:t>Signal to Interference plus Noise Ratio</w:t>
      </w:r>
    </w:p>
    <w:p w14:paraId="2BFB69C6" w14:textId="77777777" w:rsidR="00661635" w:rsidRPr="0087716F" w:rsidRDefault="00661635" w:rsidP="00661635">
      <w:pPr>
        <w:pStyle w:val="EW"/>
      </w:pPr>
      <w:r w:rsidRPr="0087716F">
        <w:t>SL</w:t>
      </w:r>
      <w:r w:rsidRPr="0087716F">
        <w:tab/>
        <w:t>Sidelink</w:t>
      </w:r>
    </w:p>
    <w:p w14:paraId="2BFB69C7" w14:textId="77777777" w:rsidR="00661635" w:rsidRPr="0087716F" w:rsidRDefault="00661635" w:rsidP="00661635">
      <w:pPr>
        <w:pStyle w:val="EW"/>
      </w:pPr>
      <w:r w:rsidRPr="0087716F">
        <w:t>SNR</w:t>
      </w:r>
      <w:r w:rsidRPr="0087716F">
        <w:tab/>
        <w:t>Signal-to-Noise Ratio</w:t>
      </w:r>
    </w:p>
    <w:p w14:paraId="2BFB69C8" w14:textId="77777777" w:rsidR="00661635" w:rsidRPr="0087716F" w:rsidRDefault="00661635" w:rsidP="00661635">
      <w:pPr>
        <w:pStyle w:val="EW"/>
      </w:pPr>
      <w:r w:rsidRPr="0087716F">
        <w:t>TDD</w:t>
      </w:r>
      <w:r w:rsidRPr="0087716F">
        <w:tab/>
        <w:t>Time Division Duplex</w:t>
      </w:r>
    </w:p>
    <w:p w14:paraId="2BFB69C9" w14:textId="77777777" w:rsidR="00661635" w:rsidRPr="0087716F" w:rsidRDefault="00661635" w:rsidP="00661635">
      <w:pPr>
        <w:pStyle w:val="EW"/>
      </w:pPr>
      <w:r w:rsidRPr="0087716F">
        <w:t>TDM</w:t>
      </w:r>
      <w:r w:rsidRPr="0087716F">
        <w:tab/>
        <w:t>Time Division Multiplexing</w:t>
      </w:r>
    </w:p>
    <w:p w14:paraId="2BFB69CA"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2BFB69CB" w14:textId="77777777" w:rsidR="00661635" w:rsidRPr="0087716F" w:rsidRDefault="00661635" w:rsidP="00661635">
      <w:pPr>
        <w:pStyle w:val="EW"/>
      </w:pPr>
      <w:r w:rsidRPr="0087716F">
        <w:t>UL</w:t>
      </w:r>
      <w:r w:rsidRPr="0087716F">
        <w:tab/>
        <w:t>Uplink</w:t>
      </w:r>
    </w:p>
    <w:p w14:paraId="2BFB69CC"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2BFB69CD" w14:textId="77777777"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2BFB69CE" w14:textId="77777777" w:rsidR="00661635" w:rsidRPr="0087716F" w:rsidRDefault="00661635" w:rsidP="00661635"/>
    <w:p w14:paraId="2BFB69CF" w14:textId="77777777" w:rsidR="00661635" w:rsidRPr="0087716F" w:rsidRDefault="00661635" w:rsidP="00661635">
      <w:pPr>
        <w:pStyle w:val="Heading1"/>
      </w:pPr>
      <w:bookmarkStart w:id="63" w:name="_Toc36034742"/>
      <w:bookmarkStart w:id="64" w:name="_Toc42537337"/>
      <w:bookmarkStart w:id="65" w:name="_Toc46356402"/>
      <w:bookmarkStart w:id="66" w:name="_Toc52566316"/>
      <w:bookmarkStart w:id="67" w:name="_Toc72931403"/>
      <w:bookmarkStart w:id="68" w:name="_Toc73026068"/>
      <w:bookmarkStart w:id="69" w:name="_Toc87544660"/>
      <w:r w:rsidRPr="0087716F">
        <w:t>4</w:t>
      </w:r>
      <w:r w:rsidRPr="0087716F">
        <w:tab/>
        <w:t>Background</w:t>
      </w:r>
      <w:bookmarkEnd w:id="63"/>
      <w:bookmarkEnd w:id="64"/>
      <w:bookmarkEnd w:id="65"/>
      <w:bookmarkEnd w:id="66"/>
      <w:bookmarkEnd w:id="67"/>
      <w:bookmarkEnd w:id="68"/>
      <w:bookmarkEnd w:id="69"/>
    </w:p>
    <w:p w14:paraId="2BFB69D0" w14:textId="77777777" w:rsidR="00661635" w:rsidRPr="0087716F" w:rsidRDefault="00661635" w:rsidP="00661635">
      <w:pPr>
        <w:pStyle w:val="Heading2"/>
      </w:pPr>
      <w:bookmarkStart w:id="70" w:name="_Toc36034743"/>
      <w:bookmarkStart w:id="71" w:name="_Toc42537338"/>
      <w:bookmarkStart w:id="72" w:name="_Toc46356403"/>
      <w:bookmarkStart w:id="73" w:name="_Toc52566317"/>
      <w:bookmarkStart w:id="74" w:name="_Toc72931404"/>
      <w:bookmarkStart w:id="75" w:name="_Toc73026069"/>
      <w:bookmarkStart w:id="76" w:name="_Toc87544661"/>
      <w:r w:rsidRPr="0087716F">
        <w:t>4.1</w:t>
      </w:r>
      <w:r w:rsidRPr="0087716F">
        <w:tab/>
        <w:t>Justification</w:t>
      </w:r>
      <w:bookmarkEnd w:id="70"/>
      <w:bookmarkEnd w:id="71"/>
      <w:bookmarkEnd w:id="72"/>
      <w:bookmarkEnd w:id="73"/>
      <w:bookmarkEnd w:id="74"/>
      <w:bookmarkEnd w:id="75"/>
      <w:bookmarkEnd w:id="76"/>
    </w:p>
    <w:p w14:paraId="2BFB69D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2BFB69D2"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14:paraId="2BFB69D3"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2BFB69D4" w14:textId="77777777" w:rsidR="00661635" w:rsidRDefault="00661635" w:rsidP="00D56796">
      <w:pPr>
        <w:numPr>
          <w:ilvl w:val="0"/>
          <w:numId w:val="10"/>
        </w:numPr>
        <w:overflowPunct w:val="0"/>
        <w:autoSpaceDE w:val="0"/>
        <w:autoSpaceDN w:val="0"/>
        <w:adjustRightInd w:val="0"/>
        <w:textAlignment w:val="baseline"/>
        <w:rPr>
          <w:lang w:eastAsia="ko-KR"/>
        </w:rPr>
      </w:pPr>
      <w:bookmarkStart w:id="77" w:name="MCCQCTEMPBM_00000052"/>
      <w:bookmarkStart w:id="78" w:name="MCCQCTEMPBM_00000073"/>
      <w:bookmarkStart w:id="79" w:name="MCCQCTEMPBM_00000094"/>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2BFB69D5" w14:textId="77777777"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77"/>
    <w:bookmarkEnd w:id="78"/>
    <w:bookmarkEnd w:id="79"/>
    <w:p w14:paraId="2BFB69D6"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2BFB69D7" w14:textId="77777777" w:rsidR="00661635" w:rsidRPr="0087716F" w:rsidRDefault="00661635" w:rsidP="00661635">
      <w:pPr>
        <w:pStyle w:val="Heading2"/>
      </w:pPr>
      <w:bookmarkStart w:id="80" w:name="_Toc36034744"/>
      <w:bookmarkStart w:id="81" w:name="_Toc42537339"/>
      <w:bookmarkStart w:id="82" w:name="_Toc46356404"/>
      <w:bookmarkStart w:id="83" w:name="_Toc52566318"/>
      <w:bookmarkStart w:id="84" w:name="_Toc72931405"/>
      <w:bookmarkStart w:id="85" w:name="_Toc73026070"/>
      <w:bookmarkStart w:id="86" w:name="_Toc87544662"/>
      <w:r w:rsidRPr="0087716F">
        <w:t>4.2</w:t>
      </w:r>
      <w:r w:rsidRPr="0087716F">
        <w:tab/>
        <w:t>Objective</w:t>
      </w:r>
      <w:bookmarkEnd w:id="80"/>
      <w:bookmarkEnd w:id="81"/>
      <w:bookmarkEnd w:id="82"/>
      <w:bookmarkEnd w:id="83"/>
      <w:bookmarkEnd w:id="84"/>
      <w:bookmarkEnd w:id="85"/>
      <w:bookmarkEnd w:id="86"/>
    </w:p>
    <w:p w14:paraId="2BFB69D8"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BFB69D9"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BFB69DA" w14:textId="77777777" w:rsidR="00661635" w:rsidRDefault="00661635" w:rsidP="00D56796">
      <w:pPr>
        <w:numPr>
          <w:ilvl w:val="0"/>
          <w:numId w:val="7"/>
        </w:numPr>
        <w:overflowPunct w:val="0"/>
        <w:autoSpaceDE w:val="0"/>
        <w:autoSpaceDN w:val="0"/>
        <w:adjustRightInd w:val="0"/>
        <w:textAlignment w:val="baseline"/>
        <w:rPr>
          <w:lang w:eastAsia="ko-KR"/>
        </w:rPr>
      </w:pPr>
      <w:bookmarkStart w:id="87" w:name="MCCQCTEMPBM_00000051"/>
      <w:bookmarkStart w:id="88" w:name="MCCQCTEMPBM_00000072"/>
      <w:bookmarkStart w:id="89" w:name="MCCQCTEMPBM_00000093"/>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2BFB69DB"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2BFB69DC"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2BFB69DD"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2BFB69DE"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BFB69DF"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2BFB69E0" w14:textId="77777777"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BFB69E1"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2BFB69E2" w14:textId="77777777"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BFB69E3"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2BFB69E4"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bookmarkEnd w:id="87"/>
    <w:bookmarkEnd w:id="88"/>
    <w:bookmarkEnd w:id="89"/>
    <w:p w14:paraId="2BFB69E5"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2BFB69E6" w14:textId="77777777" w:rsidR="00661635" w:rsidRDefault="00661635" w:rsidP="00D56796">
      <w:pPr>
        <w:numPr>
          <w:ilvl w:val="0"/>
          <w:numId w:val="8"/>
        </w:numPr>
        <w:overflowPunct w:val="0"/>
        <w:autoSpaceDE w:val="0"/>
        <w:autoSpaceDN w:val="0"/>
        <w:adjustRightInd w:val="0"/>
        <w:textAlignment w:val="baseline"/>
        <w:rPr>
          <w:lang w:eastAsia="ko-KR"/>
        </w:rPr>
      </w:pPr>
      <w:bookmarkStart w:id="90" w:name="MCCQCTEMPBM_00000050"/>
      <w:bookmarkStart w:id="91" w:name="MCCQCTEMPBM_00000071"/>
      <w:bookmarkStart w:id="92" w:name="MCCQCTEMPBM_00000092"/>
      <w:r w:rsidRPr="007F6E5F">
        <w:rPr>
          <w:lang w:eastAsia="ko-KR"/>
        </w:rPr>
        <w:lastRenderedPageBreak/>
        <w:t>Define on- and off-durations in sidelink and specify the corresponding</w:t>
      </w:r>
      <w:r>
        <w:rPr>
          <w:lang w:eastAsia="ko-KR"/>
        </w:rPr>
        <w:t xml:space="preserve"> UE procedure</w:t>
      </w:r>
    </w:p>
    <w:p w14:paraId="2BFB69E7"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2BFB69E8"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bookmarkEnd w:id="90"/>
    <w:bookmarkEnd w:id="91"/>
    <w:bookmarkEnd w:id="92"/>
    <w:p w14:paraId="2BFB69E9"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2BFB69EA" w14:textId="77777777" w:rsidR="00661635" w:rsidRDefault="00661635" w:rsidP="00D56796">
      <w:pPr>
        <w:numPr>
          <w:ilvl w:val="0"/>
          <w:numId w:val="9"/>
        </w:numPr>
        <w:overflowPunct w:val="0"/>
        <w:autoSpaceDE w:val="0"/>
        <w:autoSpaceDN w:val="0"/>
        <w:adjustRightInd w:val="0"/>
        <w:textAlignment w:val="baseline"/>
        <w:rPr>
          <w:lang w:eastAsia="ko-KR"/>
        </w:rPr>
      </w:pPr>
      <w:bookmarkStart w:id="93" w:name="MCCQCTEMPBM_00000049"/>
      <w:bookmarkStart w:id="94" w:name="MCCQCTEMPBM_00000070"/>
      <w:bookmarkStart w:id="95" w:name="MCCQCTEMPBM_00000091"/>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2BFB69EB" w14:textId="77777777"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2BFB69EC"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2BFB69ED"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bookmarkEnd w:id="93"/>
    <w:bookmarkEnd w:id="94"/>
    <w:bookmarkEnd w:id="95"/>
    <w:p w14:paraId="2BFB69EE"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2BFB69EF" w14:textId="77777777"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14:paraId="2BFB69F0" w14:textId="77777777" w:rsidR="00661635" w:rsidRDefault="00661635" w:rsidP="00661635"/>
    <w:p w14:paraId="2BFB69F1"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2BFB69F2"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2BFB69F3"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2BFB69F4"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2BFB69F5"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BFB69F6" w14:textId="77777777" w:rsidR="00661635" w:rsidRDefault="00661635" w:rsidP="00D56796">
      <w:pPr>
        <w:pStyle w:val="ListParagraph"/>
        <w:numPr>
          <w:ilvl w:val="0"/>
          <w:numId w:val="11"/>
        </w:numPr>
        <w:overflowPunct/>
        <w:autoSpaceDE/>
        <w:autoSpaceDN/>
        <w:adjustRightInd/>
        <w:spacing w:after="120"/>
        <w:contextualSpacing w:val="0"/>
        <w:textAlignment w:val="auto"/>
        <w:rPr>
          <w:rFonts w:eastAsia="SimSun"/>
          <w:szCs w:val="24"/>
          <w:lang w:eastAsia="zh-CN"/>
        </w:rPr>
      </w:pPr>
      <w:bookmarkStart w:id="96" w:name="MCCQCTEMPBM_00000048"/>
      <w:bookmarkStart w:id="97" w:name="MCCQCTEMPBM_00000069"/>
      <w:bookmarkStart w:id="98" w:name="MCCQCTEMPBM_00000090"/>
      <w:r>
        <w:rPr>
          <w:rFonts w:eastAsia="SimSun"/>
          <w:szCs w:val="24"/>
          <w:lang w:eastAsia="zh-CN"/>
        </w:rPr>
        <w:t xml:space="preserve">Left over issue in Rel-16: </w:t>
      </w:r>
    </w:p>
    <w:p w14:paraId="2BFB69F7"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2BFB69F8"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2BFB69F9" w14:textId="77777777" w:rsidR="00661635" w:rsidRPr="006B5D2D" w:rsidRDefault="00661635" w:rsidP="00D56796">
      <w:pPr>
        <w:pStyle w:val="ListParagraph"/>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bookmarkEnd w:id="96"/>
    <w:bookmarkEnd w:id="97"/>
    <w:bookmarkEnd w:id="98"/>
    <w:p w14:paraId="2BFB69FA" w14:textId="77777777" w:rsidR="00661635" w:rsidRPr="002E3B39" w:rsidRDefault="00661635" w:rsidP="00661635">
      <w:pPr>
        <w:jc w:val="both"/>
        <w:rPr>
          <w:lang w:eastAsia="ko-KR"/>
        </w:rPr>
      </w:pPr>
    </w:p>
    <w:p w14:paraId="2BFB69FB" w14:textId="77777777" w:rsidR="00661635" w:rsidRPr="0087716F" w:rsidRDefault="00661635" w:rsidP="00661635">
      <w:pPr>
        <w:pStyle w:val="Heading2"/>
      </w:pPr>
      <w:bookmarkStart w:id="99" w:name="_Toc36034745"/>
      <w:bookmarkStart w:id="100" w:name="_Toc42537340"/>
      <w:bookmarkStart w:id="101" w:name="_Toc46356405"/>
      <w:bookmarkStart w:id="102" w:name="_Toc52566319"/>
      <w:bookmarkStart w:id="103" w:name="_Toc72931406"/>
      <w:bookmarkStart w:id="104" w:name="_Toc73026071"/>
      <w:bookmarkStart w:id="105" w:name="_Toc87544663"/>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99"/>
      <w:bookmarkEnd w:id="100"/>
      <w:bookmarkEnd w:id="101"/>
      <w:bookmarkEnd w:id="102"/>
      <w:bookmarkEnd w:id="103"/>
      <w:bookmarkEnd w:id="104"/>
      <w:bookmarkEnd w:id="105"/>
    </w:p>
    <w:p w14:paraId="2BFB69FC" w14:textId="77777777" w:rsidR="00715C56" w:rsidRDefault="00715C56" w:rsidP="00715C56">
      <w:pPr>
        <w:pStyle w:val="Heading3"/>
      </w:pPr>
      <w:bookmarkStart w:id="106" w:name="_Toc460003545"/>
      <w:bookmarkStart w:id="107" w:name="_Toc72931407"/>
      <w:bookmarkStart w:id="108" w:name="_Toc73026072"/>
      <w:bookmarkStart w:id="109" w:name="_Toc87544664"/>
      <w:r w:rsidRPr="00335B73">
        <w:rPr>
          <w:rFonts w:hint="eastAsia"/>
        </w:rPr>
        <w:t>4.3.1</w:t>
      </w:r>
      <w:r w:rsidRPr="00335B73">
        <w:rPr>
          <w:rFonts w:hint="eastAsia"/>
        </w:rPr>
        <w:tab/>
      </w:r>
      <w:r>
        <w:rPr>
          <w:rFonts w:hint="eastAsia"/>
        </w:rPr>
        <w:t>General d</w:t>
      </w:r>
      <w:r w:rsidRPr="00170951">
        <w:rPr>
          <w:rFonts w:hint="eastAsia"/>
        </w:rPr>
        <w:t>escription</w:t>
      </w:r>
      <w:bookmarkEnd w:id="106"/>
      <w:bookmarkEnd w:id="107"/>
      <w:bookmarkEnd w:id="108"/>
      <w:bookmarkEnd w:id="109"/>
    </w:p>
    <w:p w14:paraId="2BFB69FD"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2BFB69FE" w14:textId="77777777" w:rsidR="00C13EF8" w:rsidRDefault="00C13EF8" w:rsidP="00C13EF8">
      <w:r>
        <w:t>Specifically, RAN4 did not complete some open issues in Rel-16 NR V2X, which include:</w:t>
      </w:r>
    </w:p>
    <w:p w14:paraId="2BFB69FF" w14:textId="77777777" w:rsidR="00C13EF8" w:rsidRDefault="00C13EF8" w:rsidP="00D56796">
      <w:pPr>
        <w:numPr>
          <w:ilvl w:val="0"/>
          <w:numId w:val="15"/>
        </w:numPr>
        <w:overflowPunct w:val="0"/>
        <w:autoSpaceDE w:val="0"/>
        <w:autoSpaceDN w:val="0"/>
        <w:adjustRightInd w:val="0"/>
        <w:spacing w:after="0"/>
        <w:ind w:left="714" w:hanging="357"/>
        <w:textAlignment w:val="baseline"/>
      </w:pPr>
      <w:bookmarkStart w:id="110" w:name="MCCQCTEMPBM_00000047"/>
      <w:bookmarkStart w:id="111" w:name="MCCQCTEMPBM_00000068"/>
      <w:bookmarkStart w:id="112" w:name="MCCQCTEMPBM_00000089"/>
      <w:r>
        <w:t>TxD for NR V2X</w:t>
      </w:r>
    </w:p>
    <w:p w14:paraId="2BFB6A00" w14:textId="77777777"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14:paraId="2BFB6A01" w14:textId="77777777"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14:paraId="2BFB6A02" w14:textId="77777777"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bookmarkEnd w:id="110"/>
    <w:bookmarkEnd w:id="111"/>
    <w:bookmarkEnd w:id="112"/>
    <w:p w14:paraId="2BFB6A03" w14:textId="77777777" w:rsidR="00C13EF8" w:rsidRDefault="00C13EF8" w:rsidP="00C13EF8">
      <w:r>
        <w:lastRenderedPageBreak/>
        <w:t xml:space="preserve"> The left over items will be further studied and specified into the related RF requirements in this TR.</w:t>
      </w:r>
    </w:p>
    <w:p w14:paraId="2BFB6A04"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2BFB6A05" w14:textId="77777777" w:rsidR="00C13EF8" w:rsidRDefault="00C13EF8" w:rsidP="00C13EF8">
      <w:r>
        <w:t>In RAN4 #98-e meeting, RAN4 agreed not to introduce a new band for NR sidelink in FR2 since no operator proposed a FR2 NR operating band for NR sidelink.</w:t>
      </w:r>
    </w:p>
    <w:p w14:paraId="2BFB6A06" w14:textId="77777777" w:rsidR="00715C56" w:rsidRDefault="00C13EF8" w:rsidP="00C13EF8">
      <w:r>
        <w:t>Hence, RAN4 need to study and specify the RF core requirements for NR sidelink enhancement only in FR1 in Rel-17.</w:t>
      </w:r>
    </w:p>
    <w:p w14:paraId="2BFB6A07" w14:textId="77777777" w:rsidR="00715C56" w:rsidRPr="00285258" w:rsidRDefault="00715C56" w:rsidP="00715C56">
      <w:pPr>
        <w:rPr>
          <w:rFonts w:eastAsia="Malgun Gothic"/>
        </w:rPr>
      </w:pPr>
    </w:p>
    <w:p w14:paraId="2BFB6A08" w14:textId="77777777" w:rsidR="00715C56" w:rsidRPr="006113F0" w:rsidRDefault="00715C56" w:rsidP="00715C56">
      <w:pPr>
        <w:pStyle w:val="Heading3"/>
      </w:pPr>
      <w:bookmarkStart w:id="113" w:name="_Toc72931408"/>
      <w:bookmarkStart w:id="114" w:name="_Toc73026073"/>
      <w:bookmarkStart w:id="115" w:name="_Toc87544665"/>
      <w:r w:rsidRPr="006113F0">
        <w:rPr>
          <w:rFonts w:hint="eastAsia"/>
        </w:rPr>
        <w:t>4.3.2</w:t>
      </w:r>
      <w:r w:rsidRPr="006113F0">
        <w:rPr>
          <w:rFonts w:hint="eastAsia"/>
        </w:rPr>
        <w:tab/>
        <w:t>Operation Aspects</w:t>
      </w:r>
      <w:bookmarkEnd w:id="113"/>
      <w:bookmarkEnd w:id="114"/>
      <w:bookmarkEnd w:id="115"/>
    </w:p>
    <w:p w14:paraId="2BFB6A09"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2BFB6A0A" w14:textId="77777777"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bookmarkStart w:id="116" w:name="MCCQCTEMPBM_00000046"/>
      <w:bookmarkStart w:id="117" w:name="MCCQCTEMPBM_00000067"/>
      <w:bookmarkStart w:id="118" w:name="MCCQCTEMPBM_00000088"/>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2BFB6A0B"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2BFB6A0C" w14:textId="77777777"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14:paraId="2BFB6A0D"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14:paraId="2BFB6A0E" w14:textId="77777777"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2BFB6A0F" w14:textId="77777777"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14:paraId="2BFB6A10" w14:textId="77777777" w:rsidR="00C13EF8" w:rsidRDefault="00C13EF8" w:rsidP="00C13EF8">
      <w:pPr>
        <w:widowControl w:val="0"/>
        <w:wordWrap w:val="0"/>
        <w:spacing w:after="0"/>
        <w:jc w:val="both"/>
        <w:rPr>
          <w:rFonts w:ascii="Times" w:eastAsia="MS Mincho" w:hAnsi="Times"/>
          <w:sz w:val="22"/>
          <w:szCs w:val="24"/>
          <w:lang w:val="en-US" w:eastAsia="ja-JP"/>
        </w:rPr>
      </w:pPr>
    </w:p>
    <w:p w14:paraId="2BFB6A11"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2BFB6A12"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2BFB6A13"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2BFB6A14"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2BFB6A15"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2BFB6A16"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2BFB6A17"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2BFB6A18" w14:textId="77777777"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bookmarkStart w:id="119" w:name="MCCQCTEMPBM_00000045"/>
      <w:bookmarkStart w:id="120" w:name="MCCQCTEMPBM_00000066"/>
      <w:bookmarkStart w:id="121" w:name="MCCQCTEMPBM_00000087"/>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2BFB6A19"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2BFB6A1A"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2BFB6A1B"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2BFB6A1C" w14:textId="77777777"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2BFB6A1D" w14:textId="77777777"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bookmarkEnd w:id="119"/>
    <w:bookmarkEnd w:id="120"/>
    <w:bookmarkEnd w:id="121"/>
    <w:p w14:paraId="2BFB6A1E"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2BFB6A1F" w14:textId="77777777"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2BFB6A20" w14:textId="77777777"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2BFB6A21"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2BFB6A22"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2BFB6A23"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2BFB6A24"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2BFB6A25"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2BFB6A26"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2BFB6A27"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2BFB6A28"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2BFB6A29"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and out-of-coverage scenarios. </w:t>
      </w:r>
    </w:p>
    <w:p w14:paraId="2BFB6A2A"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bookmarkEnd w:id="116"/>
    <w:bookmarkEnd w:id="117"/>
    <w:bookmarkEnd w:id="118"/>
    <w:p w14:paraId="2BFB6A2B" w14:textId="77777777" w:rsidR="00715C56" w:rsidRDefault="00715C56" w:rsidP="00715C56">
      <w:pPr>
        <w:ind w:leftChars="126" w:left="252"/>
        <w:rPr>
          <w:rFonts w:eastAsia="Malgun Gothic"/>
          <w:sz w:val="22"/>
          <w:lang w:val="en-US"/>
        </w:rPr>
      </w:pPr>
    </w:p>
    <w:p w14:paraId="2BFB6A2C" w14:textId="77777777" w:rsidR="00715C56" w:rsidRPr="0099320B" w:rsidRDefault="00715C56" w:rsidP="00715C56">
      <w:pPr>
        <w:rPr>
          <w:szCs w:val="22"/>
        </w:rPr>
      </w:pPr>
      <w:r w:rsidRPr="0099320B">
        <w:rPr>
          <w:szCs w:val="22"/>
        </w:rPr>
        <w:lastRenderedPageBreak/>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2BFB6A2D" w14:textId="77777777" w:rsidR="0099320B" w:rsidRPr="006113F0" w:rsidRDefault="0099320B" w:rsidP="0099320B">
      <w:pPr>
        <w:pStyle w:val="Heading3"/>
        <w:ind w:left="0" w:firstLine="0"/>
      </w:pPr>
      <w:bookmarkStart w:id="122" w:name="_Toc72931409"/>
      <w:bookmarkStart w:id="123" w:name="_Toc73026074"/>
      <w:bookmarkStart w:id="124" w:name="_Toc87544666"/>
      <w:r w:rsidRPr="006113F0">
        <w:rPr>
          <w:rFonts w:hint="eastAsia"/>
        </w:rPr>
        <w:t>4.3.</w:t>
      </w:r>
      <w:r>
        <w:t>3</w:t>
      </w:r>
      <w:r w:rsidRPr="006113F0">
        <w:rPr>
          <w:rFonts w:hint="eastAsia"/>
        </w:rPr>
        <w:tab/>
      </w:r>
      <w:r>
        <w:t>S</w:t>
      </w:r>
      <w:r w:rsidRPr="00DB7556">
        <w:t>ynchronization reference source</w:t>
      </w:r>
      <w:bookmarkEnd w:id="122"/>
      <w:bookmarkEnd w:id="123"/>
      <w:bookmarkEnd w:id="124"/>
    </w:p>
    <w:p w14:paraId="2BFB6A2E"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BFB6A2F" w14:textId="77777777" w:rsidR="0099320B" w:rsidRPr="0099320B" w:rsidRDefault="0099320B" w:rsidP="00D56796">
      <w:pPr>
        <w:numPr>
          <w:ilvl w:val="0"/>
          <w:numId w:val="18"/>
        </w:numPr>
        <w:autoSpaceDN w:val="0"/>
        <w:spacing w:after="120" w:line="276" w:lineRule="auto"/>
        <w:jc w:val="both"/>
        <w:rPr>
          <w:rFonts w:eastAsia="DengXian"/>
          <w:i/>
          <w:color w:val="000000"/>
          <w:lang w:eastAsia="ko-KR"/>
        </w:rPr>
      </w:pPr>
      <w:bookmarkStart w:id="125" w:name="MCCQCTEMPBM_00000044"/>
      <w:bookmarkStart w:id="126" w:name="MCCQCTEMPBM_00000065"/>
      <w:bookmarkStart w:id="127" w:name="MCCQCTEMPBM_00000086"/>
      <w:r w:rsidRPr="0099320B">
        <w:rPr>
          <w:rFonts w:eastAsia="DengXian"/>
          <w:i/>
          <w:color w:val="000000"/>
        </w:rPr>
        <w:t xml:space="preserve">Whether GNSS-based synchronization or gNB/eNB-based synchronization is used is (pre)-configured.  </w:t>
      </w:r>
    </w:p>
    <w:p w14:paraId="2BFB6A30" w14:textId="77777777" w:rsidR="0099320B" w:rsidRPr="0099320B" w:rsidRDefault="0099320B" w:rsidP="00D56796">
      <w:pPr>
        <w:numPr>
          <w:ilvl w:val="1"/>
          <w:numId w:val="16"/>
        </w:numPr>
        <w:autoSpaceDN w:val="0"/>
        <w:spacing w:after="120" w:line="276" w:lineRule="auto"/>
        <w:jc w:val="both"/>
        <w:rPr>
          <w:rFonts w:eastAsia="DengXian"/>
          <w:color w:val="000000"/>
        </w:rPr>
      </w:pPr>
      <w:bookmarkStart w:id="128" w:name="MCCQCTEMPBM_00000043"/>
      <w:bookmarkStart w:id="129" w:name="MCCQCTEMPBM_00000064"/>
      <w:bookmarkStart w:id="130" w:name="MCCQCTEMPBM_00000085"/>
      <w:r w:rsidRPr="0099320B">
        <w:rPr>
          <w:rFonts w:eastAsia="DengXian"/>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14:paraId="2BFB6A33" w14:textId="77777777" w:rsidTr="0099320B">
        <w:trPr>
          <w:trHeight w:val="554"/>
        </w:trPr>
        <w:tc>
          <w:tcPr>
            <w:tcW w:w="4316" w:type="dxa"/>
            <w:hideMark/>
          </w:tcPr>
          <w:bookmarkEnd w:id="128"/>
          <w:bookmarkEnd w:id="129"/>
          <w:bookmarkEnd w:id="130"/>
          <w:p w14:paraId="2BFB6A31"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GNSS-based synchronization</w:t>
            </w:r>
          </w:p>
        </w:tc>
        <w:tc>
          <w:tcPr>
            <w:tcW w:w="4316" w:type="dxa"/>
            <w:hideMark/>
          </w:tcPr>
          <w:p w14:paraId="2BFB6A32"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gNB/eNB-based synchronization</w:t>
            </w:r>
          </w:p>
        </w:tc>
      </w:tr>
      <w:tr w:rsidR="0099320B" w:rsidRPr="00672CC5" w14:paraId="2BFB6A41" w14:textId="77777777" w:rsidTr="0099320B">
        <w:trPr>
          <w:trHeight w:val="2625"/>
        </w:trPr>
        <w:tc>
          <w:tcPr>
            <w:tcW w:w="4316" w:type="dxa"/>
            <w:hideMark/>
          </w:tcPr>
          <w:p w14:paraId="2BFB6A34"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bookmarkStart w:id="131" w:name="MCCQCTEMPBM_00000042" w:colFirst="0" w:colLast="1"/>
            <w:bookmarkStart w:id="132" w:name="MCCQCTEMPBM_00000063" w:colFirst="0" w:colLast="1"/>
            <w:bookmarkStart w:id="133" w:name="MCCQCTEMPBM_00000084" w:colFirst="0" w:colLast="1"/>
            <w:r w:rsidRPr="0099320B">
              <w:rPr>
                <w:rFonts w:eastAsia="DengXian"/>
                <w:color w:val="000000"/>
                <w:sz w:val="18"/>
                <w:szCs w:val="16"/>
              </w:rPr>
              <w:t xml:space="preserve">P0: GNSS </w:t>
            </w:r>
          </w:p>
          <w:p w14:paraId="2BFB6A35"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P1: the following UE has the same priority: </w:t>
            </w:r>
          </w:p>
          <w:p w14:paraId="2BFB6A36"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 xml:space="preserve">UE directly synchronized to GNSS </w:t>
            </w:r>
          </w:p>
          <w:p w14:paraId="2BFB6A37"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P2: the following UE has the same priority: </w:t>
            </w:r>
          </w:p>
          <w:p w14:paraId="2BFB6A38"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UE indirectly synchronized to GNSS</w:t>
            </w:r>
          </w:p>
          <w:p w14:paraId="2BFB6A39"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P3: the remaining UEs have the lowest priority.</w:t>
            </w:r>
          </w:p>
        </w:tc>
        <w:tc>
          <w:tcPr>
            <w:tcW w:w="4316" w:type="dxa"/>
            <w:hideMark/>
          </w:tcPr>
          <w:p w14:paraId="2BFB6A3A"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P0: gNB/eNB</w:t>
            </w:r>
          </w:p>
          <w:p w14:paraId="2BFB6A3B"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P1’: UE directly synchronized to gNB/eNB </w:t>
            </w:r>
          </w:p>
          <w:p w14:paraId="2BFB6A3C"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P2’: UE indirectly synchronized to gNB/eNB </w:t>
            </w:r>
          </w:p>
          <w:p w14:paraId="2BFB6A3D"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P3’: GNSS </w:t>
            </w:r>
          </w:p>
          <w:p w14:paraId="2BFB6A3E"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P4’: UE directly synchronized to GNSS </w:t>
            </w:r>
          </w:p>
          <w:p w14:paraId="2BFB6A3F"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P5’: UE indirectly synchronized to GNSS</w:t>
            </w:r>
          </w:p>
          <w:p w14:paraId="2BFB6A40"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P6’: the remaining UEs have the lowest priority. </w:t>
            </w:r>
          </w:p>
        </w:tc>
      </w:tr>
      <w:bookmarkEnd w:id="131"/>
      <w:bookmarkEnd w:id="132"/>
      <w:bookmarkEnd w:id="133"/>
    </w:tbl>
    <w:p w14:paraId="2BFB6A42" w14:textId="77777777" w:rsidR="0099320B" w:rsidRPr="009B6C5B" w:rsidRDefault="0099320B" w:rsidP="0099320B"/>
    <w:p w14:paraId="2BFB6A43" w14:textId="77777777" w:rsidR="0099320B" w:rsidRPr="0099320B" w:rsidRDefault="0099320B" w:rsidP="00D56796">
      <w:pPr>
        <w:numPr>
          <w:ilvl w:val="0"/>
          <w:numId w:val="18"/>
        </w:numPr>
        <w:autoSpaceDN w:val="0"/>
        <w:spacing w:after="120" w:line="276" w:lineRule="auto"/>
        <w:jc w:val="both"/>
        <w:rPr>
          <w:rFonts w:eastAsia="Batang"/>
          <w:bCs/>
          <w:i/>
          <w:iCs/>
          <w:color w:val="000000"/>
        </w:rPr>
      </w:pPr>
      <w:r w:rsidRPr="0099320B">
        <w:rPr>
          <w:rFonts w:eastAsia="DengXian"/>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14:paraId="2BFB6A46" w14:textId="77777777" w:rsidTr="0099320B">
        <w:trPr>
          <w:trHeight w:val="443"/>
          <w:jc w:val="center"/>
        </w:trPr>
        <w:tc>
          <w:tcPr>
            <w:tcW w:w="0" w:type="auto"/>
            <w:hideMark/>
          </w:tcPr>
          <w:bookmarkEnd w:id="125"/>
          <w:bookmarkEnd w:id="126"/>
          <w:bookmarkEnd w:id="127"/>
          <w:p w14:paraId="2BFB6A44" w14:textId="77777777" w:rsidR="0099320B" w:rsidRPr="0099320B" w:rsidRDefault="0099320B" w:rsidP="0099320B">
            <w:pPr>
              <w:tabs>
                <w:tab w:val="right" w:pos="3145"/>
              </w:tabs>
              <w:spacing w:before="75" w:after="75"/>
              <w:rPr>
                <w:rFonts w:eastAsia="Batang"/>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14:paraId="2BFB6A45" w14:textId="77777777"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14:paraId="2BFB6A55" w14:textId="77777777" w:rsidTr="0099320B">
        <w:trPr>
          <w:trHeight w:val="2315"/>
          <w:jc w:val="center"/>
        </w:trPr>
        <w:tc>
          <w:tcPr>
            <w:tcW w:w="0" w:type="auto"/>
            <w:hideMark/>
          </w:tcPr>
          <w:p w14:paraId="2BFB6A47"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14:paraId="2BFB6A48"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14:paraId="2BFB6A49"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14:paraId="2BFB6A4A"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14:paraId="2BFB6A4B"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14:paraId="2BFB6A4C" w14:textId="77777777"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14:paraId="2BFB6A4D"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14:paraId="2BFB6A4E" w14:textId="77777777" w:rsidR="0099320B" w:rsidRPr="0099320B" w:rsidRDefault="0099320B" w:rsidP="00C240EB">
            <w:pPr>
              <w:spacing w:before="75" w:after="75" w:line="276" w:lineRule="auto"/>
              <w:rPr>
                <w:color w:val="000000"/>
                <w:sz w:val="18"/>
              </w:rPr>
            </w:pPr>
            <w:r w:rsidRPr="0099320B">
              <w:rPr>
                <w:color w:val="000000"/>
                <w:sz w:val="18"/>
              </w:rPr>
              <w:t>• P0’: gNB/eNB</w:t>
            </w:r>
          </w:p>
          <w:p w14:paraId="2BFB6A4F"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14:paraId="2BFB6A50"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14:paraId="2BFB6A51"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14:paraId="2BFB6A52"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14:paraId="2BFB6A53"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14:paraId="2BFB6A54"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14:paraId="2BFB6A56" w14:textId="77777777" w:rsidR="0099320B" w:rsidRDefault="0099320B" w:rsidP="0099320B"/>
    <w:p w14:paraId="2BFB6A57"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2BFB6A61" w14:textId="77777777" w:rsidTr="00C240EB">
        <w:tc>
          <w:tcPr>
            <w:tcW w:w="9631" w:type="dxa"/>
            <w:shd w:val="clear" w:color="auto" w:fill="auto"/>
          </w:tcPr>
          <w:p w14:paraId="2BFB6A58" w14:textId="77777777" w:rsidR="0099320B" w:rsidRPr="00FD65DE" w:rsidRDefault="0099320B" w:rsidP="00FD65DE">
            <w:pPr>
              <w:rPr>
                <w:sz w:val="24"/>
              </w:rPr>
            </w:pPr>
            <w:bookmarkStart w:id="134" w:name="_Toc53006573"/>
            <w:bookmarkStart w:id="135" w:name="_Toc52837933"/>
            <w:bookmarkStart w:id="136" w:name="_Toc52836925"/>
            <w:bookmarkStart w:id="137" w:name="_Toc46487047"/>
            <w:bookmarkStart w:id="138" w:name="_Toc46444286"/>
            <w:bookmarkStart w:id="139" w:name="_Toc46439449"/>
            <w:bookmarkStart w:id="140" w:name="_Toc72931410"/>
            <w:bookmarkStart w:id="141" w:name="_Toc73026075"/>
            <w:r w:rsidRPr="00FD65DE">
              <w:rPr>
                <w:sz w:val="24"/>
              </w:rPr>
              <w:t>5.8.12</w:t>
            </w:r>
            <w:r w:rsidRPr="00FD65DE">
              <w:rPr>
                <w:sz w:val="24"/>
              </w:rPr>
              <w:tab/>
              <w:t>DFN derivation from GNSS</w:t>
            </w:r>
            <w:bookmarkEnd w:id="134"/>
            <w:bookmarkEnd w:id="135"/>
            <w:bookmarkEnd w:id="136"/>
            <w:bookmarkEnd w:id="137"/>
            <w:bookmarkEnd w:id="138"/>
            <w:bookmarkEnd w:id="139"/>
            <w:bookmarkEnd w:id="140"/>
            <w:bookmarkEnd w:id="141"/>
          </w:p>
          <w:p w14:paraId="2BFB6A59"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BFB6A5A"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2BFB6A5B"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2BFB6A5C"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BFB6A5D" w14:textId="77777777" w:rsidR="0099320B" w:rsidRDefault="0099320B" w:rsidP="00C240EB">
            <w:r>
              <w:t>Where:</w:t>
            </w:r>
          </w:p>
          <w:p w14:paraId="2BFB6A5E" w14:textId="77777777" w:rsidR="0099320B" w:rsidRDefault="0099320B" w:rsidP="00C240EB">
            <w:pPr>
              <w:pStyle w:val="B1"/>
            </w:pPr>
            <w:r w:rsidRPr="00F73783">
              <w:rPr>
                <w:b/>
                <w:i/>
              </w:rPr>
              <w:t>Tcurrent</w:t>
            </w:r>
            <w:r>
              <w:t xml:space="preserve"> is the current UTC time that obtained from GNSS. This value is expressed in milliseconds;</w:t>
            </w:r>
          </w:p>
          <w:p w14:paraId="2BFB6A5F" w14:textId="77777777" w:rsidR="0099320B" w:rsidRPr="00F73783" w:rsidRDefault="0099320B" w:rsidP="00C240EB">
            <w:pPr>
              <w:pStyle w:val="B1"/>
              <w:rPr>
                <w:kern w:val="2"/>
              </w:rPr>
            </w:pPr>
            <w:r w:rsidRPr="00F73783">
              <w:rPr>
                <w:b/>
                <w:i/>
              </w:rPr>
              <w:lastRenderedPageBreak/>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2BFB6A60"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2BFB6A62" w14:textId="77777777" w:rsidR="0099320B" w:rsidRDefault="0099320B" w:rsidP="0099320B"/>
    <w:p w14:paraId="2BFB6A63"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2BFB6A64" w14:textId="77777777"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14:paraId="2BFB6A65" w14:textId="77777777" w:rsidR="0099320B" w:rsidRPr="0087716F" w:rsidRDefault="00FD6EF0">
      <w:pPr>
        <w:spacing w:after="0"/>
        <w:rPr>
          <w:lang w:eastAsia="ko-KR"/>
        </w:rPr>
      </w:pPr>
      <w:r w:rsidRPr="0099320B">
        <w:rPr>
          <w:sz w:val="22"/>
        </w:rPr>
        <w:br w:type="page"/>
      </w:r>
    </w:p>
    <w:p w14:paraId="2BFB6A66" w14:textId="77777777" w:rsidR="00661635" w:rsidRPr="0087716F" w:rsidRDefault="00661635" w:rsidP="00661635">
      <w:pPr>
        <w:pStyle w:val="Heading1"/>
      </w:pPr>
      <w:bookmarkStart w:id="142" w:name="_Toc36034747"/>
      <w:bookmarkStart w:id="143" w:name="_Toc42537342"/>
      <w:bookmarkStart w:id="144" w:name="_Toc46356407"/>
      <w:bookmarkStart w:id="145" w:name="_Toc52566321"/>
      <w:bookmarkStart w:id="146" w:name="_Toc72931411"/>
      <w:bookmarkStart w:id="147" w:name="_Toc73026076"/>
      <w:bookmarkStart w:id="148" w:name="_Toc87544667"/>
      <w:r w:rsidRPr="0087716F">
        <w:lastRenderedPageBreak/>
        <w:t>5</w:t>
      </w:r>
      <w:r w:rsidRPr="0087716F">
        <w:tab/>
      </w:r>
      <w:r>
        <w:t>Leftover RF requirements</w:t>
      </w:r>
      <w:bookmarkEnd w:id="142"/>
      <w:bookmarkEnd w:id="143"/>
      <w:bookmarkEnd w:id="144"/>
      <w:bookmarkEnd w:id="145"/>
      <w:bookmarkEnd w:id="146"/>
      <w:bookmarkEnd w:id="147"/>
      <w:bookmarkEnd w:id="148"/>
    </w:p>
    <w:p w14:paraId="2BFB6A67" w14:textId="77777777" w:rsidR="00661635" w:rsidRDefault="00661635" w:rsidP="00661635">
      <w:pPr>
        <w:pStyle w:val="Heading2"/>
      </w:pPr>
      <w:bookmarkStart w:id="149" w:name="_Toc36034748"/>
      <w:bookmarkStart w:id="150" w:name="_Toc42537343"/>
      <w:bookmarkStart w:id="151" w:name="_Toc46356408"/>
      <w:bookmarkStart w:id="152" w:name="_Toc52566322"/>
      <w:bookmarkStart w:id="153" w:name="_Toc72931412"/>
      <w:bookmarkStart w:id="154" w:name="_Toc73026077"/>
      <w:bookmarkStart w:id="155" w:name="_Toc87544668"/>
      <w:r w:rsidRPr="0087716F">
        <w:t>5.1</w:t>
      </w:r>
      <w:r w:rsidRPr="0087716F">
        <w:tab/>
      </w:r>
      <w:bookmarkEnd w:id="149"/>
      <w:bookmarkEnd w:id="150"/>
      <w:bookmarkEnd w:id="151"/>
      <w:bookmarkEnd w:id="152"/>
      <w:r>
        <w:t>Power class 2 sidelink UE</w:t>
      </w:r>
      <w:bookmarkEnd w:id="153"/>
      <w:bookmarkEnd w:id="154"/>
      <w:bookmarkEnd w:id="155"/>
      <w:r>
        <w:t xml:space="preserve"> </w:t>
      </w:r>
    </w:p>
    <w:p w14:paraId="2BFB6A68" w14:textId="77777777" w:rsidR="00805EC4" w:rsidRDefault="00805EC4" w:rsidP="00805EC4"/>
    <w:p w14:paraId="2BFB6A69" w14:textId="77777777" w:rsidR="00805EC4" w:rsidRDefault="00805EC4" w:rsidP="00805EC4">
      <w:pPr>
        <w:pStyle w:val="Heading3"/>
      </w:pPr>
      <w:bookmarkStart w:id="156" w:name="_Toc72931413"/>
      <w:bookmarkStart w:id="157" w:name="_Toc73026078"/>
      <w:bookmarkStart w:id="158" w:name="_Toc87544669"/>
      <w:r>
        <w:rPr>
          <w:rFonts w:hint="eastAsia"/>
        </w:rPr>
        <w:t>5.1</w:t>
      </w:r>
      <w:r w:rsidRPr="00DA197E">
        <w:rPr>
          <w:rFonts w:hint="eastAsia"/>
        </w:rPr>
        <w:t>.1</w:t>
      </w:r>
      <w:r w:rsidRPr="0087716F">
        <w:tab/>
      </w:r>
      <w:r>
        <w:t>Coexistence evaluation for PC2 SL UE in licensed band</w:t>
      </w:r>
      <w:bookmarkEnd w:id="156"/>
      <w:bookmarkEnd w:id="157"/>
      <w:bookmarkEnd w:id="158"/>
    </w:p>
    <w:p w14:paraId="2BFB6A6A"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2BFB6A6B" w14:textId="77777777" w:rsidR="00805EC4" w:rsidRPr="00805EC4" w:rsidRDefault="00805EC4" w:rsidP="00805EC4">
      <w:pPr>
        <w:pStyle w:val="Heading4"/>
      </w:pPr>
      <w:bookmarkStart w:id="159" w:name="_Toc72931414"/>
      <w:bookmarkStart w:id="160" w:name="_Toc73026079"/>
      <w:bookmarkStart w:id="161" w:name="_Toc87544670"/>
      <w:r w:rsidRPr="00805EC4">
        <w:rPr>
          <w:rFonts w:hint="eastAsia"/>
        </w:rPr>
        <w:t xml:space="preserve">5.1.1.1 Coexistence evaluation </w:t>
      </w:r>
      <w:r w:rsidRPr="00805EC4">
        <w:t>scenarios</w:t>
      </w:r>
      <w:bookmarkEnd w:id="159"/>
      <w:bookmarkEnd w:id="160"/>
      <w:bookmarkEnd w:id="161"/>
    </w:p>
    <w:p w14:paraId="2BFB6A6C" w14:textId="77777777" w:rsidR="00A92A16" w:rsidRPr="00846548" w:rsidRDefault="00A92A16" w:rsidP="00A92A16">
      <w:r>
        <w:t>The adjacent channel coexistence evaluation scenarios for PC2 NR V2X service are shown in Table 5.1.1.1-1</w:t>
      </w:r>
    </w:p>
    <w:p w14:paraId="2BFB6A6D"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2BFB6A71" w14:textId="77777777" w:rsidTr="00C240EB">
        <w:trPr>
          <w:trHeight w:val="450"/>
          <w:jc w:val="center"/>
        </w:trPr>
        <w:tc>
          <w:tcPr>
            <w:tcW w:w="4045" w:type="dxa"/>
            <w:gridSpan w:val="2"/>
            <w:shd w:val="clear" w:color="auto" w:fill="C6D9F1"/>
            <w:vAlign w:val="center"/>
          </w:tcPr>
          <w:p w14:paraId="2BFB6A6E" w14:textId="77777777"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14:paraId="2BFB6A6F" w14:textId="77777777" w:rsidR="00A92A16" w:rsidRDefault="00A92A16" w:rsidP="00C240EB">
            <w:pPr>
              <w:pStyle w:val="TAH"/>
            </w:pPr>
            <w:r w:rsidRPr="00F27661">
              <w:t>Deployment scenario</w:t>
            </w:r>
            <w:r>
              <w:t>s</w:t>
            </w:r>
          </w:p>
          <w:p w14:paraId="2BFB6A70" w14:textId="77777777" w:rsidR="00A92A16" w:rsidRPr="00F27661" w:rsidRDefault="00A92A16" w:rsidP="00C240EB">
            <w:pPr>
              <w:pStyle w:val="TAH"/>
            </w:pPr>
            <w:r>
              <w:t>(Aggressor-to-Victim)</w:t>
            </w:r>
          </w:p>
        </w:tc>
      </w:tr>
      <w:tr w:rsidR="00A92A16" w:rsidRPr="00F27661" w14:paraId="2BFB6A77" w14:textId="77777777" w:rsidTr="00C240EB">
        <w:trPr>
          <w:trHeight w:val="359"/>
          <w:jc w:val="center"/>
        </w:trPr>
        <w:tc>
          <w:tcPr>
            <w:tcW w:w="1082" w:type="dxa"/>
            <w:vMerge w:val="restart"/>
            <w:vAlign w:val="center"/>
          </w:tcPr>
          <w:p w14:paraId="2BFB6A72" w14:textId="77777777" w:rsidR="00A92A16" w:rsidRDefault="00A92A16" w:rsidP="00C240EB">
            <w:pPr>
              <w:pStyle w:val="NormalWeb"/>
              <w:spacing w:before="0" w:beforeAutospacing="0" w:after="0" w:afterAutospacing="0"/>
              <w:rPr>
                <w:lang w:eastAsia="ko-KR"/>
              </w:rPr>
            </w:pPr>
            <w:bookmarkStart w:id="162" w:name="MCCQCTEMPBM_00000041" w:colFirst="2" w:colLast="2"/>
            <w:bookmarkStart w:id="163" w:name="MCCQCTEMPBM_00000062" w:colFirst="2" w:colLast="2"/>
            <w:bookmarkStart w:id="164" w:name="MCCQCTEMPBM_00000083" w:colFirst="2" w:colLast="2"/>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2BFB6A73" w14:textId="77777777" w:rsidR="00A92A16" w:rsidRPr="0018663A" w:rsidRDefault="00A92A16" w:rsidP="00C240EB">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2BFB6A74" w14:textId="77777777" w:rsidR="00A92A16" w:rsidRPr="0018663A" w:rsidRDefault="00A92A16" w:rsidP="00C240EB">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2BFB6A75"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2BFB6A76"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2BFB6A7D" w14:textId="77777777" w:rsidTr="00C240EB">
        <w:trPr>
          <w:trHeight w:val="1046"/>
          <w:jc w:val="center"/>
        </w:trPr>
        <w:tc>
          <w:tcPr>
            <w:tcW w:w="1082" w:type="dxa"/>
            <w:vMerge/>
            <w:vAlign w:val="center"/>
          </w:tcPr>
          <w:p w14:paraId="2BFB6A78" w14:textId="77777777" w:rsidR="00A92A16" w:rsidRDefault="00A92A16" w:rsidP="00C240EB">
            <w:pPr>
              <w:pStyle w:val="TAL"/>
              <w:jc w:val="center"/>
            </w:pPr>
            <w:bookmarkStart w:id="165" w:name="MCCQCTEMPBM_00000040" w:colFirst="2" w:colLast="2"/>
            <w:bookmarkStart w:id="166" w:name="MCCQCTEMPBM_00000061" w:colFirst="2" w:colLast="2"/>
            <w:bookmarkStart w:id="167" w:name="MCCQCTEMPBM_00000082" w:colFirst="2" w:colLast="2"/>
            <w:bookmarkEnd w:id="162"/>
            <w:bookmarkEnd w:id="163"/>
            <w:bookmarkEnd w:id="164"/>
          </w:p>
        </w:tc>
        <w:tc>
          <w:tcPr>
            <w:tcW w:w="2962" w:type="dxa"/>
            <w:shd w:val="clear" w:color="auto" w:fill="auto"/>
            <w:vAlign w:val="center"/>
          </w:tcPr>
          <w:p w14:paraId="2BFB6A79" w14:textId="77777777" w:rsidR="00A92A16" w:rsidRPr="0018663A" w:rsidRDefault="00A92A16" w:rsidP="00C240EB">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2BFB6A7A" w14:textId="77777777" w:rsidR="00A92A16" w:rsidRPr="0018663A" w:rsidRDefault="00A92A16" w:rsidP="00C240EB">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2BFB6A7B"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2BFB6A7C"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bookmarkEnd w:id="165"/>
      <w:bookmarkEnd w:id="166"/>
      <w:bookmarkEnd w:id="167"/>
    </w:tbl>
    <w:p w14:paraId="2BFB6A7E" w14:textId="77777777" w:rsidR="00A92A16" w:rsidRDefault="00A92A16" w:rsidP="00A92A16">
      <w:pPr>
        <w:rPr>
          <w:sz w:val="24"/>
          <w:lang w:eastAsia="ko-KR"/>
        </w:rPr>
      </w:pPr>
    </w:p>
    <w:p w14:paraId="2BFB6A7F" w14:textId="77777777" w:rsidR="00A92A16" w:rsidRDefault="00A92A16" w:rsidP="00A92A16">
      <w:pPr>
        <w:ind w:leftChars="100" w:left="200"/>
        <w:rPr>
          <w:lang w:eastAsia="ko-KR"/>
        </w:rPr>
      </w:pPr>
      <w:r>
        <w:rPr>
          <w:rFonts w:hint="eastAsia"/>
          <w:lang w:eastAsia="ko-KR"/>
        </w:rPr>
        <w:t>Basic simulation parameters are below</w:t>
      </w:r>
    </w:p>
    <w:p w14:paraId="2BFB6A80"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bookmarkStart w:id="168" w:name="MCCQCTEMPBM_00000039"/>
      <w:bookmarkStart w:id="169" w:name="MCCQCTEMPBM_00000060"/>
      <w:bookmarkStart w:id="170" w:name="MCCQCTEMPBM_00000081"/>
      <w:r w:rsidRPr="00160CB1">
        <w:rPr>
          <w:lang w:val="en-US" w:eastAsia="ko-KR"/>
        </w:rPr>
        <w:t xml:space="preserve">Deployment scenarios: </w:t>
      </w:r>
      <w:r>
        <w:rPr>
          <w:lang w:val="en-US" w:eastAsia="ko-KR"/>
        </w:rPr>
        <w:t>Urban Manhattan grid model</w:t>
      </w:r>
    </w:p>
    <w:p w14:paraId="2BFB6A81"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2BFB6A82" w14:textId="77777777"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bookmarkStart w:id="171" w:name="MCCQCTEMPBM_00000038"/>
      <w:bookmarkStart w:id="172" w:name="MCCQCTEMPBM_00000059"/>
      <w:bookmarkStart w:id="173" w:name="MCCQCTEMPBM_00000080"/>
      <w:r w:rsidRPr="00160CB1">
        <w:rPr>
          <w:lang w:val="en-US" w:eastAsia="ko-KR"/>
        </w:rPr>
        <w:t xml:space="preserve">Urban : </w:t>
      </w:r>
      <w:bookmarkStart w:id="174" w:name="OLE_LINK14"/>
      <w:r w:rsidRPr="00160CB1">
        <w:rPr>
          <w:lang w:val="en-US" w:eastAsia="ko-KR"/>
        </w:rPr>
        <w:t>Manhattan grid model: 3*433m, 3*250m</w:t>
      </w:r>
      <w:bookmarkEnd w:id="174"/>
    </w:p>
    <w:p w14:paraId="2BFB6A83" w14:textId="77777777" w:rsidR="00A92A16" w:rsidRDefault="00A92A16" w:rsidP="00A92A16">
      <w:pPr>
        <w:overflowPunct w:val="0"/>
        <w:ind w:left="2520"/>
        <w:textAlignment w:val="baseline"/>
        <w:rPr>
          <w:lang w:val="en-US" w:eastAsia="ko-KR"/>
        </w:rPr>
      </w:pPr>
    </w:p>
    <w:p w14:paraId="2BFB6A84"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bookmarkEnd w:id="168"/>
    <w:bookmarkEnd w:id="169"/>
    <w:bookmarkEnd w:id="170"/>
    <w:p w14:paraId="2BFB6A85" w14:textId="77777777"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2BFB6A86" w14:textId="77777777"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bookmarkEnd w:id="171"/>
    <w:bookmarkEnd w:id="172"/>
    <w:bookmarkEnd w:id="173"/>
    <w:p w14:paraId="2BFB6A87" w14:textId="77777777" w:rsidR="00A92A16" w:rsidRPr="00D454CF" w:rsidRDefault="00A92A16" w:rsidP="00A92A16">
      <w:pPr>
        <w:ind w:leftChars="100" w:left="200"/>
        <w:rPr>
          <w:lang w:val="en-US" w:eastAsia="ko-KR"/>
        </w:rPr>
      </w:pPr>
    </w:p>
    <w:p w14:paraId="2BFB6A88" w14:textId="77777777" w:rsidR="00A92A16" w:rsidRPr="004A0798" w:rsidRDefault="00A92A16" w:rsidP="00A92A16">
      <w:pPr>
        <w:rPr>
          <w:lang w:eastAsia="ko-KR"/>
        </w:rPr>
      </w:pPr>
      <w:r w:rsidRPr="004A0798">
        <w:t>The details of the deployment scenarios are presented in the following clauses.</w:t>
      </w:r>
    </w:p>
    <w:p w14:paraId="2BFB6A89" w14:textId="77777777" w:rsidR="00805EC4" w:rsidRPr="00A92A16" w:rsidRDefault="00805EC4" w:rsidP="00805EC4">
      <w:pPr>
        <w:rPr>
          <w:sz w:val="24"/>
          <w:lang w:eastAsia="ko-KR"/>
        </w:rPr>
      </w:pPr>
    </w:p>
    <w:p w14:paraId="2BFB6A8A" w14:textId="77777777" w:rsidR="00805EC4" w:rsidRPr="00805EC4" w:rsidRDefault="00805EC4" w:rsidP="00805EC4">
      <w:pPr>
        <w:pStyle w:val="Heading4"/>
      </w:pPr>
      <w:bookmarkStart w:id="175" w:name="_Toc72931415"/>
      <w:bookmarkStart w:id="176" w:name="_Toc73026080"/>
      <w:bookmarkStart w:id="177" w:name="_Toc87544671"/>
      <w:r w:rsidRPr="00805EC4">
        <w:t>5.1.1.2 Coexistence simulations assumptions</w:t>
      </w:r>
      <w:bookmarkEnd w:id="175"/>
      <w:bookmarkEnd w:id="176"/>
      <w:bookmarkEnd w:id="177"/>
      <w:r w:rsidRPr="00805EC4">
        <w:t xml:space="preserve"> </w:t>
      </w:r>
    </w:p>
    <w:p w14:paraId="2BFB6A8B" w14:textId="77777777" w:rsidR="00A92A16" w:rsidRPr="0018663A" w:rsidRDefault="00A92A16" w:rsidP="00A92A16">
      <w:pPr>
        <w:pStyle w:val="Heading5"/>
        <w:rPr>
          <w:b/>
          <w:bCs/>
          <w:sz w:val="24"/>
        </w:rPr>
      </w:pPr>
      <w:bookmarkStart w:id="178" w:name="_Toc36034752"/>
      <w:bookmarkStart w:id="179" w:name="_Toc42537347"/>
      <w:bookmarkStart w:id="180" w:name="_Toc72931416"/>
      <w:bookmarkStart w:id="181" w:name="_Toc73026081"/>
      <w:bookmarkStart w:id="182" w:name="_Toc87544672"/>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78"/>
      <w:bookmarkEnd w:id="179"/>
      <w:bookmarkEnd w:id="180"/>
      <w:bookmarkEnd w:id="181"/>
      <w:bookmarkEnd w:id="182"/>
    </w:p>
    <w:p w14:paraId="2BFB6A8C"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2BFB6A8D" w14:textId="77777777" w:rsidR="00A92A16" w:rsidRDefault="00A92A16" w:rsidP="00A92A16"/>
    <w:p w14:paraId="2BFB6A8E" w14:textId="77777777" w:rsidR="00A92A16" w:rsidRPr="0018663A" w:rsidRDefault="00A92A16" w:rsidP="00A92A16">
      <w:pPr>
        <w:pStyle w:val="Heading5"/>
        <w:rPr>
          <w:b/>
          <w:bCs/>
          <w:sz w:val="24"/>
        </w:rPr>
      </w:pPr>
      <w:bookmarkStart w:id="183" w:name="_Toc72931417"/>
      <w:bookmarkStart w:id="184" w:name="_Toc73026082"/>
      <w:bookmarkStart w:id="185" w:name="_Toc87544673"/>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83"/>
      <w:bookmarkEnd w:id="184"/>
      <w:bookmarkEnd w:id="185"/>
    </w:p>
    <w:p w14:paraId="2BFB6A8F"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2BFB6A90"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2BFB6A93" w14:textId="77777777"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A91" w14:textId="77777777"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A92" w14:textId="77777777" w:rsidR="00A92A16" w:rsidRPr="00000C6A" w:rsidRDefault="00A92A16" w:rsidP="00C240EB">
            <w:pPr>
              <w:rPr>
                <w:lang w:val="en-US" w:eastAsia="ko-KR"/>
              </w:rPr>
            </w:pPr>
            <w:r w:rsidRPr="00000C6A">
              <w:rPr>
                <w:b/>
                <w:bCs/>
                <w:lang w:eastAsia="ko-KR"/>
              </w:rPr>
              <w:t>Value</w:t>
            </w:r>
          </w:p>
        </w:tc>
      </w:tr>
      <w:tr w:rsidR="00A92A16" w:rsidRPr="00000C6A" w14:paraId="2BFB6A97" w14:textId="77777777"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2BFB6A94" w14:textId="77777777"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5" w14:textId="77777777"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6" w14:textId="77777777" w:rsidR="00A92A16" w:rsidRPr="00000C6A" w:rsidRDefault="00A92A16" w:rsidP="00C240EB">
            <w:pPr>
              <w:rPr>
                <w:lang w:val="en-US" w:eastAsia="ko-KR"/>
              </w:rPr>
            </w:pPr>
            <w:r w:rsidRPr="00000C6A">
              <w:rPr>
                <w:lang w:eastAsia="ko-KR"/>
              </w:rPr>
              <w:t>NR V2X UE (Victim)</w:t>
            </w:r>
          </w:p>
        </w:tc>
      </w:tr>
      <w:tr w:rsidR="00A92A16" w:rsidRPr="00000C6A" w14:paraId="2BFB6A9B"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8" w14:textId="77777777"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9" w14:textId="77777777"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A" w14:textId="77777777" w:rsidR="00A92A16" w:rsidRPr="00000C6A" w:rsidRDefault="00A92A16" w:rsidP="00C240EB">
            <w:pPr>
              <w:rPr>
                <w:lang w:val="en-US" w:eastAsia="ko-KR"/>
              </w:rPr>
            </w:pPr>
            <w:r w:rsidRPr="00000C6A">
              <w:rPr>
                <w:lang w:eastAsia="ko-KR"/>
              </w:rPr>
              <w:t>23dBm or 26dBm</w:t>
            </w:r>
          </w:p>
        </w:tc>
      </w:tr>
      <w:tr w:rsidR="00A92A16" w:rsidRPr="00000C6A" w14:paraId="2BFB6A9F"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C" w14:textId="77777777"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D" w14:textId="77777777"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9E" w14:textId="77777777" w:rsidR="00A92A16" w:rsidRPr="00000C6A" w:rsidRDefault="00A92A16" w:rsidP="00C240EB">
            <w:pPr>
              <w:rPr>
                <w:lang w:val="en-US" w:eastAsia="ko-KR"/>
              </w:rPr>
            </w:pPr>
            <w:r w:rsidRPr="00000C6A">
              <w:rPr>
                <w:lang w:eastAsia="ko-KR"/>
              </w:rPr>
              <w:t>20MHz</w:t>
            </w:r>
          </w:p>
        </w:tc>
      </w:tr>
      <w:tr w:rsidR="00A92A16" w:rsidRPr="00000C6A" w14:paraId="2BFB6AA5" w14:textId="77777777"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0" w14:textId="77777777"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1"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2BFB6AA2" w14:textId="77777777"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3" w14:textId="77777777" w:rsidR="00A92A16" w:rsidRPr="00000C6A" w:rsidRDefault="00A92A16" w:rsidP="00C240EB">
            <w:pPr>
              <w:rPr>
                <w:lang w:val="en-US" w:eastAsia="ko-KR"/>
              </w:rPr>
            </w:pPr>
            <w:r w:rsidRPr="00000C6A">
              <w:rPr>
                <w:lang w:eastAsia="ko-KR"/>
              </w:rPr>
              <w:t xml:space="preserve">1) 14 PRB (190 byte packet) for 15kHz SCS </w:t>
            </w:r>
          </w:p>
          <w:p w14:paraId="2BFB6AA4" w14:textId="77777777" w:rsidR="00A92A16" w:rsidRPr="00000C6A" w:rsidRDefault="00A92A16" w:rsidP="00C240EB">
            <w:pPr>
              <w:rPr>
                <w:lang w:val="en-US" w:eastAsia="ko-KR"/>
              </w:rPr>
            </w:pPr>
            <w:r w:rsidRPr="00000C6A">
              <w:rPr>
                <w:lang w:eastAsia="ko-KR"/>
              </w:rPr>
              <w:t>2)Other options are not precluded</w:t>
            </w:r>
          </w:p>
        </w:tc>
      </w:tr>
      <w:tr w:rsidR="00A92A16" w:rsidRPr="00000C6A" w14:paraId="2BFB6AAA" w14:textId="77777777"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6" w14:textId="77777777" w:rsidR="00A92A16" w:rsidRPr="00000C6A" w:rsidRDefault="00A92A16" w:rsidP="00C240EB">
            <w:pPr>
              <w:rPr>
                <w:lang w:val="en-US" w:eastAsia="ko-KR"/>
              </w:rPr>
            </w:pPr>
            <w:bookmarkStart w:id="186" w:name="MCCQCTEMPBM_00000037" w:colFirst="1" w:colLast="1"/>
            <w:bookmarkStart w:id="187" w:name="MCCQCTEMPBM_00000058" w:colFirst="1" w:colLast="1"/>
            <w:bookmarkStart w:id="188" w:name="MCCQCTEMPBM_00000079" w:colFirst="1" w:colLast="1"/>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7" w14:textId="77777777" w:rsidR="00A92A16" w:rsidRPr="00000C6A" w:rsidRDefault="00A92A16" w:rsidP="00C240EB">
            <w:pPr>
              <w:rPr>
                <w:lang w:val="en-US" w:eastAsia="ko-KR"/>
              </w:rPr>
            </w:pPr>
            <w:r w:rsidRPr="00000C6A">
              <w:rPr>
                <w:lang w:eastAsia="ko-KR"/>
              </w:rPr>
              <w:t>1 transmission every 100ms</w:t>
            </w:r>
          </w:p>
          <w:p w14:paraId="2BFB6AA8"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14:paraId="2BFB6AA9"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bookmarkEnd w:id="186"/>
      <w:bookmarkEnd w:id="187"/>
      <w:bookmarkEnd w:id="188"/>
      <w:tr w:rsidR="00A92A16" w:rsidRPr="00000C6A" w14:paraId="2BFB6AAE"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B" w14:textId="77777777"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C" w14:textId="77777777"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D" w14:textId="77777777" w:rsidR="00A92A16" w:rsidRPr="00000C6A" w:rsidRDefault="00A92A16" w:rsidP="00C240EB">
            <w:pPr>
              <w:rPr>
                <w:lang w:val="en-US" w:eastAsia="ko-KR"/>
              </w:rPr>
            </w:pPr>
            <w:r w:rsidRPr="00000C6A">
              <w:rPr>
                <w:lang w:eastAsia="ko-KR"/>
              </w:rPr>
              <w:t>9dB</w:t>
            </w:r>
          </w:p>
        </w:tc>
      </w:tr>
      <w:tr w:rsidR="00A92A16" w:rsidRPr="00000C6A" w14:paraId="2BFB6AB1"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AF" w14:textId="77777777"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0"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2BFB6AB4"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2" w14:textId="77777777"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3" w14:textId="77777777" w:rsidR="00A92A16" w:rsidRPr="00000C6A" w:rsidRDefault="00A92A16" w:rsidP="00C240EB">
            <w:pPr>
              <w:rPr>
                <w:lang w:val="en-US" w:eastAsia="ko-KR"/>
              </w:rPr>
            </w:pPr>
            <w:r w:rsidRPr="00000C6A">
              <w:rPr>
                <w:lang w:val="en-US" w:eastAsia="ko-KR"/>
              </w:rPr>
              <w:t>The worst case of no power control is used</w:t>
            </w:r>
          </w:p>
        </w:tc>
      </w:tr>
      <w:tr w:rsidR="00A92A16" w:rsidRPr="00000C6A" w14:paraId="2BFB6ABA" w14:textId="77777777"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5" w14:textId="77777777"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6" w14:textId="77777777" w:rsidR="00A92A16" w:rsidRPr="00000C6A" w:rsidRDefault="00A92A16" w:rsidP="00C240EB">
            <w:pPr>
              <w:rPr>
                <w:lang w:val="en-US" w:eastAsia="ko-KR"/>
              </w:rPr>
            </w:pPr>
            <w:r w:rsidRPr="00000C6A">
              <w:rPr>
                <w:lang w:eastAsia="ko-KR"/>
              </w:rPr>
              <w:t xml:space="preserve">As per link level performance model in TR 38.xxx </w:t>
            </w:r>
          </w:p>
          <w:p w14:paraId="2BFB6AB7" w14:textId="77777777"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B8" w14:textId="77777777" w:rsidR="00A92A16" w:rsidRPr="00000C6A" w:rsidRDefault="00A92A16" w:rsidP="00C240EB">
            <w:pPr>
              <w:rPr>
                <w:lang w:val="en-US" w:eastAsia="ko-KR"/>
              </w:rPr>
            </w:pPr>
            <w:r w:rsidRPr="00000C6A">
              <w:rPr>
                <w:lang w:eastAsia="ko-KR"/>
              </w:rPr>
              <w:t>As per link level performance model in TR 38.xxx</w:t>
            </w:r>
          </w:p>
          <w:p w14:paraId="2BFB6AB9" w14:textId="77777777" w:rsidR="00A92A16" w:rsidRPr="00000C6A" w:rsidRDefault="00A92A16" w:rsidP="00C240EB">
            <w:pPr>
              <w:rPr>
                <w:lang w:val="en-US" w:eastAsia="ko-KR"/>
              </w:rPr>
            </w:pPr>
            <w:r w:rsidRPr="00000C6A">
              <w:rPr>
                <w:lang w:eastAsia="ko-KR"/>
              </w:rPr>
              <w:t>Table A-x for 2.6GHz</w:t>
            </w:r>
          </w:p>
        </w:tc>
      </w:tr>
    </w:tbl>
    <w:p w14:paraId="2BFB6ABB" w14:textId="77777777" w:rsidR="00A92A16" w:rsidRDefault="00A92A16" w:rsidP="00A92A16">
      <w:pPr>
        <w:rPr>
          <w:lang w:val="en-US" w:eastAsia="ko-KR"/>
        </w:rPr>
      </w:pPr>
    </w:p>
    <w:p w14:paraId="2BFB6ABC"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2BFB6ABF" w14:textId="77777777"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ABD" w14:textId="77777777"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ABE" w14:textId="77777777" w:rsidR="00A92A16" w:rsidRPr="00000C6A" w:rsidRDefault="00A92A16" w:rsidP="00C240EB">
            <w:pPr>
              <w:rPr>
                <w:lang w:val="en-US" w:eastAsia="ko-KR"/>
              </w:rPr>
            </w:pPr>
            <w:r w:rsidRPr="00000C6A">
              <w:rPr>
                <w:b/>
                <w:bCs/>
                <w:lang w:eastAsia="ko-KR"/>
              </w:rPr>
              <w:t>Value</w:t>
            </w:r>
          </w:p>
        </w:tc>
      </w:tr>
      <w:tr w:rsidR="00A92A16" w:rsidRPr="00000C6A" w14:paraId="2BFB6AC4" w14:textId="77777777"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FB6AC0" w14:textId="77777777"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1" w14:textId="77777777"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2" w14:textId="77777777"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3" w14:textId="77777777" w:rsidR="00A92A16" w:rsidRPr="00000C6A" w:rsidRDefault="00A92A16" w:rsidP="00C240EB">
            <w:pPr>
              <w:rPr>
                <w:lang w:val="en-US" w:eastAsia="ko-KR"/>
              </w:rPr>
            </w:pPr>
            <w:r w:rsidRPr="00000C6A">
              <w:rPr>
                <w:lang w:eastAsia="ko-KR"/>
              </w:rPr>
              <w:t xml:space="preserve">NR V2X UE </w:t>
            </w:r>
          </w:p>
        </w:tc>
      </w:tr>
      <w:tr w:rsidR="00A92A16" w:rsidRPr="00000C6A" w14:paraId="2BFB6AC9" w14:textId="77777777"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5" w14:textId="77777777"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6" w14:textId="77777777"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7"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8" w14:textId="77777777" w:rsidR="00A92A16" w:rsidRPr="00000C6A" w:rsidRDefault="00A92A16" w:rsidP="00C240EB">
            <w:pPr>
              <w:rPr>
                <w:lang w:val="en-US" w:eastAsia="ko-KR"/>
              </w:rPr>
            </w:pPr>
            <w:r w:rsidRPr="00000C6A">
              <w:rPr>
                <w:lang w:eastAsia="ko-KR"/>
              </w:rPr>
              <w:t>26dBm</w:t>
            </w:r>
          </w:p>
        </w:tc>
      </w:tr>
      <w:tr w:rsidR="00A92A16" w:rsidRPr="00000C6A" w14:paraId="2BFB6ACE" w14:textId="77777777"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A" w14:textId="77777777"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B" w14:textId="77777777"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C" w14:textId="77777777"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D" w14:textId="77777777" w:rsidR="00A92A16" w:rsidRPr="00000C6A" w:rsidRDefault="00A92A16" w:rsidP="00C240EB">
            <w:pPr>
              <w:rPr>
                <w:lang w:val="en-US" w:eastAsia="ko-KR"/>
              </w:rPr>
            </w:pPr>
            <w:r w:rsidRPr="00000C6A">
              <w:rPr>
                <w:lang w:eastAsia="ko-KR"/>
              </w:rPr>
              <w:t>20MHz</w:t>
            </w:r>
          </w:p>
        </w:tc>
      </w:tr>
      <w:tr w:rsidR="00A92A16" w:rsidRPr="00000C6A" w14:paraId="2BFB6AD5" w14:textId="77777777"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CF" w14:textId="77777777"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0" w14:textId="77777777" w:rsidR="00A92A16" w:rsidRPr="00000C6A" w:rsidRDefault="00A92A16" w:rsidP="00C240EB">
            <w:pPr>
              <w:rPr>
                <w:lang w:val="en-US" w:eastAsia="ko-KR"/>
              </w:rPr>
            </w:pPr>
            <w:r w:rsidRPr="00000C6A">
              <w:rPr>
                <w:lang w:eastAsia="ko-KR"/>
              </w:rPr>
              <w:t xml:space="preserve">1) [32] PRB for 15kHz SCS </w:t>
            </w:r>
          </w:p>
          <w:p w14:paraId="2BFB6AD1"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2" w14:textId="77777777"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3"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2BFB6AD4"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2BFB6ADA" w14:textId="77777777"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6" w14:textId="77777777"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7" w14:textId="77777777"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8" w14:textId="77777777"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9" w14:textId="77777777" w:rsidR="00A92A16" w:rsidRPr="00000C6A" w:rsidRDefault="00A92A16" w:rsidP="00C240EB">
            <w:pPr>
              <w:rPr>
                <w:lang w:val="en-US" w:eastAsia="ko-KR"/>
              </w:rPr>
            </w:pPr>
            <w:r w:rsidRPr="00000C6A">
              <w:rPr>
                <w:lang w:eastAsia="ko-KR"/>
              </w:rPr>
              <w:t>Reference table 5.2.1.2-1</w:t>
            </w:r>
          </w:p>
        </w:tc>
      </w:tr>
      <w:tr w:rsidR="00A92A16" w:rsidRPr="00000C6A" w14:paraId="2BFB6ADF" w14:textId="77777777"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B" w14:textId="77777777"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C"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D" w14:textId="77777777"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DE" w14:textId="77777777" w:rsidR="00A92A16" w:rsidRPr="00000C6A" w:rsidRDefault="00A92A16" w:rsidP="00C240EB">
            <w:pPr>
              <w:rPr>
                <w:lang w:val="en-US" w:eastAsia="ko-KR"/>
              </w:rPr>
            </w:pPr>
            <w:r w:rsidRPr="00000C6A">
              <w:rPr>
                <w:lang w:eastAsia="ko-KR"/>
              </w:rPr>
              <w:t>9dB</w:t>
            </w:r>
          </w:p>
        </w:tc>
      </w:tr>
      <w:tr w:rsidR="00A92A16" w:rsidRPr="00000C6A" w14:paraId="2BFB6AE4" w14:textId="77777777"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0" w14:textId="77777777"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1" w14:textId="77777777"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2" w14:textId="77777777"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3"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2BFB6AEA" w14:textId="77777777"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5" w14:textId="77777777"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6"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7"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8" w14:textId="77777777" w:rsidR="00A92A16" w:rsidRPr="00000C6A" w:rsidRDefault="00A92A16" w:rsidP="00C240EB">
            <w:pPr>
              <w:rPr>
                <w:lang w:val="en-US" w:eastAsia="ko-KR"/>
              </w:rPr>
            </w:pPr>
            <w:r w:rsidRPr="00000C6A">
              <w:rPr>
                <w:lang w:eastAsia="ko-KR"/>
              </w:rPr>
              <w:t>As per link level performance model in TR 38.xxx</w:t>
            </w:r>
          </w:p>
          <w:p w14:paraId="2BFB6AE9" w14:textId="77777777" w:rsidR="00A92A16" w:rsidRPr="00000C6A" w:rsidRDefault="00A92A16" w:rsidP="00C240EB">
            <w:pPr>
              <w:rPr>
                <w:lang w:val="en-US" w:eastAsia="ko-KR"/>
              </w:rPr>
            </w:pPr>
            <w:r w:rsidRPr="00000C6A">
              <w:rPr>
                <w:lang w:eastAsia="ko-KR"/>
              </w:rPr>
              <w:t>Table A-x for 2.6GHz</w:t>
            </w:r>
          </w:p>
        </w:tc>
      </w:tr>
      <w:tr w:rsidR="00A92A16" w:rsidRPr="00000C6A" w14:paraId="2BFB6AEF" w14:textId="77777777"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B" w14:textId="77777777"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C"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D" w14:textId="77777777"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AEE" w14:textId="77777777" w:rsidR="00A92A16" w:rsidRPr="00000C6A" w:rsidRDefault="00A92A16" w:rsidP="00C240EB">
            <w:pPr>
              <w:rPr>
                <w:lang w:val="en-US" w:eastAsia="ko-KR"/>
              </w:rPr>
            </w:pPr>
            <w:r w:rsidRPr="00000C6A">
              <w:rPr>
                <w:lang w:eastAsia="ko-KR"/>
              </w:rPr>
              <w:t>NA</w:t>
            </w:r>
          </w:p>
        </w:tc>
      </w:tr>
    </w:tbl>
    <w:p w14:paraId="2BFB6AF0" w14:textId="77777777" w:rsidR="00A92A16" w:rsidRDefault="00A92A16" w:rsidP="00A92A16">
      <w:pPr>
        <w:rPr>
          <w:lang w:eastAsia="ko-KR"/>
        </w:rPr>
      </w:pPr>
    </w:p>
    <w:p w14:paraId="2BFB6AF1" w14:textId="77777777" w:rsidR="00D56796" w:rsidRPr="0018663A" w:rsidRDefault="00D56796" w:rsidP="00D56796">
      <w:pPr>
        <w:pStyle w:val="Heading5"/>
        <w:rPr>
          <w:b/>
          <w:bCs/>
          <w:sz w:val="24"/>
        </w:rPr>
      </w:pPr>
      <w:bookmarkStart w:id="189" w:name="_Toc87544674"/>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89"/>
    </w:p>
    <w:p w14:paraId="2BFB6AF2" w14:textId="77777777" w:rsidR="00A92A16" w:rsidRPr="00EC755A" w:rsidRDefault="00A92A16" w:rsidP="00A92A16">
      <w:pPr>
        <w:overflowPunct w:val="0"/>
        <w:textAlignment w:val="baseline"/>
      </w:pPr>
      <w:r>
        <w:t>RAN4 only consider 1step ACLR/ACS model to derive the PC2 coxistence evaluation in licensed band</w:t>
      </w:r>
    </w:p>
    <w:p w14:paraId="2BFB6AF3"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2BFB6AF6" w14:textId="77777777" w:rsidTr="00C240EB">
        <w:trPr>
          <w:trHeight w:val="184"/>
          <w:tblHeader/>
          <w:jc w:val="center"/>
        </w:trPr>
        <w:tc>
          <w:tcPr>
            <w:tcW w:w="1838" w:type="dxa"/>
            <w:vMerge w:val="restart"/>
            <w:shd w:val="clear" w:color="auto" w:fill="C6D9F1"/>
            <w:vAlign w:val="center"/>
          </w:tcPr>
          <w:p w14:paraId="2BFB6AF4"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2BFB6AF5"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2BFB6AFA" w14:textId="77777777" w:rsidTr="00C240EB">
        <w:trPr>
          <w:trHeight w:val="366"/>
          <w:jc w:val="center"/>
        </w:trPr>
        <w:tc>
          <w:tcPr>
            <w:tcW w:w="1838" w:type="dxa"/>
            <w:vMerge/>
            <w:shd w:val="clear" w:color="auto" w:fill="auto"/>
            <w:vAlign w:val="center"/>
          </w:tcPr>
          <w:p w14:paraId="2BFB6AF7"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2BFB6AF8"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2BFB6AF9"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2BFB6AFF" w14:textId="77777777" w:rsidTr="00C240EB">
        <w:trPr>
          <w:trHeight w:val="367"/>
          <w:jc w:val="center"/>
        </w:trPr>
        <w:tc>
          <w:tcPr>
            <w:tcW w:w="1838" w:type="dxa"/>
            <w:shd w:val="clear" w:color="auto" w:fill="auto"/>
            <w:vAlign w:val="center"/>
          </w:tcPr>
          <w:p w14:paraId="2BFB6AFB"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2BFB6AFC"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2BFB6AFD"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2BFB6AFE"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2BFB6B03" w14:textId="77777777" w:rsidTr="00C240EB">
        <w:trPr>
          <w:trHeight w:val="491"/>
          <w:jc w:val="center"/>
        </w:trPr>
        <w:tc>
          <w:tcPr>
            <w:tcW w:w="1838" w:type="dxa"/>
            <w:shd w:val="clear" w:color="auto" w:fill="auto"/>
            <w:vAlign w:val="center"/>
          </w:tcPr>
          <w:p w14:paraId="2BFB6B00"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2BFB6B01"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2BFB6B02"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2BFB6B04" w14:textId="77777777" w:rsidR="00A92A16" w:rsidRDefault="00A92A16" w:rsidP="00A92A16"/>
    <w:p w14:paraId="2BFB6B05"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2BFB6B08" w14:textId="77777777"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B06"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BFB6B07"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2BFB6B0D" w14:textId="77777777"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2BFB6B09" w14:textId="77777777" w:rsidR="00A92A16" w:rsidRPr="00D218F6" w:rsidRDefault="00A92A16" w:rsidP="00C240EB">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0A"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0B"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0C"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2BFB6B12"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0E"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0F"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0"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1"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2BFB6B17"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3"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4"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5"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FB6B16"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2BFB6B18" w14:textId="77777777" w:rsidR="00A92A16" w:rsidRDefault="00A92A16" w:rsidP="00A92A16"/>
    <w:p w14:paraId="2BFB6B19" w14:textId="77777777" w:rsidR="00A92A16" w:rsidRPr="00D56796" w:rsidRDefault="00D56796" w:rsidP="00D56796">
      <w:pPr>
        <w:pStyle w:val="Heading5"/>
        <w:rPr>
          <w:sz w:val="24"/>
        </w:rPr>
      </w:pPr>
      <w:bookmarkStart w:id="190" w:name="_Toc36034759"/>
      <w:bookmarkStart w:id="191" w:name="_Toc42537354"/>
      <w:bookmarkStart w:id="192" w:name="_Toc72931419"/>
      <w:bookmarkStart w:id="193" w:name="_Toc73026084"/>
      <w:bookmarkStart w:id="194" w:name="_Toc87544675"/>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90"/>
      <w:bookmarkEnd w:id="191"/>
      <w:bookmarkEnd w:id="192"/>
      <w:bookmarkEnd w:id="193"/>
      <w:bookmarkEnd w:id="194"/>
    </w:p>
    <w:p w14:paraId="2BFB6B1A"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2BFB6B1B"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BFB6B1C" w14:textId="77777777" w:rsidR="00805EC4" w:rsidRPr="00A92A16" w:rsidRDefault="00805EC4" w:rsidP="00805EC4">
      <w:pPr>
        <w:rPr>
          <w:sz w:val="24"/>
          <w:lang w:eastAsia="ko-KR"/>
        </w:rPr>
      </w:pPr>
    </w:p>
    <w:p w14:paraId="2BFB6B1D" w14:textId="77777777" w:rsidR="00805EC4" w:rsidRDefault="00805EC4" w:rsidP="00805EC4">
      <w:pPr>
        <w:pStyle w:val="Heading4"/>
      </w:pPr>
      <w:bookmarkStart w:id="195" w:name="_Toc72931420"/>
      <w:bookmarkStart w:id="196" w:name="_Toc73026085"/>
      <w:bookmarkStart w:id="197" w:name="_Toc87544676"/>
      <w:r w:rsidRPr="00805EC4">
        <w:t xml:space="preserve">5.1.1.3 </w:t>
      </w:r>
      <w:r>
        <w:t>Coexistence results</w:t>
      </w:r>
      <w:bookmarkEnd w:id="195"/>
      <w:bookmarkEnd w:id="196"/>
      <w:bookmarkEnd w:id="197"/>
    </w:p>
    <w:p w14:paraId="2BFB6B1E" w14:textId="77777777" w:rsidR="0050766B" w:rsidRPr="00A95ED5" w:rsidRDefault="0050766B" w:rsidP="0050766B">
      <w:pPr>
        <w:pStyle w:val="Heading5"/>
      </w:pPr>
      <w:bookmarkStart w:id="198" w:name="OLE_LINK18"/>
      <w:bookmarkStart w:id="199" w:name="_Toc87544677"/>
      <w:bookmarkStart w:id="200" w:name="OLE_LINK19"/>
      <w:r w:rsidRPr="00A95ED5">
        <w:t>5.1.1.3.1</w:t>
      </w:r>
      <w:bookmarkEnd w:id="198"/>
      <w:r w:rsidRPr="00A95ED5">
        <w:t xml:space="preserve"> Scenario A</w:t>
      </w:r>
      <w:bookmarkEnd w:id="199"/>
    </w:p>
    <w:p w14:paraId="2BFB6B1F"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00"/>
    <w:p w14:paraId="2BFB6B20" w14:textId="77777777" w:rsidR="0050766B" w:rsidRDefault="0050766B" w:rsidP="0050766B">
      <w:pPr>
        <w:keepNext/>
      </w:pPr>
      <w:r>
        <w:rPr>
          <w:noProof/>
          <w:lang w:val="en-US" w:eastAsia="ko-KR"/>
        </w:rPr>
        <w:lastRenderedPageBreak/>
        <w:drawing>
          <wp:inline distT="0" distB="0" distL="0" distR="0" wp14:anchorId="2BFB73A9" wp14:editId="2BFB73AA">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2BFB73AB" wp14:editId="2BFB73AC">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2BFB6B21" w14:textId="77777777" w:rsidR="0050766B" w:rsidRPr="000C4727" w:rsidRDefault="0050766B" w:rsidP="0050766B">
      <w:pPr>
        <w:pStyle w:val="Caption"/>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201" w:name="OLE_LINK39"/>
      <w:r w:rsidRPr="000C4727">
        <w:rPr>
          <w:rFonts w:eastAsia="SimSun"/>
          <w:lang w:eastAsia="zh-CN"/>
        </w:rPr>
        <w:t>scenario A case1</w:t>
      </w:r>
      <w:bookmarkEnd w:id="201"/>
    </w:p>
    <w:p w14:paraId="2BFB6B22" w14:textId="77777777"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2BFB6B23" w14:textId="77777777" w:rsidR="0050766B" w:rsidRDefault="0050766B" w:rsidP="0050766B">
      <w:pPr>
        <w:rPr>
          <w:rFonts w:eastAsia="SimSun"/>
          <w:lang w:eastAsia="zh-CN"/>
        </w:rPr>
      </w:pPr>
    </w:p>
    <w:p w14:paraId="2BFB6B24" w14:textId="77777777" w:rsidR="0050766B" w:rsidRDefault="0050766B" w:rsidP="0050766B">
      <w:pPr>
        <w:pStyle w:val="Caption"/>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14:paraId="2BFB6B2A" w14:textId="77777777" w:rsidTr="00C240EB">
        <w:trPr>
          <w:jc w:val="center"/>
        </w:trPr>
        <w:tc>
          <w:tcPr>
            <w:tcW w:w="0" w:type="auto"/>
            <w:shd w:val="clear" w:color="auto" w:fill="auto"/>
            <w:vAlign w:val="center"/>
          </w:tcPr>
          <w:p w14:paraId="2BFB6B25" w14:textId="77777777" w:rsidR="0050766B" w:rsidRPr="0087716F" w:rsidRDefault="0050766B" w:rsidP="00C240EB">
            <w:pPr>
              <w:jc w:val="center"/>
              <w:rPr>
                <w:b/>
              </w:rPr>
            </w:pPr>
            <w:r>
              <w:rPr>
                <w:b/>
              </w:rPr>
              <w:t>PRR loss</w:t>
            </w:r>
          </w:p>
        </w:tc>
        <w:tc>
          <w:tcPr>
            <w:tcW w:w="0" w:type="auto"/>
            <w:shd w:val="clear" w:color="auto" w:fill="auto"/>
            <w:vAlign w:val="center"/>
          </w:tcPr>
          <w:p w14:paraId="2BFB6B26" w14:textId="77777777"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14:paraId="2BFB6B27" w14:textId="77777777"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14:paraId="2BFB6B28" w14:textId="77777777"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14:paraId="2BFB6B29" w14:textId="77777777"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14:paraId="2BFB6B2E" w14:textId="77777777" w:rsidTr="00C240EB">
        <w:trPr>
          <w:jc w:val="center"/>
        </w:trPr>
        <w:tc>
          <w:tcPr>
            <w:tcW w:w="0" w:type="auto"/>
            <w:shd w:val="clear" w:color="auto" w:fill="auto"/>
            <w:vAlign w:val="center"/>
          </w:tcPr>
          <w:p w14:paraId="2BFB6B2B" w14:textId="77777777"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14:paraId="2BFB6B2C" w14:textId="77777777"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14:paraId="2BFB6B2D" w14:textId="77777777" w:rsidR="0050766B" w:rsidRPr="0087716F" w:rsidRDefault="0050766B" w:rsidP="00C240EB">
            <w:pPr>
              <w:jc w:val="center"/>
              <w:rPr>
                <w:b/>
              </w:rPr>
            </w:pPr>
            <w:r>
              <w:rPr>
                <w:b/>
              </w:rPr>
              <w:t>0.3</w:t>
            </w:r>
            <w:r w:rsidRPr="0087716F">
              <w:rPr>
                <w:rFonts w:hint="eastAsia"/>
                <w:b/>
              </w:rPr>
              <w:t>%</w:t>
            </w:r>
          </w:p>
        </w:tc>
      </w:tr>
    </w:tbl>
    <w:p w14:paraId="2BFB6B2F" w14:textId="77777777" w:rsidR="0050766B" w:rsidRDefault="0050766B" w:rsidP="0050766B">
      <w:pPr>
        <w:rPr>
          <w:rFonts w:eastAsia="SimSun"/>
          <w:lang w:eastAsia="zh-CN"/>
        </w:rPr>
      </w:pPr>
    </w:p>
    <w:p w14:paraId="2BFB6B30"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2BFB6B31"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bookmarkStart w:id="202" w:name="MCCQCTEMPBM_00000036"/>
      <w:bookmarkStart w:id="203" w:name="MCCQCTEMPBM_00000057"/>
      <w:bookmarkStart w:id="204" w:name="MCCQCTEMPBM_00000078"/>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BFB6B32"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14:paraId="2BFB6B33" w14:textId="77777777" w:rsidR="0050766B" w:rsidRPr="00C637AA" w:rsidRDefault="0050766B" w:rsidP="0050766B">
      <w:pPr>
        <w:rPr>
          <w:rFonts w:eastAsia="SimSun"/>
          <w:lang w:eastAsia="zh-CN"/>
        </w:rPr>
      </w:pPr>
    </w:p>
    <w:p w14:paraId="2BFB6B34" w14:textId="77777777" w:rsidR="0050766B" w:rsidRPr="00A95ED5" w:rsidRDefault="0050766B" w:rsidP="0050766B">
      <w:pPr>
        <w:pStyle w:val="Heading5"/>
      </w:pPr>
      <w:bookmarkStart w:id="205" w:name="_Toc87544678"/>
      <w:r w:rsidRPr="00A95ED5">
        <w:t>5.1.1.3.</w:t>
      </w:r>
      <w:r>
        <w:t>2</w:t>
      </w:r>
      <w:r w:rsidRPr="00A95ED5">
        <w:t xml:space="preserve"> Scenario </w:t>
      </w:r>
      <w:r>
        <w:t>B</w:t>
      </w:r>
      <w:bookmarkEnd w:id="205"/>
    </w:p>
    <w:p w14:paraId="2BFB6B35"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2BFB6B36" w14:textId="77777777" w:rsidR="0050766B" w:rsidRDefault="0050766B" w:rsidP="0050766B">
      <w:pPr>
        <w:keepNext/>
      </w:pPr>
      <w:r>
        <w:rPr>
          <w:noProof/>
          <w:lang w:val="en-US" w:eastAsia="ko-KR"/>
        </w:rPr>
        <w:lastRenderedPageBreak/>
        <w:drawing>
          <wp:inline distT="0" distB="0" distL="0" distR="0" wp14:anchorId="2BFB73AD" wp14:editId="2BFB73AE">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2BFB73AF" wp14:editId="2BFB73B0">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2BFB6B37" w14:textId="77777777" w:rsidR="0050766B" w:rsidRDefault="0050766B" w:rsidP="0050766B">
      <w:pPr>
        <w:pStyle w:val="Caption"/>
        <w:jc w:val="center"/>
        <w:rPr>
          <w:rFonts w:eastAsia="SimSun"/>
          <w:lang w:eastAsia="zh-CN"/>
        </w:rPr>
      </w:pPr>
      <w:r>
        <w:t xml:space="preserve">Figure </w:t>
      </w:r>
      <w:r w:rsidRPr="001F68E3">
        <w:t>5.1.1.3.2</w:t>
      </w:r>
      <w:r>
        <w:t xml:space="preserve">-1 </w:t>
      </w:r>
      <w:bookmarkStart w:id="206" w:name="OLE_LINK52"/>
      <w:bookmarkStart w:id="207" w:name="OLE_LINK51"/>
      <w:r>
        <w:t>SINR and Throughput without power control for case3</w:t>
      </w:r>
      <w:bookmarkEnd w:id="206"/>
      <w:bookmarkEnd w:id="207"/>
    </w:p>
    <w:p w14:paraId="2BFB6B38" w14:textId="77777777" w:rsidR="0050766B" w:rsidRDefault="0050766B" w:rsidP="0050766B">
      <w:pPr>
        <w:keepNext/>
      </w:pPr>
      <w:r>
        <w:rPr>
          <w:noProof/>
          <w:lang w:val="en-US" w:eastAsia="ko-KR"/>
        </w:rPr>
        <w:drawing>
          <wp:inline distT="0" distB="0" distL="0" distR="0" wp14:anchorId="2BFB73B1" wp14:editId="2BFB73B2">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2BFB73B3" wp14:editId="2BFB73B4">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2BFB6B39" w14:textId="77777777" w:rsidR="0050766B" w:rsidRDefault="0050766B" w:rsidP="0050766B">
      <w:pPr>
        <w:pStyle w:val="Caption"/>
        <w:jc w:val="center"/>
        <w:rPr>
          <w:rFonts w:eastAsia="SimSun"/>
          <w:lang w:eastAsia="zh-CN"/>
        </w:rPr>
      </w:pPr>
      <w:r>
        <w:t xml:space="preserve">Figure </w:t>
      </w:r>
      <w:r w:rsidRPr="001F68E3">
        <w:t>5.1.1.3.2</w:t>
      </w:r>
      <w:r>
        <w:t>-2 SINR and Throughput with power control for case3</w:t>
      </w:r>
    </w:p>
    <w:p w14:paraId="2BFB6B3A" w14:textId="77777777" w:rsidR="0050766B" w:rsidRDefault="0050766B" w:rsidP="0050766B">
      <w:pPr>
        <w:keepNext/>
        <w:jc w:val="center"/>
      </w:pPr>
      <w:r>
        <w:rPr>
          <w:noProof/>
          <w:lang w:val="en-US" w:eastAsia="ko-KR"/>
        </w:rPr>
        <w:drawing>
          <wp:inline distT="0" distB="0" distL="0" distR="0" wp14:anchorId="2BFB73B5" wp14:editId="2BFB73B6">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BFB6B3B" w14:textId="77777777" w:rsidR="0050766B" w:rsidRDefault="0050766B" w:rsidP="0050766B">
      <w:pPr>
        <w:pStyle w:val="Caption"/>
        <w:jc w:val="center"/>
        <w:rPr>
          <w:rFonts w:eastAsia="SimSun"/>
          <w:lang w:val="en-US" w:eastAsia="zh-CN"/>
        </w:rPr>
      </w:pPr>
      <w:r>
        <w:t xml:space="preserve">Figure </w:t>
      </w:r>
      <w:r w:rsidRPr="001F68E3">
        <w:t>5.1.1.3.2</w:t>
      </w:r>
      <w:r>
        <w:t xml:space="preserve">-3 </w:t>
      </w:r>
      <w:bookmarkStart w:id="208" w:name="OLE_LINK62"/>
      <w:bookmarkStart w:id="209" w:name="OLE_LINK61"/>
      <w:r>
        <w:t>Coexistence results for case4 without power control</w:t>
      </w:r>
      <w:bookmarkEnd w:id="208"/>
      <w:bookmarkEnd w:id="209"/>
    </w:p>
    <w:p w14:paraId="2BFB6B3C" w14:textId="77777777" w:rsidR="0050766B" w:rsidRDefault="0050766B" w:rsidP="0050766B">
      <w:pPr>
        <w:rPr>
          <w:rFonts w:eastAsia="SimSun"/>
          <w:lang w:val="en-US" w:eastAsia="zh-CN"/>
        </w:rPr>
      </w:pPr>
    </w:p>
    <w:p w14:paraId="2BFB6B3D" w14:textId="77777777" w:rsidR="0050766B" w:rsidRDefault="0050766B" w:rsidP="0050766B">
      <w:pPr>
        <w:keepNext/>
        <w:jc w:val="center"/>
      </w:pPr>
      <w:r>
        <w:rPr>
          <w:noProof/>
          <w:lang w:val="en-US" w:eastAsia="ko-KR"/>
        </w:rPr>
        <w:lastRenderedPageBreak/>
        <w:drawing>
          <wp:inline distT="0" distB="0" distL="0" distR="0" wp14:anchorId="2BFB73B7" wp14:editId="2BFB73B8">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2BFB6B3E" w14:textId="77777777" w:rsidR="0050766B" w:rsidRDefault="0050766B" w:rsidP="0050766B">
      <w:pPr>
        <w:pStyle w:val="Caption"/>
        <w:jc w:val="center"/>
        <w:rPr>
          <w:rFonts w:eastAsia="SimSun"/>
          <w:lang w:val="en-US" w:eastAsia="zh-CN"/>
        </w:rPr>
      </w:pPr>
      <w:r>
        <w:t xml:space="preserve">Figure </w:t>
      </w:r>
      <w:r w:rsidRPr="001F68E3">
        <w:t>5.1.1.3.2</w:t>
      </w:r>
      <w:r>
        <w:t>-4 Coexistence results for case4 with power control</w:t>
      </w:r>
    </w:p>
    <w:p w14:paraId="2BFB6B3F"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2BFB6B40" w14:textId="77777777" w:rsidR="0050766B" w:rsidRDefault="0050766B" w:rsidP="0050766B">
      <w:pPr>
        <w:pStyle w:val="Caption"/>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2BFB6B43"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BFB6B41" w14:textId="77777777"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2BFB6B42" w14:textId="77777777" w:rsidR="0050766B" w:rsidRDefault="0050766B" w:rsidP="00C240EB">
            <w:pPr>
              <w:jc w:val="center"/>
              <w:rPr>
                <w:b/>
              </w:rPr>
            </w:pPr>
            <w:r>
              <w:rPr>
                <w:b/>
              </w:rPr>
              <w:t>5% tile</w:t>
            </w:r>
          </w:p>
        </w:tc>
      </w:tr>
      <w:tr w:rsidR="0050766B" w14:paraId="2BFB6B47"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6B44"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BFB6B45"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BFB6B46" w14:textId="77777777" w:rsidR="0050766B" w:rsidRDefault="0050766B" w:rsidP="00C240EB">
            <w:pPr>
              <w:jc w:val="center"/>
              <w:rPr>
                <w:b/>
              </w:rPr>
            </w:pPr>
            <w:r>
              <w:rPr>
                <w:b/>
              </w:rPr>
              <w:t>with power control</w:t>
            </w:r>
          </w:p>
        </w:tc>
      </w:tr>
      <w:tr w:rsidR="0050766B" w14:paraId="2BFB6B4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6B48"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BFB6B49" w14:textId="77777777"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BFB6B4A" w14:textId="77777777" w:rsidR="0050766B" w:rsidRDefault="0050766B" w:rsidP="00C240EB">
            <w:pPr>
              <w:jc w:val="center"/>
              <w:rPr>
                <w:b/>
              </w:rPr>
            </w:pPr>
            <w:r>
              <w:rPr>
                <w:b/>
              </w:rPr>
              <w:t>little performance loss</w:t>
            </w:r>
          </w:p>
        </w:tc>
      </w:tr>
    </w:tbl>
    <w:p w14:paraId="2BFB6B4C" w14:textId="77777777" w:rsidR="0050766B" w:rsidRDefault="0050766B" w:rsidP="0050766B">
      <w:pPr>
        <w:rPr>
          <w:rFonts w:eastAsia="SimSun"/>
          <w:lang w:val="en-US" w:eastAsia="zh-CN"/>
        </w:rPr>
      </w:pPr>
    </w:p>
    <w:p w14:paraId="2BFB6B4D" w14:textId="77777777" w:rsidR="0050766B" w:rsidRDefault="0050766B" w:rsidP="0050766B">
      <w:pPr>
        <w:pStyle w:val="Caption"/>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2BFB6B5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BFB6B4E" w14:textId="77777777" w:rsidR="0050766B" w:rsidRDefault="0050766B" w:rsidP="00C240EB">
            <w:pPr>
              <w:jc w:val="center"/>
              <w:rPr>
                <w:b/>
              </w:rPr>
            </w:pPr>
            <w:bookmarkStart w:id="210"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2BFB6B4F" w14:textId="77777777" w:rsidR="0050766B" w:rsidRDefault="0050766B" w:rsidP="00C240EB">
            <w:pPr>
              <w:jc w:val="center"/>
              <w:rPr>
                <w:b/>
              </w:rPr>
            </w:pPr>
            <w:r>
              <w:rPr>
                <w:b/>
              </w:rPr>
              <w:t>At 150m range for 60km/h</w:t>
            </w:r>
          </w:p>
        </w:tc>
      </w:tr>
      <w:tr w:rsidR="0050766B" w14:paraId="2BFB6B54"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6B51"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BFB6B52"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BFB6B53" w14:textId="77777777" w:rsidR="0050766B" w:rsidRDefault="0050766B" w:rsidP="00C240EB">
            <w:pPr>
              <w:jc w:val="center"/>
              <w:rPr>
                <w:b/>
              </w:rPr>
            </w:pPr>
            <w:r>
              <w:rPr>
                <w:b/>
              </w:rPr>
              <w:t>with power control</w:t>
            </w:r>
          </w:p>
        </w:tc>
      </w:tr>
      <w:tr w:rsidR="0050766B" w14:paraId="2BFB6B58"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6B5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BFB6B56" w14:textId="77777777"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BFB6B57" w14:textId="77777777" w:rsidR="0050766B" w:rsidRDefault="0050766B" w:rsidP="00C240EB">
            <w:pPr>
              <w:jc w:val="center"/>
              <w:rPr>
                <w:b/>
              </w:rPr>
            </w:pPr>
            <w:r>
              <w:rPr>
                <w:b/>
              </w:rPr>
              <w:t>8.6%</w:t>
            </w:r>
          </w:p>
        </w:tc>
      </w:tr>
      <w:bookmarkEnd w:id="210"/>
    </w:tbl>
    <w:p w14:paraId="2BFB6B59" w14:textId="77777777" w:rsidR="0050766B" w:rsidRDefault="0050766B" w:rsidP="0050766B">
      <w:pPr>
        <w:rPr>
          <w:rFonts w:eastAsia="SimSun"/>
          <w:lang w:val="en-US" w:eastAsia="zh-CN"/>
        </w:rPr>
      </w:pPr>
    </w:p>
    <w:p w14:paraId="2BFB6B5A" w14:textId="77777777" w:rsidR="0050766B" w:rsidRDefault="0050766B" w:rsidP="0050766B">
      <w:pPr>
        <w:rPr>
          <w:lang w:eastAsia="zh-CN"/>
        </w:rPr>
      </w:pPr>
      <w:r>
        <w:rPr>
          <w:lang w:eastAsia="zh-CN"/>
        </w:rPr>
        <w:t>Based on PC2 NR V2X co-existence simulation results for case3 and case4, the following observations are made:</w:t>
      </w:r>
    </w:p>
    <w:p w14:paraId="2BFB6B5B" w14:textId="77777777"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2BFB6B5C" w14:textId="77777777"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bookmarkEnd w:id="202"/>
    <w:bookmarkEnd w:id="203"/>
    <w:bookmarkEnd w:id="204"/>
    <w:p w14:paraId="2BFB6B5D" w14:textId="77777777" w:rsidR="00805EC4" w:rsidRPr="0050766B" w:rsidRDefault="00805EC4" w:rsidP="00805EC4">
      <w:pPr>
        <w:rPr>
          <w:sz w:val="24"/>
        </w:rPr>
      </w:pPr>
    </w:p>
    <w:p w14:paraId="2BFB6B5E" w14:textId="77777777" w:rsidR="00805EC4" w:rsidRDefault="00805EC4" w:rsidP="00805EC4">
      <w:pPr>
        <w:pStyle w:val="Heading4"/>
      </w:pPr>
      <w:bookmarkStart w:id="211" w:name="_Toc72931421"/>
      <w:bookmarkStart w:id="212" w:name="_Toc73026086"/>
      <w:bookmarkStart w:id="213" w:name="_Toc87544679"/>
      <w:r>
        <w:t>5.1.1.4</w:t>
      </w:r>
      <w:r w:rsidRPr="00805EC4">
        <w:t xml:space="preserve"> </w:t>
      </w:r>
      <w:r>
        <w:t>Conclusion of Coexistence evaluations</w:t>
      </w:r>
      <w:bookmarkEnd w:id="211"/>
      <w:bookmarkEnd w:id="212"/>
      <w:bookmarkEnd w:id="213"/>
    </w:p>
    <w:p w14:paraId="2BFB6B5F" w14:textId="77777777" w:rsidR="00805EC4" w:rsidRPr="00805EC4" w:rsidRDefault="00805EC4" w:rsidP="00805EC4">
      <w:pPr>
        <w:rPr>
          <w:sz w:val="24"/>
          <w:lang w:eastAsia="ko-KR"/>
        </w:rPr>
      </w:pPr>
    </w:p>
    <w:p w14:paraId="2BFB6B60" w14:textId="77777777" w:rsidR="00805EC4" w:rsidRDefault="00805EC4" w:rsidP="00805EC4">
      <w:pPr>
        <w:pStyle w:val="Heading3"/>
      </w:pPr>
      <w:bookmarkStart w:id="214" w:name="_Toc72931422"/>
      <w:bookmarkStart w:id="215" w:name="_Toc73026087"/>
      <w:bookmarkStart w:id="216" w:name="_Toc87544680"/>
      <w:r>
        <w:rPr>
          <w:rFonts w:hint="eastAsia"/>
        </w:rPr>
        <w:t>5.1.2</w:t>
      </w:r>
      <w:r w:rsidRPr="0087716F">
        <w:tab/>
      </w:r>
      <w:r>
        <w:t>PC2 NR V2X UE RF requirements for single carrier</w:t>
      </w:r>
      <w:bookmarkEnd w:id="214"/>
      <w:bookmarkEnd w:id="215"/>
      <w:bookmarkEnd w:id="216"/>
    </w:p>
    <w:p w14:paraId="2BFB6B61" w14:textId="77777777" w:rsidR="00A92A16" w:rsidRPr="004C6BF0" w:rsidRDefault="00A92A16" w:rsidP="00A92A16">
      <w:pPr>
        <w:pStyle w:val="Heading4"/>
        <w:rPr>
          <w:b/>
          <w:bCs/>
        </w:rPr>
      </w:pPr>
      <w:bookmarkStart w:id="217" w:name="_Toc463997753"/>
      <w:bookmarkStart w:id="218" w:name="_Toc36034797"/>
      <w:bookmarkStart w:id="219" w:name="_Toc42537394"/>
      <w:bookmarkStart w:id="220" w:name="_Toc72931423"/>
      <w:bookmarkStart w:id="221" w:name="_Toc73026088"/>
      <w:bookmarkStart w:id="222" w:name="_Toc87544681"/>
      <w:r w:rsidRPr="004C6BF0">
        <w:t>5.1.2.1</w:t>
      </w:r>
      <w:r w:rsidRPr="004C6BF0">
        <w:tab/>
        <w:t>Maximum output power for NR V2X UE</w:t>
      </w:r>
      <w:bookmarkEnd w:id="217"/>
      <w:bookmarkEnd w:id="218"/>
      <w:bookmarkEnd w:id="219"/>
      <w:bookmarkEnd w:id="220"/>
      <w:bookmarkEnd w:id="221"/>
      <w:bookmarkEnd w:id="222"/>
    </w:p>
    <w:p w14:paraId="2BFB6B62"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2BFB6B63" w14:textId="77777777"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2BFB6B6D" w14:textId="77777777" w:rsidTr="00C240EB">
        <w:trPr>
          <w:jc w:val="center"/>
        </w:trPr>
        <w:tc>
          <w:tcPr>
            <w:tcW w:w="876" w:type="dxa"/>
            <w:vAlign w:val="center"/>
          </w:tcPr>
          <w:p w14:paraId="2BFB6B64"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2BFB6B65" w14:textId="77777777" w:rsidR="00A92A16" w:rsidRPr="005E2366" w:rsidRDefault="00A92A16" w:rsidP="00C240EB">
            <w:pPr>
              <w:pStyle w:val="TAH"/>
              <w:rPr>
                <w:rFonts w:cs="Arial"/>
              </w:rPr>
            </w:pPr>
            <w:r w:rsidRPr="005E2366">
              <w:rPr>
                <w:rFonts w:cs="Arial"/>
              </w:rPr>
              <w:t>Class 1 (dBm)</w:t>
            </w:r>
          </w:p>
        </w:tc>
        <w:tc>
          <w:tcPr>
            <w:tcW w:w="1048" w:type="dxa"/>
          </w:tcPr>
          <w:p w14:paraId="2BFB6B66" w14:textId="77777777" w:rsidR="00A92A16" w:rsidRPr="005E2366" w:rsidRDefault="00A92A16" w:rsidP="00C240EB">
            <w:pPr>
              <w:pStyle w:val="TAH"/>
              <w:rPr>
                <w:rFonts w:cs="Arial"/>
              </w:rPr>
            </w:pPr>
            <w:r w:rsidRPr="005E2366">
              <w:rPr>
                <w:rFonts w:cs="Arial"/>
              </w:rPr>
              <w:t>Tolerance (dB)</w:t>
            </w:r>
          </w:p>
        </w:tc>
        <w:tc>
          <w:tcPr>
            <w:tcW w:w="938" w:type="dxa"/>
          </w:tcPr>
          <w:p w14:paraId="2BFB6B67" w14:textId="77777777" w:rsidR="00A92A16" w:rsidRPr="005E2366" w:rsidRDefault="00A92A16" w:rsidP="00C240EB">
            <w:pPr>
              <w:pStyle w:val="TAH"/>
              <w:rPr>
                <w:rFonts w:cs="Arial"/>
              </w:rPr>
            </w:pPr>
            <w:r w:rsidRPr="005E2366">
              <w:rPr>
                <w:rFonts w:cs="Arial"/>
              </w:rPr>
              <w:t>Class 2 (dBm)</w:t>
            </w:r>
          </w:p>
        </w:tc>
        <w:tc>
          <w:tcPr>
            <w:tcW w:w="1048" w:type="dxa"/>
          </w:tcPr>
          <w:p w14:paraId="2BFB6B68" w14:textId="77777777" w:rsidR="00A92A16" w:rsidRPr="005E2366" w:rsidRDefault="00A92A16" w:rsidP="00C240EB">
            <w:pPr>
              <w:pStyle w:val="TAH"/>
              <w:rPr>
                <w:rFonts w:cs="Arial"/>
              </w:rPr>
            </w:pPr>
            <w:r w:rsidRPr="005E2366">
              <w:rPr>
                <w:rFonts w:cs="Arial"/>
              </w:rPr>
              <w:t>Tolerance (dB)</w:t>
            </w:r>
          </w:p>
        </w:tc>
        <w:tc>
          <w:tcPr>
            <w:tcW w:w="870" w:type="dxa"/>
          </w:tcPr>
          <w:p w14:paraId="2BFB6B69" w14:textId="77777777" w:rsidR="00A92A16" w:rsidRPr="005E2366" w:rsidRDefault="00A92A16" w:rsidP="00C240EB">
            <w:pPr>
              <w:pStyle w:val="TAH"/>
              <w:rPr>
                <w:rFonts w:cs="Arial"/>
              </w:rPr>
            </w:pPr>
            <w:r w:rsidRPr="005E2366">
              <w:rPr>
                <w:rFonts w:cs="Arial"/>
              </w:rPr>
              <w:t>Class 3 (dBm)</w:t>
            </w:r>
          </w:p>
        </w:tc>
        <w:tc>
          <w:tcPr>
            <w:tcW w:w="1194" w:type="dxa"/>
          </w:tcPr>
          <w:p w14:paraId="2BFB6B6A" w14:textId="77777777" w:rsidR="00A92A16" w:rsidRPr="005E2366" w:rsidRDefault="00A92A16" w:rsidP="00C240EB">
            <w:pPr>
              <w:pStyle w:val="TAH"/>
              <w:rPr>
                <w:rFonts w:cs="Arial"/>
              </w:rPr>
            </w:pPr>
            <w:r w:rsidRPr="005E2366">
              <w:rPr>
                <w:rFonts w:cs="Arial"/>
              </w:rPr>
              <w:t>Tolerance (dB)</w:t>
            </w:r>
          </w:p>
        </w:tc>
        <w:tc>
          <w:tcPr>
            <w:tcW w:w="916" w:type="dxa"/>
          </w:tcPr>
          <w:p w14:paraId="2BFB6B6B" w14:textId="77777777" w:rsidR="00A92A16" w:rsidRPr="005E2366" w:rsidRDefault="00A92A16" w:rsidP="00C240EB">
            <w:pPr>
              <w:pStyle w:val="TAH"/>
              <w:rPr>
                <w:rFonts w:cs="Arial"/>
              </w:rPr>
            </w:pPr>
            <w:r w:rsidRPr="005E2366">
              <w:rPr>
                <w:rFonts w:cs="Arial"/>
              </w:rPr>
              <w:t>Class 4 (dBm)</w:t>
            </w:r>
          </w:p>
        </w:tc>
        <w:tc>
          <w:tcPr>
            <w:tcW w:w="1191" w:type="dxa"/>
          </w:tcPr>
          <w:p w14:paraId="2BFB6B6C" w14:textId="77777777" w:rsidR="00A92A16" w:rsidRPr="005E2366" w:rsidRDefault="00A92A16" w:rsidP="00C240EB">
            <w:pPr>
              <w:pStyle w:val="TAH"/>
              <w:rPr>
                <w:rFonts w:cs="Arial"/>
              </w:rPr>
            </w:pPr>
            <w:r w:rsidRPr="005E2366">
              <w:rPr>
                <w:rFonts w:cs="Arial"/>
              </w:rPr>
              <w:t>Tolerance (dB)</w:t>
            </w:r>
          </w:p>
        </w:tc>
      </w:tr>
      <w:tr w:rsidR="00A92A16" w:rsidRPr="00795ABE" w14:paraId="2BFB6B77"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BFB6B6E"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BFB6B6F"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BFB6B70"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2BFB6B71"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BFB6B72"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2BFB6B73"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2BFB6B74"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2BFB6B75"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BFB6B76" w14:textId="77777777" w:rsidR="00A92A16" w:rsidRPr="005E2366" w:rsidRDefault="00A92A16" w:rsidP="00C240EB">
            <w:pPr>
              <w:pStyle w:val="TAC"/>
              <w:rPr>
                <w:rFonts w:cs="Arial"/>
              </w:rPr>
            </w:pPr>
          </w:p>
        </w:tc>
      </w:tr>
      <w:tr w:rsidR="00A92A16" w:rsidRPr="00795ABE" w14:paraId="2BFB6B8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BFB6B78"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2BFB6B79"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BFB6B7A"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2BFB6B7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2BFB6B7C"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2BFB6B7D"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2BFB6B7E"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BFB6B7F"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BFB6B80" w14:textId="77777777" w:rsidR="00A92A16" w:rsidRPr="005E2366" w:rsidRDefault="00A92A16" w:rsidP="00C240EB">
            <w:pPr>
              <w:pStyle w:val="TAC"/>
              <w:rPr>
                <w:rFonts w:cs="Arial"/>
              </w:rPr>
            </w:pPr>
          </w:p>
        </w:tc>
      </w:tr>
      <w:tr w:rsidR="00A92A16" w:rsidRPr="00795ABE" w14:paraId="2BFB6B84"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2BFB6B82"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2BFB6B83"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BFB6B85" w14:textId="77777777" w:rsidR="00A92A16" w:rsidRDefault="00A92A16" w:rsidP="00A92A16"/>
    <w:p w14:paraId="2BFB6B86" w14:textId="77777777" w:rsidR="00A92A16" w:rsidRPr="004C6BF0" w:rsidRDefault="00A92A16" w:rsidP="00A92A16">
      <w:pPr>
        <w:pStyle w:val="Heading4"/>
        <w:rPr>
          <w:b/>
          <w:bCs/>
        </w:rPr>
      </w:pPr>
      <w:bookmarkStart w:id="223" w:name="_Toc463997754"/>
      <w:bookmarkStart w:id="224" w:name="_Toc36034798"/>
      <w:bookmarkStart w:id="225" w:name="_Toc42537395"/>
      <w:bookmarkStart w:id="226" w:name="_Toc72931424"/>
      <w:bookmarkStart w:id="227" w:name="_Toc73026089"/>
      <w:bookmarkStart w:id="228" w:name="_Toc87544682"/>
      <w:r w:rsidRPr="004C6BF0">
        <w:t>5.1.2</w:t>
      </w:r>
      <w:r>
        <w:t>.2</w:t>
      </w:r>
      <w:r w:rsidRPr="004C6BF0">
        <w:tab/>
        <w:t xml:space="preserve">UE maximum output power </w:t>
      </w:r>
      <w:bookmarkEnd w:id="223"/>
      <w:r w:rsidRPr="004C6BF0">
        <w:t>reduction</w:t>
      </w:r>
      <w:bookmarkEnd w:id="224"/>
      <w:bookmarkEnd w:id="225"/>
      <w:bookmarkEnd w:id="226"/>
      <w:bookmarkEnd w:id="227"/>
      <w:bookmarkEnd w:id="228"/>
    </w:p>
    <w:p w14:paraId="2BFB6B87" w14:textId="77777777" w:rsidR="00A92A16" w:rsidRDefault="00A92A16" w:rsidP="00A92A16">
      <w:pPr>
        <w:rPr>
          <w:i/>
          <w:color w:val="0066FF"/>
          <w:lang w:eastAsia="ko-KR"/>
        </w:rPr>
      </w:pPr>
    </w:p>
    <w:p w14:paraId="2BFB6B88"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2BFB6B89"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2BFB6B8C" w14:textId="77777777" w:rsidTr="00C240EB">
        <w:trPr>
          <w:trHeight w:val="336"/>
          <w:jc w:val="center"/>
        </w:trPr>
        <w:tc>
          <w:tcPr>
            <w:tcW w:w="4278" w:type="dxa"/>
            <w:shd w:val="clear" w:color="auto" w:fill="auto"/>
            <w:vAlign w:val="center"/>
          </w:tcPr>
          <w:p w14:paraId="2BFB6B8A"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2BFB6B8B"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2BFB6B8F" w14:textId="77777777" w:rsidTr="00C240EB">
        <w:trPr>
          <w:trHeight w:val="479"/>
          <w:jc w:val="center"/>
        </w:trPr>
        <w:tc>
          <w:tcPr>
            <w:tcW w:w="4278" w:type="dxa"/>
            <w:shd w:val="clear" w:color="auto" w:fill="auto"/>
            <w:vAlign w:val="center"/>
          </w:tcPr>
          <w:p w14:paraId="2BFB6B8D"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2BFB6B8E" w14:textId="77777777" w:rsidR="00A92A16" w:rsidRDefault="00A92A16" w:rsidP="00C240EB">
            <w:pPr>
              <w:jc w:val="center"/>
              <w:rPr>
                <w:b/>
                <w:bCs/>
                <w:lang w:val="en-US" w:eastAsia="zh-CN"/>
              </w:rPr>
            </w:pPr>
            <w:r>
              <w:rPr>
                <w:rFonts w:hint="eastAsia"/>
                <w:b/>
                <w:bCs/>
                <w:lang w:val="en-US" w:eastAsia="zh-CN"/>
              </w:rPr>
              <w:t>5.9GHz</w:t>
            </w:r>
          </w:p>
        </w:tc>
      </w:tr>
      <w:tr w:rsidR="00A92A16" w:rsidRPr="00F25884" w14:paraId="2BFB6B92" w14:textId="77777777" w:rsidTr="00C240EB">
        <w:trPr>
          <w:trHeight w:val="479"/>
          <w:jc w:val="center"/>
        </w:trPr>
        <w:tc>
          <w:tcPr>
            <w:tcW w:w="4278" w:type="dxa"/>
            <w:shd w:val="clear" w:color="auto" w:fill="auto"/>
            <w:vAlign w:val="center"/>
            <w:hideMark/>
          </w:tcPr>
          <w:p w14:paraId="2BFB6B90"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2BFB6B91" w14:textId="77777777"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14:paraId="2BFB6B95" w14:textId="77777777" w:rsidTr="00C240EB">
        <w:trPr>
          <w:trHeight w:val="479"/>
          <w:jc w:val="center"/>
        </w:trPr>
        <w:tc>
          <w:tcPr>
            <w:tcW w:w="4278" w:type="dxa"/>
            <w:shd w:val="clear" w:color="auto" w:fill="auto"/>
            <w:vAlign w:val="center"/>
          </w:tcPr>
          <w:p w14:paraId="2BFB6B93"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2BFB6B94"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2BFB6B98" w14:textId="77777777" w:rsidTr="00C240EB">
        <w:trPr>
          <w:trHeight w:val="479"/>
          <w:jc w:val="center"/>
        </w:trPr>
        <w:tc>
          <w:tcPr>
            <w:tcW w:w="4278" w:type="dxa"/>
            <w:shd w:val="clear" w:color="auto" w:fill="auto"/>
            <w:vAlign w:val="center"/>
          </w:tcPr>
          <w:p w14:paraId="2BFB6B96"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2BFB6B97"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2BFB6B9B" w14:textId="77777777" w:rsidTr="00C240EB">
        <w:trPr>
          <w:trHeight w:val="479"/>
          <w:jc w:val="center"/>
        </w:trPr>
        <w:tc>
          <w:tcPr>
            <w:tcW w:w="4278" w:type="dxa"/>
            <w:shd w:val="clear" w:color="auto" w:fill="auto"/>
            <w:vAlign w:val="center"/>
            <w:hideMark/>
          </w:tcPr>
          <w:p w14:paraId="2BFB6B99"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2BFB6B9A"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2BFB6B9E" w14:textId="77777777" w:rsidTr="00C240EB">
        <w:trPr>
          <w:trHeight w:val="479"/>
          <w:jc w:val="center"/>
        </w:trPr>
        <w:tc>
          <w:tcPr>
            <w:tcW w:w="4278" w:type="dxa"/>
            <w:shd w:val="clear" w:color="auto" w:fill="auto"/>
            <w:vAlign w:val="center"/>
          </w:tcPr>
          <w:p w14:paraId="2BFB6B9C"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2BFB6B9D" w14:textId="77777777" w:rsidR="00A92A16" w:rsidRPr="00F25884" w:rsidRDefault="00A92A16" w:rsidP="00C240EB">
            <w:pPr>
              <w:jc w:val="center"/>
              <w:rPr>
                <w:b/>
                <w:lang w:val="en-US" w:eastAsia="zh-CN"/>
              </w:rPr>
            </w:pPr>
            <w:r>
              <w:rPr>
                <w:rFonts w:hint="eastAsia"/>
                <w:b/>
                <w:lang w:val="en-US" w:eastAsia="zh-CN"/>
              </w:rPr>
              <w:t>CP-OFDM</w:t>
            </w:r>
          </w:p>
        </w:tc>
      </w:tr>
      <w:tr w:rsidR="00A92A16" w:rsidRPr="00F25884" w14:paraId="2BFB6BA1" w14:textId="77777777" w:rsidTr="00C240EB">
        <w:trPr>
          <w:trHeight w:val="479"/>
          <w:jc w:val="center"/>
        </w:trPr>
        <w:tc>
          <w:tcPr>
            <w:tcW w:w="4278" w:type="dxa"/>
            <w:shd w:val="clear" w:color="auto" w:fill="auto"/>
            <w:vAlign w:val="center"/>
          </w:tcPr>
          <w:p w14:paraId="2BFB6B9F"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2BFB6BA0"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2BFB6BA4" w14:textId="77777777" w:rsidTr="00C240EB">
        <w:trPr>
          <w:trHeight w:val="479"/>
          <w:jc w:val="center"/>
        </w:trPr>
        <w:tc>
          <w:tcPr>
            <w:tcW w:w="4278" w:type="dxa"/>
            <w:shd w:val="clear" w:color="auto" w:fill="auto"/>
            <w:vAlign w:val="center"/>
          </w:tcPr>
          <w:p w14:paraId="2BFB6BA2"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2BFB6BA3"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2BFB6BA7" w14:textId="77777777" w:rsidTr="00C240EB">
        <w:trPr>
          <w:trHeight w:val="479"/>
          <w:jc w:val="center"/>
        </w:trPr>
        <w:tc>
          <w:tcPr>
            <w:tcW w:w="4278" w:type="dxa"/>
            <w:shd w:val="clear" w:color="auto" w:fill="auto"/>
            <w:vAlign w:val="center"/>
          </w:tcPr>
          <w:p w14:paraId="2BFB6BA5"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2BFB6BA6"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2BFB6BAB" w14:textId="77777777" w:rsidTr="00C240EB">
        <w:trPr>
          <w:trHeight w:val="479"/>
          <w:jc w:val="center"/>
        </w:trPr>
        <w:tc>
          <w:tcPr>
            <w:tcW w:w="4278" w:type="dxa"/>
            <w:shd w:val="clear" w:color="auto" w:fill="auto"/>
            <w:vAlign w:val="center"/>
          </w:tcPr>
          <w:p w14:paraId="2BFB6BA8"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2BFB6BA9" w14:textId="77777777"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2BFB6BAA" w14:textId="77777777" w:rsidR="00A92A16" w:rsidRDefault="00A92A16" w:rsidP="00C240EB">
            <w:pPr>
              <w:jc w:val="center"/>
              <w:rPr>
                <w:b/>
                <w:lang w:val="en-US" w:eastAsia="zh-CN"/>
              </w:rPr>
            </w:pPr>
            <w:r w:rsidRPr="00014567">
              <w:rPr>
                <w:lang w:eastAsia="zh-CN"/>
              </w:rPr>
              <w:t>This is based to share PA between LTE V2X and NR V2X at 5.9GHz as worst case.</w:t>
            </w:r>
          </w:p>
        </w:tc>
      </w:tr>
    </w:tbl>
    <w:p w14:paraId="2BFB6BAC" w14:textId="77777777" w:rsidR="00A92A16" w:rsidRDefault="00A92A16" w:rsidP="00A92A16">
      <w:pPr>
        <w:rPr>
          <w:rFonts w:eastAsia="Courier New"/>
          <w:lang w:eastAsia="zh-CN"/>
        </w:rPr>
      </w:pPr>
    </w:p>
    <w:p w14:paraId="2BFB6BAD"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2BFB6BAE" w14:textId="77777777" w:rsidR="00A92A16" w:rsidRPr="00AE1722" w:rsidRDefault="00A92A16" w:rsidP="00A92A16">
      <w:pPr>
        <w:pStyle w:val="Caption"/>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2BFB6BB1" w14:textId="77777777" w:rsidTr="00C240EB">
        <w:trPr>
          <w:trHeight w:val="356"/>
          <w:jc w:val="center"/>
        </w:trPr>
        <w:tc>
          <w:tcPr>
            <w:tcW w:w="3798" w:type="dxa"/>
            <w:shd w:val="clear" w:color="auto" w:fill="auto"/>
            <w:vAlign w:val="center"/>
          </w:tcPr>
          <w:p w14:paraId="2BFB6BAF" w14:textId="77777777"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14:paraId="2BFB6BB0"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2BFB6BB4" w14:textId="77777777" w:rsidTr="00C240EB">
        <w:trPr>
          <w:trHeight w:val="555"/>
          <w:jc w:val="center"/>
        </w:trPr>
        <w:tc>
          <w:tcPr>
            <w:tcW w:w="3798" w:type="dxa"/>
            <w:shd w:val="clear" w:color="auto" w:fill="auto"/>
            <w:vAlign w:val="center"/>
          </w:tcPr>
          <w:p w14:paraId="2BFB6BB2" w14:textId="77777777"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14:paraId="2BFB6BB3"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2BFB6BB7" w14:textId="77777777" w:rsidTr="00C240EB">
        <w:trPr>
          <w:trHeight w:val="555"/>
          <w:jc w:val="center"/>
        </w:trPr>
        <w:tc>
          <w:tcPr>
            <w:tcW w:w="3798" w:type="dxa"/>
            <w:shd w:val="clear" w:color="auto" w:fill="auto"/>
            <w:vAlign w:val="center"/>
          </w:tcPr>
          <w:p w14:paraId="2BFB6BB5"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2BFB6BB6" w14:textId="77777777"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2BFB6BBA" w14:textId="77777777" w:rsidTr="00C240EB">
        <w:trPr>
          <w:trHeight w:val="555"/>
          <w:jc w:val="center"/>
        </w:trPr>
        <w:tc>
          <w:tcPr>
            <w:tcW w:w="3798" w:type="dxa"/>
            <w:shd w:val="clear" w:color="auto" w:fill="auto"/>
            <w:vAlign w:val="center"/>
            <w:hideMark/>
          </w:tcPr>
          <w:p w14:paraId="2BFB6BB8" w14:textId="77777777"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14:paraId="2BFB6BB9"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BFB73B9" wp14:editId="2BFB73BA">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2BFB6BBD" w14:textId="77777777" w:rsidTr="00C240EB">
        <w:trPr>
          <w:trHeight w:val="555"/>
          <w:jc w:val="center"/>
        </w:trPr>
        <w:tc>
          <w:tcPr>
            <w:tcW w:w="3798" w:type="dxa"/>
            <w:shd w:val="clear" w:color="auto" w:fill="auto"/>
            <w:vAlign w:val="center"/>
          </w:tcPr>
          <w:p w14:paraId="2BFB6BBB" w14:textId="77777777"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14:paraId="2BFB6BBC" w14:textId="77777777" w:rsidR="00A92A16" w:rsidRPr="00F25884" w:rsidRDefault="00A92A16" w:rsidP="00C240EB">
            <w:pPr>
              <w:jc w:val="center"/>
              <w:rPr>
                <w:b/>
                <w:lang w:val="en-US" w:eastAsia="zh-CN"/>
              </w:rPr>
            </w:pPr>
            <w:r>
              <w:rPr>
                <w:b/>
                <w:lang w:val="en-US" w:eastAsia="zh-CN"/>
              </w:rPr>
              <w:t>10RB*3 Symbols</w:t>
            </w:r>
          </w:p>
        </w:tc>
      </w:tr>
      <w:tr w:rsidR="00A92A16" w:rsidRPr="00F25884" w14:paraId="2BFB6BC0" w14:textId="77777777" w:rsidTr="00C240EB">
        <w:trPr>
          <w:trHeight w:val="557"/>
          <w:jc w:val="center"/>
        </w:trPr>
        <w:tc>
          <w:tcPr>
            <w:tcW w:w="3798" w:type="dxa"/>
            <w:shd w:val="clear" w:color="auto" w:fill="auto"/>
            <w:vAlign w:val="center"/>
          </w:tcPr>
          <w:p w14:paraId="2BFB6BBE" w14:textId="77777777"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2BFB6BBF" w14:textId="77777777" w:rsidR="00A92A16" w:rsidRPr="000741EC" w:rsidRDefault="00A92A16" w:rsidP="00C240EB">
            <w:pPr>
              <w:jc w:val="center"/>
              <w:rPr>
                <w:rFonts w:eastAsia="Courier New"/>
                <w:b/>
                <w:lang w:val="en-US" w:eastAsia="zh-CN"/>
              </w:rPr>
            </w:pPr>
            <w:r>
              <w:rPr>
                <w:b/>
                <w:lang w:val="en-US" w:eastAsia="zh-CN"/>
              </w:rPr>
              <w:t>0dB</w:t>
            </w:r>
          </w:p>
        </w:tc>
      </w:tr>
    </w:tbl>
    <w:p w14:paraId="2BFB6BC1" w14:textId="77777777" w:rsidR="00A92A16" w:rsidRDefault="00A92A16" w:rsidP="00A92A16">
      <w:pPr>
        <w:spacing w:after="240"/>
      </w:pPr>
    </w:p>
    <w:p w14:paraId="2BFB6BC2"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2BFB6BC3" w14:textId="77777777" w:rsidR="00A92A16" w:rsidRPr="00AE1722" w:rsidRDefault="00A92A16" w:rsidP="00A92A16">
      <w:pPr>
        <w:pStyle w:val="Caption"/>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2BFB6BC6" w14:textId="77777777" w:rsidTr="00C240EB">
        <w:trPr>
          <w:trHeight w:val="340"/>
        </w:trPr>
        <w:tc>
          <w:tcPr>
            <w:tcW w:w="2263" w:type="dxa"/>
            <w:hideMark/>
          </w:tcPr>
          <w:p w14:paraId="2BFB6BC4"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2BFB6BC5"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2BFB6BC9" w14:textId="77777777" w:rsidTr="00C240EB">
        <w:trPr>
          <w:trHeight w:val="457"/>
        </w:trPr>
        <w:tc>
          <w:tcPr>
            <w:tcW w:w="2263" w:type="dxa"/>
            <w:hideMark/>
          </w:tcPr>
          <w:p w14:paraId="2BFB6BC7"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2BFB6BC8"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2BFB6BCC" w14:textId="77777777" w:rsidTr="00C240EB">
        <w:trPr>
          <w:trHeight w:val="457"/>
        </w:trPr>
        <w:tc>
          <w:tcPr>
            <w:tcW w:w="2263" w:type="dxa"/>
            <w:hideMark/>
          </w:tcPr>
          <w:p w14:paraId="2BFB6BCA"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2BFB6BCB"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2BFB6BCF" w14:textId="77777777" w:rsidTr="00C240EB">
        <w:trPr>
          <w:trHeight w:val="457"/>
        </w:trPr>
        <w:tc>
          <w:tcPr>
            <w:tcW w:w="2263" w:type="dxa"/>
            <w:hideMark/>
          </w:tcPr>
          <w:p w14:paraId="2BFB6BCD"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2BFB6BCE"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2BFB6BDB" w14:textId="77777777" w:rsidTr="00C240EB">
        <w:trPr>
          <w:trHeight w:val="457"/>
        </w:trPr>
        <w:tc>
          <w:tcPr>
            <w:tcW w:w="2263" w:type="dxa"/>
            <w:hideMark/>
          </w:tcPr>
          <w:p w14:paraId="2BFB6BD0"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bookmarkStart w:id="229" w:name="MCCQCTEMPBM_00000035" w:colFirst="1" w:colLast="1"/>
            <w:bookmarkStart w:id="230" w:name="MCCQCTEMPBM_00000056" w:colFirst="1" w:colLast="1"/>
            <w:bookmarkStart w:id="231" w:name="MCCQCTEMPBM_00000077" w:colFirst="1" w:colLast="1"/>
            <w:r w:rsidRPr="0018663A">
              <w:rPr>
                <w:rFonts w:ascii="Calibri" w:eastAsia="Gulim" w:hAnsi="Calibri" w:cs="Calibri"/>
                <w:b/>
                <w:bCs/>
                <w:kern w:val="24"/>
                <w:szCs w:val="32"/>
                <w:lang w:val="en-US" w:eastAsia="ko-KR"/>
              </w:rPr>
              <w:t>RB allocation</w:t>
            </w:r>
          </w:p>
        </w:tc>
        <w:tc>
          <w:tcPr>
            <w:tcW w:w="7081" w:type="dxa"/>
            <w:hideMark/>
          </w:tcPr>
          <w:p w14:paraId="2BFB6BD1"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2BFB6BD2"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2BFB6BD3"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2BFB6BD4"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2BFB6BD5" w14:textId="77777777" w:rsidR="00A92A16" w:rsidRPr="0018663A"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2BFB6BD6"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2BFB6BD7" w14:textId="77777777" w:rsidR="00A92A16" w:rsidRPr="00A336E5"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2BFB6BD8"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2BFB6BD9"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2BFB6BDA" w14:textId="77777777" w:rsidR="00A92A16" w:rsidRPr="00A336E5"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bookmarkEnd w:id="229"/>
      <w:bookmarkEnd w:id="230"/>
      <w:bookmarkEnd w:id="231"/>
    </w:tbl>
    <w:p w14:paraId="2BFB6BDC" w14:textId="77777777" w:rsidR="00A92A16" w:rsidRPr="00A336E5" w:rsidRDefault="00A92A16" w:rsidP="00A92A16">
      <w:pPr>
        <w:spacing w:after="240"/>
      </w:pPr>
    </w:p>
    <w:p w14:paraId="2BFB6BDD"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2BFB6BDE" w14:textId="77777777" w:rsidR="00A92A16" w:rsidRPr="0018663A" w:rsidRDefault="00A92A16" w:rsidP="00A92A16">
      <w:pPr>
        <w:pStyle w:val="Caption"/>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2BFB6BE1" w14:textId="77777777" w:rsidTr="00C240EB">
        <w:trPr>
          <w:trHeight w:val="406"/>
          <w:jc w:val="center"/>
        </w:trPr>
        <w:tc>
          <w:tcPr>
            <w:tcW w:w="3397" w:type="dxa"/>
            <w:hideMark/>
          </w:tcPr>
          <w:p w14:paraId="2BFB6BDF"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2BFB6BE0"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2BFB6BE4" w14:textId="77777777" w:rsidTr="00C240EB">
        <w:trPr>
          <w:trHeight w:val="429"/>
          <w:jc w:val="center"/>
        </w:trPr>
        <w:tc>
          <w:tcPr>
            <w:tcW w:w="3397" w:type="dxa"/>
            <w:hideMark/>
          </w:tcPr>
          <w:p w14:paraId="2BFB6BE2"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PSBCH</w:t>
            </w:r>
          </w:p>
        </w:tc>
        <w:tc>
          <w:tcPr>
            <w:tcW w:w="4870" w:type="dxa"/>
            <w:hideMark/>
          </w:tcPr>
          <w:p w14:paraId="2BFB6BE3"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2BFB6BE7" w14:textId="77777777" w:rsidTr="00C240EB">
        <w:trPr>
          <w:trHeight w:val="429"/>
          <w:jc w:val="center"/>
        </w:trPr>
        <w:tc>
          <w:tcPr>
            <w:tcW w:w="3397" w:type="dxa"/>
            <w:hideMark/>
          </w:tcPr>
          <w:p w14:paraId="2BFB6BE5"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2BFB6BE6"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2BFB6BEA" w14:textId="77777777" w:rsidTr="00C240EB">
        <w:trPr>
          <w:trHeight w:val="429"/>
          <w:jc w:val="center"/>
        </w:trPr>
        <w:tc>
          <w:tcPr>
            <w:tcW w:w="3397" w:type="dxa"/>
            <w:hideMark/>
          </w:tcPr>
          <w:p w14:paraId="2BFB6BE8"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2BFB6BE9"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2BFB6BED" w14:textId="77777777" w:rsidTr="00C240EB">
        <w:trPr>
          <w:trHeight w:val="429"/>
          <w:jc w:val="center"/>
        </w:trPr>
        <w:tc>
          <w:tcPr>
            <w:tcW w:w="3397" w:type="dxa"/>
            <w:hideMark/>
          </w:tcPr>
          <w:p w14:paraId="2BFB6BEB"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S-SSB structure</w:t>
            </w:r>
          </w:p>
        </w:tc>
        <w:tc>
          <w:tcPr>
            <w:tcW w:w="4870" w:type="dxa"/>
            <w:hideMark/>
          </w:tcPr>
          <w:p w14:paraId="2BFB6BEC" w14:textId="77777777" w:rsidR="00A92A16" w:rsidRPr="0018663A" w:rsidRDefault="00A92A16" w:rsidP="00C240EB">
            <w:pPr>
              <w:spacing w:after="0"/>
              <w:jc w:val="center"/>
              <w:rPr>
                <w:rFonts w:ascii="Arial" w:eastAsia="Gulim" w:hAnsi="Arial" w:cs="Arial"/>
                <w:szCs w:val="36"/>
                <w:lang w:val="en-US" w:eastAsia="ko-KR"/>
              </w:rPr>
            </w:pPr>
            <w:r w:rsidRPr="0099320B">
              <w:rPr>
                <w:rFonts w:ascii="Arial" w:eastAsia="Gulim" w:hAnsi="Arial" w:cs="Arial"/>
                <w:noProof/>
                <w:szCs w:val="36"/>
                <w:lang w:val="en-US" w:eastAsia="ko-KR"/>
              </w:rPr>
              <w:drawing>
                <wp:inline distT="0" distB="0" distL="0" distR="0" wp14:anchorId="2BFB73BB" wp14:editId="2BFB73BC">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2BFB6BF1" w14:textId="77777777" w:rsidTr="00C240EB">
        <w:trPr>
          <w:trHeight w:val="666"/>
          <w:jc w:val="center"/>
        </w:trPr>
        <w:tc>
          <w:tcPr>
            <w:tcW w:w="3397" w:type="dxa"/>
            <w:hideMark/>
          </w:tcPr>
          <w:p w14:paraId="2BFB6BEE"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2BFB6BEF"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2BFB6BF0"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2BFB6BF2" w14:textId="77777777" w:rsidR="00A92A16" w:rsidRPr="0018663A" w:rsidRDefault="00A92A16" w:rsidP="00A92A16">
      <w:pPr>
        <w:rPr>
          <w:rFonts w:eastAsia="Courier New"/>
          <w:lang w:val="en-US" w:eastAsia="zh-CN"/>
        </w:rPr>
      </w:pPr>
    </w:p>
    <w:p w14:paraId="2BFB6BF3" w14:textId="77777777" w:rsidR="00CF53A4" w:rsidRPr="001F0EFF" w:rsidRDefault="00CF53A4" w:rsidP="00CF53A4">
      <w:pPr>
        <w:pStyle w:val="Heading5"/>
        <w:rPr>
          <w:b/>
          <w:bCs/>
        </w:rPr>
      </w:pPr>
      <w:bookmarkStart w:id="232" w:name="_Toc87544683"/>
      <w:r w:rsidRPr="001F0EFF">
        <w:rPr>
          <w:bCs/>
        </w:rPr>
        <w:t>5.1.2.2</w:t>
      </w:r>
      <w:r>
        <w:rPr>
          <w:bCs/>
        </w:rPr>
        <w:t>.1</w:t>
      </w:r>
      <w:r w:rsidRPr="001F0EFF">
        <w:rPr>
          <w:bCs/>
        </w:rPr>
        <w:tab/>
      </w:r>
      <w:r>
        <w:rPr>
          <w:bCs/>
        </w:rPr>
        <w:t>MPR for Power class 2 V2X UE</w:t>
      </w:r>
      <w:bookmarkEnd w:id="232"/>
    </w:p>
    <w:p w14:paraId="2BFB6BF4" w14:textId="77777777"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2BFB6BF5" w14:textId="77777777" w:rsidR="00CF53A4" w:rsidRDefault="00CF53A4" w:rsidP="00CF53A4">
      <w:pPr>
        <w:spacing w:line="276" w:lineRule="auto"/>
        <w:jc w:val="both"/>
        <w:rPr>
          <w:lang w:val="en-US" w:eastAsia="ko-KR"/>
        </w:rPr>
      </w:pPr>
    </w:p>
    <w:p w14:paraId="2BFB6BF6" w14:textId="77777777"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Malgun Gothic"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2BFB6BF9"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2BFB6BF7"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B6BF8"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14:paraId="2BFB6BFD"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BFB6BFA" w14:textId="77777777"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6BFB"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2BFB6BFC"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14:paraId="2BFB6C02"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FB6BFE"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6BFF"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2BFB6C00"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BFB6C01"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14:paraId="2BFB6C07"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FB6C03" w14:textId="77777777"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FB6C04"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BFB6C05" w14:textId="77777777" w:rsidR="00CF53A4" w:rsidRPr="0087716F" w:rsidRDefault="00CF53A4" w:rsidP="00C240EB">
            <w:pPr>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BFB6C06" w14:textId="77777777" w:rsidR="00CF53A4" w:rsidRPr="0087716F" w:rsidRDefault="00CF53A4" w:rsidP="00C240EB">
            <w:pPr>
              <w:jc w:val="center"/>
              <w:rPr>
                <w:rFonts w:ascii="Dotum" w:eastAsia="Dotum" w:hAnsi="Dotum" w:cs="Arial"/>
                <w:color w:val="000000"/>
                <w:sz w:val="18"/>
                <w:szCs w:val="18"/>
              </w:rPr>
            </w:pPr>
          </w:p>
        </w:tc>
      </w:tr>
      <w:tr w:rsidR="00CF53A4" w:rsidRPr="0087716F" w14:paraId="2BFB6C0C"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BFB6C08"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6C09"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6C0A"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BFB6C0B"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14:paraId="2BFB6C10"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BFB6C0D"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6C0E"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B6C0F"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14:paraId="2BFB6C11" w14:textId="77777777" w:rsidR="00CF53A4" w:rsidRDefault="00CF53A4" w:rsidP="00CF53A4">
      <w:pPr>
        <w:spacing w:line="276" w:lineRule="auto"/>
        <w:jc w:val="both"/>
        <w:rPr>
          <w:lang w:val="en-US" w:eastAsia="ko-KR"/>
        </w:rPr>
      </w:pPr>
    </w:p>
    <w:p w14:paraId="2BFB6C12" w14:textId="77777777" w:rsidR="00CF53A4" w:rsidRPr="00430186" w:rsidRDefault="00CF53A4" w:rsidP="00CF53A4">
      <w:r w:rsidRPr="00430186">
        <w:t>Where the following parameters are defined to specify valid RB allocation ranges for Outer and Inner RB allocations:</w:t>
      </w:r>
    </w:p>
    <w:p w14:paraId="2BFB6C13" w14:textId="77777777"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14:paraId="2BFB6C14"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2BFB6C1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2BFB6C16"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2BFB6C17"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BFB6C18"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BFB6C19"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BFB6C1A" w14:textId="77777777" w:rsidR="00CF53A4" w:rsidRDefault="00CF53A4" w:rsidP="00CF53A4">
      <w:pPr>
        <w:jc w:val="both"/>
        <w:rPr>
          <w:lang w:val="en-US" w:eastAsia="ko-KR"/>
        </w:rPr>
      </w:pPr>
      <w:r w:rsidRPr="00430186">
        <w:rPr>
          <w:lang w:val="en-US" w:eastAsia="ko-KR"/>
        </w:rPr>
        <w:t>where ceil(x) is the smallest integer greater than or equal to x.</w:t>
      </w:r>
    </w:p>
    <w:p w14:paraId="2BFB6C1B" w14:textId="77777777"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14:paraId="2BFB6C1C" w14:textId="77777777" w:rsidR="00CF53A4" w:rsidRDefault="00CF53A4" w:rsidP="00CF53A4">
      <w:pPr>
        <w:spacing w:line="276" w:lineRule="auto"/>
        <w:jc w:val="both"/>
        <w:rPr>
          <w:lang w:eastAsia="ko-KR"/>
        </w:rPr>
      </w:pPr>
    </w:p>
    <w:p w14:paraId="2BFB6C1D" w14:textId="77777777" w:rsidR="00CF53A4" w:rsidRPr="001F0EFF" w:rsidRDefault="00CF53A4" w:rsidP="00CF53A4">
      <w:pPr>
        <w:pStyle w:val="Heading4"/>
        <w:rPr>
          <w:b/>
          <w:bCs/>
        </w:rPr>
      </w:pPr>
      <w:bookmarkStart w:id="233" w:name="_Toc87544684"/>
      <w:r w:rsidRPr="001F0EFF">
        <w:t>5.1.2.</w:t>
      </w:r>
      <w:r>
        <w:t>3</w:t>
      </w:r>
      <w:r w:rsidRPr="001F0EFF">
        <w:tab/>
        <w:t>U</w:t>
      </w:r>
      <w:r>
        <w:t>E maximum output power with additional requirements</w:t>
      </w:r>
      <w:bookmarkEnd w:id="233"/>
    </w:p>
    <w:p w14:paraId="2BFB6C1E"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2BFB6C1F" w14:textId="77777777"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2BFB6C20" w14:textId="77777777" w:rsidR="00CF53A4" w:rsidRDefault="00CF53A4" w:rsidP="00CF53A4">
      <w:pPr>
        <w:spacing w:line="276" w:lineRule="auto"/>
        <w:jc w:val="both"/>
        <w:rPr>
          <w:lang w:eastAsia="ko-KR"/>
        </w:rPr>
      </w:pPr>
    </w:p>
    <w:p w14:paraId="2BFB6C21" w14:textId="77777777"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2BFB6C23" w14:textId="77777777" w:rsidTr="00C240EB">
        <w:trPr>
          <w:cantSplit/>
          <w:trHeight w:val="276"/>
          <w:jc w:val="center"/>
        </w:trPr>
        <w:tc>
          <w:tcPr>
            <w:tcW w:w="7203" w:type="dxa"/>
            <w:gridSpan w:val="3"/>
            <w:vAlign w:val="center"/>
          </w:tcPr>
          <w:p w14:paraId="2BFB6C22"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14:paraId="2BFB6C28" w14:textId="77777777" w:rsidTr="00C240EB">
        <w:trPr>
          <w:cantSplit/>
          <w:trHeight w:val="368"/>
          <w:jc w:val="center"/>
        </w:trPr>
        <w:tc>
          <w:tcPr>
            <w:tcW w:w="1555" w:type="dxa"/>
            <w:vAlign w:val="center"/>
          </w:tcPr>
          <w:p w14:paraId="2BFB6C24"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14:paraId="2BFB6C25"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14:paraId="2BFB6C26"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14:paraId="2BFB6C27"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14:paraId="2BFB6C2C" w14:textId="77777777" w:rsidTr="00C240EB">
        <w:trPr>
          <w:cantSplit/>
          <w:trHeight w:val="462"/>
          <w:jc w:val="center"/>
        </w:trPr>
        <w:tc>
          <w:tcPr>
            <w:tcW w:w="1555" w:type="dxa"/>
          </w:tcPr>
          <w:p w14:paraId="2BFB6C29"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14:paraId="2BFB6C2A" w14:textId="77777777"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14:paraId="2BFB6C2B"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2BFB6C30" w14:textId="77777777" w:rsidTr="00C240EB">
        <w:trPr>
          <w:cantSplit/>
          <w:trHeight w:val="380"/>
          <w:jc w:val="center"/>
        </w:trPr>
        <w:tc>
          <w:tcPr>
            <w:tcW w:w="1555" w:type="dxa"/>
          </w:tcPr>
          <w:p w14:paraId="2BFB6C2D"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14:paraId="2BFB6C2E"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14:paraId="2BFB6C2F"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2BFB6C34" w14:textId="77777777" w:rsidTr="00C240EB">
        <w:trPr>
          <w:cantSplit/>
          <w:trHeight w:val="361"/>
          <w:jc w:val="center"/>
        </w:trPr>
        <w:tc>
          <w:tcPr>
            <w:tcW w:w="1555" w:type="dxa"/>
          </w:tcPr>
          <w:p w14:paraId="2BFB6C31"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14:paraId="2BFB6C32"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14:paraId="2BFB6C33"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14:paraId="2BFB6C35" w14:textId="77777777" w:rsidR="00CF53A4" w:rsidRPr="00DC2E35" w:rsidRDefault="00CF53A4" w:rsidP="00CF53A4"/>
    <w:p w14:paraId="2BFB6C36"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BFB6C37"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2BFB6C38"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2BFB6C39" w14:textId="77777777" w:rsidR="00CF53A4" w:rsidRPr="00DC2E35" w:rsidRDefault="00CF53A4" w:rsidP="00CF53A4"/>
    <w:p w14:paraId="2BFB6C3A" w14:textId="77777777"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2BFB6C3D" w14:textId="77777777" w:rsidTr="00AD0E82">
        <w:trPr>
          <w:trHeight w:val="224"/>
          <w:jc w:val="center"/>
        </w:trPr>
        <w:tc>
          <w:tcPr>
            <w:tcW w:w="960" w:type="dxa"/>
            <w:vMerge w:val="restart"/>
            <w:shd w:val="clear" w:color="auto" w:fill="auto"/>
          </w:tcPr>
          <w:p w14:paraId="2BFB6C3B" w14:textId="77777777" w:rsidR="00B26BD6" w:rsidRPr="00265AF5" w:rsidRDefault="00B26BD6" w:rsidP="00C240EB">
            <w:pPr>
              <w:keepNext/>
              <w:keepLines/>
              <w:jc w:val="center"/>
              <w:rPr>
                <w:rFonts w:ascii="Arial" w:hAnsi="Arial" w:cs="Arial"/>
                <w:b/>
                <w:sz w:val="16"/>
                <w:szCs w:val="16"/>
                <w:lang w:eastAsia="ko-KR"/>
              </w:rPr>
            </w:pPr>
            <w:r w:rsidRPr="00F979C4">
              <w:rPr>
                <w:rFonts w:ascii="Arial" w:hAnsi="Arial" w:cs="Arial"/>
                <w:b/>
                <w:sz w:val="16"/>
                <w:szCs w:val="16"/>
                <w:lang w:eastAsia="ko-KR"/>
              </w:rPr>
              <w:t>NR Band</w:t>
            </w:r>
          </w:p>
        </w:tc>
        <w:tc>
          <w:tcPr>
            <w:tcW w:w="7986" w:type="dxa"/>
            <w:gridSpan w:val="7"/>
            <w:shd w:val="clear" w:color="auto" w:fill="auto"/>
            <w:vAlign w:val="center"/>
          </w:tcPr>
          <w:p w14:paraId="2BFB6C3C"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14:paraId="2BFB6C44" w14:textId="77777777" w:rsidTr="00265AF5">
        <w:trPr>
          <w:trHeight w:val="224"/>
          <w:jc w:val="center"/>
        </w:trPr>
        <w:tc>
          <w:tcPr>
            <w:tcW w:w="960" w:type="dxa"/>
            <w:vMerge/>
            <w:shd w:val="clear" w:color="auto" w:fill="auto"/>
          </w:tcPr>
          <w:p w14:paraId="2BFB6C3E" w14:textId="77777777"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14:paraId="2BFB6C3F" w14:textId="77777777"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14:paraId="2BFB6C40" w14:textId="77777777"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14:paraId="2BFB6C41"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14:paraId="2BFB6C42"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14:paraId="2BFB6C43"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14:paraId="2BFB6C4E" w14:textId="77777777" w:rsidTr="00265AF5">
        <w:trPr>
          <w:trHeight w:val="224"/>
          <w:jc w:val="center"/>
        </w:trPr>
        <w:tc>
          <w:tcPr>
            <w:tcW w:w="960" w:type="dxa"/>
            <w:vMerge w:val="restart"/>
            <w:shd w:val="clear" w:color="auto" w:fill="auto"/>
          </w:tcPr>
          <w:p w14:paraId="2BFB6C45"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14:paraId="2BFB6C46" w14:textId="77777777"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14:paraId="2BFB6C47" w14:textId="77777777"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14:paraId="2BFB6C48" w14:textId="77777777"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14:paraId="2BFB6C49"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14:paraId="2BFB6C4A"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14:paraId="2BFB6C4B"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14:paraId="2BFB6C4C"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2BFB6C4D" w14:textId="77777777" w:rsidR="00CF53A4" w:rsidRPr="00DC2E35" w:rsidRDefault="00CF53A4" w:rsidP="00C240EB">
            <w:pPr>
              <w:keepNext/>
              <w:keepLines/>
              <w:jc w:val="center"/>
              <w:rPr>
                <w:rFonts w:ascii="Arial" w:hAnsi="Arial" w:cs="Arial"/>
                <w:sz w:val="16"/>
                <w:szCs w:val="16"/>
              </w:rPr>
            </w:pPr>
          </w:p>
        </w:tc>
      </w:tr>
      <w:tr w:rsidR="00CF53A4" w:rsidRPr="00DC2E35" w14:paraId="2BFB6C57" w14:textId="77777777" w:rsidTr="00265AF5">
        <w:trPr>
          <w:trHeight w:val="224"/>
          <w:jc w:val="center"/>
        </w:trPr>
        <w:tc>
          <w:tcPr>
            <w:tcW w:w="960" w:type="dxa"/>
            <w:vMerge/>
            <w:shd w:val="clear" w:color="auto" w:fill="auto"/>
          </w:tcPr>
          <w:p w14:paraId="2BFB6C4F"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2BFB6C50"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14:paraId="2BFB6C51"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14:paraId="2BFB6C52"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14:paraId="2BFB6C53"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14:paraId="2BFB6C54"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14:paraId="2BFB6C55"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14:paraId="2BFB6C56"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14:paraId="2BFB6C60" w14:textId="77777777" w:rsidTr="00265AF5">
        <w:trPr>
          <w:trHeight w:val="224"/>
          <w:jc w:val="center"/>
        </w:trPr>
        <w:tc>
          <w:tcPr>
            <w:tcW w:w="960" w:type="dxa"/>
            <w:vMerge/>
            <w:shd w:val="clear" w:color="auto" w:fill="auto"/>
          </w:tcPr>
          <w:p w14:paraId="2BFB6C58"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2BFB6C59"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14:paraId="2BFB6C5A"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14:paraId="2BFB6C5B"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14:paraId="2BFB6C5C"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14:paraId="2BFB6C5D"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14:paraId="2BFB6C5E"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2BFB6C5F"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14:paraId="2BFB6C64" w14:textId="77777777" w:rsidTr="00C240EB">
        <w:trPr>
          <w:trHeight w:val="224"/>
          <w:jc w:val="center"/>
        </w:trPr>
        <w:tc>
          <w:tcPr>
            <w:tcW w:w="8946" w:type="dxa"/>
            <w:gridSpan w:val="8"/>
            <w:shd w:val="clear" w:color="auto" w:fill="auto"/>
          </w:tcPr>
          <w:p w14:paraId="2BFB6C61" w14:textId="77777777"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14:paraId="2BFB6C62" w14:textId="77777777"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14:paraId="2BFB6C63" w14:textId="77777777"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14:paraId="2BFB6C65" w14:textId="77777777" w:rsidR="00CF53A4" w:rsidRPr="00DC2E35" w:rsidRDefault="00CF53A4" w:rsidP="00CF53A4">
      <w:pPr>
        <w:rPr>
          <w:lang w:eastAsia="zh-CN"/>
        </w:rPr>
      </w:pPr>
    </w:p>
    <w:p w14:paraId="2BFB6C66" w14:textId="77777777" w:rsidR="00CF53A4" w:rsidRPr="00DC2E35" w:rsidRDefault="00CF53A4" w:rsidP="00CF53A4">
      <w:pPr>
        <w:spacing w:line="276" w:lineRule="auto"/>
        <w:jc w:val="both"/>
        <w:rPr>
          <w:lang w:eastAsia="ko-KR"/>
        </w:rPr>
      </w:pPr>
    </w:p>
    <w:p w14:paraId="2BFB6C67" w14:textId="77777777" w:rsidR="00CF53A4" w:rsidRPr="001F0EFF" w:rsidRDefault="00CF53A4" w:rsidP="00CF53A4">
      <w:pPr>
        <w:pStyle w:val="Heading5"/>
        <w:rPr>
          <w:b/>
          <w:bCs/>
        </w:rPr>
      </w:pPr>
      <w:bookmarkStart w:id="234" w:name="_Toc87544685"/>
      <w:r w:rsidRPr="001F0EFF">
        <w:rPr>
          <w:bCs/>
        </w:rPr>
        <w:t>5.1.2.</w:t>
      </w:r>
      <w:r>
        <w:rPr>
          <w:bCs/>
        </w:rPr>
        <w:t>3.1</w:t>
      </w:r>
      <w:r w:rsidRPr="001F0EFF">
        <w:rPr>
          <w:bCs/>
        </w:rPr>
        <w:tab/>
      </w:r>
      <w:r>
        <w:rPr>
          <w:bCs/>
        </w:rPr>
        <w:t>A</w:t>
      </w:r>
      <w:r w:rsidR="00B26BD6">
        <w:rPr>
          <w:bCs/>
        </w:rPr>
        <w:t>-</w:t>
      </w:r>
      <w:r>
        <w:rPr>
          <w:bCs/>
        </w:rPr>
        <w:t>MPR for NS_33</w:t>
      </w:r>
      <w:bookmarkEnd w:id="234"/>
    </w:p>
    <w:p w14:paraId="2BFB6C68"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2BFB6C69"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BFB6C6A" w14:textId="77777777" w:rsidR="00CF53A4" w:rsidRPr="00A70A52" w:rsidRDefault="00CF53A4" w:rsidP="00CF53A4">
      <w:r w:rsidRPr="00A70A52">
        <w:t>Where M</w:t>
      </w:r>
      <w:r w:rsidRPr="00A70A52">
        <w:rPr>
          <w:vertAlign w:val="subscript"/>
        </w:rPr>
        <w:t>A</w:t>
      </w:r>
      <w:r w:rsidRPr="00A70A52">
        <w:t xml:space="preserve"> is defined as follows</w:t>
      </w:r>
    </w:p>
    <w:p w14:paraId="2BFB6C6B"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2BFB6C6C"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2BFB6C6D" w14:textId="77777777"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2BFB6C6E" w14:textId="77777777" w:rsidR="00CF53A4" w:rsidRPr="00A70A52" w:rsidRDefault="00CF53A4" w:rsidP="00CF53A4"/>
    <w:p w14:paraId="2BFB6C6F" w14:textId="77777777"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2BFB6C70" w14:textId="77777777" w:rsidR="00CF53A4" w:rsidRDefault="00CF53A4" w:rsidP="00CF53A4">
      <w:pPr>
        <w:spacing w:line="276" w:lineRule="auto"/>
        <w:jc w:val="both"/>
        <w:rPr>
          <w:lang w:eastAsia="ko-KR"/>
        </w:rPr>
      </w:pPr>
    </w:p>
    <w:p w14:paraId="2BFB6C71" w14:textId="77777777"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2BFB6C76" w14:textId="77777777" w:rsidTr="00C240EB">
        <w:trPr>
          <w:trHeight w:val="47"/>
          <w:jc w:val="center"/>
        </w:trPr>
        <w:tc>
          <w:tcPr>
            <w:tcW w:w="1622" w:type="dxa"/>
            <w:vMerge w:val="restart"/>
            <w:vAlign w:val="center"/>
          </w:tcPr>
          <w:p w14:paraId="2BFB6C72"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14:paraId="2BFB6C73"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14:paraId="2BFB6C74"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14:paraId="2BFB6C75"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14:paraId="2BFB6C7D" w14:textId="77777777" w:rsidTr="00C240EB">
        <w:trPr>
          <w:trHeight w:val="47"/>
          <w:jc w:val="center"/>
        </w:trPr>
        <w:tc>
          <w:tcPr>
            <w:tcW w:w="1622" w:type="dxa"/>
            <w:vMerge/>
            <w:vAlign w:val="center"/>
          </w:tcPr>
          <w:p w14:paraId="2BFB6C77" w14:textId="77777777" w:rsidR="00CF53A4" w:rsidRPr="00E1770C" w:rsidRDefault="00CF53A4" w:rsidP="00C240EB">
            <w:pPr>
              <w:jc w:val="center"/>
              <w:rPr>
                <w:rFonts w:ascii="Arial" w:hAnsi="Arial" w:cs="Arial"/>
                <w:b/>
                <w:sz w:val="18"/>
                <w:szCs w:val="18"/>
              </w:rPr>
            </w:pPr>
          </w:p>
        </w:tc>
        <w:tc>
          <w:tcPr>
            <w:tcW w:w="1603" w:type="dxa"/>
            <w:vMerge/>
            <w:vAlign w:val="center"/>
          </w:tcPr>
          <w:p w14:paraId="2BFB6C78" w14:textId="77777777" w:rsidR="00CF53A4" w:rsidRPr="00E1770C" w:rsidRDefault="00CF53A4" w:rsidP="00C240EB">
            <w:pPr>
              <w:jc w:val="center"/>
              <w:rPr>
                <w:rFonts w:ascii="Arial" w:hAnsi="Arial" w:cs="Arial"/>
                <w:b/>
                <w:sz w:val="18"/>
                <w:szCs w:val="18"/>
              </w:rPr>
            </w:pPr>
          </w:p>
        </w:tc>
        <w:tc>
          <w:tcPr>
            <w:tcW w:w="1604" w:type="dxa"/>
            <w:vMerge/>
            <w:vAlign w:val="center"/>
          </w:tcPr>
          <w:p w14:paraId="2BFB6C79" w14:textId="77777777" w:rsidR="00CF53A4" w:rsidRPr="00E1770C" w:rsidRDefault="00CF53A4" w:rsidP="00C240EB">
            <w:pPr>
              <w:jc w:val="center"/>
              <w:rPr>
                <w:rFonts w:ascii="Arial" w:hAnsi="Arial" w:cs="Arial"/>
                <w:b/>
                <w:sz w:val="18"/>
                <w:szCs w:val="18"/>
              </w:rPr>
            </w:pPr>
          </w:p>
        </w:tc>
        <w:tc>
          <w:tcPr>
            <w:tcW w:w="1397" w:type="dxa"/>
            <w:vAlign w:val="center"/>
          </w:tcPr>
          <w:p w14:paraId="2BFB6C7A"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14:paraId="2BFB6C7B"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14:paraId="2BFB6C7C"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14:paraId="2BFB6C82" w14:textId="77777777" w:rsidTr="00C240EB">
        <w:trPr>
          <w:jc w:val="center"/>
        </w:trPr>
        <w:tc>
          <w:tcPr>
            <w:tcW w:w="1622" w:type="dxa"/>
            <w:vMerge w:val="restart"/>
            <w:vAlign w:val="center"/>
          </w:tcPr>
          <w:p w14:paraId="2BFB6C7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14:paraId="2BFB6C7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14:paraId="2BFB6C8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14:paraId="2BFB6C8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14:paraId="2BFB6C87" w14:textId="77777777" w:rsidTr="00C240EB">
        <w:trPr>
          <w:jc w:val="center"/>
        </w:trPr>
        <w:tc>
          <w:tcPr>
            <w:tcW w:w="1622" w:type="dxa"/>
            <w:vMerge/>
            <w:vAlign w:val="center"/>
          </w:tcPr>
          <w:p w14:paraId="2BFB6C83" w14:textId="77777777" w:rsidR="00CF53A4" w:rsidRPr="00E1770C" w:rsidRDefault="00CF53A4" w:rsidP="00C240EB">
            <w:pPr>
              <w:jc w:val="center"/>
              <w:rPr>
                <w:rFonts w:ascii="Arial" w:hAnsi="Arial" w:cs="Arial"/>
                <w:sz w:val="18"/>
                <w:szCs w:val="18"/>
              </w:rPr>
            </w:pPr>
          </w:p>
        </w:tc>
        <w:tc>
          <w:tcPr>
            <w:tcW w:w="1603" w:type="dxa"/>
            <w:vMerge/>
            <w:vAlign w:val="center"/>
          </w:tcPr>
          <w:p w14:paraId="2BFB6C84" w14:textId="77777777" w:rsidR="00CF53A4" w:rsidRPr="00E1770C" w:rsidRDefault="00CF53A4" w:rsidP="00C240EB">
            <w:pPr>
              <w:rPr>
                <w:rFonts w:ascii="Arial" w:hAnsi="Arial" w:cs="Arial"/>
                <w:sz w:val="18"/>
                <w:szCs w:val="18"/>
              </w:rPr>
            </w:pPr>
          </w:p>
        </w:tc>
        <w:tc>
          <w:tcPr>
            <w:tcW w:w="1604" w:type="dxa"/>
            <w:vAlign w:val="center"/>
          </w:tcPr>
          <w:p w14:paraId="2BFB6C8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2BFB6C8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2BFB6C8C" w14:textId="77777777" w:rsidTr="00C240EB">
        <w:trPr>
          <w:jc w:val="center"/>
        </w:trPr>
        <w:tc>
          <w:tcPr>
            <w:tcW w:w="1622" w:type="dxa"/>
            <w:vMerge/>
            <w:vAlign w:val="center"/>
          </w:tcPr>
          <w:p w14:paraId="2BFB6C88" w14:textId="77777777" w:rsidR="00CF53A4" w:rsidRPr="00E1770C" w:rsidRDefault="00CF53A4" w:rsidP="00C240EB">
            <w:pPr>
              <w:jc w:val="center"/>
              <w:rPr>
                <w:rFonts w:ascii="Arial" w:hAnsi="Arial" w:cs="Arial"/>
                <w:sz w:val="18"/>
                <w:szCs w:val="18"/>
              </w:rPr>
            </w:pPr>
          </w:p>
        </w:tc>
        <w:tc>
          <w:tcPr>
            <w:tcW w:w="1603" w:type="dxa"/>
            <w:vMerge/>
            <w:vAlign w:val="center"/>
          </w:tcPr>
          <w:p w14:paraId="2BFB6C89" w14:textId="77777777" w:rsidR="00CF53A4" w:rsidRPr="00E1770C" w:rsidRDefault="00CF53A4" w:rsidP="00C240EB">
            <w:pPr>
              <w:jc w:val="center"/>
              <w:rPr>
                <w:rFonts w:ascii="Arial" w:hAnsi="Arial" w:cs="Arial"/>
                <w:sz w:val="18"/>
                <w:szCs w:val="18"/>
              </w:rPr>
            </w:pPr>
          </w:p>
        </w:tc>
        <w:tc>
          <w:tcPr>
            <w:tcW w:w="1604" w:type="dxa"/>
            <w:vAlign w:val="center"/>
          </w:tcPr>
          <w:p w14:paraId="2BFB6C8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2BFB6C8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2BFB6C91" w14:textId="77777777" w:rsidTr="00C240EB">
        <w:trPr>
          <w:jc w:val="center"/>
        </w:trPr>
        <w:tc>
          <w:tcPr>
            <w:tcW w:w="1622" w:type="dxa"/>
            <w:vMerge/>
            <w:vAlign w:val="center"/>
          </w:tcPr>
          <w:p w14:paraId="2BFB6C8D" w14:textId="77777777" w:rsidR="00CF53A4" w:rsidRPr="00E1770C" w:rsidRDefault="00CF53A4" w:rsidP="00C240EB">
            <w:pPr>
              <w:jc w:val="center"/>
              <w:rPr>
                <w:rFonts w:ascii="Arial" w:hAnsi="Arial" w:cs="Arial"/>
                <w:sz w:val="18"/>
                <w:szCs w:val="18"/>
              </w:rPr>
            </w:pPr>
          </w:p>
        </w:tc>
        <w:tc>
          <w:tcPr>
            <w:tcW w:w="1603" w:type="dxa"/>
          </w:tcPr>
          <w:p w14:paraId="2BFB6C8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14:paraId="2BFB6C8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14:paraId="2BFB6C9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2BFB6C96" w14:textId="77777777" w:rsidTr="00C240EB">
        <w:trPr>
          <w:jc w:val="center"/>
        </w:trPr>
        <w:tc>
          <w:tcPr>
            <w:tcW w:w="1622" w:type="dxa"/>
            <w:vMerge/>
            <w:vAlign w:val="center"/>
          </w:tcPr>
          <w:p w14:paraId="2BFB6C92" w14:textId="77777777" w:rsidR="00CF53A4" w:rsidRPr="00E1770C" w:rsidRDefault="00CF53A4" w:rsidP="00C240EB">
            <w:pPr>
              <w:jc w:val="center"/>
              <w:rPr>
                <w:rFonts w:ascii="Arial" w:hAnsi="Arial" w:cs="Arial"/>
                <w:sz w:val="18"/>
                <w:szCs w:val="18"/>
              </w:rPr>
            </w:pPr>
          </w:p>
        </w:tc>
        <w:tc>
          <w:tcPr>
            <w:tcW w:w="1603" w:type="dxa"/>
          </w:tcPr>
          <w:p w14:paraId="2BFB6C9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14:paraId="2BFB6C9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14:paraId="2BFB6C9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2BFB6C9B" w14:textId="77777777" w:rsidTr="00C240EB">
        <w:trPr>
          <w:jc w:val="center"/>
        </w:trPr>
        <w:tc>
          <w:tcPr>
            <w:tcW w:w="1622" w:type="dxa"/>
            <w:vMerge/>
            <w:vAlign w:val="center"/>
          </w:tcPr>
          <w:p w14:paraId="2BFB6C97"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2BFB6C9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14:paraId="2BFB6C9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14:paraId="2BFB6C9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2BFB6CA0" w14:textId="77777777" w:rsidTr="00C240EB">
        <w:trPr>
          <w:jc w:val="center"/>
        </w:trPr>
        <w:tc>
          <w:tcPr>
            <w:tcW w:w="1622" w:type="dxa"/>
            <w:vMerge/>
            <w:vAlign w:val="center"/>
          </w:tcPr>
          <w:p w14:paraId="2BFB6C9C" w14:textId="77777777" w:rsidR="00CF53A4" w:rsidRPr="00E1770C" w:rsidRDefault="00CF53A4" w:rsidP="00C240EB">
            <w:pPr>
              <w:jc w:val="center"/>
              <w:rPr>
                <w:rFonts w:ascii="Arial" w:hAnsi="Arial" w:cs="Arial"/>
                <w:sz w:val="18"/>
                <w:szCs w:val="18"/>
              </w:rPr>
            </w:pPr>
          </w:p>
        </w:tc>
        <w:tc>
          <w:tcPr>
            <w:tcW w:w="1603" w:type="dxa"/>
            <w:vMerge/>
            <w:vAlign w:val="center"/>
          </w:tcPr>
          <w:p w14:paraId="2BFB6C9D" w14:textId="77777777" w:rsidR="00CF53A4" w:rsidRPr="00E1770C" w:rsidRDefault="00CF53A4" w:rsidP="00C240EB">
            <w:pPr>
              <w:jc w:val="center"/>
              <w:rPr>
                <w:rFonts w:ascii="Arial" w:hAnsi="Arial" w:cs="Arial"/>
                <w:sz w:val="18"/>
                <w:szCs w:val="18"/>
              </w:rPr>
            </w:pPr>
          </w:p>
        </w:tc>
        <w:tc>
          <w:tcPr>
            <w:tcW w:w="1604" w:type="dxa"/>
          </w:tcPr>
          <w:p w14:paraId="2BFB6C9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14:paraId="2BFB6C9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2BFB6CA5" w14:textId="77777777" w:rsidTr="00C240EB">
        <w:trPr>
          <w:jc w:val="center"/>
        </w:trPr>
        <w:tc>
          <w:tcPr>
            <w:tcW w:w="1622" w:type="dxa"/>
            <w:vMerge/>
            <w:vAlign w:val="center"/>
          </w:tcPr>
          <w:p w14:paraId="2BFB6CA1" w14:textId="77777777" w:rsidR="00CF53A4" w:rsidRPr="00E1770C" w:rsidRDefault="00CF53A4" w:rsidP="00C240EB">
            <w:pPr>
              <w:jc w:val="center"/>
              <w:rPr>
                <w:rFonts w:ascii="Arial" w:hAnsi="Arial" w:cs="Arial"/>
                <w:sz w:val="18"/>
                <w:szCs w:val="18"/>
              </w:rPr>
            </w:pPr>
          </w:p>
        </w:tc>
        <w:tc>
          <w:tcPr>
            <w:tcW w:w="1603" w:type="dxa"/>
            <w:vMerge/>
            <w:vAlign w:val="center"/>
          </w:tcPr>
          <w:p w14:paraId="2BFB6CA2" w14:textId="77777777" w:rsidR="00CF53A4" w:rsidRPr="00E1770C" w:rsidRDefault="00CF53A4" w:rsidP="00C240EB">
            <w:pPr>
              <w:jc w:val="center"/>
              <w:rPr>
                <w:rFonts w:ascii="Arial" w:hAnsi="Arial" w:cs="Arial"/>
                <w:sz w:val="18"/>
                <w:szCs w:val="18"/>
              </w:rPr>
            </w:pPr>
          </w:p>
        </w:tc>
        <w:tc>
          <w:tcPr>
            <w:tcW w:w="1604" w:type="dxa"/>
          </w:tcPr>
          <w:p w14:paraId="2BFB6CA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14:paraId="2BFB6CA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14:paraId="2BFB6CAA" w14:textId="77777777" w:rsidTr="00C240EB">
        <w:trPr>
          <w:jc w:val="center"/>
        </w:trPr>
        <w:tc>
          <w:tcPr>
            <w:tcW w:w="1622" w:type="dxa"/>
            <w:vMerge/>
            <w:vAlign w:val="center"/>
          </w:tcPr>
          <w:p w14:paraId="2BFB6CA6" w14:textId="77777777" w:rsidR="00CF53A4" w:rsidRPr="00E1770C" w:rsidRDefault="00CF53A4" w:rsidP="00C240EB">
            <w:pPr>
              <w:jc w:val="center"/>
              <w:rPr>
                <w:rFonts w:ascii="Arial" w:hAnsi="Arial" w:cs="Arial"/>
                <w:sz w:val="18"/>
                <w:szCs w:val="18"/>
              </w:rPr>
            </w:pPr>
          </w:p>
        </w:tc>
        <w:tc>
          <w:tcPr>
            <w:tcW w:w="1603" w:type="dxa"/>
            <w:vMerge/>
            <w:vAlign w:val="center"/>
          </w:tcPr>
          <w:p w14:paraId="2BFB6CA7" w14:textId="77777777" w:rsidR="00CF53A4" w:rsidRPr="00E1770C" w:rsidRDefault="00CF53A4" w:rsidP="00C240EB">
            <w:pPr>
              <w:jc w:val="center"/>
              <w:rPr>
                <w:rFonts w:ascii="Arial" w:hAnsi="Arial" w:cs="Arial"/>
                <w:sz w:val="18"/>
                <w:szCs w:val="18"/>
              </w:rPr>
            </w:pPr>
          </w:p>
        </w:tc>
        <w:tc>
          <w:tcPr>
            <w:tcW w:w="1604" w:type="dxa"/>
          </w:tcPr>
          <w:p w14:paraId="2BFB6CA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14:paraId="2BFB6CA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14:paraId="2BFB6CAF" w14:textId="77777777" w:rsidTr="00C240EB">
        <w:trPr>
          <w:jc w:val="center"/>
        </w:trPr>
        <w:tc>
          <w:tcPr>
            <w:tcW w:w="1622" w:type="dxa"/>
            <w:vMerge/>
            <w:vAlign w:val="center"/>
          </w:tcPr>
          <w:p w14:paraId="2BFB6CAB" w14:textId="77777777" w:rsidR="00CF53A4" w:rsidRPr="00E1770C" w:rsidRDefault="00CF53A4" w:rsidP="00C240EB">
            <w:pPr>
              <w:jc w:val="center"/>
              <w:rPr>
                <w:rFonts w:ascii="Arial" w:hAnsi="Arial" w:cs="Arial"/>
                <w:sz w:val="18"/>
                <w:szCs w:val="18"/>
              </w:rPr>
            </w:pPr>
          </w:p>
        </w:tc>
        <w:tc>
          <w:tcPr>
            <w:tcW w:w="1603" w:type="dxa"/>
            <w:vMerge/>
            <w:vAlign w:val="center"/>
          </w:tcPr>
          <w:p w14:paraId="2BFB6CAC" w14:textId="77777777" w:rsidR="00CF53A4" w:rsidRPr="00E1770C" w:rsidRDefault="00CF53A4" w:rsidP="00C240EB">
            <w:pPr>
              <w:jc w:val="center"/>
              <w:rPr>
                <w:rFonts w:ascii="Arial" w:hAnsi="Arial" w:cs="Arial"/>
                <w:sz w:val="18"/>
                <w:szCs w:val="18"/>
              </w:rPr>
            </w:pPr>
          </w:p>
        </w:tc>
        <w:tc>
          <w:tcPr>
            <w:tcW w:w="1604" w:type="dxa"/>
          </w:tcPr>
          <w:p w14:paraId="2BFB6CA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14:paraId="2BFB6CA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14:paraId="2BFB6CB4" w14:textId="77777777" w:rsidTr="00C240EB">
        <w:trPr>
          <w:jc w:val="center"/>
        </w:trPr>
        <w:tc>
          <w:tcPr>
            <w:tcW w:w="1622" w:type="dxa"/>
            <w:vMerge/>
            <w:vAlign w:val="center"/>
          </w:tcPr>
          <w:p w14:paraId="2BFB6CB0" w14:textId="77777777" w:rsidR="00CF53A4" w:rsidRPr="00E1770C" w:rsidRDefault="00CF53A4" w:rsidP="00C240EB">
            <w:pPr>
              <w:jc w:val="center"/>
              <w:rPr>
                <w:rFonts w:ascii="Arial" w:hAnsi="Arial" w:cs="Arial"/>
                <w:sz w:val="18"/>
                <w:szCs w:val="18"/>
              </w:rPr>
            </w:pPr>
          </w:p>
        </w:tc>
        <w:tc>
          <w:tcPr>
            <w:tcW w:w="1603" w:type="dxa"/>
            <w:vMerge/>
            <w:vAlign w:val="center"/>
          </w:tcPr>
          <w:p w14:paraId="2BFB6CB1" w14:textId="77777777" w:rsidR="00CF53A4" w:rsidRPr="00E1770C" w:rsidRDefault="00CF53A4" w:rsidP="00C240EB">
            <w:pPr>
              <w:jc w:val="center"/>
              <w:rPr>
                <w:rFonts w:ascii="Arial" w:hAnsi="Arial" w:cs="Arial"/>
                <w:sz w:val="18"/>
                <w:szCs w:val="18"/>
              </w:rPr>
            </w:pPr>
          </w:p>
        </w:tc>
        <w:tc>
          <w:tcPr>
            <w:tcW w:w="1604" w:type="dxa"/>
          </w:tcPr>
          <w:p w14:paraId="2BFB6CB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14:paraId="2BFB6CB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14:paraId="2BFB6CB9" w14:textId="77777777" w:rsidTr="00C240EB">
        <w:trPr>
          <w:jc w:val="center"/>
        </w:trPr>
        <w:tc>
          <w:tcPr>
            <w:tcW w:w="1622" w:type="dxa"/>
            <w:vMerge/>
            <w:vAlign w:val="center"/>
          </w:tcPr>
          <w:p w14:paraId="2BFB6CB5" w14:textId="77777777" w:rsidR="00CF53A4" w:rsidRPr="00E1770C" w:rsidRDefault="00CF53A4" w:rsidP="00C240EB">
            <w:pPr>
              <w:jc w:val="center"/>
              <w:rPr>
                <w:rFonts w:ascii="Arial" w:hAnsi="Arial" w:cs="Arial"/>
                <w:sz w:val="18"/>
                <w:szCs w:val="18"/>
              </w:rPr>
            </w:pPr>
          </w:p>
        </w:tc>
        <w:tc>
          <w:tcPr>
            <w:tcW w:w="1603" w:type="dxa"/>
            <w:vAlign w:val="center"/>
          </w:tcPr>
          <w:p w14:paraId="2BFB6CB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14:paraId="2BFB6CB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2BFB6CB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2BFB6CBE" w14:textId="77777777" w:rsidTr="00C240EB">
        <w:trPr>
          <w:jc w:val="center"/>
        </w:trPr>
        <w:tc>
          <w:tcPr>
            <w:tcW w:w="1622" w:type="dxa"/>
            <w:vMerge/>
            <w:vAlign w:val="center"/>
          </w:tcPr>
          <w:p w14:paraId="2BFB6CBA"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2BFB6CBB" w14:textId="77777777"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14:paraId="2BFB6CB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2BFB6CB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2BFB6CC3" w14:textId="77777777" w:rsidTr="00C240EB">
        <w:trPr>
          <w:jc w:val="center"/>
        </w:trPr>
        <w:tc>
          <w:tcPr>
            <w:tcW w:w="1622" w:type="dxa"/>
            <w:vMerge/>
            <w:vAlign w:val="center"/>
          </w:tcPr>
          <w:p w14:paraId="2BFB6CBF" w14:textId="77777777" w:rsidR="00CF53A4" w:rsidRPr="00E1770C" w:rsidRDefault="00CF53A4" w:rsidP="00C240EB">
            <w:pPr>
              <w:jc w:val="center"/>
              <w:rPr>
                <w:rFonts w:ascii="Arial" w:hAnsi="Arial" w:cs="Arial"/>
                <w:sz w:val="18"/>
                <w:szCs w:val="18"/>
              </w:rPr>
            </w:pPr>
          </w:p>
        </w:tc>
        <w:tc>
          <w:tcPr>
            <w:tcW w:w="1603" w:type="dxa"/>
            <w:vMerge/>
            <w:vAlign w:val="center"/>
          </w:tcPr>
          <w:p w14:paraId="2BFB6CC0" w14:textId="77777777" w:rsidR="00CF53A4" w:rsidRPr="00E1770C" w:rsidRDefault="00CF53A4" w:rsidP="00C240EB">
            <w:pPr>
              <w:wordWrap w:val="0"/>
              <w:jc w:val="center"/>
              <w:rPr>
                <w:rFonts w:ascii="Arial" w:hAnsi="Arial" w:cs="Arial"/>
                <w:sz w:val="18"/>
                <w:szCs w:val="18"/>
              </w:rPr>
            </w:pPr>
          </w:p>
        </w:tc>
        <w:tc>
          <w:tcPr>
            <w:tcW w:w="1604" w:type="dxa"/>
            <w:vAlign w:val="center"/>
          </w:tcPr>
          <w:p w14:paraId="2BFB6CC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2BFB6CC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2BFB6CC8" w14:textId="77777777" w:rsidTr="00C240EB">
        <w:trPr>
          <w:jc w:val="center"/>
        </w:trPr>
        <w:tc>
          <w:tcPr>
            <w:tcW w:w="1622" w:type="dxa"/>
            <w:vMerge/>
            <w:vAlign w:val="center"/>
          </w:tcPr>
          <w:p w14:paraId="2BFB6CC4" w14:textId="77777777" w:rsidR="00CF53A4" w:rsidRPr="00E1770C" w:rsidRDefault="00CF53A4" w:rsidP="00C240EB">
            <w:pPr>
              <w:jc w:val="center"/>
              <w:rPr>
                <w:rFonts w:ascii="Arial" w:hAnsi="Arial" w:cs="Arial"/>
                <w:sz w:val="18"/>
                <w:szCs w:val="18"/>
              </w:rPr>
            </w:pPr>
          </w:p>
        </w:tc>
        <w:tc>
          <w:tcPr>
            <w:tcW w:w="1603" w:type="dxa"/>
            <w:vMerge/>
            <w:vAlign w:val="center"/>
          </w:tcPr>
          <w:p w14:paraId="2BFB6CC5" w14:textId="77777777" w:rsidR="00CF53A4" w:rsidRPr="00E1770C" w:rsidRDefault="00CF53A4" w:rsidP="00C240EB">
            <w:pPr>
              <w:jc w:val="center"/>
              <w:rPr>
                <w:rFonts w:ascii="Arial" w:hAnsi="Arial" w:cs="Arial"/>
                <w:sz w:val="18"/>
                <w:szCs w:val="18"/>
              </w:rPr>
            </w:pPr>
          </w:p>
        </w:tc>
        <w:tc>
          <w:tcPr>
            <w:tcW w:w="1604" w:type="dxa"/>
            <w:vAlign w:val="center"/>
          </w:tcPr>
          <w:p w14:paraId="2BFB6CC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2BFB6CC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2BFB6CCD" w14:textId="77777777" w:rsidTr="00C240EB">
        <w:trPr>
          <w:jc w:val="center"/>
        </w:trPr>
        <w:tc>
          <w:tcPr>
            <w:tcW w:w="1622" w:type="dxa"/>
            <w:vMerge/>
            <w:vAlign w:val="center"/>
          </w:tcPr>
          <w:p w14:paraId="2BFB6CC9" w14:textId="77777777" w:rsidR="00CF53A4" w:rsidRPr="00E1770C" w:rsidRDefault="00CF53A4" w:rsidP="00C240EB">
            <w:pPr>
              <w:jc w:val="center"/>
              <w:rPr>
                <w:rFonts w:ascii="Arial" w:hAnsi="Arial" w:cs="Arial"/>
                <w:sz w:val="18"/>
                <w:szCs w:val="18"/>
              </w:rPr>
            </w:pPr>
          </w:p>
        </w:tc>
        <w:tc>
          <w:tcPr>
            <w:tcW w:w="1603" w:type="dxa"/>
            <w:vAlign w:val="center"/>
          </w:tcPr>
          <w:p w14:paraId="2BFB6CC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14:paraId="2BFB6CC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2BFB6CC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2BFB6CD2" w14:textId="77777777" w:rsidTr="00C240EB">
        <w:trPr>
          <w:jc w:val="center"/>
        </w:trPr>
        <w:tc>
          <w:tcPr>
            <w:tcW w:w="1622" w:type="dxa"/>
            <w:vMerge/>
            <w:vAlign w:val="center"/>
          </w:tcPr>
          <w:p w14:paraId="2BFB6CCE" w14:textId="77777777" w:rsidR="00CF53A4" w:rsidRPr="00E1770C" w:rsidRDefault="00CF53A4" w:rsidP="00C240EB">
            <w:pPr>
              <w:jc w:val="center"/>
              <w:rPr>
                <w:rFonts w:ascii="Arial" w:hAnsi="Arial" w:cs="Arial"/>
                <w:sz w:val="18"/>
                <w:szCs w:val="18"/>
              </w:rPr>
            </w:pPr>
          </w:p>
        </w:tc>
        <w:tc>
          <w:tcPr>
            <w:tcW w:w="1603" w:type="dxa"/>
            <w:vAlign w:val="center"/>
          </w:tcPr>
          <w:p w14:paraId="2BFB6CC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14:paraId="2BFB6CD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14:paraId="2BFB6CD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2BFB6CD7" w14:textId="77777777" w:rsidTr="00C240EB">
        <w:trPr>
          <w:jc w:val="center"/>
        </w:trPr>
        <w:tc>
          <w:tcPr>
            <w:tcW w:w="1622" w:type="dxa"/>
            <w:vMerge/>
            <w:vAlign w:val="center"/>
          </w:tcPr>
          <w:p w14:paraId="2BFB6CD3"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2BFB6CD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14:paraId="2BFB6CD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2BFB6CD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2BFB6CDC" w14:textId="77777777" w:rsidTr="00C240EB">
        <w:trPr>
          <w:trHeight w:val="277"/>
          <w:jc w:val="center"/>
        </w:trPr>
        <w:tc>
          <w:tcPr>
            <w:tcW w:w="1622" w:type="dxa"/>
            <w:vMerge/>
            <w:vAlign w:val="center"/>
          </w:tcPr>
          <w:p w14:paraId="2BFB6CD8" w14:textId="77777777" w:rsidR="00CF53A4" w:rsidRPr="00E1770C" w:rsidRDefault="00CF53A4" w:rsidP="00C240EB">
            <w:pPr>
              <w:jc w:val="center"/>
              <w:rPr>
                <w:rFonts w:ascii="Arial" w:hAnsi="Arial" w:cs="Arial"/>
                <w:sz w:val="18"/>
                <w:szCs w:val="18"/>
              </w:rPr>
            </w:pPr>
          </w:p>
        </w:tc>
        <w:tc>
          <w:tcPr>
            <w:tcW w:w="1603" w:type="dxa"/>
            <w:vMerge/>
            <w:vAlign w:val="center"/>
          </w:tcPr>
          <w:p w14:paraId="2BFB6CD9" w14:textId="77777777" w:rsidR="00CF53A4" w:rsidRPr="00E1770C" w:rsidRDefault="00CF53A4" w:rsidP="00C240EB">
            <w:pPr>
              <w:jc w:val="center"/>
              <w:rPr>
                <w:rFonts w:ascii="Arial" w:hAnsi="Arial" w:cs="Arial"/>
                <w:sz w:val="18"/>
                <w:szCs w:val="18"/>
              </w:rPr>
            </w:pPr>
          </w:p>
        </w:tc>
        <w:tc>
          <w:tcPr>
            <w:tcW w:w="1604" w:type="dxa"/>
            <w:vAlign w:val="center"/>
          </w:tcPr>
          <w:p w14:paraId="2BFB6CD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14:paraId="2BFB6CD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2BFB6CE1" w14:textId="77777777" w:rsidTr="00C240EB">
        <w:trPr>
          <w:jc w:val="center"/>
        </w:trPr>
        <w:tc>
          <w:tcPr>
            <w:tcW w:w="1622" w:type="dxa"/>
            <w:vMerge/>
            <w:vAlign w:val="center"/>
          </w:tcPr>
          <w:p w14:paraId="2BFB6CDD" w14:textId="77777777" w:rsidR="00CF53A4" w:rsidRPr="00E1770C" w:rsidRDefault="00CF53A4" w:rsidP="00C240EB">
            <w:pPr>
              <w:jc w:val="center"/>
              <w:rPr>
                <w:rFonts w:ascii="Arial" w:hAnsi="Arial" w:cs="Arial"/>
                <w:sz w:val="18"/>
                <w:szCs w:val="18"/>
              </w:rPr>
            </w:pPr>
          </w:p>
        </w:tc>
        <w:tc>
          <w:tcPr>
            <w:tcW w:w="1603" w:type="dxa"/>
            <w:vMerge/>
            <w:vAlign w:val="center"/>
          </w:tcPr>
          <w:p w14:paraId="2BFB6CDE" w14:textId="77777777" w:rsidR="00CF53A4" w:rsidRPr="00E1770C" w:rsidRDefault="00CF53A4" w:rsidP="00C240EB">
            <w:pPr>
              <w:jc w:val="center"/>
              <w:rPr>
                <w:rFonts w:ascii="Arial" w:hAnsi="Arial" w:cs="Arial"/>
                <w:sz w:val="18"/>
                <w:szCs w:val="18"/>
              </w:rPr>
            </w:pPr>
          </w:p>
        </w:tc>
        <w:tc>
          <w:tcPr>
            <w:tcW w:w="1604" w:type="dxa"/>
            <w:vAlign w:val="center"/>
          </w:tcPr>
          <w:p w14:paraId="2BFB6CD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14:paraId="2BFB6CE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2BFB6CE6" w14:textId="77777777" w:rsidTr="00C240EB">
        <w:trPr>
          <w:jc w:val="center"/>
        </w:trPr>
        <w:tc>
          <w:tcPr>
            <w:tcW w:w="1622" w:type="dxa"/>
            <w:vMerge/>
            <w:vAlign w:val="center"/>
          </w:tcPr>
          <w:p w14:paraId="2BFB6CE2" w14:textId="77777777" w:rsidR="00CF53A4" w:rsidRPr="00E1770C" w:rsidRDefault="00CF53A4" w:rsidP="00C240EB">
            <w:pPr>
              <w:jc w:val="center"/>
              <w:rPr>
                <w:rFonts w:ascii="Arial" w:hAnsi="Arial" w:cs="Arial"/>
                <w:sz w:val="18"/>
                <w:szCs w:val="18"/>
              </w:rPr>
            </w:pPr>
          </w:p>
        </w:tc>
        <w:tc>
          <w:tcPr>
            <w:tcW w:w="1603" w:type="dxa"/>
            <w:vAlign w:val="center"/>
          </w:tcPr>
          <w:p w14:paraId="2BFB6CE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14:paraId="2BFB6CE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2BFB6CE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14:paraId="2BFB6CE7" w14:textId="77777777" w:rsidR="00CF53A4" w:rsidRDefault="00CF53A4" w:rsidP="00CF53A4">
      <w:pPr>
        <w:spacing w:line="276" w:lineRule="auto"/>
        <w:jc w:val="both"/>
        <w:rPr>
          <w:lang w:eastAsia="ko-KR"/>
        </w:rPr>
      </w:pPr>
    </w:p>
    <w:p w14:paraId="2BFB6CE8" w14:textId="77777777"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2BFB6CEC" w14:textId="77777777" w:rsidTr="00C240EB">
        <w:trPr>
          <w:trHeight w:val="195"/>
          <w:jc w:val="center"/>
        </w:trPr>
        <w:tc>
          <w:tcPr>
            <w:tcW w:w="1626" w:type="dxa"/>
            <w:vMerge w:val="restart"/>
            <w:vAlign w:val="center"/>
          </w:tcPr>
          <w:p w14:paraId="2BFB6CE9"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14:paraId="2BFB6CEA"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14:paraId="2BFB6CEB"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14:paraId="2BFB6CF3" w14:textId="77777777" w:rsidTr="00C240EB">
        <w:trPr>
          <w:trHeight w:val="128"/>
          <w:jc w:val="center"/>
        </w:trPr>
        <w:tc>
          <w:tcPr>
            <w:tcW w:w="1626" w:type="dxa"/>
            <w:vMerge/>
            <w:vAlign w:val="center"/>
          </w:tcPr>
          <w:p w14:paraId="2BFB6CED" w14:textId="77777777" w:rsidR="00CF53A4" w:rsidRPr="00E37A20" w:rsidRDefault="00CF53A4" w:rsidP="00C240EB">
            <w:pPr>
              <w:jc w:val="center"/>
              <w:rPr>
                <w:rFonts w:ascii="Arial" w:hAnsi="Arial" w:cs="Arial"/>
                <w:b/>
                <w:sz w:val="18"/>
                <w:szCs w:val="18"/>
              </w:rPr>
            </w:pPr>
          </w:p>
        </w:tc>
        <w:tc>
          <w:tcPr>
            <w:tcW w:w="1274" w:type="dxa"/>
            <w:vMerge/>
            <w:vAlign w:val="center"/>
          </w:tcPr>
          <w:p w14:paraId="2BFB6CEE" w14:textId="77777777" w:rsidR="00CF53A4" w:rsidRPr="00E37A20" w:rsidRDefault="00CF53A4" w:rsidP="00C240EB">
            <w:pPr>
              <w:jc w:val="center"/>
              <w:rPr>
                <w:rFonts w:ascii="Arial" w:hAnsi="Arial" w:cs="Arial"/>
                <w:b/>
                <w:sz w:val="18"/>
                <w:szCs w:val="18"/>
              </w:rPr>
            </w:pPr>
          </w:p>
        </w:tc>
        <w:tc>
          <w:tcPr>
            <w:tcW w:w="1218" w:type="dxa"/>
            <w:vAlign w:val="center"/>
          </w:tcPr>
          <w:p w14:paraId="2BFB6CEF"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14:paraId="2BFB6CF0"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14:paraId="2BFB6CF1"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14:paraId="2BFB6CF2"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14:paraId="2BFB6CF8" w14:textId="77777777" w:rsidTr="00C240EB">
        <w:trPr>
          <w:trHeight w:val="150"/>
          <w:jc w:val="center"/>
        </w:trPr>
        <w:tc>
          <w:tcPr>
            <w:tcW w:w="1626" w:type="dxa"/>
            <w:vMerge w:val="restart"/>
            <w:vAlign w:val="center"/>
          </w:tcPr>
          <w:p w14:paraId="2BFB6CF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5870,5910,5920</w:t>
            </w:r>
          </w:p>
        </w:tc>
        <w:tc>
          <w:tcPr>
            <w:tcW w:w="1274" w:type="dxa"/>
            <w:vAlign w:val="center"/>
          </w:tcPr>
          <w:p w14:paraId="2BFB6CF5"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2BFB6CF6"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14:paraId="2BFB6CF7"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14:paraId="2BFB6CFD" w14:textId="77777777" w:rsidTr="00C240EB">
        <w:trPr>
          <w:trHeight w:val="253"/>
          <w:jc w:val="center"/>
        </w:trPr>
        <w:tc>
          <w:tcPr>
            <w:tcW w:w="1626" w:type="dxa"/>
            <w:vMerge/>
            <w:vAlign w:val="center"/>
          </w:tcPr>
          <w:p w14:paraId="2BFB6CF9" w14:textId="77777777" w:rsidR="00CF53A4" w:rsidRPr="00686416" w:rsidRDefault="00CF53A4" w:rsidP="00C240EB">
            <w:pPr>
              <w:jc w:val="center"/>
              <w:rPr>
                <w:rFonts w:ascii="Arial" w:hAnsi="Arial" w:cs="Arial"/>
                <w:sz w:val="18"/>
                <w:szCs w:val="18"/>
              </w:rPr>
            </w:pPr>
          </w:p>
        </w:tc>
        <w:tc>
          <w:tcPr>
            <w:tcW w:w="1274" w:type="dxa"/>
            <w:vAlign w:val="center"/>
          </w:tcPr>
          <w:p w14:paraId="2BFB6CF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14:paraId="2BFB6CFB"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14:paraId="2BFB6CFC" w14:textId="77777777" w:rsidR="00CF53A4" w:rsidRPr="00686416" w:rsidRDefault="00CF53A4" w:rsidP="00C240EB">
            <w:pPr>
              <w:jc w:val="center"/>
              <w:rPr>
                <w:rFonts w:ascii="Arial" w:hAnsi="Arial" w:cs="Arial"/>
                <w:sz w:val="18"/>
                <w:szCs w:val="18"/>
              </w:rPr>
            </w:pPr>
          </w:p>
        </w:tc>
      </w:tr>
      <w:tr w:rsidR="00CF53A4" w:rsidRPr="00686416" w14:paraId="2BFB6D02" w14:textId="77777777" w:rsidTr="00C240EB">
        <w:trPr>
          <w:trHeight w:val="253"/>
          <w:jc w:val="center"/>
        </w:trPr>
        <w:tc>
          <w:tcPr>
            <w:tcW w:w="1626" w:type="dxa"/>
            <w:vMerge w:val="restart"/>
            <w:vAlign w:val="center"/>
          </w:tcPr>
          <w:p w14:paraId="2BFB6CFE"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14:paraId="2BFB6CF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2BFB6D00"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14:paraId="2BFB6D01"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14:paraId="2BFB6D08" w14:textId="77777777" w:rsidTr="00C240EB">
        <w:trPr>
          <w:trHeight w:val="253"/>
          <w:jc w:val="center"/>
        </w:trPr>
        <w:tc>
          <w:tcPr>
            <w:tcW w:w="1626" w:type="dxa"/>
            <w:vMerge/>
            <w:vAlign w:val="center"/>
          </w:tcPr>
          <w:p w14:paraId="2BFB6D03" w14:textId="77777777" w:rsidR="00CF53A4" w:rsidRPr="00686416" w:rsidRDefault="00CF53A4" w:rsidP="00C240EB">
            <w:pPr>
              <w:jc w:val="center"/>
              <w:rPr>
                <w:rFonts w:ascii="Arial" w:hAnsi="Arial" w:cs="Arial"/>
                <w:sz w:val="18"/>
                <w:szCs w:val="18"/>
              </w:rPr>
            </w:pPr>
          </w:p>
        </w:tc>
        <w:tc>
          <w:tcPr>
            <w:tcW w:w="1274" w:type="dxa"/>
            <w:vAlign w:val="center"/>
          </w:tcPr>
          <w:p w14:paraId="2BFB6D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14:paraId="2BFB6D05"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2BFB6D06"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2BFB6D07" w14:textId="77777777" w:rsidR="00CF53A4" w:rsidRPr="00686416" w:rsidRDefault="00CF53A4" w:rsidP="00C240EB">
            <w:pPr>
              <w:jc w:val="center"/>
              <w:rPr>
                <w:rFonts w:ascii="Arial" w:hAnsi="Arial" w:cs="Arial"/>
                <w:sz w:val="18"/>
                <w:szCs w:val="18"/>
              </w:rPr>
            </w:pPr>
          </w:p>
        </w:tc>
      </w:tr>
    </w:tbl>
    <w:p w14:paraId="2BFB6D09" w14:textId="77777777" w:rsidR="00CF53A4" w:rsidRDefault="00CF53A4" w:rsidP="00CF53A4">
      <w:pPr>
        <w:spacing w:line="276" w:lineRule="auto"/>
        <w:jc w:val="both"/>
        <w:rPr>
          <w:lang w:eastAsia="ko-KR"/>
        </w:rPr>
      </w:pPr>
    </w:p>
    <w:p w14:paraId="2BFB6D0A"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2BFB6D0B" w14:textId="77777777" w:rsidR="00805EC4" w:rsidRPr="00CF53A4" w:rsidRDefault="00805EC4" w:rsidP="00805EC4"/>
    <w:p w14:paraId="2BFB6D0C" w14:textId="77777777" w:rsidR="00805EC4" w:rsidRPr="0087716F" w:rsidRDefault="00805EC4" w:rsidP="00805EC4">
      <w:pPr>
        <w:pStyle w:val="Heading3"/>
        <w:rPr>
          <w:rFonts w:eastAsia="MS Mincho"/>
          <w:lang w:eastAsia="zh-CN"/>
        </w:rPr>
      </w:pPr>
      <w:bookmarkStart w:id="235" w:name="_Toc72931425"/>
      <w:bookmarkStart w:id="236" w:name="_Toc73026090"/>
      <w:bookmarkStart w:id="237" w:name="_Toc87544686"/>
      <w:r w:rsidRPr="0087716F">
        <w:t>5.</w:t>
      </w:r>
      <w:r>
        <w:rPr>
          <w:rFonts w:hint="eastAsia"/>
          <w:lang w:eastAsia="ko-KR"/>
        </w:rPr>
        <w:t>1</w:t>
      </w:r>
      <w:r>
        <w:t>.3</w:t>
      </w:r>
      <w:r w:rsidRPr="0087716F">
        <w:tab/>
      </w:r>
      <w:r>
        <w:t>PC2 NR V2X UE RF requirements SL-MIMO</w:t>
      </w:r>
      <w:bookmarkEnd w:id="235"/>
      <w:bookmarkEnd w:id="236"/>
      <w:bookmarkEnd w:id="237"/>
    </w:p>
    <w:p w14:paraId="2BFB6D0D" w14:textId="77777777" w:rsidR="00805EC4" w:rsidRPr="00805EC4" w:rsidRDefault="00805EC4" w:rsidP="00805EC4">
      <w:pPr>
        <w:rPr>
          <w:rFonts w:eastAsia="SimSun"/>
          <w:lang w:eastAsia="zh-CN"/>
        </w:rPr>
      </w:pPr>
    </w:p>
    <w:p w14:paraId="2BFB6D0E" w14:textId="77777777" w:rsidR="00805EC4" w:rsidRPr="0087716F" w:rsidRDefault="00805EC4" w:rsidP="00805EC4">
      <w:pPr>
        <w:pStyle w:val="Heading3"/>
        <w:rPr>
          <w:rFonts w:eastAsia="SimSun"/>
          <w:lang w:eastAsia="zh-CN"/>
        </w:rPr>
      </w:pPr>
      <w:bookmarkStart w:id="238" w:name="_Toc72931426"/>
      <w:bookmarkStart w:id="239" w:name="_Toc73026091"/>
      <w:bookmarkStart w:id="240" w:name="_Toc87544687"/>
      <w:r w:rsidRPr="0087716F">
        <w:t>5.</w:t>
      </w:r>
      <w:r>
        <w:rPr>
          <w:rFonts w:hint="eastAsia"/>
          <w:lang w:eastAsia="ko-KR"/>
        </w:rPr>
        <w:t>1</w:t>
      </w:r>
      <w:r>
        <w:t>.4</w:t>
      </w:r>
      <w:r w:rsidRPr="0087716F">
        <w:tab/>
      </w:r>
      <w:r>
        <w:t>PC2 NR V2X inter-band con-current UE RF requirements</w:t>
      </w:r>
      <w:bookmarkEnd w:id="238"/>
      <w:bookmarkEnd w:id="239"/>
      <w:bookmarkEnd w:id="240"/>
    </w:p>
    <w:p w14:paraId="2BFB6D0F" w14:textId="77777777" w:rsidR="00805EC4" w:rsidRDefault="00805EC4" w:rsidP="00805EC4"/>
    <w:p w14:paraId="2BFB6D10" w14:textId="77777777" w:rsidR="00661635" w:rsidRPr="0087716F" w:rsidRDefault="00661635" w:rsidP="00661635"/>
    <w:p w14:paraId="2BFB6D11" w14:textId="77777777" w:rsidR="00661635" w:rsidRPr="0087716F" w:rsidRDefault="00661635" w:rsidP="00661635">
      <w:pPr>
        <w:pStyle w:val="Heading2"/>
      </w:pPr>
      <w:bookmarkStart w:id="241" w:name="_Toc36034750"/>
      <w:bookmarkStart w:id="242" w:name="_Toc42537345"/>
      <w:bookmarkStart w:id="243" w:name="_Toc46356410"/>
      <w:bookmarkStart w:id="244" w:name="_Toc52566324"/>
      <w:bookmarkStart w:id="245" w:name="_Toc72931427"/>
      <w:bookmarkStart w:id="246" w:name="_Toc73026092"/>
      <w:bookmarkStart w:id="247" w:name="_Toc87544688"/>
      <w:r w:rsidRPr="0087716F">
        <w:t>5.2</w:t>
      </w:r>
      <w:r w:rsidRPr="0087716F">
        <w:tab/>
      </w:r>
      <w:bookmarkEnd w:id="241"/>
      <w:bookmarkEnd w:id="242"/>
      <w:bookmarkEnd w:id="243"/>
      <w:bookmarkEnd w:id="244"/>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45"/>
      <w:bookmarkEnd w:id="246"/>
      <w:bookmarkEnd w:id="247"/>
    </w:p>
    <w:p w14:paraId="2BFB6D12" w14:textId="77777777" w:rsidR="00661635" w:rsidRDefault="00661635" w:rsidP="00661635">
      <w:pPr>
        <w:pStyle w:val="Heading3"/>
      </w:pPr>
      <w:bookmarkStart w:id="248" w:name="_Toc36034753"/>
      <w:bookmarkStart w:id="249" w:name="_Toc42537348"/>
      <w:bookmarkStart w:id="250" w:name="_Toc46356413"/>
      <w:bookmarkStart w:id="251" w:name="_Toc52566327"/>
      <w:bookmarkStart w:id="252" w:name="_Toc72931428"/>
      <w:bookmarkStart w:id="253" w:name="_Toc73026093"/>
      <w:bookmarkStart w:id="254" w:name="_Toc87544689"/>
      <w:r w:rsidRPr="00DA197E">
        <w:rPr>
          <w:rFonts w:hint="eastAsia"/>
        </w:rPr>
        <w:t>5.2.1</w:t>
      </w:r>
      <w:r w:rsidRPr="0087716F">
        <w:tab/>
      </w:r>
      <w:bookmarkEnd w:id="248"/>
      <w:bookmarkEnd w:id="249"/>
      <w:bookmarkEnd w:id="250"/>
      <w:bookmarkEnd w:id="251"/>
      <w:r w:rsidR="00B40BA3">
        <w:rPr>
          <w:rFonts w:eastAsia="SimSun"/>
          <w:szCs w:val="24"/>
          <w:lang w:eastAsia="zh-CN"/>
        </w:rPr>
        <w:t>Intra-band V2X</w:t>
      </w:r>
      <w:r>
        <w:t xml:space="preserve"> operation scenarios and basic assumptions</w:t>
      </w:r>
      <w:bookmarkEnd w:id="252"/>
      <w:bookmarkEnd w:id="253"/>
      <w:bookmarkEnd w:id="254"/>
    </w:p>
    <w:p w14:paraId="2BFB6D13"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2BFB6D14" w14:textId="77777777" w:rsidR="00A0566F" w:rsidRDefault="00A0566F" w:rsidP="00A0566F">
      <w:pPr>
        <w:numPr>
          <w:ilvl w:val="0"/>
          <w:numId w:val="35"/>
        </w:numPr>
        <w:rPr>
          <w:lang w:val="en-US"/>
        </w:rPr>
      </w:pPr>
      <w:bookmarkStart w:id="255" w:name="MCCQCTEMPBM_00000034"/>
      <w:bookmarkStart w:id="256" w:name="MCCQCTEMPBM_00000055"/>
      <w:bookmarkStart w:id="257" w:name="MCCQCTEMPBM_00000076"/>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2BFB6D15" w14:textId="77777777" w:rsidR="00A0566F" w:rsidRPr="00C240EB" w:rsidRDefault="00A0566F" w:rsidP="00C240EB">
      <w:pPr>
        <w:widowControl w:val="0"/>
        <w:numPr>
          <w:ilvl w:val="1"/>
          <w:numId w:val="37"/>
        </w:numPr>
        <w:autoSpaceDE w:val="0"/>
        <w:autoSpaceDN w:val="0"/>
        <w:adjustRightInd w:val="0"/>
        <w:spacing w:after="120"/>
        <w:jc w:val="both"/>
        <w:rPr>
          <w:rFonts w:eastAsia="Batang"/>
          <w:lang w:val="en-US"/>
        </w:rPr>
      </w:pPr>
      <w:bookmarkStart w:id="258" w:name="MCCQCTEMPBM_00000033"/>
      <w:bookmarkStart w:id="259" w:name="MCCQCTEMPBM_00000054"/>
      <w:bookmarkStart w:id="260" w:name="MCCQCTEMPBM_00000075"/>
      <w:r w:rsidRPr="00B51088">
        <w:rPr>
          <w:rFonts w:eastAsia="Batang"/>
          <w:lang w:val="en-US"/>
        </w:rPr>
        <w:t>RAN4 allow TDM operation between spectrally partially used PC5 SL and Uu UL/DL operation in a licensed TDD band regardless of adjacent/ non-adjacent carrier</w:t>
      </w:r>
    </w:p>
    <w:bookmarkEnd w:id="258"/>
    <w:bookmarkEnd w:id="259"/>
    <w:bookmarkEnd w:id="260"/>
    <w:p w14:paraId="2BFB6D16" w14:textId="77777777"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14:paraId="2BFB6D17" w14:textId="77777777"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bookmarkEnd w:id="255"/>
    <w:bookmarkEnd w:id="256"/>
    <w:bookmarkEnd w:id="257"/>
    <w:p w14:paraId="2BFB6D18" w14:textId="77777777" w:rsidR="00A0566F" w:rsidRPr="00A0566F" w:rsidRDefault="00A0566F" w:rsidP="00A0566F">
      <w:pPr>
        <w:rPr>
          <w:lang w:val="en-US"/>
        </w:rPr>
      </w:pPr>
      <w:r>
        <w:rPr>
          <w:rFonts w:hint="eastAsia"/>
          <w:lang w:val="en-US"/>
        </w:rPr>
        <w:t>Other UE RF architecture is not precluded from implementation perspective.</w:t>
      </w:r>
    </w:p>
    <w:p w14:paraId="2BFB6D19" w14:textId="77777777" w:rsidR="00A0566F" w:rsidRDefault="00A0566F" w:rsidP="00A0566F">
      <w:r>
        <w:rPr>
          <w:rFonts w:hint="eastAsia"/>
        </w:rPr>
        <w:t xml:space="preserve">In Rel-17, RAN4 focus on TDD band for intra-band V2X operation and deprioritize FDD band. </w:t>
      </w:r>
      <w:bookmarkStart w:id="261" w:name="OLE_LINK10"/>
      <w:bookmarkStart w:id="262" w:name="OLE_LINK11"/>
      <w:r>
        <w:rPr>
          <w:rFonts w:hint="eastAsia"/>
        </w:rPr>
        <w:t>FDD band can be studied once operators have a request.</w:t>
      </w:r>
      <w:bookmarkEnd w:id="261"/>
      <w:bookmarkEnd w:id="262"/>
      <w:r>
        <w:rPr>
          <w:rFonts w:hint="eastAsia"/>
        </w:rPr>
        <w:t xml:space="preserve"> </w:t>
      </w:r>
    </w:p>
    <w:p w14:paraId="2BFB6D1A" w14:textId="77777777" w:rsidR="00A0566F" w:rsidRDefault="00A0566F" w:rsidP="00A0566F">
      <w:r>
        <w:rPr>
          <w:rFonts w:hint="eastAsia"/>
        </w:rPr>
        <w:t xml:space="preserve">For intra-band contiguous V2X con-current operation with FDM operation, simultaneous UL transmission and SL reception in TDD band are not allowed. </w:t>
      </w:r>
    </w:p>
    <w:p w14:paraId="2BFB6D1B" w14:textId="77777777" w:rsidR="00661635" w:rsidRPr="00A0566F" w:rsidRDefault="00661635" w:rsidP="00661635"/>
    <w:p w14:paraId="2BFB6D1C" w14:textId="77777777" w:rsidR="00661635" w:rsidRPr="0087716F" w:rsidRDefault="00661635" w:rsidP="00661635">
      <w:pPr>
        <w:pStyle w:val="Heading3"/>
        <w:rPr>
          <w:rFonts w:eastAsia="MS Mincho"/>
          <w:lang w:eastAsia="zh-CN"/>
        </w:rPr>
      </w:pPr>
      <w:bookmarkStart w:id="263" w:name="_Toc36034755"/>
      <w:bookmarkStart w:id="264" w:name="_Toc42537350"/>
      <w:bookmarkStart w:id="265" w:name="_Toc46356415"/>
      <w:bookmarkStart w:id="266" w:name="_Toc52566329"/>
      <w:bookmarkStart w:id="267" w:name="_Toc72931429"/>
      <w:bookmarkStart w:id="268" w:name="_Toc73026094"/>
      <w:bookmarkStart w:id="269" w:name="_Toc87544690"/>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63"/>
      <w:bookmarkEnd w:id="264"/>
      <w:bookmarkEnd w:id="265"/>
      <w:bookmarkEnd w:id="266"/>
      <w:bookmarkEnd w:id="267"/>
      <w:bookmarkEnd w:id="268"/>
      <w:bookmarkEnd w:id="269"/>
    </w:p>
    <w:p w14:paraId="2BFB6D1D" w14:textId="77777777" w:rsidR="00661635" w:rsidRDefault="00661635" w:rsidP="00661635">
      <w:pPr>
        <w:rPr>
          <w:rFonts w:eastAsia="SimSun"/>
          <w:lang w:eastAsia="zh-CN"/>
        </w:rPr>
      </w:pPr>
    </w:p>
    <w:p w14:paraId="2BFB6D1E" w14:textId="77777777" w:rsidR="00805EC4" w:rsidRPr="00805EC4" w:rsidRDefault="00805EC4" w:rsidP="00805EC4">
      <w:pPr>
        <w:pStyle w:val="Heading4"/>
      </w:pPr>
      <w:bookmarkStart w:id="270" w:name="_Toc72931430"/>
      <w:bookmarkStart w:id="271" w:name="_Toc73026095"/>
      <w:bookmarkStart w:id="272" w:name="_Toc87544691"/>
      <w:r>
        <w:rPr>
          <w:rFonts w:hint="eastAsia"/>
        </w:rPr>
        <w:t>5.2.2</w:t>
      </w:r>
      <w:r w:rsidRPr="00805EC4">
        <w:rPr>
          <w:rFonts w:hint="eastAsia"/>
        </w:rPr>
        <w:t xml:space="preserve">.1 Coexistence evaluation </w:t>
      </w:r>
      <w:r w:rsidRPr="00805EC4">
        <w:t>scenarios</w:t>
      </w:r>
      <w:bookmarkEnd w:id="270"/>
      <w:bookmarkEnd w:id="271"/>
      <w:bookmarkEnd w:id="272"/>
    </w:p>
    <w:p w14:paraId="2BFB6D1F" w14:textId="77777777" w:rsidR="00805EC4" w:rsidRPr="00805EC4" w:rsidRDefault="00805EC4" w:rsidP="00805EC4">
      <w:pPr>
        <w:rPr>
          <w:sz w:val="24"/>
          <w:lang w:eastAsia="ko-KR"/>
        </w:rPr>
      </w:pPr>
    </w:p>
    <w:p w14:paraId="2BFB6D20" w14:textId="77777777" w:rsidR="00805EC4" w:rsidRPr="00805EC4" w:rsidRDefault="00805EC4" w:rsidP="00805EC4">
      <w:pPr>
        <w:pStyle w:val="Heading4"/>
      </w:pPr>
      <w:bookmarkStart w:id="273" w:name="_Toc72931431"/>
      <w:bookmarkStart w:id="274" w:name="_Toc73026096"/>
      <w:bookmarkStart w:id="275" w:name="_Toc87544692"/>
      <w:r>
        <w:t>5.2.2</w:t>
      </w:r>
      <w:r w:rsidRPr="00805EC4">
        <w:t>.2 Coexistence simulations assumptions</w:t>
      </w:r>
      <w:bookmarkEnd w:id="273"/>
      <w:bookmarkEnd w:id="274"/>
      <w:bookmarkEnd w:id="275"/>
      <w:r w:rsidRPr="00805EC4">
        <w:t xml:space="preserve"> </w:t>
      </w:r>
    </w:p>
    <w:p w14:paraId="2BFB6D21" w14:textId="77777777" w:rsidR="00805EC4" w:rsidRPr="00805EC4" w:rsidRDefault="00805EC4" w:rsidP="00805EC4">
      <w:pPr>
        <w:rPr>
          <w:sz w:val="24"/>
          <w:lang w:eastAsia="ko-KR"/>
        </w:rPr>
      </w:pPr>
    </w:p>
    <w:p w14:paraId="2BFB6D22" w14:textId="77777777" w:rsidR="00805EC4" w:rsidRDefault="00805EC4" w:rsidP="00805EC4">
      <w:pPr>
        <w:pStyle w:val="Heading4"/>
      </w:pPr>
      <w:bookmarkStart w:id="276" w:name="_Toc72931432"/>
      <w:bookmarkStart w:id="277" w:name="_Toc73026097"/>
      <w:bookmarkStart w:id="278" w:name="_Toc87544693"/>
      <w:r>
        <w:lastRenderedPageBreak/>
        <w:t>5.2.2</w:t>
      </w:r>
      <w:r w:rsidRPr="00805EC4">
        <w:t xml:space="preserve">.3 </w:t>
      </w:r>
      <w:r>
        <w:t>Coexistence results</w:t>
      </w:r>
      <w:bookmarkEnd w:id="276"/>
      <w:bookmarkEnd w:id="277"/>
      <w:bookmarkEnd w:id="278"/>
    </w:p>
    <w:p w14:paraId="2BFB6D23" w14:textId="77777777" w:rsidR="00805EC4" w:rsidRDefault="00805EC4" w:rsidP="00805EC4">
      <w:pPr>
        <w:rPr>
          <w:sz w:val="24"/>
        </w:rPr>
      </w:pPr>
    </w:p>
    <w:p w14:paraId="2BFB6D24" w14:textId="77777777" w:rsidR="00805EC4" w:rsidRDefault="00805EC4" w:rsidP="00805EC4">
      <w:pPr>
        <w:pStyle w:val="Heading4"/>
      </w:pPr>
      <w:bookmarkStart w:id="279" w:name="_Toc72931433"/>
      <w:bookmarkStart w:id="280" w:name="_Toc73026098"/>
      <w:bookmarkStart w:id="281" w:name="_Toc87544694"/>
      <w:r>
        <w:t>5.2.2.4</w:t>
      </w:r>
      <w:r w:rsidRPr="00805EC4">
        <w:t xml:space="preserve"> </w:t>
      </w:r>
      <w:r>
        <w:t>Conclusion of Coexistence evaluations</w:t>
      </w:r>
      <w:bookmarkEnd w:id="279"/>
      <w:bookmarkEnd w:id="280"/>
      <w:bookmarkEnd w:id="281"/>
    </w:p>
    <w:p w14:paraId="2BFB6D25" w14:textId="77777777" w:rsidR="00805EC4" w:rsidRDefault="00805EC4" w:rsidP="00661635">
      <w:pPr>
        <w:rPr>
          <w:rFonts w:eastAsia="SimSun"/>
          <w:lang w:eastAsia="zh-CN"/>
        </w:rPr>
      </w:pPr>
    </w:p>
    <w:p w14:paraId="2BFB6D26" w14:textId="77777777" w:rsidR="00B40BA3" w:rsidRPr="0087716F" w:rsidRDefault="00B40BA3" w:rsidP="00B40BA3">
      <w:pPr>
        <w:pStyle w:val="Heading3"/>
        <w:rPr>
          <w:rFonts w:eastAsia="MS Mincho"/>
          <w:lang w:eastAsia="zh-CN"/>
        </w:rPr>
      </w:pPr>
      <w:bookmarkStart w:id="282" w:name="_Toc72931434"/>
      <w:bookmarkStart w:id="283" w:name="_Toc73026099"/>
      <w:bookmarkStart w:id="284" w:name="_Toc8754469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82"/>
      <w:bookmarkEnd w:id="283"/>
      <w:bookmarkEnd w:id="284"/>
    </w:p>
    <w:p w14:paraId="2BFB6D27" w14:textId="77777777" w:rsidR="00A0566F" w:rsidRPr="00A0566F"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 xml:space="preserve">.1 </w:t>
      </w:r>
      <w:r>
        <w:rPr>
          <w:rFonts w:ascii="Arial" w:hAnsi="Arial" w:hint="eastAsia"/>
          <w:sz w:val="24"/>
        </w:rPr>
        <w:t>Operating bands for intra-band V2X operation with TDM operation</w:t>
      </w:r>
    </w:p>
    <w:p w14:paraId="2BFB6D28"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2BFB6D29" w14:textId="77777777"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2BFB6D2D"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BFB6D2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2BFB6D2B"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2BFB6D2C" w14:textId="77777777" w:rsidR="00A0566F" w:rsidRPr="00EF5447" w:rsidRDefault="00A0566F" w:rsidP="00C240EB">
            <w:pPr>
              <w:pStyle w:val="TAH"/>
            </w:pPr>
            <w:r w:rsidRPr="00EF5447">
              <w:t>Interface</w:t>
            </w:r>
          </w:p>
        </w:tc>
      </w:tr>
      <w:tr w:rsidR="00A0566F" w:rsidRPr="00EF5447" w14:paraId="2BFB6D31"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2BFB6D2E"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BFB6D2F"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2BFB6D30" w14:textId="77777777" w:rsidR="00A0566F" w:rsidRPr="00EF5447" w:rsidRDefault="00A0566F" w:rsidP="00C240EB">
            <w:pPr>
              <w:pStyle w:val="TAC"/>
              <w:rPr>
                <w:lang w:eastAsia="zh-CN"/>
              </w:rPr>
            </w:pPr>
            <w:r>
              <w:rPr>
                <w:rFonts w:hint="eastAsia"/>
                <w:lang w:eastAsia="zh-CN"/>
              </w:rPr>
              <w:t>Uu</w:t>
            </w:r>
          </w:p>
        </w:tc>
      </w:tr>
      <w:tr w:rsidR="00A0566F" w:rsidRPr="00EF5447" w14:paraId="2BFB6D35"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2BFB6D32"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2BFB6D33"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2BFB6D34" w14:textId="77777777" w:rsidR="00A0566F" w:rsidRPr="00EF5447" w:rsidRDefault="00A0566F" w:rsidP="00C240EB">
            <w:pPr>
              <w:pStyle w:val="TAC"/>
              <w:rPr>
                <w:rFonts w:eastAsia="Malgun Gothic"/>
                <w:lang w:eastAsia="ko-KR"/>
              </w:rPr>
            </w:pPr>
            <w:r w:rsidRPr="00EF5447">
              <w:rPr>
                <w:rFonts w:eastAsia="Malgun Gothic"/>
                <w:lang w:eastAsia="ko-KR"/>
              </w:rPr>
              <w:t>PC5</w:t>
            </w:r>
          </w:p>
        </w:tc>
      </w:tr>
      <w:tr w:rsidR="00A0566F" w:rsidRPr="00EF5447" w14:paraId="2BFB6D37"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2BFB6D36"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2BFB6D38" w14:textId="77777777" w:rsidR="00A0566F" w:rsidRDefault="00A0566F" w:rsidP="00A0566F"/>
    <w:p w14:paraId="2BFB6D39"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2BFB6D3A"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2 Tx requirements for intra-band V2X operation with TDM operation</w:t>
      </w:r>
    </w:p>
    <w:p w14:paraId="2BFB6D3B" w14:textId="77777777" w:rsidR="00A0566F" w:rsidRDefault="00A0566F" w:rsidP="00C240EB">
      <w:pPr>
        <w:pStyle w:val="Heading5"/>
      </w:pPr>
      <w:bookmarkStart w:id="285" w:name="_Toc45890622"/>
      <w:bookmarkStart w:id="286" w:name="_Toc45891846"/>
      <w:bookmarkStart w:id="287" w:name="_Toc45892256"/>
      <w:bookmarkStart w:id="288" w:name="_Toc45892666"/>
      <w:bookmarkStart w:id="289" w:name="_Toc52353079"/>
      <w:bookmarkStart w:id="290" w:name="_Toc53174902"/>
      <w:bookmarkStart w:id="291" w:name="_Toc61378222"/>
      <w:bookmarkStart w:id="292" w:name="_Toc61378697"/>
      <w:bookmarkStart w:id="293" w:name="_Toc67953887"/>
      <w:bookmarkStart w:id="294" w:name="_Toc68733554"/>
      <w:bookmarkStart w:id="295" w:name="_Toc68784870"/>
      <w:bookmarkStart w:id="296" w:name="_Toc76736826"/>
      <w:bookmarkStart w:id="297" w:name="_Toc87544696"/>
      <w:r>
        <w:t>5.2.3.2.1</w:t>
      </w:r>
      <w:r w:rsidRPr="00EF5447">
        <w:tab/>
      </w:r>
      <w:bookmarkEnd w:id="285"/>
      <w:bookmarkEnd w:id="286"/>
      <w:bookmarkEnd w:id="287"/>
      <w:bookmarkEnd w:id="288"/>
      <w:bookmarkEnd w:id="289"/>
      <w:bookmarkEnd w:id="290"/>
      <w:bookmarkEnd w:id="291"/>
      <w:bookmarkEnd w:id="292"/>
      <w:bookmarkEnd w:id="293"/>
      <w:bookmarkEnd w:id="294"/>
      <w:bookmarkEnd w:id="295"/>
      <w:bookmarkEnd w:id="296"/>
      <w:r>
        <w:t>Additional Tx requirements for TDM operation</w:t>
      </w:r>
      <w:bookmarkEnd w:id="297"/>
    </w:p>
    <w:p w14:paraId="2BFB6D3C" w14:textId="77777777"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4 would be considered as following priority rule in TS38.321</w:t>
      </w:r>
    </w:p>
    <w:p w14:paraId="2BFB6D3D"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2BFB6D3E"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14:paraId="2BFB6D3F"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2BFB6D40"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2BFB6D41" w14:textId="77777777" w:rsidR="00DD39C7" w:rsidRDefault="00DD39C7" w:rsidP="00DD39C7">
      <w:pPr>
        <w:rPr>
          <w:rFonts w:eastAsia="Malgun Gothic"/>
        </w:rPr>
      </w:pPr>
    </w:p>
    <w:p w14:paraId="2BFB6D42"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2BFB6D43" w14:textId="77777777" w:rsidR="00DD39C7" w:rsidRPr="00BD44C8" w:rsidRDefault="00DD39C7" w:rsidP="00DD39C7">
      <w:pPr>
        <w:pStyle w:val="ListParagraph"/>
        <w:ind w:left="0"/>
        <w:jc w:val="center"/>
        <w:rPr>
          <w:rFonts w:eastAsia="Batang"/>
        </w:rPr>
      </w:pPr>
      <w:r w:rsidRPr="003E669E">
        <w:rPr>
          <w:rFonts w:eastAsia="Batang"/>
          <w:noProof/>
          <w:lang w:val="en-US" w:eastAsia="ko-KR"/>
        </w:rPr>
        <w:drawing>
          <wp:inline distT="0" distB="0" distL="0" distR="0" wp14:anchorId="2BFB73BD" wp14:editId="2BFB73BE">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p>
    <w:p w14:paraId="2BFB6D44" w14:textId="77777777" w:rsidR="00DD39C7" w:rsidRPr="00BD44C8" w:rsidRDefault="00DD39C7" w:rsidP="00DD39C7">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14:paraId="2BFB6D45" w14:textId="77777777" w:rsidR="00DD39C7" w:rsidRPr="003903E7" w:rsidRDefault="00DD39C7" w:rsidP="00DD39C7">
      <w:pPr>
        <w:jc w:val="center"/>
      </w:pPr>
    </w:p>
    <w:p w14:paraId="2BFB6D46" w14:textId="77777777" w:rsidR="00DD39C7" w:rsidRDefault="00DD39C7" w:rsidP="00DD39C7">
      <w:pPr>
        <w:jc w:val="center"/>
      </w:pPr>
      <w:r w:rsidRPr="003E669E">
        <w:rPr>
          <w:noProof/>
          <w:lang w:val="en-US" w:eastAsia="ko-KR"/>
        </w:rPr>
        <w:drawing>
          <wp:inline distT="0" distB="0" distL="0" distR="0" wp14:anchorId="2BFB73BF" wp14:editId="2BFB73C0">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p>
    <w:p w14:paraId="2BFB6D47" w14:textId="77777777" w:rsidR="00DD39C7" w:rsidRDefault="00DD39C7" w:rsidP="00DD39C7">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14:paraId="2BFB6D48" w14:textId="77777777" w:rsidR="00DD39C7" w:rsidRPr="00002D84" w:rsidRDefault="00DD39C7" w:rsidP="00DD39C7">
      <w:pPr>
        <w:rPr>
          <w:rFonts w:eastAsia="Malgun Gothic"/>
        </w:rPr>
      </w:pPr>
    </w:p>
    <w:p w14:paraId="2BFB6D49"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2BFB6D4A" w14:textId="77777777" w:rsidR="00DD39C7" w:rsidRDefault="00DD39C7" w:rsidP="00DD39C7">
      <w:pPr>
        <w:rPr>
          <w:rFonts w:eastAsia="Malgun Gothic"/>
        </w:rPr>
      </w:pPr>
      <w:r>
        <w:rPr>
          <w:rFonts w:eastAsia="Malgun Gothic"/>
        </w:rPr>
        <w:t>[TBD]</w:t>
      </w:r>
    </w:p>
    <w:p w14:paraId="2BFB6D4B" w14:textId="77777777" w:rsidR="00DD39C7" w:rsidRDefault="00DD39C7" w:rsidP="00A0566F"/>
    <w:p w14:paraId="2BFB6D4C" w14:textId="77777777" w:rsidR="00DD39C7" w:rsidRPr="006C003A" w:rsidRDefault="00DD39C7" w:rsidP="00DD39C7">
      <w:pPr>
        <w:rPr>
          <w:rFonts w:eastAsia="Malgun Gothic"/>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2BFB6D4D" w14:textId="77777777" w:rsidR="00DD39C7" w:rsidRPr="00265AF5" w:rsidRDefault="00DD39C7" w:rsidP="00A0566F"/>
    <w:p w14:paraId="2BFB6D4E"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3 Rx requirements for intra-band V2X operation with TDM operation</w:t>
      </w:r>
    </w:p>
    <w:p w14:paraId="2BFB6D4F" w14:textId="77777777" w:rsidR="00B40BA3" w:rsidRPr="00A0566F" w:rsidRDefault="00B40BA3" w:rsidP="00661635">
      <w:pPr>
        <w:rPr>
          <w:rFonts w:eastAsia="SimSun"/>
          <w:lang w:eastAsia="zh-CN"/>
        </w:rPr>
      </w:pPr>
    </w:p>
    <w:p w14:paraId="2BFB6D50" w14:textId="77777777" w:rsidR="00805EC4" w:rsidRPr="0087716F" w:rsidRDefault="00805EC4" w:rsidP="00805EC4">
      <w:pPr>
        <w:pStyle w:val="Heading3"/>
        <w:rPr>
          <w:rFonts w:eastAsia="MS Mincho"/>
          <w:lang w:eastAsia="zh-CN"/>
        </w:rPr>
      </w:pPr>
      <w:bookmarkStart w:id="298" w:name="_Toc72931437"/>
      <w:bookmarkStart w:id="299" w:name="_Toc73026100"/>
      <w:bookmarkStart w:id="300" w:name="_Toc87544697"/>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298"/>
      <w:bookmarkEnd w:id="299"/>
      <w:bookmarkEnd w:id="300"/>
    </w:p>
    <w:p w14:paraId="2BFB6D51" w14:textId="77777777" w:rsidR="00A0566F" w:rsidRPr="00A0566F" w:rsidRDefault="00A0566F" w:rsidP="00A0566F">
      <w:pPr>
        <w:keepNext/>
        <w:keepLines/>
        <w:spacing w:before="120"/>
        <w:ind w:left="1418" w:hanging="1418"/>
        <w:outlineLvl w:val="3"/>
        <w:rPr>
          <w:rFonts w:ascii="Arial" w:hAnsi="Arial"/>
          <w:sz w:val="24"/>
        </w:rPr>
      </w:pPr>
      <w:bookmarkStart w:id="301" w:name="OLE_LINK12"/>
      <w:bookmarkStart w:id="302" w:name="OLE_LINK13"/>
      <w:r w:rsidRPr="00F42528">
        <w:rPr>
          <w:rFonts w:ascii="Arial" w:eastAsia="Malgun Gothic" w:hAnsi="Arial" w:hint="eastAsia"/>
          <w:sz w:val="24"/>
        </w:rPr>
        <w:t>5.2.</w:t>
      </w:r>
      <w:r>
        <w:rPr>
          <w:rFonts w:ascii="Arial" w:hAnsi="Arial" w:hint="eastAsia"/>
          <w:sz w:val="24"/>
        </w:rPr>
        <w:t>4</w:t>
      </w:r>
      <w:r w:rsidRPr="00F42528">
        <w:rPr>
          <w:rFonts w:ascii="Arial" w:eastAsia="Malgun Gothic" w:hAnsi="Arial" w:hint="eastAsia"/>
          <w:sz w:val="24"/>
        </w:rPr>
        <w:t xml:space="preserve">.1 </w:t>
      </w:r>
      <w:r>
        <w:rPr>
          <w:rFonts w:ascii="Arial" w:hAnsi="Arial" w:hint="eastAsia"/>
          <w:sz w:val="24"/>
        </w:rPr>
        <w:t>Configuration for intra-band contiguous V2X con-current operation with FDM operation</w:t>
      </w:r>
    </w:p>
    <w:bookmarkEnd w:id="301"/>
    <w:bookmarkEnd w:id="302"/>
    <w:p w14:paraId="2BFB6D52"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2BFB6D53"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2BFB6D5A" w14:textId="77777777" w:rsidTr="00C240EB">
        <w:trPr>
          <w:trHeight w:val="187"/>
          <w:tblHeader/>
          <w:jc w:val="center"/>
        </w:trPr>
        <w:tc>
          <w:tcPr>
            <w:tcW w:w="0" w:type="auto"/>
          </w:tcPr>
          <w:p w14:paraId="2BFB6D54"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14:paraId="2BFB6D55" w14:textId="77777777"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14:paraId="2BFB6D56"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2BFB6D57"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2BFB6D58"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14:paraId="2BFB6D59"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14:paraId="2BFB6D61" w14:textId="77777777" w:rsidTr="00C240EB">
        <w:trPr>
          <w:trHeight w:val="187"/>
          <w:jc w:val="center"/>
        </w:trPr>
        <w:tc>
          <w:tcPr>
            <w:tcW w:w="1558" w:type="dxa"/>
            <w:shd w:val="clear" w:color="auto" w:fill="auto"/>
            <w:tcMar>
              <w:top w:w="0" w:type="dxa"/>
              <w:left w:w="108" w:type="dxa"/>
              <w:bottom w:w="0" w:type="dxa"/>
              <w:right w:w="108" w:type="dxa"/>
            </w:tcMar>
            <w:hideMark/>
          </w:tcPr>
          <w:p w14:paraId="2BFB6D5B" w14:textId="77777777" w:rsidR="00A0566F" w:rsidRPr="00EF5447" w:rsidRDefault="00A0566F" w:rsidP="00C240EB">
            <w:pPr>
              <w:pStyle w:val="TAC"/>
              <w:keepNext w:val="0"/>
              <w:rPr>
                <w:lang w:eastAsia="en-GB"/>
              </w:rPr>
            </w:pPr>
            <w:r>
              <w:rPr>
                <w:lang w:eastAsia="en-GB"/>
              </w:rPr>
              <w:t>V2X_</w:t>
            </w:r>
            <w:r>
              <w:rPr>
                <w:rFonts w:hint="eastAsia"/>
                <w:lang w:eastAsia="zh-CN"/>
              </w:rPr>
              <w:t>n79</w:t>
            </w:r>
            <w:r w:rsidRPr="00EF5447">
              <w:rPr>
                <w:lang w:eastAsia="en-GB"/>
              </w:rPr>
              <w:t>AA</w:t>
            </w:r>
          </w:p>
        </w:tc>
        <w:tc>
          <w:tcPr>
            <w:tcW w:w="1395" w:type="dxa"/>
            <w:shd w:val="clear" w:color="auto" w:fill="auto"/>
            <w:tcMar>
              <w:top w:w="0" w:type="dxa"/>
              <w:left w:w="108" w:type="dxa"/>
              <w:bottom w:w="0" w:type="dxa"/>
              <w:right w:w="108" w:type="dxa"/>
            </w:tcMar>
            <w:hideMark/>
          </w:tcPr>
          <w:p w14:paraId="2BFB6D5C"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2BFB6D5D"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2BFB6D5E"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BFB6D5F"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2BFB6D60" w14:textId="77777777" w:rsidR="00A0566F" w:rsidRPr="00EF5447" w:rsidRDefault="00A0566F" w:rsidP="00C240EB">
            <w:pPr>
              <w:pStyle w:val="TAC"/>
              <w:keepNext w:val="0"/>
              <w:rPr>
                <w:lang w:eastAsia="en-GB"/>
              </w:rPr>
            </w:pPr>
            <w:r w:rsidRPr="00EF5447">
              <w:rPr>
                <w:lang w:eastAsia="en-GB"/>
              </w:rPr>
              <w:t>0</w:t>
            </w:r>
          </w:p>
        </w:tc>
      </w:tr>
    </w:tbl>
    <w:p w14:paraId="2BFB6D62" w14:textId="77777777" w:rsidR="00805EC4" w:rsidRDefault="00805EC4" w:rsidP="00661635">
      <w:pPr>
        <w:rPr>
          <w:rFonts w:eastAsia="SimSun"/>
          <w:lang w:eastAsia="zh-CN"/>
        </w:rPr>
      </w:pPr>
    </w:p>
    <w:p w14:paraId="2BFB6D63" w14:textId="77777777" w:rsidR="004F23F1" w:rsidRPr="00805EC4" w:rsidRDefault="004F23F1" w:rsidP="004F23F1">
      <w:pPr>
        <w:pStyle w:val="Heading4"/>
      </w:pPr>
      <w:bookmarkStart w:id="303" w:name="_Toc72931439"/>
      <w:bookmarkStart w:id="304" w:name="_Toc73026101"/>
      <w:bookmarkStart w:id="305" w:name="_Toc87544698"/>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03"/>
      <w:bookmarkEnd w:id="304"/>
      <w:bookmarkEnd w:id="305"/>
    </w:p>
    <w:p w14:paraId="2BFB6D64" w14:textId="77777777" w:rsidR="00A92A16" w:rsidRPr="004C6BF0" w:rsidRDefault="00B40BA3" w:rsidP="00A92A16">
      <w:pPr>
        <w:pStyle w:val="Heading5"/>
        <w:rPr>
          <w:b/>
          <w:bCs/>
          <w:sz w:val="24"/>
        </w:rPr>
      </w:pPr>
      <w:bookmarkStart w:id="306" w:name="_Toc72931440"/>
      <w:bookmarkStart w:id="307" w:name="_Toc73026102"/>
      <w:bookmarkStart w:id="308" w:name="_Toc87544699"/>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06"/>
      <w:bookmarkEnd w:id="307"/>
      <w:bookmarkEnd w:id="308"/>
    </w:p>
    <w:p w14:paraId="2BFB6D65"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2BFB6D66" w14:textId="77777777"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2BFB6D70" w14:textId="77777777" w:rsidTr="00C240EB">
        <w:trPr>
          <w:jc w:val="center"/>
        </w:trPr>
        <w:tc>
          <w:tcPr>
            <w:tcW w:w="1047" w:type="dxa"/>
            <w:vAlign w:val="center"/>
          </w:tcPr>
          <w:p w14:paraId="2BFB6D67"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2BFB6D68" w14:textId="77777777" w:rsidR="00A92A16" w:rsidRPr="005E2366" w:rsidRDefault="00A92A16" w:rsidP="00C240EB">
            <w:pPr>
              <w:pStyle w:val="TAH"/>
              <w:rPr>
                <w:rFonts w:cs="Arial"/>
              </w:rPr>
            </w:pPr>
            <w:r w:rsidRPr="005E2366">
              <w:rPr>
                <w:rFonts w:cs="Arial"/>
              </w:rPr>
              <w:t>Class 1 (dBm)</w:t>
            </w:r>
          </w:p>
        </w:tc>
        <w:tc>
          <w:tcPr>
            <w:tcW w:w="1040" w:type="dxa"/>
          </w:tcPr>
          <w:p w14:paraId="2BFB6D69" w14:textId="77777777" w:rsidR="00A92A16" w:rsidRPr="005E2366" w:rsidRDefault="00A92A16" w:rsidP="00C240EB">
            <w:pPr>
              <w:pStyle w:val="TAH"/>
              <w:rPr>
                <w:rFonts w:cs="Arial"/>
              </w:rPr>
            </w:pPr>
            <w:r w:rsidRPr="005E2366">
              <w:rPr>
                <w:rFonts w:cs="Arial"/>
              </w:rPr>
              <w:t>Tolerance (dB)</w:t>
            </w:r>
          </w:p>
        </w:tc>
        <w:tc>
          <w:tcPr>
            <w:tcW w:w="909" w:type="dxa"/>
          </w:tcPr>
          <w:p w14:paraId="2BFB6D6A" w14:textId="77777777" w:rsidR="00A92A16" w:rsidRPr="005E2366" w:rsidRDefault="00A92A16" w:rsidP="00C240EB">
            <w:pPr>
              <w:pStyle w:val="TAH"/>
              <w:rPr>
                <w:rFonts w:cs="Arial"/>
              </w:rPr>
            </w:pPr>
            <w:r w:rsidRPr="005E2366">
              <w:rPr>
                <w:rFonts w:cs="Arial"/>
              </w:rPr>
              <w:t>Class 2 (dBm)</w:t>
            </w:r>
          </w:p>
        </w:tc>
        <w:tc>
          <w:tcPr>
            <w:tcW w:w="1040" w:type="dxa"/>
          </w:tcPr>
          <w:p w14:paraId="2BFB6D6B" w14:textId="77777777" w:rsidR="00A92A16" w:rsidRPr="005E2366" w:rsidRDefault="00A92A16" w:rsidP="00C240EB">
            <w:pPr>
              <w:pStyle w:val="TAH"/>
              <w:rPr>
                <w:rFonts w:cs="Arial"/>
              </w:rPr>
            </w:pPr>
            <w:r w:rsidRPr="005E2366">
              <w:rPr>
                <w:rFonts w:cs="Arial"/>
              </w:rPr>
              <w:t>Tolerance (dB)</w:t>
            </w:r>
          </w:p>
        </w:tc>
        <w:tc>
          <w:tcPr>
            <w:tcW w:w="850" w:type="dxa"/>
          </w:tcPr>
          <w:p w14:paraId="2BFB6D6C" w14:textId="77777777" w:rsidR="00A92A16" w:rsidRPr="005E2366" w:rsidRDefault="00A92A16" w:rsidP="00C240EB">
            <w:pPr>
              <w:pStyle w:val="TAH"/>
              <w:rPr>
                <w:rFonts w:cs="Arial"/>
              </w:rPr>
            </w:pPr>
            <w:r w:rsidRPr="005E2366">
              <w:rPr>
                <w:rFonts w:cs="Arial"/>
              </w:rPr>
              <w:t>Class 3 (dBm)</w:t>
            </w:r>
          </w:p>
        </w:tc>
        <w:tc>
          <w:tcPr>
            <w:tcW w:w="1168" w:type="dxa"/>
          </w:tcPr>
          <w:p w14:paraId="2BFB6D6D" w14:textId="77777777" w:rsidR="00A92A16" w:rsidRPr="005E2366" w:rsidRDefault="00A92A16" w:rsidP="00C240EB">
            <w:pPr>
              <w:pStyle w:val="TAH"/>
              <w:rPr>
                <w:rFonts w:cs="Arial"/>
              </w:rPr>
            </w:pPr>
            <w:r w:rsidRPr="005E2366">
              <w:rPr>
                <w:rFonts w:cs="Arial"/>
              </w:rPr>
              <w:t>Tolerance (dB)</w:t>
            </w:r>
          </w:p>
        </w:tc>
        <w:tc>
          <w:tcPr>
            <w:tcW w:w="890" w:type="dxa"/>
          </w:tcPr>
          <w:p w14:paraId="2BFB6D6E" w14:textId="77777777" w:rsidR="00A92A16" w:rsidRPr="005E2366" w:rsidRDefault="00A92A16" w:rsidP="00C240EB">
            <w:pPr>
              <w:pStyle w:val="TAH"/>
              <w:rPr>
                <w:rFonts w:cs="Arial"/>
              </w:rPr>
            </w:pPr>
            <w:r w:rsidRPr="005E2366">
              <w:rPr>
                <w:rFonts w:cs="Arial"/>
              </w:rPr>
              <w:t>Class 4 (dBm)</w:t>
            </w:r>
          </w:p>
        </w:tc>
        <w:tc>
          <w:tcPr>
            <w:tcW w:w="1166" w:type="dxa"/>
          </w:tcPr>
          <w:p w14:paraId="2BFB6D6F" w14:textId="77777777" w:rsidR="00A92A16" w:rsidRPr="005E2366" w:rsidRDefault="00A92A16" w:rsidP="00C240EB">
            <w:pPr>
              <w:pStyle w:val="TAH"/>
              <w:rPr>
                <w:rFonts w:cs="Arial"/>
              </w:rPr>
            </w:pPr>
            <w:r w:rsidRPr="005E2366">
              <w:rPr>
                <w:rFonts w:cs="Arial"/>
              </w:rPr>
              <w:t>Tolerance (dB)</w:t>
            </w:r>
          </w:p>
        </w:tc>
      </w:tr>
      <w:tr w:rsidR="00A92A16" w:rsidRPr="00795ABE" w14:paraId="2BFB6D7A"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BFB6D71"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2BFB6D72"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BFB6D73"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2BFB6D74"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BFB6D75"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2BFB6D76"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2BFB6D77"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BFB6D78"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BFB6D79" w14:textId="77777777" w:rsidR="00A92A16" w:rsidRPr="005E2366" w:rsidRDefault="00A92A16" w:rsidP="00C240EB">
            <w:pPr>
              <w:pStyle w:val="TAC"/>
              <w:rPr>
                <w:rFonts w:cs="Arial"/>
              </w:rPr>
            </w:pPr>
          </w:p>
        </w:tc>
      </w:tr>
      <w:tr w:rsidR="00A92A16" w:rsidRPr="00795ABE" w14:paraId="2BFB6D84"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BFB6D7B"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2BFB6D7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BFB6D7D"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2BFB6D7E"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2BFB6D7F" w14:textId="77777777" w:rsidR="00A92A16" w:rsidRPr="005E2366" w:rsidRDefault="0050766B" w:rsidP="00C240EB">
            <w:pPr>
              <w:pStyle w:val="TAC"/>
              <w:rPr>
                <w:rFonts w:cs="Arial"/>
              </w:rPr>
            </w:pPr>
            <w:r w:rsidRPr="0071084B">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2BFB6D80"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2BFB6D81" w14:textId="77777777" w:rsidR="00A92A16" w:rsidRPr="005E2366" w:rsidRDefault="00A92A16" w:rsidP="00C240E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2BFB6D8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BFB6D83" w14:textId="77777777" w:rsidR="00A92A16" w:rsidRPr="005E2366" w:rsidRDefault="00A92A16" w:rsidP="00C240EB">
            <w:pPr>
              <w:pStyle w:val="TAC"/>
              <w:rPr>
                <w:rFonts w:cs="Arial"/>
              </w:rPr>
            </w:pPr>
          </w:p>
        </w:tc>
      </w:tr>
      <w:tr w:rsidR="00A92A16" w:rsidRPr="00795ABE" w14:paraId="2BFB6D8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BFB6D8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2BFB6D86"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BFB6D87"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2BFB6D8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BFB6D89"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2BFB6D8A"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2BFB6D8B"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BFB6D8C"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BFB6D8D" w14:textId="77777777" w:rsidR="00A92A16" w:rsidRPr="005E2366" w:rsidRDefault="00A92A16" w:rsidP="00C240EB">
            <w:pPr>
              <w:pStyle w:val="TAC"/>
              <w:rPr>
                <w:rFonts w:cs="Arial"/>
              </w:rPr>
            </w:pPr>
          </w:p>
        </w:tc>
      </w:tr>
      <w:tr w:rsidR="00A92A16" w:rsidRPr="00795ABE" w14:paraId="2BFB6D9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2BFB6D8F"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2BFB6D90"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BFB6D92" w14:textId="77777777" w:rsidR="00A92A16" w:rsidRDefault="00A92A16" w:rsidP="00A92A16"/>
    <w:p w14:paraId="2BFB6D93" w14:textId="77777777" w:rsidR="00A92A16" w:rsidRPr="004C6BF0" w:rsidRDefault="00A92A16" w:rsidP="00A92A16">
      <w:pPr>
        <w:pStyle w:val="Heading5"/>
        <w:rPr>
          <w:b/>
          <w:bCs/>
          <w:sz w:val="24"/>
        </w:rPr>
      </w:pPr>
      <w:bookmarkStart w:id="309" w:name="_Toc72931441"/>
      <w:bookmarkStart w:id="310" w:name="_Toc73026103"/>
      <w:bookmarkStart w:id="311" w:name="_Toc87544700"/>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09"/>
      <w:bookmarkEnd w:id="310"/>
      <w:bookmarkEnd w:id="311"/>
    </w:p>
    <w:p w14:paraId="2BFB6D94" w14:textId="77777777" w:rsidR="00A92A16" w:rsidRDefault="00A92A16" w:rsidP="00A92A16">
      <w:pPr>
        <w:rPr>
          <w:i/>
          <w:color w:val="0066FF"/>
          <w:lang w:eastAsia="ko-KR"/>
        </w:rPr>
      </w:pPr>
    </w:p>
    <w:p w14:paraId="2BFB6D95"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2BFB6D96" w14:textId="77777777" w:rsidR="00A92A16" w:rsidRDefault="00A92A16" w:rsidP="00A92A16">
      <w:pPr>
        <w:pStyle w:val="Caption"/>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2BFB6D99" w14:textId="77777777" w:rsidTr="00C240EB">
        <w:trPr>
          <w:trHeight w:val="336"/>
          <w:jc w:val="center"/>
        </w:trPr>
        <w:tc>
          <w:tcPr>
            <w:tcW w:w="4278" w:type="dxa"/>
            <w:shd w:val="clear" w:color="auto" w:fill="auto"/>
            <w:vAlign w:val="center"/>
          </w:tcPr>
          <w:p w14:paraId="2BFB6D97"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2BFB6D98"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2BFB6D9C" w14:textId="77777777" w:rsidTr="00C240EB">
        <w:trPr>
          <w:trHeight w:val="479"/>
          <w:jc w:val="center"/>
        </w:trPr>
        <w:tc>
          <w:tcPr>
            <w:tcW w:w="4278" w:type="dxa"/>
            <w:shd w:val="clear" w:color="auto" w:fill="auto"/>
            <w:vAlign w:val="center"/>
          </w:tcPr>
          <w:p w14:paraId="2BFB6D9A"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2BFB6D9B" w14:textId="77777777"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2BFB6DA0" w14:textId="77777777" w:rsidTr="00C240EB">
        <w:trPr>
          <w:trHeight w:val="479"/>
          <w:jc w:val="center"/>
        </w:trPr>
        <w:tc>
          <w:tcPr>
            <w:tcW w:w="4278" w:type="dxa"/>
            <w:shd w:val="clear" w:color="auto" w:fill="auto"/>
            <w:vAlign w:val="center"/>
            <w:hideMark/>
          </w:tcPr>
          <w:p w14:paraId="2BFB6D9D"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2BFB6D9E" w14:textId="77777777"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2BFB6D9F" w14:textId="77777777"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2BFB6DA3" w14:textId="77777777" w:rsidTr="00C240EB">
        <w:trPr>
          <w:trHeight w:val="479"/>
          <w:jc w:val="center"/>
        </w:trPr>
        <w:tc>
          <w:tcPr>
            <w:tcW w:w="4278" w:type="dxa"/>
            <w:shd w:val="clear" w:color="auto" w:fill="auto"/>
            <w:vAlign w:val="center"/>
          </w:tcPr>
          <w:p w14:paraId="2BFB6DA1"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2BFB6DA2"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2BFB6DA6" w14:textId="77777777" w:rsidTr="00C240EB">
        <w:trPr>
          <w:trHeight w:val="479"/>
          <w:jc w:val="center"/>
        </w:trPr>
        <w:tc>
          <w:tcPr>
            <w:tcW w:w="4278" w:type="dxa"/>
            <w:shd w:val="clear" w:color="auto" w:fill="auto"/>
            <w:vAlign w:val="center"/>
          </w:tcPr>
          <w:p w14:paraId="2BFB6DA4"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2BFB6DA5"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2BFB6DA9" w14:textId="77777777" w:rsidTr="00C240EB">
        <w:trPr>
          <w:trHeight w:val="479"/>
          <w:jc w:val="center"/>
        </w:trPr>
        <w:tc>
          <w:tcPr>
            <w:tcW w:w="4278" w:type="dxa"/>
            <w:shd w:val="clear" w:color="auto" w:fill="auto"/>
            <w:vAlign w:val="center"/>
            <w:hideMark/>
          </w:tcPr>
          <w:p w14:paraId="2BFB6DA7"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2BFB6DA8"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2BFB6DAD" w14:textId="77777777" w:rsidTr="00C240EB">
        <w:trPr>
          <w:trHeight w:val="479"/>
          <w:jc w:val="center"/>
        </w:trPr>
        <w:tc>
          <w:tcPr>
            <w:tcW w:w="4278" w:type="dxa"/>
            <w:shd w:val="clear" w:color="auto" w:fill="auto"/>
            <w:vAlign w:val="center"/>
          </w:tcPr>
          <w:p w14:paraId="2BFB6DAA"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2BFB6DAB" w14:textId="77777777"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14:paraId="2BFB6DAC" w14:textId="77777777"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14:paraId="2BFB6DB0" w14:textId="77777777" w:rsidTr="00C240EB">
        <w:trPr>
          <w:trHeight w:val="479"/>
          <w:jc w:val="center"/>
        </w:trPr>
        <w:tc>
          <w:tcPr>
            <w:tcW w:w="4278" w:type="dxa"/>
            <w:shd w:val="clear" w:color="auto" w:fill="auto"/>
            <w:vAlign w:val="center"/>
          </w:tcPr>
          <w:p w14:paraId="2BFB6DAE"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2BFB6DAF"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2BFB6DB3" w14:textId="77777777" w:rsidTr="00C240EB">
        <w:trPr>
          <w:trHeight w:val="479"/>
          <w:jc w:val="center"/>
        </w:trPr>
        <w:tc>
          <w:tcPr>
            <w:tcW w:w="4278" w:type="dxa"/>
            <w:shd w:val="clear" w:color="auto" w:fill="auto"/>
            <w:vAlign w:val="center"/>
          </w:tcPr>
          <w:p w14:paraId="2BFB6DB1"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2BFB6DB2"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2BFB6DB6" w14:textId="77777777" w:rsidTr="00C240EB">
        <w:trPr>
          <w:trHeight w:val="479"/>
          <w:jc w:val="center"/>
        </w:trPr>
        <w:tc>
          <w:tcPr>
            <w:tcW w:w="4278" w:type="dxa"/>
            <w:shd w:val="clear" w:color="auto" w:fill="auto"/>
            <w:vAlign w:val="center"/>
          </w:tcPr>
          <w:p w14:paraId="2BFB6DB4"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2BFB6DB5"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2BFB6DB9" w14:textId="77777777" w:rsidTr="00C240EB">
        <w:trPr>
          <w:trHeight w:val="479"/>
          <w:jc w:val="center"/>
        </w:trPr>
        <w:tc>
          <w:tcPr>
            <w:tcW w:w="4278" w:type="dxa"/>
            <w:shd w:val="clear" w:color="auto" w:fill="auto"/>
            <w:vAlign w:val="center"/>
          </w:tcPr>
          <w:p w14:paraId="2BFB6DB7"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2BFB6DB8" w14:textId="77777777"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2BFB6DBA" w14:textId="77777777" w:rsidR="00A92A16" w:rsidRDefault="00A92A16" w:rsidP="00A92A16">
      <w:pPr>
        <w:rPr>
          <w:rFonts w:eastAsia="Courier New"/>
          <w:lang w:eastAsia="zh-CN"/>
        </w:rPr>
      </w:pPr>
    </w:p>
    <w:p w14:paraId="2BFB6DBB"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2BFB6DBC" w14:textId="77777777" w:rsidR="00A92A16" w:rsidRPr="00AE1722" w:rsidRDefault="00A92A16" w:rsidP="00A92A16">
      <w:pPr>
        <w:pStyle w:val="Caption"/>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2BFB6DBF" w14:textId="77777777" w:rsidTr="00C240EB">
        <w:trPr>
          <w:trHeight w:val="354"/>
          <w:jc w:val="center"/>
        </w:trPr>
        <w:tc>
          <w:tcPr>
            <w:tcW w:w="3884" w:type="dxa"/>
            <w:shd w:val="clear" w:color="auto" w:fill="auto"/>
            <w:vAlign w:val="center"/>
          </w:tcPr>
          <w:p w14:paraId="2BFB6DBD" w14:textId="77777777"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14:paraId="2BFB6DBE"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2BFB6DC2" w14:textId="77777777" w:rsidTr="00C240EB">
        <w:trPr>
          <w:trHeight w:val="552"/>
          <w:jc w:val="center"/>
        </w:trPr>
        <w:tc>
          <w:tcPr>
            <w:tcW w:w="3884" w:type="dxa"/>
            <w:shd w:val="clear" w:color="auto" w:fill="auto"/>
            <w:vAlign w:val="center"/>
          </w:tcPr>
          <w:p w14:paraId="2BFB6DC0" w14:textId="77777777"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14:paraId="2BFB6DC1"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2BFB6DC6" w14:textId="77777777" w:rsidTr="00C240EB">
        <w:trPr>
          <w:trHeight w:val="552"/>
          <w:jc w:val="center"/>
        </w:trPr>
        <w:tc>
          <w:tcPr>
            <w:tcW w:w="3884" w:type="dxa"/>
            <w:shd w:val="clear" w:color="auto" w:fill="auto"/>
            <w:vAlign w:val="center"/>
          </w:tcPr>
          <w:p w14:paraId="2BFB6DC3" w14:textId="77777777" w:rsidR="00A92A16" w:rsidRDefault="00A92A16" w:rsidP="00C240EB">
            <w:pPr>
              <w:jc w:val="center"/>
              <w:rPr>
                <w:b/>
                <w:bCs/>
                <w:lang w:val="en-US" w:eastAsia="zh-CN"/>
              </w:rPr>
            </w:pPr>
            <w:r w:rsidRPr="009E01BA">
              <w:rPr>
                <w:rFonts w:ascii="Arial" w:hAnsi="Arial" w:cs="Arial"/>
                <w:bCs/>
                <w:lang w:val="en-US" w:eastAsia="zh-CN"/>
              </w:rPr>
              <w:lastRenderedPageBreak/>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2BFB6DC4" w14:textId="77777777"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2BFB6DC5" w14:textId="77777777" w:rsidR="00A92A16" w:rsidRPr="00015F66" w:rsidRDefault="00A92A16" w:rsidP="00C240E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14:paraId="2BFB6DC9" w14:textId="77777777" w:rsidTr="00C240EB">
        <w:trPr>
          <w:trHeight w:val="552"/>
          <w:jc w:val="center"/>
        </w:trPr>
        <w:tc>
          <w:tcPr>
            <w:tcW w:w="3884" w:type="dxa"/>
            <w:shd w:val="clear" w:color="auto" w:fill="auto"/>
            <w:vAlign w:val="center"/>
            <w:hideMark/>
          </w:tcPr>
          <w:p w14:paraId="2BFB6DC7" w14:textId="77777777"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2BFB6DC8"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BFB73C1" wp14:editId="2BFB73C2">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2BFB6DCC" w14:textId="77777777" w:rsidTr="00C240EB">
        <w:trPr>
          <w:trHeight w:val="552"/>
          <w:jc w:val="center"/>
        </w:trPr>
        <w:tc>
          <w:tcPr>
            <w:tcW w:w="3884" w:type="dxa"/>
            <w:shd w:val="clear" w:color="auto" w:fill="auto"/>
            <w:vAlign w:val="center"/>
          </w:tcPr>
          <w:p w14:paraId="2BFB6DCA" w14:textId="77777777"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2BFB6DCB" w14:textId="77777777" w:rsidR="00A92A16" w:rsidRPr="00F25884" w:rsidRDefault="00A92A16" w:rsidP="00C240EB">
            <w:pPr>
              <w:jc w:val="center"/>
              <w:rPr>
                <w:b/>
                <w:lang w:val="en-US" w:eastAsia="zh-CN"/>
              </w:rPr>
            </w:pPr>
            <w:r>
              <w:rPr>
                <w:b/>
                <w:lang w:val="en-US" w:eastAsia="zh-CN"/>
              </w:rPr>
              <w:t>10RB*3 Symbols</w:t>
            </w:r>
          </w:p>
        </w:tc>
      </w:tr>
      <w:tr w:rsidR="00A92A16" w:rsidRPr="00F25884" w14:paraId="2BFB6DCF" w14:textId="77777777" w:rsidTr="00C240EB">
        <w:trPr>
          <w:trHeight w:val="554"/>
          <w:jc w:val="center"/>
        </w:trPr>
        <w:tc>
          <w:tcPr>
            <w:tcW w:w="3884" w:type="dxa"/>
            <w:shd w:val="clear" w:color="auto" w:fill="auto"/>
            <w:vAlign w:val="center"/>
          </w:tcPr>
          <w:p w14:paraId="2BFB6DCD" w14:textId="77777777"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2BFB6DCE" w14:textId="77777777" w:rsidR="00A92A16" w:rsidRPr="000741EC" w:rsidRDefault="00A92A16" w:rsidP="00C240EB">
            <w:pPr>
              <w:jc w:val="center"/>
              <w:rPr>
                <w:rFonts w:eastAsia="Courier New"/>
                <w:b/>
                <w:lang w:val="en-US" w:eastAsia="zh-CN"/>
              </w:rPr>
            </w:pPr>
            <w:r>
              <w:rPr>
                <w:b/>
                <w:lang w:val="en-US" w:eastAsia="zh-CN"/>
              </w:rPr>
              <w:t>0dB</w:t>
            </w:r>
          </w:p>
        </w:tc>
      </w:tr>
      <w:tr w:rsidR="00A92A16" w:rsidRPr="00F25884" w14:paraId="2BFB6DD1" w14:textId="77777777" w:rsidTr="00C240EB">
        <w:trPr>
          <w:trHeight w:val="554"/>
          <w:jc w:val="center"/>
        </w:trPr>
        <w:tc>
          <w:tcPr>
            <w:tcW w:w="8108" w:type="dxa"/>
            <w:gridSpan w:val="2"/>
            <w:shd w:val="clear" w:color="auto" w:fill="auto"/>
            <w:vAlign w:val="center"/>
          </w:tcPr>
          <w:p w14:paraId="2BFB6DD0" w14:textId="77777777"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2BFB6DD2" w14:textId="77777777" w:rsidR="00A92A16" w:rsidRDefault="00A92A16" w:rsidP="00A92A16">
      <w:pPr>
        <w:spacing w:after="240"/>
      </w:pPr>
    </w:p>
    <w:p w14:paraId="2BFB6DD3"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2BFB6DD4"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2BFB6DD5"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2BFB6DD6" w14:textId="77777777" w:rsidR="0050766B" w:rsidRDefault="0050766B" w:rsidP="0050766B">
      <w:pPr>
        <w:pStyle w:val="BodyText"/>
        <w:rPr>
          <w:b/>
          <w:lang w:eastAsia="ko-KR"/>
        </w:rPr>
      </w:pPr>
    </w:p>
    <w:p w14:paraId="2BFB6DD7"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2BFB6DDA" w14:textId="77777777" w:rsidTr="00C240EB">
        <w:trPr>
          <w:trHeight w:val="146"/>
          <w:jc w:val="center"/>
        </w:trPr>
        <w:tc>
          <w:tcPr>
            <w:tcW w:w="2255" w:type="dxa"/>
            <w:gridSpan w:val="2"/>
            <w:vMerge w:val="restart"/>
            <w:shd w:val="clear" w:color="auto" w:fill="auto"/>
          </w:tcPr>
          <w:p w14:paraId="2BFB6DD8"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2BFB6DD9"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2BFB6DDE" w14:textId="77777777" w:rsidTr="00C240EB">
        <w:trPr>
          <w:trHeight w:val="145"/>
          <w:jc w:val="center"/>
        </w:trPr>
        <w:tc>
          <w:tcPr>
            <w:tcW w:w="2255" w:type="dxa"/>
            <w:gridSpan w:val="2"/>
            <w:vMerge/>
            <w:shd w:val="clear" w:color="auto" w:fill="auto"/>
          </w:tcPr>
          <w:p w14:paraId="2BFB6DDB" w14:textId="77777777" w:rsidR="0050766B" w:rsidRPr="00594EAF" w:rsidRDefault="0050766B" w:rsidP="00C240EB">
            <w:pPr>
              <w:rPr>
                <w:lang w:val="en-US"/>
              </w:rPr>
            </w:pPr>
          </w:p>
        </w:tc>
        <w:tc>
          <w:tcPr>
            <w:tcW w:w="1709" w:type="dxa"/>
            <w:shd w:val="clear" w:color="auto" w:fill="auto"/>
          </w:tcPr>
          <w:p w14:paraId="2BFB6DDC"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2BFB6DDD" w14:textId="77777777" w:rsidR="0050766B" w:rsidRPr="00594EAF" w:rsidRDefault="0050766B" w:rsidP="00C240EB">
            <w:pPr>
              <w:jc w:val="center"/>
              <w:rPr>
                <w:lang w:val="en-US"/>
              </w:rPr>
            </w:pPr>
            <w:r w:rsidRPr="00594EAF">
              <w:rPr>
                <w:rFonts w:hint="eastAsia"/>
                <w:lang w:val="en-US"/>
              </w:rPr>
              <w:t>outer</w:t>
            </w:r>
          </w:p>
        </w:tc>
      </w:tr>
      <w:tr w:rsidR="0050766B" w:rsidRPr="00594EAF" w14:paraId="2BFB6DE3" w14:textId="77777777" w:rsidTr="00C240EB">
        <w:trPr>
          <w:jc w:val="center"/>
        </w:trPr>
        <w:tc>
          <w:tcPr>
            <w:tcW w:w="1099" w:type="dxa"/>
            <w:vMerge w:val="restart"/>
            <w:shd w:val="clear" w:color="auto" w:fill="auto"/>
          </w:tcPr>
          <w:p w14:paraId="2BFB6DDF"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2BFB6DE0"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2BFB6DE1"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2BFB6DE2"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2BFB6DE8" w14:textId="77777777" w:rsidTr="00C240EB">
        <w:trPr>
          <w:jc w:val="center"/>
        </w:trPr>
        <w:tc>
          <w:tcPr>
            <w:tcW w:w="1099" w:type="dxa"/>
            <w:vMerge/>
            <w:shd w:val="clear" w:color="auto" w:fill="auto"/>
          </w:tcPr>
          <w:p w14:paraId="2BFB6DE4" w14:textId="77777777" w:rsidR="0050766B" w:rsidRPr="00594EAF" w:rsidRDefault="0050766B" w:rsidP="00C240EB">
            <w:pPr>
              <w:rPr>
                <w:lang w:val="en-US"/>
              </w:rPr>
            </w:pPr>
          </w:p>
        </w:tc>
        <w:tc>
          <w:tcPr>
            <w:tcW w:w="1156" w:type="dxa"/>
            <w:shd w:val="clear" w:color="auto" w:fill="auto"/>
          </w:tcPr>
          <w:p w14:paraId="2BFB6DE5"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2BFB6DE6"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2BFB6DE7"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2BFB6DED" w14:textId="77777777" w:rsidTr="00C240EB">
        <w:trPr>
          <w:jc w:val="center"/>
        </w:trPr>
        <w:tc>
          <w:tcPr>
            <w:tcW w:w="1099" w:type="dxa"/>
            <w:vMerge/>
            <w:shd w:val="clear" w:color="auto" w:fill="auto"/>
          </w:tcPr>
          <w:p w14:paraId="2BFB6DE9" w14:textId="77777777" w:rsidR="0050766B" w:rsidRPr="00594EAF" w:rsidRDefault="0050766B" w:rsidP="00C240EB">
            <w:pPr>
              <w:rPr>
                <w:lang w:val="en-US"/>
              </w:rPr>
            </w:pPr>
          </w:p>
        </w:tc>
        <w:tc>
          <w:tcPr>
            <w:tcW w:w="1156" w:type="dxa"/>
            <w:shd w:val="clear" w:color="auto" w:fill="auto"/>
          </w:tcPr>
          <w:p w14:paraId="2BFB6DEA"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2BFB6DEB"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2BFB6DEC"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2BFB6DF2" w14:textId="77777777" w:rsidTr="00C240EB">
        <w:trPr>
          <w:jc w:val="center"/>
        </w:trPr>
        <w:tc>
          <w:tcPr>
            <w:tcW w:w="1099" w:type="dxa"/>
            <w:vMerge/>
            <w:shd w:val="clear" w:color="auto" w:fill="auto"/>
          </w:tcPr>
          <w:p w14:paraId="2BFB6DEE" w14:textId="77777777" w:rsidR="0050766B" w:rsidRPr="00594EAF" w:rsidRDefault="0050766B" w:rsidP="00C240EB">
            <w:pPr>
              <w:rPr>
                <w:lang w:val="en-US"/>
              </w:rPr>
            </w:pPr>
          </w:p>
        </w:tc>
        <w:tc>
          <w:tcPr>
            <w:tcW w:w="1156" w:type="dxa"/>
            <w:shd w:val="clear" w:color="auto" w:fill="auto"/>
          </w:tcPr>
          <w:p w14:paraId="2BFB6DEF"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2BFB6DF0"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2BFB6DF1" w14:textId="77777777" w:rsidR="0050766B" w:rsidRPr="00594EAF" w:rsidRDefault="0050766B" w:rsidP="00C240EB">
            <w:pPr>
              <w:jc w:val="center"/>
              <w:rPr>
                <w:lang w:val="en-US"/>
              </w:rPr>
            </w:pPr>
            <w:r w:rsidRPr="008C419B">
              <w:rPr>
                <w:lang w:val="en-US"/>
              </w:rPr>
              <w:t xml:space="preserve">≤ </w:t>
            </w:r>
            <w:r>
              <w:rPr>
                <w:lang w:val="en-US"/>
              </w:rPr>
              <w:t>[1.5]</w:t>
            </w:r>
          </w:p>
        </w:tc>
      </w:tr>
    </w:tbl>
    <w:p w14:paraId="2BFB6DF3" w14:textId="77777777" w:rsidR="0050766B" w:rsidRDefault="0050766B" w:rsidP="0050766B">
      <w:pPr>
        <w:pStyle w:val="BodyText"/>
        <w:rPr>
          <w:rFonts w:eastAsia="Batang"/>
          <w:b/>
          <w:lang w:eastAsia="ko-KR"/>
        </w:rPr>
      </w:pPr>
    </w:p>
    <w:p w14:paraId="2BFB6DF4"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2BFB6DF5"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BFB6DF6"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2BFB6DF7"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2BFB6DF8" w14:textId="77777777" w:rsidR="0050766B" w:rsidRPr="007110F4" w:rsidRDefault="0050766B" w:rsidP="0050766B">
      <w:pPr>
        <w:spacing w:afterLines="50" w:after="120"/>
        <w:jc w:val="center"/>
        <w:rPr>
          <w:lang w:val="en-US"/>
        </w:rPr>
      </w:pPr>
      <w:r w:rsidRPr="007110F4">
        <w:t>where</w:t>
      </w:r>
    </w:p>
    <w:p w14:paraId="2BFB6DF9" w14:textId="77777777"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2BFB6DFA"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2BFB6DFB" w14:textId="77777777" w:rsidR="0050766B" w:rsidRPr="007110F4" w:rsidRDefault="0050766B" w:rsidP="0050766B">
      <w:pPr>
        <w:spacing w:afterLines="50" w:after="120"/>
        <w:jc w:val="center"/>
        <w:rPr>
          <w:lang w:val="en-US"/>
        </w:rPr>
      </w:pPr>
      <w:r w:rsidRPr="007110F4">
        <w:rPr>
          <w:lang w:val="en-CA"/>
        </w:rPr>
        <w:lastRenderedPageBreak/>
        <w:t>with</w:t>
      </w:r>
    </w:p>
    <w:p w14:paraId="2BFB6DFC"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2BFB6D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2BFB6DF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2BFB6DFF"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2BFB6E00"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2BFB6E01"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BFB6E02" w14:textId="77777777"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14:paraId="2BFB6E03" w14:textId="77777777" w:rsidR="0050766B" w:rsidRPr="00697A28" w:rsidRDefault="0050766B" w:rsidP="0050766B">
      <w:pPr>
        <w:pStyle w:val="BodyText"/>
        <w:rPr>
          <w:b/>
          <w:lang w:val="en-US" w:eastAsia="ko-KR"/>
        </w:rPr>
      </w:pPr>
    </w:p>
    <w:p w14:paraId="2BFB6E04"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2BFB6E05" w14:textId="77777777" w:rsidR="0050766B" w:rsidRPr="00AB6784" w:rsidRDefault="0050766B" w:rsidP="0050766B">
      <w:pPr>
        <w:pStyle w:val="BodyText"/>
        <w:rPr>
          <w:b/>
          <w:lang w:eastAsia="ko-KR"/>
        </w:rPr>
      </w:pPr>
    </w:p>
    <w:p w14:paraId="2BFB6E06"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2BFB6E09" w14:textId="77777777" w:rsidTr="00C240EB">
        <w:trPr>
          <w:trHeight w:val="146"/>
          <w:jc w:val="center"/>
        </w:trPr>
        <w:tc>
          <w:tcPr>
            <w:tcW w:w="2193" w:type="dxa"/>
            <w:gridSpan w:val="2"/>
            <w:vMerge w:val="restart"/>
            <w:shd w:val="clear" w:color="auto" w:fill="auto"/>
          </w:tcPr>
          <w:p w14:paraId="2BFB6E07" w14:textId="77777777"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14:paraId="2BFB6E08"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2BFB6E0E" w14:textId="77777777" w:rsidTr="00C240EB">
        <w:trPr>
          <w:trHeight w:val="145"/>
          <w:jc w:val="center"/>
        </w:trPr>
        <w:tc>
          <w:tcPr>
            <w:tcW w:w="2193" w:type="dxa"/>
            <w:gridSpan w:val="2"/>
            <w:vMerge/>
            <w:shd w:val="clear" w:color="auto" w:fill="auto"/>
          </w:tcPr>
          <w:p w14:paraId="2BFB6E0A" w14:textId="77777777" w:rsidR="0050766B" w:rsidRPr="00594EAF" w:rsidRDefault="0050766B" w:rsidP="00C240EB">
            <w:pPr>
              <w:rPr>
                <w:lang w:val="en-US"/>
              </w:rPr>
            </w:pPr>
          </w:p>
        </w:tc>
        <w:tc>
          <w:tcPr>
            <w:tcW w:w="1073" w:type="dxa"/>
            <w:shd w:val="clear" w:color="auto" w:fill="auto"/>
          </w:tcPr>
          <w:p w14:paraId="2BFB6E0B" w14:textId="77777777"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14:paraId="2BFB6E0C"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14:paraId="2BFB6E0D"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2BFB6E14" w14:textId="77777777" w:rsidTr="00C240EB">
        <w:trPr>
          <w:jc w:val="center"/>
        </w:trPr>
        <w:tc>
          <w:tcPr>
            <w:tcW w:w="1060" w:type="dxa"/>
            <w:vMerge w:val="restart"/>
            <w:shd w:val="clear" w:color="auto" w:fill="auto"/>
          </w:tcPr>
          <w:p w14:paraId="2BFB6E0F" w14:textId="77777777" w:rsidR="0050766B" w:rsidRPr="00594EAF" w:rsidRDefault="0050766B" w:rsidP="00C240EB">
            <w:pPr>
              <w:rPr>
                <w:lang w:val="en-US"/>
              </w:rPr>
            </w:pPr>
            <w:r w:rsidRPr="00594EAF">
              <w:rPr>
                <w:rFonts w:hint="eastAsia"/>
                <w:lang w:val="en-US"/>
              </w:rPr>
              <w:t>CP-OFDM</w:t>
            </w:r>
          </w:p>
        </w:tc>
        <w:tc>
          <w:tcPr>
            <w:tcW w:w="1133" w:type="dxa"/>
            <w:shd w:val="clear" w:color="auto" w:fill="auto"/>
          </w:tcPr>
          <w:p w14:paraId="2BFB6E10" w14:textId="77777777" w:rsidR="0050766B" w:rsidRPr="00594EAF" w:rsidRDefault="0050766B" w:rsidP="00C240EB">
            <w:pPr>
              <w:rPr>
                <w:lang w:val="en-US"/>
              </w:rPr>
            </w:pPr>
            <w:r w:rsidRPr="00594EAF">
              <w:rPr>
                <w:rFonts w:hint="eastAsia"/>
                <w:lang w:val="en-US"/>
              </w:rPr>
              <w:t>QPSK</w:t>
            </w:r>
          </w:p>
        </w:tc>
        <w:tc>
          <w:tcPr>
            <w:tcW w:w="1073" w:type="dxa"/>
            <w:shd w:val="clear" w:color="auto" w:fill="auto"/>
          </w:tcPr>
          <w:p w14:paraId="2BFB6E11"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2BFB6E12"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2BFB6E13" w14:textId="77777777"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2BFB6E1A" w14:textId="77777777" w:rsidTr="00C240EB">
        <w:trPr>
          <w:jc w:val="center"/>
        </w:trPr>
        <w:tc>
          <w:tcPr>
            <w:tcW w:w="1060" w:type="dxa"/>
            <w:vMerge/>
            <w:shd w:val="clear" w:color="auto" w:fill="auto"/>
          </w:tcPr>
          <w:p w14:paraId="2BFB6E15" w14:textId="77777777" w:rsidR="0050766B" w:rsidRPr="00594EAF" w:rsidRDefault="0050766B" w:rsidP="00C240EB">
            <w:pPr>
              <w:rPr>
                <w:lang w:val="en-US"/>
              </w:rPr>
            </w:pPr>
          </w:p>
        </w:tc>
        <w:tc>
          <w:tcPr>
            <w:tcW w:w="1133" w:type="dxa"/>
            <w:shd w:val="clear" w:color="auto" w:fill="auto"/>
          </w:tcPr>
          <w:p w14:paraId="2BFB6E16" w14:textId="77777777" w:rsidR="0050766B" w:rsidRPr="00594EAF" w:rsidRDefault="0050766B" w:rsidP="00C240EB">
            <w:pPr>
              <w:rPr>
                <w:lang w:val="en-US"/>
              </w:rPr>
            </w:pPr>
            <w:r w:rsidRPr="00594EAF">
              <w:rPr>
                <w:rFonts w:hint="eastAsia"/>
                <w:lang w:val="en-US"/>
              </w:rPr>
              <w:t>16QAM</w:t>
            </w:r>
          </w:p>
        </w:tc>
        <w:tc>
          <w:tcPr>
            <w:tcW w:w="1073" w:type="dxa"/>
            <w:shd w:val="clear" w:color="auto" w:fill="auto"/>
          </w:tcPr>
          <w:p w14:paraId="2BFB6E17"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2BFB6E18"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2BFB6E19"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2BFB6E20" w14:textId="77777777" w:rsidTr="00C240EB">
        <w:trPr>
          <w:jc w:val="center"/>
        </w:trPr>
        <w:tc>
          <w:tcPr>
            <w:tcW w:w="1060" w:type="dxa"/>
            <w:vMerge/>
            <w:shd w:val="clear" w:color="auto" w:fill="auto"/>
          </w:tcPr>
          <w:p w14:paraId="2BFB6E1B" w14:textId="77777777" w:rsidR="0050766B" w:rsidRPr="00594EAF" w:rsidRDefault="0050766B" w:rsidP="00C240EB">
            <w:pPr>
              <w:rPr>
                <w:lang w:val="en-US"/>
              </w:rPr>
            </w:pPr>
          </w:p>
        </w:tc>
        <w:tc>
          <w:tcPr>
            <w:tcW w:w="1133" w:type="dxa"/>
            <w:shd w:val="clear" w:color="auto" w:fill="auto"/>
          </w:tcPr>
          <w:p w14:paraId="2BFB6E1C" w14:textId="77777777" w:rsidR="0050766B" w:rsidRPr="00594EAF" w:rsidRDefault="0050766B" w:rsidP="00C240EB">
            <w:pPr>
              <w:rPr>
                <w:lang w:val="en-US"/>
              </w:rPr>
            </w:pPr>
            <w:r w:rsidRPr="00594EAF">
              <w:rPr>
                <w:rFonts w:hint="eastAsia"/>
                <w:lang w:val="en-US"/>
              </w:rPr>
              <w:t>64QAM</w:t>
            </w:r>
          </w:p>
        </w:tc>
        <w:tc>
          <w:tcPr>
            <w:tcW w:w="1073" w:type="dxa"/>
            <w:shd w:val="clear" w:color="auto" w:fill="auto"/>
          </w:tcPr>
          <w:p w14:paraId="2BFB6E1D"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2BFB6E1E"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2BFB6E1F"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2BFB6E26" w14:textId="77777777" w:rsidTr="00C240EB">
        <w:trPr>
          <w:jc w:val="center"/>
        </w:trPr>
        <w:tc>
          <w:tcPr>
            <w:tcW w:w="1060" w:type="dxa"/>
            <w:vMerge/>
            <w:shd w:val="clear" w:color="auto" w:fill="auto"/>
          </w:tcPr>
          <w:p w14:paraId="2BFB6E21" w14:textId="77777777" w:rsidR="0050766B" w:rsidRPr="00594EAF" w:rsidRDefault="0050766B" w:rsidP="00C240EB">
            <w:pPr>
              <w:rPr>
                <w:lang w:val="en-US"/>
              </w:rPr>
            </w:pPr>
          </w:p>
        </w:tc>
        <w:tc>
          <w:tcPr>
            <w:tcW w:w="1133" w:type="dxa"/>
            <w:shd w:val="clear" w:color="auto" w:fill="auto"/>
          </w:tcPr>
          <w:p w14:paraId="2BFB6E22" w14:textId="77777777" w:rsidR="0050766B" w:rsidRPr="00594EAF" w:rsidRDefault="0050766B" w:rsidP="00C240EB">
            <w:pPr>
              <w:rPr>
                <w:lang w:val="en-US"/>
              </w:rPr>
            </w:pPr>
            <w:r w:rsidRPr="00594EAF">
              <w:rPr>
                <w:rFonts w:hint="eastAsia"/>
                <w:lang w:val="en-US"/>
              </w:rPr>
              <w:t>256QAM</w:t>
            </w:r>
          </w:p>
        </w:tc>
        <w:tc>
          <w:tcPr>
            <w:tcW w:w="1073" w:type="dxa"/>
            <w:shd w:val="clear" w:color="auto" w:fill="auto"/>
          </w:tcPr>
          <w:p w14:paraId="2BFB6E23" w14:textId="77777777"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14:paraId="2BFB6E24" w14:textId="77777777" w:rsidR="0050766B" w:rsidRPr="00594EAF" w:rsidRDefault="0050766B" w:rsidP="00C240EB">
            <w:pPr>
              <w:jc w:val="center"/>
              <w:rPr>
                <w:lang w:val="en-US"/>
              </w:rPr>
            </w:pPr>
            <w:r w:rsidRPr="008C419B">
              <w:rPr>
                <w:lang w:val="en-US"/>
              </w:rPr>
              <w:t xml:space="preserve">≤ </w:t>
            </w:r>
            <w:r>
              <w:rPr>
                <w:lang w:val="en-US"/>
              </w:rPr>
              <w:t>[2.0]</w:t>
            </w:r>
          </w:p>
        </w:tc>
        <w:tc>
          <w:tcPr>
            <w:tcW w:w="1134" w:type="dxa"/>
          </w:tcPr>
          <w:p w14:paraId="2BFB6E25"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14:paraId="2BFB6E27" w14:textId="77777777" w:rsidR="0050766B" w:rsidRPr="000316D4" w:rsidRDefault="0050766B" w:rsidP="0050766B">
      <w:pPr>
        <w:pStyle w:val="BodyText"/>
        <w:rPr>
          <w:rFonts w:eastAsia="Batang"/>
          <w:b/>
          <w:lang w:eastAsia="ko-KR"/>
        </w:rPr>
      </w:pPr>
    </w:p>
    <w:p w14:paraId="2BFB6E28" w14:textId="77777777"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BFB6E29" w14:textId="77777777" w:rsidR="0050766B" w:rsidRPr="00AB6784" w:rsidRDefault="0050766B" w:rsidP="0050766B"/>
    <w:p w14:paraId="2BFB6E2A" w14:textId="77777777"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BFB6E2B" w14:textId="77777777" w:rsidR="0050766B" w:rsidRDefault="0050766B" w:rsidP="0050766B"/>
    <w:p w14:paraId="2BFB6E2C"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2BFB6E2D"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BFB6E2E" w14:textId="77777777" w:rsidR="0050766B" w:rsidRDefault="0050766B" w:rsidP="0050766B">
      <w:pPr>
        <w:spacing w:afterLines="50" w:after="120" w:line="276" w:lineRule="auto"/>
        <w:jc w:val="center"/>
      </w:pPr>
      <w:r w:rsidRPr="00892751">
        <w:t>where</w:t>
      </w:r>
    </w:p>
    <w:p w14:paraId="2BFB6E2F"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2BFB6E30"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BFB6E31"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2BFB6E32"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2BFB6E33" w14:textId="77777777"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2BFB6E34" w14:textId="77777777" w:rsidR="0050766B" w:rsidRDefault="0050766B" w:rsidP="0050766B">
      <w:pPr>
        <w:rPr>
          <w:lang w:eastAsia="zh-CN"/>
        </w:rPr>
      </w:pPr>
    </w:p>
    <w:p w14:paraId="2BFB6E35" w14:textId="77777777" w:rsidR="0050766B" w:rsidRPr="007324D8" w:rsidRDefault="0050766B" w:rsidP="0050766B">
      <w:pPr>
        <w:rPr>
          <w:lang w:val="en-US" w:eastAsia="zh-CN"/>
        </w:rPr>
      </w:pPr>
      <w:r w:rsidRPr="007324D8">
        <w:lastRenderedPageBreak/>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2BFB6E36"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2BFB6E37" w14:textId="77777777" w:rsidR="0050766B" w:rsidRPr="007324D8" w:rsidRDefault="0050766B" w:rsidP="0050766B">
      <w:pPr>
        <w:spacing w:line="276" w:lineRule="auto"/>
        <w:jc w:val="center"/>
        <w:rPr>
          <w:lang w:val="en-US" w:eastAsia="zh-CN"/>
        </w:rPr>
      </w:pPr>
      <w:r w:rsidRPr="007324D8">
        <w:rPr>
          <w:lang w:eastAsia="zh-CN"/>
        </w:rPr>
        <w:t>where</w:t>
      </w:r>
    </w:p>
    <w:p w14:paraId="2BFB6E38"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2BFB6E3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BFB6E3A" w14:textId="77777777"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2BFB6E3B" w14:textId="77777777" w:rsidR="0050766B" w:rsidRDefault="0050766B" w:rsidP="0050766B">
      <w:pPr>
        <w:rPr>
          <w:lang w:val="en-US" w:eastAsia="zh-CN"/>
        </w:rPr>
      </w:pPr>
    </w:p>
    <w:p w14:paraId="2BFB6E3C" w14:textId="77777777"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2BFB6E3D" w14:textId="77777777" w:rsidR="0050766B" w:rsidRPr="00AB6784" w:rsidRDefault="0050766B" w:rsidP="0050766B">
      <w:pPr>
        <w:pStyle w:val="BodyText"/>
        <w:rPr>
          <w:b/>
          <w:lang w:eastAsia="ko-KR"/>
        </w:rPr>
      </w:pPr>
    </w:p>
    <w:p w14:paraId="2BFB6E3E"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BFB6E3F" w14:textId="77777777" w:rsidR="0050766B" w:rsidRDefault="0050766B" w:rsidP="0050766B">
      <w:pPr>
        <w:pStyle w:val="BodyText"/>
        <w:rPr>
          <w:b/>
          <w:lang w:eastAsia="ko-KR"/>
        </w:rPr>
      </w:pPr>
    </w:p>
    <w:p w14:paraId="2BFB6E4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2BFB6E43" w14:textId="77777777" w:rsidTr="00C240EB">
        <w:trPr>
          <w:trHeight w:val="146"/>
          <w:jc w:val="center"/>
        </w:trPr>
        <w:tc>
          <w:tcPr>
            <w:tcW w:w="2255" w:type="dxa"/>
            <w:gridSpan w:val="2"/>
            <w:vMerge w:val="restart"/>
            <w:shd w:val="clear" w:color="auto" w:fill="auto"/>
          </w:tcPr>
          <w:p w14:paraId="2BFB6E41"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2BFB6E42"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2BFB6E47" w14:textId="77777777" w:rsidTr="00C240EB">
        <w:trPr>
          <w:trHeight w:val="145"/>
          <w:jc w:val="center"/>
        </w:trPr>
        <w:tc>
          <w:tcPr>
            <w:tcW w:w="2255" w:type="dxa"/>
            <w:gridSpan w:val="2"/>
            <w:vMerge/>
            <w:shd w:val="clear" w:color="auto" w:fill="auto"/>
          </w:tcPr>
          <w:p w14:paraId="2BFB6E44" w14:textId="77777777" w:rsidR="0050766B" w:rsidRPr="00594EAF" w:rsidRDefault="0050766B" w:rsidP="00C240EB">
            <w:pPr>
              <w:rPr>
                <w:lang w:val="en-US"/>
              </w:rPr>
            </w:pPr>
          </w:p>
        </w:tc>
        <w:tc>
          <w:tcPr>
            <w:tcW w:w="1709" w:type="dxa"/>
            <w:shd w:val="clear" w:color="auto" w:fill="auto"/>
          </w:tcPr>
          <w:p w14:paraId="2BFB6E45"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2BFB6E46" w14:textId="77777777" w:rsidR="0050766B" w:rsidRPr="00594EAF" w:rsidRDefault="0050766B" w:rsidP="00C240EB">
            <w:pPr>
              <w:jc w:val="center"/>
              <w:rPr>
                <w:lang w:val="en-US"/>
              </w:rPr>
            </w:pPr>
            <w:r w:rsidRPr="00594EAF">
              <w:rPr>
                <w:rFonts w:hint="eastAsia"/>
                <w:lang w:val="en-US"/>
              </w:rPr>
              <w:t>outer</w:t>
            </w:r>
          </w:p>
        </w:tc>
      </w:tr>
      <w:tr w:rsidR="0050766B" w:rsidRPr="00594EAF" w14:paraId="2BFB6E4C" w14:textId="77777777" w:rsidTr="00C240EB">
        <w:trPr>
          <w:jc w:val="center"/>
        </w:trPr>
        <w:tc>
          <w:tcPr>
            <w:tcW w:w="1099" w:type="dxa"/>
            <w:vMerge w:val="restart"/>
            <w:shd w:val="clear" w:color="auto" w:fill="auto"/>
          </w:tcPr>
          <w:p w14:paraId="2BFB6E48"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2BFB6E49"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2BFB6E4A"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2BFB6E4B"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2BFB6E51" w14:textId="77777777" w:rsidTr="00C240EB">
        <w:trPr>
          <w:jc w:val="center"/>
        </w:trPr>
        <w:tc>
          <w:tcPr>
            <w:tcW w:w="1099" w:type="dxa"/>
            <w:vMerge/>
            <w:shd w:val="clear" w:color="auto" w:fill="auto"/>
          </w:tcPr>
          <w:p w14:paraId="2BFB6E4D" w14:textId="77777777" w:rsidR="0050766B" w:rsidRPr="00594EAF" w:rsidRDefault="0050766B" w:rsidP="00C240EB">
            <w:pPr>
              <w:rPr>
                <w:lang w:val="en-US"/>
              </w:rPr>
            </w:pPr>
          </w:p>
        </w:tc>
        <w:tc>
          <w:tcPr>
            <w:tcW w:w="1156" w:type="dxa"/>
            <w:shd w:val="clear" w:color="auto" w:fill="auto"/>
          </w:tcPr>
          <w:p w14:paraId="2BFB6E4E"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2BFB6E4F" w14:textId="77777777"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14:paraId="2BFB6E50"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2BFB6E56" w14:textId="77777777" w:rsidTr="00C240EB">
        <w:trPr>
          <w:jc w:val="center"/>
        </w:trPr>
        <w:tc>
          <w:tcPr>
            <w:tcW w:w="1099" w:type="dxa"/>
            <w:vMerge/>
            <w:shd w:val="clear" w:color="auto" w:fill="auto"/>
          </w:tcPr>
          <w:p w14:paraId="2BFB6E52" w14:textId="77777777" w:rsidR="0050766B" w:rsidRPr="00594EAF" w:rsidRDefault="0050766B" w:rsidP="00C240EB">
            <w:pPr>
              <w:rPr>
                <w:lang w:val="en-US"/>
              </w:rPr>
            </w:pPr>
          </w:p>
        </w:tc>
        <w:tc>
          <w:tcPr>
            <w:tcW w:w="1156" w:type="dxa"/>
            <w:shd w:val="clear" w:color="auto" w:fill="auto"/>
          </w:tcPr>
          <w:p w14:paraId="2BFB6E53"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2BFB6E54" w14:textId="77777777"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14:paraId="2BFB6E55"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2BFB6E5B" w14:textId="77777777" w:rsidTr="00C240EB">
        <w:trPr>
          <w:jc w:val="center"/>
        </w:trPr>
        <w:tc>
          <w:tcPr>
            <w:tcW w:w="1099" w:type="dxa"/>
            <w:vMerge/>
            <w:shd w:val="clear" w:color="auto" w:fill="auto"/>
          </w:tcPr>
          <w:p w14:paraId="2BFB6E57" w14:textId="77777777" w:rsidR="0050766B" w:rsidRPr="00594EAF" w:rsidRDefault="0050766B" w:rsidP="00C240EB">
            <w:pPr>
              <w:rPr>
                <w:lang w:val="en-US"/>
              </w:rPr>
            </w:pPr>
          </w:p>
        </w:tc>
        <w:tc>
          <w:tcPr>
            <w:tcW w:w="1156" w:type="dxa"/>
            <w:shd w:val="clear" w:color="auto" w:fill="auto"/>
          </w:tcPr>
          <w:p w14:paraId="2BFB6E58"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2BFB6E59" w14:textId="77777777"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14:paraId="2BFB6E5A" w14:textId="77777777" w:rsidR="0050766B" w:rsidRPr="00594EAF" w:rsidRDefault="0050766B" w:rsidP="00C240EB">
            <w:pPr>
              <w:jc w:val="center"/>
              <w:rPr>
                <w:lang w:val="en-US"/>
              </w:rPr>
            </w:pPr>
            <w:r w:rsidRPr="008C419B">
              <w:rPr>
                <w:lang w:val="en-US"/>
              </w:rPr>
              <w:t xml:space="preserve">≤ </w:t>
            </w:r>
            <w:r>
              <w:rPr>
                <w:lang w:val="en-US"/>
              </w:rPr>
              <w:t>[5.0]</w:t>
            </w:r>
          </w:p>
        </w:tc>
      </w:tr>
    </w:tbl>
    <w:p w14:paraId="2BFB6E5C" w14:textId="77777777" w:rsidR="0050766B" w:rsidRDefault="0050766B" w:rsidP="0050766B">
      <w:pPr>
        <w:pStyle w:val="BodyText"/>
        <w:rPr>
          <w:rFonts w:eastAsia="Batang"/>
          <w:b/>
          <w:lang w:eastAsia="ko-KR"/>
        </w:rPr>
      </w:pPr>
    </w:p>
    <w:p w14:paraId="2BFB6E5D"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2BFB6E5E" w14:textId="77777777" w:rsidR="0050766B" w:rsidRPr="00AB6784" w:rsidRDefault="0050766B" w:rsidP="0050766B">
      <w:pPr>
        <w:pStyle w:val="BodyText"/>
        <w:rPr>
          <w:b/>
          <w:lang w:eastAsia="ko-KR"/>
        </w:rPr>
      </w:pPr>
    </w:p>
    <w:p w14:paraId="2BFB6E5F"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BFB6E62" w14:textId="77777777" w:rsidTr="00C240EB">
        <w:trPr>
          <w:trHeight w:val="164"/>
          <w:jc w:val="center"/>
        </w:trPr>
        <w:tc>
          <w:tcPr>
            <w:tcW w:w="2317" w:type="dxa"/>
            <w:gridSpan w:val="2"/>
            <w:vMerge w:val="restart"/>
            <w:shd w:val="clear" w:color="auto" w:fill="auto"/>
          </w:tcPr>
          <w:p w14:paraId="2BFB6E60" w14:textId="77777777"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14:paraId="2BFB6E61"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2BFB6E67" w14:textId="77777777" w:rsidTr="00C240EB">
        <w:trPr>
          <w:trHeight w:val="163"/>
          <w:jc w:val="center"/>
        </w:trPr>
        <w:tc>
          <w:tcPr>
            <w:tcW w:w="2317" w:type="dxa"/>
            <w:gridSpan w:val="2"/>
            <w:vMerge/>
            <w:shd w:val="clear" w:color="auto" w:fill="auto"/>
          </w:tcPr>
          <w:p w14:paraId="2BFB6E63" w14:textId="77777777" w:rsidR="0050766B" w:rsidRPr="00594EAF" w:rsidRDefault="0050766B" w:rsidP="00C240EB">
            <w:pPr>
              <w:rPr>
                <w:lang w:val="en-US"/>
              </w:rPr>
            </w:pPr>
          </w:p>
        </w:tc>
        <w:tc>
          <w:tcPr>
            <w:tcW w:w="1134" w:type="dxa"/>
            <w:shd w:val="clear" w:color="auto" w:fill="auto"/>
          </w:tcPr>
          <w:p w14:paraId="2BFB6E64" w14:textId="77777777"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14:paraId="2BFB6E65"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14:paraId="2BFB6E66"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2BFB6E6D" w14:textId="77777777" w:rsidTr="00C240EB">
        <w:trPr>
          <w:trHeight w:val="252"/>
          <w:jc w:val="center"/>
        </w:trPr>
        <w:tc>
          <w:tcPr>
            <w:tcW w:w="1120" w:type="dxa"/>
            <w:vMerge w:val="restart"/>
            <w:shd w:val="clear" w:color="auto" w:fill="auto"/>
          </w:tcPr>
          <w:p w14:paraId="2BFB6E68" w14:textId="77777777" w:rsidR="0050766B" w:rsidRPr="00594EAF" w:rsidRDefault="0050766B" w:rsidP="00C240EB">
            <w:pPr>
              <w:rPr>
                <w:lang w:val="en-US"/>
              </w:rPr>
            </w:pPr>
            <w:r w:rsidRPr="00594EAF">
              <w:rPr>
                <w:rFonts w:hint="eastAsia"/>
                <w:lang w:val="en-US"/>
              </w:rPr>
              <w:t>CP-OFDM</w:t>
            </w:r>
          </w:p>
        </w:tc>
        <w:tc>
          <w:tcPr>
            <w:tcW w:w="1197" w:type="dxa"/>
            <w:shd w:val="clear" w:color="auto" w:fill="auto"/>
          </w:tcPr>
          <w:p w14:paraId="2BFB6E69" w14:textId="77777777" w:rsidR="0050766B" w:rsidRPr="00594EAF" w:rsidRDefault="0050766B" w:rsidP="00C240EB">
            <w:pPr>
              <w:rPr>
                <w:lang w:val="en-US"/>
              </w:rPr>
            </w:pPr>
            <w:r w:rsidRPr="00594EAF">
              <w:rPr>
                <w:rFonts w:hint="eastAsia"/>
                <w:lang w:val="en-US"/>
              </w:rPr>
              <w:t>QPSK</w:t>
            </w:r>
          </w:p>
        </w:tc>
        <w:tc>
          <w:tcPr>
            <w:tcW w:w="1134" w:type="dxa"/>
            <w:shd w:val="clear" w:color="auto" w:fill="auto"/>
          </w:tcPr>
          <w:p w14:paraId="2BFB6E6A" w14:textId="77777777"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14:paraId="2BFB6E6B"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2BFB6E6C" w14:textId="77777777"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2BFB6E73" w14:textId="77777777" w:rsidTr="00C240EB">
        <w:trPr>
          <w:trHeight w:val="269"/>
          <w:jc w:val="center"/>
        </w:trPr>
        <w:tc>
          <w:tcPr>
            <w:tcW w:w="1120" w:type="dxa"/>
            <w:vMerge/>
            <w:shd w:val="clear" w:color="auto" w:fill="auto"/>
          </w:tcPr>
          <w:p w14:paraId="2BFB6E6E" w14:textId="77777777" w:rsidR="0050766B" w:rsidRPr="00594EAF" w:rsidRDefault="0050766B" w:rsidP="00C240EB">
            <w:pPr>
              <w:rPr>
                <w:lang w:val="en-US"/>
              </w:rPr>
            </w:pPr>
          </w:p>
        </w:tc>
        <w:tc>
          <w:tcPr>
            <w:tcW w:w="1197" w:type="dxa"/>
            <w:shd w:val="clear" w:color="auto" w:fill="auto"/>
          </w:tcPr>
          <w:p w14:paraId="2BFB6E6F" w14:textId="77777777" w:rsidR="0050766B" w:rsidRPr="00594EAF" w:rsidRDefault="0050766B" w:rsidP="00C240EB">
            <w:pPr>
              <w:rPr>
                <w:lang w:val="en-US"/>
              </w:rPr>
            </w:pPr>
            <w:r w:rsidRPr="00594EAF">
              <w:rPr>
                <w:rFonts w:hint="eastAsia"/>
                <w:lang w:val="en-US"/>
              </w:rPr>
              <w:t>16QAM</w:t>
            </w:r>
          </w:p>
        </w:tc>
        <w:tc>
          <w:tcPr>
            <w:tcW w:w="1134" w:type="dxa"/>
            <w:shd w:val="clear" w:color="auto" w:fill="auto"/>
          </w:tcPr>
          <w:p w14:paraId="2BFB6E70" w14:textId="77777777"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14:paraId="2BFB6E71"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2BFB6E72"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2BFB6E79" w14:textId="77777777" w:rsidTr="00C240EB">
        <w:trPr>
          <w:trHeight w:val="269"/>
          <w:jc w:val="center"/>
        </w:trPr>
        <w:tc>
          <w:tcPr>
            <w:tcW w:w="1120" w:type="dxa"/>
            <w:vMerge/>
            <w:shd w:val="clear" w:color="auto" w:fill="auto"/>
          </w:tcPr>
          <w:p w14:paraId="2BFB6E74" w14:textId="77777777" w:rsidR="0050766B" w:rsidRPr="00594EAF" w:rsidRDefault="0050766B" w:rsidP="00C240EB">
            <w:pPr>
              <w:rPr>
                <w:lang w:val="en-US"/>
              </w:rPr>
            </w:pPr>
          </w:p>
        </w:tc>
        <w:tc>
          <w:tcPr>
            <w:tcW w:w="1197" w:type="dxa"/>
            <w:shd w:val="clear" w:color="auto" w:fill="auto"/>
          </w:tcPr>
          <w:p w14:paraId="2BFB6E75" w14:textId="77777777" w:rsidR="0050766B" w:rsidRPr="00594EAF" w:rsidRDefault="0050766B" w:rsidP="00C240EB">
            <w:pPr>
              <w:rPr>
                <w:lang w:val="en-US"/>
              </w:rPr>
            </w:pPr>
            <w:r w:rsidRPr="00594EAF">
              <w:rPr>
                <w:rFonts w:hint="eastAsia"/>
                <w:lang w:val="en-US"/>
              </w:rPr>
              <w:t>64QAM</w:t>
            </w:r>
          </w:p>
        </w:tc>
        <w:tc>
          <w:tcPr>
            <w:tcW w:w="1134" w:type="dxa"/>
            <w:shd w:val="clear" w:color="auto" w:fill="auto"/>
          </w:tcPr>
          <w:p w14:paraId="2BFB6E76" w14:textId="77777777"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14:paraId="2BFB6E77" w14:textId="77777777" w:rsidR="0050766B" w:rsidRPr="00594EAF" w:rsidRDefault="0050766B" w:rsidP="00C240EB">
            <w:pPr>
              <w:jc w:val="center"/>
              <w:rPr>
                <w:lang w:val="en-US"/>
              </w:rPr>
            </w:pPr>
            <w:r w:rsidRPr="008C419B">
              <w:rPr>
                <w:lang w:val="en-US"/>
              </w:rPr>
              <w:t xml:space="preserve">≤ </w:t>
            </w:r>
            <w:r>
              <w:rPr>
                <w:lang w:val="en-US"/>
              </w:rPr>
              <w:t>[4.5]</w:t>
            </w:r>
          </w:p>
        </w:tc>
        <w:tc>
          <w:tcPr>
            <w:tcW w:w="1198" w:type="dxa"/>
          </w:tcPr>
          <w:p w14:paraId="2BFB6E78"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2BFB6E7F" w14:textId="77777777" w:rsidTr="00C240EB">
        <w:trPr>
          <w:trHeight w:val="269"/>
          <w:jc w:val="center"/>
        </w:trPr>
        <w:tc>
          <w:tcPr>
            <w:tcW w:w="1120" w:type="dxa"/>
            <w:vMerge/>
            <w:shd w:val="clear" w:color="auto" w:fill="auto"/>
          </w:tcPr>
          <w:p w14:paraId="2BFB6E7A" w14:textId="77777777" w:rsidR="0050766B" w:rsidRPr="00594EAF" w:rsidRDefault="0050766B" w:rsidP="00C240EB">
            <w:pPr>
              <w:rPr>
                <w:lang w:val="en-US"/>
              </w:rPr>
            </w:pPr>
          </w:p>
        </w:tc>
        <w:tc>
          <w:tcPr>
            <w:tcW w:w="1197" w:type="dxa"/>
            <w:shd w:val="clear" w:color="auto" w:fill="auto"/>
          </w:tcPr>
          <w:p w14:paraId="2BFB6E7B" w14:textId="77777777" w:rsidR="0050766B" w:rsidRPr="00594EAF" w:rsidRDefault="0050766B" w:rsidP="00C240EB">
            <w:pPr>
              <w:rPr>
                <w:lang w:val="en-US"/>
              </w:rPr>
            </w:pPr>
            <w:r w:rsidRPr="00594EAF">
              <w:rPr>
                <w:rFonts w:hint="eastAsia"/>
                <w:lang w:val="en-US"/>
              </w:rPr>
              <w:t>256QAM</w:t>
            </w:r>
          </w:p>
        </w:tc>
        <w:tc>
          <w:tcPr>
            <w:tcW w:w="1134" w:type="dxa"/>
            <w:shd w:val="clear" w:color="auto" w:fill="auto"/>
          </w:tcPr>
          <w:p w14:paraId="2BFB6E7C" w14:textId="77777777"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14:paraId="2BFB6E7D" w14:textId="77777777" w:rsidR="0050766B" w:rsidRPr="00594EAF" w:rsidRDefault="0050766B" w:rsidP="00C240EB">
            <w:pPr>
              <w:jc w:val="center"/>
              <w:rPr>
                <w:lang w:val="en-US"/>
              </w:rPr>
            </w:pPr>
            <w:r w:rsidRPr="008C419B">
              <w:rPr>
                <w:lang w:val="en-US"/>
              </w:rPr>
              <w:t xml:space="preserve">≤ </w:t>
            </w:r>
            <w:r>
              <w:rPr>
                <w:lang w:val="en-US"/>
              </w:rPr>
              <w:t>[5.0]</w:t>
            </w:r>
          </w:p>
        </w:tc>
        <w:tc>
          <w:tcPr>
            <w:tcW w:w="1198" w:type="dxa"/>
          </w:tcPr>
          <w:p w14:paraId="2BFB6E7E"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14:paraId="2BFB6E80" w14:textId="77777777" w:rsidR="0099320B" w:rsidRDefault="0099320B" w:rsidP="004F23F1">
      <w:pPr>
        <w:rPr>
          <w:sz w:val="24"/>
          <w:lang w:eastAsia="ko-KR"/>
        </w:rPr>
      </w:pPr>
    </w:p>
    <w:p w14:paraId="2BFB6E81" w14:textId="77777777" w:rsidR="00DD39C7" w:rsidRPr="004C6BF0" w:rsidRDefault="00DD39C7" w:rsidP="00DD39C7">
      <w:pPr>
        <w:pStyle w:val="Heading5"/>
        <w:rPr>
          <w:b/>
          <w:bCs/>
          <w:sz w:val="24"/>
        </w:rPr>
      </w:pPr>
      <w:bookmarkStart w:id="312" w:name="_Toc87544701"/>
      <w:r>
        <w:rPr>
          <w:sz w:val="24"/>
        </w:rPr>
        <w:lastRenderedPageBreak/>
        <w:t>5</w:t>
      </w:r>
      <w:r w:rsidRPr="004C6BF0">
        <w:rPr>
          <w:sz w:val="24"/>
        </w:rPr>
        <w:t>.2</w:t>
      </w:r>
      <w:r>
        <w:rPr>
          <w:sz w:val="24"/>
        </w:rPr>
        <w:t>.4.2.3</w:t>
      </w:r>
      <w:r w:rsidRPr="004C6BF0">
        <w:rPr>
          <w:sz w:val="24"/>
        </w:rPr>
        <w:tab/>
        <w:t xml:space="preserve">UE maximum output power </w:t>
      </w:r>
      <w:r>
        <w:rPr>
          <w:sz w:val="24"/>
        </w:rPr>
        <w:t>with additional requirements</w:t>
      </w:r>
      <w:bookmarkEnd w:id="312"/>
    </w:p>
    <w:p w14:paraId="2BFB6E82" w14:textId="77777777" w:rsidR="00DD39C7" w:rsidRPr="00935C94" w:rsidRDefault="00DD39C7" w:rsidP="00DD39C7">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l be further discussed based on regional regulatory requirements]</w:t>
      </w:r>
    </w:p>
    <w:p w14:paraId="2BFB6E83" w14:textId="77777777" w:rsidR="00DD39C7" w:rsidRPr="00935C94" w:rsidRDefault="00DD39C7" w:rsidP="00DD39C7">
      <w:pPr>
        <w:rPr>
          <w:rFonts w:eastAsia="Malgun Gothic"/>
          <w:sz w:val="24"/>
        </w:rPr>
      </w:pPr>
    </w:p>
    <w:p w14:paraId="2BFB6E84" w14:textId="77777777" w:rsidR="00DD39C7" w:rsidRDefault="00DD39C7" w:rsidP="00DD39C7">
      <w:pPr>
        <w:pStyle w:val="Heading5"/>
        <w:rPr>
          <w:sz w:val="24"/>
        </w:rPr>
      </w:pPr>
      <w:bookmarkStart w:id="313" w:name="_Toc87544702"/>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313"/>
    </w:p>
    <w:p w14:paraId="2BFB6E85" w14:textId="77777777" w:rsidR="00DD39C7" w:rsidRPr="00935C94" w:rsidRDefault="00DD39C7" w:rsidP="00DD39C7">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 xml:space="preserve">l be further discussed </w:t>
      </w:r>
      <w:r>
        <w:rPr>
          <w:rFonts w:eastAsia="Malgun Gothic"/>
          <w:i/>
          <w:color w:val="0000FF"/>
          <w:sz w:val="24"/>
        </w:rPr>
        <w:t>and updated</w:t>
      </w:r>
      <w:r w:rsidRPr="00935C94">
        <w:rPr>
          <w:rFonts w:eastAsia="Malgun Gothic"/>
          <w:i/>
          <w:color w:val="0000FF"/>
          <w:sz w:val="24"/>
        </w:rPr>
        <w:t>]</w:t>
      </w:r>
    </w:p>
    <w:p w14:paraId="2BFB6E86" w14:textId="77777777" w:rsidR="00DD39C7" w:rsidRPr="001D386E" w:rsidRDefault="00DD39C7" w:rsidP="00DD39C7">
      <w:pPr>
        <w:pStyle w:val="EQ"/>
        <w:jc w:val="center"/>
        <w:rPr>
          <w:lang w:val="fr-FR"/>
        </w:rPr>
      </w:pPr>
    </w:p>
    <w:p w14:paraId="2BFB6E87" w14:textId="77777777" w:rsidR="00DD39C7" w:rsidRPr="00EE7B5B" w:rsidRDefault="00DD39C7" w:rsidP="00DD39C7">
      <w:pPr>
        <w:rPr>
          <w:rFonts w:eastAsia="Malgun Gothic"/>
          <w:lang w:val="fr-FR" w:bidi="bn-IN"/>
        </w:rPr>
      </w:pPr>
    </w:p>
    <w:p w14:paraId="2BFB6E88" w14:textId="77777777" w:rsidR="00DD39C7" w:rsidRPr="00AA14CF" w:rsidRDefault="00DD39C7" w:rsidP="00DD39C7">
      <w:pPr>
        <w:pStyle w:val="Heading5"/>
        <w:rPr>
          <w:sz w:val="24"/>
        </w:rPr>
      </w:pPr>
      <w:bookmarkStart w:id="314" w:name="_Toc463997765"/>
      <w:bookmarkStart w:id="315" w:name="_Toc36034802"/>
      <w:bookmarkStart w:id="316" w:name="_Toc42537402"/>
      <w:bookmarkStart w:id="317" w:name="_Toc87544703"/>
      <w:r>
        <w:rPr>
          <w:sz w:val="24"/>
        </w:rPr>
        <w:t>5.2.4.2.5</w:t>
      </w:r>
      <w:r>
        <w:rPr>
          <w:sz w:val="24"/>
        </w:rPr>
        <w:tab/>
      </w:r>
      <w:r w:rsidRPr="00AA14CF">
        <w:rPr>
          <w:sz w:val="24"/>
        </w:rPr>
        <w:tab/>
        <w:t xml:space="preserve">Minimum output power for </w:t>
      </w:r>
      <w:bookmarkEnd w:id="314"/>
      <w:bookmarkEnd w:id="315"/>
      <w:bookmarkEnd w:id="316"/>
      <w:r>
        <w:rPr>
          <w:sz w:val="24"/>
        </w:rPr>
        <w:t>intra-band con-current V2X operation</w:t>
      </w:r>
      <w:bookmarkEnd w:id="317"/>
    </w:p>
    <w:p w14:paraId="2BFB6E89" w14:textId="77777777"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2BFB6E8A" w14:textId="77777777" w:rsidR="00DD39C7" w:rsidRPr="00935C94" w:rsidRDefault="00DD39C7" w:rsidP="00DD39C7">
      <w:pPr>
        <w:rPr>
          <w:rFonts w:eastAsia="Malgun Gothic"/>
        </w:rPr>
      </w:pPr>
    </w:p>
    <w:p w14:paraId="2BFB6E8B" w14:textId="77777777" w:rsidR="00DD39C7" w:rsidRDefault="00DD39C7" w:rsidP="00DD39C7">
      <w:pPr>
        <w:pStyle w:val="Heading5"/>
        <w:rPr>
          <w:sz w:val="24"/>
        </w:rPr>
      </w:pPr>
      <w:bookmarkStart w:id="318" w:name="_Toc87544704"/>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318"/>
    </w:p>
    <w:p w14:paraId="2BFB6E8C" w14:textId="77777777"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2BFB6E8D" w14:textId="77777777" w:rsidR="00DD39C7" w:rsidRPr="00935C94" w:rsidRDefault="00DD39C7" w:rsidP="00DD39C7">
      <w:pPr>
        <w:rPr>
          <w:rFonts w:eastAsia="Malgun Gothic"/>
        </w:rPr>
      </w:pPr>
    </w:p>
    <w:p w14:paraId="2BFB6E8E" w14:textId="77777777" w:rsidR="00DD39C7" w:rsidRDefault="00DD39C7" w:rsidP="00DD39C7">
      <w:pPr>
        <w:pStyle w:val="Heading5"/>
        <w:rPr>
          <w:sz w:val="24"/>
        </w:rPr>
      </w:pPr>
      <w:bookmarkStart w:id="319" w:name="_Toc87544705"/>
      <w:r>
        <w:rPr>
          <w:sz w:val="24"/>
        </w:rPr>
        <w:t>5.2.4.2.7</w:t>
      </w:r>
      <w:r>
        <w:rPr>
          <w:sz w:val="24"/>
        </w:rPr>
        <w:tab/>
      </w:r>
      <w:r>
        <w:rPr>
          <w:sz w:val="24"/>
        </w:rPr>
        <w:tab/>
      </w:r>
      <w:r w:rsidRPr="00AA14CF">
        <w:rPr>
          <w:sz w:val="24"/>
        </w:rPr>
        <w:t>ON/OFF time mask for</w:t>
      </w:r>
      <w:r>
        <w:rPr>
          <w:sz w:val="24"/>
        </w:rPr>
        <w:t xml:space="preserve"> intra-band con-current V2X operation</w:t>
      </w:r>
      <w:bookmarkEnd w:id="319"/>
    </w:p>
    <w:p w14:paraId="2BFB6E8F" w14:textId="77777777" w:rsidR="00DD39C7" w:rsidRPr="00A1115A" w:rsidRDefault="00DD39C7" w:rsidP="00DD39C7">
      <w:r>
        <w:t>For</w:t>
      </w:r>
      <w:r w:rsidRPr="00A1115A">
        <w:t xml:space="preserve"> intra-band con</w:t>
      </w:r>
      <w:r>
        <w:t>-current V2X operation UE</w:t>
      </w:r>
      <w:r w:rsidRPr="00A1115A">
        <w:t>, the minimum out</w:t>
      </w:r>
      <w:r>
        <w:t xml:space="preserve">put power 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2BFB6E90" w14:textId="77777777" w:rsidR="00DD39C7" w:rsidRPr="00935C94" w:rsidRDefault="00DD39C7" w:rsidP="00DD39C7">
      <w:pPr>
        <w:rPr>
          <w:rFonts w:eastAsia="Malgun Gothic"/>
        </w:rPr>
      </w:pPr>
    </w:p>
    <w:p w14:paraId="2BFB6E91" w14:textId="77777777" w:rsidR="00DD39C7" w:rsidRDefault="00DD39C7" w:rsidP="00DD39C7">
      <w:pPr>
        <w:pStyle w:val="Heading5"/>
        <w:rPr>
          <w:sz w:val="24"/>
        </w:rPr>
      </w:pPr>
      <w:bookmarkStart w:id="320" w:name="_Toc87544706"/>
      <w:r>
        <w:rPr>
          <w:sz w:val="24"/>
        </w:rPr>
        <w:t>5.2.4.2.8</w:t>
      </w:r>
      <w:r>
        <w:rPr>
          <w:sz w:val="24"/>
        </w:rPr>
        <w:tab/>
      </w:r>
      <w:r>
        <w:rPr>
          <w:sz w:val="24"/>
        </w:rPr>
        <w:tab/>
      </w:r>
      <w:r w:rsidRPr="00AA14CF">
        <w:rPr>
          <w:sz w:val="24"/>
        </w:rPr>
        <w:t xml:space="preserve">Power control for </w:t>
      </w:r>
      <w:r>
        <w:rPr>
          <w:sz w:val="24"/>
        </w:rPr>
        <w:t>intra-band con-current V2X operation</w:t>
      </w:r>
      <w:bookmarkEnd w:id="320"/>
    </w:p>
    <w:p w14:paraId="2BFB6E92" w14:textId="77777777" w:rsidR="00DD39C7" w:rsidRPr="00A1115A" w:rsidRDefault="00DD39C7" w:rsidP="00DD39C7">
      <w:pPr>
        <w:pStyle w:val="Heading6"/>
      </w:pPr>
      <w:bookmarkStart w:id="321" w:name="_Toc61367459"/>
      <w:bookmarkStart w:id="322" w:name="_Toc61372842"/>
      <w:bookmarkStart w:id="323" w:name="_Toc68230786"/>
      <w:bookmarkStart w:id="324" w:name="_Toc87544707"/>
      <w:r>
        <w:t>5.2.4.2.8.1</w:t>
      </w:r>
      <w:r w:rsidRPr="00A1115A">
        <w:tab/>
        <w:t>Absolute power tolerance</w:t>
      </w:r>
      <w:bookmarkEnd w:id="321"/>
      <w:bookmarkEnd w:id="322"/>
      <w:bookmarkEnd w:id="323"/>
      <w:bookmarkEnd w:id="324"/>
    </w:p>
    <w:p w14:paraId="2BFB6E93"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2BFB6E94" w14:textId="77777777" w:rsidR="00DD39C7" w:rsidRPr="00A1115A" w:rsidRDefault="00DD39C7" w:rsidP="00DD39C7">
      <w:pPr>
        <w:pStyle w:val="H6"/>
        <w:ind w:leftChars="100" w:left="2185"/>
      </w:pPr>
      <w:r w:rsidRPr="00A1115A">
        <w:t>Minimum requirements</w:t>
      </w:r>
    </w:p>
    <w:p w14:paraId="2BFB6E95" w14:textId="77777777"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2BFB6E96" w14:textId="77777777" w:rsidR="00DD39C7" w:rsidRPr="00A1115A" w:rsidRDefault="00DD39C7" w:rsidP="00DD39C7">
      <w:pPr>
        <w:pStyle w:val="Heading6"/>
      </w:pPr>
      <w:bookmarkStart w:id="325" w:name="_Toc61367460"/>
      <w:bookmarkStart w:id="326" w:name="_Toc61372843"/>
      <w:bookmarkStart w:id="327" w:name="_Toc68230787"/>
      <w:bookmarkStart w:id="328" w:name="_Toc87544708"/>
      <w:r>
        <w:t>5.2.4.2.8.2</w:t>
      </w:r>
      <w:r w:rsidRPr="00A1115A">
        <w:tab/>
        <w:t>Relative power tolerance</w:t>
      </w:r>
      <w:bookmarkEnd w:id="325"/>
      <w:bookmarkEnd w:id="326"/>
      <w:bookmarkEnd w:id="327"/>
      <w:bookmarkEnd w:id="328"/>
    </w:p>
    <w:p w14:paraId="2BFB6E97" w14:textId="77777777" w:rsidR="00DD39C7" w:rsidRPr="00A1115A" w:rsidRDefault="00DD39C7" w:rsidP="00DD39C7">
      <w:pPr>
        <w:pStyle w:val="H6"/>
        <w:ind w:leftChars="100" w:left="2185"/>
      </w:pPr>
      <w:r w:rsidRPr="00A1115A">
        <w:t>Minimum requirements</w:t>
      </w:r>
    </w:p>
    <w:p w14:paraId="2BFB6E98" w14:textId="77777777"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2BFB6E99" w14:textId="77777777" w:rsidR="00DD39C7" w:rsidRPr="00AA14CF" w:rsidRDefault="00DD39C7" w:rsidP="00DD39C7"/>
    <w:p w14:paraId="2BFB6E9A" w14:textId="77777777" w:rsidR="00DD39C7" w:rsidRPr="00A1115A" w:rsidRDefault="00DD39C7" w:rsidP="00DD39C7">
      <w:pPr>
        <w:pStyle w:val="Heading6"/>
      </w:pPr>
      <w:bookmarkStart w:id="329" w:name="_Toc61367461"/>
      <w:bookmarkStart w:id="330" w:name="_Toc61372844"/>
      <w:bookmarkStart w:id="331" w:name="_Toc68230788"/>
      <w:bookmarkStart w:id="332" w:name="_Toc87544709"/>
      <w:r>
        <w:lastRenderedPageBreak/>
        <w:t>5.2.4.2.8</w:t>
      </w:r>
      <w:r w:rsidRPr="00A1115A">
        <w:t>.3</w:t>
      </w:r>
      <w:r w:rsidRPr="00A1115A">
        <w:tab/>
        <w:t>Aggregate power control tolerance</w:t>
      </w:r>
      <w:bookmarkEnd w:id="329"/>
      <w:bookmarkEnd w:id="330"/>
      <w:bookmarkEnd w:id="331"/>
      <w:bookmarkEnd w:id="332"/>
    </w:p>
    <w:p w14:paraId="2BFB6E9B" w14:textId="77777777"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2BFB6E9C" w14:textId="77777777" w:rsidR="00DD39C7" w:rsidRPr="00935C94" w:rsidRDefault="00DD39C7" w:rsidP="00DD39C7">
      <w:pPr>
        <w:rPr>
          <w:rFonts w:eastAsia="Malgun Gothic"/>
        </w:rPr>
      </w:pPr>
    </w:p>
    <w:p w14:paraId="2BFB6E9D" w14:textId="77777777" w:rsidR="00DD39C7" w:rsidRDefault="00DD39C7" w:rsidP="00DD39C7">
      <w:pPr>
        <w:pStyle w:val="Heading5"/>
        <w:rPr>
          <w:sz w:val="24"/>
        </w:rPr>
      </w:pPr>
      <w:bookmarkStart w:id="333" w:name="_Toc87544710"/>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333"/>
    </w:p>
    <w:p w14:paraId="2BFB6E9E" w14:textId="77777777" w:rsidR="00DD39C7" w:rsidRPr="00A1115A" w:rsidRDefault="00DD39C7" w:rsidP="00DD39C7">
      <w:pPr>
        <w:pStyle w:val="Heading6"/>
      </w:pPr>
      <w:bookmarkStart w:id="334" w:name="_Toc87544711"/>
      <w:r>
        <w:t>5.2.4.2.9.1</w:t>
      </w:r>
      <w:r w:rsidRPr="00A1115A">
        <w:tab/>
      </w:r>
      <w:r>
        <w:t>Frequecny error</w:t>
      </w:r>
      <w:bookmarkEnd w:id="334"/>
    </w:p>
    <w:p w14:paraId="2BFB6E9F" w14:textId="77777777"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2BFB6EA0" w14:textId="77777777" w:rsidR="00DD39C7" w:rsidRPr="00935C94" w:rsidRDefault="00DD39C7" w:rsidP="00DD39C7">
      <w:pPr>
        <w:rPr>
          <w:rFonts w:eastAsia="Malgun Gothic"/>
        </w:rPr>
      </w:pPr>
    </w:p>
    <w:p w14:paraId="2BFB6EA1" w14:textId="77777777" w:rsidR="00DD39C7" w:rsidRDefault="00DD39C7" w:rsidP="00DD39C7">
      <w:pPr>
        <w:pStyle w:val="Heading6"/>
      </w:pPr>
      <w:bookmarkStart w:id="335" w:name="_Toc87544712"/>
      <w:r>
        <w:t>5.2.4.2.9.2</w:t>
      </w:r>
      <w:r w:rsidRPr="00A1115A">
        <w:tab/>
      </w:r>
      <w:r>
        <w:t>EVM</w:t>
      </w:r>
      <w:bookmarkEnd w:id="335"/>
    </w:p>
    <w:p w14:paraId="2BFB6EA2" w14:textId="77777777"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BFB6EA3" w14:textId="77777777" w:rsidR="00DD39C7" w:rsidRPr="00935C94" w:rsidRDefault="00DD39C7" w:rsidP="00DD39C7">
      <w:pPr>
        <w:rPr>
          <w:rFonts w:eastAsia="Malgun Gothic"/>
        </w:rPr>
      </w:pPr>
    </w:p>
    <w:p w14:paraId="2BFB6EA4" w14:textId="77777777" w:rsidR="00DD39C7" w:rsidRDefault="00DD39C7" w:rsidP="00DD39C7">
      <w:pPr>
        <w:pStyle w:val="Heading6"/>
      </w:pPr>
      <w:bookmarkStart w:id="336" w:name="_Toc87544713"/>
      <w:r>
        <w:t>5.2.4.2.9.3</w:t>
      </w:r>
      <w:r w:rsidRPr="00A1115A">
        <w:tab/>
      </w:r>
      <w:r>
        <w:t>In-band emission</w:t>
      </w:r>
      <w:bookmarkEnd w:id="336"/>
    </w:p>
    <w:p w14:paraId="2BFB6EA5"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2BFB7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5pt" o:ole="">
            <v:imagedata r:id="rId22" o:title=""/>
          </v:shape>
          <o:OLEObject Type="Embed" ProgID="Equation.3" ShapeID="_x0000_i1025" DrawAspect="Content" ObjectID="_1699100488" r:id="rId23"/>
        </w:object>
      </w:r>
      <w:r w:rsidRPr="00A1115A">
        <w:rPr>
          <w:lang w:eastAsia="zh-CN"/>
        </w:rPr>
        <w:t xml:space="preserve"> at the edge of the aggregated transmission bandwidth configuration.</w:t>
      </w:r>
    </w:p>
    <w:p w14:paraId="2BFB6EA6" w14:textId="77777777" w:rsidR="00DD39C7" w:rsidRPr="00935C94" w:rsidRDefault="00DD39C7" w:rsidP="00DD39C7">
      <w:pPr>
        <w:rPr>
          <w:rFonts w:eastAsia="Malgun Gothic"/>
        </w:rPr>
      </w:pPr>
    </w:p>
    <w:p w14:paraId="2BFB6EA7" w14:textId="77777777" w:rsidR="00DD39C7" w:rsidRDefault="00DD39C7" w:rsidP="00DD39C7">
      <w:pPr>
        <w:pStyle w:val="Heading6"/>
      </w:pPr>
      <w:bookmarkStart w:id="337" w:name="_Toc87544714"/>
      <w:r>
        <w:t>5.2.4.2.9.4</w:t>
      </w:r>
      <w:r w:rsidRPr="00A1115A">
        <w:tab/>
      </w:r>
      <w:r>
        <w:t>Carrier leakage</w:t>
      </w:r>
      <w:bookmarkEnd w:id="337"/>
    </w:p>
    <w:p w14:paraId="2BFB6EA8"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2BFB6EA9" w14:textId="77777777" w:rsidR="00DD39C7" w:rsidRPr="00935C94" w:rsidRDefault="00DD39C7" w:rsidP="00DD39C7">
      <w:pPr>
        <w:rPr>
          <w:rFonts w:eastAsia="Malgun Gothic"/>
        </w:rPr>
      </w:pPr>
    </w:p>
    <w:p w14:paraId="2BFB6EAA" w14:textId="77777777" w:rsidR="00DD39C7" w:rsidRDefault="00DD39C7" w:rsidP="00DD39C7">
      <w:pPr>
        <w:pStyle w:val="Heading6"/>
      </w:pPr>
      <w:bookmarkStart w:id="338" w:name="_Toc87544715"/>
      <w:r>
        <w:t>5.2.4.2.9.5</w:t>
      </w:r>
      <w:r w:rsidRPr="00A1115A">
        <w:tab/>
        <w:t>EVM equ</w:t>
      </w:r>
      <w:r>
        <w:t>alizer spectrum flatness</w:t>
      </w:r>
      <w:bookmarkEnd w:id="338"/>
    </w:p>
    <w:p w14:paraId="2BFB6EAB"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2BFB6EAC" w14:textId="77777777" w:rsidR="00DD39C7" w:rsidRPr="00935C94" w:rsidRDefault="00DD39C7" w:rsidP="00DD39C7">
      <w:pPr>
        <w:rPr>
          <w:rFonts w:eastAsia="Malgun Gothic"/>
        </w:rPr>
      </w:pPr>
    </w:p>
    <w:p w14:paraId="2BFB6EAD" w14:textId="77777777" w:rsidR="00DD39C7" w:rsidRDefault="00DD39C7" w:rsidP="00DD39C7">
      <w:pPr>
        <w:pStyle w:val="Heading5"/>
        <w:rPr>
          <w:sz w:val="24"/>
        </w:rPr>
      </w:pPr>
      <w:bookmarkStart w:id="339" w:name="_Toc87544716"/>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339"/>
    </w:p>
    <w:p w14:paraId="2BFB6EAE" w14:textId="77777777" w:rsidR="00DD39C7" w:rsidRPr="00A1115A" w:rsidRDefault="00DD39C7" w:rsidP="00DD39C7">
      <w:pPr>
        <w:pStyle w:val="Heading6"/>
      </w:pPr>
      <w:bookmarkStart w:id="340" w:name="_Toc21344393"/>
      <w:bookmarkStart w:id="341" w:name="_Toc29801880"/>
      <w:bookmarkStart w:id="342" w:name="_Toc29802304"/>
      <w:bookmarkStart w:id="343" w:name="_Toc29802929"/>
      <w:bookmarkStart w:id="344" w:name="_Toc36107671"/>
      <w:bookmarkStart w:id="345" w:name="_Toc37251445"/>
      <w:bookmarkStart w:id="346" w:name="_Toc45888325"/>
      <w:bookmarkStart w:id="347" w:name="_Toc45888924"/>
      <w:bookmarkStart w:id="348" w:name="_Toc61367621"/>
      <w:bookmarkStart w:id="349" w:name="_Toc61373004"/>
      <w:bookmarkStart w:id="350" w:name="_Toc68230953"/>
      <w:bookmarkStart w:id="351" w:name="_Toc87544717"/>
      <w:r>
        <w:t>5.2.4.2.10</w:t>
      </w:r>
      <w:r w:rsidRPr="00A1115A">
        <w:t>.1</w:t>
      </w:r>
      <w:r w:rsidRPr="00A1115A">
        <w:tab/>
        <w:t>S</w:t>
      </w:r>
      <w:r>
        <w:t>EM</w:t>
      </w:r>
      <w:r w:rsidRPr="00A1115A">
        <w:t xml:space="preserve"> for intra-band contiguous </w:t>
      </w:r>
      <w:r>
        <w:t xml:space="preserve">class </w:t>
      </w:r>
      <w:r w:rsidRPr="00A1115A">
        <w:t>C</w:t>
      </w:r>
      <w:bookmarkEnd w:id="340"/>
      <w:bookmarkEnd w:id="341"/>
      <w:bookmarkEnd w:id="342"/>
      <w:bookmarkEnd w:id="343"/>
      <w:bookmarkEnd w:id="344"/>
      <w:bookmarkEnd w:id="345"/>
      <w:bookmarkEnd w:id="346"/>
      <w:bookmarkEnd w:id="347"/>
      <w:bookmarkEnd w:id="348"/>
      <w:bookmarkEnd w:id="349"/>
      <w:bookmarkEnd w:id="350"/>
      <w:bookmarkEnd w:id="351"/>
    </w:p>
    <w:p w14:paraId="2BFB6EAF" w14:textId="77777777" w:rsidR="00DD39C7"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2BFB6EB0" w14:textId="77777777" w:rsidR="00DD39C7" w:rsidRDefault="00DD39C7" w:rsidP="00DD39C7">
      <w:pPr>
        <w:pStyle w:val="Heading5"/>
        <w:rPr>
          <w:sz w:val="24"/>
        </w:rPr>
      </w:pPr>
      <w:bookmarkStart w:id="352" w:name="_Toc87544718"/>
      <w:r>
        <w:rPr>
          <w:sz w:val="24"/>
        </w:rPr>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352"/>
    </w:p>
    <w:p w14:paraId="2BFB6EB1"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BFB6EB2" w14:textId="77777777" w:rsidR="00DD39C7" w:rsidRPr="00935C94" w:rsidRDefault="00DD39C7" w:rsidP="00DD39C7">
      <w:pPr>
        <w:rPr>
          <w:rFonts w:eastAsia="Malgun Gothic"/>
          <w:sz w:val="24"/>
        </w:rPr>
      </w:pPr>
    </w:p>
    <w:p w14:paraId="2BFB6EB3" w14:textId="77777777" w:rsidR="00DD39C7" w:rsidRDefault="00DD39C7" w:rsidP="00DD39C7">
      <w:pPr>
        <w:pStyle w:val="Heading5"/>
        <w:rPr>
          <w:sz w:val="24"/>
        </w:rPr>
      </w:pPr>
      <w:bookmarkStart w:id="353" w:name="_Toc87544719"/>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353"/>
    </w:p>
    <w:p w14:paraId="2BFB6EB4" w14:textId="77777777"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2BFB6EB5" w14:textId="77777777" w:rsidR="00DD39C7" w:rsidRPr="00935C94" w:rsidRDefault="00DD39C7" w:rsidP="00DD39C7">
      <w:pPr>
        <w:rPr>
          <w:rFonts w:eastAsia="Malgun Gothic"/>
          <w:sz w:val="24"/>
        </w:rPr>
      </w:pPr>
    </w:p>
    <w:p w14:paraId="2BFB6EB6" w14:textId="77777777" w:rsidR="00DD39C7" w:rsidRDefault="00DD39C7" w:rsidP="00DD39C7">
      <w:pPr>
        <w:pStyle w:val="Heading5"/>
        <w:rPr>
          <w:sz w:val="24"/>
        </w:rPr>
      </w:pPr>
      <w:bookmarkStart w:id="354" w:name="_Toc87544720"/>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354"/>
    </w:p>
    <w:p w14:paraId="2BFB6EB7" w14:textId="77777777"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BFB6EB8" w14:textId="77777777" w:rsidR="00DD39C7" w:rsidRPr="00935C94" w:rsidRDefault="00DD39C7" w:rsidP="00DD39C7">
      <w:pPr>
        <w:rPr>
          <w:rFonts w:eastAsia="Malgun Gothic"/>
          <w:sz w:val="24"/>
        </w:rPr>
      </w:pPr>
    </w:p>
    <w:p w14:paraId="2BFB6EB9" w14:textId="77777777" w:rsidR="00DD39C7" w:rsidRDefault="00DD39C7" w:rsidP="00DD39C7">
      <w:pPr>
        <w:pStyle w:val="Heading5"/>
        <w:rPr>
          <w:sz w:val="24"/>
        </w:rPr>
      </w:pPr>
      <w:bookmarkStart w:id="355" w:name="_Toc87544721"/>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355"/>
    </w:p>
    <w:p w14:paraId="2BFB6EBA" w14:textId="77777777"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2BFB6EBB" w14:textId="77777777" w:rsidR="00DD39C7" w:rsidRPr="00265AF5" w:rsidRDefault="00DD39C7" w:rsidP="004F23F1">
      <w:pPr>
        <w:rPr>
          <w:sz w:val="24"/>
          <w:lang w:eastAsia="ko-KR"/>
        </w:rPr>
      </w:pPr>
    </w:p>
    <w:p w14:paraId="2BFB6EBC" w14:textId="77777777" w:rsidR="004F23F1" w:rsidRPr="00805EC4" w:rsidRDefault="004F23F1" w:rsidP="004F23F1">
      <w:pPr>
        <w:pStyle w:val="Heading4"/>
      </w:pPr>
      <w:bookmarkStart w:id="356" w:name="_Toc72931463"/>
      <w:bookmarkStart w:id="357" w:name="_Toc73026104"/>
      <w:bookmarkStart w:id="358" w:name="_Toc87544722"/>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356"/>
      <w:bookmarkEnd w:id="357"/>
      <w:bookmarkEnd w:id="358"/>
    </w:p>
    <w:p w14:paraId="2BFB6EBD" w14:textId="77777777" w:rsidR="00DD39C7" w:rsidRPr="00AA14CF" w:rsidRDefault="00DD39C7" w:rsidP="00DD39C7">
      <w:pPr>
        <w:pStyle w:val="Heading5"/>
        <w:rPr>
          <w:sz w:val="24"/>
        </w:rPr>
      </w:pPr>
      <w:bookmarkStart w:id="359" w:name="_Toc87544723"/>
      <w:r>
        <w:rPr>
          <w:sz w:val="24"/>
        </w:rPr>
        <w:t xml:space="preserve">5.2.4.3.1 </w:t>
      </w:r>
      <w:r w:rsidRPr="00AA14CF">
        <w:rPr>
          <w:sz w:val="24"/>
        </w:rPr>
        <w:t>Reference sensitivity power level</w:t>
      </w:r>
      <w:bookmarkEnd w:id="359"/>
    </w:p>
    <w:p w14:paraId="2BFB6EBE" w14:textId="77777777"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2BFB6EBF" w14:textId="77777777" w:rsidR="00DD39C7" w:rsidRPr="0087716F" w:rsidRDefault="00DD39C7" w:rsidP="00DD39C7"/>
    <w:p w14:paraId="2BFB6EC0"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2BFB6EC3" w14:textId="77777777" w:rsidTr="009E4F13">
        <w:trPr>
          <w:trHeight w:val="221"/>
          <w:jc w:val="center"/>
        </w:trPr>
        <w:tc>
          <w:tcPr>
            <w:tcW w:w="1812" w:type="dxa"/>
            <w:gridSpan w:val="2"/>
          </w:tcPr>
          <w:p w14:paraId="2BFB6EC1" w14:textId="77777777" w:rsidR="00DD39C7" w:rsidRPr="0087716F" w:rsidRDefault="00DD39C7" w:rsidP="009E4F13">
            <w:pPr>
              <w:pStyle w:val="TAH"/>
            </w:pPr>
            <w:r>
              <w:t>Intra-band con-current</w:t>
            </w:r>
            <w:r w:rsidRPr="0087716F">
              <w:t xml:space="preserve"> V2X Band</w:t>
            </w:r>
          </w:p>
        </w:tc>
        <w:tc>
          <w:tcPr>
            <w:tcW w:w="8590" w:type="dxa"/>
            <w:gridSpan w:val="11"/>
          </w:tcPr>
          <w:p w14:paraId="2BFB6EC2" w14:textId="77777777" w:rsidR="00DD39C7" w:rsidRPr="0087716F" w:rsidRDefault="00DD39C7" w:rsidP="009E4F13">
            <w:pPr>
              <w:pStyle w:val="TAH"/>
            </w:pPr>
            <w:r w:rsidRPr="0087716F">
              <w:t>NR Operating band / SCS / Channel bandwidth / Duplex-mode</w:t>
            </w:r>
          </w:p>
        </w:tc>
      </w:tr>
      <w:tr w:rsidR="00DD39C7" w:rsidRPr="0087716F" w14:paraId="2BFB6EDA" w14:textId="77777777" w:rsidTr="009E4F13">
        <w:trPr>
          <w:trHeight w:val="429"/>
          <w:jc w:val="center"/>
        </w:trPr>
        <w:tc>
          <w:tcPr>
            <w:tcW w:w="949" w:type="dxa"/>
            <w:shd w:val="clear" w:color="auto" w:fill="auto"/>
            <w:vAlign w:val="center"/>
          </w:tcPr>
          <w:p w14:paraId="2BFB6EC4" w14:textId="77777777" w:rsidR="00DD39C7" w:rsidRPr="00AA14CF" w:rsidRDefault="00DD39C7" w:rsidP="009E4F13">
            <w:pPr>
              <w:pStyle w:val="TAH"/>
            </w:pPr>
            <w:r w:rsidRPr="00AA14CF">
              <w:rPr>
                <w:rFonts w:hint="eastAsia"/>
              </w:rPr>
              <w:t>NR V2X Band</w:t>
            </w:r>
            <w:r>
              <w:t xml:space="preserve"> (PC5)</w:t>
            </w:r>
          </w:p>
        </w:tc>
        <w:tc>
          <w:tcPr>
            <w:tcW w:w="863" w:type="dxa"/>
            <w:shd w:val="clear" w:color="auto" w:fill="auto"/>
            <w:vAlign w:val="center"/>
          </w:tcPr>
          <w:p w14:paraId="2BFB6EC5" w14:textId="77777777" w:rsidR="00DD39C7" w:rsidRPr="00AA14CF" w:rsidRDefault="00DD39C7" w:rsidP="009E4F13">
            <w:pPr>
              <w:pStyle w:val="TAH"/>
            </w:pPr>
            <w:r w:rsidRPr="00AA14CF">
              <w:rPr>
                <w:rFonts w:hint="eastAsia"/>
              </w:rPr>
              <w:t>NR Band</w:t>
            </w:r>
            <w:r>
              <w:t xml:space="preserve"> (Uu)</w:t>
            </w:r>
          </w:p>
        </w:tc>
        <w:tc>
          <w:tcPr>
            <w:tcW w:w="666" w:type="dxa"/>
            <w:vAlign w:val="center"/>
          </w:tcPr>
          <w:p w14:paraId="2BFB6EC6" w14:textId="77777777" w:rsidR="00DD39C7" w:rsidRPr="00AA14CF" w:rsidRDefault="00DD39C7" w:rsidP="009E4F13">
            <w:pPr>
              <w:pStyle w:val="TAH"/>
            </w:pPr>
            <w:r>
              <w:t xml:space="preserve">NR </w:t>
            </w:r>
            <w:r w:rsidRPr="00AA14CF">
              <w:rPr>
                <w:rFonts w:hint="eastAsia"/>
              </w:rPr>
              <w:t xml:space="preserve"> Band</w:t>
            </w:r>
          </w:p>
        </w:tc>
        <w:tc>
          <w:tcPr>
            <w:tcW w:w="651" w:type="dxa"/>
            <w:shd w:val="clear" w:color="auto" w:fill="auto"/>
            <w:vAlign w:val="center"/>
          </w:tcPr>
          <w:p w14:paraId="2BFB6EC7" w14:textId="77777777" w:rsidR="00DD39C7" w:rsidRPr="0087716F" w:rsidRDefault="00DD39C7" w:rsidP="009E4F13">
            <w:pPr>
              <w:pStyle w:val="TAH"/>
            </w:pPr>
            <w:r w:rsidRPr="0087716F">
              <w:t>SCS</w:t>
            </w:r>
          </w:p>
          <w:p w14:paraId="2BFB6EC8" w14:textId="77777777" w:rsidR="00DD39C7" w:rsidRPr="0087716F" w:rsidRDefault="00DD39C7" w:rsidP="009E4F13">
            <w:pPr>
              <w:pStyle w:val="TAH"/>
            </w:pPr>
            <w:r w:rsidRPr="0087716F">
              <w:t>kHz</w:t>
            </w:r>
          </w:p>
        </w:tc>
        <w:tc>
          <w:tcPr>
            <w:tcW w:w="787" w:type="dxa"/>
            <w:vAlign w:val="center"/>
          </w:tcPr>
          <w:p w14:paraId="2BFB6EC9" w14:textId="77777777" w:rsidR="00DD39C7" w:rsidRPr="0087716F" w:rsidRDefault="00DD39C7" w:rsidP="009E4F13">
            <w:pPr>
              <w:pStyle w:val="TAH"/>
            </w:pPr>
            <w:r>
              <w:t>10</w:t>
            </w:r>
            <w:r w:rsidRPr="0087716F">
              <w:t>MHz</w:t>
            </w:r>
          </w:p>
          <w:p w14:paraId="2BFB6ECA" w14:textId="77777777" w:rsidR="00DD39C7" w:rsidRDefault="00DD39C7" w:rsidP="009E4F13">
            <w:pPr>
              <w:pStyle w:val="TAH"/>
            </w:pPr>
            <w:r w:rsidRPr="0087716F">
              <w:t>(dBm)</w:t>
            </w:r>
          </w:p>
        </w:tc>
        <w:tc>
          <w:tcPr>
            <w:tcW w:w="787" w:type="dxa"/>
            <w:vAlign w:val="center"/>
          </w:tcPr>
          <w:p w14:paraId="2BFB6ECB" w14:textId="77777777" w:rsidR="00DD39C7" w:rsidRPr="0087716F" w:rsidRDefault="00DD39C7" w:rsidP="009E4F13">
            <w:pPr>
              <w:pStyle w:val="TAH"/>
            </w:pPr>
            <w:r>
              <w:t>20</w:t>
            </w:r>
            <w:r w:rsidRPr="0087716F">
              <w:t>MHz</w:t>
            </w:r>
          </w:p>
          <w:p w14:paraId="2BFB6ECC" w14:textId="77777777" w:rsidR="00DD39C7" w:rsidRDefault="00DD39C7" w:rsidP="009E4F13">
            <w:pPr>
              <w:pStyle w:val="TAH"/>
            </w:pPr>
            <w:r w:rsidRPr="0087716F">
              <w:t>(dBm)</w:t>
            </w:r>
          </w:p>
        </w:tc>
        <w:tc>
          <w:tcPr>
            <w:tcW w:w="787" w:type="dxa"/>
            <w:vAlign w:val="center"/>
          </w:tcPr>
          <w:p w14:paraId="2BFB6ECD" w14:textId="77777777" w:rsidR="00DD39C7" w:rsidRPr="0087716F" w:rsidRDefault="00DD39C7" w:rsidP="009E4F13">
            <w:pPr>
              <w:pStyle w:val="TAH"/>
            </w:pPr>
            <w:r>
              <w:t>3</w:t>
            </w:r>
            <w:r w:rsidRPr="0087716F">
              <w:t>0MHz</w:t>
            </w:r>
          </w:p>
          <w:p w14:paraId="2BFB6ECE" w14:textId="77777777" w:rsidR="00DD39C7" w:rsidRDefault="00DD39C7" w:rsidP="009E4F13">
            <w:pPr>
              <w:pStyle w:val="TAH"/>
            </w:pPr>
            <w:r w:rsidRPr="0087716F">
              <w:t>(dBm)</w:t>
            </w:r>
          </w:p>
        </w:tc>
        <w:tc>
          <w:tcPr>
            <w:tcW w:w="802" w:type="dxa"/>
            <w:shd w:val="clear" w:color="auto" w:fill="auto"/>
            <w:vAlign w:val="center"/>
          </w:tcPr>
          <w:p w14:paraId="2BFB6ECF" w14:textId="77777777" w:rsidR="00DD39C7" w:rsidRPr="0087716F" w:rsidRDefault="00DD39C7" w:rsidP="009E4F13">
            <w:pPr>
              <w:pStyle w:val="TAH"/>
            </w:pPr>
            <w:r>
              <w:t>40</w:t>
            </w:r>
            <w:r w:rsidRPr="0087716F">
              <w:t>MHz</w:t>
            </w:r>
          </w:p>
          <w:p w14:paraId="2BFB6ED0" w14:textId="77777777" w:rsidR="00DD39C7" w:rsidRPr="0087716F" w:rsidRDefault="00DD39C7" w:rsidP="009E4F13">
            <w:pPr>
              <w:pStyle w:val="TAH"/>
            </w:pPr>
            <w:r w:rsidRPr="0087716F">
              <w:t>(dBm)</w:t>
            </w:r>
          </w:p>
        </w:tc>
        <w:tc>
          <w:tcPr>
            <w:tcW w:w="802" w:type="dxa"/>
            <w:shd w:val="clear" w:color="auto" w:fill="auto"/>
            <w:vAlign w:val="center"/>
          </w:tcPr>
          <w:p w14:paraId="2BFB6ED1" w14:textId="77777777" w:rsidR="00DD39C7" w:rsidRPr="0087716F" w:rsidRDefault="00DD39C7" w:rsidP="009E4F13">
            <w:pPr>
              <w:pStyle w:val="TAH"/>
            </w:pPr>
            <w:r>
              <w:t>50</w:t>
            </w:r>
            <w:r w:rsidRPr="0087716F">
              <w:t>MHz</w:t>
            </w:r>
          </w:p>
          <w:p w14:paraId="2BFB6ED2" w14:textId="77777777" w:rsidR="00DD39C7" w:rsidRPr="0087716F" w:rsidRDefault="00DD39C7" w:rsidP="009E4F13">
            <w:pPr>
              <w:pStyle w:val="TAH"/>
            </w:pPr>
            <w:r w:rsidRPr="0087716F">
              <w:t>(dBm)</w:t>
            </w:r>
          </w:p>
        </w:tc>
        <w:tc>
          <w:tcPr>
            <w:tcW w:w="802" w:type="dxa"/>
            <w:shd w:val="clear" w:color="auto" w:fill="auto"/>
            <w:vAlign w:val="center"/>
          </w:tcPr>
          <w:p w14:paraId="2BFB6ED3" w14:textId="77777777" w:rsidR="00DD39C7" w:rsidRPr="0087716F" w:rsidRDefault="00DD39C7" w:rsidP="009E4F13">
            <w:pPr>
              <w:pStyle w:val="TAH"/>
            </w:pPr>
            <w:r>
              <w:t>6</w:t>
            </w:r>
            <w:r w:rsidRPr="0087716F">
              <w:t>0MHz</w:t>
            </w:r>
          </w:p>
          <w:p w14:paraId="2BFB6ED4" w14:textId="77777777" w:rsidR="00DD39C7" w:rsidRPr="0087716F" w:rsidRDefault="00DD39C7" w:rsidP="009E4F13">
            <w:pPr>
              <w:pStyle w:val="TAH"/>
            </w:pPr>
            <w:r w:rsidRPr="0087716F">
              <w:t>(dBm)</w:t>
            </w:r>
          </w:p>
        </w:tc>
        <w:tc>
          <w:tcPr>
            <w:tcW w:w="802" w:type="dxa"/>
            <w:shd w:val="clear" w:color="auto" w:fill="auto"/>
            <w:vAlign w:val="center"/>
          </w:tcPr>
          <w:p w14:paraId="2BFB6ED5" w14:textId="77777777" w:rsidR="00DD39C7" w:rsidRPr="0087716F" w:rsidRDefault="00DD39C7" w:rsidP="009E4F13">
            <w:pPr>
              <w:pStyle w:val="TAH"/>
            </w:pPr>
            <w:r>
              <w:t>8</w:t>
            </w:r>
            <w:r w:rsidRPr="0087716F">
              <w:t>0MHz</w:t>
            </w:r>
          </w:p>
          <w:p w14:paraId="2BFB6ED6" w14:textId="77777777" w:rsidR="00DD39C7" w:rsidRPr="0087716F" w:rsidRDefault="00DD39C7" w:rsidP="009E4F13">
            <w:pPr>
              <w:pStyle w:val="TAH"/>
            </w:pPr>
            <w:r w:rsidRPr="0087716F">
              <w:t>(dBm)</w:t>
            </w:r>
          </w:p>
        </w:tc>
        <w:tc>
          <w:tcPr>
            <w:tcW w:w="887" w:type="dxa"/>
            <w:vAlign w:val="center"/>
          </w:tcPr>
          <w:p w14:paraId="2BFB6ED7" w14:textId="77777777" w:rsidR="00DD39C7" w:rsidRPr="0087716F" w:rsidRDefault="00DD39C7" w:rsidP="009E4F13">
            <w:pPr>
              <w:pStyle w:val="TAH"/>
            </w:pPr>
            <w:r>
              <w:t>10</w:t>
            </w:r>
            <w:r w:rsidRPr="0087716F">
              <w:t>0MHz</w:t>
            </w:r>
          </w:p>
          <w:p w14:paraId="2BFB6ED8" w14:textId="77777777" w:rsidR="00DD39C7" w:rsidRPr="0087716F" w:rsidRDefault="00DD39C7" w:rsidP="009E4F13">
            <w:pPr>
              <w:pStyle w:val="TAH"/>
            </w:pPr>
            <w:r w:rsidRPr="0087716F">
              <w:t>(dBm)</w:t>
            </w:r>
          </w:p>
        </w:tc>
        <w:tc>
          <w:tcPr>
            <w:tcW w:w="817" w:type="dxa"/>
            <w:shd w:val="clear" w:color="auto" w:fill="auto"/>
            <w:vAlign w:val="center"/>
          </w:tcPr>
          <w:p w14:paraId="2BFB6ED9" w14:textId="77777777" w:rsidR="00DD39C7" w:rsidRPr="0087716F" w:rsidRDefault="00DD39C7" w:rsidP="009E4F13">
            <w:pPr>
              <w:pStyle w:val="TAH"/>
            </w:pPr>
            <w:r w:rsidRPr="0087716F">
              <w:t>Duplex Mode</w:t>
            </w:r>
          </w:p>
        </w:tc>
      </w:tr>
      <w:tr w:rsidR="00DD39C7" w:rsidRPr="0087716F" w14:paraId="2BFB6EE8" w14:textId="77777777" w:rsidTr="009E4F13">
        <w:trPr>
          <w:trHeight w:val="207"/>
          <w:jc w:val="center"/>
        </w:trPr>
        <w:tc>
          <w:tcPr>
            <w:tcW w:w="949" w:type="dxa"/>
            <w:vMerge w:val="restart"/>
            <w:shd w:val="clear" w:color="auto" w:fill="auto"/>
            <w:vAlign w:val="center"/>
          </w:tcPr>
          <w:p w14:paraId="2BFB6EDB" w14:textId="77777777" w:rsidR="00DD39C7" w:rsidRPr="00AA14CF" w:rsidRDefault="00DD39C7" w:rsidP="009E4F13">
            <w:pPr>
              <w:pStyle w:val="TAC"/>
              <w:rPr>
                <w:rFonts w:eastAsia="Malgun Gothic"/>
              </w:rPr>
            </w:pPr>
            <w:r>
              <w:t>n79</w:t>
            </w:r>
          </w:p>
        </w:tc>
        <w:tc>
          <w:tcPr>
            <w:tcW w:w="863" w:type="dxa"/>
            <w:vMerge w:val="restart"/>
            <w:shd w:val="clear" w:color="auto" w:fill="auto"/>
            <w:vAlign w:val="center"/>
          </w:tcPr>
          <w:p w14:paraId="2BFB6EDC" w14:textId="77777777" w:rsidR="00DD39C7" w:rsidRPr="00AA14CF" w:rsidRDefault="00DD39C7" w:rsidP="009E4F13">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2BFB6EDD" w14:textId="77777777" w:rsidR="00DD39C7" w:rsidRPr="0087716F" w:rsidRDefault="00DD39C7" w:rsidP="009E4F13">
            <w:pPr>
              <w:pStyle w:val="TAC"/>
            </w:pPr>
            <w:r>
              <w:t>n</w:t>
            </w:r>
            <w:r w:rsidRPr="0087716F">
              <w:t>7</w:t>
            </w:r>
            <w:r>
              <w:t>9</w:t>
            </w:r>
          </w:p>
        </w:tc>
        <w:tc>
          <w:tcPr>
            <w:tcW w:w="651" w:type="dxa"/>
            <w:shd w:val="clear" w:color="auto" w:fill="auto"/>
            <w:vAlign w:val="center"/>
          </w:tcPr>
          <w:p w14:paraId="2BFB6EDE" w14:textId="77777777" w:rsidR="00DD39C7" w:rsidRPr="0087716F" w:rsidRDefault="00DD39C7" w:rsidP="009E4F13">
            <w:pPr>
              <w:pStyle w:val="TAC"/>
            </w:pPr>
            <w:r w:rsidRPr="0087716F">
              <w:t>15</w:t>
            </w:r>
          </w:p>
        </w:tc>
        <w:tc>
          <w:tcPr>
            <w:tcW w:w="787" w:type="dxa"/>
          </w:tcPr>
          <w:p w14:paraId="2BFB6EDF" w14:textId="77777777" w:rsidR="00DD39C7" w:rsidRPr="00A1115A" w:rsidRDefault="00DD39C7" w:rsidP="009E4F13">
            <w:pPr>
              <w:pStyle w:val="TAC"/>
            </w:pPr>
            <w:r>
              <w:rPr>
                <w:rFonts w:eastAsia="Malgun Gothic"/>
              </w:rPr>
              <w:t>N/A</w:t>
            </w:r>
          </w:p>
        </w:tc>
        <w:tc>
          <w:tcPr>
            <w:tcW w:w="787" w:type="dxa"/>
            <w:vAlign w:val="center"/>
          </w:tcPr>
          <w:p w14:paraId="2BFB6EE0" w14:textId="77777777" w:rsidR="00DD39C7" w:rsidRPr="00A1115A" w:rsidRDefault="00DD39C7" w:rsidP="009E4F13">
            <w:pPr>
              <w:pStyle w:val="TAC"/>
            </w:pPr>
            <w:r>
              <w:rPr>
                <w:rFonts w:hint="eastAsia"/>
              </w:rPr>
              <w:t>N/A</w:t>
            </w:r>
          </w:p>
        </w:tc>
        <w:tc>
          <w:tcPr>
            <w:tcW w:w="787" w:type="dxa"/>
          </w:tcPr>
          <w:p w14:paraId="2BFB6EE1"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2BFB6EE2" w14:textId="77777777" w:rsidR="00DD39C7" w:rsidRPr="0087716F" w:rsidRDefault="00DD39C7" w:rsidP="009E4F13">
            <w:pPr>
              <w:pStyle w:val="TAC"/>
            </w:pPr>
            <w:r w:rsidRPr="00A1115A">
              <w:t>-89.6</w:t>
            </w:r>
          </w:p>
        </w:tc>
        <w:tc>
          <w:tcPr>
            <w:tcW w:w="802" w:type="dxa"/>
            <w:shd w:val="clear" w:color="auto" w:fill="auto"/>
          </w:tcPr>
          <w:p w14:paraId="2BFB6EE3" w14:textId="77777777" w:rsidR="00DD39C7" w:rsidRPr="0087716F" w:rsidRDefault="00DD39C7" w:rsidP="009E4F13">
            <w:pPr>
              <w:pStyle w:val="TAC"/>
            </w:pPr>
            <w:r w:rsidRPr="00A1115A">
              <w:t>-88.6</w:t>
            </w:r>
          </w:p>
        </w:tc>
        <w:tc>
          <w:tcPr>
            <w:tcW w:w="802" w:type="dxa"/>
            <w:shd w:val="clear" w:color="auto" w:fill="auto"/>
          </w:tcPr>
          <w:p w14:paraId="2BFB6EE4" w14:textId="77777777" w:rsidR="00DD39C7" w:rsidRPr="00864EA1" w:rsidRDefault="00DD39C7" w:rsidP="009E4F13">
            <w:pPr>
              <w:pStyle w:val="TAC"/>
            </w:pPr>
            <w:r>
              <w:rPr>
                <w:rFonts w:eastAsia="Malgun Gothic"/>
              </w:rPr>
              <w:t>N/A</w:t>
            </w:r>
          </w:p>
        </w:tc>
        <w:tc>
          <w:tcPr>
            <w:tcW w:w="802" w:type="dxa"/>
            <w:shd w:val="clear" w:color="auto" w:fill="auto"/>
            <w:vAlign w:val="center"/>
          </w:tcPr>
          <w:p w14:paraId="2BFB6EE5" w14:textId="77777777" w:rsidR="00DD39C7" w:rsidRPr="0087716F" w:rsidRDefault="00DD39C7" w:rsidP="009E4F13">
            <w:pPr>
              <w:pStyle w:val="TAC"/>
            </w:pPr>
            <w:r>
              <w:rPr>
                <w:rFonts w:hint="eastAsia"/>
              </w:rPr>
              <w:t>N/A</w:t>
            </w:r>
          </w:p>
        </w:tc>
        <w:tc>
          <w:tcPr>
            <w:tcW w:w="887" w:type="dxa"/>
          </w:tcPr>
          <w:p w14:paraId="2BFB6EE6" w14:textId="77777777" w:rsidR="00DD39C7" w:rsidRPr="00AA14CF" w:rsidRDefault="00DD39C7" w:rsidP="009E4F13">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2BFB6EE7" w14:textId="77777777" w:rsidR="00DD39C7" w:rsidRPr="0087716F" w:rsidRDefault="00DD39C7" w:rsidP="009E4F13">
            <w:pPr>
              <w:pStyle w:val="TAC"/>
            </w:pPr>
            <w:r>
              <w:rPr>
                <w:rFonts w:hint="eastAsia"/>
                <w:lang w:eastAsia="zh-CN"/>
              </w:rPr>
              <w:t>TDD (Uu)</w:t>
            </w:r>
          </w:p>
        </w:tc>
      </w:tr>
      <w:tr w:rsidR="00DD39C7" w:rsidRPr="0087716F" w14:paraId="2BFB6EF6" w14:textId="77777777" w:rsidTr="009E4F13">
        <w:trPr>
          <w:trHeight w:val="233"/>
          <w:jc w:val="center"/>
        </w:trPr>
        <w:tc>
          <w:tcPr>
            <w:tcW w:w="949" w:type="dxa"/>
            <w:vMerge/>
            <w:shd w:val="clear" w:color="auto" w:fill="auto"/>
            <w:vAlign w:val="center"/>
          </w:tcPr>
          <w:p w14:paraId="2BFB6EE9" w14:textId="77777777" w:rsidR="00DD39C7" w:rsidRPr="0087716F" w:rsidRDefault="00DD39C7" w:rsidP="009E4F13">
            <w:pPr>
              <w:pStyle w:val="TAC"/>
            </w:pPr>
          </w:p>
        </w:tc>
        <w:tc>
          <w:tcPr>
            <w:tcW w:w="863" w:type="dxa"/>
            <w:vMerge/>
            <w:shd w:val="clear" w:color="auto" w:fill="auto"/>
            <w:vAlign w:val="center"/>
          </w:tcPr>
          <w:p w14:paraId="2BFB6EEA" w14:textId="77777777" w:rsidR="00DD39C7" w:rsidRPr="0087716F" w:rsidRDefault="00DD39C7" w:rsidP="009E4F13">
            <w:pPr>
              <w:pStyle w:val="TAC"/>
            </w:pPr>
          </w:p>
        </w:tc>
        <w:tc>
          <w:tcPr>
            <w:tcW w:w="666" w:type="dxa"/>
            <w:vMerge/>
            <w:vAlign w:val="center"/>
          </w:tcPr>
          <w:p w14:paraId="2BFB6EEB" w14:textId="77777777" w:rsidR="00DD39C7" w:rsidRPr="0087716F" w:rsidRDefault="00DD39C7" w:rsidP="009E4F13">
            <w:pPr>
              <w:pStyle w:val="TAC"/>
            </w:pPr>
          </w:p>
        </w:tc>
        <w:tc>
          <w:tcPr>
            <w:tcW w:w="651" w:type="dxa"/>
            <w:shd w:val="clear" w:color="auto" w:fill="auto"/>
            <w:vAlign w:val="center"/>
          </w:tcPr>
          <w:p w14:paraId="2BFB6EEC" w14:textId="77777777" w:rsidR="00DD39C7" w:rsidRPr="0087716F" w:rsidRDefault="00DD39C7" w:rsidP="009E4F13">
            <w:pPr>
              <w:pStyle w:val="TAC"/>
            </w:pPr>
            <w:r w:rsidRPr="0087716F">
              <w:t>30</w:t>
            </w:r>
          </w:p>
        </w:tc>
        <w:tc>
          <w:tcPr>
            <w:tcW w:w="787" w:type="dxa"/>
          </w:tcPr>
          <w:p w14:paraId="2BFB6EED" w14:textId="77777777" w:rsidR="00DD39C7" w:rsidRPr="00A1115A" w:rsidRDefault="00DD39C7" w:rsidP="009E4F13">
            <w:pPr>
              <w:pStyle w:val="TAC"/>
            </w:pPr>
            <w:r>
              <w:rPr>
                <w:rFonts w:eastAsia="Malgun Gothic"/>
              </w:rPr>
              <w:t>N/A</w:t>
            </w:r>
          </w:p>
        </w:tc>
        <w:tc>
          <w:tcPr>
            <w:tcW w:w="787" w:type="dxa"/>
            <w:vAlign w:val="center"/>
          </w:tcPr>
          <w:p w14:paraId="2BFB6EEE" w14:textId="77777777" w:rsidR="00DD39C7" w:rsidRPr="00A1115A" w:rsidRDefault="00DD39C7" w:rsidP="009E4F13">
            <w:pPr>
              <w:pStyle w:val="TAC"/>
            </w:pPr>
            <w:r>
              <w:rPr>
                <w:rFonts w:hint="eastAsia"/>
              </w:rPr>
              <w:t>N/A</w:t>
            </w:r>
          </w:p>
        </w:tc>
        <w:tc>
          <w:tcPr>
            <w:tcW w:w="787" w:type="dxa"/>
          </w:tcPr>
          <w:p w14:paraId="2BFB6EEF"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2BFB6EF0" w14:textId="77777777" w:rsidR="00DD39C7" w:rsidRPr="0087716F" w:rsidRDefault="00DD39C7" w:rsidP="009E4F13">
            <w:pPr>
              <w:pStyle w:val="TAC"/>
            </w:pPr>
            <w:r w:rsidRPr="00A1115A">
              <w:t>-89.7</w:t>
            </w:r>
          </w:p>
        </w:tc>
        <w:tc>
          <w:tcPr>
            <w:tcW w:w="802" w:type="dxa"/>
            <w:shd w:val="clear" w:color="auto" w:fill="auto"/>
          </w:tcPr>
          <w:p w14:paraId="2BFB6EF1" w14:textId="77777777" w:rsidR="00DD39C7" w:rsidRPr="0087716F" w:rsidRDefault="00DD39C7" w:rsidP="009E4F13">
            <w:pPr>
              <w:pStyle w:val="TAC"/>
            </w:pPr>
            <w:r w:rsidRPr="00A1115A">
              <w:t>-88.7</w:t>
            </w:r>
          </w:p>
        </w:tc>
        <w:tc>
          <w:tcPr>
            <w:tcW w:w="802" w:type="dxa"/>
            <w:shd w:val="clear" w:color="auto" w:fill="auto"/>
          </w:tcPr>
          <w:p w14:paraId="2BFB6EF2" w14:textId="77777777" w:rsidR="00DD39C7" w:rsidRPr="00864EA1" w:rsidRDefault="00DD39C7" w:rsidP="009E4F13">
            <w:pPr>
              <w:pStyle w:val="TAC"/>
            </w:pPr>
            <w:r w:rsidRPr="00A1115A">
              <w:t>-87.9</w:t>
            </w:r>
          </w:p>
        </w:tc>
        <w:tc>
          <w:tcPr>
            <w:tcW w:w="802" w:type="dxa"/>
            <w:shd w:val="clear" w:color="auto" w:fill="auto"/>
          </w:tcPr>
          <w:p w14:paraId="2BFB6EF3" w14:textId="77777777" w:rsidR="00DD39C7" w:rsidRPr="0087716F" w:rsidRDefault="00DD39C7" w:rsidP="009E4F13">
            <w:pPr>
              <w:pStyle w:val="TAC"/>
            </w:pPr>
            <w:r w:rsidRPr="00A1115A">
              <w:t>-86.6</w:t>
            </w:r>
          </w:p>
        </w:tc>
        <w:tc>
          <w:tcPr>
            <w:tcW w:w="887" w:type="dxa"/>
          </w:tcPr>
          <w:p w14:paraId="2BFB6EF4" w14:textId="77777777" w:rsidR="00DD39C7" w:rsidRPr="00AA14CF" w:rsidRDefault="00DD39C7" w:rsidP="009E4F13">
            <w:pPr>
              <w:pStyle w:val="TAC"/>
            </w:pPr>
            <w:r w:rsidRPr="00A1115A">
              <w:t>-85.6</w:t>
            </w:r>
          </w:p>
        </w:tc>
        <w:tc>
          <w:tcPr>
            <w:tcW w:w="817" w:type="dxa"/>
            <w:vMerge/>
            <w:shd w:val="clear" w:color="auto" w:fill="auto"/>
            <w:vAlign w:val="center"/>
          </w:tcPr>
          <w:p w14:paraId="2BFB6EF5" w14:textId="77777777" w:rsidR="00DD39C7" w:rsidRPr="0087716F" w:rsidRDefault="00DD39C7" w:rsidP="009E4F13">
            <w:pPr>
              <w:spacing w:after="0"/>
              <w:jc w:val="center"/>
              <w:rPr>
                <w:rFonts w:ascii="Arial" w:hAnsi="Arial" w:cs="Arial"/>
                <w:sz w:val="18"/>
                <w:szCs w:val="18"/>
              </w:rPr>
            </w:pPr>
          </w:p>
        </w:tc>
      </w:tr>
      <w:tr w:rsidR="00DD39C7" w:rsidRPr="0087716F" w14:paraId="2BFB6F04" w14:textId="77777777" w:rsidTr="009E4F13">
        <w:trPr>
          <w:trHeight w:val="207"/>
          <w:jc w:val="center"/>
        </w:trPr>
        <w:tc>
          <w:tcPr>
            <w:tcW w:w="949" w:type="dxa"/>
            <w:vMerge/>
            <w:shd w:val="clear" w:color="auto" w:fill="auto"/>
            <w:vAlign w:val="center"/>
          </w:tcPr>
          <w:p w14:paraId="2BFB6EF7" w14:textId="77777777" w:rsidR="00DD39C7" w:rsidRPr="0087716F" w:rsidRDefault="00DD39C7" w:rsidP="009E4F13">
            <w:pPr>
              <w:pStyle w:val="TAC"/>
            </w:pPr>
          </w:p>
        </w:tc>
        <w:tc>
          <w:tcPr>
            <w:tcW w:w="863" w:type="dxa"/>
            <w:vMerge/>
            <w:shd w:val="clear" w:color="auto" w:fill="auto"/>
            <w:vAlign w:val="center"/>
          </w:tcPr>
          <w:p w14:paraId="2BFB6EF8" w14:textId="77777777" w:rsidR="00DD39C7" w:rsidRPr="0087716F" w:rsidRDefault="00DD39C7" w:rsidP="009E4F13">
            <w:pPr>
              <w:pStyle w:val="TAC"/>
            </w:pPr>
          </w:p>
        </w:tc>
        <w:tc>
          <w:tcPr>
            <w:tcW w:w="666" w:type="dxa"/>
            <w:vMerge/>
            <w:vAlign w:val="center"/>
          </w:tcPr>
          <w:p w14:paraId="2BFB6EF9" w14:textId="77777777" w:rsidR="00DD39C7" w:rsidRPr="0087716F" w:rsidRDefault="00DD39C7" w:rsidP="009E4F13">
            <w:pPr>
              <w:pStyle w:val="TAC"/>
            </w:pPr>
          </w:p>
        </w:tc>
        <w:tc>
          <w:tcPr>
            <w:tcW w:w="651" w:type="dxa"/>
            <w:shd w:val="clear" w:color="auto" w:fill="auto"/>
            <w:vAlign w:val="center"/>
          </w:tcPr>
          <w:p w14:paraId="2BFB6EFA" w14:textId="77777777" w:rsidR="00DD39C7" w:rsidRPr="0087716F" w:rsidRDefault="00DD39C7" w:rsidP="009E4F13">
            <w:pPr>
              <w:pStyle w:val="TAC"/>
            </w:pPr>
            <w:r w:rsidRPr="0087716F">
              <w:rPr>
                <w:rFonts w:hint="eastAsia"/>
              </w:rPr>
              <w:t>60</w:t>
            </w:r>
          </w:p>
        </w:tc>
        <w:tc>
          <w:tcPr>
            <w:tcW w:w="787" w:type="dxa"/>
          </w:tcPr>
          <w:p w14:paraId="2BFB6EFB" w14:textId="77777777" w:rsidR="00DD39C7" w:rsidRPr="00A1115A" w:rsidRDefault="00DD39C7" w:rsidP="009E4F13">
            <w:pPr>
              <w:pStyle w:val="TAC"/>
            </w:pPr>
            <w:r>
              <w:rPr>
                <w:rFonts w:eastAsia="Malgun Gothic"/>
              </w:rPr>
              <w:t>N/A</w:t>
            </w:r>
          </w:p>
        </w:tc>
        <w:tc>
          <w:tcPr>
            <w:tcW w:w="787" w:type="dxa"/>
            <w:vAlign w:val="center"/>
          </w:tcPr>
          <w:p w14:paraId="2BFB6EFC" w14:textId="77777777" w:rsidR="00DD39C7" w:rsidRPr="00A1115A" w:rsidRDefault="00DD39C7" w:rsidP="009E4F13">
            <w:pPr>
              <w:pStyle w:val="TAC"/>
            </w:pPr>
            <w:r>
              <w:rPr>
                <w:rFonts w:hint="eastAsia"/>
              </w:rPr>
              <w:t>N/A</w:t>
            </w:r>
          </w:p>
        </w:tc>
        <w:tc>
          <w:tcPr>
            <w:tcW w:w="787" w:type="dxa"/>
          </w:tcPr>
          <w:p w14:paraId="2BFB6EFD"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2BFB6EFE" w14:textId="77777777" w:rsidR="00DD39C7" w:rsidRPr="0087716F" w:rsidRDefault="00DD39C7" w:rsidP="009E4F13">
            <w:pPr>
              <w:pStyle w:val="TAC"/>
            </w:pPr>
            <w:r w:rsidRPr="00A1115A">
              <w:t>-89.9</w:t>
            </w:r>
          </w:p>
        </w:tc>
        <w:tc>
          <w:tcPr>
            <w:tcW w:w="802" w:type="dxa"/>
            <w:shd w:val="clear" w:color="auto" w:fill="auto"/>
          </w:tcPr>
          <w:p w14:paraId="2BFB6EFF" w14:textId="77777777" w:rsidR="00DD39C7" w:rsidRPr="0087716F" w:rsidRDefault="00DD39C7" w:rsidP="009E4F13">
            <w:pPr>
              <w:pStyle w:val="TAC"/>
            </w:pPr>
            <w:r w:rsidRPr="00A1115A">
              <w:t>-88.8</w:t>
            </w:r>
          </w:p>
        </w:tc>
        <w:tc>
          <w:tcPr>
            <w:tcW w:w="802" w:type="dxa"/>
            <w:shd w:val="clear" w:color="auto" w:fill="auto"/>
          </w:tcPr>
          <w:p w14:paraId="2BFB6F00" w14:textId="77777777" w:rsidR="00DD39C7" w:rsidRPr="00864EA1" w:rsidRDefault="00DD39C7" w:rsidP="009E4F13">
            <w:pPr>
              <w:pStyle w:val="TAC"/>
            </w:pPr>
            <w:r w:rsidRPr="00A1115A">
              <w:t>-88.0</w:t>
            </w:r>
          </w:p>
        </w:tc>
        <w:tc>
          <w:tcPr>
            <w:tcW w:w="802" w:type="dxa"/>
            <w:shd w:val="clear" w:color="auto" w:fill="auto"/>
          </w:tcPr>
          <w:p w14:paraId="2BFB6F01" w14:textId="77777777" w:rsidR="00DD39C7" w:rsidRPr="0087716F" w:rsidRDefault="00DD39C7" w:rsidP="009E4F13">
            <w:pPr>
              <w:pStyle w:val="TAC"/>
            </w:pPr>
            <w:r w:rsidRPr="00A1115A">
              <w:t>-86.7</w:t>
            </w:r>
          </w:p>
        </w:tc>
        <w:tc>
          <w:tcPr>
            <w:tcW w:w="887" w:type="dxa"/>
          </w:tcPr>
          <w:p w14:paraId="2BFB6F02" w14:textId="77777777" w:rsidR="00DD39C7" w:rsidRPr="00AA14CF" w:rsidRDefault="00DD39C7" w:rsidP="009E4F13">
            <w:pPr>
              <w:pStyle w:val="TAC"/>
            </w:pPr>
            <w:r w:rsidRPr="00A1115A">
              <w:t>-85.7</w:t>
            </w:r>
          </w:p>
        </w:tc>
        <w:tc>
          <w:tcPr>
            <w:tcW w:w="817" w:type="dxa"/>
            <w:vMerge/>
            <w:shd w:val="clear" w:color="auto" w:fill="auto"/>
            <w:vAlign w:val="center"/>
          </w:tcPr>
          <w:p w14:paraId="2BFB6F03" w14:textId="77777777" w:rsidR="00DD39C7" w:rsidRPr="0087716F" w:rsidRDefault="00DD39C7" w:rsidP="009E4F13">
            <w:pPr>
              <w:spacing w:after="0"/>
              <w:jc w:val="center"/>
              <w:rPr>
                <w:rFonts w:ascii="Arial" w:hAnsi="Arial" w:cs="Arial"/>
                <w:sz w:val="18"/>
                <w:szCs w:val="18"/>
              </w:rPr>
            </w:pPr>
          </w:p>
        </w:tc>
      </w:tr>
      <w:tr w:rsidR="00DD39C7" w:rsidRPr="0087716F" w14:paraId="2BFB6F12" w14:textId="77777777" w:rsidTr="009E4F13">
        <w:trPr>
          <w:trHeight w:val="207"/>
          <w:jc w:val="center"/>
        </w:trPr>
        <w:tc>
          <w:tcPr>
            <w:tcW w:w="949" w:type="dxa"/>
            <w:vMerge/>
            <w:shd w:val="clear" w:color="auto" w:fill="auto"/>
            <w:vAlign w:val="center"/>
          </w:tcPr>
          <w:p w14:paraId="2BFB6F05" w14:textId="77777777" w:rsidR="00DD39C7" w:rsidRPr="0087716F" w:rsidRDefault="00DD39C7" w:rsidP="009E4F13">
            <w:pPr>
              <w:pStyle w:val="TAC"/>
            </w:pPr>
          </w:p>
        </w:tc>
        <w:tc>
          <w:tcPr>
            <w:tcW w:w="863" w:type="dxa"/>
            <w:vMerge/>
            <w:shd w:val="clear" w:color="auto" w:fill="auto"/>
            <w:vAlign w:val="center"/>
          </w:tcPr>
          <w:p w14:paraId="2BFB6F06" w14:textId="77777777" w:rsidR="00DD39C7" w:rsidRPr="0087716F" w:rsidRDefault="00DD39C7" w:rsidP="009E4F13">
            <w:pPr>
              <w:pStyle w:val="TAC"/>
            </w:pPr>
          </w:p>
        </w:tc>
        <w:tc>
          <w:tcPr>
            <w:tcW w:w="666" w:type="dxa"/>
            <w:vMerge w:val="restart"/>
            <w:vAlign w:val="center"/>
          </w:tcPr>
          <w:p w14:paraId="2BFB6F07" w14:textId="77777777" w:rsidR="00DD39C7" w:rsidRPr="0087716F" w:rsidRDefault="00DD39C7" w:rsidP="009E4F13">
            <w:pPr>
              <w:pStyle w:val="TAC"/>
            </w:pPr>
            <w:r>
              <w:t>n</w:t>
            </w:r>
            <w:r w:rsidRPr="0087716F">
              <w:t>7</w:t>
            </w:r>
            <w:r>
              <w:t>9</w:t>
            </w:r>
          </w:p>
        </w:tc>
        <w:tc>
          <w:tcPr>
            <w:tcW w:w="651" w:type="dxa"/>
            <w:shd w:val="clear" w:color="auto" w:fill="auto"/>
            <w:vAlign w:val="center"/>
          </w:tcPr>
          <w:p w14:paraId="2BFB6F08" w14:textId="77777777" w:rsidR="00DD39C7" w:rsidRPr="0087716F" w:rsidRDefault="00DD39C7" w:rsidP="009E4F13">
            <w:pPr>
              <w:pStyle w:val="TAC"/>
            </w:pPr>
            <w:r w:rsidRPr="0087716F">
              <w:t>15</w:t>
            </w:r>
          </w:p>
        </w:tc>
        <w:tc>
          <w:tcPr>
            <w:tcW w:w="787" w:type="dxa"/>
          </w:tcPr>
          <w:p w14:paraId="2BFB6F09" w14:textId="77777777" w:rsidR="00DD39C7" w:rsidRPr="00C375E6" w:rsidRDefault="00DD39C7" w:rsidP="009E4F13">
            <w:pPr>
              <w:pStyle w:val="TAC"/>
              <w:rPr>
                <w:rFonts w:eastAsia="Malgun Gothic"/>
              </w:rPr>
            </w:pPr>
            <w:r w:rsidRPr="00AA14CF">
              <w:rPr>
                <w:rFonts w:eastAsia="Malgun Gothic" w:hint="eastAsia"/>
              </w:rPr>
              <w:t>-95.5</w:t>
            </w:r>
          </w:p>
        </w:tc>
        <w:tc>
          <w:tcPr>
            <w:tcW w:w="787" w:type="dxa"/>
          </w:tcPr>
          <w:p w14:paraId="2BFB6F0A" w14:textId="77777777" w:rsidR="00DD39C7" w:rsidRPr="00C375E6" w:rsidRDefault="00DD39C7" w:rsidP="009E4F13">
            <w:pPr>
              <w:pStyle w:val="TAC"/>
              <w:rPr>
                <w:rFonts w:eastAsia="Malgun Gothic"/>
              </w:rPr>
            </w:pPr>
            <w:r w:rsidRPr="00AA14CF">
              <w:rPr>
                <w:rFonts w:eastAsia="Malgun Gothic" w:hint="eastAsia"/>
              </w:rPr>
              <w:t>-92.2</w:t>
            </w:r>
          </w:p>
        </w:tc>
        <w:tc>
          <w:tcPr>
            <w:tcW w:w="787" w:type="dxa"/>
          </w:tcPr>
          <w:p w14:paraId="2BFB6F0B" w14:textId="77777777" w:rsidR="00DD39C7" w:rsidRPr="00C375E6" w:rsidRDefault="00DD39C7" w:rsidP="009E4F13">
            <w:pPr>
              <w:pStyle w:val="TAC"/>
              <w:rPr>
                <w:rFonts w:eastAsia="Malgun Gothic"/>
              </w:rPr>
            </w:pPr>
            <w:r w:rsidRPr="00AA14CF">
              <w:rPr>
                <w:rFonts w:eastAsia="Malgun Gothic" w:hint="eastAsia"/>
              </w:rPr>
              <w:t>-90.4</w:t>
            </w:r>
          </w:p>
        </w:tc>
        <w:tc>
          <w:tcPr>
            <w:tcW w:w="802" w:type="dxa"/>
            <w:shd w:val="clear" w:color="auto" w:fill="auto"/>
          </w:tcPr>
          <w:p w14:paraId="2BFB6F0C" w14:textId="77777777" w:rsidR="00DD39C7" w:rsidRPr="00C375E6" w:rsidRDefault="00DD39C7" w:rsidP="009E4F13">
            <w:pPr>
              <w:pStyle w:val="TAC"/>
              <w:rPr>
                <w:rFonts w:eastAsia="Malgun Gothic"/>
              </w:rPr>
            </w:pPr>
            <w:r w:rsidRPr="00AA14CF">
              <w:rPr>
                <w:rFonts w:eastAsia="Malgun Gothic" w:hint="eastAsia"/>
              </w:rPr>
              <w:t>-89.1</w:t>
            </w:r>
          </w:p>
        </w:tc>
        <w:tc>
          <w:tcPr>
            <w:tcW w:w="802" w:type="dxa"/>
            <w:shd w:val="clear" w:color="auto" w:fill="auto"/>
          </w:tcPr>
          <w:p w14:paraId="2BFB6F0D" w14:textId="77777777" w:rsidR="00DD39C7" w:rsidRPr="0087716F" w:rsidRDefault="00DD39C7" w:rsidP="009E4F13">
            <w:pPr>
              <w:pStyle w:val="TAC"/>
            </w:pPr>
            <w:r>
              <w:rPr>
                <w:rFonts w:eastAsia="Malgun Gothic"/>
              </w:rPr>
              <w:t>N/A</w:t>
            </w:r>
          </w:p>
        </w:tc>
        <w:tc>
          <w:tcPr>
            <w:tcW w:w="802" w:type="dxa"/>
            <w:shd w:val="clear" w:color="auto" w:fill="auto"/>
            <w:vAlign w:val="center"/>
          </w:tcPr>
          <w:p w14:paraId="2BFB6F0E" w14:textId="77777777" w:rsidR="00DD39C7" w:rsidRPr="0087716F" w:rsidRDefault="00DD39C7" w:rsidP="009E4F13">
            <w:pPr>
              <w:pStyle w:val="TAC"/>
            </w:pPr>
            <w:r>
              <w:rPr>
                <w:rFonts w:hint="eastAsia"/>
              </w:rPr>
              <w:t>N/A</w:t>
            </w:r>
          </w:p>
        </w:tc>
        <w:tc>
          <w:tcPr>
            <w:tcW w:w="802" w:type="dxa"/>
            <w:shd w:val="clear" w:color="auto" w:fill="auto"/>
          </w:tcPr>
          <w:p w14:paraId="2BFB6F0F" w14:textId="77777777" w:rsidR="00DD39C7" w:rsidRPr="0087716F" w:rsidRDefault="00DD39C7" w:rsidP="009E4F13">
            <w:pPr>
              <w:pStyle w:val="TAC"/>
            </w:pPr>
            <w:r w:rsidRPr="00AA14CF">
              <w:rPr>
                <w:rFonts w:eastAsia="Malgun Gothic" w:hint="eastAsia"/>
              </w:rPr>
              <w:t>N/A</w:t>
            </w:r>
          </w:p>
        </w:tc>
        <w:tc>
          <w:tcPr>
            <w:tcW w:w="887" w:type="dxa"/>
          </w:tcPr>
          <w:p w14:paraId="2BFB6F10" w14:textId="77777777" w:rsidR="00DD39C7" w:rsidRPr="0087716F" w:rsidRDefault="00DD39C7" w:rsidP="009E4F13">
            <w:pPr>
              <w:pStyle w:val="TAC"/>
            </w:pPr>
            <w:r w:rsidRPr="00E371A2">
              <w:rPr>
                <w:rFonts w:eastAsia="Malgun Gothic" w:hint="eastAsia"/>
              </w:rPr>
              <w:t>N/A</w:t>
            </w:r>
          </w:p>
        </w:tc>
        <w:tc>
          <w:tcPr>
            <w:tcW w:w="817" w:type="dxa"/>
            <w:vMerge w:val="restart"/>
            <w:shd w:val="clear" w:color="auto" w:fill="auto"/>
            <w:vAlign w:val="center"/>
          </w:tcPr>
          <w:p w14:paraId="2BFB6F11" w14:textId="77777777" w:rsidR="00DD39C7" w:rsidRPr="0087716F" w:rsidRDefault="00DD39C7" w:rsidP="009E4F13">
            <w:pPr>
              <w:pStyle w:val="TAC"/>
            </w:pPr>
            <w:r w:rsidRPr="0087716F">
              <w:t>HD</w:t>
            </w:r>
            <w:r>
              <w:t xml:space="preserve"> (PC5)</w:t>
            </w:r>
          </w:p>
        </w:tc>
      </w:tr>
      <w:tr w:rsidR="00DD39C7" w:rsidRPr="0087716F" w14:paraId="2BFB6F20" w14:textId="77777777" w:rsidTr="009E4F13">
        <w:trPr>
          <w:trHeight w:val="233"/>
          <w:jc w:val="center"/>
        </w:trPr>
        <w:tc>
          <w:tcPr>
            <w:tcW w:w="949" w:type="dxa"/>
            <w:vMerge/>
            <w:shd w:val="clear" w:color="auto" w:fill="auto"/>
            <w:vAlign w:val="center"/>
          </w:tcPr>
          <w:p w14:paraId="2BFB6F13" w14:textId="77777777"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14:paraId="2BFB6F14" w14:textId="77777777" w:rsidR="00DD39C7" w:rsidRPr="0087716F" w:rsidRDefault="00DD39C7" w:rsidP="009E4F13">
            <w:pPr>
              <w:spacing w:after="0"/>
              <w:jc w:val="center"/>
              <w:rPr>
                <w:rFonts w:ascii="Arial" w:hAnsi="Arial" w:cs="Arial"/>
                <w:sz w:val="18"/>
                <w:szCs w:val="18"/>
              </w:rPr>
            </w:pPr>
          </w:p>
        </w:tc>
        <w:tc>
          <w:tcPr>
            <w:tcW w:w="666" w:type="dxa"/>
            <w:vMerge/>
          </w:tcPr>
          <w:p w14:paraId="2BFB6F15" w14:textId="77777777" w:rsidR="00DD39C7" w:rsidRPr="0087716F" w:rsidRDefault="00DD39C7" w:rsidP="009E4F13">
            <w:pPr>
              <w:pStyle w:val="TAC"/>
            </w:pPr>
          </w:p>
        </w:tc>
        <w:tc>
          <w:tcPr>
            <w:tcW w:w="651" w:type="dxa"/>
            <w:shd w:val="clear" w:color="auto" w:fill="auto"/>
            <w:vAlign w:val="center"/>
          </w:tcPr>
          <w:p w14:paraId="2BFB6F16" w14:textId="77777777" w:rsidR="00DD39C7" w:rsidRPr="0087716F" w:rsidRDefault="00DD39C7" w:rsidP="009E4F13">
            <w:pPr>
              <w:pStyle w:val="TAC"/>
            </w:pPr>
            <w:r w:rsidRPr="0087716F">
              <w:t>30</w:t>
            </w:r>
          </w:p>
        </w:tc>
        <w:tc>
          <w:tcPr>
            <w:tcW w:w="787" w:type="dxa"/>
          </w:tcPr>
          <w:p w14:paraId="2BFB6F17" w14:textId="77777777" w:rsidR="00DD39C7" w:rsidRPr="00C375E6" w:rsidRDefault="00DD39C7" w:rsidP="009E4F13">
            <w:pPr>
              <w:pStyle w:val="TAC"/>
              <w:rPr>
                <w:rFonts w:eastAsia="Malgun Gothic"/>
              </w:rPr>
            </w:pPr>
            <w:r w:rsidRPr="00AA14CF">
              <w:rPr>
                <w:rFonts w:eastAsia="Malgun Gothic" w:hint="eastAsia"/>
              </w:rPr>
              <w:t>-95.1</w:t>
            </w:r>
          </w:p>
        </w:tc>
        <w:tc>
          <w:tcPr>
            <w:tcW w:w="787" w:type="dxa"/>
          </w:tcPr>
          <w:p w14:paraId="2BFB6F18" w14:textId="77777777" w:rsidR="00DD39C7" w:rsidRPr="00C375E6" w:rsidRDefault="00DD39C7" w:rsidP="009E4F13">
            <w:pPr>
              <w:pStyle w:val="TAC"/>
              <w:rPr>
                <w:rFonts w:eastAsia="Malgun Gothic"/>
              </w:rPr>
            </w:pPr>
            <w:r w:rsidRPr="00AA14CF">
              <w:rPr>
                <w:rFonts w:eastAsia="Malgun Gothic" w:hint="eastAsia"/>
              </w:rPr>
              <w:t>-92.4</w:t>
            </w:r>
          </w:p>
        </w:tc>
        <w:tc>
          <w:tcPr>
            <w:tcW w:w="787" w:type="dxa"/>
          </w:tcPr>
          <w:p w14:paraId="2BFB6F19" w14:textId="77777777" w:rsidR="00DD39C7" w:rsidRPr="00C375E6" w:rsidRDefault="00DD39C7" w:rsidP="009E4F13">
            <w:pPr>
              <w:pStyle w:val="TAC"/>
              <w:rPr>
                <w:rFonts w:eastAsia="Malgun Gothic"/>
              </w:rPr>
            </w:pPr>
            <w:r w:rsidRPr="00AA14CF">
              <w:rPr>
                <w:rFonts w:eastAsia="Malgun Gothic" w:hint="eastAsia"/>
              </w:rPr>
              <w:t>-90.7</w:t>
            </w:r>
          </w:p>
        </w:tc>
        <w:tc>
          <w:tcPr>
            <w:tcW w:w="802" w:type="dxa"/>
            <w:shd w:val="clear" w:color="auto" w:fill="auto"/>
          </w:tcPr>
          <w:p w14:paraId="2BFB6F1A" w14:textId="77777777" w:rsidR="00DD39C7" w:rsidRPr="00C375E6" w:rsidRDefault="00DD39C7" w:rsidP="009E4F13">
            <w:pPr>
              <w:pStyle w:val="TAC"/>
              <w:rPr>
                <w:rFonts w:eastAsia="Malgun Gothic"/>
              </w:rPr>
            </w:pPr>
            <w:r w:rsidRPr="00AA14CF">
              <w:rPr>
                <w:rFonts w:eastAsia="Malgun Gothic" w:hint="eastAsia"/>
              </w:rPr>
              <w:t>-89.2</w:t>
            </w:r>
          </w:p>
        </w:tc>
        <w:tc>
          <w:tcPr>
            <w:tcW w:w="802" w:type="dxa"/>
            <w:shd w:val="clear" w:color="auto" w:fill="auto"/>
          </w:tcPr>
          <w:p w14:paraId="2BFB6F1B" w14:textId="77777777" w:rsidR="00DD39C7" w:rsidRPr="0087716F" w:rsidRDefault="00DD39C7" w:rsidP="009E4F13">
            <w:pPr>
              <w:pStyle w:val="TAC"/>
            </w:pPr>
            <w:r>
              <w:rPr>
                <w:rFonts w:eastAsia="Malgun Gothic"/>
              </w:rPr>
              <w:t>N/A</w:t>
            </w:r>
          </w:p>
        </w:tc>
        <w:tc>
          <w:tcPr>
            <w:tcW w:w="802" w:type="dxa"/>
            <w:shd w:val="clear" w:color="auto" w:fill="auto"/>
            <w:vAlign w:val="center"/>
          </w:tcPr>
          <w:p w14:paraId="2BFB6F1C" w14:textId="77777777" w:rsidR="00DD39C7" w:rsidRPr="0087716F" w:rsidRDefault="00DD39C7" w:rsidP="009E4F13">
            <w:pPr>
              <w:pStyle w:val="TAC"/>
            </w:pPr>
            <w:r>
              <w:rPr>
                <w:rFonts w:hint="eastAsia"/>
              </w:rPr>
              <w:t>N/A</w:t>
            </w:r>
          </w:p>
        </w:tc>
        <w:tc>
          <w:tcPr>
            <w:tcW w:w="802" w:type="dxa"/>
            <w:shd w:val="clear" w:color="auto" w:fill="auto"/>
          </w:tcPr>
          <w:p w14:paraId="2BFB6F1D" w14:textId="77777777" w:rsidR="00DD39C7" w:rsidRPr="0087716F" w:rsidRDefault="00DD39C7" w:rsidP="009E4F13">
            <w:pPr>
              <w:pStyle w:val="TAC"/>
            </w:pPr>
            <w:r w:rsidRPr="00AA14CF">
              <w:rPr>
                <w:rFonts w:eastAsia="Malgun Gothic" w:hint="eastAsia"/>
              </w:rPr>
              <w:t>N/A</w:t>
            </w:r>
          </w:p>
        </w:tc>
        <w:tc>
          <w:tcPr>
            <w:tcW w:w="887" w:type="dxa"/>
          </w:tcPr>
          <w:p w14:paraId="2BFB6F1E" w14:textId="77777777" w:rsidR="00DD39C7" w:rsidRPr="00AA14CF" w:rsidRDefault="00DD39C7" w:rsidP="009E4F13">
            <w:pPr>
              <w:pStyle w:val="TAC"/>
              <w:rPr>
                <w:rFonts w:eastAsia="Malgun Gothic"/>
              </w:rPr>
            </w:pPr>
            <w:r w:rsidRPr="00E371A2">
              <w:rPr>
                <w:rFonts w:eastAsia="Malgun Gothic" w:hint="eastAsia"/>
              </w:rPr>
              <w:t>N/A</w:t>
            </w:r>
          </w:p>
        </w:tc>
        <w:tc>
          <w:tcPr>
            <w:tcW w:w="817" w:type="dxa"/>
            <w:vMerge/>
            <w:shd w:val="clear" w:color="auto" w:fill="auto"/>
            <w:vAlign w:val="center"/>
          </w:tcPr>
          <w:p w14:paraId="2BFB6F1F" w14:textId="77777777" w:rsidR="00DD39C7" w:rsidRPr="0087716F" w:rsidRDefault="00DD39C7" w:rsidP="009E4F13">
            <w:pPr>
              <w:spacing w:after="0"/>
              <w:jc w:val="center"/>
              <w:rPr>
                <w:rFonts w:ascii="Arial" w:hAnsi="Arial" w:cs="Arial"/>
                <w:sz w:val="18"/>
                <w:szCs w:val="18"/>
              </w:rPr>
            </w:pPr>
          </w:p>
        </w:tc>
      </w:tr>
      <w:tr w:rsidR="00DD39C7" w:rsidRPr="0087716F" w14:paraId="2BFB6F2E" w14:textId="77777777" w:rsidTr="009E4F13">
        <w:trPr>
          <w:trHeight w:val="233"/>
          <w:jc w:val="center"/>
        </w:trPr>
        <w:tc>
          <w:tcPr>
            <w:tcW w:w="949" w:type="dxa"/>
            <w:vMerge/>
            <w:shd w:val="clear" w:color="auto" w:fill="auto"/>
            <w:vAlign w:val="center"/>
          </w:tcPr>
          <w:p w14:paraId="2BFB6F21" w14:textId="77777777"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14:paraId="2BFB6F22" w14:textId="77777777" w:rsidR="00DD39C7" w:rsidRPr="0087716F" w:rsidRDefault="00DD39C7" w:rsidP="009E4F13">
            <w:pPr>
              <w:spacing w:after="0"/>
              <w:jc w:val="center"/>
              <w:rPr>
                <w:rFonts w:ascii="Arial" w:hAnsi="Arial" w:cs="Arial"/>
                <w:sz w:val="18"/>
                <w:szCs w:val="18"/>
              </w:rPr>
            </w:pPr>
          </w:p>
        </w:tc>
        <w:tc>
          <w:tcPr>
            <w:tcW w:w="666" w:type="dxa"/>
            <w:vMerge/>
          </w:tcPr>
          <w:p w14:paraId="2BFB6F23" w14:textId="77777777" w:rsidR="00DD39C7" w:rsidRPr="0087716F" w:rsidRDefault="00DD39C7" w:rsidP="009E4F13">
            <w:pPr>
              <w:pStyle w:val="TAC"/>
            </w:pPr>
          </w:p>
        </w:tc>
        <w:tc>
          <w:tcPr>
            <w:tcW w:w="651" w:type="dxa"/>
            <w:shd w:val="clear" w:color="auto" w:fill="auto"/>
            <w:vAlign w:val="center"/>
          </w:tcPr>
          <w:p w14:paraId="2BFB6F24" w14:textId="77777777" w:rsidR="00DD39C7" w:rsidRPr="0087716F" w:rsidRDefault="00DD39C7" w:rsidP="009E4F13">
            <w:pPr>
              <w:pStyle w:val="TAC"/>
            </w:pPr>
            <w:r w:rsidRPr="0087716F">
              <w:t>60</w:t>
            </w:r>
          </w:p>
        </w:tc>
        <w:tc>
          <w:tcPr>
            <w:tcW w:w="787" w:type="dxa"/>
          </w:tcPr>
          <w:p w14:paraId="2BFB6F25" w14:textId="77777777" w:rsidR="00DD39C7" w:rsidRPr="00C375E6" w:rsidRDefault="00DD39C7" w:rsidP="009E4F13">
            <w:pPr>
              <w:pStyle w:val="TAC"/>
              <w:rPr>
                <w:rFonts w:eastAsia="Malgun Gothic"/>
              </w:rPr>
            </w:pPr>
            <w:r w:rsidRPr="00AA14CF">
              <w:rPr>
                <w:rFonts w:eastAsia="Malgun Gothic" w:hint="eastAsia"/>
              </w:rPr>
              <w:t>-95.9</w:t>
            </w:r>
          </w:p>
        </w:tc>
        <w:tc>
          <w:tcPr>
            <w:tcW w:w="787" w:type="dxa"/>
          </w:tcPr>
          <w:p w14:paraId="2BFB6F26" w14:textId="77777777" w:rsidR="00DD39C7" w:rsidRPr="00C375E6" w:rsidRDefault="00DD39C7" w:rsidP="009E4F13">
            <w:pPr>
              <w:pStyle w:val="TAC"/>
              <w:rPr>
                <w:rFonts w:eastAsia="Malgun Gothic"/>
              </w:rPr>
            </w:pPr>
            <w:r w:rsidRPr="00AA14CF">
              <w:rPr>
                <w:rFonts w:eastAsia="Malgun Gothic" w:hint="eastAsia"/>
              </w:rPr>
              <w:t>-92.1</w:t>
            </w:r>
          </w:p>
        </w:tc>
        <w:tc>
          <w:tcPr>
            <w:tcW w:w="787" w:type="dxa"/>
          </w:tcPr>
          <w:p w14:paraId="2BFB6F27" w14:textId="77777777" w:rsidR="00DD39C7" w:rsidRPr="00C375E6" w:rsidRDefault="00DD39C7" w:rsidP="009E4F13">
            <w:pPr>
              <w:pStyle w:val="TAC"/>
              <w:rPr>
                <w:rFonts w:eastAsia="Malgun Gothic"/>
              </w:rPr>
            </w:pPr>
            <w:r w:rsidRPr="00AA14CF">
              <w:rPr>
                <w:rFonts w:eastAsia="Malgun Gothic" w:hint="eastAsia"/>
              </w:rPr>
              <w:t>-90.9</w:t>
            </w:r>
          </w:p>
        </w:tc>
        <w:tc>
          <w:tcPr>
            <w:tcW w:w="802" w:type="dxa"/>
            <w:shd w:val="clear" w:color="auto" w:fill="auto"/>
          </w:tcPr>
          <w:p w14:paraId="2BFB6F28" w14:textId="77777777" w:rsidR="00DD39C7" w:rsidRPr="00C375E6" w:rsidRDefault="00DD39C7" w:rsidP="009E4F13">
            <w:pPr>
              <w:pStyle w:val="TAC"/>
              <w:rPr>
                <w:rFonts w:eastAsia="Malgun Gothic"/>
              </w:rPr>
            </w:pPr>
            <w:r w:rsidRPr="00AA14CF">
              <w:rPr>
                <w:rFonts w:eastAsia="Malgun Gothic" w:hint="eastAsia"/>
              </w:rPr>
              <w:t>-89.4</w:t>
            </w:r>
          </w:p>
        </w:tc>
        <w:tc>
          <w:tcPr>
            <w:tcW w:w="802" w:type="dxa"/>
            <w:shd w:val="clear" w:color="auto" w:fill="auto"/>
          </w:tcPr>
          <w:p w14:paraId="2BFB6F29" w14:textId="77777777" w:rsidR="00DD39C7" w:rsidRPr="0087716F" w:rsidRDefault="00DD39C7" w:rsidP="009E4F13">
            <w:pPr>
              <w:pStyle w:val="TAC"/>
            </w:pPr>
            <w:r>
              <w:rPr>
                <w:rFonts w:eastAsia="Malgun Gothic"/>
              </w:rPr>
              <w:t>N/A</w:t>
            </w:r>
          </w:p>
        </w:tc>
        <w:tc>
          <w:tcPr>
            <w:tcW w:w="802" w:type="dxa"/>
            <w:shd w:val="clear" w:color="auto" w:fill="auto"/>
            <w:vAlign w:val="center"/>
          </w:tcPr>
          <w:p w14:paraId="2BFB6F2A" w14:textId="77777777" w:rsidR="00DD39C7" w:rsidRPr="0087716F" w:rsidRDefault="00DD39C7" w:rsidP="009E4F13">
            <w:pPr>
              <w:pStyle w:val="TAC"/>
            </w:pPr>
            <w:r>
              <w:rPr>
                <w:rFonts w:hint="eastAsia"/>
              </w:rPr>
              <w:t>N/A</w:t>
            </w:r>
          </w:p>
        </w:tc>
        <w:tc>
          <w:tcPr>
            <w:tcW w:w="802" w:type="dxa"/>
            <w:shd w:val="clear" w:color="auto" w:fill="auto"/>
          </w:tcPr>
          <w:p w14:paraId="2BFB6F2B" w14:textId="77777777" w:rsidR="00DD39C7" w:rsidRPr="0087716F" w:rsidRDefault="00DD39C7" w:rsidP="009E4F13">
            <w:pPr>
              <w:pStyle w:val="TAC"/>
            </w:pPr>
            <w:r w:rsidRPr="00AA14CF">
              <w:rPr>
                <w:rFonts w:eastAsia="Malgun Gothic" w:hint="eastAsia"/>
              </w:rPr>
              <w:t>N/A</w:t>
            </w:r>
          </w:p>
        </w:tc>
        <w:tc>
          <w:tcPr>
            <w:tcW w:w="887" w:type="dxa"/>
          </w:tcPr>
          <w:p w14:paraId="2BFB6F2C" w14:textId="77777777" w:rsidR="00DD39C7" w:rsidRPr="00AA14CF" w:rsidRDefault="00DD39C7" w:rsidP="009E4F13">
            <w:pPr>
              <w:pStyle w:val="TAC"/>
              <w:rPr>
                <w:rFonts w:eastAsia="Malgun Gothic"/>
              </w:rPr>
            </w:pPr>
            <w:r w:rsidRPr="00E371A2">
              <w:rPr>
                <w:rFonts w:eastAsia="Malgun Gothic" w:hint="eastAsia"/>
              </w:rPr>
              <w:t>N/A</w:t>
            </w:r>
          </w:p>
        </w:tc>
        <w:tc>
          <w:tcPr>
            <w:tcW w:w="817" w:type="dxa"/>
            <w:vMerge/>
            <w:shd w:val="clear" w:color="auto" w:fill="auto"/>
            <w:vAlign w:val="center"/>
          </w:tcPr>
          <w:p w14:paraId="2BFB6F2D" w14:textId="77777777" w:rsidR="00DD39C7" w:rsidRPr="0087716F" w:rsidRDefault="00DD39C7" w:rsidP="009E4F13">
            <w:pPr>
              <w:spacing w:after="0"/>
              <w:jc w:val="center"/>
              <w:rPr>
                <w:rFonts w:ascii="Arial" w:hAnsi="Arial" w:cs="Arial"/>
                <w:sz w:val="18"/>
                <w:szCs w:val="18"/>
              </w:rPr>
            </w:pPr>
          </w:p>
        </w:tc>
      </w:tr>
      <w:tr w:rsidR="00DD39C7" w:rsidRPr="0087716F" w14:paraId="2BFB6F30" w14:textId="77777777" w:rsidTr="009E4F13">
        <w:trPr>
          <w:trHeight w:val="233"/>
          <w:jc w:val="center"/>
        </w:trPr>
        <w:tc>
          <w:tcPr>
            <w:tcW w:w="10402" w:type="dxa"/>
            <w:gridSpan w:val="13"/>
            <w:shd w:val="clear" w:color="auto" w:fill="auto"/>
            <w:vAlign w:val="center"/>
          </w:tcPr>
          <w:p w14:paraId="2BFB6F2F" w14:textId="77777777" w:rsidR="00DD39C7" w:rsidRPr="00786215" w:rsidRDefault="00DD39C7" w:rsidP="009E4F13">
            <w:pPr>
              <w:spacing w:after="0"/>
              <w:rPr>
                <w:rFonts w:ascii="Arial" w:eastAsia="Malgun Gothic" w:hAnsi="Arial" w:cs="Arial"/>
                <w:sz w:val="18"/>
                <w:szCs w:val="18"/>
              </w:rPr>
            </w:pPr>
            <w:r w:rsidRPr="00786215">
              <w:rPr>
                <w:rFonts w:ascii="Arial" w:eastAsia="Malgun Gothic" w:hAnsi="Arial" w:cs="Arial" w:hint="eastAsia"/>
                <w:sz w:val="18"/>
                <w:szCs w:val="18"/>
              </w:rPr>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2BFB6F31" w14:textId="77777777" w:rsidR="00DD39C7" w:rsidRPr="00AA14CF" w:rsidRDefault="00DD39C7" w:rsidP="00DD39C7">
      <w:pPr>
        <w:tabs>
          <w:tab w:val="left" w:pos="6870"/>
        </w:tabs>
        <w:jc w:val="both"/>
        <w:rPr>
          <w:rFonts w:eastAsia="Malgun Gothic"/>
          <w:i/>
          <w:color w:val="0066FF"/>
        </w:rPr>
      </w:pPr>
    </w:p>
    <w:p w14:paraId="2BFB6F32" w14:textId="77777777" w:rsidR="00DD39C7" w:rsidRPr="0087716F" w:rsidRDefault="00DD39C7" w:rsidP="00DD39C7">
      <w:pPr>
        <w:pStyle w:val="TH"/>
      </w:pPr>
      <w:r>
        <w:lastRenderedPageBreak/>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2BFB6F35" w14:textId="77777777" w:rsidTr="009E4F13">
        <w:trPr>
          <w:trHeight w:val="229"/>
          <w:jc w:val="center"/>
        </w:trPr>
        <w:tc>
          <w:tcPr>
            <w:tcW w:w="1758" w:type="dxa"/>
            <w:gridSpan w:val="3"/>
          </w:tcPr>
          <w:p w14:paraId="2BFB6F33" w14:textId="77777777" w:rsidR="00DD39C7" w:rsidRPr="0087716F" w:rsidRDefault="00DD39C7" w:rsidP="009E4F13">
            <w:pPr>
              <w:pStyle w:val="TAH"/>
              <w:rPr>
                <w:rFonts w:cs="Arial"/>
              </w:rPr>
            </w:pPr>
            <w:r>
              <w:t>Intra-band con-current</w:t>
            </w:r>
            <w:r w:rsidRPr="0087716F">
              <w:t xml:space="preserve"> V2X Band</w:t>
            </w:r>
          </w:p>
        </w:tc>
        <w:tc>
          <w:tcPr>
            <w:tcW w:w="9015" w:type="dxa"/>
            <w:gridSpan w:val="12"/>
          </w:tcPr>
          <w:p w14:paraId="2BFB6F34" w14:textId="77777777"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BFB6F47" w14:textId="77777777" w:rsidTr="009E4F13">
        <w:trPr>
          <w:gridAfter w:val="1"/>
          <w:wAfter w:w="8" w:type="dxa"/>
          <w:trHeight w:val="377"/>
          <w:jc w:val="center"/>
        </w:trPr>
        <w:tc>
          <w:tcPr>
            <w:tcW w:w="923" w:type="dxa"/>
            <w:shd w:val="clear" w:color="auto" w:fill="auto"/>
            <w:vAlign w:val="center"/>
          </w:tcPr>
          <w:p w14:paraId="2BFB6F36" w14:textId="77777777"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2BFB6F37" w14:textId="77777777" w:rsidR="00DD39C7" w:rsidRPr="0087716F" w:rsidRDefault="00DD39C7" w:rsidP="009E4F13">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2BFB6F38" w14:textId="77777777" w:rsidR="00DD39C7" w:rsidRPr="0087716F" w:rsidRDefault="00DD39C7" w:rsidP="009E4F13">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2BFB6F39" w14:textId="77777777" w:rsidR="00DD39C7" w:rsidRPr="0087716F" w:rsidRDefault="00DD39C7" w:rsidP="009E4F13">
            <w:pPr>
              <w:pStyle w:val="TAH"/>
              <w:rPr>
                <w:rFonts w:cs="Arial"/>
              </w:rPr>
            </w:pPr>
            <w:r w:rsidRPr="0087716F">
              <w:rPr>
                <w:rFonts w:eastAsia="Malgun Gothic" w:cs="Arial" w:hint="eastAsia"/>
              </w:rPr>
              <w:t>SCS (kHz)</w:t>
            </w:r>
          </w:p>
        </w:tc>
        <w:tc>
          <w:tcPr>
            <w:tcW w:w="854" w:type="dxa"/>
            <w:shd w:val="clear" w:color="auto" w:fill="auto"/>
            <w:vAlign w:val="center"/>
          </w:tcPr>
          <w:p w14:paraId="2BFB6F3A" w14:textId="77777777"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2BFB6F3B" w14:textId="77777777"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2BFB6F3C" w14:textId="77777777" w:rsidR="00DD39C7" w:rsidRPr="0087716F" w:rsidRDefault="00DD39C7" w:rsidP="009E4F13">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2BFB6F3D" w14:textId="77777777" w:rsidR="00DD39C7" w:rsidRPr="0087716F" w:rsidRDefault="00DD39C7" w:rsidP="009E4F13">
            <w:pPr>
              <w:pStyle w:val="TAH"/>
              <w:rPr>
                <w:rFonts w:cs="Arial"/>
              </w:rPr>
            </w:pPr>
            <w:r w:rsidRPr="0087716F">
              <w:rPr>
                <w:rFonts w:cs="Arial"/>
              </w:rPr>
              <w:t>40 MHz</w:t>
            </w:r>
            <w:r w:rsidRPr="0087716F">
              <w:rPr>
                <w:rFonts w:cs="Arial"/>
              </w:rPr>
              <w:br/>
              <w:t>(dBm)</w:t>
            </w:r>
          </w:p>
        </w:tc>
        <w:tc>
          <w:tcPr>
            <w:tcW w:w="812" w:type="dxa"/>
            <w:vAlign w:val="center"/>
          </w:tcPr>
          <w:p w14:paraId="2BFB6F3E" w14:textId="77777777" w:rsidR="00DD39C7" w:rsidRPr="0087716F" w:rsidRDefault="00DD39C7" w:rsidP="009E4F13">
            <w:pPr>
              <w:pStyle w:val="TAH"/>
            </w:pPr>
            <w:r>
              <w:t>50</w:t>
            </w:r>
            <w:r w:rsidRPr="0087716F">
              <w:t>MHz</w:t>
            </w:r>
          </w:p>
          <w:p w14:paraId="2BFB6F3F" w14:textId="77777777" w:rsidR="00DD39C7" w:rsidRPr="0087716F" w:rsidRDefault="00DD39C7" w:rsidP="009E4F13">
            <w:pPr>
              <w:pStyle w:val="TAH"/>
              <w:rPr>
                <w:rFonts w:cs="Arial"/>
              </w:rPr>
            </w:pPr>
            <w:r w:rsidRPr="0087716F">
              <w:t>(dBm)</w:t>
            </w:r>
          </w:p>
        </w:tc>
        <w:tc>
          <w:tcPr>
            <w:tcW w:w="816" w:type="dxa"/>
            <w:vAlign w:val="center"/>
          </w:tcPr>
          <w:p w14:paraId="2BFB6F40" w14:textId="77777777" w:rsidR="00DD39C7" w:rsidRPr="0087716F" w:rsidRDefault="00DD39C7" w:rsidP="009E4F13">
            <w:pPr>
              <w:pStyle w:val="TAH"/>
            </w:pPr>
            <w:r>
              <w:t>6</w:t>
            </w:r>
            <w:r w:rsidRPr="0087716F">
              <w:t>0MHz</w:t>
            </w:r>
          </w:p>
          <w:p w14:paraId="2BFB6F41" w14:textId="77777777" w:rsidR="00DD39C7" w:rsidRPr="0087716F" w:rsidRDefault="00DD39C7" w:rsidP="009E4F13">
            <w:pPr>
              <w:pStyle w:val="TAH"/>
              <w:rPr>
                <w:rFonts w:cs="Arial"/>
              </w:rPr>
            </w:pPr>
            <w:r w:rsidRPr="0087716F">
              <w:t>(dBm)</w:t>
            </w:r>
          </w:p>
        </w:tc>
        <w:tc>
          <w:tcPr>
            <w:tcW w:w="902" w:type="dxa"/>
            <w:vAlign w:val="center"/>
          </w:tcPr>
          <w:p w14:paraId="2BFB6F42" w14:textId="77777777" w:rsidR="00DD39C7" w:rsidRPr="0087716F" w:rsidRDefault="00DD39C7" w:rsidP="009E4F13">
            <w:pPr>
              <w:pStyle w:val="TAH"/>
            </w:pPr>
            <w:r>
              <w:t>8</w:t>
            </w:r>
            <w:r w:rsidRPr="0087716F">
              <w:t>0MHz</w:t>
            </w:r>
          </w:p>
          <w:p w14:paraId="2BFB6F43" w14:textId="77777777" w:rsidR="00DD39C7" w:rsidRPr="0087716F" w:rsidRDefault="00DD39C7" w:rsidP="009E4F13">
            <w:pPr>
              <w:pStyle w:val="TAH"/>
              <w:rPr>
                <w:rFonts w:cs="Arial"/>
              </w:rPr>
            </w:pPr>
            <w:r w:rsidRPr="0087716F">
              <w:t>(dBm)</w:t>
            </w:r>
          </w:p>
        </w:tc>
        <w:tc>
          <w:tcPr>
            <w:tcW w:w="900" w:type="dxa"/>
            <w:vAlign w:val="center"/>
          </w:tcPr>
          <w:p w14:paraId="2BFB6F44" w14:textId="77777777" w:rsidR="00DD39C7" w:rsidRPr="0087716F" w:rsidRDefault="00DD39C7" w:rsidP="009E4F13">
            <w:pPr>
              <w:pStyle w:val="TAH"/>
            </w:pPr>
            <w:r>
              <w:t>10</w:t>
            </w:r>
            <w:r w:rsidRPr="0087716F">
              <w:t>0MHz</w:t>
            </w:r>
          </w:p>
          <w:p w14:paraId="2BFB6F45" w14:textId="77777777" w:rsidR="00DD39C7" w:rsidRPr="0087716F" w:rsidRDefault="00DD39C7" w:rsidP="009E4F13">
            <w:pPr>
              <w:pStyle w:val="TAH"/>
              <w:rPr>
                <w:rFonts w:cs="Arial"/>
              </w:rPr>
            </w:pPr>
            <w:r w:rsidRPr="0087716F">
              <w:t>(dBm)</w:t>
            </w:r>
          </w:p>
        </w:tc>
        <w:tc>
          <w:tcPr>
            <w:tcW w:w="851" w:type="dxa"/>
            <w:shd w:val="clear" w:color="auto" w:fill="auto"/>
            <w:vAlign w:val="center"/>
          </w:tcPr>
          <w:p w14:paraId="2BFB6F46" w14:textId="77777777" w:rsidR="00DD39C7" w:rsidRPr="0087716F" w:rsidRDefault="00DD39C7" w:rsidP="009E4F13">
            <w:pPr>
              <w:pStyle w:val="TAH"/>
              <w:rPr>
                <w:rFonts w:cs="Arial"/>
              </w:rPr>
            </w:pPr>
            <w:r w:rsidRPr="0087716F">
              <w:rPr>
                <w:rFonts w:cs="Arial"/>
              </w:rPr>
              <w:t>Duplex Mode</w:t>
            </w:r>
          </w:p>
        </w:tc>
      </w:tr>
      <w:tr w:rsidR="00DD39C7" w:rsidRPr="0087716F" w14:paraId="2BFB6F55" w14:textId="77777777" w:rsidTr="009E4F13">
        <w:trPr>
          <w:gridAfter w:val="1"/>
          <w:wAfter w:w="8" w:type="dxa"/>
          <w:trHeight w:val="229"/>
          <w:jc w:val="center"/>
        </w:trPr>
        <w:tc>
          <w:tcPr>
            <w:tcW w:w="923" w:type="dxa"/>
            <w:vMerge w:val="restart"/>
            <w:shd w:val="clear" w:color="auto" w:fill="auto"/>
            <w:vAlign w:val="center"/>
          </w:tcPr>
          <w:p w14:paraId="2BFB6F48" w14:textId="77777777" w:rsidR="00DD39C7" w:rsidRPr="0087716F" w:rsidRDefault="00DD39C7" w:rsidP="009E4F13">
            <w:pPr>
              <w:pStyle w:val="TAC"/>
              <w:rPr>
                <w:rFonts w:cs="Arial"/>
                <w:lang w:eastAsia="zh-CN"/>
              </w:rPr>
            </w:pPr>
            <w:r>
              <w:rPr>
                <w:rFonts w:cs="Arial"/>
                <w:lang w:eastAsia="zh-CN"/>
              </w:rPr>
              <w:t>n79</w:t>
            </w:r>
          </w:p>
        </w:tc>
        <w:tc>
          <w:tcPr>
            <w:tcW w:w="827" w:type="dxa"/>
            <w:vMerge w:val="restart"/>
            <w:vAlign w:val="center"/>
          </w:tcPr>
          <w:p w14:paraId="2BFB6F49" w14:textId="77777777" w:rsidR="00DD39C7" w:rsidRPr="0087716F" w:rsidRDefault="00DD39C7" w:rsidP="009E4F13">
            <w:pPr>
              <w:pStyle w:val="TAC"/>
              <w:rPr>
                <w:rFonts w:cs="Arial"/>
                <w:szCs w:val="18"/>
              </w:rPr>
            </w:pPr>
            <w:r>
              <w:rPr>
                <w:rFonts w:cs="Arial"/>
                <w:lang w:eastAsia="zh-CN"/>
              </w:rPr>
              <w:t>n79</w:t>
            </w:r>
          </w:p>
        </w:tc>
        <w:tc>
          <w:tcPr>
            <w:tcW w:w="653" w:type="dxa"/>
            <w:gridSpan w:val="2"/>
            <w:vMerge w:val="restart"/>
            <w:vAlign w:val="center"/>
          </w:tcPr>
          <w:p w14:paraId="2BFB6F4A" w14:textId="77777777" w:rsidR="00DD39C7" w:rsidRPr="00AA14CF" w:rsidRDefault="00DD39C7" w:rsidP="009E4F13">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2BFB6F4B" w14:textId="77777777"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tcPr>
          <w:p w14:paraId="2BFB6F4C"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2BFB6F4D"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2BFB6F4E" w14:textId="77777777" w:rsidR="00DD39C7" w:rsidRPr="002A66D3"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2BFB6F4F" w14:textId="77777777"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2BFB6F50" w14:textId="77777777" w:rsidR="00DD39C7" w:rsidRPr="00AA14CF" w:rsidRDefault="00DD39C7" w:rsidP="009E4F13">
            <w:pPr>
              <w:pStyle w:val="TAC"/>
              <w:rPr>
                <w:rFonts w:eastAsia="Malgun Gothic" w:cs="Arial"/>
              </w:rPr>
            </w:pPr>
            <w:r w:rsidRPr="00A1115A">
              <w:rPr>
                <w:rFonts w:hint="eastAsia"/>
                <w:lang w:eastAsia="zh-CN"/>
              </w:rPr>
              <w:t>270</w:t>
            </w:r>
          </w:p>
        </w:tc>
        <w:tc>
          <w:tcPr>
            <w:tcW w:w="816" w:type="dxa"/>
          </w:tcPr>
          <w:p w14:paraId="2BFB6F51" w14:textId="77777777" w:rsidR="00DD39C7" w:rsidRPr="00AA14CF" w:rsidRDefault="00DD39C7" w:rsidP="009E4F13">
            <w:pPr>
              <w:pStyle w:val="TAC"/>
              <w:rPr>
                <w:rFonts w:eastAsia="Malgun Gothic" w:cs="Arial"/>
              </w:rPr>
            </w:pPr>
            <w:r>
              <w:rPr>
                <w:rFonts w:eastAsia="Malgun Gothic" w:cs="Arial" w:hint="eastAsia"/>
              </w:rPr>
              <w:t>N/A</w:t>
            </w:r>
          </w:p>
        </w:tc>
        <w:tc>
          <w:tcPr>
            <w:tcW w:w="902" w:type="dxa"/>
          </w:tcPr>
          <w:p w14:paraId="2BFB6F52" w14:textId="77777777" w:rsidR="00DD39C7" w:rsidRPr="00AA14CF" w:rsidRDefault="00DD39C7" w:rsidP="009E4F13">
            <w:pPr>
              <w:pStyle w:val="TAC"/>
              <w:rPr>
                <w:rFonts w:eastAsia="Malgun Gothic" w:cs="Arial"/>
              </w:rPr>
            </w:pPr>
            <w:r>
              <w:rPr>
                <w:rFonts w:eastAsia="Malgun Gothic" w:cs="Arial" w:hint="eastAsia"/>
              </w:rPr>
              <w:t>N/A</w:t>
            </w:r>
          </w:p>
        </w:tc>
        <w:tc>
          <w:tcPr>
            <w:tcW w:w="900" w:type="dxa"/>
          </w:tcPr>
          <w:p w14:paraId="2BFB6F53" w14:textId="77777777" w:rsidR="00DD39C7" w:rsidRPr="00AA14CF" w:rsidRDefault="00DD39C7" w:rsidP="009E4F13">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2BFB6F54" w14:textId="77777777" w:rsidR="00DD39C7" w:rsidRPr="0087716F" w:rsidRDefault="00DD39C7" w:rsidP="009E4F13">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2BFB6F63" w14:textId="77777777" w:rsidTr="009E4F13">
        <w:trPr>
          <w:gridAfter w:val="1"/>
          <w:wAfter w:w="8" w:type="dxa"/>
          <w:trHeight w:val="229"/>
          <w:jc w:val="center"/>
        </w:trPr>
        <w:tc>
          <w:tcPr>
            <w:tcW w:w="923" w:type="dxa"/>
            <w:vMerge/>
            <w:shd w:val="clear" w:color="auto" w:fill="auto"/>
            <w:vAlign w:val="center"/>
          </w:tcPr>
          <w:p w14:paraId="2BFB6F56" w14:textId="77777777" w:rsidR="00DD39C7" w:rsidRPr="0087716F" w:rsidRDefault="00DD39C7" w:rsidP="009E4F13">
            <w:pPr>
              <w:pStyle w:val="TAC"/>
              <w:rPr>
                <w:rFonts w:cs="Arial"/>
                <w:lang w:eastAsia="zh-CN"/>
              </w:rPr>
            </w:pPr>
          </w:p>
        </w:tc>
        <w:tc>
          <w:tcPr>
            <w:tcW w:w="827" w:type="dxa"/>
            <w:vMerge/>
          </w:tcPr>
          <w:p w14:paraId="2BFB6F57" w14:textId="77777777" w:rsidR="00DD39C7" w:rsidRPr="0087716F" w:rsidRDefault="00DD39C7" w:rsidP="009E4F13">
            <w:pPr>
              <w:pStyle w:val="TAC"/>
              <w:rPr>
                <w:rFonts w:cs="Arial"/>
                <w:szCs w:val="18"/>
              </w:rPr>
            </w:pPr>
          </w:p>
        </w:tc>
        <w:tc>
          <w:tcPr>
            <w:tcW w:w="653" w:type="dxa"/>
            <w:gridSpan w:val="2"/>
            <w:vMerge/>
          </w:tcPr>
          <w:p w14:paraId="2BFB6F58" w14:textId="77777777" w:rsidR="00DD39C7" w:rsidRPr="0087716F" w:rsidRDefault="00DD39C7" w:rsidP="009E4F13">
            <w:pPr>
              <w:pStyle w:val="TAC"/>
              <w:rPr>
                <w:rFonts w:cs="Arial"/>
                <w:szCs w:val="18"/>
              </w:rPr>
            </w:pPr>
          </w:p>
        </w:tc>
        <w:tc>
          <w:tcPr>
            <w:tcW w:w="666" w:type="dxa"/>
            <w:shd w:val="clear" w:color="auto" w:fill="auto"/>
            <w:vAlign w:val="center"/>
          </w:tcPr>
          <w:p w14:paraId="2BFB6F59" w14:textId="77777777"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tcPr>
          <w:p w14:paraId="2BFB6F5A"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2BFB6F5B"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2BFB6F5C" w14:textId="77777777" w:rsidR="00DD39C7" w:rsidRPr="0087716F"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2BFB6F5D" w14:textId="77777777" w:rsidR="00DD39C7" w:rsidRPr="0087716F" w:rsidRDefault="00DD39C7" w:rsidP="009E4F13">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2BFB6F5E" w14:textId="77777777" w:rsidR="00DD39C7" w:rsidRPr="0087716F" w:rsidRDefault="00DD39C7" w:rsidP="009E4F13">
            <w:pPr>
              <w:pStyle w:val="TAC"/>
              <w:rPr>
                <w:rFonts w:cs="Arial"/>
                <w:lang w:eastAsia="zh-CN"/>
              </w:rPr>
            </w:pPr>
            <w:r w:rsidRPr="00A1115A">
              <w:rPr>
                <w:rFonts w:hint="eastAsia"/>
                <w:lang w:eastAsia="zh-CN"/>
              </w:rPr>
              <w:t>1</w:t>
            </w:r>
            <w:r w:rsidRPr="00A1115A">
              <w:rPr>
                <w:lang w:eastAsia="zh-CN"/>
              </w:rPr>
              <w:t>28</w:t>
            </w:r>
          </w:p>
        </w:tc>
        <w:tc>
          <w:tcPr>
            <w:tcW w:w="816" w:type="dxa"/>
          </w:tcPr>
          <w:p w14:paraId="2BFB6F5F" w14:textId="77777777" w:rsidR="00DD39C7" w:rsidRPr="0087716F" w:rsidRDefault="00DD39C7" w:rsidP="009E4F13">
            <w:pPr>
              <w:pStyle w:val="TAC"/>
              <w:rPr>
                <w:rFonts w:cs="Arial"/>
                <w:lang w:eastAsia="zh-CN"/>
              </w:rPr>
            </w:pPr>
            <w:r w:rsidRPr="00A1115A">
              <w:rPr>
                <w:rFonts w:hint="eastAsia"/>
                <w:lang w:eastAsia="zh-CN"/>
              </w:rPr>
              <w:t>162</w:t>
            </w:r>
          </w:p>
        </w:tc>
        <w:tc>
          <w:tcPr>
            <w:tcW w:w="902" w:type="dxa"/>
          </w:tcPr>
          <w:p w14:paraId="2BFB6F60" w14:textId="77777777" w:rsidR="00DD39C7" w:rsidRPr="0087716F" w:rsidRDefault="00DD39C7" w:rsidP="009E4F13">
            <w:pPr>
              <w:pStyle w:val="TAC"/>
              <w:rPr>
                <w:rFonts w:cs="Arial"/>
                <w:lang w:eastAsia="zh-CN"/>
              </w:rPr>
            </w:pPr>
            <w:r w:rsidRPr="00A1115A">
              <w:rPr>
                <w:rFonts w:hint="eastAsia"/>
                <w:lang w:eastAsia="zh-CN"/>
              </w:rPr>
              <w:t>21</w:t>
            </w:r>
            <w:r w:rsidRPr="00A1115A">
              <w:rPr>
                <w:lang w:eastAsia="zh-CN"/>
              </w:rPr>
              <w:t>6</w:t>
            </w:r>
          </w:p>
        </w:tc>
        <w:tc>
          <w:tcPr>
            <w:tcW w:w="900" w:type="dxa"/>
          </w:tcPr>
          <w:p w14:paraId="2BFB6F61" w14:textId="77777777" w:rsidR="00DD39C7" w:rsidRPr="0087716F" w:rsidRDefault="00DD39C7" w:rsidP="009E4F13">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2BFB6F62" w14:textId="77777777" w:rsidR="00DD39C7" w:rsidRPr="0087716F" w:rsidRDefault="00DD39C7" w:rsidP="009E4F13">
            <w:pPr>
              <w:pStyle w:val="TAC"/>
              <w:rPr>
                <w:rFonts w:cs="Arial"/>
                <w:lang w:eastAsia="zh-CN"/>
              </w:rPr>
            </w:pPr>
          </w:p>
        </w:tc>
      </w:tr>
      <w:tr w:rsidR="00DD39C7" w:rsidRPr="0087716F" w14:paraId="2BFB6F71" w14:textId="77777777" w:rsidTr="009E4F13">
        <w:trPr>
          <w:gridAfter w:val="1"/>
          <w:wAfter w:w="8" w:type="dxa"/>
          <w:trHeight w:val="229"/>
          <w:jc w:val="center"/>
        </w:trPr>
        <w:tc>
          <w:tcPr>
            <w:tcW w:w="923" w:type="dxa"/>
            <w:vMerge/>
            <w:shd w:val="clear" w:color="auto" w:fill="auto"/>
            <w:vAlign w:val="center"/>
          </w:tcPr>
          <w:p w14:paraId="2BFB6F64" w14:textId="77777777" w:rsidR="00DD39C7" w:rsidRPr="0087716F" w:rsidRDefault="00DD39C7" w:rsidP="009E4F13">
            <w:pPr>
              <w:pStyle w:val="TAC"/>
              <w:rPr>
                <w:rFonts w:cs="Arial"/>
                <w:lang w:eastAsia="zh-CN"/>
              </w:rPr>
            </w:pPr>
          </w:p>
        </w:tc>
        <w:tc>
          <w:tcPr>
            <w:tcW w:w="827" w:type="dxa"/>
            <w:vMerge/>
          </w:tcPr>
          <w:p w14:paraId="2BFB6F65" w14:textId="77777777" w:rsidR="00DD39C7" w:rsidRPr="0087716F" w:rsidRDefault="00DD39C7" w:rsidP="009E4F13">
            <w:pPr>
              <w:pStyle w:val="TAC"/>
              <w:rPr>
                <w:rFonts w:cs="Arial"/>
                <w:szCs w:val="18"/>
              </w:rPr>
            </w:pPr>
          </w:p>
        </w:tc>
        <w:tc>
          <w:tcPr>
            <w:tcW w:w="653" w:type="dxa"/>
            <w:gridSpan w:val="2"/>
            <w:vMerge/>
          </w:tcPr>
          <w:p w14:paraId="2BFB6F66" w14:textId="77777777" w:rsidR="00DD39C7" w:rsidRPr="0087716F" w:rsidRDefault="00DD39C7" w:rsidP="009E4F13">
            <w:pPr>
              <w:pStyle w:val="TAC"/>
              <w:rPr>
                <w:rFonts w:cs="Arial"/>
                <w:szCs w:val="18"/>
              </w:rPr>
            </w:pPr>
          </w:p>
        </w:tc>
        <w:tc>
          <w:tcPr>
            <w:tcW w:w="666" w:type="dxa"/>
            <w:shd w:val="clear" w:color="auto" w:fill="auto"/>
            <w:vAlign w:val="center"/>
          </w:tcPr>
          <w:p w14:paraId="2BFB6F67" w14:textId="77777777"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tcPr>
          <w:p w14:paraId="2BFB6F68"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2BFB6F69"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2BFB6F6A" w14:textId="77777777" w:rsidR="00DD39C7" w:rsidRPr="0087716F"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2BFB6F6B"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2BFB6F6C" w14:textId="77777777" w:rsidR="00DD39C7" w:rsidRPr="0087716F" w:rsidRDefault="00DD39C7" w:rsidP="009E4F13">
            <w:pPr>
              <w:pStyle w:val="TAC"/>
              <w:rPr>
                <w:rFonts w:cs="Arial"/>
                <w:lang w:eastAsia="zh-CN"/>
              </w:rPr>
            </w:pPr>
            <w:r w:rsidRPr="00A1115A">
              <w:rPr>
                <w:rFonts w:hint="eastAsia"/>
                <w:lang w:eastAsia="zh-CN"/>
              </w:rPr>
              <w:t>6</w:t>
            </w:r>
            <w:r w:rsidRPr="00A1115A">
              <w:rPr>
                <w:lang w:eastAsia="zh-CN"/>
              </w:rPr>
              <w:t>4</w:t>
            </w:r>
          </w:p>
        </w:tc>
        <w:tc>
          <w:tcPr>
            <w:tcW w:w="816" w:type="dxa"/>
          </w:tcPr>
          <w:p w14:paraId="2BFB6F6D" w14:textId="77777777" w:rsidR="00DD39C7" w:rsidRPr="0087716F" w:rsidRDefault="00DD39C7" w:rsidP="009E4F13">
            <w:pPr>
              <w:pStyle w:val="TAC"/>
              <w:rPr>
                <w:rFonts w:cs="Arial"/>
                <w:lang w:eastAsia="zh-CN"/>
              </w:rPr>
            </w:pPr>
            <w:r w:rsidRPr="00A1115A">
              <w:rPr>
                <w:rFonts w:hint="eastAsia"/>
                <w:lang w:eastAsia="zh-CN"/>
              </w:rPr>
              <w:t>7</w:t>
            </w:r>
            <w:r w:rsidRPr="00A1115A">
              <w:rPr>
                <w:lang w:eastAsia="zh-CN"/>
              </w:rPr>
              <w:t>5</w:t>
            </w:r>
          </w:p>
        </w:tc>
        <w:tc>
          <w:tcPr>
            <w:tcW w:w="902" w:type="dxa"/>
          </w:tcPr>
          <w:p w14:paraId="2BFB6F6E" w14:textId="77777777" w:rsidR="00DD39C7" w:rsidRPr="0087716F" w:rsidRDefault="00DD39C7" w:rsidP="009E4F13">
            <w:pPr>
              <w:pStyle w:val="TAC"/>
              <w:rPr>
                <w:rFonts w:cs="Arial"/>
                <w:lang w:eastAsia="zh-CN"/>
              </w:rPr>
            </w:pPr>
            <w:r w:rsidRPr="00A1115A">
              <w:rPr>
                <w:rFonts w:hint="eastAsia"/>
                <w:lang w:eastAsia="zh-CN"/>
              </w:rPr>
              <w:t>10</w:t>
            </w:r>
            <w:r w:rsidRPr="00A1115A">
              <w:rPr>
                <w:lang w:eastAsia="zh-CN"/>
              </w:rPr>
              <w:t>0</w:t>
            </w:r>
          </w:p>
        </w:tc>
        <w:tc>
          <w:tcPr>
            <w:tcW w:w="900" w:type="dxa"/>
          </w:tcPr>
          <w:p w14:paraId="2BFB6F6F" w14:textId="77777777" w:rsidR="00DD39C7" w:rsidRPr="0087716F" w:rsidRDefault="00DD39C7" w:rsidP="009E4F13">
            <w:pPr>
              <w:pStyle w:val="TAC"/>
              <w:rPr>
                <w:rFonts w:cs="Arial"/>
                <w:lang w:eastAsia="zh-CN"/>
              </w:rPr>
            </w:pPr>
            <w:r w:rsidRPr="00A1115A">
              <w:rPr>
                <w:rFonts w:hint="eastAsia"/>
                <w:lang w:eastAsia="zh-CN"/>
              </w:rPr>
              <w:t>135</w:t>
            </w:r>
          </w:p>
        </w:tc>
        <w:tc>
          <w:tcPr>
            <w:tcW w:w="851" w:type="dxa"/>
            <w:vMerge/>
            <w:shd w:val="clear" w:color="auto" w:fill="auto"/>
            <w:vAlign w:val="center"/>
          </w:tcPr>
          <w:p w14:paraId="2BFB6F70" w14:textId="77777777" w:rsidR="00DD39C7" w:rsidRPr="0087716F" w:rsidRDefault="00DD39C7" w:rsidP="009E4F13">
            <w:pPr>
              <w:pStyle w:val="TAC"/>
              <w:rPr>
                <w:rFonts w:cs="Arial"/>
                <w:lang w:eastAsia="zh-CN"/>
              </w:rPr>
            </w:pPr>
          </w:p>
        </w:tc>
      </w:tr>
    </w:tbl>
    <w:p w14:paraId="2BFB6F72" w14:textId="77777777" w:rsidR="00DD39C7" w:rsidRPr="00AA14CF" w:rsidRDefault="00DD39C7" w:rsidP="00DD39C7">
      <w:pPr>
        <w:tabs>
          <w:tab w:val="left" w:pos="6870"/>
        </w:tabs>
        <w:jc w:val="both"/>
        <w:rPr>
          <w:rFonts w:eastAsia="Malgun Gothic"/>
          <w:i/>
          <w:color w:val="0066FF"/>
        </w:rPr>
      </w:pPr>
    </w:p>
    <w:p w14:paraId="2BFB6F73"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2BFB6F76" w14:textId="77777777" w:rsidTr="009E4F13">
        <w:trPr>
          <w:trHeight w:val="229"/>
          <w:jc w:val="center"/>
        </w:trPr>
        <w:tc>
          <w:tcPr>
            <w:tcW w:w="1736" w:type="dxa"/>
            <w:gridSpan w:val="2"/>
          </w:tcPr>
          <w:p w14:paraId="2BFB6F74" w14:textId="77777777" w:rsidR="00DD39C7" w:rsidRPr="0087716F" w:rsidRDefault="00DD39C7" w:rsidP="009E4F13">
            <w:pPr>
              <w:pStyle w:val="TAH"/>
              <w:rPr>
                <w:rFonts w:cs="Arial"/>
              </w:rPr>
            </w:pPr>
            <w:r>
              <w:t>Intra-band con-current</w:t>
            </w:r>
            <w:r w:rsidRPr="0087716F">
              <w:t xml:space="preserve"> V2X Band</w:t>
            </w:r>
          </w:p>
        </w:tc>
        <w:tc>
          <w:tcPr>
            <w:tcW w:w="9037" w:type="dxa"/>
            <w:gridSpan w:val="12"/>
          </w:tcPr>
          <w:p w14:paraId="2BFB6F75" w14:textId="77777777"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BFB6F88" w14:textId="77777777" w:rsidTr="009E4F13">
        <w:trPr>
          <w:gridAfter w:val="1"/>
          <w:wAfter w:w="8" w:type="dxa"/>
          <w:trHeight w:val="377"/>
          <w:jc w:val="center"/>
        </w:trPr>
        <w:tc>
          <w:tcPr>
            <w:tcW w:w="955" w:type="dxa"/>
            <w:shd w:val="clear" w:color="auto" w:fill="auto"/>
            <w:vAlign w:val="center"/>
          </w:tcPr>
          <w:p w14:paraId="2BFB6F77" w14:textId="77777777"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2BFB6F78" w14:textId="77777777" w:rsidR="00DD39C7" w:rsidRPr="0087716F" w:rsidRDefault="00DD39C7" w:rsidP="009E4F13">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2BFB6F79" w14:textId="77777777" w:rsidR="00DD39C7" w:rsidRPr="0087716F" w:rsidRDefault="00DD39C7" w:rsidP="009E4F13">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2BFB6F7A" w14:textId="77777777" w:rsidR="00DD39C7" w:rsidRPr="0087716F" w:rsidRDefault="00DD39C7" w:rsidP="009E4F13">
            <w:pPr>
              <w:pStyle w:val="TAH"/>
              <w:rPr>
                <w:rFonts w:cs="Arial"/>
              </w:rPr>
            </w:pPr>
            <w:r w:rsidRPr="0087716F">
              <w:rPr>
                <w:rFonts w:eastAsia="Malgun Gothic" w:cs="Arial" w:hint="eastAsia"/>
              </w:rPr>
              <w:t>SCS (kHz)</w:t>
            </w:r>
          </w:p>
        </w:tc>
        <w:tc>
          <w:tcPr>
            <w:tcW w:w="854" w:type="dxa"/>
            <w:shd w:val="clear" w:color="auto" w:fill="auto"/>
            <w:vAlign w:val="center"/>
          </w:tcPr>
          <w:p w14:paraId="2BFB6F7B" w14:textId="77777777"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2BFB6F7C" w14:textId="77777777"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2BFB6F7D" w14:textId="77777777" w:rsidR="00DD39C7" w:rsidRPr="0087716F" w:rsidRDefault="00DD39C7" w:rsidP="009E4F13">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2BFB6F7E" w14:textId="77777777" w:rsidR="00DD39C7" w:rsidRPr="0087716F" w:rsidRDefault="00DD39C7" w:rsidP="009E4F13">
            <w:pPr>
              <w:pStyle w:val="TAH"/>
              <w:rPr>
                <w:rFonts w:cs="Arial"/>
              </w:rPr>
            </w:pPr>
            <w:r w:rsidRPr="0087716F">
              <w:rPr>
                <w:rFonts w:cs="Arial"/>
              </w:rPr>
              <w:t>40 MHz</w:t>
            </w:r>
            <w:r w:rsidRPr="0087716F">
              <w:rPr>
                <w:rFonts w:cs="Arial"/>
              </w:rPr>
              <w:br/>
              <w:t>(dBm)</w:t>
            </w:r>
          </w:p>
        </w:tc>
        <w:tc>
          <w:tcPr>
            <w:tcW w:w="789" w:type="dxa"/>
            <w:vAlign w:val="center"/>
          </w:tcPr>
          <w:p w14:paraId="2BFB6F7F" w14:textId="77777777" w:rsidR="00DD39C7" w:rsidRPr="0087716F" w:rsidRDefault="00DD39C7" w:rsidP="009E4F13">
            <w:pPr>
              <w:pStyle w:val="TAH"/>
            </w:pPr>
            <w:r>
              <w:t>50</w:t>
            </w:r>
            <w:r w:rsidRPr="0087716F">
              <w:t>MHz</w:t>
            </w:r>
          </w:p>
          <w:p w14:paraId="2BFB6F80" w14:textId="77777777" w:rsidR="00DD39C7" w:rsidRPr="0087716F" w:rsidRDefault="00DD39C7" w:rsidP="009E4F13">
            <w:pPr>
              <w:pStyle w:val="TAH"/>
              <w:rPr>
                <w:rFonts w:cs="Arial"/>
              </w:rPr>
            </w:pPr>
            <w:r w:rsidRPr="0087716F">
              <w:t>(dBm)</w:t>
            </w:r>
          </w:p>
        </w:tc>
        <w:tc>
          <w:tcPr>
            <w:tcW w:w="816" w:type="dxa"/>
            <w:vAlign w:val="center"/>
          </w:tcPr>
          <w:p w14:paraId="2BFB6F81" w14:textId="77777777" w:rsidR="00DD39C7" w:rsidRPr="0087716F" w:rsidRDefault="00DD39C7" w:rsidP="009E4F13">
            <w:pPr>
              <w:pStyle w:val="TAH"/>
            </w:pPr>
            <w:r>
              <w:t>6</w:t>
            </w:r>
            <w:r w:rsidRPr="0087716F">
              <w:t>0MHz</w:t>
            </w:r>
          </w:p>
          <w:p w14:paraId="2BFB6F82" w14:textId="77777777" w:rsidR="00DD39C7" w:rsidRPr="0087716F" w:rsidRDefault="00DD39C7" w:rsidP="009E4F13">
            <w:pPr>
              <w:pStyle w:val="TAH"/>
              <w:rPr>
                <w:rFonts w:cs="Arial"/>
              </w:rPr>
            </w:pPr>
            <w:r w:rsidRPr="0087716F">
              <w:t>(dBm)</w:t>
            </w:r>
          </w:p>
        </w:tc>
        <w:tc>
          <w:tcPr>
            <w:tcW w:w="906" w:type="dxa"/>
            <w:vAlign w:val="center"/>
          </w:tcPr>
          <w:p w14:paraId="2BFB6F83" w14:textId="77777777" w:rsidR="00DD39C7" w:rsidRPr="0087716F" w:rsidRDefault="00DD39C7" w:rsidP="009E4F13">
            <w:pPr>
              <w:pStyle w:val="TAH"/>
            </w:pPr>
            <w:r>
              <w:t>8</w:t>
            </w:r>
            <w:r w:rsidRPr="0087716F">
              <w:t>0MHz</w:t>
            </w:r>
          </w:p>
          <w:p w14:paraId="2BFB6F84" w14:textId="77777777" w:rsidR="00DD39C7" w:rsidRPr="0087716F" w:rsidRDefault="00DD39C7" w:rsidP="009E4F13">
            <w:pPr>
              <w:pStyle w:val="TAH"/>
              <w:rPr>
                <w:rFonts w:cs="Arial"/>
              </w:rPr>
            </w:pPr>
            <w:r w:rsidRPr="0087716F">
              <w:t>(dBm)</w:t>
            </w:r>
          </w:p>
        </w:tc>
        <w:tc>
          <w:tcPr>
            <w:tcW w:w="903" w:type="dxa"/>
            <w:vAlign w:val="center"/>
          </w:tcPr>
          <w:p w14:paraId="2BFB6F85" w14:textId="77777777" w:rsidR="00DD39C7" w:rsidRPr="0087716F" w:rsidRDefault="00DD39C7" w:rsidP="009E4F13">
            <w:pPr>
              <w:pStyle w:val="TAH"/>
            </w:pPr>
            <w:r>
              <w:t>10</w:t>
            </w:r>
            <w:r w:rsidRPr="0087716F">
              <w:t>0MHz</w:t>
            </w:r>
          </w:p>
          <w:p w14:paraId="2BFB6F86" w14:textId="77777777" w:rsidR="00DD39C7" w:rsidRPr="0087716F" w:rsidRDefault="00DD39C7" w:rsidP="009E4F13">
            <w:pPr>
              <w:pStyle w:val="TAH"/>
              <w:rPr>
                <w:rFonts w:cs="Arial"/>
              </w:rPr>
            </w:pPr>
            <w:r w:rsidRPr="0087716F">
              <w:t>(dBm)</w:t>
            </w:r>
          </w:p>
        </w:tc>
        <w:tc>
          <w:tcPr>
            <w:tcW w:w="853" w:type="dxa"/>
            <w:shd w:val="clear" w:color="auto" w:fill="auto"/>
            <w:vAlign w:val="center"/>
          </w:tcPr>
          <w:p w14:paraId="2BFB6F87" w14:textId="77777777" w:rsidR="00DD39C7" w:rsidRPr="0087716F" w:rsidRDefault="00DD39C7" w:rsidP="009E4F13">
            <w:pPr>
              <w:pStyle w:val="TAH"/>
              <w:rPr>
                <w:rFonts w:cs="Arial"/>
              </w:rPr>
            </w:pPr>
            <w:r w:rsidRPr="0087716F">
              <w:rPr>
                <w:rFonts w:cs="Arial"/>
              </w:rPr>
              <w:t>Duplex Mode</w:t>
            </w:r>
          </w:p>
        </w:tc>
      </w:tr>
      <w:tr w:rsidR="00DD39C7" w:rsidRPr="0087716F" w14:paraId="2BFB6F96" w14:textId="77777777" w:rsidTr="009E4F13">
        <w:trPr>
          <w:trHeight w:val="229"/>
          <w:jc w:val="center"/>
        </w:trPr>
        <w:tc>
          <w:tcPr>
            <w:tcW w:w="955" w:type="dxa"/>
            <w:vMerge w:val="restart"/>
            <w:shd w:val="clear" w:color="auto" w:fill="auto"/>
            <w:vAlign w:val="center"/>
          </w:tcPr>
          <w:p w14:paraId="2BFB6F89" w14:textId="77777777" w:rsidR="00DD39C7" w:rsidRPr="0087716F" w:rsidRDefault="00DD39C7" w:rsidP="009E4F13">
            <w:pPr>
              <w:pStyle w:val="TAC"/>
              <w:rPr>
                <w:rFonts w:cs="Arial"/>
                <w:lang w:eastAsia="zh-CN"/>
              </w:rPr>
            </w:pPr>
            <w:r>
              <w:rPr>
                <w:rFonts w:cs="Arial"/>
                <w:lang w:eastAsia="zh-CN"/>
              </w:rPr>
              <w:t>n79</w:t>
            </w:r>
          </w:p>
        </w:tc>
        <w:tc>
          <w:tcPr>
            <w:tcW w:w="781" w:type="dxa"/>
            <w:vMerge w:val="restart"/>
            <w:vAlign w:val="center"/>
          </w:tcPr>
          <w:p w14:paraId="2BFB6F8A" w14:textId="77777777" w:rsidR="00DD39C7" w:rsidRPr="0087716F" w:rsidRDefault="00DD39C7" w:rsidP="009E4F13">
            <w:pPr>
              <w:pStyle w:val="TAC"/>
              <w:rPr>
                <w:rFonts w:cs="Arial"/>
                <w:szCs w:val="18"/>
              </w:rPr>
            </w:pPr>
            <w:r>
              <w:rPr>
                <w:rFonts w:cs="Arial"/>
                <w:lang w:eastAsia="zh-CN"/>
              </w:rPr>
              <w:t>n79</w:t>
            </w:r>
          </w:p>
        </w:tc>
        <w:tc>
          <w:tcPr>
            <w:tcW w:w="693" w:type="dxa"/>
            <w:vMerge w:val="restart"/>
            <w:vAlign w:val="center"/>
          </w:tcPr>
          <w:p w14:paraId="2BFB6F8B" w14:textId="77777777" w:rsidR="00DD39C7" w:rsidRPr="00ED1BCF" w:rsidRDefault="00DD39C7" w:rsidP="009E4F13">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2BFB6F8C" w14:textId="77777777"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vAlign w:val="center"/>
          </w:tcPr>
          <w:p w14:paraId="2BFB6F8D" w14:textId="77777777" w:rsidR="00DD39C7" w:rsidRPr="0087716F" w:rsidRDefault="00DD39C7" w:rsidP="009E4F13">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2BFB6F8E" w14:textId="77777777" w:rsidR="00DD39C7" w:rsidRPr="0087716F" w:rsidRDefault="00DD39C7" w:rsidP="009E4F13">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2BFB6F8F" w14:textId="77777777" w:rsidR="00DD39C7" w:rsidRPr="0087716F" w:rsidRDefault="00DD39C7" w:rsidP="009E4F13">
            <w:pPr>
              <w:pStyle w:val="TAC"/>
              <w:rPr>
                <w:rFonts w:eastAsia="MS Mincho" w:cs="Arial"/>
              </w:rPr>
            </w:pPr>
            <w:r w:rsidRPr="0087716F">
              <w:rPr>
                <w:rFonts w:eastAsia="MS Mincho" w:cs="Arial"/>
              </w:rPr>
              <w:t>160</w:t>
            </w:r>
          </w:p>
        </w:tc>
        <w:tc>
          <w:tcPr>
            <w:tcW w:w="853" w:type="dxa"/>
            <w:shd w:val="clear" w:color="auto" w:fill="auto"/>
            <w:vAlign w:val="center"/>
          </w:tcPr>
          <w:p w14:paraId="2BFB6F90" w14:textId="77777777"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2BFB6F91" w14:textId="77777777" w:rsidR="00DD39C7" w:rsidRPr="0087716F" w:rsidRDefault="00DD39C7" w:rsidP="009E4F13">
            <w:pPr>
              <w:pStyle w:val="TAC"/>
              <w:rPr>
                <w:rFonts w:eastAsia="Malgun Gothic" w:cs="Arial"/>
              </w:rPr>
            </w:pPr>
            <w:r>
              <w:rPr>
                <w:rFonts w:eastAsia="Malgun Gothic"/>
              </w:rPr>
              <w:t>N/A</w:t>
            </w:r>
          </w:p>
        </w:tc>
        <w:tc>
          <w:tcPr>
            <w:tcW w:w="816" w:type="dxa"/>
            <w:vAlign w:val="center"/>
          </w:tcPr>
          <w:p w14:paraId="2BFB6F92" w14:textId="77777777" w:rsidR="00DD39C7" w:rsidRPr="0087716F" w:rsidRDefault="00DD39C7" w:rsidP="009E4F13">
            <w:pPr>
              <w:pStyle w:val="TAC"/>
              <w:rPr>
                <w:rFonts w:eastAsia="Malgun Gothic" w:cs="Arial"/>
              </w:rPr>
            </w:pPr>
            <w:r>
              <w:rPr>
                <w:rFonts w:hint="eastAsia"/>
              </w:rPr>
              <w:t>N/A</w:t>
            </w:r>
          </w:p>
        </w:tc>
        <w:tc>
          <w:tcPr>
            <w:tcW w:w="906" w:type="dxa"/>
          </w:tcPr>
          <w:p w14:paraId="2BFB6F93" w14:textId="77777777" w:rsidR="00DD39C7" w:rsidRPr="0087716F" w:rsidRDefault="00DD39C7" w:rsidP="009E4F13">
            <w:pPr>
              <w:pStyle w:val="TAC"/>
              <w:rPr>
                <w:rFonts w:eastAsia="Malgun Gothic" w:cs="Arial"/>
              </w:rPr>
            </w:pPr>
            <w:r w:rsidRPr="00ED1BCF">
              <w:rPr>
                <w:rFonts w:eastAsia="Malgun Gothic" w:hint="eastAsia"/>
              </w:rPr>
              <w:t>N/A</w:t>
            </w:r>
          </w:p>
        </w:tc>
        <w:tc>
          <w:tcPr>
            <w:tcW w:w="903" w:type="dxa"/>
          </w:tcPr>
          <w:p w14:paraId="2BFB6F94" w14:textId="77777777" w:rsidR="00DD39C7" w:rsidRPr="0087716F" w:rsidRDefault="00DD39C7" w:rsidP="009E4F13">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2BFB6F95" w14:textId="77777777" w:rsidR="00DD39C7" w:rsidRPr="0087716F" w:rsidRDefault="00DD39C7" w:rsidP="009E4F13">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2BFB6FA4" w14:textId="77777777" w:rsidTr="009E4F13">
        <w:trPr>
          <w:trHeight w:val="229"/>
          <w:jc w:val="center"/>
        </w:trPr>
        <w:tc>
          <w:tcPr>
            <w:tcW w:w="955" w:type="dxa"/>
            <w:vMerge/>
            <w:shd w:val="clear" w:color="auto" w:fill="auto"/>
            <w:vAlign w:val="center"/>
          </w:tcPr>
          <w:p w14:paraId="2BFB6F97" w14:textId="77777777" w:rsidR="00DD39C7" w:rsidRPr="0087716F" w:rsidRDefault="00DD39C7" w:rsidP="009E4F13">
            <w:pPr>
              <w:pStyle w:val="TAC"/>
              <w:rPr>
                <w:rFonts w:cs="Arial"/>
                <w:lang w:eastAsia="zh-CN"/>
              </w:rPr>
            </w:pPr>
          </w:p>
        </w:tc>
        <w:tc>
          <w:tcPr>
            <w:tcW w:w="781" w:type="dxa"/>
            <w:vMerge/>
          </w:tcPr>
          <w:p w14:paraId="2BFB6F98" w14:textId="77777777" w:rsidR="00DD39C7" w:rsidRPr="0087716F" w:rsidRDefault="00DD39C7" w:rsidP="009E4F13">
            <w:pPr>
              <w:pStyle w:val="TAC"/>
              <w:rPr>
                <w:rFonts w:cs="Arial"/>
                <w:szCs w:val="18"/>
              </w:rPr>
            </w:pPr>
          </w:p>
        </w:tc>
        <w:tc>
          <w:tcPr>
            <w:tcW w:w="693" w:type="dxa"/>
            <w:vMerge/>
          </w:tcPr>
          <w:p w14:paraId="2BFB6F99" w14:textId="77777777" w:rsidR="00DD39C7" w:rsidRPr="0087716F" w:rsidRDefault="00DD39C7" w:rsidP="009E4F13">
            <w:pPr>
              <w:pStyle w:val="TAC"/>
              <w:rPr>
                <w:rFonts w:cs="Arial"/>
                <w:szCs w:val="18"/>
              </w:rPr>
            </w:pPr>
          </w:p>
        </w:tc>
        <w:tc>
          <w:tcPr>
            <w:tcW w:w="672" w:type="dxa"/>
            <w:shd w:val="clear" w:color="auto" w:fill="auto"/>
            <w:vAlign w:val="center"/>
          </w:tcPr>
          <w:p w14:paraId="2BFB6F9A" w14:textId="77777777"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vAlign w:val="center"/>
          </w:tcPr>
          <w:p w14:paraId="2BFB6F9B" w14:textId="77777777" w:rsidR="00DD39C7" w:rsidRPr="0087716F" w:rsidRDefault="00DD39C7" w:rsidP="009E4F13">
            <w:pPr>
              <w:pStyle w:val="TAC"/>
              <w:rPr>
                <w:rFonts w:eastAsia="Malgun Gothic" w:cs="Arial"/>
              </w:rPr>
            </w:pPr>
            <w:r w:rsidRPr="0087716F">
              <w:rPr>
                <w:rFonts w:eastAsia="Malgun Gothic" w:cs="Arial"/>
              </w:rPr>
              <w:t>24</w:t>
            </w:r>
          </w:p>
        </w:tc>
        <w:tc>
          <w:tcPr>
            <w:tcW w:w="854" w:type="dxa"/>
            <w:shd w:val="clear" w:color="auto" w:fill="auto"/>
            <w:vAlign w:val="center"/>
          </w:tcPr>
          <w:p w14:paraId="2BFB6F9C"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2BFB6F9D" w14:textId="77777777" w:rsidR="00DD39C7" w:rsidRPr="0087716F" w:rsidRDefault="00DD39C7" w:rsidP="009E4F13">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2BFB6F9E" w14:textId="77777777" w:rsidR="00DD39C7" w:rsidRPr="0087716F" w:rsidRDefault="00DD39C7" w:rsidP="009E4F13">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2BFB6F9F" w14:textId="77777777" w:rsidR="00DD39C7" w:rsidRPr="0087716F" w:rsidRDefault="00DD39C7" w:rsidP="009E4F13">
            <w:pPr>
              <w:pStyle w:val="TAC"/>
              <w:rPr>
                <w:rFonts w:cs="Arial"/>
                <w:lang w:eastAsia="zh-CN"/>
              </w:rPr>
            </w:pPr>
            <w:r>
              <w:rPr>
                <w:rFonts w:eastAsia="Malgun Gothic"/>
              </w:rPr>
              <w:t>N/A</w:t>
            </w:r>
          </w:p>
        </w:tc>
        <w:tc>
          <w:tcPr>
            <w:tcW w:w="816" w:type="dxa"/>
            <w:vAlign w:val="center"/>
          </w:tcPr>
          <w:p w14:paraId="2BFB6FA0" w14:textId="77777777" w:rsidR="00DD39C7" w:rsidRPr="0087716F" w:rsidRDefault="00DD39C7" w:rsidP="009E4F13">
            <w:pPr>
              <w:pStyle w:val="TAC"/>
              <w:rPr>
                <w:rFonts w:cs="Arial"/>
                <w:lang w:eastAsia="zh-CN"/>
              </w:rPr>
            </w:pPr>
            <w:r>
              <w:rPr>
                <w:rFonts w:hint="eastAsia"/>
              </w:rPr>
              <w:t>N/A</w:t>
            </w:r>
          </w:p>
        </w:tc>
        <w:tc>
          <w:tcPr>
            <w:tcW w:w="906" w:type="dxa"/>
          </w:tcPr>
          <w:p w14:paraId="2BFB6FA1" w14:textId="77777777" w:rsidR="00DD39C7" w:rsidRPr="0087716F" w:rsidRDefault="00DD39C7" w:rsidP="009E4F13">
            <w:pPr>
              <w:pStyle w:val="TAC"/>
              <w:rPr>
                <w:rFonts w:cs="Arial"/>
                <w:lang w:eastAsia="zh-CN"/>
              </w:rPr>
            </w:pPr>
            <w:r w:rsidRPr="00ED1BCF">
              <w:rPr>
                <w:rFonts w:eastAsia="Malgun Gothic" w:hint="eastAsia"/>
              </w:rPr>
              <w:t>N/A</w:t>
            </w:r>
          </w:p>
        </w:tc>
        <w:tc>
          <w:tcPr>
            <w:tcW w:w="903" w:type="dxa"/>
          </w:tcPr>
          <w:p w14:paraId="2BFB6FA2" w14:textId="77777777" w:rsidR="00DD39C7" w:rsidRPr="0087716F" w:rsidRDefault="00DD39C7" w:rsidP="009E4F13">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2BFB6FA3" w14:textId="77777777" w:rsidR="00DD39C7" w:rsidRPr="0087716F" w:rsidRDefault="00DD39C7" w:rsidP="009E4F13">
            <w:pPr>
              <w:pStyle w:val="TAC"/>
              <w:rPr>
                <w:rFonts w:cs="Arial"/>
                <w:lang w:eastAsia="zh-CN"/>
              </w:rPr>
            </w:pPr>
          </w:p>
        </w:tc>
      </w:tr>
      <w:tr w:rsidR="00DD39C7" w:rsidRPr="0087716F" w14:paraId="2BFB6FB2" w14:textId="77777777" w:rsidTr="009E4F13">
        <w:trPr>
          <w:trHeight w:val="229"/>
          <w:jc w:val="center"/>
        </w:trPr>
        <w:tc>
          <w:tcPr>
            <w:tcW w:w="955" w:type="dxa"/>
            <w:vMerge/>
            <w:shd w:val="clear" w:color="auto" w:fill="auto"/>
            <w:vAlign w:val="center"/>
          </w:tcPr>
          <w:p w14:paraId="2BFB6FA5" w14:textId="77777777" w:rsidR="00DD39C7" w:rsidRPr="0087716F" w:rsidRDefault="00DD39C7" w:rsidP="009E4F13">
            <w:pPr>
              <w:pStyle w:val="TAC"/>
              <w:rPr>
                <w:rFonts w:cs="Arial"/>
                <w:lang w:eastAsia="zh-CN"/>
              </w:rPr>
            </w:pPr>
          </w:p>
        </w:tc>
        <w:tc>
          <w:tcPr>
            <w:tcW w:w="781" w:type="dxa"/>
            <w:vMerge/>
          </w:tcPr>
          <w:p w14:paraId="2BFB6FA6" w14:textId="77777777" w:rsidR="00DD39C7" w:rsidRPr="0087716F" w:rsidRDefault="00DD39C7" w:rsidP="009E4F13">
            <w:pPr>
              <w:pStyle w:val="TAC"/>
              <w:rPr>
                <w:rFonts w:cs="Arial"/>
                <w:szCs w:val="18"/>
              </w:rPr>
            </w:pPr>
          </w:p>
        </w:tc>
        <w:tc>
          <w:tcPr>
            <w:tcW w:w="693" w:type="dxa"/>
            <w:vMerge/>
          </w:tcPr>
          <w:p w14:paraId="2BFB6FA7" w14:textId="77777777" w:rsidR="00DD39C7" w:rsidRPr="0087716F" w:rsidRDefault="00DD39C7" w:rsidP="009E4F13">
            <w:pPr>
              <w:pStyle w:val="TAC"/>
              <w:rPr>
                <w:rFonts w:cs="Arial"/>
                <w:szCs w:val="18"/>
              </w:rPr>
            </w:pPr>
          </w:p>
        </w:tc>
        <w:tc>
          <w:tcPr>
            <w:tcW w:w="672" w:type="dxa"/>
            <w:shd w:val="clear" w:color="auto" w:fill="auto"/>
            <w:vAlign w:val="center"/>
          </w:tcPr>
          <w:p w14:paraId="2BFB6FA8" w14:textId="77777777"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vAlign w:val="center"/>
          </w:tcPr>
          <w:p w14:paraId="2BFB6FA9" w14:textId="77777777" w:rsidR="00DD39C7" w:rsidRPr="0087716F" w:rsidRDefault="00DD39C7" w:rsidP="009E4F13">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2BFB6FAA" w14:textId="77777777" w:rsidR="00DD39C7" w:rsidRPr="0087716F" w:rsidRDefault="00DD39C7" w:rsidP="009E4F13">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2BFB6FAB" w14:textId="77777777" w:rsidR="00DD39C7" w:rsidRPr="0087716F" w:rsidRDefault="00DD39C7" w:rsidP="009E4F13">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2BFB6FAC"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2BFB6FAD" w14:textId="77777777" w:rsidR="00DD39C7" w:rsidRPr="0087716F" w:rsidRDefault="00DD39C7" w:rsidP="009E4F13">
            <w:pPr>
              <w:pStyle w:val="TAC"/>
              <w:rPr>
                <w:rFonts w:cs="Arial"/>
                <w:lang w:eastAsia="zh-CN"/>
              </w:rPr>
            </w:pPr>
            <w:r>
              <w:rPr>
                <w:rFonts w:eastAsia="Malgun Gothic"/>
              </w:rPr>
              <w:t>N/A</w:t>
            </w:r>
          </w:p>
        </w:tc>
        <w:tc>
          <w:tcPr>
            <w:tcW w:w="816" w:type="dxa"/>
            <w:vAlign w:val="center"/>
          </w:tcPr>
          <w:p w14:paraId="2BFB6FAE" w14:textId="77777777" w:rsidR="00DD39C7" w:rsidRPr="0087716F" w:rsidRDefault="00DD39C7" w:rsidP="009E4F13">
            <w:pPr>
              <w:pStyle w:val="TAC"/>
              <w:rPr>
                <w:rFonts w:cs="Arial"/>
                <w:lang w:eastAsia="zh-CN"/>
              </w:rPr>
            </w:pPr>
            <w:r>
              <w:rPr>
                <w:rFonts w:hint="eastAsia"/>
              </w:rPr>
              <w:t>N/A</w:t>
            </w:r>
          </w:p>
        </w:tc>
        <w:tc>
          <w:tcPr>
            <w:tcW w:w="906" w:type="dxa"/>
          </w:tcPr>
          <w:p w14:paraId="2BFB6FAF" w14:textId="77777777" w:rsidR="00DD39C7" w:rsidRPr="0087716F" w:rsidRDefault="00DD39C7" w:rsidP="009E4F13">
            <w:pPr>
              <w:pStyle w:val="TAC"/>
              <w:rPr>
                <w:rFonts w:cs="Arial"/>
                <w:lang w:eastAsia="zh-CN"/>
              </w:rPr>
            </w:pPr>
            <w:r w:rsidRPr="00ED1BCF">
              <w:rPr>
                <w:rFonts w:eastAsia="Malgun Gothic" w:hint="eastAsia"/>
              </w:rPr>
              <w:t>N/A</w:t>
            </w:r>
          </w:p>
        </w:tc>
        <w:tc>
          <w:tcPr>
            <w:tcW w:w="903" w:type="dxa"/>
          </w:tcPr>
          <w:p w14:paraId="2BFB6FB0" w14:textId="77777777" w:rsidR="00DD39C7" w:rsidRPr="0087716F" w:rsidRDefault="00DD39C7" w:rsidP="009E4F13">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2BFB6FB1" w14:textId="77777777" w:rsidR="00DD39C7" w:rsidRPr="0087716F" w:rsidRDefault="00DD39C7" w:rsidP="009E4F13">
            <w:pPr>
              <w:pStyle w:val="TAC"/>
              <w:rPr>
                <w:rFonts w:cs="Arial"/>
                <w:lang w:eastAsia="zh-CN"/>
              </w:rPr>
            </w:pPr>
          </w:p>
        </w:tc>
      </w:tr>
    </w:tbl>
    <w:p w14:paraId="2BFB6FB3" w14:textId="77777777" w:rsidR="00DD39C7" w:rsidRPr="00AA14CF" w:rsidRDefault="00DD39C7" w:rsidP="00DD39C7">
      <w:pPr>
        <w:tabs>
          <w:tab w:val="left" w:pos="6870"/>
        </w:tabs>
        <w:jc w:val="both"/>
        <w:rPr>
          <w:rFonts w:eastAsia="Malgun Gothic"/>
          <w:i/>
          <w:color w:val="0066FF"/>
        </w:rPr>
      </w:pPr>
    </w:p>
    <w:p w14:paraId="2BFB6FB4" w14:textId="77777777" w:rsidR="00DD39C7" w:rsidRDefault="00DD39C7" w:rsidP="00DD39C7">
      <w:pPr>
        <w:pStyle w:val="Heading5"/>
        <w:rPr>
          <w:sz w:val="24"/>
        </w:rPr>
      </w:pPr>
      <w:bookmarkStart w:id="360" w:name="_Toc87544724"/>
      <w:r>
        <w:rPr>
          <w:sz w:val="24"/>
        </w:rPr>
        <w:t>5.2.4.3.2 Maximum input level</w:t>
      </w:r>
      <w:bookmarkEnd w:id="360"/>
      <w:r>
        <w:rPr>
          <w:sz w:val="24"/>
        </w:rPr>
        <w:t xml:space="preserve"> </w:t>
      </w:r>
    </w:p>
    <w:p w14:paraId="2BFB6FB5"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2BFB6FB6"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B7" w14:textId="77777777" w:rsidR="00DD39C7" w:rsidRPr="00935C94" w:rsidRDefault="00DD39C7" w:rsidP="00DD39C7">
      <w:pPr>
        <w:tabs>
          <w:tab w:val="left" w:pos="6870"/>
        </w:tabs>
        <w:jc w:val="both"/>
        <w:rPr>
          <w:rFonts w:eastAsia="Malgun Gothic"/>
          <w:i/>
          <w:color w:val="0066FF"/>
        </w:rPr>
      </w:pPr>
    </w:p>
    <w:p w14:paraId="2BFB6FB8" w14:textId="77777777" w:rsidR="00DD39C7" w:rsidRPr="00F326A2" w:rsidRDefault="00DD39C7" w:rsidP="00DD39C7">
      <w:pPr>
        <w:pStyle w:val="Heading5"/>
        <w:rPr>
          <w:sz w:val="24"/>
        </w:rPr>
      </w:pPr>
      <w:bookmarkStart w:id="361" w:name="_Toc21344464"/>
      <w:bookmarkStart w:id="362" w:name="_Toc29801952"/>
      <w:bookmarkStart w:id="363" w:name="_Toc29802376"/>
      <w:bookmarkStart w:id="364" w:name="_Toc29803001"/>
      <w:bookmarkStart w:id="365" w:name="_Toc36107743"/>
      <w:bookmarkStart w:id="366" w:name="_Toc37251517"/>
      <w:bookmarkStart w:id="367" w:name="_Toc45888433"/>
      <w:bookmarkStart w:id="368" w:name="_Toc45889032"/>
      <w:bookmarkStart w:id="369" w:name="_Toc61367758"/>
      <w:bookmarkStart w:id="370" w:name="_Toc61373141"/>
      <w:bookmarkStart w:id="371" w:name="_Toc68231091"/>
      <w:bookmarkStart w:id="372" w:name="_Toc87544725"/>
      <w:r w:rsidRPr="00F326A2">
        <w:rPr>
          <w:sz w:val="24"/>
        </w:rPr>
        <w:t>5.2.4.3.3</w:t>
      </w:r>
      <w:r>
        <w:rPr>
          <w:sz w:val="24"/>
        </w:rPr>
        <w:t xml:space="preserve"> </w:t>
      </w:r>
      <w:r w:rsidRPr="00F326A2">
        <w:rPr>
          <w:sz w:val="24"/>
        </w:rPr>
        <w:t>Adjacent channel selectivity</w:t>
      </w:r>
      <w:bookmarkEnd w:id="361"/>
      <w:bookmarkEnd w:id="362"/>
      <w:bookmarkEnd w:id="363"/>
      <w:bookmarkEnd w:id="364"/>
      <w:bookmarkEnd w:id="365"/>
      <w:bookmarkEnd w:id="366"/>
      <w:bookmarkEnd w:id="367"/>
      <w:bookmarkEnd w:id="368"/>
      <w:bookmarkEnd w:id="369"/>
      <w:bookmarkEnd w:id="370"/>
      <w:bookmarkEnd w:id="371"/>
      <w:bookmarkEnd w:id="372"/>
    </w:p>
    <w:p w14:paraId="2BFB6FB9"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2BFB6FBA"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BB" w14:textId="77777777" w:rsidR="00DD39C7" w:rsidRPr="006F4A4A" w:rsidRDefault="00DD39C7" w:rsidP="00DD39C7">
      <w:pPr>
        <w:tabs>
          <w:tab w:val="left" w:pos="6870"/>
        </w:tabs>
        <w:jc w:val="both"/>
        <w:rPr>
          <w:rFonts w:eastAsia="Malgun Gothic"/>
          <w:i/>
          <w:color w:val="0066FF"/>
        </w:rPr>
      </w:pPr>
    </w:p>
    <w:p w14:paraId="2BFB6FBC" w14:textId="77777777" w:rsidR="00DD39C7" w:rsidRDefault="00DD39C7" w:rsidP="00DD39C7">
      <w:pPr>
        <w:pStyle w:val="Heading5"/>
        <w:rPr>
          <w:sz w:val="24"/>
        </w:rPr>
      </w:pPr>
      <w:bookmarkStart w:id="373" w:name="_Toc87544726"/>
      <w:r>
        <w:rPr>
          <w:sz w:val="24"/>
        </w:rPr>
        <w:t>5.2.4.3.4 Blocking characteristics</w:t>
      </w:r>
      <w:bookmarkEnd w:id="373"/>
    </w:p>
    <w:p w14:paraId="2BFB6FBD" w14:textId="77777777" w:rsidR="00DD39C7" w:rsidRPr="00A1115A" w:rsidRDefault="00DD39C7" w:rsidP="00DD39C7">
      <w:pPr>
        <w:pStyle w:val="Heading6"/>
      </w:pPr>
      <w:bookmarkStart w:id="374" w:name="_Toc87544727"/>
      <w:r>
        <w:t>5.2.4.3.4</w:t>
      </w:r>
      <w:r w:rsidRPr="00A1115A">
        <w:t>.1</w:t>
      </w:r>
      <w:r w:rsidRPr="00A1115A">
        <w:tab/>
      </w:r>
      <w:r>
        <w:t>In-band blocking requirements</w:t>
      </w:r>
      <w:bookmarkEnd w:id="374"/>
    </w:p>
    <w:p w14:paraId="2BFB6FBE"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2BFB6FBF"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C0" w14:textId="77777777" w:rsidR="00DD39C7" w:rsidRPr="006F4A4A" w:rsidRDefault="00DD39C7" w:rsidP="00DD39C7">
      <w:pPr>
        <w:tabs>
          <w:tab w:val="left" w:pos="6870"/>
        </w:tabs>
        <w:jc w:val="both"/>
        <w:rPr>
          <w:rFonts w:eastAsia="Malgun Gothic"/>
          <w:i/>
          <w:color w:val="0066FF"/>
        </w:rPr>
      </w:pPr>
    </w:p>
    <w:p w14:paraId="2BFB6FC1" w14:textId="77777777" w:rsidR="00DD39C7" w:rsidRPr="00A1115A" w:rsidRDefault="00DD39C7" w:rsidP="00DD39C7">
      <w:pPr>
        <w:pStyle w:val="Heading6"/>
      </w:pPr>
      <w:bookmarkStart w:id="375" w:name="_Toc87544728"/>
      <w:r>
        <w:t>5.2.4.3.4.2</w:t>
      </w:r>
      <w:r w:rsidRPr="00A1115A">
        <w:tab/>
      </w:r>
      <w:r>
        <w:t>Out-of-band blocking requirements</w:t>
      </w:r>
      <w:bookmarkEnd w:id="375"/>
    </w:p>
    <w:p w14:paraId="2BFB6FC2"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2BFB6FC3"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C4" w14:textId="77777777" w:rsidR="00DD39C7" w:rsidRPr="006F4A4A" w:rsidRDefault="00DD39C7" w:rsidP="00DD39C7">
      <w:pPr>
        <w:tabs>
          <w:tab w:val="left" w:pos="6870"/>
        </w:tabs>
        <w:jc w:val="both"/>
        <w:rPr>
          <w:rFonts w:eastAsia="Malgun Gothic"/>
          <w:i/>
          <w:color w:val="0066FF"/>
        </w:rPr>
      </w:pPr>
    </w:p>
    <w:p w14:paraId="2BFB6FC5" w14:textId="77777777" w:rsidR="00DD39C7" w:rsidRPr="00A1115A" w:rsidRDefault="00DD39C7" w:rsidP="00DD39C7">
      <w:pPr>
        <w:pStyle w:val="Heading6"/>
      </w:pPr>
      <w:bookmarkStart w:id="376" w:name="_Toc87544729"/>
      <w:r>
        <w:t>5.2.4.3.4.3</w:t>
      </w:r>
      <w:r w:rsidRPr="00A1115A">
        <w:tab/>
      </w:r>
      <w:r>
        <w:t>Narrow band blocking requirements</w:t>
      </w:r>
      <w:bookmarkEnd w:id="376"/>
    </w:p>
    <w:p w14:paraId="2BFB6FC6"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BFB6FC7"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C8" w14:textId="77777777" w:rsidR="00DD39C7" w:rsidRPr="006F4A4A" w:rsidRDefault="00DD39C7" w:rsidP="00DD39C7"/>
    <w:p w14:paraId="2BFB6FC9" w14:textId="77777777" w:rsidR="00DD39C7" w:rsidRDefault="00DD39C7" w:rsidP="00DD39C7">
      <w:pPr>
        <w:pStyle w:val="Heading5"/>
      </w:pPr>
      <w:bookmarkStart w:id="377" w:name="_Toc87544730"/>
      <w:r>
        <w:rPr>
          <w:sz w:val="24"/>
        </w:rPr>
        <w:t xml:space="preserve">5.2.4.3.5 </w:t>
      </w:r>
      <w:r w:rsidRPr="00A1115A">
        <w:t>Spurious response</w:t>
      </w:r>
      <w:bookmarkEnd w:id="377"/>
    </w:p>
    <w:p w14:paraId="2BFB6FCA"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2BFB6FCB"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CC" w14:textId="77777777" w:rsidR="00DD39C7" w:rsidRPr="006F4A4A" w:rsidRDefault="00DD39C7" w:rsidP="00DD39C7">
      <w:pPr>
        <w:tabs>
          <w:tab w:val="left" w:pos="6870"/>
        </w:tabs>
        <w:jc w:val="both"/>
        <w:rPr>
          <w:rFonts w:eastAsia="Malgun Gothic"/>
          <w:i/>
          <w:color w:val="0066FF"/>
        </w:rPr>
      </w:pPr>
    </w:p>
    <w:p w14:paraId="2BFB6FCD" w14:textId="77777777" w:rsidR="00DD39C7" w:rsidRDefault="00DD39C7" w:rsidP="00DD39C7">
      <w:pPr>
        <w:pStyle w:val="Heading5"/>
      </w:pPr>
      <w:bookmarkStart w:id="378" w:name="_Toc87544731"/>
      <w:r>
        <w:rPr>
          <w:sz w:val="24"/>
        </w:rPr>
        <w:t xml:space="preserve">5.2.4.3.6 </w:t>
      </w:r>
      <w:r>
        <w:t>Wide band intermodulation</w:t>
      </w:r>
      <w:bookmarkEnd w:id="378"/>
    </w:p>
    <w:p w14:paraId="2BFB6FCE"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2BFB6FCF"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BFB6FD0" w14:textId="77777777" w:rsidR="004F23F1" w:rsidRPr="00265AF5" w:rsidRDefault="004F23F1" w:rsidP="004F23F1">
      <w:pPr>
        <w:rPr>
          <w:sz w:val="24"/>
          <w:lang w:eastAsia="ko-KR"/>
        </w:rPr>
      </w:pPr>
    </w:p>
    <w:p w14:paraId="2BFB6FD1" w14:textId="77777777" w:rsidR="004F23F1" w:rsidRPr="0087716F" w:rsidRDefault="004F23F1" w:rsidP="004F23F1">
      <w:pPr>
        <w:pStyle w:val="Heading3"/>
        <w:rPr>
          <w:rFonts w:eastAsia="MS Mincho"/>
          <w:lang w:eastAsia="zh-CN"/>
        </w:rPr>
      </w:pPr>
      <w:bookmarkStart w:id="379" w:name="_Toc72931473"/>
      <w:bookmarkStart w:id="380" w:name="_Toc73026105"/>
      <w:bookmarkStart w:id="381" w:name="_Toc87544732"/>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379"/>
      <w:bookmarkEnd w:id="380"/>
      <w:bookmarkEnd w:id="381"/>
    </w:p>
    <w:p w14:paraId="2BFB6FD2" w14:textId="77777777" w:rsidR="00A0566F" w:rsidRPr="00C240EB" w:rsidRDefault="00A0566F" w:rsidP="00C240EB">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5</w:t>
      </w:r>
      <w:r w:rsidRPr="00F42528">
        <w:rPr>
          <w:rFonts w:ascii="Arial" w:eastAsia="Malgun Gothic" w:hAnsi="Arial" w:hint="eastAsia"/>
          <w:sz w:val="24"/>
        </w:rPr>
        <w:t xml:space="preserve">.1 </w:t>
      </w:r>
      <w:r>
        <w:rPr>
          <w:rFonts w:ascii="Arial" w:hAnsi="Arial" w:hint="eastAsia"/>
          <w:sz w:val="24"/>
        </w:rPr>
        <w:t>Configuration for intra-band non-contiguous V2X con-current operation with FDM operation</w:t>
      </w:r>
    </w:p>
    <w:p w14:paraId="2BFB6FD3" w14:textId="77777777"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2BFB6FD4" w14:textId="77777777" w:rsidR="00A0566F" w:rsidRPr="00526CA3" w:rsidRDefault="00A0566F" w:rsidP="00A0566F"/>
    <w:p w14:paraId="2BFB6FD5"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2BFB6FDC" w14:textId="77777777" w:rsidTr="00C240EB">
        <w:trPr>
          <w:trHeight w:val="187"/>
          <w:tblHeader/>
          <w:jc w:val="center"/>
        </w:trPr>
        <w:tc>
          <w:tcPr>
            <w:tcW w:w="0" w:type="auto"/>
          </w:tcPr>
          <w:p w14:paraId="2BFB6FD6" w14:textId="77777777" w:rsidR="00A0566F" w:rsidRPr="00EF5447" w:rsidRDefault="00A0566F" w:rsidP="00C240EB">
            <w:pPr>
              <w:pStyle w:val="TAH"/>
              <w:rPr>
                <w:lang w:eastAsia="en-GB"/>
              </w:rPr>
            </w:pPr>
            <w:r w:rsidRPr="00EF5447">
              <w:rPr>
                <w:lang w:eastAsia="en-GB"/>
              </w:rPr>
              <w:t>V2X configuration</w:t>
            </w:r>
          </w:p>
        </w:tc>
        <w:tc>
          <w:tcPr>
            <w:tcW w:w="1395" w:type="dxa"/>
          </w:tcPr>
          <w:p w14:paraId="2BFB6FD7"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2BFB6FD8"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2BFB6FD9" w14:textId="77777777" w:rsidR="00A0566F" w:rsidRPr="00EF5447" w:rsidRDefault="00A0566F" w:rsidP="00C240EB">
            <w:pPr>
              <w:pStyle w:val="TAH"/>
              <w:rPr>
                <w:lang w:eastAsia="en-GB"/>
              </w:rPr>
            </w:pPr>
            <w:r w:rsidRPr="00EF5447">
              <w:rPr>
                <w:lang w:eastAsia="en-GB"/>
              </w:rPr>
              <w:t>Channel bandwidths for NR carrier (MHz)</w:t>
            </w:r>
          </w:p>
        </w:tc>
        <w:tc>
          <w:tcPr>
            <w:tcW w:w="0" w:type="auto"/>
          </w:tcPr>
          <w:p w14:paraId="2BFB6FDA"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2BFB6FDB"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2BFB6FE3" w14:textId="77777777" w:rsidTr="00C240EB">
        <w:trPr>
          <w:trHeight w:val="187"/>
          <w:jc w:val="center"/>
        </w:trPr>
        <w:tc>
          <w:tcPr>
            <w:tcW w:w="1558" w:type="dxa"/>
            <w:shd w:val="clear" w:color="auto" w:fill="auto"/>
            <w:tcMar>
              <w:top w:w="0" w:type="dxa"/>
              <w:left w:w="108" w:type="dxa"/>
              <w:bottom w:w="0" w:type="dxa"/>
              <w:right w:w="108" w:type="dxa"/>
            </w:tcMar>
            <w:hideMark/>
          </w:tcPr>
          <w:p w14:paraId="2BFB6FDD" w14:textId="77777777" w:rsidR="00A0566F" w:rsidRPr="00EF5447" w:rsidRDefault="00A0566F" w:rsidP="00C240EB">
            <w:pPr>
              <w:pStyle w:val="TAC"/>
              <w:keepNext w:val="0"/>
              <w:rPr>
                <w:lang w:eastAsia="en-GB"/>
              </w:rPr>
            </w:pPr>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p>
        </w:tc>
        <w:tc>
          <w:tcPr>
            <w:tcW w:w="1395" w:type="dxa"/>
            <w:shd w:val="clear" w:color="auto" w:fill="auto"/>
            <w:tcMar>
              <w:top w:w="0" w:type="dxa"/>
              <w:left w:w="108" w:type="dxa"/>
              <w:bottom w:w="0" w:type="dxa"/>
              <w:right w:w="108" w:type="dxa"/>
            </w:tcMar>
            <w:hideMark/>
          </w:tcPr>
          <w:p w14:paraId="2BFB6FDE"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2BFB6FDF"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2BFB6FE0"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BFB6FE1"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2BFB6FE2" w14:textId="77777777" w:rsidR="00A0566F" w:rsidRPr="00EF5447" w:rsidRDefault="00A0566F" w:rsidP="00C240EB">
            <w:pPr>
              <w:pStyle w:val="TAC"/>
              <w:keepNext w:val="0"/>
              <w:rPr>
                <w:lang w:eastAsia="en-GB"/>
              </w:rPr>
            </w:pPr>
            <w:r w:rsidRPr="00EF5447">
              <w:rPr>
                <w:lang w:eastAsia="en-GB"/>
              </w:rPr>
              <w:t>0</w:t>
            </w:r>
          </w:p>
        </w:tc>
      </w:tr>
    </w:tbl>
    <w:p w14:paraId="2BFB6FE4" w14:textId="77777777" w:rsidR="004F23F1" w:rsidRPr="004F23F1" w:rsidRDefault="004F23F1" w:rsidP="004F23F1">
      <w:pPr>
        <w:rPr>
          <w:sz w:val="24"/>
          <w:lang w:eastAsia="ko-KR"/>
        </w:rPr>
      </w:pPr>
    </w:p>
    <w:p w14:paraId="2BFB6FE5" w14:textId="77777777" w:rsidR="004F23F1" w:rsidRPr="00805EC4" w:rsidRDefault="004F23F1" w:rsidP="004F23F1">
      <w:pPr>
        <w:pStyle w:val="Heading4"/>
      </w:pPr>
      <w:bookmarkStart w:id="382" w:name="_Toc72931474"/>
      <w:bookmarkStart w:id="383" w:name="_Toc73026106"/>
      <w:bookmarkStart w:id="384" w:name="_Toc87544733"/>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382"/>
      <w:bookmarkEnd w:id="383"/>
      <w:bookmarkEnd w:id="384"/>
    </w:p>
    <w:p w14:paraId="2BFB6FE6" w14:textId="77777777" w:rsidR="004F23F1" w:rsidRPr="007F3544" w:rsidRDefault="004F23F1" w:rsidP="004F23F1">
      <w:pPr>
        <w:rPr>
          <w:sz w:val="24"/>
          <w:lang w:eastAsia="ko-KR"/>
        </w:rPr>
      </w:pPr>
    </w:p>
    <w:p w14:paraId="2BFB6FE7" w14:textId="77777777" w:rsidR="004F23F1" w:rsidRDefault="004F23F1" w:rsidP="004F23F1">
      <w:pPr>
        <w:pStyle w:val="Heading4"/>
      </w:pPr>
      <w:bookmarkStart w:id="385" w:name="_Toc72931475"/>
      <w:bookmarkStart w:id="386" w:name="_Toc73026107"/>
      <w:bookmarkStart w:id="387" w:name="_Toc87544734"/>
      <w:r>
        <w:lastRenderedPageBreak/>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385"/>
      <w:bookmarkEnd w:id="386"/>
      <w:bookmarkEnd w:id="387"/>
    </w:p>
    <w:p w14:paraId="2BFB6FE8" w14:textId="77777777" w:rsidR="004F23F1" w:rsidRDefault="004F23F1" w:rsidP="004F23F1">
      <w:pPr>
        <w:rPr>
          <w:sz w:val="24"/>
        </w:rPr>
      </w:pPr>
    </w:p>
    <w:p w14:paraId="2BFB6FE9" w14:textId="77777777" w:rsidR="004F23F1" w:rsidRPr="00805EC4" w:rsidRDefault="004F23F1" w:rsidP="00661635">
      <w:pPr>
        <w:rPr>
          <w:rFonts w:eastAsia="SimSun"/>
          <w:lang w:eastAsia="zh-CN"/>
        </w:rPr>
      </w:pPr>
    </w:p>
    <w:p w14:paraId="2BFB6FEA" w14:textId="77777777" w:rsidR="00661635" w:rsidRPr="0087716F" w:rsidRDefault="00661635" w:rsidP="00661635">
      <w:pPr>
        <w:spacing w:after="0"/>
        <w:rPr>
          <w:rFonts w:eastAsia="SimSun"/>
          <w:lang w:eastAsia="zh-CN"/>
        </w:rPr>
      </w:pPr>
      <w:r w:rsidRPr="0087716F">
        <w:rPr>
          <w:rFonts w:eastAsia="SimSun"/>
          <w:lang w:eastAsia="zh-CN"/>
        </w:rPr>
        <w:br w:type="page"/>
      </w:r>
    </w:p>
    <w:p w14:paraId="2BFB6FEB" w14:textId="77777777" w:rsidR="00661635" w:rsidRPr="0087716F" w:rsidRDefault="00661635" w:rsidP="00661635">
      <w:pPr>
        <w:pStyle w:val="Heading1"/>
      </w:pPr>
      <w:bookmarkStart w:id="388" w:name="_Toc4427972"/>
      <w:bookmarkStart w:id="389" w:name="_Toc36034776"/>
      <w:bookmarkStart w:id="390" w:name="_Toc42537371"/>
      <w:bookmarkStart w:id="391" w:name="_Toc46356436"/>
      <w:bookmarkStart w:id="392" w:name="_Toc52566350"/>
      <w:bookmarkStart w:id="393" w:name="_Toc72931476"/>
      <w:bookmarkStart w:id="394" w:name="_Toc73026108"/>
      <w:bookmarkStart w:id="395" w:name="_Toc87544735"/>
      <w:r w:rsidRPr="0087716F">
        <w:lastRenderedPageBreak/>
        <w:t>6</w:t>
      </w:r>
      <w:r w:rsidRPr="0087716F">
        <w:tab/>
      </w:r>
      <w:bookmarkEnd w:id="388"/>
      <w:bookmarkEnd w:id="389"/>
      <w:bookmarkEnd w:id="390"/>
      <w:bookmarkEnd w:id="391"/>
      <w:bookmarkEnd w:id="392"/>
      <w:r>
        <w:t>Sidelink enhancement for advanced V2X service, public safety and other commercial use cases</w:t>
      </w:r>
      <w:bookmarkEnd w:id="393"/>
      <w:bookmarkEnd w:id="394"/>
      <w:bookmarkEnd w:id="395"/>
    </w:p>
    <w:p w14:paraId="2BFB6FEC" w14:textId="77777777" w:rsidR="00661635" w:rsidRDefault="00661635" w:rsidP="00661635">
      <w:pPr>
        <w:pStyle w:val="Heading2"/>
      </w:pPr>
      <w:bookmarkStart w:id="396" w:name="_Toc36034777"/>
      <w:bookmarkStart w:id="397" w:name="_Toc42537372"/>
      <w:bookmarkStart w:id="398" w:name="_Toc46356437"/>
      <w:bookmarkStart w:id="399" w:name="_Toc52566351"/>
      <w:bookmarkStart w:id="400" w:name="_Toc72931477"/>
      <w:bookmarkStart w:id="401" w:name="_Toc73026109"/>
      <w:bookmarkStart w:id="402" w:name="_Toc87544736"/>
      <w:r w:rsidRPr="0087716F">
        <w:t>6.1</w:t>
      </w:r>
      <w:bookmarkEnd w:id="396"/>
      <w:bookmarkEnd w:id="397"/>
      <w:bookmarkEnd w:id="398"/>
      <w:bookmarkEnd w:id="399"/>
      <w:r w:rsidRPr="0087716F">
        <w:tab/>
      </w:r>
      <w:r>
        <w:t xml:space="preserve">Coexistence </w:t>
      </w:r>
      <w:r w:rsidR="004F23F1">
        <w:t>evaluation</w:t>
      </w:r>
      <w:bookmarkEnd w:id="400"/>
      <w:bookmarkEnd w:id="401"/>
      <w:bookmarkEnd w:id="402"/>
    </w:p>
    <w:p w14:paraId="2BFB6FED" w14:textId="77777777" w:rsidR="00661635" w:rsidRPr="00DA197E" w:rsidRDefault="00661635" w:rsidP="00661635"/>
    <w:p w14:paraId="2BFB6FEE" w14:textId="77777777" w:rsidR="004F23F1" w:rsidRPr="004F23F1" w:rsidRDefault="004F23F1" w:rsidP="004F23F1">
      <w:pPr>
        <w:pStyle w:val="Heading3"/>
      </w:pPr>
      <w:bookmarkStart w:id="403" w:name="_Toc72931478"/>
      <w:bookmarkStart w:id="404" w:name="_Toc73026110"/>
      <w:bookmarkStart w:id="405" w:name="_Toc87544737"/>
      <w:r>
        <w:rPr>
          <w:rFonts w:hint="eastAsia"/>
        </w:rPr>
        <w:t>6.1.1</w:t>
      </w:r>
      <w:r w:rsidRPr="004F23F1">
        <w:rPr>
          <w:rFonts w:hint="eastAsia"/>
        </w:rPr>
        <w:t xml:space="preserve"> Coexistence evaluation </w:t>
      </w:r>
      <w:r w:rsidRPr="004F23F1">
        <w:t>scenarios</w:t>
      </w:r>
      <w:bookmarkEnd w:id="403"/>
      <w:bookmarkEnd w:id="404"/>
      <w:bookmarkEnd w:id="405"/>
    </w:p>
    <w:p w14:paraId="2BFB6FEF" w14:textId="77777777" w:rsidR="004F23F1" w:rsidRPr="00805EC4" w:rsidRDefault="004F23F1" w:rsidP="004F23F1">
      <w:pPr>
        <w:rPr>
          <w:sz w:val="24"/>
          <w:lang w:eastAsia="ko-KR"/>
        </w:rPr>
      </w:pPr>
    </w:p>
    <w:p w14:paraId="2BFB6FF0" w14:textId="77777777" w:rsidR="004F23F1" w:rsidRPr="004F23F1" w:rsidRDefault="004F23F1" w:rsidP="004F23F1">
      <w:pPr>
        <w:pStyle w:val="Heading3"/>
      </w:pPr>
      <w:bookmarkStart w:id="406" w:name="_Toc72931479"/>
      <w:bookmarkStart w:id="407" w:name="_Toc73026111"/>
      <w:bookmarkStart w:id="408" w:name="_Toc87544738"/>
      <w:r>
        <w:t>6.1</w:t>
      </w:r>
      <w:r w:rsidRPr="004F23F1">
        <w:t>.2 Coexistence simulations assumptions</w:t>
      </w:r>
      <w:bookmarkEnd w:id="406"/>
      <w:bookmarkEnd w:id="407"/>
      <w:bookmarkEnd w:id="408"/>
      <w:r w:rsidRPr="004F23F1">
        <w:t xml:space="preserve"> </w:t>
      </w:r>
    </w:p>
    <w:p w14:paraId="2BFB6FF1" w14:textId="77777777" w:rsidR="004F23F1" w:rsidRPr="00805EC4" w:rsidRDefault="004F23F1" w:rsidP="004F23F1">
      <w:pPr>
        <w:rPr>
          <w:sz w:val="24"/>
          <w:lang w:eastAsia="ko-KR"/>
        </w:rPr>
      </w:pPr>
    </w:p>
    <w:p w14:paraId="2BFB6FF2" w14:textId="77777777" w:rsidR="004F23F1" w:rsidRPr="004F23F1" w:rsidRDefault="004F23F1" w:rsidP="004F23F1">
      <w:pPr>
        <w:pStyle w:val="Heading3"/>
      </w:pPr>
      <w:bookmarkStart w:id="409" w:name="_Toc72931480"/>
      <w:bookmarkStart w:id="410" w:name="_Toc73026112"/>
      <w:bookmarkStart w:id="411" w:name="_Toc87544739"/>
      <w:r>
        <w:t>6.1</w:t>
      </w:r>
      <w:r w:rsidRPr="004F23F1">
        <w:t>.3 Coexistence results</w:t>
      </w:r>
      <w:bookmarkEnd w:id="409"/>
      <w:bookmarkEnd w:id="410"/>
      <w:bookmarkEnd w:id="411"/>
    </w:p>
    <w:p w14:paraId="2BFB6FF3" w14:textId="77777777" w:rsidR="004F23F1" w:rsidRPr="004F23F1" w:rsidRDefault="004F23F1" w:rsidP="004F23F1">
      <w:pPr>
        <w:rPr>
          <w:sz w:val="24"/>
        </w:rPr>
      </w:pPr>
    </w:p>
    <w:p w14:paraId="2BFB6FF4" w14:textId="77777777" w:rsidR="004F23F1" w:rsidRPr="004F23F1" w:rsidRDefault="004F23F1" w:rsidP="004F23F1">
      <w:pPr>
        <w:pStyle w:val="Heading3"/>
      </w:pPr>
      <w:bookmarkStart w:id="412" w:name="_Toc72931481"/>
      <w:bookmarkStart w:id="413" w:name="_Toc73026113"/>
      <w:bookmarkStart w:id="414" w:name="_Toc87544740"/>
      <w:r>
        <w:t>6.1</w:t>
      </w:r>
      <w:r w:rsidRPr="004F23F1">
        <w:t xml:space="preserve">.4 Conclusion of Coexistence </w:t>
      </w:r>
      <w:r>
        <w:t>evaluations</w:t>
      </w:r>
      <w:bookmarkEnd w:id="412"/>
      <w:bookmarkEnd w:id="413"/>
      <w:bookmarkEnd w:id="414"/>
    </w:p>
    <w:p w14:paraId="2BFB6FF5" w14:textId="77777777" w:rsidR="004F23F1" w:rsidRPr="004F23F1" w:rsidRDefault="004F23F1" w:rsidP="00661635"/>
    <w:p w14:paraId="2BFB6FF6" w14:textId="77777777" w:rsidR="00661635" w:rsidRPr="0087716F" w:rsidRDefault="00661635" w:rsidP="00661635"/>
    <w:p w14:paraId="2BFB6FF7" w14:textId="77777777" w:rsidR="00661635" w:rsidRPr="0087716F" w:rsidRDefault="004F23F1" w:rsidP="00661635">
      <w:pPr>
        <w:pStyle w:val="Heading2"/>
      </w:pPr>
      <w:bookmarkStart w:id="415" w:name="_Toc72931482"/>
      <w:bookmarkStart w:id="416" w:name="_Toc73026114"/>
      <w:bookmarkStart w:id="417" w:name="_Toc87544741"/>
      <w:r>
        <w:t>6.2</w:t>
      </w:r>
      <w:r w:rsidR="00661635" w:rsidRPr="0087716F">
        <w:tab/>
      </w:r>
      <w:r w:rsidR="00661635">
        <w:t>RAN4 RF impact analysis for other WG’s sidelink enhancement</w:t>
      </w:r>
      <w:bookmarkEnd w:id="415"/>
      <w:bookmarkEnd w:id="416"/>
      <w:bookmarkEnd w:id="417"/>
    </w:p>
    <w:p w14:paraId="2BFB6FF8" w14:textId="77777777" w:rsidR="00661635" w:rsidRPr="00DA197E" w:rsidRDefault="00661635" w:rsidP="00661635">
      <w:pPr>
        <w:rPr>
          <w:rFonts w:eastAsia="SimSun"/>
          <w:lang w:eastAsia="zh-CN"/>
        </w:rPr>
      </w:pPr>
    </w:p>
    <w:p w14:paraId="2BFB6FF9" w14:textId="77777777" w:rsidR="005649A5" w:rsidRPr="0087716F" w:rsidRDefault="005649A5">
      <w:pPr>
        <w:spacing w:after="0"/>
      </w:pPr>
      <w:r w:rsidRPr="0087716F">
        <w:br w:type="page"/>
      </w:r>
    </w:p>
    <w:p w14:paraId="2BFB6FFA" w14:textId="77777777" w:rsidR="00661635" w:rsidRPr="0087716F" w:rsidRDefault="00661635" w:rsidP="00661635">
      <w:pPr>
        <w:pStyle w:val="Heading1"/>
      </w:pPr>
      <w:bookmarkStart w:id="418" w:name="_Toc36034778"/>
      <w:bookmarkStart w:id="419" w:name="_Toc42537375"/>
      <w:bookmarkStart w:id="420" w:name="_Toc46356440"/>
      <w:bookmarkStart w:id="421" w:name="_Toc52566354"/>
      <w:bookmarkStart w:id="422" w:name="_Toc72931483"/>
      <w:bookmarkStart w:id="423" w:name="_Toc73026115"/>
      <w:bookmarkStart w:id="424" w:name="_Toc87544742"/>
      <w:r w:rsidRPr="0087716F">
        <w:lastRenderedPageBreak/>
        <w:t>7</w:t>
      </w:r>
      <w:r w:rsidRPr="0087716F">
        <w:tab/>
        <w:t>Operating bands and channel arrangement</w:t>
      </w:r>
      <w:bookmarkEnd w:id="418"/>
      <w:bookmarkEnd w:id="419"/>
      <w:bookmarkEnd w:id="420"/>
      <w:bookmarkEnd w:id="421"/>
      <w:r>
        <w:t xml:space="preserve"> for SL enhancement</w:t>
      </w:r>
      <w:bookmarkEnd w:id="422"/>
      <w:bookmarkEnd w:id="423"/>
      <w:bookmarkEnd w:id="424"/>
    </w:p>
    <w:p w14:paraId="2BFB6FFB" w14:textId="77777777" w:rsidR="00661635" w:rsidRPr="0087716F" w:rsidRDefault="00661635" w:rsidP="00661635">
      <w:pPr>
        <w:pStyle w:val="Heading2"/>
      </w:pPr>
      <w:bookmarkStart w:id="425" w:name="_Toc36034779"/>
      <w:bookmarkStart w:id="426" w:name="_Toc42537376"/>
      <w:bookmarkStart w:id="427" w:name="_Toc46356441"/>
      <w:bookmarkStart w:id="428" w:name="_Toc52566355"/>
      <w:bookmarkStart w:id="429" w:name="_Toc72931484"/>
      <w:bookmarkStart w:id="430" w:name="_Toc73026116"/>
      <w:bookmarkStart w:id="431" w:name="_Toc87544743"/>
      <w:r w:rsidRPr="0087716F">
        <w:t>7.1</w:t>
      </w:r>
      <w:r w:rsidRPr="0087716F">
        <w:tab/>
        <w:t>Operating bands</w:t>
      </w:r>
      <w:bookmarkEnd w:id="425"/>
      <w:bookmarkEnd w:id="426"/>
      <w:bookmarkEnd w:id="427"/>
      <w:bookmarkEnd w:id="428"/>
      <w:bookmarkEnd w:id="429"/>
      <w:bookmarkEnd w:id="430"/>
      <w:bookmarkEnd w:id="431"/>
    </w:p>
    <w:p w14:paraId="2BFB6FFC" w14:textId="77777777" w:rsidR="00661635" w:rsidRDefault="00661635" w:rsidP="00661635">
      <w:pPr>
        <w:pStyle w:val="Heading3"/>
      </w:pPr>
      <w:bookmarkStart w:id="432" w:name="_Toc36034780"/>
      <w:bookmarkStart w:id="433" w:name="_Toc42537377"/>
      <w:bookmarkStart w:id="434" w:name="_Toc46356442"/>
      <w:bookmarkStart w:id="435" w:name="_Toc52566356"/>
      <w:bookmarkStart w:id="436" w:name="_Toc72931485"/>
      <w:bookmarkStart w:id="437" w:name="_Toc73026117"/>
      <w:bookmarkStart w:id="438" w:name="_Toc87544744"/>
      <w:r w:rsidRPr="0087716F">
        <w:t>7</w:t>
      </w:r>
      <w:r w:rsidRPr="0087716F">
        <w:rPr>
          <w:rFonts w:hint="eastAsia"/>
        </w:rPr>
        <w:t>.1.1</w:t>
      </w:r>
      <w:r w:rsidRPr="0087716F">
        <w:rPr>
          <w:rFonts w:hint="eastAsia"/>
        </w:rPr>
        <w:tab/>
        <w:t>Operating bands</w:t>
      </w:r>
      <w:bookmarkEnd w:id="432"/>
      <w:bookmarkEnd w:id="433"/>
      <w:bookmarkEnd w:id="434"/>
      <w:bookmarkEnd w:id="435"/>
      <w:bookmarkEnd w:id="436"/>
      <w:bookmarkEnd w:id="437"/>
      <w:bookmarkEnd w:id="438"/>
    </w:p>
    <w:p w14:paraId="2BFB6FFD"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2BFB6FFE"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2BFB7004"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2BFB6FFF"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FB7000"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2BFB7001"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BFB700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BFB7003"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2BFB700A"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2BFB7005"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FB7006"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2BFB7007"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2BFB7008"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BFB7009" w14:textId="77777777" w:rsidR="0099320B" w:rsidRPr="0087716F" w:rsidRDefault="0099320B" w:rsidP="00C240EB">
            <w:pPr>
              <w:pStyle w:val="TAH"/>
              <w:rPr>
                <w:rFonts w:cs="Arial"/>
              </w:rPr>
            </w:pPr>
          </w:p>
        </w:tc>
      </w:tr>
      <w:tr w:rsidR="0099320B" w:rsidRPr="0087716F" w14:paraId="2BFB7014"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BFB700B" w14:textId="77777777"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2BFB700C" w14:textId="77777777"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14:paraId="2BFB700D" w14:textId="77777777"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2BFB700E" w14:textId="77777777"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2BFB700F" w14:textId="77777777"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14:paraId="2BFB7010" w14:textId="77777777"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14:paraId="2BFB7011" w14:textId="77777777"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2BFB7012" w14:textId="77777777"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14:paraId="2BFB7013" w14:textId="77777777"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14:paraId="2BFB701E"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BFB7015" w14:textId="77777777"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2BFB7016" w14:textId="77777777"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2BFB7017"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2BFB7018" w14:textId="77777777"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14:paraId="2BFB7019" w14:textId="77777777"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2BFB701A"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2BFB701B" w14:textId="77777777"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14:paraId="2BFB701C" w14:textId="77777777"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14:paraId="2BFB701D" w14:textId="77777777" w:rsidR="0099320B" w:rsidRPr="00D3341C" w:rsidRDefault="0099320B" w:rsidP="00C240EB">
            <w:pPr>
              <w:pStyle w:val="TAC"/>
              <w:rPr>
                <w:rFonts w:cs="Arial"/>
                <w:lang w:eastAsia="ko-KR"/>
              </w:rPr>
            </w:pPr>
            <w:r w:rsidRPr="00D3341C">
              <w:rPr>
                <w:rFonts w:cs="Arial"/>
                <w:lang w:eastAsia="ko-KR"/>
              </w:rPr>
              <w:t>PC5</w:t>
            </w:r>
          </w:p>
        </w:tc>
      </w:tr>
      <w:tr w:rsidR="0099320B" w:rsidRPr="0087716F" w14:paraId="2BFB7021"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BFB701F" w14:textId="77777777"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2BFB7020" w14:textId="77777777" w:rsidR="0099320B" w:rsidRPr="00B1534B" w:rsidRDefault="0099320B" w:rsidP="00C240EB">
            <w:pPr>
              <w:pStyle w:val="TAN"/>
              <w:rPr>
                <w:lang w:eastAsia="ko-KR"/>
              </w:rPr>
            </w:pPr>
            <w:r w:rsidRPr="0014309C">
              <w:rPr>
                <w:rFonts w:hint="eastAsia"/>
                <w:lang w:eastAsia="zh-CN"/>
              </w:rPr>
              <w:t>Note 2:     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2BFB7022" w14:textId="77777777" w:rsidR="0099320B" w:rsidRPr="0099320B" w:rsidRDefault="0099320B" w:rsidP="0099320B"/>
    <w:p w14:paraId="2BFB7023" w14:textId="77777777" w:rsidR="00661635" w:rsidRPr="0087716F" w:rsidRDefault="00661635" w:rsidP="00661635">
      <w:pPr>
        <w:pStyle w:val="Heading3"/>
      </w:pPr>
      <w:bookmarkStart w:id="439" w:name="_Toc36034782"/>
      <w:bookmarkStart w:id="440" w:name="_Toc42537379"/>
      <w:bookmarkStart w:id="441" w:name="_Toc46356444"/>
      <w:bookmarkStart w:id="442" w:name="_Toc52566358"/>
      <w:bookmarkStart w:id="443" w:name="_Toc72931486"/>
      <w:bookmarkStart w:id="444" w:name="_Toc73026118"/>
      <w:bookmarkStart w:id="445" w:name="_Toc87544745"/>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439"/>
      <w:bookmarkEnd w:id="440"/>
      <w:bookmarkEnd w:id="441"/>
      <w:bookmarkEnd w:id="442"/>
      <w:bookmarkEnd w:id="443"/>
      <w:bookmarkEnd w:id="444"/>
      <w:bookmarkEnd w:id="445"/>
    </w:p>
    <w:p w14:paraId="2BFB7024" w14:textId="77777777" w:rsidR="00661635" w:rsidRPr="0087716F" w:rsidRDefault="00661635" w:rsidP="00661635"/>
    <w:p w14:paraId="2BFB7025" w14:textId="77777777" w:rsidR="00661635" w:rsidRPr="0087716F" w:rsidRDefault="00661635" w:rsidP="00661635">
      <w:pPr>
        <w:pStyle w:val="Heading2"/>
      </w:pPr>
      <w:bookmarkStart w:id="446" w:name="_Toc36034783"/>
      <w:bookmarkStart w:id="447" w:name="_Toc42537380"/>
      <w:bookmarkStart w:id="448" w:name="_Toc46356445"/>
      <w:bookmarkStart w:id="449" w:name="_Toc52566359"/>
      <w:bookmarkStart w:id="450" w:name="_Toc72931487"/>
      <w:bookmarkStart w:id="451" w:name="_Toc73026119"/>
      <w:bookmarkStart w:id="452" w:name="_Toc87544746"/>
      <w:r w:rsidRPr="0087716F">
        <w:t>7.2</w:t>
      </w:r>
      <w:r w:rsidRPr="0087716F">
        <w:tab/>
        <w:t>Channel bandwidth</w:t>
      </w:r>
      <w:bookmarkEnd w:id="446"/>
      <w:bookmarkEnd w:id="447"/>
      <w:bookmarkEnd w:id="448"/>
      <w:bookmarkEnd w:id="449"/>
      <w:bookmarkEnd w:id="450"/>
      <w:bookmarkEnd w:id="451"/>
      <w:bookmarkEnd w:id="452"/>
    </w:p>
    <w:p w14:paraId="2BFB7026" w14:textId="77777777" w:rsidR="00661635" w:rsidRDefault="00661635" w:rsidP="00661635">
      <w:pPr>
        <w:pStyle w:val="Heading3"/>
      </w:pPr>
      <w:bookmarkStart w:id="453" w:name="_Toc36034784"/>
      <w:bookmarkStart w:id="454" w:name="_Toc42537381"/>
      <w:bookmarkStart w:id="455" w:name="_Toc46356446"/>
      <w:bookmarkStart w:id="456" w:name="_Toc52566360"/>
      <w:bookmarkStart w:id="457" w:name="_Toc72931488"/>
      <w:bookmarkStart w:id="458" w:name="_Toc73026120"/>
      <w:bookmarkStart w:id="459" w:name="_Toc87544747"/>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453"/>
      <w:bookmarkEnd w:id="454"/>
      <w:bookmarkEnd w:id="455"/>
      <w:bookmarkEnd w:id="456"/>
      <w:bookmarkEnd w:id="457"/>
      <w:bookmarkEnd w:id="458"/>
      <w:bookmarkEnd w:id="459"/>
    </w:p>
    <w:p w14:paraId="2BFB7027"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2BFB702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2BFB702A" w14:textId="77777777" w:rsidTr="00C240EB">
        <w:trPr>
          <w:trHeight w:val="272"/>
          <w:jc w:val="center"/>
        </w:trPr>
        <w:tc>
          <w:tcPr>
            <w:tcW w:w="0" w:type="auto"/>
            <w:gridSpan w:val="12"/>
            <w:vAlign w:val="center"/>
          </w:tcPr>
          <w:p w14:paraId="2BFB7029"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BFB7037" w14:textId="77777777" w:rsidTr="00C240EB">
        <w:trPr>
          <w:trHeight w:val="272"/>
          <w:jc w:val="center"/>
        </w:trPr>
        <w:tc>
          <w:tcPr>
            <w:tcW w:w="0" w:type="auto"/>
            <w:vAlign w:val="center"/>
          </w:tcPr>
          <w:p w14:paraId="2BFB702B"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2BFB702C"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2BFB702D"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2BFB702E"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2BFB702F"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2BFB7030"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2BFB7031"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FB7032"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BFB7033"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2BFB7034"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2BFB7035"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BFB7036"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2BFB7044" w14:textId="77777777" w:rsidTr="00C240EB">
        <w:trPr>
          <w:trHeight w:val="272"/>
          <w:jc w:val="center"/>
        </w:trPr>
        <w:tc>
          <w:tcPr>
            <w:tcW w:w="0" w:type="auto"/>
            <w:vMerge w:val="restart"/>
            <w:vAlign w:val="center"/>
          </w:tcPr>
          <w:p w14:paraId="2BFB7038"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2BFB7039"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2BFB703A"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2BFB70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2BFB703C" w14:textId="77777777" w:rsidR="0099320B" w:rsidRPr="0087716F" w:rsidRDefault="0099320B" w:rsidP="00C240EB">
            <w:pPr>
              <w:pStyle w:val="TAH"/>
              <w:rPr>
                <w:rFonts w:cs="Arial"/>
                <w:lang w:eastAsia="zh-CN"/>
              </w:rPr>
            </w:pPr>
          </w:p>
        </w:tc>
        <w:tc>
          <w:tcPr>
            <w:tcW w:w="0" w:type="auto"/>
            <w:vAlign w:val="center"/>
          </w:tcPr>
          <w:p w14:paraId="2BFB703D" w14:textId="77777777" w:rsidR="0099320B" w:rsidRPr="00A72147" w:rsidRDefault="0099320B" w:rsidP="00C240EB">
            <w:pPr>
              <w:pStyle w:val="TAH"/>
              <w:rPr>
                <w:rFonts w:cs="Arial"/>
                <w:lang w:eastAsia="ko-KR"/>
              </w:rPr>
            </w:pPr>
          </w:p>
        </w:tc>
        <w:tc>
          <w:tcPr>
            <w:tcW w:w="0" w:type="auto"/>
            <w:vAlign w:val="center"/>
          </w:tcPr>
          <w:p w14:paraId="2BFB703E" w14:textId="77777777" w:rsidR="0099320B" w:rsidRPr="0087716F" w:rsidRDefault="0099320B" w:rsidP="00C240EB">
            <w:pPr>
              <w:pStyle w:val="TAH"/>
              <w:rPr>
                <w:rFonts w:cs="Arial"/>
                <w:lang w:eastAsia="zh-CN"/>
              </w:rPr>
            </w:pPr>
          </w:p>
        </w:tc>
        <w:tc>
          <w:tcPr>
            <w:tcW w:w="0" w:type="auto"/>
            <w:vAlign w:val="center"/>
          </w:tcPr>
          <w:p w14:paraId="2BFB703F" w14:textId="77777777" w:rsidR="0099320B" w:rsidRPr="0087716F" w:rsidRDefault="0099320B" w:rsidP="00C240EB">
            <w:pPr>
              <w:pStyle w:val="TAH"/>
              <w:rPr>
                <w:rFonts w:cs="Arial"/>
                <w:lang w:eastAsia="zh-CN"/>
              </w:rPr>
            </w:pPr>
          </w:p>
        </w:tc>
        <w:tc>
          <w:tcPr>
            <w:tcW w:w="0" w:type="auto"/>
            <w:vAlign w:val="center"/>
          </w:tcPr>
          <w:p w14:paraId="2BFB7040" w14:textId="77777777" w:rsidR="0099320B" w:rsidRPr="0087716F" w:rsidRDefault="0099320B" w:rsidP="00C240EB">
            <w:pPr>
              <w:pStyle w:val="TAH"/>
              <w:rPr>
                <w:rFonts w:cs="Arial"/>
                <w:lang w:eastAsia="zh-CN"/>
              </w:rPr>
            </w:pPr>
          </w:p>
        </w:tc>
        <w:tc>
          <w:tcPr>
            <w:tcW w:w="0" w:type="auto"/>
            <w:vAlign w:val="center"/>
          </w:tcPr>
          <w:p w14:paraId="2BFB7041" w14:textId="77777777" w:rsidR="0099320B" w:rsidRPr="0087716F" w:rsidRDefault="0099320B" w:rsidP="00C240EB">
            <w:pPr>
              <w:pStyle w:val="TAH"/>
              <w:rPr>
                <w:rFonts w:cs="Arial"/>
                <w:lang w:eastAsia="zh-CN"/>
              </w:rPr>
            </w:pPr>
          </w:p>
        </w:tc>
        <w:tc>
          <w:tcPr>
            <w:tcW w:w="0" w:type="auto"/>
            <w:vAlign w:val="center"/>
          </w:tcPr>
          <w:p w14:paraId="2BFB7042" w14:textId="77777777" w:rsidR="0099320B" w:rsidRPr="0087716F" w:rsidRDefault="0099320B" w:rsidP="00C240EB">
            <w:pPr>
              <w:pStyle w:val="TAH"/>
              <w:rPr>
                <w:rFonts w:cs="Arial"/>
                <w:lang w:eastAsia="zh-CN"/>
              </w:rPr>
            </w:pPr>
          </w:p>
        </w:tc>
        <w:tc>
          <w:tcPr>
            <w:tcW w:w="0" w:type="auto"/>
            <w:vAlign w:val="center"/>
          </w:tcPr>
          <w:p w14:paraId="2BFB7043" w14:textId="77777777" w:rsidR="0099320B" w:rsidRPr="0087716F" w:rsidRDefault="0099320B" w:rsidP="00C240EB">
            <w:pPr>
              <w:pStyle w:val="TAH"/>
              <w:rPr>
                <w:rFonts w:cs="Arial"/>
                <w:lang w:eastAsia="zh-CN"/>
              </w:rPr>
            </w:pPr>
          </w:p>
        </w:tc>
      </w:tr>
      <w:tr w:rsidR="0099320B" w:rsidRPr="0087716F" w14:paraId="2BFB7051" w14:textId="77777777" w:rsidTr="00C240EB">
        <w:trPr>
          <w:trHeight w:val="272"/>
          <w:jc w:val="center"/>
        </w:trPr>
        <w:tc>
          <w:tcPr>
            <w:tcW w:w="0" w:type="auto"/>
            <w:vMerge/>
            <w:vAlign w:val="center"/>
          </w:tcPr>
          <w:p w14:paraId="2BFB7045" w14:textId="77777777" w:rsidR="0099320B" w:rsidRPr="0087716F" w:rsidRDefault="0099320B" w:rsidP="00C240EB">
            <w:pPr>
              <w:pStyle w:val="TAH"/>
              <w:rPr>
                <w:rFonts w:cs="Arial"/>
                <w:lang w:eastAsia="zh-CN"/>
              </w:rPr>
            </w:pPr>
          </w:p>
        </w:tc>
        <w:tc>
          <w:tcPr>
            <w:tcW w:w="0" w:type="auto"/>
          </w:tcPr>
          <w:p w14:paraId="2BFB7046"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2BFB7047" w14:textId="77777777" w:rsidR="0099320B" w:rsidRPr="00865538" w:rsidRDefault="0099320B" w:rsidP="00C240EB">
            <w:pPr>
              <w:pStyle w:val="TAH"/>
              <w:rPr>
                <w:rFonts w:cs="Arial"/>
                <w:b w:val="0"/>
                <w:lang w:eastAsia="zh-CN"/>
              </w:rPr>
            </w:pPr>
          </w:p>
        </w:tc>
        <w:tc>
          <w:tcPr>
            <w:tcW w:w="0" w:type="auto"/>
            <w:vAlign w:val="center"/>
          </w:tcPr>
          <w:p w14:paraId="2BFB7048"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2BFB7049" w14:textId="77777777" w:rsidR="0099320B" w:rsidRPr="0087716F" w:rsidRDefault="0099320B" w:rsidP="00C240EB">
            <w:pPr>
              <w:pStyle w:val="TAH"/>
              <w:rPr>
                <w:rFonts w:cs="Arial"/>
                <w:lang w:eastAsia="zh-CN"/>
              </w:rPr>
            </w:pPr>
          </w:p>
        </w:tc>
        <w:tc>
          <w:tcPr>
            <w:tcW w:w="0" w:type="auto"/>
            <w:vAlign w:val="center"/>
          </w:tcPr>
          <w:p w14:paraId="2BFB704A" w14:textId="77777777" w:rsidR="0099320B" w:rsidRPr="0087716F" w:rsidRDefault="0099320B" w:rsidP="00C240EB">
            <w:pPr>
              <w:pStyle w:val="TAH"/>
              <w:rPr>
                <w:rFonts w:cs="Arial"/>
                <w:lang w:eastAsia="zh-CN"/>
              </w:rPr>
            </w:pPr>
          </w:p>
        </w:tc>
        <w:tc>
          <w:tcPr>
            <w:tcW w:w="0" w:type="auto"/>
            <w:vAlign w:val="center"/>
          </w:tcPr>
          <w:p w14:paraId="2BFB704B" w14:textId="77777777" w:rsidR="0099320B" w:rsidRPr="0087716F" w:rsidRDefault="0099320B" w:rsidP="00C240EB">
            <w:pPr>
              <w:pStyle w:val="TAH"/>
              <w:rPr>
                <w:rFonts w:cs="Arial"/>
                <w:lang w:eastAsia="zh-CN"/>
              </w:rPr>
            </w:pPr>
          </w:p>
        </w:tc>
        <w:tc>
          <w:tcPr>
            <w:tcW w:w="0" w:type="auto"/>
            <w:vAlign w:val="center"/>
          </w:tcPr>
          <w:p w14:paraId="2BFB704C" w14:textId="77777777" w:rsidR="0099320B" w:rsidRPr="0087716F" w:rsidRDefault="0099320B" w:rsidP="00C240EB">
            <w:pPr>
              <w:pStyle w:val="TAH"/>
              <w:rPr>
                <w:rFonts w:cs="Arial"/>
                <w:lang w:eastAsia="zh-CN"/>
              </w:rPr>
            </w:pPr>
          </w:p>
        </w:tc>
        <w:tc>
          <w:tcPr>
            <w:tcW w:w="0" w:type="auto"/>
            <w:vAlign w:val="center"/>
          </w:tcPr>
          <w:p w14:paraId="2BFB704D" w14:textId="77777777" w:rsidR="0099320B" w:rsidRPr="0087716F" w:rsidRDefault="0099320B" w:rsidP="00C240EB">
            <w:pPr>
              <w:pStyle w:val="TAH"/>
              <w:rPr>
                <w:rFonts w:cs="Arial"/>
                <w:lang w:eastAsia="zh-CN"/>
              </w:rPr>
            </w:pPr>
          </w:p>
        </w:tc>
        <w:tc>
          <w:tcPr>
            <w:tcW w:w="0" w:type="auto"/>
            <w:vAlign w:val="center"/>
          </w:tcPr>
          <w:p w14:paraId="2BFB704E" w14:textId="77777777" w:rsidR="0099320B" w:rsidRPr="0087716F" w:rsidRDefault="0099320B" w:rsidP="00C240EB">
            <w:pPr>
              <w:pStyle w:val="TAH"/>
              <w:rPr>
                <w:rFonts w:cs="Arial"/>
                <w:lang w:eastAsia="zh-CN"/>
              </w:rPr>
            </w:pPr>
          </w:p>
        </w:tc>
        <w:tc>
          <w:tcPr>
            <w:tcW w:w="0" w:type="auto"/>
            <w:vAlign w:val="center"/>
          </w:tcPr>
          <w:p w14:paraId="2BFB704F" w14:textId="77777777" w:rsidR="0099320B" w:rsidRPr="0087716F" w:rsidRDefault="0099320B" w:rsidP="00C240EB">
            <w:pPr>
              <w:pStyle w:val="TAH"/>
              <w:rPr>
                <w:rFonts w:cs="Arial"/>
                <w:lang w:eastAsia="zh-CN"/>
              </w:rPr>
            </w:pPr>
          </w:p>
        </w:tc>
        <w:tc>
          <w:tcPr>
            <w:tcW w:w="0" w:type="auto"/>
            <w:vAlign w:val="center"/>
          </w:tcPr>
          <w:p w14:paraId="2BFB7050" w14:textId="77777777" w:rsidR="0099320B" w:rsidRPr="0087716F" w:rsidRDefault="0099320B" w:rsidP="00C240EB">
            <w:pPr>
              <w:pStyle w:val="TAH"/>
              <w:rPr>
                <w:rFonts w:cs="Arial"/>
                <w:lang w:eastAsia="zh-CN"/>
              </w:rPr>
            </w:pPr>
          </w:p>
        </w:tc>
      </w:tr>
      <w:tr w:rsidR="0099320B" w:rsidRPr="0087716F" w14:paraId="2BFB705E" w14:textId="77777777" w:rsidTr="00C240EB">
        <w:trPr>
          <w:trHeight w:val="272"/>
          <w:jc w:val="center"/>
        </w:trPr>
        <w:tc>
          <w:tcPr>
            <w:tcW w:w="0" w:type="auto"/>
            <w:vMerge/>
            <w:vAlign w:val="center"/>
          </w:tcPr>
          <w:p w14:paraId="2BFB7052" w14:textId="77777777" w:rsidR="0099320B" w:rsidRPr="0087716F" w:rsidRDefault="0099320B" w:rsidP="00C240EB">
            <w:pPr>
              <w:pStyle w:val="TAH"/>
              <w:rPr>
                <w:rFonts w:cs="Arial"/>
                <w:lang w:eastAsia="zh-CN"/>
              </w:rPr>
            </w:pPr>
          </w:p>
        </w:tc>
        <w:tc>
          <w:tcPr>
            <w:tcW w:w="0" w:type="auto"/>
          </w:tcPr>
          <w:p w14:paraId="2BFB705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2BFB7054" w14:textId="77777777" w:rsidR="0099320B" w:rsidRPr="00865538" w:rsidRDefault="0099320B" w:rsidP="00C240EB">
            <w:pPr>
              <w:pStyle w:val="TAH"/>
              <w:rPr>
                <w:rFonts w:cs="Arial"/>
                <w:b w:val="0"/>
                <w:lang w:eastAsia="zh-CN"/>
              </w:rPr>
            </w:pPr>
          </w:p>
        </w:tc>
        <w:tc>
          <w:tcPr>
            <w:tcW w:w="0" w:type="auto"/>
            <w:vAlign w:val="center"/>
          </w:tcPr>
          <w:p w14:paraId="2BFB7055" w14:textId="77777777" w:rsidR="0099320B" w:rsidRPr="0014309C" w:rsidRDefault="0099320B" w:rsidP="00C240EB">
            <w:pPr>
              <w:pStyle w:val="TAH"/>
              <w:rPr>
                <w:rFonts w:cs="Arial"/>
                <w:lang w:eastAsia="zh-CN"/>
              </w:rPr>
            </w:pPr>
          </w:p>
        </w:tc>
        <w:tc>
          <w:tcPr>
            <w:tcW w:w="0" w:type="auto"/>
            <w:vAlign w:val="center"/>
          </w:tcPr>
          <w:p w14:paraId="2BFB7056" w14:textId="77777777" w:rsidR="0099320B" w:rsidRPr="0087716F" w:rsidRDefault="0099320B" w:rsidP="00C240EB">
            <w:pPr>
              <w:pStyle w:val="TAH"/>
              <w:rPr>
                <w:rFonts w:cs="Arial"/>
                <w:lang w:eastAsia="zh-CN"/>
              </w:rPr>
            </w:pPr>
          </w:p>
        </w:tc>
        <w:tc>
          <w:tcPr>
            <w:tcW w:w="0" w:type="auto"/>
            <w:vAlign w:val="center"/>
          </w:tcPr>
          <w:p w14:paraId="2BFB7057" w14:textId="77777777" w:rsidR="0099320B" w:rsidRPr="0087716F" w:rsidRDefault="0099320B" w:rsidP="00C240EB">
            <w:pPr>
              <w:pStyle w:val="TAH"/>
              <w:rPr>
                <w:rFonts w:cs="Arial"/>
                <w:lang w:eastAsia="zh-CN"/>
              </w:rPr>
            </w:pPr>
          </w:p>
        </w:tc>
        <w:tc>
          <w:tcPr>
            <w:tcW w:w="0" w:type="auto"/>
            <w:vAlign w:val="center"/>
          </w:tcPr>
          <w:p w14:paraId="2BFB7058" w14:textId="77777777" w:rsidR="0099320B" w:rsidRPr="0087716F" w:rsidRDefault="0099320B" w:rsidP="00C240EB">
            <w:pPr>
              <w:pStyle w:val="TAH"/>
              <w:rPr>
                <w:rFonts w:cs="Arial"/>
                <w:lang w:eastAsia="zh-CN"/>
              </w:rPr>
            </w:pPr>
          </w:p>
        </w:tc>
        <w:tc>
          <w:tcPr>
            <w:tcW w:w="0" w:type="auto"/>
            <w:vAlign w:val="center"/>
          </w:tcPr>
          <w:p w14:paraId="2BFB7059" w14:textId="77777777" w:rsidR="0099320B" w:rsidRPr="0087716F" w:rsidRDefault="0099320B" w:rsidP="00C240EB">
            <w:pPr>
              <w:pStyle w:val="TAH"/>
              <w:rPr>
                <w:rFonts w:cs="Arial"/>
                <w:lang w:eastAsia="zh-CN"/>
              </w:rPr>
            </w:pPr>
          </w:p>
        </w:tc>
        <w:tc>
          <w:tcPr>
            <w:tcW w:w="0" w:type="auto"/>
            <w:vAlign w:val="center"/>
          </w:tcPr>
          <w:p w14:paraId="2BFB705A" w14:textId="77777777" w:rsidR="0099320B" w:rsidRPr="0087716F" w:rsidRDefault="0099320B" w:rsidP="00C240EB">
            <w:pPr>
              <w:pStyle w:val="TAH"/>
              <w:rPr>
                <w:rFonts w:cs="Arial"/>
                <w:lang w:eastAsia="zh-CN"/>
              </w:rPr>
            </w:pPr>
          </w:p>
        </w:tc>
        <w:tc>
          <w:tcPr>
            <w:tcW w:w="0" w:type="auto"/>
            <w:vAlign w:val="center"/>
          </w:tcPr>
          <w:p w14:paraId="2BFB705B" w14:textId="77777777" w:rsidR="0099320B" w:rsidRPr="0087716F" w:rsidRDefault="0099320B" w:rsidP="00C240EB">
            <w:pPr>
              <w:pStyle w:val="TAH"/>
              <w:rPr>
                <w:rFonts w:cs="Arial"/>
                <w:lang w:eastAsia="zh-CN"/>
              </w:rPr>
            </w:pPr>
          </w:p>
        </w:tc>
        <w:tc>
          <w:tcPr>
            <w:tcW w:w="0" w:type="auto"/>
            <w:vAlign w:val="center"/>
          </w:tcPr>
          <w:p w14:paraId="2BFB705C" w14:textId="77777777" w:rsidR="0099320B" w:rsidRPr="0087716F" w:rsidRDefault="0099320B" w:rsidP="00C240EB">
            <w:pPr>
              <w:pStyle w:val="TAH"/>
              <w:rPr>
                <w:rFonts w:cs="Arial"/>
                <w:lang w:eastAsia="zh-CN"/>
              </w:rPr>
            </w:pPr>
          </w:p>
        </w:tc>
        <w:tc>
          <w:tcPr>
            <w:tcW w:w="0" w:type="auto"/>
            <w:vAlign w:val="center"/>
          </w:tcPr>
          <w:p w14:paraId="2BFB705D" w14:textId="77777777" w:rsidR="0099320B" w:rsidRPr="0087716F" w:rsidRDefault="0099320B" w:rsidP="00C240EB">
            <w:pPr>
              <w:pStyle w:val="TAH"/>
              <w:rPr>
                <w:rFonts w:cs="Arial"/>
                <w:lang w:eastAsia="zh-CN"/>
              </w:rPr>
            </w:pPr>
          </w:p>
        </w:tc>
      </w:tr>
      <w:tr w:rsidR="0099320B" w:rsidRPr="0087716F" w14:paraId="2BFB706B" w14:textId="77777777" w:rsidTr="00C240EB">
        <w:trPr>
          <w:trHeight w:val="272"/>
          <w:jc w:val="center"/>
        </w:trPr>
        <w:tc>
          <w:tcPr>
            <w:tcW w:w="0" w:type="auto"/>
            <w:vMerge w:val="restart"/>
            <w:vAlign w:val="center"/>
          </w:tcPr>
          <w:p w14:paraId="2BFB705F"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2BFB7060"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2BFB7061" w14:textId="77777777" w:rsidR="0099320B" w:rsidRPr="00D3341C" w:rsidRDefault="0099320B" w:rsidP="00C240EB">
            <w:pPr>
              <w:pStyle w:val="TAC"/>
              <w:rPr>
                <w:rFonts w:cs="Arial"/>
              </w:rPr>
            </w:pPr>
          </w:p>
        </w:tc>
        <w:tc>
          <w:tcPr>
            <w:tcW w:w="0" w:type="auto"/>
            <w:vAlign w:val="center"/>
          </w:tcPr>
          <w:p w14:paraId="2BFB7062" w14:textId="77777777" w:rsidR="0099320B" w:rsidRPr="00D3341C" w:rsidRDefault="0099320B" w:rsidP="00C240EB">
            <w:pPr>
              <w:pStyle w:val="TAC"/>
              <w:rPr>
                <w:rFonts w:cs="Arial"/>
              </w:rPr>
            </w:pPr>
            <w:r w:rsidRPr="00D3341C">
              <w:rPr>
                <w:rFonts w:cs="Arial"/>
              </w:rPr>
              <w:t>Yes</w:t>
            </w:r>
          </w:p>
        </w:tc>
        <w:tc>
          <w:tcPr>
            <w:tcW w:w="0" w:type="auto"/>
            <w:vAlign w:val="center"/>
          </w:tcPr>
          <w:p w14:paraId="2BFB7063" w14:textId="77777777" w:rsidR="0099320B" w:rsidRPr="00D3341C" w:rsidRDefault="0099320B" w:rsidP="00C240EB">
            <w:pPr>
              <w:pStyle w:val="TAC"/>
              <w:rPr>
                <w:rFonts w:cs="Arial"/>
              </w:rPr>
            </w:pPr>
            <w:r w:rsidRPr="00D3341C">
              <w:rPr>
                <w:rFonts w:cs="Arial"/>
              </w:rPr>
              <w:t>Yes</w:t>
            </w:r>
          </w:p>
        </w:tc>
        <w:tc>
          <w:tcPr>
            <w:tcW w:w="0" w:type="auto"/>
            <w:vAlign w:val="center"/>
          </w:tcPr>
          <w:p w14:paraId="2BFB7064"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2BFB7065"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2BFB7066" w14:textId="77777777" w:rsidR="0099320B" w:rsidRPr="00865538" w:rsidRDefault="0099320B" w:rsidP="00C240EB">
            <w:pPr>
              <w:pStyle w:val="TAC"/>
              <w:rPr>
                <w:rFonts w:cs="Arial"/>
                <w:lang w:eastAsia="zh-CN"/>
              </w:rPr>
            </w:pPr>
          </w:p>
        </w:tc>
        <w:tc>
          <w:tcPr>
            <w:tcW w:w="0" w:type="auto"/>
            <w:vAlign w:val="center"/>
          </w:tcPr>
          <w:p w14:paraId="2BFB7067" w14:textId="77777777" w:rsidR="0099320B" w:rsidRPr="00865538" w:rsidRDefault="0099320B" w:rsidP="00C240EB">
            <w:pPr>
              <w:pStyle w:val="TAC"/>
              <w:rPr>
                <w:rFonts w:cs="Arial"/>
                <w:highlight w:val="yellow"/>
                <w:lang w:eastAsia="zh-CN"/>
              </w:rPr>
            </w:pPr>
          </w:p>
        </w:tc>
        <w:tc>
          <w:tcPr>
            <w:tcW w:w="0" w:type="auto"/>
            <w:vAlign w:val="center"/>
          </w:tcPr>
          <w:p w14:paraId="2BFB7068" w14:textId="77777777" w:rsidR="0099320B" w:rsidRPr="00865538" w:rsidRDefault="0099320B" w:rsidP="00C240EB">
            <w:pPr>
              <w:pStyle w:val="TAC"/>
              <w:rPr>
                <w:rFonts w:cs="Arial"/>
                <w:highlight w:val="yellow"/>
                <w:lang w:eastAsia="zh-CN"/>
              </w:rPr>
            </w:pPr>
          </w:p>
        </w:tc>
        <w:tc>
          <w:tcPr>
            <w:tcW w:w="0" w:type="auto"/>
            <w:vAlign w:val="center"/>
          </w:tcPr>
          <w:p w14:paraId="2BFB7069" w14:textId="77777777" w:rsidR="0099320B" w:rsidRPr="00865538" w:rsidRDefault="0099320B" w:rsidP="00C240EB">
            <w:pPr>
              <w:pStyle w:val="TAC"/>
              <w:rPr>
                <w:rFonts w:cs="Arial"/>
                <w:highlight w:val="yellow"/>
                <w:lang w:eastAsia="zh-CN"/>
              </w:rPr>
            </w:pPr>
          </w:p>
        </w:tc>
        <w:tc>
          <w:tcPr>
            <w:tcW w:w="0" w:type="auto"/>
            <w:vAlign w:val="center"/>
          </w:tcPr>
          <w:p w14:paraId="2BFB706A" w14:textId="77777777" w:rsidR="0099320B" w:rsidRPr="00865538" w:rsidRDefault="0099320B" w:rsidP="00C240EB">
            <w:pPr>
              <w:pStyle w:val="TAC"/>
              <w:rPr>
                <w:rFonts w:cs="Arial"/>
                <w:highlight w:val="yellow"/>
                <w:lang w:eastAsia="zh-CN"/>
              </w:rPr>
            </w:pPr>
          </w:p>
        </w:tc>
      </w:tr>
      <w:tr w:rsidR="0099320B" w:rsidRPr="0087716F" w14:paraId="2BFB7078" w14:textId="77777777" w:rsidTr="00C240EB">
        <w:trPr>
          <w:trHeight w:val="272"/>
          <w:jc w:val="center"/>
        </w:trPr>
        <w:tc>
          <w:tcPr>
            <w:tcW w:w="0" w:type="auto"/>
            <w:vMerge/>
            <w:vAlign w:val="center"/>
          </w:tcPr>
          <w:p w14:paraId="2BFB706C" w14:textId="77777777" w:rsidR="0099320B" w:rsidRPr="00D3341C" w:rsidRDefault="0099320B" w:rsidP="00C240EB">
            <w:pPr>
              <w:pStyle w:val="TAC"/>
              <w:rPr>
                <w:rFonts w:cs="Arial"/>
              </w:rPr>
            </w:pPr>
          </w:p>
        </w:tc>
        <w:tc>
          <w:tcPr>
            <w:tcW w:w="0" w:type="auto"/>
          </w:tcPr>
          <w:p w14:paraId="2BFB706D"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2BFB706E" w14:textId="77777777" w:rsidR="0099320B" w:rsidRPr="00D3341C" w:rsidRDefault="0099320B" w:rsidP="00C240EB">
            <w:pPr>
              <w:pStyle w:val="TAC"/>
              <w:rPr>
                <w:rFonts w:cs="Arial"/>
              </w:rPr>
            </w:pPr>
          </w:p>
        </w:tc>
        <w:tc>
          <w:tcPr>
            <w:tcW w:w="0" w:type="auto"/>
            <w:vAlign w:val="center"/>
          </w:tcPr>
          <w:p w14:paraId="2BFB706F" w14:textId="77777777" w:rsidR="0099320B" w:rsidRPr="00D3341C" w:rsidRDefault="0099320B" w:rsidP="00C240EB">
            <w:pPr>
              <w:pStyle w:val="TAC"/>
              <w:rPr>
                <w:rFonts w:cs="Arial"/>
              </w:rPr>
            </w:pPr>
            <w:r w:rsidRPr="00D3341C">
              <w:rPr>
                <w:rFonts w:cs="Arial"/>
              </w:rPr>
              <w:t>Yes</w:t>
            </w:r>
          </w:p>
        </w:tc>
        <w:tc>
          <w:tcPr>
            <w:tcW w:w="0" w:type="auto"/>
            <w:vAlign w:val="center"/>
          </w:tcPr>
          <w:p w14:paraId="2BFB7070" w14:textId="77777777" w:rsidR="0099320B" w:rsidRPr="00D3341C" w:rsidRDefault="0099320B" w:rsidP="00C240EB">
            <w:pPr>
              <w:pStyle w:val="TAC"/>
              <w:rPr>
                <w:rFonts w:cs="Arial"/>
              </w:rPr>
            </w:pPr>
            <w:r w:rsidRPr="00D3341C">
              <w:rPr>
                <w:rFonts w:cs="Arial"/>
              </w:rPr>
              <w:t>Yes</w:t>
            </w:r>
          </w:p>
        </w:tc>
        <w:tc>
          <w:tcPr>
            <w:tcW w:w="0" w:type="auto"/>
            <w:vAlign w:val="center"/>
          </w:tcPr>
          <w:p w14:paraId="2BFB7071" w14:textId="77777777" w:rsidR="0099320B" w:rsidRPr="00D3341C" w:rsidRDefault="0099320B" w:rsidP="00C240EB">
            <w:pPr>
              <w:pStyle w:val="TAC"/>
              <w:rPr>
                <w:rFonts w:cs="Arial"/>
              </w:rPr>
            </w:pPr>
            <w:r w:rsidRPr="00D3341C">
              <w:rPr>
                <w:rFonts w:cs="Arial"/>
              </w:rPr>
              <w:t>Yes</w:t>
            </w:r>
          </w:p>
        </w:tc>
        <w:tc>
          <w:tcPr>
            <w:tcW w:w="0" w:type="auto"/>
            <w:vAlign w:val="center"/>
          </w:tcPr>
          <w:p w14:paraId="2BFB707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2BFB7073" w14:textId="77777777" w:rsidR="0099320B" w:rsidRPr="00865538" w:rsidRDefault="0099320B" w:rsidP="00C240EB">
            <w:pPr>
              <w:pStyle w:val="TAC"/>
              <w:rPr>
                <w:rFonts w:cs="Arial"/>
                <w:lang w:eastAsia="zh-CN"/>
              </w:rPr>
            </w:pPr>
          </w:p>
        </w:tc>
        <w:tc>
          <w:tcPr>
            <w:tcW w:w="0" w:type="auto"/>
            <w:vAlign w:val="center"/>
          </w:tcPr>
          <w:p w14:paraId="2BFB7074" w14:textId="77777777" w:rsidR="0099320B" w:rsidRPr="00865538" w:rsidRDefault="0099320B" w:rsidP="00C240EB">
            <w:pPr>
              <w:pStyle w:val="TAC"/>
              <w:rPr>
                <w:rFonts w:cs="Arial"/>
                <w:highlight w:val="yellow"/>
                <w:lang w:eastAsia="zh-CN"/>
              </w:rPr>
            </w:pPr>
          </w:p>
        </w:tc>
        <w:tc>
          <w:tcPr>
            <w:tcW w:w="0" w:type="auto"/>
            <w:vAlign w:val="center"/>
          </w:tcPr>
          <w:p w14:paraId="2BFB7075" w14:textId="77777777" w:rsidR="0099320B" w:rsidRPr="00865538" w:rsidRDefault="0099320B" w:rsidP="00C240EB">
            <w:pPr>
              <w:pStyle w:val="TAC"/>
              <w:rPr>
                <w:rFonts w:cs="Arial"/>
                <w:highlight w:val="yellow"/>
                <w:lang w:eastAsia="zh-CN"/>
              </w:rPr>
            </w:pPr>
          </w:p>
        </w:tc>
        <w:tc>
          <w:tcPr>
            <w:tcW w:w="0" w:type="auto"/>
            <w:vAlign w:val="center"/>
          </w:tcPr>
          <w:p w14:paraId="2BFB7076" w14:textId="77777777" w:rsidR="0099320B" w:rsidRPr="00865538" w:rsidRDefault="0099320B" w:rsidP="00C240EB">
            <w:pPr>
              <w:pStyle w:val="TAC"/>
              <w:rPr>
                <w:rFonts w:cs="Arial"/>
                <w:highlight w:val="yellow"/>
              </w:rPr>
            </w:pPr>
          </w:p>
        </w:tc>
        <w:tc>
          <w:tcPr>
            <w:tcW w:w="0" w:type="auto"/>
            <w:vAlign w:val="center"/>
          </w:tcPr>
          <w:p w14:paraId="2BFB7077" w14:textId="77777777" w:rsidR="0099320B" w:rsidRPr="00865538" w:rsidRDefault="0099320B" w:rsidP="00C240EB">
            <w:pPr>
              <w:pStyle w:val="TAC"/>
              <w:rPr>
                <w:rFonts w:cs="Arial"/>
                <w:highlight w:val="yellow"/>
                <w:lang w:eastAsia="zh-CN"/>
              </w:rPr>
            </w:pPr>
          </w:p>
        </w:tc>
      </w:tr>
      <w:tr w:rsidR="0099320B" w:rsidRPr="0087716F" w14:paraId="2BFB7085" w14:textId="77777777" w:rsidTr="00C240EB">
        <w:trPr>
          <w:trHeight w:val="272"/>
          <w:jc w:val="center"/>
        </w:trPr>
        <w:tc>
          <w:tcPr>
            <w:tcW w:w="0" w:type="auto"/>
            <w:vMerge/>
            <w:vAlign w:val="center"/>
          </w:tcPr>
          <w:p w14:paraId="2BFB7079" w14:textId="77777777" w:rsidR="0099320B" w:rsidRPr="00D3341C" w:rsidRDefault="0099320B" w:rsidP="00C240EB">
            <w:pPr>
              <w:pStyle w:val="TAC"/>
              <w:rPr>
                <w:rFonts w:cs="Arial"/>
              </w:rPr>
            </w:pPr>
          </w:p>
        </w:tc>
        <w:tc>
          <w:tcPr>
            <w:tcW w:w="0" w:type="auto"/>
          </w:tcPr>
          <w:p w14:paraId="2BFB707A"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2BFB707B" w14:textId="77777777" w:rsidR="0099320B" w:rsidRPr="00D3341C" w:rsidRDefault="0099320B" w:rsidP="00C240EB">
            <w:pPr>
              <w:pStyle w:val="TAC"/>
              <w:rPr>
                <w:rFonts w:cs="Arial"/>
              </w:rPr>
            </w:pPr>
          </w:p>
        </w:tc>
        <w:tc>
          <w:tcPr>
            <w:tcW w:w="0" w:type="auto"/>
            <w:vAlign w:val="center"/>
          </w:tcPr>
          <w:p w14:paraId="2BFB707C" w14:textId="77777777" w:rsidR="0099320B" w:rsidRPr="00D3341C" w:rsidRDefault="0099320B" w:rsidP="00C240EB">
            <w:pPr>
              <w:pStyle w:val="TAC"/>
              <w:rPr>
                <w:rFonts w:cs="Arial"/>
              </w:rPr>
            </w:pPr>
            <w:r w:rsidRPr="00D3341C">
              <w:rPr>
                <w:rFonts w:cs="Arial"/>
              </w:rPr>
              <w:t>Yes</w:t>
            </w:r>
          </w:p>
        </w:tc>
        <w:tc>
          <w:tcPr>
            <w:tcW w:w="0" w:type="auto"/>
            <w:vAlign w:val="center"/>
          </w:tcPr>
          <w:p w14:paraId="2BFB707D" w14:textId="77777777" w:rsidR="0099320B" w:rsidRPr="00D3341C" w:rsidRDefault="0099320B" w:rsidP="00C240EB">
            <w:pPr>
              <w:pStyle w:val="TAC"/>
              <w:rPr>
                <w:rFonts w:cs="Arial"/>
              </w:rPr>
            </w:pPr>
            <w:r w:rsidRPr="00D3341C">
              <w:rPr>
                <w:rFonts w:cs="Arial"/>
              </w:rPr>
              <w:t>Yes</w:t>
            </w:r>
          </w:p>
        </w:tc>
        <w:tc>
          <w:tcPr>
            <w:tcW w:w="0" w:type="auto"/>
            <w:vAlign w:val="center"/>
          </w:tcPr>
          <w:p w14:paraId="2BFB707E" w14:textId="77777777" w:rsidR="0099320B" w:rsidRPr="00D3341C" w:rsidRDefault="0099320B" w:rsidP="00C240EB">
            <w:pPr>
              <w:pStyle w:val="TAC"/>
              <w:rPr>
                <w:rFonts w:cs="Arial"/>
              </w:rPr>
            </w:pPr>
            <w:r w:rsidRPr="00D3341C">
              <w:rPr>
                <w:rFonts w:cs="Arial"/>
              </w:rPr>
              <w:t>Yes</w:t>
            </w:r>
          </w:p>
        </w:tc>
        <w:tc>
          <w:tcPr>
            <w:tcW w:w="0" w:type="auto"/>
            <w:vAlign w:val="center"/>
          </w:tcPr>
          <w:p w14:paraId="2BFB707F"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2BFB7080" w14:textId="77777777" w:rsidR="0099320B" w:rsidRPr="00865538" w:rsidRDefault="0099320B" w:rsidP="00C240EB">
            <w:pPr>
              <w:pStyle w:val="TAC"/>
              <w:rPr>
                <w:rFonts w:cs="Arial"/>
                <w:lang w:eastAsia="zh-CN"/>
              </w:rPr>
            </w:pPr>
          </w:p>
        </w:tc>
        <w:tc>
          <w:tcPr>
            <w:tcW w:w="0" w:type="auto"/>
            <w:vAlign w:val="center"/>
          </w:tcPr>
          <w:p w14:paraId="2BFB7081" w14:textId="77777777" w:rsidR="0099320B" w:rsidRPr="00865538" w:rsidRDefault="0099320B" w:rsidP="00C240EB">
            <w:pPr>
              <w:pStyle w:val="TAC"/>
              <w:rPr>
                <w:rFonts w:cs="Arial"/>
                <w:highlight w:val="yellow"/>
                <w:lang w:eastAsia="zh-CN"/>
              </w:rPr>
            </w:pPr>
          </w:p>
        </w:tc>
        <w:tc>
          <w:tcPr>
            <w:tcW w:w="0" w:type="auto"/>
            <w:vAlign w:val="center"/>
          </w:tcPr>
          <w:p w14:paraId="2BFB7082" w14:textId="77777777" w:rsidR="0099320B" w:rsidRPr="00865538" w:rsidRDefault="0099320B" w:rsidP="00C240EB">
            <w:pPr>
              <w:pStyle w:val="TAC"/>
              <w:rPr>
                <w:rFonts w:cs="Arial"/>
                <w:highlight w:val="yellow"/>
                <w:lang w:eastAsia="zh-CN"/>
              </w:rPr>
            </w:pPr>
          </w:p>
        </w:tc>
        <w:tc>
          <w:tcPr>
            <w:tcW w:w="0" w:type="auto"/>
            <w:vAlign w:val="center"/>
          </w:tcPr>
          <w:p w14:paraId="2BFB7083" w14:textId="77777777" w:rsidR="0099320B" w:rsidRPr="00865538" w:rsidRDefault="0099320B" w:rsidP="00C240EB">
            <w:pPr>
              <w:pStyle w:val="TAC"/>
              <w:rPr>
                <w:rFonts w:cs="Arial"/>
                <w:highlight w:val="yellow"/>
              </w:rPr>
            </w:pPr>
          </w:p>
        </w:tc>
        <w:tc>
          <w:tcPr>
            <w:tcW w:w="0" w:type="auto"/>
            <w:vAlign w:val="center"/>
          </w:tcPr>
          <w:p w14:paraId="2BFB7084" w14:textId="77777777" w:rsidR="0099320B" w:rsidRPr="00865538" w:rsidRDefault="0099320B" w:rsidP="00C240EB">
            <w:pPr>
              <w:pStyle w:val="TAC"/>
              <w:rPr>
                <w:rFonts w:cs="Arial"/>
                <w:highlight w:val="yellow"/>
                <w:lang w:eastAsia="zh-CN"/>
              </w:rPr>
            </w:pPr>
          </w:p>
        </w:tc>
      </w:tr>
    </w:tbl>
    <w:p w14:paraId="2BFB7086" w14:textId="77777777" w:rsidR="0099320B" w:rsidRPr="0099320B" w:rsidRDefault="0099320B" w:rsidP="0099320B"/>
    <w:p w14:paraId="2BFB7087" w14:textId="77777777" w:rsidR="00661635" w:rsidRPr="0087716F" w:rsidRDefault="00661635" w:rsidP="00661635">
      <w:pPr>
        <w:pStyle w:val="Heading3"/>
      </w:pPr>
      <w:bookmarkStart w:id="460" w:name="_Toc36034786"/>
      <w:bookmarkStart w:id="461" w:name="_Toc42537383"/>
      <w:bookmarkStart w:id="462" w:name="_Toc46356448"/>
      <w:bookmarkStart w:id="463" w:name="_Toc52566362"/>
      <w:bookmarkStart w:id="464" w:name="_Toc72931489"/>
      <w:bookmarkStart w:id="465" w:name="_Toc73026121"/>
      <w:bookmarkStart w:id="466" w:name="_Toc87544748"/>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460"/>
      <w:bookmarkEnd w:id="461"/>
      <w:bookmarkEnd w:id="462"/>
      <w:bookmarkEnd w:id="463"/>
      <w:bookmarkEnd w:id="464"/>
      <w:bookmarkEnd w:id="465"/>
      <w:bookmarkEnd w:id="466"/>
    </w:p>
    <w:p w14:paraId="2BFB7088" w14:textId="77777777" w:rsidR="00661635" w:rsidRPr="0087716F" w:rsidRDefault="00661635" w:rsidP="00661635"/>
    <w:p w14:paraId="2BFB7089" w14:textId="77777777" w:rsidR="00661635" w:rsidRPr="0087716F" w:rsidRDefault="00661635" w:rsidP="00661635">
      <w:pPr>
        <w:pStyle w:val="Heading2"/>
        <w:spacing w:after="240"/>
        <w:ind w:left="0" w:firstLine="0"/>
      </w:pPr>
      <w:bookmarkStart w:id="467" w:name="_Toc36034787"/>
      <w:bookmarkStart w:id="468" w:name="_Toc42537384"/>
      <w:bookmarkStart w:id="469" w:name="_Toc46356449"/>
      <w:bookmarkStart w:id="470" w:name="_Toc52566363"/>
      <w:bookmarkStart w:id="471" w:name="_Toc72931490"/>
      <w:bookmarkStart w:id="472" w:name="_Toc73026122"/>
      <w:bookmarkStart w:id="473" w:name="_Toc87544749"/>
      <w:r w:rsidRPr="0087716F">
        <w:lastRenderedPageBreak/>
        <w:t>7.3</w:t>
      </w:r>
      <w:r w:rsidRPr="0087716F">
        <w:tab/>
        <w:t>Channel arrangement</w:t>
      </w:r>
      <w:bookmarkEnd w:id="467"/>
      <w:bookmarkEnd w:id="468"/>
      <w:bookmarkEnd w:id="469"/>
      <w:bookmarkEnd w:id="470"/>
      <w:r>
        <w:t xml:space="preserve"> enhancement</w:t>
      </w:r>
      <w:bookmarkEnd w:id="471"/>
      <w:bookmarkEnd w:id="472"/>
      <w:bookmarkEnd w:id="473"/>
    </w:p>
    <w:p w14:paraId="2BFB708A" w14:textId="77777777" w:rsidR="00661635" w:rsidRDefault="00661635" w:rsidP="00661635">
      <w:pPr>
        <w:pStyle w:val="Heading3"/>
        <w:spacing w:after="240"/>
      </w:pPr>
      <w:bookmarkStart w:id="474" w:name="_Toc36034788"/>
      <w:bookmarkStart w:id="475" w:name="_Toc42537385"/>
      <w:bookmarkStart w:id="476" w:name="_Toc46356450"/>
      <w:bookmarkStart w:id="477" w:name="_Toc52566364"/>
      <w:bookmarkStart w:id="478" w:name="_Toc72931491"/>
      <w:bookmarkStart w:id="479" w:name="_Toc73026123"/>
      <w:bookmarkStart w:id="480" w:name="_Toc87544750"/>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474"/>
      <w:bookmarkEnd w:id="475"/>
      <w:bookmarkEnd w:id="476"/>
      <w:bookmarkEnd w:id="477"/>
      <w:bookmarkEnd w:id="478"/>
      <w:bookmarkEnd w:id="479"/>
      <w:bookmarkEnd w:id="480"/>
    </w:p>
    <w:p w14:paraId="2BFB708B" w14:textId="77777777" w:rsidR="00715C56" w:rsidRPr="00715C56" w:rsidRDefault="00715C56" w:rsidP="00715C56">
      <w:pPr>
        <w:pStyle w:val="Heading4"/>
        <w:spacing w:after="240"/>
      </w:pPr>
      <w:bookmarkStart w:id="481" w:name="_Toc36034790"/>
      <w:bookmarkStart w:id="482" w:name="_Toc42537387"/>
      <w:bookmarkStart w:id="483" w:name="_Toc46356452"/>
      <w:bookmarkStart w:id="484" w:name="_Toc52566366"/>
      <w:bookmarkStart w:id="485" w:name="_Toc61187274"/>
      <w:bookmarkStart w:id="486" w:name="_Toc72931492"/>
      <w:bookmarkStart w:id="487" w:name="_Toc73026124"/>
      <w:bookmarkStart w:id="488" w:name="_Toc87544751"/>
      <w:r w:rsidRPr="00E86F52">
        <w:t>7</w:t>
      </w:r>
      <w:r w:rsidRPr="00715C56">
        <w:t>.3.1.1</w:t>
      </w:r>
      <w:r w:rsidRPr="00715C56">
        <w:tab/>
        <w:t>NR-ARFCN and channel raster</w:t>
      </w:r>
      <w:bookmarkEnd w:id="481"/>
      <w:bookmarkEnd w:id="482"/>
      <w:bookmarkEnd w:id="483"/>
      <w:bookmarkEnd w:id="484"/>
      <w:bookmarkEnd w:id="485"/>
      <w:bookmarkEnd w:id="486"/>
      <w:bookmarkEnd w:id="487"/>
      <w:bookmarkEnd w:id="488"/>
      <w:r w:rsidRPr="00715C56">
        <w:t xml:space="preserve"> </w:t>
      </w:r>
    </w:p>
    <w:p w14:paraId="2BFB708C"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2BFB708D" w14:textId="77777777" w:rsidR="00715C56" w:rsidRPr="00E86F52" w:rsidRDefault="00715C56" w:rsidP="00715C56">
      <w:pPr>
        <w:pStyle w:val="Heading4"/>
        <w:spacing w:after="240"/>
      </w:pPr>
      <w:bookmarkStart w:id="489" w:name="_Toc36034791"/>
      <w:bookmarkStart w:id="490" w:name="_Toc42537388"/>
      <w:bookmarkStart w:id="491" w:name="_Toc46356453"/>
      <w:bookmarkStart w:id="492" w:name="_Toc52566367"/>
      <w:bookmarkStart w:id="493" w:name="_Toc61187275"/>
      <w:bookmarkStart w:id="494" w:name="_Toc72931493"/>
      <w:bookmarkStart w:id="495" w:name="_Toc73026125"/>
      <w:bookmarkStart w:id="496" w:name="_Toc87544752"/>
      <w:r w:rsidRPr="0014309C">
        <w:t>7.3.1.2</w:t>
      </w:r>
      <w:r w:rsidRPr="00E86F52">
        <w:tab/>
        <w:t>Channel raster to resource element mapping</w:t>
      </w:r>
      <w:bookmarkEnd w:id="489"/>
      <w:bookmarkEnd w:id="490"/>
      <w:bookmarkEnd w:id="491"/>
      <w:bookmarkEnd w:id="492"/>
      <w:bookmarkEnd w:id="493"/>
      <w:bookmarkEnd w:id="494"/>
      <w:bookmarkEnd w:id="495"/>
      <w:bookmarkEnd w:id="496"/>
    </w:p>
    <w:p w14:paraId="2BFB708E"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2BFB708F" w14:textId="77777777" w:rsidR="00715C56" w:rsidRPr="00E86F52" w:rsidRDefault="00715C56" w:rsidP="00715C56">
      <w:pPr>
        <w:pStyle w:val="Heading4"/>
        <w:spacing w:after="240"/>
      </w:pPr>
      <w:bookmarkStart w:id="497" w:name="_Toc36034792"/>
      <w:bookmarkStart w:id="498" w:name="_Toc42537389"/>
      <w:bookmarkStart w:id="499" w:name="_Toc46356454"/>
      <w:bookmarkStart w:id="500" w:name="_Toc52566368"/>
      <w:bookmarkStart w:id="501" w:name="_Toc61187276"/>
      <w:bookmarkStart w:id="502" w:name="_Toc72931494"/>
      <w:bookmarkStart w:id="503" w:name="_Toc73026126"/>
      <w:bookmarkStart w:id="504" w:name="_Toc87544753"/>
      <w:r w:rsidRPr="0014309C">
        <w:t>7.3.1.3</w:t>
      </w:r>
      <w:r w:rsidRPr="00E86F52">
        <w:tab/>
        <w:t>Channel raster entries for each operating band</w:t>
      </w:r>
      <w:bookmarkEnd w:id="497"/>
      <w:bookmarkEnd w:id="498"/>
      <w:bookmarkEnd w:id="499"/>
      <w:bookmarkEnd w:id="500"/>
      <w:bookmarkEnd w:id="501"/>
      <w:bookmarkEnd w:id="502"/>
      <w:bookmarkEnd w:id="503"/>
      <w:bookmarkEnd w:id="504"/>
    </w:p>
    <w:p w14:paraId="2BFB7090"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2BFB7091" w14:textId="77777777" w:rsidR="00715C56" w:rsidRPr="00715C56" w:rsidRDefault="00715C56" w:rsidP="00715C56"/>
    <w:p w14:paraId="2BFB7092" w14:textId="77777777" w:rsidR="00661635" w:rsidRPr="0087716F" w:rsidRDefault="00661635" w:rsidP="00661635">
      <w:pPr>
        <w:pStyle w:val="Heading3"/>
        <w:spacing w:after="240"/>
      </w:pPr>
      <w:bookmarkStart w:id="505" w:name="_Toc72931495"/>
      <w:bookmarkStart w:id="506" w:name="_Toc73026127"/>
      <w:bookmarkStart w:id="507" w:name="_Toc87544754"/>
      <w:r>
        <w:rPr>
          <w:rFonts w:hint="eastAsia"/>
        </w:rPr>
        <w:t>7.3.2</w:t>
      </w:r>
      <w:bookmarkStart w:id="508" w:name="_Toc36034793"/>
      <w:bookmarkStart w:id="509" w:name="_Toc42537390"/>
      <w:bookmarkStart w:id="510" w:name="_Toc46356455"/>
      <w:bookmarkStart w:id="511" w:name="_Toc52566369"/>
      <w:r w:rsidRPr="0087716F">
        <w:tab/>
        <w:t>Synchronization raster</w:t>
      </w:r>
      <w:bookmarkEnd w:id="505"/>
      <w:bookmarkEnd w:id="506"/>
      <w:bookmarkEnd w:id="507"/>
      <w:bookmarkEnd w:id="508"/>
      <w:bookmarkEnd w:id="509"/>
      <w:bookmarkEnd w:id="510"/>
      <w:bookmarkEnd w:id="511"/>
      <w:r w:rsidRPr="0087716F">
        <w:t xml:space="preserve"> </w:t>
      </w:r>
    </w:p>
    <w:p w14:paraId="2BFB7093"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2BFB7094" w14:textId="77777777" w:rsidR="00661635" w:rsidRPr="00715C56" w:rsidRDefault="00661635" w:rsidP="00661635"/>
    <w:p w14:paraId="2BFB7095" w14:textId="77777777" w:rsidR="00661635" w:rsidRPr="0087716F" w:rsidRDefault="00661635" w:rsidP="00661635"/>
    <w:p w14:paraId="2BFB7096" w14:textId="77777777" w:rsidR="00661635" w:rsidRPr="0087716F" w:rsidRDefault="00661635" w:rsidP="00661635"/>
    <w:p w14:paraId="2BFB7097" w14:textId="77777777" w:rsidR="00661635" w:rsidRPr="0087716F" w:rsidRDefault="00661635" w:rsidP="00661635">
      <w:pPr>
        <w:spacing w:after="0"/>
      </w:pPr>
      <w:r w:rsidRPr="0087716F">
        <w:br w:type="page"/>
      </w:r>
    </w:p>
    <w:p w14:paraId="2BFB7098" w14:textId="77777777" w:rsidR="00661635" w:rsidRPr="0087716F" w:rsidRDefault="00661635" w:rsidP="00661635">
      <w:pPr>
        <w:pStyle w:val="Heading1"/>
      </w:pPr>
      <w:bookmarkStart w:id="512" w:name="_Toc36034795"/>
      <w:bookmarkStart w:id="513" w:name="_Toc42537392"/>
      <w:bookmarkStart w:id="514" w:name="_Toc46356457"/>
      <w:bookmarkStart w:id="515" w:name="_Toc52566371"/>
      <w:bookmarkStart w:id="516" w:name="_Toc72931496"/>
      <w:bookmarkStart w:id="517" w:name="_Toc73026128"/>
      <w:bookmarkStart w:id="518" w:name="_Toc87544755"/>
      <w:r w:rsidRPr="0087716F">
        <w:lastRenderedPageBreak/>
        <w:t>8</w:t>
      </w:r>
      <w:r w:rsidRPr="0087716F">
        <w:tab/>
        <w:t>Transmitter</w:t>
      </w:r>
      <w:r>
        <w:t>/Receiver</w:t>
      </w:r>
      <w:r w:rsidRPr="0087716F">
        <w:t xml:space="preserve"> characteristics</w:t>
      </w:r>
      <w:bookmarkEnd w:id="512"/>
      <w:bookmarkEnd w:id="513"/>
      <w:bookmarkEnd w:id="514"/>
      <w:bookmarkEnd w:id="515"/>
      <w:r>
        <w:t xml:space="preserve"> for SL enhancement</w:t>
      </w:r>
      <w:bookmarkEnd w:id="516"/>
      <w:bookmarkEnd w:id="517"/>
      <w:bookmarkEnd w:id="518"/>
    </w:p>
    <w:p w14:paraId="2BFB7099" w14:textId="77777777" w:rsidR="00661635" w:rsidRPr="0087716F" w:rsidRDefault="00661635" w:rsidP="00661635">
      <w:pPr>
        <w:pStyle w:val="Heading2"/>
      </w:pPr>
      <w:bookmarkStart w:id="519" w:name="_Toc36034796"/>
      <w:bookmarkStart w:id="520" w:name="_Toc42537393"/>
      <w:bookmarkStart w:id="521" w:name="_Toc46356458"/>
      <w:bookmarkStart w:id="522" w:name="_Toc52566372"/>
      <w:bookmarkStart w:id="523" w:name="_Toc72931497"/>
      <w:bookmarkStart w:id="524" w:name="_Toc73026129"/>
      <w:bookmarkStart w:id="525" w:name="_Toc87544756"/>
      <w:r w:rsidRPr="0087716F">
        <w:t>8.1</w:t>
      </w:r>
      <w:r w:rsidRPr="0087716F">
        <w:tab/>
      </w:r>
      <w:r>
        <w:t xml:space="preserve">SL enhancement </w:t>
      </w:r>
      <w:r w:rsidRPr="0087716F">
        <w:t>UE Tx requirements</w:t>
      </w:r>
      <w:bookmarkEnd w:id="519"/>
      <w:bookmarkEnd w:id="520"/>
      <w:bookmarkEnd w:id="521"/>
      <w:bookmarkEnd w:id="522"/>
      <w:bookmarkEnd w:id="523"/>
      <w:bookmarkEnd w:id="524"/>
      <w:bookmarkEnd w:id="525"/>
    </w:p>
    <w:p w14:paraId="2BFB709A" w14:textId="77777777" w:rsidR="00661635" w:rsidRDefault="00661635" w:rsidP="00661635"/>
    <w:p w14:paraId="2BFB709B" w14:textId="77777777" w:rsidR="00661635" w:rsidRPr="0087716F" w:rsidRDefault="00661635" w:rsidP="00661635">
      <w:pPr>
        <w:pStyle w:val="Heading2"/>
      </w:pPr>
      <w:bookmarkStart w:id="526" w:name="_Toc36034825"/>
      <w:bookmarkStart w:id="527" w:name="_Toc42537425"/>
      <w:bookmarkStart w:id="528" w:name="_Toc46356490"/>
      <w:bookmarkStart w:id="529" w:name="_Toc52566404"/>
      <w:bookmarkStart w:id="530" w:name="_Toc72931498"/>
      <w:bookmarkStart w:id="531" w:name="_Toc73026130"/>
      <w:bookmarkStart w:id="532" w:name="_Toc87544757"/>
      <w:r>
        <w:t>8.2</w:t>
      </w:r>
      <w:r w:rsidRPr="0087716F">
        <w:tab/>
      </w:r>
      <w:bookmarkEnd w:id="526"/>
      <w:bookmarkEnd w:id="527"/>
      <w:bookmarkEnd w:id="528"/>
      <w:bookmarkEnd w:id="529"/>
      <w:r>
        <w:t>SL enhancement UE R</w:t>
      </w:r>
      <w:r w:rsidRPr="0087716F">
        <w:t>x requirements</w:t>
      </w:r>
      <w:bookmarkEnd w:id="530"/>
      <w:bookmarkEnd w:id="531"/>
      <w:bookmarkEnd w:id="532"/>
    </w:p>
    <w:p w14:paraId="2BFB709C" w14:textId="77777777" w:rsidR="0099320B" w:rsidRPr="009128D9" w:rsidRDefault="0099320B" w:rsidP="0099320B">
      <w:pPr>
        <w:pStyle w:val="Heading3"/>
        <w:rPr>
          <w:color w:val="000000" w:themeColor="text1"/>
          <w:szCs w:val="28"/>
          <w:lang w:eastAsia="x-none"/>
        </w:rPr>
      </w:pPr>
      <w:bookmarkStart w:id="533" w:name="_Toc463997783"/>
      <w:bookmarkStart w:id="534" w:name="_Toc36034826"/>
      <w:bookmarkStart w:id="535" w:name="_Toc42537426"/>
      <w:bookmarkStart w:id="536" w:name="_Toc46356491"/>
      <w:bookmarkStart w:id="537" w:name="_Toc52566405"/>
      <w:bookmarkStart w:id="538" w:name="_Toc72931499"/>
      <w:bookmarkStart w:id="539" w:name="_Toc73026131"/>
      <w:bookmarkStart w:id="540" w:name="_Toc87544758"/>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533"/>
      <w:bookmarkEnd w:id="534"/>
      <w:bookmarkEnd w:id="535"/>
      <w:bookmarkEnd w:id="536"/>
      <w:bookmarkEnd w:id="537"/>
      <w:bookmarkEnd w:id="538"/>
      <w:bookmarkEnd w:id="539"/>
      <w:bookmarkEnd w:id="540"/>
    </w:p>
    <w:p w14:paraId="2BFB709D"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2BFB709E"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2BFB709F"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2BFB70A0" w14:textId="77777777" w:rsidR="0099320B" w:rsidRPr="00A1196C" w:rsidRDefault="0099320B" w:rsidP="0099320B">
      <w:pPr>
        <w:rPr>
          <w:color w:val="000000" w:themeColor="text1"/>
        </w:rPr>
      </w:pPr>
      <w:r w:rsidRPr="00A1196C">
        <w:rPr>
          <w:color w:val="000000" w:themeColor="text1"/>
        </w:rPr>
        <w:t>Where</w:t>
      </w:r>
    </w:p>
    <w:p w14:paraId="2BFB70A1"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2BFB70A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2BFB70A3"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2BFB70A4"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2BFB70A5"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2BFB70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2BFB70A7"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2BFB70A8"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2BFB70A9"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bookmarkStart w:id="541" w:name="MCCQCTEMPBM_00000032"/>
      <w:bookmarkStart w:id="542" w:name="MCCQCTEMPBM_00000053"/>
      <w:bookmarkStart w:id="543" w:name="MCCQCTEMPBM_00000074"/>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14:paraId="2BFB70AA"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NR_</w:t>
      </w:r>
      <w:r w:rsidRPr="00111368">
        <w:rPr>
          <w:rFonts w:eastAsia="Malgun Gothic"/>
          <w:color w:val="000000" w:themeColor="text1"/>
          <w:sz w:val="18"/>
          <w:lang w:eastAsia="ko-KR"/>
        </w:rPr>
        <w:t>Uu</w:t>
      </w:r>
      <w:r w:rsidRPr="00B15AA4">
        <w:rPr>
          <w:rFonts w:eastAsia="Malgun Gothic"/>
          <w:color w:val="000000" w:themeColor="text1"/>
          <w:sz w:val="18"/>
          <w:vertAlign w:val="subscript"/>
          <w:lang w:eastAsia="ko-KR"/>
        </w:rPr>
        <w:t>REFSENS</w:t>
      </w:r>
      <w:r w:rsidRPr="00111368">
        <w:rPr>
          <w:rFonts w:eastAsia="Malgun Gothic"/>
          <w:color w:val="000000" w:themeColor="text1"/>
          <w:sz w:val="18"/>
          <w:lang w:eastAsia="ko-KR"/>
        </w:rPr>
        <w:t xml:space="preserve">: </w:t>
      </w:r>
      <w:r w:rsidRPr="00B15AA4">
        <w:rPr>
          <w:color w:val="000000" w:themeColor="text1"/>
          <w:szCs w:val="22"/>
          <w:lang w:eastAsia="zh-CN"/>
        </w:rPr>
        <w:t>Reference sensitivity for NR Uu with Uu RMC</w:t>
      </w:r>
    </w:p>
    <w:p w14:paraId="2BFB70AB"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∆SNR</w:t>
      </w:r>
      <w:r w:rsidRPr="00111368">
        <w:rPr>
          <w:b/>
          <w:vertAlign w:val="subscript"/>
        </w:rPr>
        <w:t>SL-Uu</w:t>
      </w:r>
      <w:r w:rsidRPr="00111368">
        <w:rPr>
          <w:rFonts w:eastAsia="Malgun Gothic"/>
          <w:color w:val="000000" w:themeColor="text1"/>
          <w:sz w:val="18"/>
          <w:lang w:eastAsia="ko-KR"/>
        </w:rPr>
        <w:t>: Difference in the target SNR value between NR Uu and SL Uu</w:t>
      </w:r>
    </w:p>
    <w:p w14:paraId="2BFB70AC"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∆IL</w:t>
      </w:r>
      <w:r w:rsidRPr="00111368">
        <w:rPr>
          <w:b/>
          <w:vertAlign w:val="subscript"/>
        </w:rPr>
        <w:t>UL-DL</w:t>
      </w:r>
      <w:r w:rsidRPr="00111368">
        <w:rPr>
          <w:b/>
        </w:rPr>
        <w:t xml:space="preserve">: </w:t>
      </w:r>
      <w:r w:rsidRPr="00B15AA4">
        <w:rPr>
          <w:rFonts w:eastAsia="Malgun Gothic"/>
          <w:color w:val="000000" w:themeColor="text1"/>
          <w:sz w:val="18"/>
          <w:lang w:eastAsia="ko-KR"/>
        </w:rPr>
        <w:t>D</w:t>
      </w:r>
      <w:r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2BFB70AD" w14:textId="77777777" w:rsidR="00AE1479" w:rsidRPr="00B15AA4"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bookmarkEnd w:id="541"/>
    <w:bookmarkEnd w:id="542"/>
    <w:bookmarkEnd w:id="543"/>
    <w:p w14:paraId="2BFB70AE" w14:textId="77777777" w:rsidR="00AE1479" w:rsidRDefault="00AE1479" w:rsidP="0099320B">
      <w:pPr>
        <w:rPr>
          <w:color w:val="000000" w:themeColor="text1"/>
          <w:lang w:eastAsia="ko-KR"/>
        </w:rPr>
      </w:pPr>
    </w:p>
    <w:p w14:paraId="2BFB70AF"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BFB70B0"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2BFB70B2" w14:textId="77777777" w:rsidTr="00C240EB">
        <w:trPr>
          <w:trHeight w:val="221"/>
          <w:jc w:val="center"/>
        </w:trPr>
        <w:tc>
          <w:tcPr>
            <w:tcW w:w="8505" w:type="dxa"/>
            <w:gridSpan w:val="8"/>
          </w:tcPr>
          <w:p w14:paraId="2BFB70B1"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14:paraId="2BFB70C1" w14:textId="77777777" w:rsidTr="00C240EB">
        <w:trPr>
          <w:trHeight w:val="429"/>
          <w:jc w:val="center"/>
        </w:trPr>
        <w:tc>
          <w:tcPr>
            <w:tcW w:w="1407" w:type="dxa"/>
            <w:shd w:val="clear" w:color="auto" w:fill="auto"/>
            <w:vAlign w:val="center"/>
          </w:tcPr>
          <w:p w14:paraId="2BFB70B3"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2BFB70B4"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2BFB70B5"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2BFB70B6" w14:textId="77777777"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2BFB70B7"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2BFB70B8"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2BFB70B9"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2BFB70BA"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2BFB70BB"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2BFB70B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2BFB70BD"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2BFB70BE"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2BFB70B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2BFB70C0"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14:paraId="2BFB70CA" w14:textId="77777777" w:rsidTr="00C240EB">
        <w:trPr>
          <w:trHeight w:val="207"/>
          <w:jc w:val="center"/>
        </w:trPr>
        <w:tc>
          <w:tcPr>
            <w:tcW w:w="1407" w:type="dxa"/>
            <w:vMerge w:val="restart"/>
            <w:shd w:val="clear" w:color="auto" w:fill="auto"/>
            <w:vAlign w:val="center"/>
          </w:tcPr>
          <w:p w14:paraId="2BFB70C2"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2BFB70C3"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BFB70C4"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2BFB70C5"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2BFB70C6"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2BFB70C7"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FB70C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2BFB70C9"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BFB70D3" w14:textId="77777777" w:rsidTr="00C240EB">
        <w:trPr>
          <w:trHeight w:val="233"/>
          <w:jc w:val="center"/>
        </w:trPr>
        <w:tc>
          <w:tcPr>
            <w:tcW w:w="1407" w:type="dxa"/>
            <w:vMerge/>
            <w:shd w:val="clear" w:color="auto" w:fill="auto"/>
            <w:vAlign w:val="center"/>
          </w:tcPr>
          <w:p w14:paraId="2BFB70C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2BFB70C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2BFB70CD"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2BFB70CE"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2BFB70CF"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2BFB70D0"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FB70D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2BFB70D2"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2BFB70DC" w14:textId="77777777" w:rsidTr="00C240EB">
        <w:trPr>
          <w:trHeight w:val="207"/>
          <w:jc w:val="center"/>
        </w:trPr>
        <w:tc>
          <w:tcPr>
            <w:tcW w:w="1407" w:type="dxa"/>
            <w:vMerge/>
            <w:shd w:val="clear" w:color="auto" w:fill="auto"/>
            <w:vAlign w:val="center"/>
          </w:tcPr>
          <w:p w14:paraId="2BFB70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2BFB70D5"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BFB70D6"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BFB70D7"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FB70D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2BFB70D9"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FB70D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2BFB70DB"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2BFB70DD" w14:textId="77777777" w:rsidR="0099320B" w:rsidRPr="009128D9" w:rsidRDefault="0099320B" w:rsidP="0099320B">
      <w:pPr>
        <w:rPr>
          <w:color w:val="000000" w:themeColor="text1"/>
        </w:rPr>
      </w:pPr>
    </w:p>
    <w:p w14:paraId="2BFB70DE"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2BFB70E0" w14:textId="77777777" w:rsidTr="00C240EB">
        <w:trPr>
          <w:trHeight w:val="251"/>
          <w:jc w:val="center"/>
        </w:trPr>
        <w:tc>
          <w:tcPr>
            <w:tcW w:w="8618" w:type="dxa"/>
            <w:gridSpan w:val="8"/>
          </w:tcPr>
          <w:p w14:paraId="2BFB70DF"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2BFB70E9" w14:textId="77777777" w:rsidTr="00C240EB">
        <w:trPr>
          <w:trHeight w:val="413"/>
          <w:jc w:val="center"/>
        </w:trPr>
        <w:tc>
          <w:tcPr>
            <w:tcW w:w="1268" w:type="dxa"/>
            <w:shd w:val="clear" w:color="auto" w:fill="auto"/>
            <w:vAlign w:val="center"/>
          </w:tcPr>
          <w:p w14:paraId="2BFB70E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2BFB70E2"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2BFB70E3"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2BFB70E4"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2BFB70E5"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BFB70E6"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2BFB70E7"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2BFB70E8"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2BFB70F2" w14:textId="77777777" w:rsidTr="00C240EB">
        <w:trPr>
          <w:trHeight w:val="251"/>
          <w:jc w:val="center"/>
        </w:trPr>
        <w:tc>
          <w:tcPr>
            <w:tcW w:w="1268" w:type="dxa"/>
            <w:vMerge w:val="restart"/>
            <w:shd w:val="clear" w:color="auto" w:fill="auto"/>
            <w:vAlign w:val="center"/>
          </w:tcPr>
          <w:p w14:paraId="2BFB70EA"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2BFB70EB"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2BFB70EC"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2BFB70ED"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2BFB70EE"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2BFB70EF"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2BFB70F0"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2BFB70F1"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2BFB70FB" w14:textId="77777777" w:rsidTr="00C240EB">
        <w:trPr>
          <w:trHeight w:val="251"/>
          <w:jc w:val="center"/>
        </w:trPr>
        <w:tc>
          <w:tcPr>
            <w:tcW w:w="1268" w:type="dxa"/>
            <w:vMerge/>
            <w:shd w:val="clear" w:color="auto" w:fill="auto"/>
            <w:vAlign w:val="center"/>
          </w:tcPr>
          <w:p w14:paraId="2BFB70F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2BFB70F4"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2BFB70F5"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2BFB70F6"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2BFB70F7"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2BFB70F8"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2BFB70F9"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2BFB70FA" w14:textId="77777777" w:rsidR="0099320B" w:rsidRPr="009128D9" w:rsidRDefault="0099320B" w:rsidP="00C240EB">
            <w:pPr>
              <w:pStyle w:val="TAC"/>
              <w:rPr>
                <w:rFonts w:cs="Arial"/>
                <w:color w:val="000000" w:themeColor="text1"/>
                <w:lang w:eastAsia="zh-CN"/>
              </w:rPr>
            </w:pPr>
          </w:p>
        </w:tc>
      </w:tr>
      <w:tr w:rsidR="0099320B" w:rsidRPr="009128D9" w14:paraId="2BFB7104" w14:textId="77777777" w:rsidTr="00C240EB">
        <w:trPr>
          <w:trHeight w:val="251"/>
          <w:jc w:val="center"/>
        </w:trPr>
        <w:tc>
          <w:tcPr>
            <w:tcW w:w="1268" w:type="dxa"/>
            <w:vMerge/>
            <w:shd w:val="clear" w:color="auto" w:fill="auto"/>
            <w:vAlign w:val="center"/>
          </w:tcPr>
          <w:p w14:paraId="2BFB70FC"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2BFB70FD"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2BFB70FE"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2BFB70FF"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2BFB7100"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2BFB7101"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2BFB7102"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2BFB7103" w14:textId="77777777" w:rsidR="0099320B" w:rsidRPr="009128D9" w:rsidRDefault="0099320B" w:rsidP="00C240EB">
            <w:pPr>
              <w:pStyle w:val="TAC"/>
              <w:rPr>
                <w:rFonts w:cs="Arial"/>
                <w:color w:val="000000" w:themeColor="text1"/>
                <w:lang w:eastAsia="zh-CN"/>
              </w:rPr>
            </w:pPr>
          </w:p>
        </w:tc>
      </w:tr>
    </w:tbl>
    <w:p w14:paraId="2BFB7105" w14:textId="77777777" w:rsidR="0099320B" w:rsidRPr="009128D9" w:rsidRDefault="0099320B" w:rsidP="0099320B">
      <w:pPr>
        <w:rPr>
          <w:color w:val="000000" w:themeColor="text1"/>
        </w:rPr>
      </w:pPr>
    </w:p>
    <w:p w14:paraId="2BFB7106" w14:textId="77777777" w:rsidR="0099320B" w:rsidRPr="009128D9" w:rsidRDefault="0099320B" w:rsidP="0099320B">
      <w:pPr>
        <w:pStyle w:val="Heading3"/>
        <w:rPr>
          <w:color w:val="000000" w:themeColor="text1"/>
          <w:szCs w:val="28"/>
        </w:rPr>
      </w:pPr>
      <w:bookmarkStart w:id="544" w:name="_Toc463997784"/>
      <w:bookmarkStart w:id="545" w:name="_Toc36034827"/>
      <w:bookmarkStart w:id="546" w:name="_Toc42537427"/>
      <w:bookmarkStart w:id="547" w:name="_Toc46356492"/>
      <w:bookmarkStart w:id="548" w:name="_Toc52566406"/>
      <w:bookmarkStart w:id="549" w:name="_Toc72931500"/>
      <w:bookmarkStart w:id="550" w:name="_Toc73026132"/>
      <w:bookmarkStart w:id="551" w:name="_Toc87544759"/>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544"/>
      <w:bookmarkEnd w:id="545"/>
      <w:bookmarkEnd w:id="546"/>
      <w:bookmarkEnd w:id="547"/>
      <w:bookmarkEnd w:id="548"/>
      <w:bookmarkEnd w:id="549"/>
      <w:bookmarkEnd w:id="550"/>
      <w:bookmarkEnd w:id="551"/>
    </w:p>
    <w:p w14:paraId="2BFB7107"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2BFB7108"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2BFB710C" w14:textId="77777777" w:rsidTr="00C240EB">
        <w:trPr>
          <w:jc w:val="center"/>
        </w:trPr>
        <w:tc>
          <w:tcPr>
            <w:tcW w:w="2246" w:type="dxa"/>
            <w:tcBorders>
              <w:bottom w:val="nil"/>
            </w:tcBorders>
            <w:shd w:val="clear" w:color="auto" w:fill="auto"/>
          </w:tcPr>
          <w:p w14:paraId="2BFB7109"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2BFB710A"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2BFB710B"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2BFB7114" w14:textId="77777777" w:rsidTr="00C240EB">
        <w:trPr>
          <w:jc w:val="center"/>
        </w:trPr>
        <w:tc>
          <w:tcPr>
            <w:tcW w:w="2246" w:type="dxa"/>
            <w:tcBorders>
              <w:top w:val="nil"/>
              <w:bottom w:val="single" w:sz="4" w:space="0" w:color="auto"/>
            </w:tcBorders>
            <w:shd w:val="clear" w:color="auto" w:fill="auto"/>
          </w:tcPr>
          <w:p w14:paraId="2BFB710D"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2BFB710E" w14:textId="77777777" w:rsidR="0099320B" w:rsidRPr="009128D9" w:rsidRDefault="0099320B" w:rsidP="00C240EB">
            <w:pPr>
              <w:pStyle w:val="TAH"/>
              <w:rPr>
                <w:color w:val="000000" w:themeColor="text1"/>
              </w:rPr>
            </w:pPr>
          </w:p>
        </w:tc>
        <w:tc>
          <w:tcPr>
            <w:tcW w:w="1093" w:type="dxa"/>
          </w:tcPr>
          <w:p w14:paraId="2BFB710F"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2BFB7110"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2BFB7111"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2BFB7112"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2BFB711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2BFB711C" w14:textId="77777777" w:rsidTr="00C240EB">
        <w:trPr>
          <w:jc w:val="center"/>
        </w:trPr>
        <w:tc>
          <w:tcPr>
            <w:tcW w:w="2246" w:type="dxa"/>
            <w:tcBorders>
              <w:bottom w:val="nil"/>
            </w:tcBorders>
            <w:shd w:val="clear" w:color="auto" w:fill="auto"/>
          </w:tcPr>
          <w:p w14:paraId="2BFB7115"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2BFB7116"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2BFB711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BFB7118"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BFB7119" w14:textId="77777777" w:rsidR="0099320B" w:rsidRPr="00A1115A" w:rsidRDefault="0099320B" w:rsidP="00C240EB">
            <w:pPr>
              <w:pStyle w:val="TAC"/>
              <w:rPr>
                <w:vertAlign w:val="superscript"/>
                <w:lang w:eastAsia="zh-CN"/>
              </w:rPr>
            </w:pPr>
          </w:p>
        </w:tc>
        <w:tc>
          <w:tcPr>
            <w:tcW w:w="1093" w:type="dxa"/>
          </w:tcPr>
          <w:p w14:paraId="2BFB711A" w14:textId="77777777" w:rsidR="0099320B" w:rsidRPr="00A1115A" w:rsidRDefault="0099320B" w:rsidP="00C240EB">
            <w:pPr>
              <w:pStyle w:val="TAC"/>
              <w:rPr>
                <w:vertAlign w:val="superscript"/>
                <w:lang w:eastAsia="zh-CN"/>
              </w:rPr>
            </w:pPr>
          </w:p>
        </w:tc>
        <w:tc>
          <w:tcPr>
            <w:tcW w:w="1093" w:type="dxa"/>
          </w:tcPr>
          <w:p w14:paraId="2BFB711B" w14:textId="77777777" w:rsidR="0099320B" w:rsidRPr="00A1115A" w:rsidRDefault="0099320B" w:rsidP="00C240EB">
            <w:pPr>
              <w:pStyle w:val="TAC"/>
            </w:pPr>
          </w:p>
        </w:tc>
      </w:tr>
      <w:tr w:rsidR="0099320B" w:rsidRPr="009128D9" w14:paraId="2BFB7124" w14:textId="77777777" w:rsidTr="00C240EB">
        <w:trPr>
          <w:jc w:val="center"/>
        </w:trPr>
        <w:tc>
          <w:tcPr>
            <w:tcW w:w="2246" w:type="dxa"/>
            <w:tcBorders>
              <w:top w:val="nil"/>
            </w:tcBorders>
            <w:shd w:val="clear" w:color="auto" w:fill="auto"/>
          </w:tcPr>
          <w:p w14:paraId="2BFB711D"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2BFB711E" w14:textId="77777777" w:rsidR="0099320B" w:rsidRPr="009128D9" w:rsidRDefault="0099320B" w:rsidP="00C240EB">
            <w:pPr>
              <w:pStyle w:val="TAC"/>
              <w:rPr>
                <w:color w:val="000000" w:themeColor="text1"/>
              </w:rPr>
            </w:pPr>
          </w:p>
        </w:tc>
        <w:tc>
          <w:tcPr>
            <w:tcW w:w="1093" w:type="dxa"/>
          </w:tcPr>
          <w:p w14:paraId="2BFB711F"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BFB7120"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BFB7121" w14:textId="77777777" w:rsidR="0099320B" w:rsidRPr="00A1115A" w:rsidRDefault="0099320B" w:rsidP="00C240EB">
            <w:pPr>
              <w:pStyle w:val="TAC"/>
              <w:rPr>
                <w:vertAlign w:val="superscript"/>
                <w:lang w:eastAsia="zh-CN"/>
              </w:rPr>
            </w:pPr>
          </w:p>
        </w:tc>
        <w:tc>
          <w:tcPr>
            <w:tcW w:w="1093" w:type="dxa"/>
          </w:tcPr>
          <w:p w14:paraId="2BFB7122" w14:textId="77777777" w:rsidR="0099320B" w:rsidRPr="00A1115A" w:rsidRDefault="0099320B" w:rsidP="00C240EB">
            <w:pPr>
              <w:pStyle w:val="TAC"/>
              <w:rPr>
                <w:vertAlign w:val="superscript"/>
                <w:lang w:eastAsia="zh-CN"/>
              </w:rPr>
            </w:pPr>
          </w:p>
        </w:tc>
        <w:tc>
          <w:tcPr>
            <w:tcW w:w="1093" w:type="dxa"/>
          </w:tcPr>
          <w:p w14:paraId="2BFB7123" w14:textId="77777777" w:rsidR="0099320B" w:rsidRPr="00A1115A" w:rsidRDefault="0099320B" w:rsidP="00C240EB">
            <w:pPr>
              <w:pStyle w:val="TAC"/>
            </w:pPr>
          </w:p>
        </w:tc>
      </w:tr>
      <w:tr w:rsidR="0099320B" w:rsidRPr="009128D9" w14:paraId="2BFB7127" w14:textId="77777777" w:rsidTr="00C240EB">
        <w:trPr>
          <w:trHeight w:val="350"/>
          <w:jc w:val="center"/>
        </w:trPr>
        <w:tc>
          <w:tcPr>
            <w:tcW w:w="8420" w:type="dxa"/>
            <w:gridSpan w:val="7"/>
          </w:tcPr>
          <w:p w14:paraId="2BFB7125"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14:paraId="2BFB7126"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2BFB7128" w14:textId="77777777" w:rsidR="0099320B" w:rsidRPr="00295C74" w:rsidRDefault="0099320B" w:rsidP="0099320B">
      <w:pPr>
        <w:rPr>
          <w:color w:val="000000" w:themeColor="text1"/>
        </w:rPr>
      </w:pPr>
    </w:p>
    <w:p w14:paraId="2BFB7129" w14:textId="77777777" w:rsidR="0099320B" w:rsidRPr="009128D9" w:rsidRDefault="0099320B" w:rsidP="0099320B">
      <w:pPr>
        <w:pStyle w:val="Heading3"/>
        <w:rPr>
          <w:color w:val="000000" w:themeColor="text1"/>
          <w:szCs w:val="28"/>
          <w:lang w:eastAsia="x-none"/>
        </w:rPr>
      </w:pPr>
      <w:bookmarkStart w:id="552" w:name="_Toc463997785"/>
      <w:bookmarkStart w:id="553" w:name="_Toc36034828"/>
      <w:bookmarkStart w:id="554" w:name="_Toc42537428"/>
      <w:bookmarkStart w:id="555" w:name="_Toc46356493"/>
      <w:bookmarkStart w:id="556" w:name="_Toc52566407"/>
      <w:bookmarkStart w:id="557" w:name="_Toc72931501"/>
      <w:bookmarkStart w:id="558" w:name="_Toc73026133"/>
      <w:bookmarkStart w:id="559" w:name="_Toc8754476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552"/>
      <w:bookmarkEnd w:id="553"/>
      <w:bookmarkEnd w:id="554"/>
      <w:bookmarkEnd w:id="555"/>
      <w:bookmarkEnd w:id="556"/>
      <w:bookmarkEnd w:id="557"/>
      <w:bookmarkEnd w:id="558"/>
      <w:bookmarkEnd w:id="559"/>
    </w:p>
    <w:p w14:paraId="2BFB712A"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BFB712B"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2BFB712E" w14:textId="77777777" w:rsidTr="00C240EB">
        <w:tc>
          <w:tcPr>
            <w:tcW w:w="1197" w:type="pct"/>
          </w:tcPr>
          <w:p w14:paraId="2BFB712C" w14:textId="77777777" w:rsidR="0099320B" w:rsidRPr="009128D9" w:rsidRDefault="0099320B" w:rsidP="00C240EB">
            <w:pPr>
              <w:pStyle w:val="TAH"/>
              <w:rPr>
                <w:rFonts w:cs="Arial"/>
                <w:color w:val="000000" w:themeColor="text1"/>
                <w:lang w:eastAsia="zh-CN"/>
              </w:rPr>
            </w:pPr>
          </w:p>
        </w:tc>
        <w:tc>
          <w:tcPr>
            <w:tcW w:w="3803" w:type="pct"/>
            <w:gridSpan w:val="6"/>
          </w:tcPr>
          <w:p w14:paraId="2BFB712D"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2BFB7136" w14:textId="77777777" w:rsidTr="00C240EB">
        <w:tc>
          <w:tcPr>
            <w:tcW w:w="1197" w:type="pct"/>
          </w:tcPr>
          <w:p w14:paraId="2BFB712F"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2BFB7130"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2BFB7131"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BFB7132"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2BFB7133"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2BFB713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2BFB7135"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2BFB713E" w14:textId="77777777" w:rsidTr="00C240EB">
        <w:tc>
          <w:tcPr>
            <w:tcW w:w="1197" w:type="pct"/>
            <w:vAlign w:val="center"/>
          </w:tcPr>
          <w:p w14:paraId="2BFB7137"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BFB7138"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2BFB71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2BFB713A"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2BFB713B" w14:textId="77777777" w:rsidR="0099320B" w:rsidRPr="003E4A27" w:rsidRDefault="0099320B" w:rsidP="00C240EB">
            <w:pPr>
              <w:pStyle w:val="TAC"/>
              <w:rPr>
                <w:rFonts w:eastAsia="Malgun Gothic" w:cs="Arial"/>
                <w:color w:val="000000" w:themeColor="text1"/>
                <w:lang w:eastAsia="ko-KR"/>
              </w:rPr>
            </w:pPr>
          </w:p>
        </w:tc>
        <w:tc>
          <w:tcPr>
            <w:tcW w:w="635" w:type="pct"/>
          </w:tcPr>
          <w:p w14:paraId="2BFB713C" w14:textId="77777777" w:rsidR="0099320B" w:rsidRPr="003E4A27" w:rsidRDefault="0099320B" w:rsidP="00C240EB">
            <w:pPr>
              <w:pStyle w:val="TAC"/>
              <w:rPr>
                <w:rFonts w:eastAsia="Malgun Gothic" w:cs="Arial"/>
                <w:color w:val="000000" w:themeColor="text1"/>
                <w:lang w:eastAsia="ko-KR"/>
              </w:rPr>
            </w:pPr>
          </w:p>
        </w:tc>
        <w:tc>
          <w:tcPr>
            <w:tcW w:w="635" w:type="pct"/>
          </w:tcPr>
          <w:p w14:paraId="2BFB713D" w14:textId="77777777" w:rsidR="0099320B" w:rsidRPr="003E4A27" w:rsidRDefault="0099320B" w:rsidP="00C240EB">
            <w:pPr>
              <w:pStyle w:val="TAC"/>
              <w:rPr>
                <w:rFonts w:eastAsia="Malgun Gothic" w:cs="Arial"/>
                <w:color w:val="000000" w:themeColor="text1"/>
                <w:lang w:eastAsia="ko-KR"/>
              </w:rPr>
            </w:pPr>
          </w:p>
        </w:tc>
      </w:tr>
    </w:tbl>
    <w:p w14:paraId="2BFB713F" w14:textId="77777777" w:rsidR="0099320B" w:rsidRPr="009128D9" w:rsidRDefault="0099320B" w:rsidP="0099320B">
      <w:pPr>
        <w:rPr>
          <w:rFonts w:eastAsia="MS Mincho"/>
          <w:color w:val="000000" w:themeColor="text1"/>
        </w:rPr>
      </w:pPr>
    </w:p>
    <w:p w14:paraId="2BFB7140"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2BFB7144" w14:textId="77777777" w:rsidTr="00C240EB">
        <w:trPr>
          <w:jc w:val="center"/>
        </w:trPr>
        <w:tc>
          <w:tcPr>
            <w:tcW w:w="1668" w:type="dxa"/>
            <w:vMerge w:val="restart"/>
          </w:tcPr>
          <w:p w14:paraId="2BFB714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2BFB7142"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BFB7143"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2BFB714C" w14:textId="77777777" w:rsidTr="00C240EB">
        <w:trPr>
          <w:jc w:val="center"/>
        </w:trPr>
        <w:tc>
          <w:tcPr>
            <w:tcW w:w="1668" w:type="dxa"/>
            <w:vMerge/>
          </w:tcPr>
          <w:p w14:paraId="2BFB7145" w14:textId="77777777" w:rsidR="0099320B" w:rsidRPr="009128D9" w:rsidRDefault="0099320B" w:rsidP="00C240EB">
            <w:pPr>
              <w:pStyle w:val="TAH"/>
              <w:rPr>
                <w:rFonts w:cs="Arial"/>
                <w:color w:val="000000" w:themeColor="text1"/>
              </w:rPr>
            </w:pPr>
          </w:p>
        </w:tc>
        <w:tc>
          <w:tcPr>
            <w:tcW w:w="850" w:type="dxa"/>
            <w:vMerge/>
          </w:tcPr>
          <w:p w14:paraId="2BFB7146" w14:textId="77777777" w:rsidR="0099320B" w:rsidRPr="009128D9" w:rsidRDefault="0099320B" w:rsidP="00C240EB">
            <w:pPr>
              <w:pStyle w:val="TAH"/>
              <w:rPr>
                <w:rFonts w:cs="Arial"/>
                <w:color w:val="000000" w:themeColor="text1"/>
              </w:rPr>
            </w:pPr>
          </w:p>
        </w:tc>
        <w:tc>
          <w:tcPr>
            <w:tcW w:w="1418" w:type="dxa"/>
          </w:tcPr>
          <w:p w14:paraId="2BFB7147"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2BFB7148"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2BFB7149"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2BFB714A"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2BFB714B"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2BFB7150" w14:textId="77777777" w:rsidTr="00C240EB">
        <w:trPr>
          <w:jc w:val="center"/>
        </w:trPr>
        <w:tc>
          <w:tcPr>
            <w:tcW w:w="1668" w:type="dxa"/>
          </w:tcPr>
          <w:p w14:paraId="2BFB714D"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2BFB714E"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2BFB714F"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2BFB7158" w14:textId="77777777" w:rsidTr="00C240EB">
        <w:trPr>
          <w:jc w:val="center"/>
        </w:trPr>
        <w:tc>
          <w:tcPr>
            <w:tcW w:w="1668" w:type="dxa"/>
            <w:vAlign w:val="bottom"/>
          </w:tcPr>
          <w:p w14:paraId="2BFB7151"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2BFB7152"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2BFB7153"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2BFB715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2BFB7155" w14:textId="77777777" w:rsidR="0099320B" w:rsidRPr="009128D9" w:rsidRDefault="0099320B" w:rsidP="00C240EB">
            <w:pPr>
              <w:pStyle w:val="TAC"/>
              <w:rPr>
                <w:rFonts w:cs="Arial"/>
                <w:color w:val="000000" w:themeColor="text1"/>
              </w:rPr>
            </w:pPr>
          </w:p>
        </w:tc>
        <w:tc>
          <w:tcPr>
            <w:tcW w:w="1418" w:type="dxa"/>
          </w:tcPr>
          <w:p w14:paraId="2BFB7156" w14:textId="77777777" w:rsidR="0099320B" w:rsidRPr="009128D9" w:rsidRDefault="0099320B" w:rsidP="00C240EB">
            <w:pPr>
              <w:pStyle w:val="TAC"/>
              <w:rPr>
                <w:rFonts w:cs="Arial"/>
                <w:color w:val="000000" w:themeColor="text1"/>
              </w:rPr>
            </w:pPr>
          </w:p>
        </w:tc>
        <w:tc>
          <w:tcPr>
            <w:tcW w:w="1525" w:type="dxa"/>
          </w:tcPr>
          <w:p w14:paraId="2BFB7157" w14:textId="77777777" w:rsidR="0099320B" w:rsidRPr="009128D9" w:rsidRDefault="0099320B" w:rsidP="00C240EB">
            <w:pPr>
              <w:pStyle w:val="TAC"/>
              <w:rPr>
                <w:rFonts w:cs="Arial"/>
                <w:color w:val="000000" w:themeColor="text1"/>
              </w:rPr>
            </w:pPr>
          </w:p>
        </w:tc>
      </w:tr>
      <w:tr w:rsidR="0099320B" w:rsidRPr="009128D9" w14:paraId="2BFB7160" w14:textId="77777777" w:rsidTr="00C240EB">
        <w:trPr>
          <w:jc w:val="center"/>
        </w:trPr>
        <w:tc>
          <w:tcPr>
            <w:tcW w:w="1668" w:type="dxa"/>
          </w:tcPr>
          <w:p w14:paraId="2BFB7159"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2BFB715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2BFB715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2BFB715C"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2BFB715D" w14:textId="77777777" w:rsidR="0099320B" w:rsidRPr="009128D9" w:rsidRDefault="0099320B" w:rsidP="00C240EB">
            <w:pPr>
              <w:pStyle w:val="TAC"/>
              <w:rPr>
                <w:rFonts w:cs="Arial"/>
                <w:color w:val="000000" w:themeColor="text1"/>
                <w:lang w:eastAsia="zh-CN"/>
              </w:rPr>
            </w:pPr>
          </w:p>
        </w:tc>
        <w:tc>
          <w:tcPr>
            <w:tcW w:w="1418" w:type="dxa"/>
          </w:tcPr>
          <w:p w14:paraId="2BFB715E" w14:textId="77777777" w:rsidR="0099320B" w:rsidRPr="009128D9" w:rsidRDefault="0099320B" w:rsidP="00C240EB">
            <w:pPr>
              <w:pStyle w:val="TAC"/>
              <w:rPr>
                <w:rFonts w:cs="Arial"/>
                <w:color w:val="000000" w:themeColor="text1"/>
                <w:lang w:eastAsia="ko-KR"/>
              </w:rPr>
            </w:pPr>
          </w:p>
        </w:tc>
        <w:tc>
          <w:tcPr>
            <w:tcW w:w="1525" w:type="dxa"/>
          </w:tcPr>
          <w:p w14:paraId="2BFB715F" w14:textId="77777777" w:rsidR="0099320B" w:rsidRPr="009128D9" w:rsidRDefault="0099320B" w:rsidP="00C240EB">
            <w:pPr>
              <w:pStyle w:val="TAC"/>
              <w:rPr>
                <w:rFonts w:cs="Arial"/>
                <w:color w:val="000000" w:themeColor="text1"/>
                <w:lang w:eastAsia="zh-CN"/>
              </w:rPr>
            </w:pPr>
          </w:p>
        </w:tc>
      </w:tr>
      <w:tr w:rsidR="0099320B" w:rsidRPr="009128D9" w14:paraId="2BFB7168" w14:textId="77777777" w:rsidTr="00C240EB">
        <w:trPr>
          <w:jc w:val="center"/>
        </w:trPr>
        <w:tc>
          <w:tcPr>
            <w:tcW w:w="1668" w:type="dxa"/>
          </w:tcPr>
          <w:p w14:paraId="2BFB7161"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2BFB7162"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BFB7163"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BFB7164"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2BFB7165" w14:textId="77777777" w:rsidR="0099320B" w:rsidRPr="009128D9" w:rsidRDefault="0099320B" w:rsidP="00C240EB">
            <w:pPr>
              <w:pStyle w:val="TAC"/>
              <w:rPr>
                <w:rFonts w:cs="Arial"/>
                <w:color w:val="000000" w:themeColor="text1"/>
              </w:rPr>
            </w:pPr>
          </w:p>
        </w:tc>
        <w:tc>
          <w:tcPr>
            <w:tcW w:w="1418" w:type="dxa"/>
            <w:vAlign w:val="center"/>
          </w:tcPr>
          <w:p w14:paraId="2BFB7166" w14:textId="77777777" w:rsidR="0099320B" w:rsidRPr="009128D9" w:rsidRDefault="0099320B" w:rsidP="00C240EB">
            <w:pPr>
              <w:pStyle w:val="TAC"/>
              <w:rPr>
                <w:rFonts w:cs="Arial"/>
                <w:color w:val="000000" w:themeColor="text1"/>
                <w:lang w:eastAsia="zh-CN"/>
              </w:rPr>
            </w:pPr>
          </w:p>
        </w:tc>
        <w:tc>
          <w:tcPr>
            <w:tcW w:w="1525" w:type="dxa"/>
            <w:vAlign w:val="center"/>
          </w:tcPr>
          <w:p w14:paraId="2BFB7167" w14:textId="77777777" w:rsidR="0099320B" w:rsidRPr="009128D9" w:rsidRDefault="0099320B" w:rsidP="00C240EB">
            <w:pPr>
              <w:pStyle w:val="TAC"/>
              <w:rPr>
                <w:rFonts w:cs="Arial"/>
                <w:color w:val="000000" w:themeColor="text1"/>
              </w:rPr>
            </w:pPr>
          </w:p>
        </w:tc>
      </w:tr>
      <w:tr w:rsidR="0099320B" w:rsidRPr="009128D9" w14:paraId="2BFB716B" w14:textId="77777777" w:rsidTr="00C240EB">
        <w:trPr>
          <w:trHeight w:val="398"/>
          <w:jc w:val="center"/>
        </w:trPr>
        <w:tc>
          <w:tcPr>
            <w:tcW w:w="9855" w:type="dxa"/>
            <w:gridSpan w:val="7"/>
          </w:tcPr>
          <w:p w14:paraId="2BFB7169"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2BFB716A"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BFB73C4">
                <v:shape id="_x0000_i1026" type="#_x0000_t75" style="width:114pt;height:14.5pt" o:ole="">
                  <v:imagedata r:id="rId24" o:title=""/>
                </v:shape>
                <o:OLEObject Type="Embed" ProgID="Equation.3" ShapeID="_x0000_i1026" DrawAspect="Content" ObjectID="_1699100489" r:id="rId2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2BFB716C" w14:textId="77777777" w:rsidR="0099320B" w:rsidRPr="009128D9" w:rsidRDefault="0099320B" w:rsidP="0099320B">
      <w:pPr>
        <w:rPr>
          <w:color w:val="000000" w:themeColor="text1"/>
        </w:rPr>
      </w:pPr>
    </w:p>
    <w:p w14:paraId="2BFB716D"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2BFB7171"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BFB716E"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2BFB716F"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2BFB7170"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2BFB7179" w14:textId="77777777" w:rsidTr="00C240EB">
        <w:tc>
          <w:tcPr>
            <w:tcW w:w="0" w:type="auto"/>
            <w:vMerge/>
            <w:tcBorders>
              <w:top w:val="single" w:sz="4" w:space="0" w:color="auto"/>
              <w:left w:val="single" w:sz="4" w:space="0" w:color="auto"/>
              <w:bottom w:val="single" w:sz="4" w:space="0" w:color="auto"/>
              <w:right w:val="single" w:sz="4" w:space="0" w:color="auto"/>
            </w:tcBorders>
          </w:tcPr>
          <w:p w14:paraId="2BFB7172"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BFB7173"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BFB717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2BFB7175"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2BFB71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2BFB71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2BFB7178"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2BFB7181"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2BFB717A"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BFB717B"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2BFB717C"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2BFB717D"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2BFB71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2BFB717F"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FB7180" w14:textId="77777777" w:rsidR="0099320B" w:rsidRPr="003E4A27" w:rsidRDefault="0099320B" w:rsidP="00C240EB">
            <w:pPr>
              <w:pStyle w:val="TAC"/>
              <w:rPr>
                <w:rFonts w:eastAsia="Malgun Gothic" w:cs="Arial"/>
                <w:color w:val="000000" w:themeColor="text1"/>
                <w:lang w:eastAsia="ko-KR"/>
              </w:rPr>
            </w:pPr>
          </w:p>
        </w:tc>
      </w:tr>
      <w:tr w:rsidR="0099320B" w:rsidRPr="009128D9" w14:paraId="2BFB7185"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2BFB7182"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2BFB7183"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2BFB7184"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2BFB718D" w14:textId="77777777" w:rsidTr="00C240EB">
        <w:tc>
          <w:tcPr>
            <w:tcW w:w="0" w:type="auto"/>
            <w:tcBorders>
              <w:top w:val="single" w:sz="4" w:space="0" w:color="auto"/>
              <w:left w:val="single" w:sz="4" w:space="0" w:color="auto"/>
              <w:bottom w:val="single" w:sz="4" w:space="0" w:color="auto"/>
              <w:right w:val="single" w:sz="4" w:space="0" w:color="auto"/>
            </w:tcBorders>
          </w:tcPr>
          <w:p w14:paraId="2BFB7186"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2BFB718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2BFB718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FB7189"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2BFB718A"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2BFB718B"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2BFB718C" w14:textId="77777777" w:rsidR="0099320B" w:rsidRPr="009128D9" w:rsidRDefault="0099320B" w:rsidP="00C240EB">
            <w:pPr>
              <w:pStyle w:val="TAC"/>
              <w:rPr>
                <w:rFonts w:cs="Arial"/>
                <w:color w:val="000000" w:themeColor="text1"/>
                <w:lang w:eastAsia="ko-KR"/>
              </w:rPr>
            </w:pPr>
          </w:p>
        </w:tc>
      </w:tr>
      <w:tr w:rsidR="0099320B" w:rsidRPr="009128D9" w14:paraId="2BFB7199" w14:textId="77777777" w:rsidTr="00C240EB">
        <w:tc>
          <w:tcPr>
            <w:tcW w:w="0" w:type="auto"/>
            <w:tcBorders>
              <w:top w:val="single" w:sz="4" w:space="0" w:color="auto"/>
              <w:left w:val="single" w:sz="4" w:space="0" w:color="auto"/>
              <w:bottom w:val="single" w:sz="4" w:space="0" w:color="auto"/>
              <w:right w:val="single" w:sz="4" w:space="0" w:color="auto"/>
            </w:tcBorders>
          </w:tcPr>
          <w:p w14:paraId="2BFB718E"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2BFB718F"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2BFB719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2BFB7191"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2BFB7192"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2BFB7193"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2BFB7194"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2BFB719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2BFB7196"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2BFB719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2BFB7198" w14:textId="77777777" w:rsidR="0099320B" w:rsidRPr="009128D9" w:rsidRDefault="0099320B" w:rsidP="00C240EB">
            <w:pPr>
              <w:pStyle w:val="TAC"/>
              <w:rPr>
                <w:rFonts w:cs="Arial"/>
                <w:color w:val="000000" w:themeColor="text1"/>
              </w:rPr>
            </w:pPr>
          </w:p>
        </w:tc>
      </w:tr>
      <w:tr w:rsidR="0099320B" w:rsidRPr="009128D9" w14:paraId="2BFB719C"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2BFB719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2BFB719B"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BFB73C5">
                <v:shape id="_x0000_i1027" type="#_x0000_t75" style="width:114pt;height:14.5pt" o:ole="">
                  <v:imagedata r:id="rId24" o:title=""/>
                </v:shape>
                <o:OLEObject Type="Embed" ProgID="Equation.3" ShapeID="_x0000_i1027" DrawAspect="Content" ObjectID="_1699100490" r:id="rId2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2BFB719D" w14:textId="77777777" w:rsidR="0099320B" w:rsidRPr="009128D9" w:rsidRDefault="0099320B" w:rsidP="0099320B">
      <w:pPr>
        <w:rPr>
          <w:color w:val="000000" w:themeColor="text1"/>
        </w:rPr>
      </w:pPr>
    </w:p>
    <w:p w14:paraId="2BFB719E" w14:textId="77777777" w:rsidR="0099320B" w:rsidRPr="009128D9" w:rsidRDefault="0099320B" w:rsidP="0099320B">
      <w:pPr>
        <w:pStyle w:val="Heading3"/>
        <w:rPr>
          <w:color w:val="000000" w:themeColor="text1"/>
          <w:szCs w:val="28"/>
          <w:lang w:eastAsia="x-none"/>
        </w:rPr>
      </w:pPr>
      <w:bookmarkStart w:id="560" w:name="_Toc463997786"/>
      <w:bookmarkStart w:id="561" w:name="_Toc36034829"/>
      <w:bookmarkStart w:id="562" w:name="_Toc42537429"/>
      <w:bookmarkStart w:id="563" w:name="_Toc46356494"/>
      <w:bookmarkStart w:id="564" w:name="_Toc52566408"/>
      <w:bookmarkStart w:id="565" w:name="_Toc72931502"/>
      <w:bookmarkStart w:id="566" w:name="_Toc73026134"/>
      <w:bookmarkStart w:id="567" w:name="_Toc87544761"/>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560"/>
      <w:bookmarkEnd w:id="561"/>
      <w:bookmarkEnd w:id="562"/>
      <w:bookmarkEnd w:id="563"/>
      <w:bookmarkEnd w:id="564"/>
      <w:bookmarkEnd w:id="565"/>
      <w:bookmarkEnd w:id="566"/>
      <w:bookmarkEnd w:id="567"/>
    </w:p>
    <w:p w14:paraId="2BFB719F" w14:textId="77777777" w:rsidR="0099320B" w:rsidRPr="009128D9" w:rsidRDefault="0099320B" w:rsidP="0099320B">
      <w:pPr>
        <w:pStyle w:val="Heading4"/>
        <w:ind w:leftChars="11" w:left="1440"/>
        <w:rPr>
          <w:color w:val="000000" w:themeColor="text1"/>
          <w:lang w:eastAsia="x-none"/>
        </w:rPr>
      </w:pPr>
      <w:bookmarkStart w:id="568" w:name="_Toc463997787"/>
      <w:bookmarkStart w:id="569" w:name="_Toc36034830"/>
      <w:bookmarkStart w:id="570" w:name="_Toc42537430"/>
      <w:bookmarkStart w:id="571" w:name="_Toc46356495"/>
      <w:bookmarkStart w:id="572" w:name="_Toc52566409"/>
      <w:bookmarkStart w:id="573" w:name="_Toc72931503"/>
      <w:bookmarkStart w:id="574" w:name="_Toc73026135"/>
      <w:bookmarkStart w:id="575" w:name="_Toc8754476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568"/>
      <w:bookmarkEnd w:id="569"/>
      <w:bookmarkEnd w:id="570"/>
      <w:bookmarkEnd w:id="571"/>
      <w:bookmarkEnd w:id="572"/>
      <w:bookmarkEnd w:id="573"/>
      <w:bookmarkEnd w:id="574"/>
      <w:bookmarkEnd w:id="575"/>
    </w:p>
    <w:p w14:paraId="2BFB71A0"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2BFB71A1"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2BFB71A5" w14:textId="77777777" w:rsidTr="00C240EB">
        <w:trPr>
          <w:trHeight w:val="187"/>
          <w:jc w:val="center"/>
        </w:trPr>
        <w:tc>
          <w:tcPr>
            <w:tcW w:w="1460" w:type="pct"/>
            <w:tcBorders>
              <w:bottom w:val="nil"/>
            </w:tcBorders>
            <w:shd w:val="clear" w:color="auto" w:fill="auto"/>
            <w:vAlign w:val="center"/>
          </w:tcPr>
          <w:p w14:paraId="2BFB71A2"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2BFB71A3" w14:textId="77777777" w:rsidR="0099320B" w:rsidRPr="00A1115A" w:rsidRDefault="0099320B" w:rsidP="00C240EB">
            <w:pPr>
              <w:pStyle w:val="TAH"/>
            </w:pPr>
            <w:r w:rsidRPr="00A1115A">
              <w:t>Units</w:t>
            </w:r>
          </w:p>
        </w:tc>
        <w:tc>
          <w:tcPr>
            <w:tcW w:w="3028" w:type="pct"/>
            <w:gridSpan w:val="5"/>
          </w:tcPr>
          <w:p w14:paraId="2BFB71A4" w14:textId="77777777" w:rsidR="0099320B" w:rsidRPr="00A1115A" w:rsidRDefault="0099320B" w:rsidP="00C240EB">
            <w:pPr>
              <w:pStyle w:val="TAH"/>
            </w:pPr>
            <w:r w:rsidRPr="00A1115A">
              <w:t>Channel bandwidth</w:t>
            </w:r>
          </w:p>
        </w:tc>
      </w:tr>
      <w:tr w:rsidR="0099320B" w:rsidRPr="00A1115A" w14:paraId="2BFB71AD" w14:textId="77777777" w:rsidTr="00C240EB">
        <w:trPr>
          <w:trHeight w:val="187"/>
          <w:jc w:val="center"/>
        </w:trPr>
        <w:tc>
          <w:tcPr>
            <w:tcW w:w="1460" w:type="pct"/>
            <w:tcBorders>
              <w:top w:val="nil"/>
              <w:bottom w:val="single" w:sz="4" w:space="0" w:color="auto"/>
            </w:tcBorders>
            <w:shd w:val="clear" w:color="auto" w:fill="auto"/>
            <w:vAlign w:val="center"/>
          </w:tcPr>
          <w:p w14:paraId="2BFB71A6"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2BFB71A7" w14:textId="77777777" w:rsidR="0099320B" w:rsidRPr="00A1115A" w:rsidRDefault="0099320B" w:rsidP="00C240EB">
            <w:pPr>
              <w:pStyle w:val="TAH"/>
            </w:pPr>
          </w:p>
        </w:tc>
        <w:tc>
          <w:tcPr>
            <w:tcW w:w="582" w:type="pct"/>
          </w:tcPr>
          <w:p w14:paraId="2BFB71A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2BFB71A9"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2BFB71AA"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BFB71AB"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2BFB71A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2BFB71B1" w14:textId="77777777" w:rsidTr="00C240EB">
        <w:trPr>
          <w:trHeight w:val="187"/>
          <w:jc w:val="center"/>
        </w:trPr>
        <w:tc>
          <w:tcPr>
            <w:tcW w:w="1460" w:type="pct"/>
            <w:vMerge w:val="restart"/>
            <w:shd w:val="clear" w:color="auto" w:fill="auto"/>
          </w:tcPr>
          <w:p w14:paraId="2BFB71AE" w14:textId="77777777" w:rsidR="0099320B" w:rsidRPr="00A1115A" w:rsidRDefault="0099320B" w:rsidP="00C240EB">
            <w:pPr>
              <w:pStyle w:val="TAL"/>
            </w:pPr>
            <w:r w:rsidRPr="00A1115A">
              <w:t>Power in transmission bandwidth configuration</w:t>
            </w:r>
          </w:p>
        </w:tc>
        <w:tc>
          <w:tcPr>
            <w:tcW w:w="512" w:type="pct"/>
          </w:tcPr>
          <w:p w14:paraId="2BFB71AF" w14:textId="77777777" w:rsidR="0099320B" w:rsidRPr="00A1115A" w:rsidRDefault="0099320B" w:rsidP="00C240EB">
            <w:pPr>
              <w:pStyle w:val="TAC"/>
            </w:pPr>
            <w:r w:rsidRPr="00A1115A">
              <w:t>dBm</w:t>
            </w:r>
          </w:p>
        </w:tc>
        <w:tc>
          <w:tcPr>
            <w:tcW w:w="3028" w:type="pct"/>
            <w:gridSpan w:val="5"/>
          </w:tcPr>
          <w:p w14:paraId="2BFB71B0"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2BFB71B9" w14:textId="77777777" w:rsidTr="00C240EB">
        <w:trPr>
          <w:trHeight w:val="187"/>
          <w:jc w:val="center"/>
        </w:trPr>
        <w:tc>
          <w:tcPr>
            <w:tcW w:w="1460" w:type="pct"/>
            <w:vMerge/>
            <w:shd w:val="clear" w:color="auto" w:fill="auto"/>
          </w:tcPr>
          <w:p w14:paraId="2BFB71B2" w14:textId="77777777" w:rsidR="0099320B" w:rsidRPr="00A1115A" w:rsidRDefault="0099320B" w:rsidP="00C240EB">
            <w:pPr>
              <w:pStyle w:val="TAL"/>
            </w:pPr>
          </w:p>
        </w:tc>
        <w:tc>
          <w:tcPr>
            <w:tcW w:w="512" w:type="pct"/>
          </w:tcPr>
          <w:p w14:paraId="2BFB71B3" w14:textId="77777777" w:rsidR="0099320B" w:rsidRPr="00A1115A" w:rsidRDefault="0099320B" w:rsidP="00C240EB">
            <w:pPr>
              <w:pStyle w:val="TAC"/>
            </w:pPr>
            <w:r w:rsidRPr="00A1115A">
              <w:t>dB</w:t>
            </w:r>
          </w:p>
        </w:tc>
        <w:tc>
          <w:tcPr>
            <w:tcW w:w="582" w:type="pct"/>
          </w:tcPr>
          <w:p w14:paraId="2BFB71B4" w14:textId="77777777" w:rsidR="0099320B" w:rsidRPr="00A1115A" w:rsidRDefault="0099320B" w:rsidP="00C240EB">
            <w:pPr>
              <w:pStyle w:val="TAC"/>
              <w:rPr>
                <w:lang w:eastAsia="zh-CN"/>
              </w:rPr>
            </w:pPr>
            <w:r>
              <w:rPr>
                <w:rFonts w:hint="eastAsia"/>
                <w:lang w:eastAsia="zh-CN"/>
              </w:rPr>
              <w:t>6</w:t>
            </w:r>
          </w:p>
        </w:tc>
        <w:tc>
          <w:tcPr>
            <w:tcW w:w="584" w:type="pct"/>
          </w:tcPr>
          <w:p w14:paraId="2BFB71B5" w14:textId="77777777" w:rsidR="0099320B" w:rsidRPr="00A1115A" w:rsidRDefault="0099320B" w:rsidP="00C240EB">
            <w:pPr>
              <w:pStyle w:val="TAC"/>
            </w:pPr>
            <w:r w:rsidRPr="00A1115A">
              <w:t>6</w:t>
            </w:r>
          </w:p>
        </w:tc>
        <w:tc>
          <w:tcPr>
            <w:tcW w:w="584" w:type="pct"/>
          </w:tcPr>
          <w:p w14:paraId="2BFB71B6" w14:textId="77777777" w:rsidR="0099320B" w:rsidRPr="00A1115A" w:rsidRDefault="0099320B" w:rsidP="00C240EB">
            <w:pPr>
              <w:pStyle w:val="TAC"/>
            </w:pPr>
          </w:p>
        </w:tc>
        <w:tc>
          <w:tcPr>
            <w:tcW w:w="659" w:type="pct"/>
          </w:tcPr>
          <w:p w14:paraId="2BFB71B7" w14:textId="77777777" w:rsidR="0099320B" w:rsidRPr="00A1115A" w:rsidRDefault="0099320B" w:rsidP="00C240EB">
            <w:pPr>
              <w:pStyle w:val="TAC"/>
              <w:rPr>
                <w:lang w:val="sv-SE" w:eastAsia="zh-CN"/>
              </w:rPr>
            </w:pPr>
          </w:p>
        </w:tc>
        <w:tc>
          <w:tcPr>
            <w:tcW w:w="619" w:type="pct"/>
          </w:tcPr>
          <w:p w14:paraId="2BFB71B8" w14:textId="77777777" w:rsidR="0099320B" w:rsidRPr="00A1115A" w:rsidRDefault="0099320B" w:rsidP="00C240EB">
            <w:pPr>
              <w:pStyle w:val="TAC"/>
              <w:rPr>
                <w:lang w:val="sv-SE"/>
              </w:rPr>
            </w:pPr>
          </w:p>
        </w:tc>
      </w:tr>
      <w:tr w:rsidR="0099320B" w:rsidRPr="00A1115A" w14:paraId="2BFB71BD" w14:textId="77777777" w:rsidTr="00C240EB">
        <w:trPr>
          <w:trHeight w:val="187"/>
          <w:jc w:val="center"/>
        </w:trPr>
        <w:tc>
          <w:tcPr>
            <w:tcW w:w="1460" w:type="pct"/>
            <w:shd w:val="clear" w:color="auto" w:fill="auto"/>
          </w:tcPr>
          <w:p w14:paraId="2BFB71BA"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2BFB71BB" w14:textId="77777777" w:rsidR="0099320B" w:rsidRPr="00A1115A" w:rsidRDefault="0099320B" w:rsidP="00C240EB">
            <w:pPr>
              <w:pStyle w:val="TAC"/>
              <w:rPr>
                <w:lang w:val="sv-SE"/>
              </w:rPr>
            </w:pPr>
            <w:r w:rsidRPr="00A1115A">
              <w:rPr>
                <w:lang w:val="sv-SE"/>
              </w:rPr>
              <w:t>MHz</w:t>
            </w:r>
          </w:p>
        </w:tc>
        <w:tc>
          <w:tcPr>
            <w:tcW w:w="3028" w:type="pct"/>
            <w:gridSpan w:val="5"/>
          </w:tcPr>
          <w:p w14:paraId="2BFB71BC"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2BFB71C1" w14:textId="77777777" w:rsidTr="00C240EB">
        <w:trPr>
          <w:trHeight w:val="187"/>
          <w:jc w:val="center"/>
        </w:trPr>
        <w:tc>
          <w:tcPr>
            <w:tcW w:w="1460" w:type="pct"/>
            <w:shd w:val="clear" w:color="auto" w:fill="auto"/>
          </w:tcPr>
          <w:p w14:paraId="2BFB71B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BFB71BF" w14:textId="77777777" w:rsidR="0099320B" w:rsidRPr="00A1115A" w:rsidRDefault="0099320B" w:rsidP="00C240EB">
            <w:pPr>
              <w:pStyle w:val="TAC"/>
              <w:rPr>
                <w:lang w:val="sv-SE"/>
              </w:rPr>
            </w:pPr>
            <w:r w:rsidRPr="00A1115A">
              <w:rPr>
                <w:lang w:val="sv-SE"/>
              </w:rPr>
              <w:t>MHz</w:t>
            </w:r>
          </w:p>
        </w:tc>
        <w:tc>
          <w:tcPr>
            <w:tcW w:w="3028" w:type="pct"/>
            <w:gridSpan w:val="5"/>
          </w:tcPr>
          <w:p w14:paraId="2BFB71C0"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2BFB71C5" w14:textId="77777777" w:rsidTr="00C240EB">
        <w:trPr>
          <w:trHeight w:val="187"/>
          <w:jc w:val="center"/>
        </w:trPr>
        <w:tc>
          <w:tcPr>
            <w:tcW w:w="1460" w:type="pct"/>
            <w:shd w:val="clear" w:color="auto" w:fill="auto"/>
          </w:tcPr>
          <w:p w14:paraId="2BFB71C2"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2BFB71C3" w14:textId="77777777" w:rsidR="0099320B" w:rsidRPr="00A1115A" w:rsidRDefault="0099320B" w:rsidP="00C240EB">
            <w:pPr>
              <w:pStyle w:val="TAC"/>
              <w:rPr>
                <w:lang w:val="sv-SE"/>
              </w:rPr>
            </w:pPr>
            <w:r w:rsidRPr="00A1115A">
              <w:rPr>
                <w:lang w:val="sv-SE"/>
              </w:rPr>
              <w:t>MHz</w:t>
            </w:r>
          </w:p>
        </w:tc>
        <w:tc>
          <w:tcPr>
            <w:tcW w:w="3028" w:type="pct"/>
            <w:gridSpan w:val="5"/>
          </w:tcPr>
          <w:p w14:paraId="2BFB71C4"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2BFB71C7" w14:textId="77777777" w:rsidTr="00C240EB">
        <w:trPr>
          <w:trHeight w:val="187"/>
          <w:jc w:val="center"/>
        </w:trPr>
        <w:tc>
          <w:tcPr>
            <w:tcW w:w="5000" w:type="pct"/>
            <w:gridSpan w:val="7"/>
          </w:tcPr>
          <w:p w14:paraId="2BFB71C6"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2BFB71C8" w14:textId="77777777" w:rsidR="0099320B" w:rsidRPr="009128D9" w:rsidRDefault="0099320B" w:rsidP="0099320B">
      <w:pPr>
        <w:rPr>
          <w:color w:val="000000" w:themeColor="text1"/>
        </w:rPr>
      </w:pPr>
    </w:p>
    <w:p w14:paraId="2BFB71C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2BFB71D0" w14:textId="77777777" w:rsidTr="00C240EB">
        <w:trPr>
          <w:jc w:val="center"/>
        </w:trPr>
        <w:tc>
          <w:tcPr>
            <w:tcW w:w="1199" w:type="dxa"/>
          </w:tcPr>
          <w:p w14:paraId="2BFB71CA"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2BFB71CB"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2BFB71CC"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2BFB71CD"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2BFB71CE"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2BFB71CF"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BFB71D6" w14:textId="77777777" w:rsidTr="00C240EB">
        <w:trPr>
          <w:jc w:val="center"/>
        </w:trPr>
        <w:tc>
          <w:tcPr>
            <w:tcW w:w="1199" w:type="dxa"/>
            <w:vMerge w:val="restart"/>
            <w:vAlign w:val="center"/>
          </w:tcPr>
          <w:p w14:paraId="2BFB71D1"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2BFB71D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2BFB71D3"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2BFB71D4"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2BFB71D5"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2BFB71E0" w14:textId="77777777" w:rsidTr="00C240EB">
        <w:trPr>
          <w:jc w:val="center"/>
        </w:trPr>
        <w:tc>
          <w:tcPr>
            <w:tcW w:w="1199" w:type="dxa"/>
            <w:vMerge/>
          </w:tcPr>
          <w:p w14:paraId="2BFB71D7" w14:textId="77777777" w:rsidR="0099320B" w:rsidRPr="009128D9" w:rsidRDefault="0099320B" w:rsidP="00C240EB">
            <w:pPr>
              <w:pStyle w:val="TAC"/>
              <w:rPr>
                <w:rFonts w:cs="Arial"/>
                <w:color w:val="000000" w:themeColor="text1"/>
                <w:lang w:eastAsia="zh-CN"/>
              </w:rPr>
            </w:pPr>
          </w:p>
        </w:tc>
        <w:tc>
          <w:tcPr>
            <w:tcW w:w="1134" w:type="dxa"/>
            <w:vAlign w:val="center"/>
          </w:tcPr>
          <w:p w14:paraId="2BFB71D8"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2BFB71D9"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2BFB71DA"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2BFB71DB"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BFB71DC"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2BFB71DD"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2BFB71DE"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2BFB71DF"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2BFB71E8" w14:textId="77777777" w:rsidTr="00C240EB">
        <w:trPr>
          <w:jc w:val="center"/>
        </w:trPr>
        <w:tc>
          <w:tcPr>
            <w:tcW w:w="1199" w:type="dxa"/>
            <w:vMerge/>
            <w:vAlign w:val="center"/>
          </w:tcPr>
          <w:p w14:paraId="2BFB71E1" w14:textId="77777777" w:rsidR="0099320B" w:rsidRPr="009128D9" w:rsidRDefault="0099320B" w:rsidP="00C240EB">
            <w:pPr>
              <w:pStyle w:val="TAC"/>
              <w:rPr>
                <w:rFonts w:cs="Arial"/>
                <w:color w:val="000000" w:themeColor="text1"/>
                <w:lang w:eastAsia="zh-CN"/>
              </w:rPr>
            </w:pPr>
          </w:p>
        </w:tc>
        <w:tc>
          <w:tcPr>
            <w:tcW w:w="1134" w:type="dxa"/>
            <w:vAlign w:val="center"/>
          </w:tcPr>
          <w:p w14:paraId="2BFB71E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2BFB71E3"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2BFB71E4"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BFB71E5"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2BFB71E6"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2BFB71E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FB71EF" w14:textId="77777777" w:rsidTr="00C240EB">
        <w:trPr>
          <w:jc w:val="center"/>
        </w:trPr>
        <w:tc>
          <w:tcPr>
            <w:tcW w:w="7506" w:type="dxa"/>
            <w:gridSpan w:val="6"/>
            <w:vAlign w:val="center"/>
          </w:tcPr>
          <w:p w14:paraId="2BFB71E9"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2BFB71EA"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2BFB71EB"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2BFB71EC"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2BFB71ED"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2BFB71EE"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BFB73C6">
                <v:shape id="_x0000_i1028" type="#_x0000_t75" style="width:114.5pt;height:14.5pt" o:ole="">
                  <v:imagedata r:id="rId24" o:title=""/>
                </v:shape>
                <o:OLEObject Type="Embed" ProgID="Equation.3" ShapeID="_x0000_i1028" DrawAspect="Content" ObjectID="_1699100491" r:id="rId2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2BFB71F0" w14:textId="77777777" w:rsidR="0099320B" w:rsidRPr="009128D9" w:rsidRDefault="0099320B" w:rsidP="0099320B">
      <w:pPr>
        <w:rPr>
          <w:color w:val="000000" w:themeColor="text1"/>
        </w:rPr>
      </w:pPr>
    </w:p>
    <w:p w14:paraId="2BFB71F1" w14:textId="77777777" w:rsidR="0099320B" w:rsidRPr="009128D9" w:rsidRDefault="0099320B" w:rsidP="0099320B">
      <w:pPr>
        <w:pStyle w:val="Heading4"/>
        <w:ind w:leftChars="11" w:left="1440"/>
        <w:rPr>
          <w:color w:val="000000" w:themeColor="text1"/>
          <w:lang w:eastAsia="x-none"/>
        </w:rPr>
      </w:pPr>
      <w:bookmarkStart w:id="576" w:name="_Toc463997788"/>
      <w:bookmarkStart w:id="577" w:name="_Toc36034831"/>
      <w:bookmarkStart w:id="578" w:name="_Toc42537431"/>
      <w:bookmarkStart w:id="579" w:name="_Toc46356496"/>
      <w:bookmarkStart w:id="580" w:name="_Toc52566410"/>
      <w:bookmarkStart w:id="581" w:name="_Toc72931504"/>
      <w:bookmarkStart w:id="582" w:name="_Toc73026136"/>
      <w:bookmarkStart w:id="583" w:name="_Toc87544763"/>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576"/>
      <w:bookmarkEnd w:id="577"/>
      <w:bookmarkEnd w:id="578"/>
      <w:bookmarkEnd w:id="579"/>
      <w:bookmarkEnd w:id="580"/>
      <w:bookmarkEnd w:id="581"/>
      <w:bookmarkEnd w:id="582"/>
      <w:bookmarkEnd w:id="583"/>
    </w:p>
    <w:p w14:paraId="2BFB71F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2BFB71F3"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2BFB71F4"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2BFB71F8" w14:textId="77777777" w:rsidTr="00C240EB">
        <w:trPr>
          <w:jc w:val="center"/>
        </w:trPr>
        <w:tc>
          <w:tcPr>
            <w:tcW w:w="0" w:type="auto"/>
            <w:tcBorders>
              <w:bottom w:val="nil"/>
            </w:tcBorders>
            <w:shd w:val="clear" w:color="auto" w:fill="auto"/>
            <w:vAlign w:val="center"/>
          </w:tcPr>
          <w:p w14:paraId="2BFB71F5"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2BFB71F6"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BFB71F7"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2BFB7200" w14:textId="77777777" w:rsidTr="00C240EB">
        <w:trPr>
          <w:jc w:val="center"/>
        </w:trPr>
        <w:tc>
          <w:tcPr>
            <w:tcW w:w="0" w:type="auto"/>
            <w:tcBorders>
              <w:top w:val="nil"/>
              <w:bottom w:val="single" w:sz="4" w:space="0" w:color="auto"/>
            </w:tcBorders>
            <w:shd w:val="clear" w:color="auto" w:fill="auto"/>
            <w:vAlign w:val="center"/>
          </w:tcPr>
          <w:p w14:paraId="2BFB71F9"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2BFB71FA" w14:textId="77777777" w:rsidR="0099320B" w:rsidRPr="009128D9" w:rsidRDefault="0099320B" w:rsidP="00C240EB">
            <w:pPr>
              <w:pStyle w:val="TAH"/>
              <w:rPr>
                <w:color w:val="000000" w:themeColor="text1"/>
              </w:rPr>
            </w:pPr>
          </w:p>
        </w:tc>
        <w:tc>
          <w:tcPr>
            <w:tcW w:w="0" w:type="auto"/>
          </w:tcPr>
          <w:p w14:paraId="2BFB71FB"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2BFB71FC"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2BFB71FD"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2BFB71FE"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2BFB71FF"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2BFB7204" w14:textId="77777777" w:rsidTr="00C240EB">
        <w:trPr>
          <w:jc w:val="center"/>
        </w:trPr>
        <w:tc>
          <w:tcPr>
            <w:tcW w:w="0" w:type="auto"/>
            <w:tcBorders>
              <w:bottom w:val="nil"/>
            </w:tcBorders>
            <w:shd w:val="clear" w:color="auto" w:fill="auto"/>
          </w:tcPr>
          <w:p w14:paraId="2BFB7201"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2BFB7202"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2BFB7203"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2BFB720C" w14:textId="77777777" w:rsidTr="00C240EB">
        <w:trPr>
          <w:jc w:val="center"/>
        </w:trPr>
        <w:tc>
          <w:tcPr>
            <w:tcW w:w="0" w:type="auto"/>
            <w:tcBorders>
              <w:top w:val="nil"/>
            </w:tcBorders>
            <w:shd w:val="clear" w:color="auto" w:fill="auto"/>
          </w:tcPr>
          <w:p w14:paraId="2BFB7205" w14:textId="77777777" w:rsidR="0099320B" w:rsidRPr="009128D9" w:rsidRDefault="0099320B" w:rsidP="00C240EB">
            <w:pPr>
              <w:pStyle w:val="TAC"/>
              <w:rPr>
                <w:color w:val="000000" w:themeColor="text1"/>
              </w:rPr>
            </w:pPr>
          </w:p>
        </w:tc>
        <w:tc>
          <w:tcPr>
            <w:tcW w:w="0" w:type="auto"/>
          </w:tcPr>
          <w:p w14:paraId="2BFB7206"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2BFB7207"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2BFB7208"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2BFB7209" w14:textId="77777777" w:rsidR="0099320B" w:rsidRPr="009128D9" w:rsidRDefault="0099320B" w:rsidP="00C240EB">
            <w:pPr>
              <w:pStyle w:val="TAC"/>
              <w:rPr>
                <w:color w:val="000000" w:themeColor="text1"/>
              </w:rPr>
            </w:pPr>
          </w:p>
        </w:tc>
        <w:tc>
          <w:tcPr>
            <w:tcW w:w="0" w:type="auto"/>
          </w:tcPr>
          <w:p w14:paraId="2BFB720A" w14:textId="77777777" w:rsidR="0099320B" w:rsidRPr="009128D9" w:rsidRDefault="0099320B" w:rsidP="00C240EB">
            <w:pPr>
              <w:pStyle w:val="TAC"/>
              <w:rPr>
                <w:color w:val="000000" w:themeColor="text1"/>
                <w:lang w:val="sv-SE" w:eastAsia="zh-CN"/>
              </w:rPr>
            </w:pPr>
          </w:p>
        </w:tc>
        <w:tc>
          <w:tcPr>
            <w:tcW w:w="0" w:type="auto"/>
          </w:tcPr>
          <w:p w14:paraId="2BFB720B" w14:textId="77777777" w:rsidR="0099320B" w:rsidRPr="009128D9" w:rsidRDefault="0099320B" w:rsidP="00C240EB">
            <w:pPr>
              <w:pStyle w:val="TAC"/>
              <w:rPr>
                <w:color w:val="000000" w:themeColor="text1"/>
                <w:lang w:val="sv-SE"/>
              </w:rPr>
            </w:pPr>
          </w:p>
        </w:tc>
      </w:tr>
      <w:tr w:rsidR="0099320B" w:rsidRPr="009128D9" w14:paraId="2BFB720E" w14:textId="77777777" w:rsidTr="00C240EB">
        <w:trPr>
          <w:jc w:val="center"/>
        </w:trPr>
        <w:tc>
          <w:tcPr>
            <w:tcW w:w="0" w:type="auto"/>
            <w:gridSpan w:val="7"/>
          </w:tcPr>
          <w:p w14:paraId="2BFB720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14:paraId="2BFB720F" w14:textId="77777777" w:rsidR="0099320B" w:rsidRPr="00431384" w:rsidRDefault="0099320B" w:rsidP="0099320B">
      <w:pPr>
        <w:rPr>
          <w:color w:val="000000" w:themeColor="text1"/>
        </w:rPr>
      </w:pPr>
    </w:p>
    <w:p w14:paraId="2BFB721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2BFB7217" w14:textId="77777777" w:rsidTr="00C240EB">
        <w:trPr>
          <w:jc w:val="center"/>
        </w:trPr>
        <w:tc>
          <w:tcPr>
            <w:tcW w:w="0" w:type="auto"/>
            <w:tcBorders>
              <w:bottom w:val="single" w:sz="4" w:space="0" w:color="auto"/>
            </w:tcBorders>
          </w:tcPr>
          <w:p w14:paraId="2BFB7211" w14:textId="77777777" w:rsidR="0099320B" w:rsidRPr="00A1115A" w:rsidRDefault="0099320B" w:rsidP="00C240EB">
            <w:pPr>
              <w:pStyle w:val="TAH"/>
            </w:pPr>
            <w:r w:rsidRPr="00A1115A">
              <w:t>NR band</w:t>
            </w:r>
          </w:p>
        </w:tc>
        <w:tc>
          <w:tcPr>
            <w:tcW w:w="0" w:type="auto"/>
            <w:shd w:val="clear" w:color="auto" w:fill="auto"/>
          </w:tcPr>
          <w:p w14:paraId="2BFB7212" w14:textId="77777777" w:rsidR="0099320B" w:rsidRPr="00A1115A" w:rsidRDefault="0099320B" w:rsidP="00C240EB">
            <w:pPr>
              <w:pStyle w:val="TAH"/>
            </w:pPr>
            <w:r w:rsidRPr="00A1115A">
              <w:t>Parameter</w:t>
            </w:r>
          </w:p>
        </w:tc>
        <w:tc>
          <w:tcPr>
            <w:tcW w:w="0" w:type="auto"/>
          </w:tcPr>
          <w:p w14:paraId="2BFB7213"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2BFB7214" w14:textId="77777777" w:rsidR="0099320B" w:rsidRPr="00A1115A" w:rsidRDefault="0099320B" w:rsidP="00C240EB">
            <w:pPr>
              <w:pStyle w:val="TAH"/>
            </w:pPr>
            <w:r w:rsidRPr="00A1115A">
              <w:t>Range 1</w:t>
            </w:r>
          </w:p>
        </w:tc>
        <w:tc>
          <w:tcPr>
            <w:tcW w:w="0" w:type="auto"/>
          </w:tcPr>
          <w:p w14:paraId="2BFB7215" w14:textId="77777777" w:rsidR="0099320B" w:rsidRPr="00A1115A" w:rsidRDefault="0099320B" w:rsidP="00C240EB">
            <w:pPr>
              <w:pStyle w:val="TAH"/>
            </w:pPr>
            <w:r w:rsidRPr="00A1115A">
              <w:t>Range 2</w:t>
            </w:r>
          </w:p>
        </w:tc>
        <w:tc>
          <w:tcPr>
            <w:tcW w:w="0" w:type="auto"/>
          </w:tcPr>
          <w:p w14:paraId="2BFB7216" w14:textId="77777777" w:rsidR="0099320B" w:rsidRPr="00A1115A" w:rsidRDefault="0099320B" w:rsidP="00C240EB">
            <w:pPr>
              <w:pStyle w:val="TAH"/>
            </w:pPr>
            <w:r w:rsidRPr="00A1115A">
              <w:t>Range 3</w:t>
            </w:r>
          </w:p>
        </w:tc>
      </w:tr>
      <w:tr w:rsidR="0099320B" w:rsidRPr="00A1115A" w14:paraId="2BFB721E" w14:textId="77777777" w:rsidTr="00C240EB">
        <w:trPr>
          <w:jc w:val="center"/>
        </w:trPr>
        <w:tc>
          <w:tcPr>
            <w:tcW w:w="0" w:type="auto"/>
            <w:tcBorders>
              <w:bottom w:val="nil"/>
            </w:tcBorders>
            <w:shd w:val="clear" w:color="auto" w:fill="auto"/>
          </w:tcPr>
          <w:p w14:paraId="2BFB7218"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BFB7219"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2BFB721A" w14:textId="77777777" w:rsidR="0099320B" w:rsidRPr="00A1115A" w:rsidRDefault="0099320B" w:rsidP="00C240EB">
            <w:pPr>
              <w:pStyle w:val="TAC"/>
              <w:rPr>
                <w:lang w:val="sv-SE"/>
              </w:rPr>
            </w:pPr>
            <w:r w:rsidRPr="00A1115A">
              <w:rPr>
                <w:lang w:val="sv-SE"/>
              </w:rPr>
              <w:t>dBm</w:t>
            </w:r>
          </w:p>
        </w:tc>
        <w:tc>
          <w:tcPr>
            <w:tcW w:w="0" w:type="auto"/>
          </w:tcPr>
          <w:p w14:paraId="2BFB721B" w14:textId="77777777" w:rsidR="0099320B" w:rsidRPr="00A1115A" w:rsidRDefault="0099320B" w:rsidP="00C240EB">
            <w:pPr>
              <w:pStyle w:val="TAC"/>
            </w:pPr>
            <w:r w:rsidRPr="00A1115A">
              <w:t>-44</w:t>
            </w:r>
          </w:p>
        </w:tc>
        <w:tc>
          <w:tcPr>
            <w:tcW w:w="0" w:type="auto"/>
          </w:tcPr>
          <w:p w14:paraId="2BFB721C" w14:textId="77777777" w:rsidR="0099320B" w:rsidRPr="00A1115A" w:rsidRDefault="0099320B" w:rsidP="00C240EB">
            <w:pPr>
              <w:pStyle w:val="TAC"/>
            </w:pPr>
            <w:r w:rsidRPr="00A1115A">
              <w:t>-30</w:t>
            </w:r>
          </w:p>
        </w:tc>
        <w:tc>
          <w:tcPr>
            <w:tcW w:w="0" w:type="auto"/>
          </w:tcPr>
          <w:p w14:paraId="2BFB721D" w14:textId="77777777" w:rsidR="0099320B" w:rsidRPr="00A1115A" w:rsidRDefault="0099320B" w:rsidP="00C240EB">
            <w:pPr>
              <w:pStyle w:val="TAC"/>
            </w:pPr>
            <w:r w:rsidRPr="00A1115A">
              <w:t>-15</w:t>
            </w:r>
          </w:p>
        </w:tc>
      </w:tr>
      <w:tr w:rsidR="0099320B" w:rsidRPr="00A1115A" w14:paraId="2BFB722C" w14:textId="77777777" w:rsidTr="00C240EB">
        <w:trPr>
          <w:jc w:val="center"/>
        </w:trPr>
        <w:tc>
          <w:tcPr>
            <w:tcW w:w="0" w:type="auto"/>
            <w:tcBorders>
              <w:top w:val="nil"/>
              <w:bottom w:val="nil"/>
            </w:tcBorders>
            <w:shd w:val="clear" w:color="auto" w:fill="auto"/>
          </w:tcPr>
          <w:p w14:paraId="2BFB721F" w14:textId="77777777" w:rsidR="0099320B" w:rsidRPr="00A1115A" w:rsidRDefault="0099320B" w:rsidP="00C240EB">
            <w:pPr>
              <w:pStyle w:val="TAC"/>
              <w:rPr>
                <w:lang w:val="sv-SE"/>
              </w:rPr>
            </w:pPr>
          </w:p>
        </w:tc>
        <w:tc>
          <w:tcPr>
            <w:tcW w:w="0" w:type="auto"/>
            <w:tcBorders>
              <w:bottom w:val="nil"/>
            </w:tcBorders>
            <w:shd w:val="clear" w:color="auto" w:fill="auto"/>
          </w:tcPr>
          <w:p w14:paraId="2BFB7220"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2BFB7221" w14:textId="77777777" w:rsidR="0099320B" w:rsidRPr="00A1115A" w:rsidRDefault="0099320B" w:rsidP="00C240EB">
            <w:pPr>
              <w:pStyle w:val="TAC"/>
              <w:rPr>
                <w:lang w:val="sv-SE"/>
              </w:rPr>
            </w:pPr>
            <w:r w:rsidRPr="00A1115A">
              <w:rPr>
                <w:lang w:val="sv-SE"/>
              </w:rPr>
              <w:t>MHz</w:t>
            </w:r>
          </w:p>
        </w:tc>
        <w:tc>
          <w:tcPr>
            <w:tcW w:w="0" w:type="auto"/>
          </w:tcPr>
          <w:p w14:paraId="2BFB7222"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BFB7223" w14:textId="77777777" w:rsidR="0099320B" w:rsidRPr="00A1115A" w:rsidRDefault="0099320B" w:rsidP="00C240EB">
            <w:pPr>
              <w:pStyle w:val="TAC"/>
              <w:rPr>
                <w:rFonts w:cs="Arial"/>
              </w:rPr>
            </w:pPr>
            <w:r w:rsidRPr="00A1115A">
              <w:rPr>
                <w:rFonts w:cs="Arial"/>
              </w:rPr>
              <w:t>or</w:t>
            </w:r>
          </w:p>
          <w:p w14:paraId="2BFB7224"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2BFB7225"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BFB7226" w14:textId="77777777" w:rsidR="0099320B" w:rsidRPr="00A1115A" w:rsidRDefault="0099320B" w:rsidP="00C240EB">
            <w:pPr>
              <w:pStyle w:val="TAC"/>
              <w:rPr>
                <w:rFonts w:cs="Arial"/>
              </w:rPr>
            </w:pPr>
            <w:r w:rsidRPr="00A1115A">
              <w:rPr>
                <w:rFonts w:cs="Arial"/>
              </w:rPr>
              <w:t>or</w:t>
            </w:r>
          </w:p>
          <w:p w14:paraId="2BFB7227"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2BFB7228"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2BFB7229" w14:textId="77777777" w:rsidR="0099320B" w:rsidRPr="00A1115A" w:rsidRDefault="0099320B" w:rsidP="00C240EB">
            <w:pPr>
              <w:pStyle w:val="TAC"/>
              <w:rPr>
                <w:rFonts w:cs="Arial"/>
              </w:rPr>
            </w:pPr>
            <w:r w:rsidRPr="00A1115A">
              <w:rPr>
                <w:rFonts w:cs="Arial"/>
              </w:rPr>
              <w:t>or</w:t>
            </w:r>
          </w:p>
          <w:p w14:paraId="2BFB722A"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BFB722B" w14:textId="77777777" w:rsidR="0099320B" w:rsidRPr="00A1115A" w:rsidRDefault="0099320B" w:rsidP="00C240EB">
            <w:pPr>
              <w:pStyle w:val="TAC"/>
              <w:rPr>
                <w:rFonts w:cs="Arial"/>
              </w:rPr>
            </w:pPr>
            <w:r w:rsidRPr="00A1115A">
              <w:rPr>
                <w:rFonts w:cs="Arial"/>
              </w:rPr>
              <w:t>≤ 12750</w:t>
            </w:r>
          </w:p>
        </w:tc>
      </w:tr>
      <w:tr w:rsidR="0099320B" w:rsidRPr="00A1115A" w14:paraId="2BFB722E" w14:textId="77777777" w:rsidTr="00C240EB">
        <w:trPr>
          <w:jc w:val="center"/>
        </w:trPr>
        <w:tc>
          <w:tcPr>
            <w:tcW w:w="0" w:type="auto"/>
            <w:gridSpan w:val="6"/>
          </w:tcPr>
          <w:p w14:paraId="2BFB722D"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2BFB722F" w14:textId="77777777" w:rsidR="0099320B" w:rsidRPr="00F82374" w:rsidRDefault="0099320B" w:rsidP="0099320B">
      <w:pPr>
        <w:rPr>
          <w:color w:val="000000" w:themeColor="text1"/>
        </w:rPr>
      </w:pPr>
    </w:p>
    <w:p w14:paraId="2BFB7230" w14:textId="77777777" w:rsidR="0099320B" w:rsidRPr="009128D9" w:rsidRDefault="0099320B" w:rsidP="0099320B">
      <w:pPr>
        <w:pStyle w:val="Heading3"/>
        <w:rPr>
          <w:color w:val="000000" w:themeColor="text1"/>
          <w:szCs w:val="28"/>
        </w:rPr>
      </w:pPr>
      <w:bookmarkStart w:id="584" w:name="_Toc463997790"/>
      <w:bookmarkStart w:id="585" w:name="_Toc36034832"/>
      <w:bookmarkStart w:id="586" w:name="_Toc42537432"/>
      <w:bookmarkStart w:id="587" w:name="_Toc46356497"/>
      <w:bookmarkStart w:id="588" w:name="_Toc52566411"/>
      <w:bookmarkStart w:id="589" w:name="_Toc72931505"/>
      <w:bookmarkStart w:id="590" w:name="_Toc73026137"/>
      <w:bookmarkStart w:id="591" w:name="_Toc87544764"/>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584"/>
      <w:bookmarkEnd w:id="585"/>
      <w:bookmarkEnd w:id="586"/>
      <w:bookmarkEnd w:id="587"/>
      <w:bookmarkEnd w:id="588"/>
      <w:bookmarkEnd w:id="589"/>
      <w:bookmarkEnd w:id="590"/>
      <w:bookmarkEnd w:id="591"/>
    </w:p>
    <w:p w14:paraId="2BFB7231"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2BFB7232"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2BFB7233"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2BFB7237" w14:textId="77777777" w:rsidTr="00C240EB">
        <w:trPr>
          <w:trHeight w:val="187"/>
        </w:trPr>
        <w:tc>
          <w:tcPr>
            <w:tcW w:w="2576" w:type="dxa"/>
            <w:tcBorders>
              <w:bottom w:val="nil"/>
            </w:tcBorders>
            <w:shd w:val="clear" w:color="auto" w:fill="auto"/>
          </w:tcPr>
          <w:p w14:paraId="2BFB7234"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2BFB723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2BFB7236"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2BFB723F" w14:textId="77777777" w:rsidTr="00C240EB">
        <w:trPr>
          <w:trHeight w:val="187"/>
        </w:trPr>
        <w:tc>
          <w:tcPr>
            <w:tcW w:w="2576" w:type="dxa"/>
            <w:tcBorders>
              <w:top w:val="nil"/>
              <w:bottom w:val="single" w:sz="4" w:space="0" w:color="auto"/>
            </w:tcBorders>
            <w:shd w:val="clear" w:color="auto" w:fill="auto"/>
          </w:tcPr>
          <w:p w14:paraId="2BFB7238"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2BFB7239" w14:textId="77777777" w:rsidR="0099320B" w:rsidRPr="009128D9" w:rsidRDefault="0099320B" w:rsidP="00C240EB">
            <w:pPr>
              <w:pStyle w:val="TAH"/>
              <w:rPr>
                <w:color w:val="000000" w:themeColor="text1"/>
              </w:rPr>
            </w:pPr>
          </w:p>
        </w:tc>
        <w:tc>
          <w:tcPr>
            <w:tcW w:w="1228" w:type="dxa"/>
          </w:tcPr>
          <w:p w14:paraId="2BFB723A"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2BFB723B"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BFB723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2BFB723D"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2BFB723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2BFB7243" w14:textId="77777777" w:rsidTr="00C240EB">
        <w:trPr>
          <w:trHeight w:val="187"/>
        </w:trPr>
        <w:tc>
          <w:tcPr>
            <w:tcW w:w="2576" w:type="dxa"/>
            <w:tcBorders>
              <w:bottom w:val="nil"/>
            </w:tcBorders>
            <w:shd w:val="clear" w:color="auto" w:fill="auto"/>
          </w:tcPr>
          <w:p w14:paraId="2BFB724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BFB7241"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2BFB7242"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2BFB724B" w14:textId="77777777" w:rsidTr="00C240EB">
        <w:trPr>
          <w:trHeight w:val="187"/>
        </w:trPr>
        <w:tc>
          <w:tcPr>
            <w:tcW w:w="2576" w:type="dxa"/>
            <w:tcBorders>
              <w:top w:val="nil"/>
            </w:tcBorders>
            <w:shd w:val="clear" w:color="auto" w:fill="auto"/>
          </w:tcPr>
          <w:p w14:paraId="2BFB7244" w14:textId="77777777" w:rsidR="0099320B" w:rsidRPr="009128D9" w:rsidRDefault="0099320B" w:rsidP="00C240EB">
            <w:pPr>
              <w:pStyle w:val="TAC"/>
              <w:rPr>
                <w:color w:val="000000" w:themeColor="text1"/>
              </w:rPr>
            </w:pPr>
          </w:p>
        </w:tc>
        <w:tc>
          <w:tcPr>
            <w:tcW w:w="756" w:type="dxa"/>
          </w:tcPr>
          <w:p w14:paraId="2BFB7245"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2BFB724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2BFB7247"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2BFB7248" w14:textId="77777777" w:rsidR="0099320B" w:rsidRPr="009128D9" w:rsidRDefault="0099320B" w:rsidP="00C240EB">
            <w:pPr>
              <w:pStyle w:val="TAC"/>
              <w:rPr>
                <w:color w:val="000000" w:themeColor="text1"/>
              </w:rPr>
            </w:pPr>
          </w:p>
        </w:tc>
        <w:tc>
          <w:tcPr>
            <w:tcW w:w="1228" w:type="dxa"/>
          </w:tcPr>
          <w:p w14:paraId="2BFB7249" w14:textId="77777777" w:rsidR="0099320B" w:rsidRPr="009128D9" w:rsidRDefault="0099320B" w:rsidP="00C240EB">
            <w:pPr>
              <w:pStyle w:val="TAC"/>
              <w:rPr>
                <w:color w:val="000000" w:themeColor="text1"/>
                <w:lang w:val="sv-SE" w:eastAsia="zh-CN"/>
              </w:rPr>
            </w:pPr>
          </w:p>
        </w:tc>
        <w:tc>
          <w:tcPr>
            <w:tcW w:w="1489" w:type="dxa"/>
          </w:tcPr>
          <w:p w14:paraId="2BFB724A" w14:textId="77777777" w:rsidR="0099320B" w:rsidRPr="009128D9" w:rsidRDefault="0099320B" w:rsidP="00C240EB">
            <w:pPr>
              <w:pStyle w:val="TAC"/>
              <w:rPr>
                <w:color w:val="000000" w:themeColor="text1"/>
                <w:lang w:val="sv-SE"/>
              </w:rPr>
            </w:pPr>
          </w:p>
        </w:tc>
      </w:tr>
      <w:tr w:rsidR="0099320B" w:rsidRPr="009128D9" w14:paraId="2BFB724D" w14:textId="77777777" w:rsidTr="00C240EB">
        <w:trPr>
          <w:trHeight w:val="187"/>
        </w:trPr>
        <w:tc>
          <w:tcPr>
            <w:tcW w:w="9733" w:type="dxa"/>
            <w:gridSpan w:val="7"/>
          </w:tcPr>
          <w:p w14:paraId="2BFB724C"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14:paraId="2BFB724E" w14:textId="77777777" w:rsidR="0099320B" w:rsidRPr="00F82374" w:rsidRDefault="0099320B" w:rsidP="0099320B">
      <w:pPr>
        <w:rPr>
          <w:color w:val="000000" w:themeColor="text1"/>
        </w:rPr>
      </w:pPr>
    </w:p>
    <w:p w14:paraId="2BFB724F"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2BFB7253" w14:textId="77777777" w:rsidTr="00C240EB">
        <w:trPr>
          <w:trHeight w:val="187"/>
          <w:jc w:val="center"/>
        </w:trPr>
        <w:tc>
          <w:tcPr>
            <w:tcW w:w="1701" w:type="dxa"/>
          </w:tcPr>
          <w:p w14:paraId="2BFB7250"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2BFB7251"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BFB7252"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2BFB7257" w14:textId="77777777" w:rsidTr="00C240EB">
        <w:trPr>
          <w:trHeight w:val="187"/>
          <w:jc w:val="center"/>
        </w:trPr>
        <w:tc>
          <w:tcPr>
            <w:tcW w:w="1701" w:type="dxa"/>
            <w:vAlign w:val="center"/>
          </w:tcPr>
          <w:p w14:paraId="2BFB7254"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2BFB7255"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2BFB7256"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2BFB725B" w14:textId="77777777" w:rsidTr="00C240EB">
        <w:trPr>
          <w:trHeight w:val="187"/>
          <w:jc w:val="center"/>
        </w:trPr>
        <w:tc>
          <w:tcPr>
            <w:tcW w:w="1701" w:type="dxa"/>
            <w:vAlign w:val="center"/>
          </w:tcPr>
          <w:p w14:paraId="2BFB7258"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2BFB725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2BFB725A"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2BFB725C" w14:textId="77777777" w:rsidR="0099320B" w:rsidRPr="009128D9" w:rsidRDefault="0099320B" w:rsidP="0099320B">
      <w:pPr>
        <w:rPr>
          <w:color w:val="000000" w:themeColor="text1"/>
        </w:rPr>
      </w:pPr>
    </w:p>
    <w:p w14:paraId="2BFB725D" w14:textId="77777777" w:rsidR="0099320B" w:rsidRPr="009128D9" w:rsidRDefault="0099320B" w:rsidP="0099320B">
      <w:pPr>
        <w:pStyle w:val="Heading3"/>
        <w:rPr>
          <w:color w:val="000000" w:themeColor="text1"/>
          <w:szCs w:val="28"/>
          <w:lang w:eastAsia="x-none"/>
        </w:rPr>
      </w:pPr>
      <w:bookmarkStart w:id="592" w:name="_Toc463997791"/>
      <w:bookmarkStart w:id="593" w:name="_Toc36034833"/>
      <w:bookmarkStart w:id="594" w:name="_Toc42537433"/>
      <w:bookmarkStart w:id="595" w:name="_Toc46356498"/>
      <w:bookmarkStart w:id="596" w:name="_Toc52566412"/>
      <w:bookmarkStart w:id="597" w:name="_Toc72931506"/>
      <w:bookmarkStart w:id="598" w:name="_Toc73026138"/>
      <w:bookmarkStart w:id="599" w:name="_Toc8754476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592"/>
      <w:bookmarkEnd w:id="593"/>
      <w:bookmarkEnd w:id="594"/>
      <w:bookmarkEnd w:id="595"/>
      <w:bookmarkEnd w:id="596"/>
      <w:bookmarkEnd w:id="597"/>
      <w:bookmarkEnd w:id="598"/>
      <w:bookmarkEnd w:id="599"/>
    </w:p>
    <w:p w14:paraId="2BFB725E"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2BFB725F"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2BFB7260"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BFB7265" w14:textId="77777777" w:rsidTr="00C240EB">
        <w:tc>
          <w:tcPr>
            <w:tcW w:w="1177" w:type="dxa"/>
            <w:tcBorders>
              <w:bottom w:val="nil"/>
            </w:tcBorders>
            <w:shd w:val="clear" w:color="auto" w:fill="auto"/>
            <w:vAlign w:val="center"/>
          </w:tcPr>
          <w:p w14:paraId="2BFB7261"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B7262"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2BFB7263"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2BFB7264"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2BFB726E" w14:textId="77777777" w:rsidTr="00C240EB">
        <w:tc>
          <w:tcPr>
            <w:tcW w:w="1177" w:type="dxa"/>
            <w:tcBorders>
              <w:top w:val="nil"/>
              <w:bottom w:val="single" w:sz="4" w:space="0" w:color="auto"/>
            </w:tcBorders>
            <w:shd w:val="clear" w:color="auto" w:fill="auto"/>
            <w:vAlign w:val="center"/>
          </w:tcPr>
          <w:p w14:paraId="2BFB7266"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2BFB7267"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2BFB7268" w14:textId="77777777" w:rsidR="0099320B" w:rsidRPr="009128D9" w:rsidRDefault="0099320B" w:rsidP="00C240EB">
            <w:pPr>
              <w:pStyle w:val="TAH"/>
              <w:rPr>
                <w:color w:val="000000" w:themeColor="text1"/>
              </w:rPr>
            </w:pPr>
          </w:p>
        </w:tc>
        <w:tc>
          <w:tcPr>
            <w:tcW w:w="1140" w:type="dxa"/>
          </w:tcPr>
          <w:p w14:paraId="2BFB726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2BFB726A"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BFB726B"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2BFB726C"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2BFB726D"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2BFB7273" w14:textId="77777777" w:rsidTr="00C240EB">
        <w:tc>
          <w:tcPr>
            <w:tcW w:w="1177" w:type="dxa"/>
            <w:tcBorders>
              <w:bottom w:val="nil"/>
            </w:tcBorders>
            <w:shd w:val="clear" w:color="auto" w:fill="auto"/>
          </w:tcPr>
          <w:p w14:paraId="2BFB726F"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2BFB7270"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2BFB7271"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2BFB7272"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2BFB727C" w14:textId="77777777" w:rsidTr="00C240EB">
        <w:tc>
          <w:tcPr>
            <w:tcW w:w="1177" w:type="dxa"/>
            <w:tcBorders>
              <w:top w:val="nil"/>
              <w:bottom w:val="nil"/>
            </w:tcBorders>
            <w:shd w:val="clear" w:color="auto" w:fill="auto"/>
          </w:tcPr>
          <w:p w14:paraId="2BFB7274" w14:textId="77777777" w:rsidR="0099320B" w:rsidRPr="009128D9" w:rsidRDefault="0099320B" w:rsidP="00C240EB">
            <w:pPr>
              <w:pStyle w:val="TAC"/>
              <w:rPr>
                <w:bCs/>
                <w:color w:val="000000" w:themeColor="text1"/>
              </w:rPr>
            </w:pPr>
          </w:p>
        </w:tc>
        <w:tc>
          <w:tcPr>
            <w:tcW w:w="2384" w:type="dxa"/>
            <w:vMerge/>
          </w:tcPr>
          <w:p w14:paraId="2BFB7275" w14:textId="77777777" w:rsidR="0099320B" w:rsidRPr="009128D9" w:rsidRDefault="0099320B" w:rsidP="00C240EB">
            <w:pPr>
              <w:pStyle w:val="TAC"/>
              <w:rPr>
                <w:bCs/>
                <w:color w:val="000000" w:themeColor="text1"/>
              </w:rPr>
            </w:pPr>
          </w:p>
        </w:tc>
        <w:tc>
          <w:tcPr>
            <w:tcW w:w="667" w:type="dxa"/>
            <w:vMerge/>
          </w:tcPr>
          <w:p w14:paraId="2BFB7276" w14:textId="77777777" w:rsidR="0099320B" w:rsidRPr="009128D9" w:rsidRDefault="0099320B" w:rsidP="00C240EB">
            <w:pPr>
              <w:pStyle w:val="TAC"/>
              <w:rPr>
                <w:rFonts w:cs="Arial"/>
                <w:color w:val="000000" w:themeColor="text1"/>
                <w:kern w:val="2"/>
              </w:rPr>
            </w:pPr>
          </w:p>
        </w:tc>
        <w:tc>
          <w:tcPr>
            <w:tcW w:w="1140" w:type="dxa"/>
          </w:tcPr>
          <w:p w14:paraId="2BFB7277"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2BFB7278"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2BFB7279" w14:textId="77777777" w:rsidR="0099320B" w:rsidRPr="009128D9" w:rsidRDefault="0099320B" w:rsidP="00C240EB">
            <w:pPr>
              <w:pStyle w:val="TAC"/>
              <w:rPr>
                <w:color w:val="000000" w:themeColor="text1"/>
              </w:rPr>
            </w:pPr>
          </w:p>
        </w:tc>
        <w:tc>
          <w:tcPr>
            <w:tcW w:w="1140" w:type="dxa"/>
          </w:tcPr>
          <w:p w14:paraId="2BFB727A" w14:textId="77777777" w:rsidR="0099320B" w:rsidRPr="009128D9" w:rsidRDefault="0099320B" w:rsidP="00C240EB">
            <w:pPr>
              <w:pStyle w:val="TAC"/>
              <w:rPr>
                <w:color w:val="000000" w:themeColor="text1"/>
                <w:lang w:eastAsia="zh-CN"/>
              </w:rPr>
            </w:pPr>
          </w:p>
        </w:tc>
        <w:tc>
          <w:tcPr>
            <w:tcW w:w="1140" w:type="dxa"/>
          </w:tcPr>
          <w:p w14:paraId="2BFB727B" w14:textId="77777777" w:rsidR="0099320B" w:rsidRPr="009128D9" w:rsidRDefault="0099320B" w:rsidP="00C240EB">
            <w:pPr>
              <w:pStyle w:val="TAC"/>
              <w:rPr>
                <w:color w:val="000000" w:themeColor="text1"/>
              </w:rPr>
            </w:pPr>
          </w:p>
        </w:tc>
      </w:tr>
      <w:tr w:rsidR="0099320B" w:rsidRPr="009128D9" w14:paraId="2BFB7281" w14:textId="77777777" w:rsidTr="00C240EB">
        <w:tc>
          <w:tcPr>
            <w:tcW w:w="1177" w:type="dxa"/>
            <w:tcBorders>
              <w:top w:val="nil"/>
              <w:bottom w:val="nil"/>
            </w:tcBorders>
            <w:shd w:val="clear" w:color="auto" w:fill="auto"/>
          </w:tcPr>
          <w:p w14:paraId="2BFB727D" w14:textId="77777777" w:rsidR="0099320B" w:rsidRPr="009128D9" w:rsidRDefault="0099320B" w:rsidP="00C240EB">
            <w:pPr>
              <w:pStyle w:val="TAC"/>
              <w:rPr>
                <w:color w:val="000000" w:themeColor="text1"/>
              </w:rPr>
            </w:pPr>
          </w:p>
        </w:tc>
        <w:tc>
          <w:tcPr>
            <w:tcW w:w="2384" w:type="dxa"/>
          </w:tcPr>
          <w:p w14:paraId="2BFB727E"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2BFB727F"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2BFB7280"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2BFB7286" w14:textId="77777777" w:rsidTr="00C240EB">
        <w:tc>
          <w:tcPr>
            <w:tcW w:w="1177" w:type="dxa"/>
            <w:tcBorders>
              <w:top w:val="nil"/>
              <w:bottom w:val="nil"/>
            </w:tcBorders>
            <w:shd w:val="clear" w:color="auto" w:fill="auto"/>
          </w:tcPr>
          <w:p w14:paraId="2BFB7282" w14:textId="77777777" w:rsidR="0099320B" w:rsidRPr="009128D9" w:rsidRDefault="0099320B" w:rsidP="00C240EB">
            <w:pPr>
              <w:pStyle w:val="TAC"/>
              <w:rPr>
                <w:color w:val="000000" w:themeColor="text1"/>
              </w:rPr>
            </w:pPr>
          </w:p>
        </w:tc>
        <w:tc>
          <w:tcPr>
            <w:tcW w:w="2384" w:type="dxa"/>
          </w:tcPr>
          <w:p w14:paraId="2BFB7283"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2BFB7284"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2BFB7285"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BFB728B" w14:textId="77777777" w:rsidTr="00C240EB">
        <w:tc>
          <w:tcPr>
            <w:tcW w:w="1177" w:type="dxa"/>
            <w:tcBorders>
              <w:top w:val="nil"/>
              <w:bottom w:val="nil"/>
            </w:tcBorders>
            <w:shd w:val="clear" w:color="auto" w:fill="auto"/>
          </w:tcPr>
          <w:p w14:paraId="2BFB7287" w14:textId="77777777" w:rsidR="0099320B" w:rsidRPr="009128D9" w:rsidRDefault="0099320B" w:rsidP="00C240EB">
            <w:pPr>
              <w:pStyle w:val="TAC"/>
              <w:rPr>
                <w:color w:val="000000" w:themeColor="text1"/>
              </w:rPr>
            </w:pPr>
          </w:p>
        </w:tc>
        <w:tc>
          <w:tcPr>
            <w:tcW w:w="2384" w:type="dxa"/>
          </w:tcPr>
          <w:p w14:paraId="2BFB7288"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2BFB7289"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2BFB728A"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2BFB7292" w14:textId="77777777" w:rsidTr="00C240EB">
        <w:tc>
          <w:tcPr>
            <w:tcW w:w="1177" w:type="dxa"/>
            <w:tcBorders>
              <w:top w:val="nil"/>
              <w:bottom w:val="nil"/>
            </w:tcBorders>
            <w:shd w:val="clear" w:color="auto" w:fill="auto"/>
          </w:tcPr>
          <w:p w14:paraId="2BFB728C" w14:textId="77777777" w:rsidR="0099320B" w:rsidRPr="009128D9" w:rsidRDefault="0099320B" w:rsidP="00C240EB">
            <w:pPr>
              <w:pStyle w:val="TAC"/>
              <w:rPr>
                <w:color w:val="000000" w:themeColor="text1"/>
              </w:rPr>
            </w:pPr>
          </w:p>
        </w:tc>
        <w:tc>
          <w:tcPr>
            <w:tcW w:w="2384" w:type="dxa"/>
          </w:tcPr>
          <w:p w14:paraId="2BFB728D"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2BFB728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2BFB728F" w14:textId="77777777" w:rsidR="0099320B" w:rsidRPr="009128D9" w:rsidRDefault="0099320B" w:rsidP="00C240EB">
            <w:pPr>
              <w:pStyle w:val="TAC"/>
              <w:rPr>
                <w:color w:val="000000" w:themeColor="text1"/>
              </w:rPr>
            </w:pPr>
            <w:r w:rsidRPr="009128D9">
              <w:rPr>
                <w:color w:val="000000" w:themeColor="text1"/>
              </w:rPr>
              <w:t>-BW/2 – 7.5</w:t>
            </w:r>
          </w:p>
          <w:p w14:paraId="2BFB7290" w14:textId="77777777" w:rsidR="0099320B" w:rsidRPr="009128D9" w:rsidRDefault="0099320B" w:rsidP="00C240EB">
            <w:pPr>
              <w:pStyle w:val="TAC"/>
              <w:rPr>
                <w:color w:val="000000" w:themeColor="text1"/>
              </w:rPr>
            </w:pPr>
            <w:r w:rsidRPr="009128D9">
              <w:rPr>
                <w:color w:val="000000" w:themeColor="text1"/>
              </w:rPr>
              <w:t>/</w:t>
            </w:r>
          </w:p>
          <w:p w14:paraId="2BFB7291"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2BFB7297" w14:textId="77777777" w:rsidTr="00C240EB">
        <w:tc>
          <w:tcPr>
            <w:tcW w:w="1177" w:type="dxa"/>
            <w:tcBorders>
              <w:top w:val="nil"/>
            </w:tcBorders>
            <w:shd w:val="clear" w:color="auto" w:fill="auto"/>
          </w:tcPr>
          <w:p w14:paraId="2BFB7293" w14:textId="77777777" w:rsidR="0099320B" w:rsidRPr="009128D9" w:rsidRDefault="0099320B" w:rsidP="00C240EB">
            <w:pPr>
              <w:pStyle w:val="TAC"/>
              <w:rPr>
                <w:color w:val="000000" w:themeColor="text1"/>
              </w:rPr>
            </w:pPr>
          </w:p>
        </w:tc>
        <w:tc>
          <w:tcPr>
            <w:tcW w:w="2384" w:type="dxa"/>
          </w:tcPr>
          <w:p w14:paraId="2BFB7294"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2BFB7295"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2BFB7296"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2BFB729A" w14:textId="77777777" w:rsidTr="00C240EB">
        <w:tc>
          <w:tcPr>
            <w:tcW w:w="9928" w:type="dxa"/>
            <w:gridSpan w:val="8"/>
          </w:tcPr>
          <w:p w14:paraId="2BFB7298"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14:paraId="2BFB7299" w14:textId="77777777"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2BFB729B" w14:textId="77777777" w:rsidR="0099320B" w:rsidRPr="00A1196C" w:rsidRDefault="0099320B" w:rsidP="0099320B">
      <w:pPr>
        <w:rPr>
          <w:color w:val="000000" w:themeColor="text1"/>
          <w:sz w:val="28"/>
        </w:rPr>
      </w:pPr>
    </w:p>
    <w:p w14:paraId="2BFB729C" w14:textId="77777777" w:rsidR="00661635" w:rsidRPr="0087716F" w:rsidRDefault="00661635" w:rsidP="00661635"/>
    <w:p w14:paraId="2BFB729D" w14:textId="77777777" w:rsidR="00661635" w:rsidRPr="0087716F" w:rsidRDefault="00661635" w:rsidP="00661635">
      <w:pPr>
        <w:spacing w:after="0"/>
      </w:pPr>
      <w:r w:rsidRPr="0087716F">
        <w:br w:type="page"/>
      </w:r>
    </w:p>
    <w:p w14:paraId="2BFB729E" w14:textId="77777777" w:rsidR="00661635" w:rsidRPr="0087716F" w:rsidRDefault="00661635" w:rsidP="00661635">
      <w:pPr>
        <w:pStyle w:val="Heading1"/>
        <w:rPr>
          <w:szCs w:val="28"/>
          <w:lang w:eastAsia="x-none"/>
        </w:rPr>
      </w:pPr>
      <w:bookmarkStart w:id="600" w:name="_Toc72931507"/>
      <w:bookmarkStart w:id="601" w:name="_Toc73026139"/>
      <w:bookmarkStart w:id="602" w:name="_Toc87544766"/>
      <w:bookmarkStart w:id="603" w:name="_Toc461002576"/>
      <w:bookmarkStart w:id="604" w:name="_Toc36034824"/>
      <w:bookmarkStart w:id="605" w:name="_Toc42537424"/>
      <w:bookmarkStart w:id="606" w:name="_Toc46356489"/>
      <w:bookmarkStart w:id="607" w:name="_Toc52566403"/>
      <w:r w:rsidRPr="0087716F">
        <w:t>9</w:t>
      </w:r>
      <w:r w:rsidRPr="0087716F">
        <w:tab/>
        <w:t>Conclusion and recommendations</w:t>
      </w:r>
      <w:bookmarkEnd w:id="600"/>
      <w:bookmarkEnd w:id="601"/>
      <w:bookmarkEnd w:id="602"/>
      <w:r w:rsidRPr="0087716F">
        <w:t xml:space="preserve"> </w:t>
      </w:r>
      <w:bookmarkEnd w:id="603"/>
      <w:bookmarkEnd w:id="604"/>
      <w:bookmarkEnd w:id="605"/>
      <w:bookmarkEnd w:id="606"/>
      <w:bookmarkEnd w:id="607"/>
    </w:p>
    <w:p w14:paraId="2BFB729F" w14:textId="77777777" w:rsidR="00661635" w:rsidRPr="0087716F" w:rsidRDefault="00661635" w:rsidP="00661635"/>
    <w:p w14:paraId="2BFB72A0" w14:textId="77777777" w:rsidR="00661635" w:rsidRPr="0087716F" w:rsidRDefault="00661635" w:rsidP="00661635">
      <w:pPr>
        <w:spacing w:after="0"/>
        <w:rPr>
          <w:rFonts w:ascii="Arial" w:hAnsi="Arial"/>
          <w:sz w:val="32"/>
        </w:rPr>
      </w:pPr>
      <w:bookmarkStart w:id="608" w:name="historyclause"/>
      <w:r w:rsidRPr="0087716F">
        <w:br w:type="page"/>
      </w:r>
    </w:p>
    <w:p w14:paraId="2BFB72A1" w14:textId="77777777" w:rsidR="00661635" w:rsidRPr="0087716F" w:rsidRDefault="00661635" w:rsidP="00661635">
      <w:pPr>
        <w:pStyle w:val="Heading1"/>
      </w:pPr>
      <w:bookmarkStart w:id="609" w:name="_Toc36034891"/>
      <w:bookmarkStart w:id="610" w:name="_Toc42537491"/>
      <w:bookmarkStart w:id="611" w:name="_Toc46356556"/>
      <w:bookmarkStart w:id="612" w:name="_Toc52566470"/>
      <w:bookmarkStart w:id="613" w:name="_Toc72931508"/>
      <w:bookmarkStart w:id="614" w:name="_Toc73026140"/>
      <w:bookmarkStart w:id="615" w:name="_Toc87544767"/>
      <w:r w:rsidRPr="0087716F">
        <w:t>Annex A</w:t>
      </w:r>
      <w:bookmarkEnd w:id="609"/>
      <w:bookmarkEnd w:id="610"/>
      <w:bookmarkEnd w:id="611"/>
      <w:bookmarkEnd w:id="612"/>
      <w:bookmarkEnd w:id="613"/>
      <w:bookmarkEnd w:id="614"/>
      <w:bookmarkEnd w:id="615"/>
    </w:p>
    <w:p w14:paraId="2BFB72A2" w14:textId="77777777" w:rsidR="00661635" w:rsidRPr="00C47FF9" w:rsidRDefault="00661635" w:rsidP="00661635">
      <w:pPr>
        <w:rPr>
          <w:rFonts w:eastAsia="SimSun"/>
          <w:color w:val="BF8F00"/>
          <w:lang w:eastAsia="zh-CN"/>
        </w:rPr>
      </w:pPr>
    </w:p>
    <w:p w14:paraId="2BFB72A3"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616" w:name="_Toc36034893"/>
      <w:bookmarkStart w:id="617" w:name="_Toc42537493"/>
      <w:bookmarkStart w:id="618" w:name="_Toc46356558"/>
      <w:bookmarkStart w:id="619" w:name="_Toc52566472"/>
      <w:bookmarkStart w:id="620" w:name="_Toc72931509"/>
      <w:bookmarkStart w:id="621" w:name="_Toc73026141"/>
      <w:bookmarkStart w:id="622" w:name="_Toc87544768"/>
      <w:r w:rsidRPr="0087716F">
        <w:t>Annex B:</w:t>
      </w:r>
      <w:bookmarkEnd w:id="616"/>
      <w:bookmarkEnd w:id="617"/>
      <w:bookmarkEnd w:id="618"/>
      <w:bookmarkEnd w:id="619"/>
      <w:r w:rsidRPr="0087716F">
        <w:t xml:space="preserve"> </w:t>
      </w:r>
      <w:r w:rsidRPr="0087716F">
        <w:rPr>
          <w:rFonts w:cs="Arial"/>
        </w:rPr>
        <w:t>Change history</w:t>
      </w:r>
      <w:bookmarkEnd w:id="620"/>
      <w:bookmarkEnd w:id="621"/>
      <w:bookmarkEnd w:id="622"/>
    </w:p>
    <w:p w14:paraId="2BFB72A4" w14:textId="77777777" w:rsidR="00661635" w:rsidRPr="0087716F" w:rsidRDefault="00661635" w:rsidP="00661635">
      <w:pPr>
        <w:pStyle w:val="TH"/>
      </w:pPr>
      <w:bookmarkStart w:id="623" w:name="OLE_LINK6"/>
      <w:bookmarkStart w:id="624" w:name="OLE_LINK7"/>
      <w:bookmarkStart w:id="625" w:name="OLE_LINK20"/>
      <w:bookmarkStart w:id="626" w:name="OLE_LINK21"/>
      <w:bookmarkStart w:id="62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2BFB72A6" w14:textId="77777777" w:rsidTr="00C240EB">
        <w:trPr>
          <w:cantSplit/>
        </w:trPr>
        <w:tc>
          <w:tcPr>
            <w:tcW w:w="9639" w:type="dxa"/>
            <w:gridSpan w:val="8"/>
            <w:tcBorders>
              <w:bottom w:val="nil"/>
            </w:tcBorders>
            <w:shd w:val="solid" w:color="FFFFFF" w:fill="auto"/>
          </w:tcPr>
          <w:bookmarkEnd w:id="623"/>
          <w:bookmarkEnd w:id="624"/>
          <w:p w14:paraId="2BFB72A5" w14:textId="77777777" w:rsidR="00661635" w:rsidRPr="0087716F" w:rsidRDefault="00661635" w:rsidP="00C240EB">
            <w:pPr>
              <w:pStyle w:val="TAL"/>
              <w:jc w:val="center"/>
              <w:rPr>
                <w:b/>
                <w:sz w:val="16"/>
              </w:rPr>
            </w:pPr>
            <w:r w:rsidRPr="0087716F">
              <w:rPr>
                <w:b/>
              </w:rPr>
              <w:t>Change history</w:t>
            </w:r>
          </w:p>
        </w:tc>
      </w:tr>
      <w:tr w:rsidR="00661635" w:rsidRPr="0087716F" w14:paraId="2BFB72AF" w14:textId="77777777" w:rsidTr="00C240EB">
        <w:tc>
          <w:tcPr>
            <w:tcW w:w="800" w:type="dxa"/>
            <w:shd w:val="pct10" w:color="auto" w:fill="FFFFFF"/>
          </w:tcPr>
          <w:p w14:paraId="2BFB72A7" w14:textId="77777777" w:rsidR="00661635" w:rsidRPr="0087716F" w:rsidRDefault="00661635" w:rsidP="00C240EB">
            <w:pPr>
              <w:pStyle w:val="TAL"/>
              <w:rPr>
                <w:b/>
                <w:sz w:val="16"/>
              </w:rPr>
            </w:pPr>
            <w:r w:rsidRPr="0087716F">
              <w:rPr>
                <w:b/>
                <w:sz w:val="16"/>
              </w:rPr>
              <w:t>Date</w:t>
            </w:r>
          </w:p>
        </w:tc>
        <w:tc>
          <w:tcPr>
            <w:tcW w:w="800" w:type="dxa"/>
            <w:shd w:val="pct10" w:color="auto" w:fill="FFFFFF"/>
          </w:tcPr>
          <w:p w14:paraId="2BFB72A8" w14:textId="77777777" w:rsidR="00661635" w:rsidRPr="0087716F" w:rsidRDefault="00661635" w:rsidP="00C240EB">
            <w:pPr>
              <w:pStyle w:val="TAL"/>
              <w:rPr>
                <w:b/>
                <w:sz w:val="16"/>
              </w:rPr>
            </w:pPr>
            <w:r w:rsidRPr="0087716F">
              <w:rPr>
                <w:b/>
                <w:sz w:val="16"/>
              </w:rPr>
              <w:t>Meeting</w:t>
            </w:r>
          </w:p>
        </w:tc>
        <w:tc>
          <w:tcPr>
            <w:tcW w:w="1094" w:type="dxa"/>
            <w:shd w:val="pct10" w:color="auto" w:fill="FFFFFF"/>
          </w:tcPr>
          <w:p w14:paraId="2BFB72A9" w14:textId="77777777" w:rsidR="00661635" w:rsidRPr="0087716F" w:rsidRDefault="00661635" w:rsidP="00C240EB">
            <w:pPr>
              <w:pStyle w:val="TAL"/>
              <w:rPr>
                <w:b/>
                <w:sz w:val="16"/>
              </w:rPr>
            </w:pPr>
            <w:r w:rsidRPr="0087716F">
              <w:rPr>
                <w:b/>
                <w:sz w:val="16"/>
              </w:rPr>
              <w:t>TDoc</w:t>
            </w:r>
          </w:p>
        </w:tc>
        <w:tc>
          <w:tcPr>
            <w:tcW w:w="425" w:type="dxa"/>
            <w:shd w:val="pct10" w:color="auto" w:fill="FFFFFF"/>
          </w:tcPr>
          <w:p w14:paraId="2BFB72AA" w14:textId="77777777" w:rsidR="00661635" w:rsidRPr="0087716F" w:rsidRDefault="00661635" w:rsidP="00C240EB">
            <w:pPr>
              <w:pStyle w:val="TAL"/>
              <w:rPr>
                <w:b/>
                <w:sz w:val="16"/>
              </w:rPr>
            </w:pPr>
            <w:r w:rsidRPr="0087716F">
              <w:rPr>
                <w:b/>
                <w:sz w:val="16"/>
              </w:rPr>
              <w:t>CR</w:t>
            </w:r>
          </w:p>
        </w:tc>
        <w:tc>
          <w:tcPr>
            <w:tcW w:w="425" w:type="dxa"/>
            <w:shd w:val="pct10" w:color="auto" w:fill="FFFFFF"/>
          </w:tcPr>
          <w:p w14:paraId="2BFB72AB" w14:textId="77777777" w:rsidR="00661635" w:rsidRPr="0087716F" w:rsidRDefault="00661635" w:rsidP="00C240EB">
            <w:pPr>
              <w:pStyle w:val="TAL"/>
              <w:rPr>
                <w:b/>
                <w:sz w:val="16"/>
              </w:rPr>
            </w:pPr>
            <w:r w:rsidRPr="0087716F">
              <w:rPr>
                <w:b/>
                <w:sz w:val="16"/>
              </w:rPr>
              <w:t>Rev</w:t>
            </w:r>
          </w:p>
        </w:tc>
        <w:tc>
          <w:tcPr>
            <w:tcW w:w="425" w:type="dxa"/>
            <w:shd w:val="pct10" w:color="auto" w:fill="FFFFFF"/>
          </w:tcPr>
          <w:p w14:paraId="2BFB72AC" w14:textId="77777777" w:rsidR="00661635" w:rsidRPr="0087716F" w:rsidRDefault="00661635" w:rsidP="00C240EB">
            <w:pPr>
              <w:pStyle w:val="TAL"/>
              <w:rPr>
                <w:b/>
                <w:sz w:val="16"/>
              </w:rPr>
            </w:pPr>
            <w:r w:rsidRPr="0087716F">
              <w:rPr>
                <w:b/>
                <w:sz w:val="16"/>
              </w:rPr>
              <w:t>Cat</w:t>
            </w:r>
          </w:p>
        </w:tc>
        <w:tc>
          <w:tcPr>
            <w:tcW w:w="4962" w:type="dxa"/>
            <w:shd w:val="pct10" w:color="auto" w:fill="FFFFFF"/>
          </w:tcPr>
          <w:p w14:paraId="2BFB72AD" w14:textId="77777777" w:rsidR="00661635" w:rsidRPr="0087716F" w:rsidRDefault="00661635" w:rsidP="00C240EB">
            <w:pPr>
              <w:pStyle w:val="TAL"/>
              <w:rPr>
                <w:b/>
                <w:sz w:val="16"/>
              </w:rPr>
            </w:pPr>
            <w:r w:rsidRPr="0087716F">
              <w:rPr>
                <w:b/>
                <w:sz w:val="16"/>
              </w:rPr>
              <w:t>Subject/Comment</w:t>
            </w:r>
          </w:p>
        </w:tc>
        <w:tc>
          <w:tcPr>
            <w:tcW w:w="708" w:type="dxa"/>
            <w:shd w:val="pct10" w:color="auto" w:fill="FFFFFF"/>
          </w:tcPr>
          <w:p w14:paraId="2BFB72AE" w14:textId="77777777" w:rsidR="00661635" w:rsidRPr="0087716F" w:rsidRDefault="00661635" w:rsidP="00C240EB">
            <w:pPr>
              <w:pStyle w:val="TAL"/>
              <w:rPr>
                <w:b/>
                <w:sz w:val="16"/>
              </w:rPr>
            </w:pPr>
            <w:r w:rsidRPr="0087716F">
              <w:rPr>
                <w:b/>
                <w:sz w:val="16"/>
              </w:rPr>
              <w:t>New version</w:t>
            </w:r>
          </w:p>
        </w:tc>
      </w:tr>
      <w:tr w:rsidR="00661635" w:rsidRPr="0087716F" w14:paraId="2BFB72B8" w14:textId="77777777" w:rsidTr="00C240EB">
        <w:tc>
          <w:tcPr>
            <w:tcW w:w="800" w:type="dxa"/>
            <w:shd w:val="solid" w:color="FFFFFF" w:fill="auto"/>
          </w:tcPr>
          <w:p w14:paraId="2BFB72B0" w14:textId="77777777"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14:paraId="2BFB72B1" w14:textId="77777777"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14:paraId="2BFB72B2" w14:textId="77777777"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14:paraId="2BFB72B3" w14:textId="77777777" w:rsidR="00661635" w:rsidRPr="0087716F" w:rsidRDefault="00661635" w:rsidP="00C240EB">
            <w:pPr>
              <w:pStyle w:val="TAL"/>
              <w:rPr>
                <w:sz w:val="16"/>
                <w:szCs w:val="16"/>
              </w:rPr>
            </w:pPr>
          </w:p>
        </w:tc>
        <w:tc>
          <w:tcPr>
            <w:tcW w:w="425" w:type="dxa"/>
            <w:shd w:val="solid" w:color="FFFFFF" w:fill="auto"/>
          </w:tcPr>
          <w:p w14:paraId="2BFB72B4" w14:textId="77777777" w:rsidR="00661635" w:rsidRPr="0087716F" w:rsidRDefault="00661635" w:rsidP="00C240EB">
            <w:pPr>
              <w:pStyle w:val="TAR"/>
              <w:rPr>
                <w:sz w:val="16"/>
                <w:szCs w:val="16"/>
              </w:rPr>
            </w:pPr>
          </w:p>
        </w:tc>
        <w:tc>
          <w:tcPr>
            <w:tcW w:w="425" w:type="dxa"/>
            <w:shd w:val="solid" w:color="FFFFFF" w:fill="auto"/>
          </w:tcPr>
          <w:p w14:paraId="2BFB72B5" w14:textId="77777777" w:rsidR="00661635" w:rsidRPr="0087716F" w:rsidRDefault="00661635" w:rsidP="00C240EB">
            <w:pPr>
              <w:pStyle w:val="TAC"/>
              <w:rPr>
                <w:sz w:val="16"/>
                <w:szCs w:val="16"/>
              </w:rPr>
            </w:pPr>
          </w:p>
        </w:tc>
        <w:tc>
          <w:tcPr>
            <w:tcW w:w="4962" w:type="dxa"/>
            <w:shd w:val="solid" w:color="FFFFFF" w:fill="auto"/>
          </w:tcPr>
          <w:p w14:paraId="2BFB72B6" w14:textId="77777777"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14:paraId="2BFB72B7" w14:textId="77777777"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695C8F" w:rsidRPr="0087716F" w14:paraId="2BFB72C1" w14:textId="77777777" w:rsidTr="00AD16EA">
        <w:trPr>
          <w:trHeight w:val="1380"/>
        </w:trPr>
        <w:tc>
          <w:tcPr>
            <w:tcW w:w="800" w:type="dxa"/>
            <w:shd w:val="solid" w:color="FFFFFF" w:fill="auto"/>
          </w:tcPr>
          <w:p w14:paraId="2BFB72B9" w14:textId="77777777" w:rsidR="00695C8F" w:rsidRPr="0087716F" w:rsidRDefault="00695C8F" w:rsidP="00C240EB">
            <w:pPr>
              <w:pStyle w:val="TAC"/>
              <w:rPr>
                <w:sz w:val="16"/>
                <w:szCs w:val="16"/>
                <w:lang w:eastAsia="ko-KR"/>
              </w:rPr>
            </w:pPr>
            <w:r>
              <w:rPr>
                <w:rFonts w:hint="eastAsia"/>
                <w:sz w:val="16"/>
                <w:szCs w:val="16"/>
                <w:lang w:eastAsia="ko-KR"/>
              </w:rPr>
              <w:t>2021-04</w:t>
            </w:r>
          </w:p>
        </w:tc>
        <w:tc>
          <w:tcPr>
            <w:tcW w:w="800" w:type="dxa"/>
            <w:shd w:val="solid" w:color="FFFFFF" w:fill="auto"/>
          </w:tcPr>
          <w:p w14:paraId="2BFB72BA" w14:textId="77777777" w:rsidR="00695C8F" w:rsidRPr="0087716F" w:rsidRDefault="00695C8F"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14:paraId="7EA1E054" w14:textId="77777777" w:rsidR="00695C8F" w:rsidRPr="0087716F" w:rsidRDefault="00695C8F" w:rsidP="00C240EB">
            <w:pPr>
              <w:pStyle w:val="TAC"/>
              <w:rPr>
                <w:sz w:val="16"/>
                <w:szCs w:val="16"/>
                <w:lang w:eastAsia="ko-KR"/>
              </w:rPr>
            </w:pPr>
            <w:r>
              <w:rPr>
                <w:rFonts w:hint="eastAsia"/>
                <w:sz w:val="16"/>
                <w:szCs w:val="16"/>
                <w:lang w:eastAsia="ko-KR"/>
              </w:rPr>
              <w:t>R4-210</w:t>
            </w:r>
            <w:r>
              <w:rPr>
                <w:sz w:val="16"/>
                <w:szCs w:val="16"/>
                <w:lang w:eastAsia="ko-KR"/>
              </w:rPr>
              <w:t>4969</w:t>
            </w:r>
          </w:p>
          <w:p w14:paraId="2327F380" w14:textId="77777777" w:rsidR="00695C8F" w:rsidRDefault="00695C8F" w:rsidP="00C240EB">
            <w:pPr>
              <w:pStyle w:val="TAC"/>
              <w:rPr>
                <w:sz w:val="16"/>
                <w:szCs w:val="16"/>
                <w:lang w:eastAsia="ko-KR"/>
              </w:rPr>
            </w:pPr>
            <w:r>
              <w:rPr>
                <w:rFonts w:hint="eastAsia"/>
                <w:sz w:val="16"/>
                <w:szCs w:val="16"/>
                <w:lang w:eastAsia="ko-KR"/>
              </w:rPr>
              <w:t>R4-2104775</w:t>
            </w:r>
          </w:p>
          <w:p w14:paraId="4EB52813" w14:textId="77777777" w:rsidR="00695C8F" w:rsidRPr="0087716F" w:rsidRDefault="00695C8F" w:rsidP="00C240EB">
            <w:pPr>
              <w:pStyle w:val="TAC"/>
              <w:rPr>
                <w:sz w:val="16"/>
                <w:szCs w:val="16"/>
                <w:lang w:eastAsia="ko-KR"/>
              </w:rPr>
            </w:pPr>
            <w:r>
              <w:rPr>
                <w:rFonts w:hint="eastAsia"/>
                <w:sz w:val="16"/>
                <w:szCs w:val="16"/>
                <w:lang w:eastAsia="ko-KR"/>
              </w:rPr>
              <w:t>R4-2104971</w:t>
            </w:r>
          </w:p>
          <w:p w14:paraId="2BFB72BB" w14:textId="16CF520C" w:rsidR="00695C8F" w:rsidRPr="0087716F" w:rsidRDefault="00695C8F"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14:paraId="2BFB72BC" w14:textId="77777777" w:rsidR="00695C8F" w:rsidRPr="0087716F" w:rsidRDefault="00695C8F" w:rsidP="00C240EB">
            <w:pPr>
              <w:pStyle w:val="TAL"/>
              <w:rPr>
                <w:sz w:val="16"/>
                <w:szCs w:val="16"/>
              </w:rPr>
            </w:pPr>
          </w:p>
        </w:tc>
        <w:tc>
          <w:tcPr>
            <w:tcW w:w="425" w:type="dxa"/>
            <w:shd w:val="solid" w:color="FFFFFF" w:fill="auto"/>
          </w:tcPr>
          <w:p w14:paraId="2BFB72BD" w14:textId="77777777" w:rsidR="00695C8F" w:rsidRPr="0087716F" w:rsidRDefault="00695C8F" w:rsidP="00C240EB">
            <w:pPr>
              <w:pStyle w:val="TAR"/>
              <w:rPr>
                <w:sz w:val="16"/>
                <w:szCs w:val="16"/>
              </w:rPr>
            </w:pPr>
          </w:p>
        </w:tc>
        <w:tc>
          <w:tcPr>
            <w:tcW w:w="425" w:type="dxa"/>
            <w:shd w:val="solid" w:color="FFFFFF" w:fill="auto"/>
          </w:tcPr>
          <w:p w14:paraId="2BFB72BE" w14:textId="77777777" w:rsidR="00695C8F" w:rsidRPr="0087716F" w:rsidRDefault="00695C8F" w:rsidP="00C240EB">
            <w:pPr>
              <w:pStyle w:val="TAC"/>
              <w:rPr>
                <w:sz w:val="16"/>
                <w:szCs w:val="16"/>
              </w:rPr>
            </w:pPr>
          </w:p>
        </w:tc>
        <w:tc>
          <w:tcPr>
            <w:tcW w:w="4962" w:type="dxa"/>
            <w:shd w:val="solid" w:color="FFFFFF" w:fill="auto"/>
          </w:tcPr>
          <w:p w14:paraId="37685A7F" w14:textId="77777777" w:rsidR="00695C8F" w:rsidRPr="0087716F" w:rsidRDefault="00695C8F"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p w14:paraId="39649207" w14:textId="77777777" w:rsidR="00695C8F" w:rsidRDefault="00695C8F"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p w14:paraId="6242F2DA" w14:textId="77777777" w:rsidR="00695C8F" w:rsidRPr="0087716F" w:rsidRDefault="00695C8F" w:rsidP="00905222">
            <w:pPr>
              <w:pStyle w:val="TAL"/>
              <w:rPr>
                <w:sz w:val="16"/>
                <w:szCs w:val="16"/>
                <w:lang w:eastAsia="ko-KR"/>
              </w:rPr>
            </w:pPr>
            <w:r w:rsidRPr="00905222">
              <w:rPr>
                <w:sz w:val="16"/>
                <w:szCs w:val="16"/>
                <w:lang w:eastAsia="ko-KR"/>
              </w:rPr>
              <w:t>TP on operating scenarios</w:t>
            </w:r>
          </w:p>
          <w:p w14:paraId="2BFB72BF" w14:textId="3D6B8D02" w:rsidR="00695C8F" w:rsidRPr="0087716F" w:rsidRDefault="00695C8F"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14:paraId="2BFB72C0" w14:textId="77777777" w:rsidR="00695C8F" w:rsidRPr="00905222" w:rsidRDefault="00695C8F" w:rsidP="00C240EB">
            <w:pPr>
              <w:pStyle w:val="TAC"/>
              <w:rPr>
                <w:sz w:val="16"/>
                <w:szCs w:val="16"/>
                <w:lang w:eastAsia="ko-KR"/>
              </w:rPr>
            </w:pPr>
            <w:r>
              <w:rPr>
                <w:sz w:val="16"/>
                <w:szCs w:val="16"/>
                <w:lang w:eastAsia="ko-KR"/>
              </w:rPr>
              <w:t>0.1.0</w:t>
            </w:r>
          </w:p>
        </w:tc>
      </w:tr>
      <w:tr w:rsidR="00695C8F" w:rsidRPr="0087716F" w14:paraId="2BFB7300" w14:textId="77777777" w:rsidTr="00C20823">
        <w:trPr>
          <w:trHeight w:val="1560"/>
        </w:trPr>
        <w:tc>
          <w:tcPr>
            <w:tcW w:w="800" w:type="dxa"/>
            <w:shd w:val="solid" w:color="FFFFFF" w:fill="auto"/>
          </w:tcPr>
          <w:p w14:paraId="2BFB72F8" w14:textId="77777777" w:rsidR="00695C8F" w:rsidRPr="0087716F" w:rsidRDefault="00695C8F"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shd w:val="solid" w:color="FFFFFF" w:fill="auto"/>
          </w:tcPr>
          <w:p w14:paraId="2BFB72F9" w14:textId="77777777" w:rsidR="00695C8F" w:rsidRPr="0087716F" w:rsidRDefault="00695C8F" w:rsidP="00CD2DD2">
            <w:pPr>
              <w:pStyle w:val="TAC"/>
              <w:rPr>
                <w:sz w:val="16"/>
                <w:szCs w:val="16"/>
                <w:lang w:eastAsia="ko-KR"/>
              </w:rPr>
            </w:pPr>
            <w:r>
              <w:rPr>
                <w:rFonts w:hint="eastAsia"/>
                <w:sz w:val="16"/>
                <w:szCs w:val="16"/>
                <w:lang w:eastAsia="ko-KR"/>
              </w:rPr>
              <w:t>RAN4 #99-e</w:t>
            </w:r>
          </w:p>
        </w:tc>
        <w:tc>
          <w:tcPr>
            <w:tcW w:w="1094" w:type="dxa"/>
            <w:shd w:val="solid" w:color="FFFFFF" w:fill="auto"/>
          </w:tcPr>
          <w:p w14:paraId="0C894050" w14:textId="77777777" w:rsidR="00695C8F" w:rsidRPr="0087716F" w:rsidRDefault="00695C8F" w:rsidP="00CD2DD2">
            <w:pPr>
              <w:pStyle w:val="TAC"/>
              <w:rPr>
                <w:sz w:val="16"/>
                <w:szCs w:val="16"/>
                <w:lang w:eastAsia="ko-KR"/>
              </w:rPr>
            </w:pPr>
            <w:r>
              <w:rPr>
                <w:rFonts w:hint="eastAsia"/>
                <w:sz w:val="16"/>
                <w:szCs w:val="16"/>
                <w:lang w:eastAsia="ko-KR"/>
              </w:rPr>
              <w:t>R4-2109921</w:t>
            </w:r>
          </w:p>
          <w:p w14:paraId="0875030D" w14:textId="77777777" w:rsidR="00695C8F" w:rsidRPr="0087716F" w:rsidRDefault="00695C8F" w:rsidP="00CD2DD2">
            <w:pPr>
              <w:pStyle w:val="TAC"/>
              <w:rPr>
                <w:sz w:val="16"/>
                <w:szCs w:val="16"/>
                <w:lang w:eastAsia="ko-KR"/>
              </w:rPr>
            </w:pPr>
            <w:r>
              <w:rPr>
                <w:rFonts w:hint="eastAsia"/>
                <w:sz w:val="16"/>
                <w:szCs w:val="16"/>
                <w:lang w:eastAsia="ko-KR"/>
              </w:rPr>
              <w:t>R4-2107865</w:t>
            </w:r>
          </w:p>
          <w:p w14:paraId="0C02AFDD" w14:textId="77777777" w:rsidR="00695C8F" w:rsidRPr="00CD2DD2" w:rsidRDefault="00695C8F" w:rsidP="00CD2DD2">
            <w:pPr>
              <w:pStyle w:val="TAC"/>
              <w:rPr>
                <w:sz w:val="16"/>
                <w:szCs w:val="16"/>
                <w:lang w:eastAsia="ko-KR"/>
              </w:rPr>
            </w:pPr>
            <w:r w:rsidRPr="00CD2DD2">
              <w:rPr>
                <w:rFonts w:hint="eastAsia"/>
                <w:sz w:val="16"/>
                <w:szCs w:val="16"/>
                <w:lang w:eastAsia="ko-KR"/>
              </w:rPr>
              <w:t>R4-2107866</w:t>
            </w:r>
          </w:p>
          <w:p w14:paraId="2BFB72FA" w14:textId="5E217638" w:rsidR="00695C8F" w:rsidRPr="0087716F" w:rsidRDefault="00695C8F"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14:paraId="2BFB72FB" w14:textId="77777777" w:rsidR="00695C8F" w:rsidRPr="0087716F" w:rsidRDefault="00695C8F" w:rsidP="00CD2DD2">
            <w:pPr>
              <w:pStyle w:val="TAL"/>
              <w:rPr>
                <w:sz w:val="16"/>
                <w:szCs w:val="16"/>
              </w:rPr>
            </w:pPr>
          </w:p>
        </w:tc>
        <w:tc>
          <w:tcPr>
            <w:tcW w:w="425" w:type="dxa"/>
            <w:shd w:val="solid" w:color="FFFFFF" w:fill="auto"/>
          </w:tcPr>
          <w:p w14:paraId="2BFB72FC" w14:textId="77777777" w:rsidR="00695C8F" w:rsidRPr="0087716F" w:rsidRDefault="00695C8F" w:rsidP="00CD2DD2">
            <w:pPr>
              <w:pStyle w:val="TAR"/>
              <w:rPr>
                <w:sz w:val="16"/>
                <w:szCs w:val="16"/>
              </w:rPr>
            </w:pPr>
          </w:p>
        </w:tc>
        <w:tc>
          <w:tcPr>
            <w:tcW w:w="425" w:type="dxa"/>
            <w:shd w:val="solid" w:color="FFFFFF" w:fill="auto"/>
          </w:tcPr>
          <w:p w14:paraId="2BFB72FD" w14:textId="77777777" w:rsidR="00695C8F" w:rsidRPr="0087716F" w:rsidRDefault="00695C8F" w:rsidP="00CD2DD2">
            <w:pPr>
              <w:pStyle w:val="TAC"/>
              <w:rPr>
                <w:sz w:val="16"/>
                <w:szCs w:val="16"/>
              </w:rPr>
            </w:pPr>
          </w:p>
        </w:tc>
        <w:tc>
          <w:tcPr>
            <w:tcW w:w="4962" w:type="dxa"/>
            <w:shd w:val="solid" w:color="FFFFFF" w:fill="auto"/>
          </w:tcPr>
          <w:p w14:paraId="1E032088" w14:textId="77777777" w:rsidR="00695C8F" w:rsidRPr="0087716F" w:rsidRDefault="00695C8F"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p w14:paraId="7903BAB9" w14:textId="77777777" w:rsidR="00695C8F" w:rsidRPr="0087716F" w:rsidRDefault="00695C8F" w:rsidP="00CD2DD2">
            <w:pPr>
              <w:pStyle w:val="TAL"/>
              <w:rPr>
                <w:szCs w:val="16"/>
                <w:lang w:eastAsia="ko-KR"/>
              </w:rPr>
            </w:pPr>
            <w:r w:rsidRPr="00CD2DD2">
              <w:rPr>
                <w:rFonts w:eastAsia="Malgun Gothic"/>
                <w:sz w:val="16"/>
              </w:rPr>
              <w:t>TP on UE Rx RF requirement for NR SL enhancement</w:t>
            </w:r>
          </w:p>
          <w:p w14:paraId="1F1F49B0" w14:textId="77777777" w:rsidR="00695C8F" w:rsidRPr="0087716F" w:rsidRDefault="00695C8F" w:rsidP="00CD2DD2">
            <w:pPr>
              <w:pStyle w:val="TAL"/>
              <w:rPr>
                <w:szCs w:val="16"/>
                <w:lang w:eastAsia="ko-KR"/>
              </w:rPr>
            </w:pPr>
            <w:r w:rsidRPr="00CD2DD2">
              <w:rPr>
                <w:rFonts w:eastAsia="Malgun Gothic"/>
                <w:sz w:val="16"/>
              </w:rPr>
              <w:t>TP on channel bandwidth for newly introduced SL bands</w:t>
            </w:r>
          </w:p>
          <w:p w14:paraId="2BFB72FE" w14:textId="0E5AAFCB" w:rsidR="00695C8F" w:rsidRPr="0087716F" w:rsidRDefault="00695C8F" w:rsidP="00D56796">
            <w:pPr>
              <w:pStyle w:val="TAL"/>
              <w:rPr>
                <w:szCs w:val="16"/>
                <w:lang w:eastAsia="ko-KR"/>
              </w:rPr>
            </w:pPr>
            <w:r w:rsidRPr="00CD2DD2">
              <w:rPr>
                <w:sz w:val="16"/>
              </w:rPr>
              <w:t>TP for 38.785: synchronization reference source for SL enhancements</w:t>
            </w:r>
          </w:p>
        </w:tc>
        <w:tc>
          <w:tcPr>
            <w:tcW w:w="708" w:type="dxa"/>
            <w:shd w:val="solid" w:color="FFFFFF" w:fill="auto"/>
          </w:tcPr>
          <w:p w14:paraId="2BFB72FF" w14:textId="77777777" w:rsidR="00695C8F" w:rsidRPr="0087716F" w:rsidRDefault="00695C8F" w:rsidP="00CD2DD2">
            <w:pPr>
              <w:pStyle w:val="TAC"/>
              <w:rPr>
                <w:sz w:val="16"/>
                <w:szCs w:val="16"/>
                <w:lang w:eastAsia="ko-KR"/>
              </w:rPr>
            </w:pPr>
            <w:r>
              <w:rPr>
                <w:sz w:val="16"/>
                <w:szCs w:val="16"/>
                <w:lang w:eastAsia="ko-KR"/>
              </w:rPr>
              <w:t>0.2.0</w:t>
            </w:r>
          </w:p>
        </w:tc>
      </w:tr>
      <w:tr w:rsidR="00695C8F" w:rsidRPr="0087716F" w14:paraId="2BFB733F" w14:textId="77777777" w:rsidTr="00591E2D">
        <w:trPr>
          <w:trHeight w:val="1260"/>
        </w:trPr>
        <w:tc>
          <w:tcPr>
            <w:tcW w:w="800" w:type="dxa"/>
            <w:tcBorders>
              <w:bottom w:val="single" w:sz="6" w:space="0" w:color="auto"/>
            </w:tcBorders>
            <w:shd w:val="solid" w:color="FFFFFF" w:fill="auto"/>
          </w:tcPr>
          <w:p w14:paraId="2BFB7337" w14:textId="77777777" w:rsidR="00695C8F" w:rsidRPr="0087716F" w:rsidRDefault="00695C8F"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tcBorders>
              <w:bottom w:val="single" w:sz="6" w:space="0" w:color="auto"/>
            </w:tcBorders>
            <w:shd w:val="solid" w:color="FFFFFF" w:fill="auto"/>
          </w:tcPr>
          <w:p w14:paraId="2BFB7338" w14:textId="77777777" w:rsidR="00695C8F" w:rsidRPr="0087716F" w:rsidRDefault="00695C8F" w:rsidP="000D4CB4">
            <w:pPr>
              <w:pStyle w:val="TAC"/>
              <w:rPr>
                <w:sz w:val="16"/>
                <w:szCs w:val="16"/>
                <w:lang w:eastAsia="ko-KR"/>
              </w:rPr>
            </w:pPr>
            <w:r>
              <w:rPr>
                <w:rFonts w:hint="eastAsia"/>
                <w:sz w:val="16"/>
                <w:szCs w:val="16"/>
                <w:lang w:eastAsia="ko-KR"/>
              </w:rPr>
              <w:t>RAN4 #100-e</w:t>
            </w:r>
          </w:p>
        </w:tc>
        <w:tc>
          <w:tcPr>
            <w:tcW w:w="1094" w:type="dxa"/>
            <w:tcBorders>
              <w:bottom w:val="single" w:sz="6" w:space="0" w:color="auto"/>
            </w:tcBorders>
            <w:shd w:val="solid" w:color="FFFFFF" w:fill="auto"/>
          </w:tcPr>
          <w:p w14:paraId="113F37DA" w14:textId="77777777" w:rsidR="00695C8F" w:rsidRPr="0087716F" w:rsidRDefault="00695C8F" w:rsidP="00C240EB">
            <w:pPr>
              <w:pStyle w:val="TAC"/>
              <w:rPr>
                <w:sz w:val="16"/>
                <w:szCs w:val="16"/>
                <w:lang w:eastAsia="ko-KR"/>
              </w:rPr>
            </w:pPr>
            <w:r>
              <w:rPr>
                <w:rFonts w:hint="eastAsia"/>
                <w:sz w:val="16"/>
                <w:szCs w:val="16"/>
                <w:lang w:eastAsia="ko-KR"/>
              </w:rPr>
              <w:t>R4-2112767</w:t>
            </w:r>
          </w:p>
          <w:p w14:paraId="414E5207" w14:textId="77777777" w:rsidR="00695C8F" w:rsidRPr="0087716F" w:rsidRDefault="00695C8F" w:rsidP="000D4CB4">
            <w:pPr>
              <w:pStyle w:val="TAC"/>
              <w:rPr>
                <w:sz w:val="16"/>
                <w:szCs w:val="16"/>
                <w:lang w:eastAsia="ko-KR"/>
              </w:rPr>
            </w:pPr>
            <w:r w:rsidRPr="00ED7EA8">
              <w:rPr>
                <w:sz w:val="16"/>
                <w:szCs w:val="16"/>
                <w:lang w:eastAsia="ko-KR"/>
              </w:rPr>
              <w:t>R4-2111943</w:t>
            </w:r>
          </w:p>
          <w:p w14:paraId="74ADBA58" w14:textId="77777777" w:rsidR="00695C8F" w:rsidRPr="0087716F" w:rsidRDefault="003C22C6" w:rsidP="000D4CB4">
            <w:pPr>
              <w:pStyle w:val="TAC"/>
              <w:rPr>
                <w:sz w:val="16"/>
                <w:szCs w:val="16"/>
                <w:lang w:eastAsia="ko-KR"/>
              </w:rPr>
            </w:pPr>
            <w:hyperlink r:id="rId28" w:history="1">
              <w:r w:rsidR="00695C8F" w:rsidRPr="00ED7EA8">
                <w:rPr>
                  <w:sz w:val="16"/>
                  <w:szCs w:val="16"/>
                  <w:lang w:eastAsia="ko-KR"/>
                </w:rPr>
                <w:t>R4-2112341</w:t>
              </w:r>
            </w:hyperlink>
          </w:p>
          <w:p w14:paraId="47D2C013" w14:textId="77777777" w:rsidR="00695C8F" w:rsidRPr="00ED7EA8" w:rsidRDefault="00695C8F" w:rsidP="000D4CB4">
            <w:pPr>
              <w:pStyle w:val="TAC"/>
              <w:rPr>
                <w:sz w:val="20"/>
              </w:rPr>
            </w:pPr>
            <w:r>
              <w:rPr>
                <w:rFonts w:hint="eastAsia"/>
                <w:sz w:val="16"/>
                <w:szCs w:val="16"/>
                <w:lang w:eastAsia="ko-KR"/>
              </w:rPr>
              <w:t>R4-2114984</w:t>
            </w:r>
          </w:p>
          <w:p w14:paraId="7B1F6759" w14:textId="77777777" w:rsidR="00695C8F" w:rsidRPr="0087716F" w:rsidRDefault="00695C8F" w:rsidP="000D4CB4">
            <w:pPr>
              <w:pStyle w:val="TAC"/>
              <w:rPr>
                <w:sz w:val="16"/>
                <w:szCs w:val="16"/>
                <w:lang w:eastAsia="ko-KR"/>
              </w:rPr>
            </w:pPr>
            <w:r>
              <w:rPr>
                <w:rFonts w:hint="eastAsia"/>
                <w:sz w:val="16"/>
                <w:szCs w:val="16"/>
                <w:lang w:eastAsia="ko-KR"/>
              </w:rPr>
              <w:t>R4-2112678</w:t>
            </w:r>
          </w:p>
          <w:p w14:paraId="2BFB7339" w14:textId="7ECCC859" w:rsidR="00695C8F" w:rsidRPr="0087716F" w:rsidRDefault="00695C8F" w:rsidP="000D4CB4">
            <w:pPr>
              <w:pStyle w:val="TAC"/>
              <w:rPr>
                <w:sz w:val="16"/>
                <w:szCs w:val="16"/>
                <w:lang w:eastAsia="ko-KR"/>
              </w:rPr>
            </w:pPr>
            <w:r>
              <w:rPr>
                <w:rFonts w:hint="eastAsia"/>
                <w:sz w:val="16"/>
                <w:szCs w:val="16"/>
                <w:lang w:eastAsia="ko-KR"/>
              </w:rPr>
              <w:t>R4-2113409</w:t>
            </w:r>
          </w:p>
        </w:tc>
        <w:tc>
          <w:tcPr>
            <w:tcW w:w="425" w:type="dxa"/>
            <w:tcBorders>
              <w:bottom w:val="single" w:sz="6" w:space="0" w:color="auto"/>
            </w:tcBorders>
            <w:shd w:val="solid" w:color="FFFFFF" w:fill="auto"/>
          </w:tcPr>
          <w:p w14:paraId="2BFB733A" w14:textId="77777777" w:rsidR="00695C8F" w:rsidRPr="0087716F" w:rsidRDefault="00695C8F" w:rsidP="00C240EB">
            <w:pPr>
              <w:pStyle w:val="TAL"/>
              <w:rPr>
                <w:sz w:val="16"/>
                <w:szCs w:val="16"/>
              </w:rPr>
            </w:pPr>
          </w:p>
        </w:tc>
        <w:tc>
          <w:tcPr>
            <w:tcW w:w="425" w:type="dxa"/>
            <w:tcBorders>
              <w:bottom w:val="single" w:sz="6" w:space="0" w:color="auto"/>
            </w:tcBorders>
            <w:shd w:val="solid" w:color="FFFFFF" w:fill="auto"/>
          </w:tcPr>
          <w:p w14:paraId="2BFB733B" w14:textId="77777777" w:rsidR="00695C8F" w:rsidRPr="0087716F" w:rsidRDefault="00695C8F" w:rsidP="00C240EB">
            <w:pPr>
              <w:pStyle w:val="TAR"/>
              <w:rPr>
                <w:sz w:val="16"/>
                <w:szCs w:val="16"/>
              </w:rPr>
            </w:pPr>
          </w:p>
        </w:tc>
        <w:tc>
          <w:tcPr>
            <w:tcW w:w="425" w:type="dxa"/>
            <w:tcBorders>
              <w:bottom w:val="single" w:sz="6" w:space="0" w:color="auto"/>
            </w:tcBorders>
            <w:shd w:val="solid" w:color="FFFFFF" w:fill="auto"/>
          </w:tcPr>
          <w:p w14:paraId="2BFB733C" w14:textId="77777777" w:rsidR="00695C8F" w:rsidRPr="0087716F" w:rsidRDefault="00695C8F" w:rsidP="00C240EB">
            <w:pPr>
              <w:pStyle w:val="TAC"/>
              <w:rPr>
                <w:sz w:val="16"/>
                <w:szCs w:val="16"/>
              </w:rPr>
            </w:pPr>
          </w:p>
        </w:tc>
        <w:tc>
          <w:tcPr>
            <w:tcW w:w="4962" w:type="dxa"/>
            <w:tcBorders>
              <w:bottom w:val="single" w:sz="6" w:space="0" w:color="auto"/>
            </w:tcBorders>
            <w:shd w:val="solid" w:color="FFFFFF" w:fill="auto"/>
          </w:tcPr>
          <w:p w14:paraId="12116A14" w14:textId="77777777" w:rsidR="00695C8F" w:rsidRPr="0087716F" w:rsidRDefault="00695C8F"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p w14:paraId="411F430E" w14:textId="77777777" w:rsidR="00695C8F" w:rsidRPr="0087716F" w:rsidRDefault="00695C8F" w:rsidP="000D4CB4">
            <w:pPr>
              <w:pStyle w:val="TAL"/>
              <w:rPr>
                <w:sz w:val="16"/>
                <w:szCs w:val="16"/>
                <w:lang w:eastAsia="ko-KR"/>
              </w:rPr>
            </w:pPr>
            <w:r w:rsidRPr="00ED7EA8">
              <w:rPr>
                <w:sz w:val="16"/>
                <w:szCs w:val="16"/>
                <w:lang w:eastAsia="ko-KR"/>
              </w:rPr>
              <w:t>TP on intra-band V2X operation</w:t>
            </w:r>
          </w:p>
          <w:p w14:paraId="675C35FE" w14:textId="77777777" w:rsidR="00695C8F" w:rsidRPr="0087716F" w:rsidRDefault="00695C8F" w:rsidP="000D4CB4">
            <w:pPr>
              <w:pStyle w:val="TAL"/>
              <w:rPr>
                <w:sz w:val="16"/>
                <w:szCs w:val="16"/>
                <w:lang w:eastAsia="ko-KR"/>
              </w:rPr>
            </w:pPr>
            <w:r w:rsidRPr="00ED7EA8">
              <w:rPr>
                <w:sz w:val="16"/>
              </w:rPr>
              <w:t>TP on MPR for NR V2X intra-band con-current operation with Uu</w:t>
            </w:r>
          </w:p>
          <w:p w14:paraId="57903D2B" w14:textId="77777777" w:rsidR="00695C8F" w:rsidRPr="0087716F" w:rsidRDefault="00695C8F" w:rsidP="000D4CB4">
            <w:pPr>
              <w:pStyle w:val="TAL"/>
              <w:rPr>
                <w:sz w:val="16"/>
                <w:szCs w:val="16"/>
                <w:lang w:eastAsia="ko-KR"/>
              </w:rPr>
            </w:pPr>
            <w:r w:rsidRPr="00ED7EA8">
              <w:rPr>
                <w:sz w:val="16"/>
              </w:rPr>
              <w:t>TP on RF requirements for intra-band con-current V2X operation in licensed band</w:t>
            </w:r>
          </w:p>
          <w:p w14:paraId="53878A0A" w14:textId="77777777" w:rsidR="00695C8F" w:rsidRPr="0087716F" w:rsidRDefault="00695C8F" w:rsidP="000D4CB4">
            <w:pPr>
              <w:pStyle w:val="TAL"/>
              <w:rPr>
                <w:sz w:val="16"/>
                <w:szCs w:val="16"/>
                <w:lang w:eastAsia="ko-KR"/>
              </w:rPr>
            </w:pPr>
            <w:r>
              <w:rPr>
                <w:rFonts w:cs="Arial"/>
                <w:sz w:val="16"/>
                <w:szCs w:val="16"/>
              </w:rPr>
              <w:t>TP for TR 38.785 on MPR and AMPR for NR V2X PC2</w:t>
            </w:r>
          </w:p>
          <w:p w14:paraId="2BFB733D" w14:textId="11C77F4C" w:rsidR="00695C8F" w:rsidRPr="0087716F" w:rsidRDefault="00695C8F" w:rsidP="000D4CB4">
            <w:pPr>
              <w:pStyle w:val="TAL"/>
              <w:rPr>
                <w:sz w:val="16"/>
                <w:szCs w:val="16"/>
                <w:lang w:eastAsia="ko-KR"/>
              </w:rPr>
            </w:pPr>
            <w:r>
              <w:rPr>
                <w:rFonts w:cs="Arial"/>
                <w:sz w:val="16"/>
                <w:szCs w:val="16"/>
              </w:rPr>
              <w:t>TP to 38.785 to capture NR V2X PC2 coexistence results</w:t>
            </w:r>
          </w:p>
        </w:tc>
        <w:tc>
          <w:tcPr>
            <w:tcW w:w="708" w:type="dxa"/>
            <w:shd w:val="solid" w:color="FFFFFF" w:fill="auto"/>
          </w:tcPr>
          <w:p w14:paraId="2BFB733E" w14:textId="77777777" w:rsidR="00695C8F" w:rsidRPr="0087716F" w:rsidRDefault="00695C8F" w:rsidP="00C240EB">
            <w:pPr>
              <w:pStyle w:val="TAC"/>
              <w:rPr>
                <w:sz w:val="16"/>
                <w:szCs w:val="16"/>
                <w:lang w:eastAsia="ko-KR"/>
              </w:rPr>
            </w:pPr>
            <w:r>
              <w:rPr>
                <w:sz w:val="16"/>
                <w:szCs w:val="16"/>
                <w:lang w:eastAsia="ko-KR"/>
              </w:rPr>
              <w:t>0.3.0</w:t>
            </w:r>
          </w:p>
        </w:tc>
      </w:tr>
      <w:tr w:rsidR="00695C8F" w:rsidRPr="0087716F" w14:paraId="2BFB737E" w14:textId="77777777" w:rsidTr="000F1124">
        <w:trPr>
          <w:trHeight w:val="900"/>
        </w:trPr>
        <w:tc>
          <w:tcPr>
            <w:tcW w:w="800" w:type="dxa"/>
            <w:shd w:val="solid" w:color="FFFFFF" w:fill="auto"/>
          </w:tcPr>
          <w:p w14:paraId="2BFB7376" w14:textId="77777777" w:rsidR="00695C8F" w:rsidRPr="003E63B7" w:rsidRDefault="00695C8F" w:rsidP="00312EAF">
            <w:pPr>
              <w:pStyle w:val="TAC"/>
              <w:rPr>
                <w:sz w:val="16"/>
                <w:szCs w:val="16"/>
                <w:lang w:eastAsia="ko-KR"/>
              </w:rPr>
            </w:pPr>
            <w:r>
              <w:rPr>
                <w:rFonts w:hint="eastAsia"/>
                <w:sz w:val="16"/>
                <w:szCs w:val="16"/>
                <w:lang w:eastAsia="ko-KR"/>
              </w:rPr>
              <w:t>2021-11</w:t>
            </w:r>
          </w:p>
        </w:tc>
        <w:tc>
          <w:tcPr>
            <w:tcW w:w="800" w:type="dxa"/>
            <w:shd w:val="solid" w:color="FFFFFF" w:fill="auto"/>
          </w:tcPr>
          <w:p w14:paraId="2BFB7377" w14:textId="77777777" w:rsidR="00695C8F" w:rsidRPr="0087716F" w:rsidRDefault="00695C8F" w:rsidP="00312EAF">
            <w:pPr>
              <w:pStyle w:val="TAC"/>
              <w:rPr>
                <w:sz w:val="16"/>
                <w:szCs w:val="16"/>
                <w:lang w:eastAsia="ko-KR"/>
              </w:rPr>
            </w:pPr>
            <w:r>
              <w:rPr>
                <w:rFonts w:hint="eastAsia"/>
                <w:sz w:val="16"/>
                <w:szCs w:val="16"/>
                <w:lang w:eastAsia="ko-KR"/>
              </w:rPr>
              <w:t>RAN4 #101-e</w:t>
            </w:r>
          </w:p>
        </w:tc>
        <w:tc>
          <w:tcPr>
            <w:tcW w:w="1094" w:type="dxa"/>
            <w:shd w:val="solid" w:color="FFFFFF" w:fill="auto"/>
          </w:tcPr>
          <w:p w14:paraId="3FA3A63B" w14:textId="77777777" w:rsidR="00695C8F" w:rsidRPr="0087716F" w:rsidRDefault="00695C8F" w:rsidP="00312EAF">
            <w:pPr>
              <w:pStyle w:val="TAC"/>
              <w:rPr>
                <w:sz w:val="16"/>
                <w:szCs w:val="16"/>
                <w:lang w:eastAsia="ko-KR"/>
              </w:rPr>
            </w:pPr>
            <w:r>
              <w:rPr>
                <w:rFonts w:hint="eastAsia"/>
                <w:sz w:val="16"/>
                <w:szCs w:val="16"/>
                <w:lang w:eastAsia="ko-KR"/>
              </w:rPr>
              <w:t>R4-2118081</w:t>
            </w:r>
          </w:p>
          <w:p w14:paraId="042CEA12" w14:textId="77777777" w:rsidR="00695C8F" w:rsidRPr="0087716F" w:rsidRDefault="00695C8F" w:rsidP="00312EAF">
            <w:pPr>
              <w:pStyle w:val="TAC"/>
              <w:rPr>
                <w:sz w:val="16"/>
                <w:szCs w:val="16"/>
                <w:lang w:eastAsia="ko-KR"/>
              </w:rPr>
            </w:pPr>
            <w:r>
              <w:rPr>
                <w:rFonts w:hint="eastAsia"/>
                <w:sz w:val="16"/>
                <w:szCs w:val="16"/>
                <w:lang w:eastAsia="ko-KR"/>
              </w:rPr>
              <w:t>R4-2119985</w:t>
            </w:r>
          </w:p>
          <w:p w14:paraId="4A1C76B3" w14:textId="77777777" w:rsidR="00695C8F" w:rsidRPr="0087716F" w:rsidRDefault="00695C8F" w:rsidP="00312EAF">
            <w:pPr>
              <w:pStyle w:val="TAC"/>
              <w:rPr>
                <w:sz w:val="16"/>
                <w:szCs w:val="16"/>
                <w:lang w:eastAsia="ko-KR"/>
              </w:rPr>
            </w:pPr>
            <w:r>
              <w:rPr>
                <w:rFonts w:hint="eastAsia"/>
                <w:sz w:val="16"/>
                <w:szCs w:val="16"/>
                <w:lang w:eastAsia="ko-KR"/>
              </w:rPr>
              <w:t>R4-2119986</w:t>
            </w:r>
          </w:p>
          <w:p w14:paraId="2BFB7378" w14:textId="410299C7" w:rsidR="00695C8F" w:rsidRPr="0087716F" w:rsidRDefault="00695C8F" w:rsidP="00312EAF">
            <w:pPr>
              <w:pStyle w:val="TAC"/>
              <w:rPr>
                <w:sz w:val="16"/>
                <w:szCs w:val="16"/>
                <w:lang w:eastAsia="ko-KR"/>
              </w:rPr>
            </w:pPr>
            <w:r>
              <w:rPr>
                <w:rFonts w:hint="eastAsia"/>
                <w:sz w:val="16"/>
                <w:szCs w:val="16"/>
                <w:lang w:eastAsia="ko-KR"/>
              </w:rPr>
              <w:t>R4-2119990</w:t>
            </w:r>
          </w:p>
        </w:tc>
        <w:tc>
          <w:tcPr>
            <w:tcW w:w="425" w:type="dxa"/>
            <w:shd w:val="solid" w:color="FFFFFF" w:fill="auto"/>
          </w:tcPr>
          <w:p w14:paraId="2BFB7379" w14:textId="77777777" w:rsidR="00695C8F" w:rsidRPr="0087716F" w:rsidRDefault="00695C8F" w:rsidP="00312EAF">
            <w:pPr>
              <w:pStyle w:val="TAL"/>
              <w:rPr>
                <w:sz w:val="16"/>
                <w:szCs w:val="16"/>
              </w:rPr>
            </w:pPr>
          </w:p>
        </w:tc>
        <w:tc>
          <w:tcPr>
            <w:tcW w:w="425" w:type="dxa"/>
            <w:shd w:val="solid" w:color="FFFFFF" w:fill="auto"/>
          </w:tcPr>
          <w:p w14:paraId="2BFB737A" w14:textId="77777777" w:rsidR="00695C8F" w:rsidRPr="0087716F" w:rsidRDefault="00695C8F" w:rsidP="00312EAF">
            <w:pPr>
              <w:pStyle w:val="TAR"/>
              <w:rPr>
                <w:sz w:val="16"/>
                <w:szCs w:val="16"/>
              </w:rPr>
            </w:pPr>
          </w:p>
        </w:tc>
        <w:tc>
          <w:tcPr>
            <w:tcW w:w="425" w:type="dxa"/>
            <w:shd w:val="solid" w:color="FFFFFF" w:fill="auto"/>
          </w:tcPr>
          <w:p w14:paraId="2BFB737B" w14:textId="77777777" w:rsidR="00695C8F" w:rsidRPr="0087716F" w:rsidRDefault="00695C8F" w:rsidP="00312EAF">
            <w:pPr>
              <w:pStyle w:val="TAC"/>
              <w:rPr>
                <w:sz w:val="16"/>
                <w:szCs w:val="16"/>
              </w:rPr>
            </w:pPr>
          </w:p>
        </w:tc>
        <w:tc>
          <w:tcPr>
            <w:tcW w:w="4962" w:type="dxa"/>
            <w:shd w:val="solid" w:color="FFFFFF" w:fill="auto"/>
          </w:tcPr>
          <w:p w14:paraId="289064BE" w14:textId="77777777" w:rsidR="00695C8F" w:rsidRPr="0087716F" w:rsidRDefault="00695C8F"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p w14:paraId="467593C1" w14:textId="77777777" w:rsidR="00695C8F" w:rsidRPr="0087716F" w:rsidRDefault="00695C8F"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p w14:paraId="27B23EF0" w14:textId="77777777" w:rsidR="00695C8F" w:rsidRPr="0087716F" w:rsidRDefault="00695C8F" w:rsidP="00312EAF">
            <w:pPr>
              <w:pStyle w:val="TAL"/>
              <w:rPr>
                <w:sz w:val="16"/>
                <w:szCs w:val="16"/>
                <w:lang w:eastAsia="ko-KR"/>
              </w:rPr>
            </w:pPr>
            <w:r w:rsidRPr="00265AF5">
              <w:rPr>
                <w:sz w:val="16"/>
                <w:szCs w:val="16"/>
                <w:lang w:eastAsia="ko-KR"/>
              </w:rPr>
              <w:t>TP for SL enhancements</w:t>
            </w:r>
          </w:p>
          <w:p w14:paraId="2BFB737C" w14:textId="7C253F45" w:rsidR="00695C8F" w:rsidRPr="0087716F" w:rsidRDefault="00695C8F"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shd w:val="solid" w:color="FFFFFF" w:fill="auto"/>
          </w:tcPr>
          <w:p w14:paraId="2BFB737D" w14:textId="77777777" w:rsidR="00695C8F" w:rsidRPr="0087716F" w:rsidRDefault="00695C8F" w:rsidP="00312EAF">
            <w:pPr>
              <w:pStyle w:val="TAC"/>
              <w:rPr>
                <w:sz w:val="16"/>
                <w:szCs w:val="16"/>
                <w:lang w:eastAsia="ko-KR"/>
              </w:rPr>
            </w:pPr>
            <w:r>
              <w:rPr>
                <w:sz w:val="16"/>
                <w:szCs w:val="16"/>
                <w:lang w:eastAsia="ko-KR"/>
              </w:rPr>
              <w:t>0.4.0</w:t>
            </w:r>
          </w:p>
        </w:tc>
      </w:tr>
      <w:bookmarkEnd w:id="608"/>
    </w:tbl>
    <w:p w14:paraId="2BFB73A3" w14:textId="77777777" w:rsidR="00661635" w:rsidRPr="0087716F" w:rsidRDefault="00661635" w:rsidP="00661635"/>
    <w:bookmarkEnd w:id="625"/>
    <w:bookmarkEnd w:id="626"/>
    <w:bookmarkEnd w:id="627"/>
    <w:p w14:paraId="2BFB73A4" w14:textId="77777777" w:rsidR="00E8629F" w:rsidRPr="000F1E5D" w:rsidRDefault="00E8629F" w:rsidP="000F1E5D"/>
    <w:sectPr w:rsidR="00E8629F" w:rsidRPr="000F1E5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B73C9" w14:textId="77777777" w:rsidR="00B34DB7" w:rsidRDefault="00B34DB7">
      <w:r>
        <w:separator/>
      </w:r>
    </w:p>
  </w:endnote>
  <w:endnote w:type="continuationSeparator" w:id="0">
    <w:p w14:paraId="2BFB73CA" w14:textId="77777777" w:rsidR="00B34DB7" w:rsidRDefault="00B3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73CF" w14:textId="77777777" w:rsidR="00C240EB" w:rsidRDefault="00C240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B73C7" w14:textId="77777777" w:rsidR="00B34DB7" w:rsidRDefault="00B34DB7">
      <w:r>
        <w:separator/>
      </w:r>
    </w:p>
  </w:footnote>
  <w:footnote w:type="continuationSeparator" w:id="0">
    <w:p w14:paraId="2BFB73C8" w14:textId="77777777" w:rsidR="00B34DB7" w:rsidRDefault="00B3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73CB" w14:textId="6D6F59DC" w:rsidR="00C240EB" w:rsidRDefault="00C240EB">
    <w:pPr>
      <w:pStyle w:val="Header"/>
      <w:framePr w:wrap="auto" w:vAnchor="text" w:hAnchor="margin" w:xAlign="right" w:y="1"/>
      <w:widowControl/>
    </w:pPr>
    <w:r>
      <w:fldChar w:fldCharType="begin"/>
    </w:r>
    <w:r>
      <w:instrText xml:space="preserve"> STYLEREF ZA </w:instrText>
    </w:r>
    <w:r>
      <w:fldChar w:fldCharType="separate"/>
    </w:r>
    <w:r w:rsidR="003C22C6">
      <w:t>3GPP TR 38.785 V0.4.0 (2021-11)</w:t>
    </w:r>
    <w:r>
      <w:fldChar w:fldCharType="end"/>
    </w:r>
  </w:p>
  <w:p w14:paraId="2BFB73CC" w14:textId="77777777" w:rsidR="00C240EB" w:rsidRDefault="00C240EB">
    <w:pPr>
      <w:pStyle w:val="Header"/>
      <w:framePr w:wrap="auto" w:vAnchor="text" w:hAnchor="margin" w:xAlign="center" w:y="1"/>
      <w:widowControl/>
    </w:pPr>
    <w:r>
      <w:fldChar w:fldCharType="begin"/>
    </w:r>
    <w:r>
      <w:instrText xml:space="preserve"> PAGE </w:instrText>
    </w:r>
    <w:r>
      <w:fldChar w:fldCharType="separate"/>
    </w:r>
    <w:r w:rsidR="00265AF5">
      <w:t>23</w:t>
    </w:r>
    <w:r>
      <w:fldChar w:fldCharType="end"/>
    </w:r>
  </w:p>
  <w:p w14:paraId="2BFB73CD" w14:textId="5424287A" w:rsidR="00C240EB" w:rsidRDefault="00C240EB">
    <w:pPr>
      <w:pStyle w:val="Header"/>
      <w:framePr w:wrap="auto" w:vAnchor="text" w:hAnchor="margin" w:y="1"/>
      <w:widowControl/>
    </w:pPr>
    <w:r>
      <w:fldChar w:fldCharType="begin"/>
    </w:r>
    <w:r>
      <w:instrText xml:space="preserve"> STYLEREF ZGSM </w:instrText>
    </w:r>
    <w:r>
      <w:fldChar w:fldCharType="separate"/>
    </w:r>
    <w:r w:rsidR="003C22C6">
      <w:t>Release 17</w:t>
    </w:r>
    <w:r>
      <w:fldChar w:fldCharType="end"/>
    </w:r>
  </w:p>
  <w:p w14:paraId="2BFB73CE" w14:textId="77777777" w:rsidR="00C240EB" w:rsidRDefault="00C24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5AF5"/>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12EAF"/>
    <w:rsid w:val="00340BC6"/>
    <w:rsid w:val="00344F50"/>
    <w:rsid w:val="003456F3"/>
    <w:rsid w:val="00351ED6"/>
    <w:rsid w:val="00367724"/>
    <w:rsid w:val="00374B5F"/>
    <w:rsid w:val="003A69AA"/>
    <w:rsid w:val="003B3B57"/>
    <w:rsid w:val="003C22C6"/>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95C8F"/>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F69AB"/>
    <w:rsid w:val="00AF74F3"/>
    <w:rsid w:val="00B010CC"/>
    <w:rsid w:val="00B075ED"/>
    <w:rsid w:val="00B077A0"/>
    <w:rsid w:val="00B164F4"/>
    <w:rsid w:val="00B26BD6"/>
    <w:rsid w:val="00B34DB7"/>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979C4"/>
    <w:rsid w:val="00FB174E"/>
    <w:rsid w:val="00FC051F"/>
    <w:rsid w:val="00FC2073"/>
    <w:rsid w:val="00FC6B4E"/>
    <w:rsid w:val="00FD5639"/>
    <w:rsid w:val="00FD65D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FB68E6"/>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hyperlink" Target="https://www.3gpp.org/ftp/TSG_RAN/WG4_Radio/TSGR4_100-e/Docs/R4-2112341.zip"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4.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41</Pages>
  <Words>12679</Words>
  <Characters>72271</Characters>
  <Application>Microsoft Office Word</Application>
  <DocSecurity>0</DocSecurity>
  <Lines>602</Lines>
  <Paragraphs>169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84781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6</cp:revision>
  <cp:lastPrinted>2020-12-29T08:40:00Z</cp:lastPrinted>
  <dcterms:created xsi:type="dcterms:W3CDTF">2021-11-11T08:40:00Z</dcterms:created>
  <dcterms:modified xsi:type="dcterms:W3CDTF">2021-11-22T14:35:00Z</dcterms:modified>
</cp:coreProperties>
</file>