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</w:tcPr>
          <w:p w14:paraId="74BEA3F9" w14:textId="10D15405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FA5C64">
              <w:rPr>
                <w:noProof w:val="0"/>
                <w:lang w:eastAsia="zh-CN"/>
              </w:rPr>
              <w:t>9</w:t>
            </w:r>
            <w:r w:rsidRPr="00D548B0">
              <w:rPr>
                <w:noProof w:val="0"/>
              </w:rPr>
              <w:t>.</w:t>
            </w:r>
            <w:r w:rsidR="00107272">
              <w:rPr>
                <w:noProof w:val="0"/>
              </w:rPr>
              <w:t>3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647D09">
              <w:rPr>
                <w:noProof w:val="0"/>
                <w:sz w:val="32"/>
                <w:lang w:eastAsia="zh-CN"/>
              </w:rPr>
              <w:t>5</w:t>
            </w:r>
            <w:r w:rsidRPr="00D548B0">
              <w:rPr>
                <w:noProof w:val="0"/>
                <w:sz w:val="32"/>
              </w:rPr>
              <w:t>-</w:t>
            </w:r>
            <w:r w:rsidR="00107272">
              <w:rPr>
                <w:noProof w:val="0"/>
                <w:sz w:val="32"/>
              </w:rPr>
              <w:t>12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6FB3567F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FA5C64">
              <w:rPr>
                <w:rStyle w:val="ZGSM"/>
              </w:rPr>
              <w:t>9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pt" o:ole="">
                  <v:imagedata r:id="rId9" o:title=""/>
                </v:shape>
                <o:OLEObject Type="Embed" ProgID="Word.Picture.8" ShapeID="_x0000_i1025" DrawAspect="Content" ObjectID="_1830361179" r:id="rId10"/>
              </w:object>
            </w:r>
          </w:p>
        </w:tc>
        <w:tc>
          <w:tcPr>
            <w:tcW w:w="5540" w:type="dxa"/>
          </w:tcPr>
          <w:p w14:paraId="3DD5BF1E" w14:textId="77777777" w:rsidR="00D548B0" w:rsidRPr="00C13D0F" w:rsidRDefault="009A1261" w:rsidP="00660D3D">
            <w:pPr>
              <w:jc w:val="right"/>
            </w:pPr>
            <w:r>
              <w:pict w14:anchorId="5765BADD">
                <v:shape id="_x0000_i1026" type="#_x0000_t75" style="width:128.25pt;height:75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FD2DC6C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647D09">
              <w:rPr>
                <w:noProof/>
                <w:sz w:val="18"/>
              </w:rPr>
              <w:t>5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285C698B" w14:textId="77777777" w:rsidR="009A1261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9A1261">
        <w:rPr>
          <w:noProof/>
        </w:rPr>
        <w:t>Foreword</w:t>
      </w:r>
      <w:r w:rsidR="009A1261">
        <w:rPr>
          <w:noProof/>
        </w:rPr>
        <w:tab/>
        <w:t>25</w:t>
      </w:r>
    </w:p>
    <w:p w14:paraId="7C49D3DB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26</w:t>
      </w:r>
    </w:p>
    <w:p w14:paraId="37517B02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26</w:t>
      </w:r>
    </w:p>
    <w:p w14:paraId="4BE8DEB5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27</w:t>
      </w:r>
    </w:p>
    <w:p w14:paraId="3FB49D9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27</w:t>
      </w:r>
    </w:p>
    <w:p w14:paraId="0F0DBF6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28</w:t>
      </w:r>
    </w:p>
    <w:p w14:paraId="1D73E82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30</w:t>
      </w:r>
    </w:p>
    <w:p w14:paraId="029EA419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1B0A0AD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32</w:t>
      </w:r>
    </w:p>
    <w:p w14:paraId="6B4E464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33</w:t>
      </w:r>
    </w:p>
    <w:p w14:paraId="34E9F0E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33</w:t>
      </w:r>
    </w:p>
    <w:p w14:paraId="0DCC685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34</w:t>
      </w:r>
    </w:p>
    <w:p w14:paraId="75CB02C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34</w:t>
      </w:r>
    </w:p>
    <w:p w14:paraId="0836893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34</w:t>
      </w:r>
    </w:p>
    <w:p w14:paraId="2F3A3B93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35</w:t>
      </w:r>
    </w:p>
    <w:p w14:paraId="680C4C4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3AD6D30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35</w:t>
      </w:r>
    </w:p>
    <w:p w14:paraId="5E6B675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38</w:t>
      </w:r>
    </w:p>
    <w:p w14:paraId="5968A21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38</w:t>
      </w:r>
    </w:p>
    <w:p w14:paraId="1E1E2CC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39</w:t>
      </w:r>
    </w:p>
    <w:p w14:paraId="06A7EC5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7608C4">
        <w:rPr>
          <w:bCs/>
          <w:noProof/>
        </w:rPr>
        <w:t>two bands)</w:t>
      </w:r>
      <w:r>
        <w:rPr>
          <w:noProof/>
        </w:rPr>
        <w:tab/>
        <w:t>40</w:t>
      </w:r>
    </w:p>
    <w:p w14:paraId="7323761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7608C4">
        <w:rPr>
          <w:bCs/>
          <w:noProof/>
        </w:rPr>
        <w:t>three bands)</w:t>
      </w:r>
      <w:r>
        <w:rPr>
          <w:noProof/>
        </w:rPr>
        <w:tab/>
        <w:t>43</w:t>
      </w:r>
    </w:p>
    <w:p w14:paraId="3277179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7608C4">
        <w:rPr>
          <w:bCs/>
          <w:noProof/>
        </w:rPr>
        <w:t>four bands)</w:t>
      </w:r>
      <w:r>
        <w:rPr>
          <w:noProof/>
        </w:rPr>
        <w:tab/>
        <w:t>45</w:t>
      </w:r>
    </w:p>
    <w:p w14:paraId="1DCFF83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45</w:t>
      </w:r>
    </w:p>
    <w:p w14:paraId="4E71DD9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45</w:t>
      </w:r>
    </w:p>
    <w:p w14:paraId="01500AD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47</w:t>
      </w:r>
    </w:p>
    <w:p w14:paraId="76BC60B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47</w:t>
      </w:r>
    </w:p>
    <w:p w14:paraId="33D68C4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47</w:t>
      </w:r>
    </w:p>
    <w:p w14:paraId="48CFFEF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47</w:t>
      </w:r>
    </w:p>
    <w:p w14:paraId="6E754A0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48</w:t>
      </w:r>
    </w:p>
    <w:p w14:paraId="24A5075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Aerial UE</w:t>
      </w:r>
      <w:r>
        <w:rPr>
          <w:noProof/>
        </w:rPr>
        <w:tab/>
        <w:t>48</w:t>
      </w:r>
    </w:p>
    <w:p w14:paraId="6A18767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48</w:t>
      </w:r>
    </w:p>
    <w:p w14:paraId="4786955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111C151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49</w:t>
      </w:r>
    </w:p>
    <w:p w14:paraId="7D617E5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49</w:t>
      </w:r>
    </w:p>
    <w:p w14:paraId="203A081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51</w:t>
      </w:r>
    </w:p>
    <w:p w14:paraId="6D55EEE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51</w:t>
      </w:r>
    </w:p>
    <w:p w14:paraId="14BB718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55</w:t>
      </w:r>
    </w:p>
    <w:p w14:paraId="760039D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57</w:t>
      </w:r>
    </w:p>
    <w:p w14:paraId="01B6C99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5C6158F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57</w:t>
      </w:r>
    </w:p>
    <w:p w14:paraId="1D9FAA4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57</w:t>
      </w:r>
    </w:p>
    <w:p w14:paraId="1154DB9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59</w:t>
      </w:r>
    </w:p>
    <w:p w14:paraId="7F77CE6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59</w:t>
      </w:r>
    </w:p>
    <w:p w14:paraId="3235E38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60</w:t>
      </w:r>
    </w:p>
    <w:p w14:paraId="5866FFD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60</w:t>
      </w:r>
    </w:p>
    <w:p w14:paraId="0272E69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60</w:t>
      </w:r>
    </w:p>
    <w:p w14:paraId="0D048A1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60</w:t>
      </w:r>
    </w:p>
    <w:p w14:paraId="023180E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60</w:t>
      </w:r>
    </w:p>
    <w:p w14:paraId="402AD66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60</w:t>
      </w:r>
    </w:p>
    <w:p w14:paraId="46701CB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60</w:t>
      </w:r>
    </w:p>
    <w:p w14:paraId="560A86A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61</w:t>
      </w:r>
    </w:p>
    <w:p w14:paraId="6CDB826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61</w:t>
      </w:r>
    </w:p>
    <w:p w14:paraId="3C26F1A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61</w:t>
      </w:r>
    </w:p>
    <w:p w14:paraId="3D106E2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62</w:t>
      </w:r>
    </w:p>
    <w:p w14:paraId="3A5E9EA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64</w:t>
      </w:r>
    </w:p>
    <w:p w14:paraId="5AF8D69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64</w:t>
      </w:r>
    </w:p>
    <w:p w14:paraId="174C3C1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65</w:t>
      </w:r>
    </w:p>
    <w:p w14:paraId="62AAEA4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65</w:t>
      </w:r>
    </w:p>
    <w:p w14:paraId="51EB1D3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68</w:t>
      </w:r>
    </w:p>
    <w:p w14:paraId="43CC4B8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69</w:t>
      </w:r>
    </w:p>
    <w:p w14:paraId="0F7B3D2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69</w:t>
      </w:r>
    </w:p>
    <w:p w14:paraId="05E5243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70</w:t>
      </w:r>
    </w:p>
    <w:p w14:paraId="42A9E8F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70</w:t>
      </w:r>
    </w:p>
    <w:p w14:paraId="0B5AB63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70</w:t>
      </w:r>
    </w:p>
    <w:p w14:paraId="320DA3E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70</w:t>
      </w:r>
    </w:p>
    <w:p w14:paraId="50552CF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70</w:t>
      </w:r>
    </w:p>
    <w:p w14:paraId="6EAB7A2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70</w:t>
      </w:r>
    </w:p>
    <w:p w14:paraId="4379929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70</w:t>
      </w:r>
    </w:p>
    <w:p w14:paraId="29F8964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70</w:t>
      </w:r>
    </w:p>
    <w:p w14:paraId="40A9CDD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70</w:t>
      </w:r>
    </w:p>
    <w:p w14:paraId="4D4AF68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71</w:t>
      </w:r>
    </w:p>
    <w:p w14:paraId="4FE0FDE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  <w:t>71</w:t>
      </w:r>
    </w:p>
    <w:p w14:paraId="057849E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  <w:t>71</w:t>
      </w:r>
    </w:p>
    <w:p w14:paraId="72B6E57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  <w:t>71</w:t>
      </w:r>
    </w:p>
    <w:p w14:paraId="6D8F322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71</w:t>
      </w:r>
    </w:p>
    <w:p w14:paraId="29839CC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71</w:t>
      </w:r>
    </w:p>
    <w:p w14:paraId="3921F7A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71</w:t>
      </w:r>
    </w:p>
    <w:p w14:paraId="6725889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71</w:t>
      </w:r>
    </w:p>
    <w:p w14:paraId="25F6166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71</w:t>
      </w:r>
    </w:p>
    <w:p w14:paraId="6CC5FF1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71</w:t>
      </w:r>
    </w:p>
    <w:p w14:paraId="02D85D3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71</w:t>
      </w:r>
    </w:p>
    <w:p w14:paraId="417BE51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71</w:t>
      </w:r>
    </w:p>
    <w:p w14:paraId="490F5C7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</w:t>
      </w:r>
    </w:p>
    <w:p w14:paraId="6D5C622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72</w:t>
      </w:r>
    </w:p>
    <w:p w14:paraId="0C2D7EB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48629CD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72</w:t>
      </w:r>
    </w:p>
    <w:p w14:paraId="0A2737E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76</w:t>
      </w:r>
    </w:p>
    <w:p w14:paraId="1D9845F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77</w:t>
      </w:r>
    </w:p>
    <w:p w14:paraId="75C05B7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77</w:t>
      </w:r>
    </w:p>
    <w:p w14:paraId="6F82869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7608C4">
        <w:rPr>
          <w:bCs/>
          <w:noProof/>
        </w:rPr>
        <w:t>two bands)</w:t>
      </w:r>
      <w:r>
        <w:rPr>
          <w:noProof/>
        </w:rPr>
        <w:tab/>
        <w:t>78</w:t>
      </w:r>
    </w:p>
    <w:p w14:paraId="7D71B03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7608C4">
        <w:rPr>
          <w:bCs/>
          <w:noProof/>
        </w:rPr>
        <w:t>three bands)</w:t>
      </w:r>
      <w:r>
        <w:rPr>
          <w:noProof/>
        </w:rPr>
        <w:tab/>
        <w:t>96</w:t>
      </w:r>
    </w:p>
    <w:p w14:paraId="0D81D65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7608C4">
        <w:rPr>
          <w:bCs/>
          <w:noProof/>
        </w:rPr>
        <w:t>four bands)</w:t>
      </w:r>
      <w:r>
        <w:rPr>
          <w:noProof/>
        </w:rPr>
        <w:tab/>
        <w:t>122</w:t>
      </w:r>
    </w:p>
    <w:p w14:paraId="4909AA6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133</w:t>
      </w:r>
    </w:p>
    <w:p w14:paraId="12DA9AC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133</w:t>
      </w:r>
    </w:p>
    <w:p w14:paraId="677116C4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137</w:t>
      </w:r>
    </w:p>
    <w:p w14:paraId="78833FC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7608C4">
        <w:rPr>
          <w:noProof/>
          <w:vertAlign w:val="subscript"/>
          <w:lang w:eastAsia="zh-CN"/>
        </w:rPr>
        <w:t>IB,c</w:t>
      </w:r>
      <w:r>
        <w:rPr>
          <w:noProof/>
        </w:rPr>
        <w:tab/>
        <w:t>137</w:t>
      </w:r>
    </w:p>
    <w:p w14:paraId="5E33C38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02E148C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17B26E6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334283B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19C4F97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7608C4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157</w:t>
      </w:r>
    </w:p>
    <w:p w14:paraId="34A27A0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58315DA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158</w:t>
      </w:r>
    </w:p>
    <w:p w14:paraId="78E29F1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158</w:t>
      </w:r>
    </w:p>
    <w:p w14:paraId="28FE23E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166</w:t>
      </w:r>
    </w:p>
    <w:p w14:paraId="38B31F3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209</w:t>
      </w:r>
    </w:p>
    <w:p w14:paraId="4AC16ED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462</w:t>
      </w:r>
    </w:p>
    <w:p w14:paraId="79C5796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470</w:t>
      </w:r>
    </w:p>
    <w:p w14:paraId="27D0569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7E95B7D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470</w:t>
      </w:r>
    </w:p>
    <w:p w14:paraId="50BA91A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470</w:t>
      </w:r>
    </w:p>
    <w:p w14:paraId="2073099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470</w:t>
      </w:r>
    </w:p>
    <w:p w14:paraId="7843AFB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470</w:t>
      </w:r>
    </w:p>
    <w:p w14:paraId="57B99CE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470</w:t>
      </w:r>
    </w:p>
    <w:p w14:paraId="06C45F0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474</w:t>
      </w:r>
    </w:p>
    <w:p w14:paraId="367D2EC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474</w:t>
      </w:r>
    </w:p>
    <w:p w14:paraId="7B77A54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474</w:t>
      </w:r>
    </w:p>
    <w:p w14:paraId="380DC9E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480</w:t>
      </w:r>
    </w:p>
    <w:p w14:paraId="0408574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4F07F70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480</w:t>
      </w:r>
    </w:p>
    <w:p w14:paraId="7F9CE45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480</w:t>
      </w:r>
    </w:p>
    <w:p w14:paraId="40F1CAA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480</w:t>
      </w:r>
    </w:p>
    <w:p w14:paraId="16F86713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480</w:t>
      </w:r>
    </w:p>
    <w:p w14:paraId="529707C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483</w:t>
      </w:r>
    </w:p>
    <w:p w14:paraId="0712999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485</w:t>
      </w:r>
    </w:p>
    <w:p w14:paraId="6F9AFB1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511</w:t>
      </w:r>
    </w:p>
    <w:p w14:paraId="279F74E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2B5489C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511</w:t>
      </w:r>
    </w:p>
    <w:p w14:paraId="6536522F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512</w:t>
      </w:r>
    </w:p>
    <w:p w14:paraId="6FFBCC6F" w14:textId="77777777" w:rsidR="009A1261" w:rsidRDefault="009A1261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513</w:t>
      </w:r>
    </w:p>
    <w:p w14:paraId="29DEA5BA" w14:textId="77777777" w:rsidR="009A1261" w:rsidRDefault="009A1261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7608C4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513</w:t>
      </w:r>
    </w:p>
    <w:p w14:paraId="5D889D8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514</w:t>
      </w:r>
    </w:p>
    <w:p w14:paraId="5D0FE60F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514</w:t>
      </w:r>
    </w:p>
    <w:p w14:paraId="45F9B91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516</w:t>
      </w:r>
    </w:p>
    <w:p w14:paraId="183FB4C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530</w:t>
      </w:r>
    </w:p>
    <w:p w14:paraId="5F06F9F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530</w:t>
      </w:r>
    </w:p>
    <w:p w14:paraId="29AFE04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530</w:t>
      </w:r>
    </w:p>
    <w:p w14:paraId="5B3CE1E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7608C4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537</w:t>
      </w:r>
    </w:p>
    <w:p w14:paraId="49B4603F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537</w:t>
      </w:r>
    </w:p>
    <w:p w14:paraId="27DD233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537</w:t>
      </w:r>
    </w:p>
    <w:p w14:paraId="699D802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7608C4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537</w:t>
      </w:r>
    </w:p>
    <w:p w14:paraId="5A4B0DD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542</w:t>
      </w:r>
    </w:p>
    <w:p w14:paraId="0C5F0CF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549</w:t>
      </w:r>
    </w:p>
    <w:p w14:paraId="3580E5A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CF6F88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549</w:t>
      </w:r>
    </w:p>
    <w:p w14:paraId="19AA44F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549</w:t>
      </w:r>
    </w:p>
    <w:p w14:paraId="3424885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549</w:t>
      </w:r>
    </w:p>
    <w:p w14:paraId="788FCF9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549</w:t>
      </w:r>
    </w:p>
    <w:p w14:paraId="401CC1F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549</w:t>
      </w:r>
    </w:p>
    <w:p w14:paraId="2A499AA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for NR-DC</w:t>
      </w:r>
      <w:r>
        <w:rPr>
          <w:noProof/>
        </w:rPr>
        <w:tab/>
        <w:t>549</w:t>
      </w:r>
    </w:p>
    <w:p w14:paraId="64BF2A3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552</w:t>
      </w:r>
    </w:p>
    <w:p w14:paraId="14C49F7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</w:t>
      </w:r>
    </w:p>
    <w:p w14:paraId="56262CE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552</w:t>
      </w:r>
    </w:p>
    <w:p w14:paraId="1195C59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552</w:t>
      </w:r>
    </w:p>
    <w:p w14:paraId="39C99DE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7608C4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552</w:t>
      </w:r>
    </w:p>
    <w:p w14:paraId="06BC5AC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552</w:t>
      </w:r>
    </w:p>
    <w:p w14:paraId="02F42BD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553</w:t>
      </w:r>
    </w:p>
    <w:p w14:paraId="6C418D0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</w:t>
      </w:r>
    </w:p>
    <w:p w14:paraId="29CBFD7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553</w:t>
      </w:r>
    </w:p>
    <w:p w14:paraId="11C6B5F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FFS</w:t>
      </w:r>
      <w:r>
        <w:rPr>
          <w:noProof/>
        </w:rPr>
        <w:tab/>
        <w:t>553</w:t>
      </w:r>
    </w:p>
    <w:p w14:paraId="0F3E828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553</w:t>
      </w:r>
    </w:p>
    <w:p w14:paraId="6C21E2F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553</w:t>
      </w:r>
    </w:p>
    <w:p w14:paraId="6B0DC00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555</w:t>
      </w:r>
    </w:p>
    <w:p w14:paraId="098BB3E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555</w:t>
      </w:r>
    </w:p>
    <w:p w14:paraId="4F81F1D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555</w:t>
      </w:r>
    </w:p>
    <w:p w14:paraId="4727E38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7608C4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558</w:t>
      </w:r>
    </w:p>
    <w:p w14:paraId="604FA540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558</w:t>
      </w:r>
    </w:p>
    <w:p w14:paraId="6A837CD6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558</w:t>
      </w:r>
    </w:p>
    <w:p w14:paraId="51590FDB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558</w:t>
      </w:r>
    </w:p>
    <w:p w14:paraId="60C236E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558</w:t>
      </w:r>
    </w:p>
    <w:p w14:paraId="15C0F67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561</w:t>
      </w:r>
    </w:p>
    <w:p w14:paraId="26BAFB3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561</w:t>
      </w:r>
    </w:p>
    <w:p w14:paraId="6E43F5E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7608C4">
        <w:rPr>
          <w:noProof/>
          <w:vertAlign w:val="subscript"/>
          <w:lang w:eastAsia="zh-CN"/>
        </w:rPr>
        <w:t>IB,c</w:t>
      </w:r>
      <w:r>
        <w:rPr>
          <w:noProof/>
        </w:rPr>
        <w:tab/>
        <w:t>563</w:t>
      </w:r>
    </w:p>
    <w:p w14:paraId="403D43A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564</w:t>
      </w:r>
    </w:p>
    <w:p w14:paraId="095877F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566</w:t>
      </w:r>
    </w:p>
    <w:p w14:paraId="2200127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566</w:t>
      </w:r>
    </w:p>
    <w:p w14:paraId="77D0DB6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578</w:t>
      </w:r>
    </w:p>
    <w:p w14:paraId="227E1AD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618</w:t>
      </w:r>
    </w:p>
    <w:p w14:paraId="5AD99AA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618</w:t>
      </w:r>
    </w:p>
    <w:p w14:paraId="690FCB7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624</w:t>
      </w:r>
    </w:p>
    <w:p w14:paraId="1DFE892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 for UE supporting 4Tx</w:t>
      </w:r>
      <w:r>
        <w:rPr>
          <w:noProof/>
        </w:rPr>
        <w:tab/>
        <w:t>628</w:t>
      </w:r>
    </w:p>
    <w:p w14:paraId="48E0519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628</w:t>
      </w:r>
    </w:p>
    <w:p w14:paraId="60A7F9E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654</w:t>
      </w:r>
    </w:p>
    <w:p w14:paraId="272C100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 xml:space="preserve"> for UE supporting 4Tx</w:t>
      </w:r>
      <w:r>
        <w:rPr>
          <w:noProof/>
        </w:rPr>
        <w:tab/>
        <w:t>660</w:t>
      </w:r>
    </w:p>
    <w:p w14:paraId="606EC97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668</w:t>
      </w:r>
    </w:p>
    <w:p w14:paraId="1533783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753</w:t>
      </w:r>
    </w:p>
    <w:p w14:paraId="72972F8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 for UE supporting 4Tx</w:t>
      </w:r>
      <w:r>
        <w:rPr>
          <w:noProof/>
        </w:rPr>
        <w:tab/>
        <w:t>768</w:t>
      </w:r>
    </w:p>
    <w:p w14:paraId="2D07BA5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772</w:t>
      </w:r>
    </w:p>
    <w:p w14:paraId="1C857E1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776</w:t>
      </w:r>
    </w:p>
    <w:p w14:paraId="48431F4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UL MIMO for UE supporting 4Tx</w:t>
      </w:r>
      <w:r>
        <w:rPr>
          <w:noProof/>
        </w:rPr>
        <w:tab/>
        <w:t>778</w:t>
      </w:r>
    </w:p>
    <w:p w14:paraId="5214E33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781</w:t>
      </w:r>
    </w:p>
    <w:p w14:paraId="065D230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781</w:t>
      </w:r>
    </w:p>
    <w:p w14:paraId="3E147A1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781</w:t>
      </w:r>
    </w:p>
    <w:p w14:paraId="329B811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782</w:t>
      </w:r>
    </w:p>
    <w:p w14:paraId="12B441E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782</w:t>
      </w:r>
    </w:p>
    <w:p w14:paraId="2851CA2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783</w:t>
      </w:r>
    </w:p>
    <w:p w14:paraId="64C54F0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786</w:t>
      </w:r>
    </w:p>
    <w:p w14:paraId="00767C7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786</w:t>
      </w:r>
    </w:p>
    <w:p w14:paraId="5C92AE4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790</w:t>
      </w:r>
    </w:p>
    <w:p w14:paraId="02350F6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795</w:t>
      </w:r>
    </w:p>
    <w:p w14:paraId="489D6C9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796</w:t>
      </w:r>
    </w:p>
    <w:p w14:paraId="5A5AB15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801</w:t>
      </w:r>
    </w:p>
    <w:p w14:paraId="6452766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801</w:t>
      </w:r>
    </w:p>
    <w:p w14:paraId="4A961E4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809</w:t>
      </w:r>
    </w:p>
    <w:p w14:paraId="7C15164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827</w:t>
      </w:r>
    </w:p>
    <w:p w14:paraId="5003DB3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832</w:t>
      </w:r>
    </w:p>
    <w:p w14:paraId="3EFD7C8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833</w:t>
      </w:r>
    </w:p>
    <w:p w14:paraId="1DA060E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2CB2476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836</w:t>
      </w:r>
    </w:p>
    <w:p w14:paraId="4E6ADB5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839</w:t>
      </w:r>
    </w:p>
    <w:p w14:paraId="746D820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839</w:t>
      </w:r>
    </w:p>
    <w:p w14:paraId="2822363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844</w:t>
      </w:r>
    </w:p>
    <w:p w14:paraId="43859BC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844</w:t>
      </w:r>
    </w:p>
    <w:p w14:paraId="77B671B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845</w:t>
      </w:r>
    </w:p>
    <w:p w14:paraId="2D366C4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845</w:t>
      </w:r>
    </w:p>
    <w:p w14:paraId="1BE59D9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849</w:t>
      </w:r>
    </w:p>
    <w:p w14:paraId="52DA841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863</w:t>
      </w:r>
    </w:p>
    <w:p w14:paraId="240B2E78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865</w:t>
      </w:r>
    </w:p>
    <w:p w14:paraId="5C02749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865</w:t>
      </w:r>
    </w:p>
    <w:p w14:paraId="653F3A7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zh-CN"/>
        </w:rPr>
        <w:t>UE maximum output power for Tx Diversity</w:t>
      </w:r>
      <w:r>
        <w:rPr>
          <w:noProof/>
        </w:rPr>
        <w:t xml:space="preserve"> for </w:t>
      </w:r>
      <w:r w:rsidRPr="007608C4">
        <w:rPr>
          <w:rFonts w:eastAsia="Malgun Gothic"/>
          <w:noProof/>
        </w:rPr>
        <w:t>UE supporting 4Tx</w:t>
      </w:r>
      <w:r>
        <w:rPr>
          <w:noProof/>
        </w:rPr>
        <w:tab/>
        <w:t>876</w:t>
      </w:r>
    </w:p>
    <w:p w14:paraId="45B1D16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876</w:t>
      </w:r>
    </w:p>
    <w:p w14:paraId="51BA1EE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zh-CN"/>
        </w:rPr>
        <w:t>UE maximum output power reduction for Tx Diversity</w:t>
      </w:r>
      <w:r>
        <w:rPr>
          <w:noProof/>
        </w:rPr>
        <w:t xml:space="preserve"> </w:t>
      </w:r>
      <w:r w:rsidRPr="007608C4">
        <w:rPr>
          <w:rFonts w:eastAsia="Malgun Gothic"/>
          <w:noProof/>
        </w:rPr>
        <w:t>for UE supporting 4Tx</w:t>
      </w:r>
      <w:r>
        <w:rPr>
          <w:noProof/>
        </w:rPr>
        <w:tab/>
        <w:t>910</w:t>
      </w:r>
    </w:p>
    <w:p w14:paraId="6C4135C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915</w:t>
      </w:r>
    </w:p>
    <w:p w14:paraId="1CB8D84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 for UE supporting 4Tx</w:t>
      </w:r>
      <w:r>
        <w:rPr>
          <w:noProof/>
        </w:rPr>
        <w:tab/>
        <w:t>947</w:t>
      </w:r>
    </w:p>
    <w:p w14:paraId="7A4EE70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961</w:t>
      </w:r>
    </w:p>
    <w:p w14:paraId="4002B8D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 for UE supporting 4Tx</w:t>
      </w:r>
      <w:r>
        <w:rPr>
          <w:noProof/>
        </w:rPr>
        <w:tab/>
        <w:t>966</w:t>
      </w:r>
    </w:p>
    <w:p w14:paraId="4379BEC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Transmitter power for CA with UL MIMO</w:t>
      </w:r>
      <w:r>
        <w:rPr>
          <w:noProof/>
        </w:rPr>
        <w:tab/>
        <w:t>968</w:t>
      </w:r>
    </w:p>
    <w:p w14:paraId="3099051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968</w:t>
      </w:r>
    </w:p>
    <w:p w14:paraId="7964A4D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968</w:t>
      </w:r>
    </w:p>
    <w:p w14:paraId="2515688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969</w:t>
      </w:r>
    </w:p>
    <w:p w14:paraId="415816B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972</w:t>
      </w:r>
    </w:p>
    <w:p w14:paraId="6B6CB7E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975</w:t>
      </w:r>
    </w:p>
    <w:p w14:paraId="44D927E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6.2H.2</w:t>
      </w:r>
      <w:r>
        <w:rPr>
          <w:noProof/>
        </w:rPr>
        <w:tab/>
        <w:t>979</w:t>
      </w:r>
    </w:p>
    <w:p w14:paraId="59DCF8A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979</w:t>
      </w:r>
    </w:p>
    <w:p w14:paraId="0D3AE9F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979</w:t>
      </w:r>
    </w:p>
    <w:p w14:paraId="282D97E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985</w:t>
      </w:r>
    </w:p>
    <w:p w14:paraId="782901C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lastRenderedPageBreak/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986</w:t>
      </w:r>
    </w:p>
    <w:p w14:paraId="583559F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986</w:t>
      </w:r>
    </w:p>
    <w:p w14:paraId="11C89D7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987</w:t>
      </w:r>
    </w:p>
    <w:p w14:paraId="584D9E1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987</w:t>
      </w:r>
    </w:p>
    <w:p w14:paraId="34B5E91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990</w:t>
      </w:r>
    </w:p>
    <w:p w14:paraId="41BBD4F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990</w:t>
      </w:r>
    </w:p>
    <w:p w14:paraId="5DE52D9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992</w:t>
      </w:r>
    </w:p>
    <w:p w14:paraId="3C12E65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992</w:t>
      </w:r>
    </w:p>
    <w:p w14:paraId="3C1BE52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992</w:t>
      </w:r>
    </w:p>
    <w:p w14:paraId="15322C6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992</w:t>
      </w:r>
    </w:p>
    <w:p w14:paraId="40DE709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994</w:t>
      </w:r>
    </w:p>
    <w:p w14:paraId="30913BE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Aerial UE</w:t>
      </w:r>
      <w:r>
        <w:rPr>
          <w:noProof/>
        </w:rPr>
        <w:tab/>
        <w:t>999</w:t>
      </w:r>
    </w:p>
    <w:p w14:paraId="4EB3BC7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for Aerial UE</w:t>
      </w:r>
      <w:r>
        <w:rPr>
          <w:noProof/>
        </w:rPr>
        <w:tab/>
        <w:t>999</w:t>
      </w:r>
    </w:p>
    <w:p w14:paraId="60533B1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aximum output power reduction for Aerial UE</w:t>
      </w:r>
      <w:r>
        <w:rPr>
          <w:noProof/>
        </w:rPr>
        <w:tab/>
        <w:t>999</w:t>
      </w:r>
    </w:p>
    <w:p w14:paraId="740EAAD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</w:t>
      </w:r>
      <w:r>
        <w:rPr>
          <w:noProof/>
          <w:lang w:eastAsia="zh-CN"/>
        </w:rPr>
        <w:t xml:space="preserve">dditional </w:t>
      </w:r>
      <w:r>
        <w:rPr>
          <w:noProof/>
        </w:rPr>
        <w:t>maximum output power reduction for Aerial UE</w:t>
      </w:r>
      <w:r>
        <w:rPr>
          <w:noProof/>
        </w:rPr>
        <w:tab/>
        <w:t>999</w:t>
      </w:r>
    </w:p>
    <w:p w14:paraId="71BD9B0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</w:t>
      </w:r>
      <w:r>
        <w:rPr>
          <w:noProof/>
        </w:rPr>
        <w:t xml:space="preserve"> Aerial UE</w:t>
      </w:r>
      <w:r>
        <w:rPr>
          <w:noProof/>
        </w:rPr>
        <w:tab/>
        <w:t>1006</w:t>
      </w:r>
    </w:p>
    <w:p w14:paraId="11F144F8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1007</w:t>
      </w:r>
    </w:p>
    <w:p w14:paraId="6FEFA77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1007</w:t>
      </w:r>
    </w:p>
    <w:p w14:paraId="57F7B9F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1007</w:t>
      </w:r>
    </w:p>
    <w:p w14:paraId="55A56AB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1007</w:t>
      </w:r>
    </w:p>
    <w:p w14:paraId="45FC5E6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1007</w:t>
      </w:r>
    </w:p>
    <w:p w14:paraId="7DBE606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1012</w:t>
      </w:r>
    </w:p>
    <w:p w14:paraId="0B85E24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1013</w:t>
      </w:r>
    </w:p>
    <w:p w14:paraId="2A45BB5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1013</w:t>
      </w:r>
    </w:p>
    <w:p w14:paraId="5030EFB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1014</w:t>
      </w:r>
    </w:p>
    <w:p w14:paraId="006A1E8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1014</w:t>
      </w:r>
    </w:p>
    <w:p w14:paraId="0221ADA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1016</w:t>
      </w:r>
    </w:p>
    <w:p w14:paraId="610EE71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1017</w:t>
      </w:r>
    </w:p>
    <w:p w14:paraId="13C4F88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1017</w:t>
      </w:r>
    </w:p>
    <w:p w14:paraId="067FD62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1018</w:t>
      </w:r>
    </w:p>
    <w:p w14:paraId="714727A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1023</w:t>
      </w:r>
    </w:p>
    <w:p w14:paraId="51C80B5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1023</w:t>
      </w:r>
    </w:p>
    <w:p w14:paraId="0267661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1030</w:t>
      </w:r>
    </w:p>
    <w:p w14:paraId="53C357C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1030</w:t>
      </w:r>
    </w:p>
    <w:p w14:paraId="080ADFE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1042</w:t>
      </w:r>
    </w:p>
    <w:p w14:paraId="243BBE3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1042</w:t>
      </w:r>
    </w:p>
    <w:p w14:paraId="22FDFB8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1042</w:t>
      </w:r>
    </w:p>
    <w:p w14:paraId="04A7744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1042</w:t>
      </w:r>
    </w:p>
    <w:p w14:paraId="2724F33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1042</w:t>
      </w:r>
    </w:p>
    <w:p w14:paraId="4F93E8B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1042</w:t>
      </w:r>
    </w:p>
    <w:p w14:paraId="7852820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1045</w:t>
      </w:r>
    </w:p>
    <w:p w14:paraId="1052209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1062</w:t>
      </w:r>
    </w:p>
    <w:p w14:paraId="39B89AD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1067</w:t>
      </w:r>
    </w:p>
    <w:p w14:paraId="7A1A0CF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  <w:lang w:eastAsia="zh-CN"/>
        </w:rPr>
        <w:t>Mini</w:t>
      </w:r>
      <w:r w:rsidRPr="007608C4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1067</w:t>
      </w:r>
    </w:p>
    <w:p w14:paraId="5470432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1067</w:t>
      </w:r>
    </w:p>
    <w:p w14:paraId="71CD573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1067</w:t>
      </w:r>
    </w:p>
    <w:p w14:paraId="6D985C6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6.3A.</w:t>
      </w:r>
      <w:r w:rsidRPr="007608C4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OFF power for CA</w:t>
      </w:r>
      <w:r>
        <w:rPr>
          <w:noProof/>
        </w:rPr>
        <w:tab/>
        <w:t>1070</w:t>
      </w:r>
    </w:p>
    <w:p w14:paraId="091CEF7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6.3A.</w:t>
      </w:r>
      <w:r w:rsidRPr="007608C4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1070</w:t>
      </w:r>
    </w:p>
    <w:p w14:paraId="361ACC2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OFF power for CA (2UL CA)</w:t>
      </w:r>
      <w:r>
        <w:rPr>
          <w:noProof/>
        </w:rPr>
        <w:tab/>
        <w:t>1071</w:t>
      </w:r>
    </w:p>
    <w:p w14:paraId="3D16783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1072</w:t>
      </w:r>
    </w:p>
    <w:p w14:paraId="220EA87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1072</w:t>
      </w:r>
    </w:p>
    <w:p w14:paraId="276229A3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1072</w:t>
      </w:r>
    </w:p>
    <w:p w14:paraId="7BE4197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1072</w:t>
      </w:r>
    </w:p>
    <w:p w14:paraId="78B206D4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1072</w:t>
      </w:r>
    </w:p>
    <w:p w14:paraId="60BCE52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1082</w:t>
      </w:r>
    </w:p>
    <w:p w14:paraId="49AF156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Void</w:t>
      </w:r>
      <w:r>
        <w:rPr>
          <w:noProof/>
        </w:rPr>
        <w:tab/>
        <w:t>1089</w:t>
      </w:r>
    </w:p>
    <w:p w14:paraId="5CD4F84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1089</w:t>
      </w:r>
    </w:p>
    <w:p w14:paraId="71453F7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1097</w:t>
      </w:r>
    </w:p>
    <w:p w14:paraId="08A08E4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1101</w:t>
      </w:r>
    </w:p>
    <w:p w14:paraId="127DF4C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lastRenderedPageBreak/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1106</w:t>
      </w:r>
    </w:p>
    <w:p w14:paraId="05256E9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1113</w:t>
      </w:r>
    </w:p>
    <w:p w14:paraId="08102B9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6.3A.3.6_1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Time mask for switching across three uplink bands (more than 3CC)</w:t>
      </w:r>
      <w:r>
        <w:rPr>
          <w:noProof/>
        </w:rPr>
        <w:tab/>
        <w:t>1121</w:t>
      </w:r>
    </w:p>
    <w:p w14:paraId="6F65E59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1128</w:t>
      </w:r>
    </w:p>
    <w:p w14:paraId="3325137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1137</w:t>
      </w:r>
    </w:p>
    <w:p w14:paraId="3067A43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1137</w:t>
      </w:r>
    </w:p>
    <w:p w14:paraId="131323A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1137</w:t>
      </w:r>
    </w:p>
    <w:p w14:paraId="604C73F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1137</w:t>
      </w:r>
    </w:p>
    <w:p w14:paraId="7008EB6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1140</w:t>
      </w:r>
    </w:p>
    <w:p w14:paraId="213C664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1140</w:t>
      </w:r>
    </w:p>
    <w:p w14:paraId="252C75C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1141</w:t>
      </w:r>
    </w:p>
    <w:p w14:paraId="35AE3D4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1149</w:t>
      </w:r>
    </w:p>
    <w:p w14:paraId="787200F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1149</w:t>
      </w:r>
    </w:p>
    <w:p w14:paraId="489D0A8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1149</w:t>
      </w:r>
    </w:p>
    <w:p w14:paraId="4BAAD43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1154</w:t>
      </w:r>
    </w:p>
    <w:p w14:paraId="739BE14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  <w:lang w:eastAsia="zh-CN"/>
        </w:rPr>
        <w:t>Mini</w:t>
      </w:r>
      <w:r w:rsidRPr="007608C4">
        <w:rPr>
          <w:rFonts w:eastAsia="MS Mincho"/>
          <w:noProof/>
        </w:rPr>
        <w:t>mum output power for NR-DC</w:t>
      </w:r>
      <w:r>
        <w:rPr>
          <w:noProof/>
        </w:rPr>
        <w:tab/>
        <w:t>1154</w:t>
      </w:r>
    </w:p>
    <w:p w14:paraId="3E1F1DF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6.3B.</w:t>
      </w:r>
      <w:r w:rsidRPr="007608C4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OFF power for NR-DC</w:t>
      </w:r>
      <w:r>
        <w:rPr>
          <w:noProof/>
        </w:rPr>
        <w:tab/>
        <w:t>1154</w:t>
      </w:r>
    </w:p>
    <w:p w14:paraId="4ACD623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Transmit ON/OFF time mask for NR-DC</w:t>
      </w:r>
      <w:r>
        <w:rPr>
          <w:noProof/>
        </w:rPr>
        <w:tab/>
        <w:t>1154</w:t>
      </w:r>
    </w:p>
    <w:p w14:paraId="443E083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1154</w:t>
      </w:r>
    </w:p>
    <w:p w14:paraId="1ACDE1D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1154</w:t>
      </w:r>
    </w:p>
    <w:p w14:paraId="675E20B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1156</w:t>
      </w:r>
    </w:p>
    <w:p w14:paraId="2118FE7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1156</w:t>
      </w:r>
    </w:p>
    <w:p w14:paraId="56E7F99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Minimum conformance requirements</w:t>
      </w:r>
      <w:r>
        <w:rPr>
          <w:noProof/>
        </w:rPr>
        <w:tab/>
        <w:t>1156</w:t>
      </w:r>
    </w:p>
    <w:p w14:paraId="1C5F238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1156</w:t>
      </w:r>
    </w:p>
    <w:p w14:paraId="08E377D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1157</w:t>
      </w:r>
    </w:p>
    <w:p w14:paraId="197965F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1158</w:t>
      </w:r>
    </w:p>
    <w:p w14:paraId="6149C664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1159</w:t>
      </w:r>
    </w:p>
    <w:p w14:paraId="664CC85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1160</w:t>
      </w:r>
    </w:p>
    <w:p w14:paraId="2AAF700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1161</w:t>
      </w:r>
    </w:p>
    <w:p w14:paraId="276A7B84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1165</w:t>
      </w:r>
    </w:p>
    <w:p w14:paraId="3B1133C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General transmit ON/OFF time mask for SUL</w:t>
      </w:r>
      <w:r>
        <w:rPr>
          <w:noProof/>
        </w:rPr>
        <w:tab/>
        <w:t>1166</w:t>
      </w:r>
    </w:p>
    <w:p w14:paraId="1DFCDF7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1168</w:t>
      </w:r>
    </w:p>
    <w:p w14:paraId="0915C79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1172</w:t>
      </w:r>
    </w:p>
    <w:p w14:paraId="2396291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1176</w:t>
      </w:r>
    </w:p>
    <w:p w14:paraId="52B35DA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1181</w:t>
      </w:r>
    </w:p>
    <w:p w14:paraId="461BB02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1186</w:t>
      </w:r>
    </w:p>
    <w:p w14:paraId="2F41604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1195</w:t>
      </w:r>
    </w:p>
    <w:p w14:paraId="7A1809D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1203</w:t>
      </w:r>
    </w:p>
    <w:p w14:paraId="073D785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1204</w:t>
      </w:r>
    </w:p>
    <w:p w14:paraId="5C3E33D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1204</w:t>
      </w:r>
    </w:p>
    <w:p w14:paraId="595691B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1206</w:t>
      </w:r>
    </w:p>
    <w:p w14:paraId="692133E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1214</w:t>
      </w:r>
    </w:p>
    <w:p w14:paraId="39D132F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1217</w:t>
      </w:r>
    </w:p>
    <w:p w14:paraId="299DB00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zh-CN"/>
        </w:rPr>
        <w:t>Mini</w:t>
      </w:r>
      <w:r w:rsidRPr="007608C4">
        <w:rPr>
          <w:rFonts w:eastAsia="Malgun Gothic"/>
          <w:noProof/>
        </w:rPr>
        <w:t>mum output power for UL MIMO</w:t>
      </w:r>
      <w:r>
        <w:rPr>
          <w:noProof/>
        </w:rPr>
        <w:tab/>
        <w:t>1217</w:t>
      </w:r>
    </w:p>
    <w:p w14:paraId="21761AF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zh-CN"/>
        </w:rPr>
        <w:t>Mini</w:t>
      </w:r>
      <w:r w:rsidRPr="007608C4">
        <w:rPr>
          <w:rFonts w:eastAsia="Malgun Gothic"/>
          <w:noProof/>
        </w:rPr>
        <w:t>mum output power for SUL with UL MIMO</w:t>
      </w:r>
      <w:r>
        <w:rPr>
          <w:noProof/>
        </w:rPr>
        <w:tab/>
        <w:t>1219</w:t>
      </w:r>
    </w:p>
    <w:p w14:paraId="4AF622B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zh-CN"/>
        </w:rPr>
        <w:t>Mini</w:t>
      </w:r>
      <w:r w:rsidRPr="007608C4">
        <w:rPr>
          <w:rFonts w:eastAsia="Malgun Gothic"/>
          <w:noProof/>
        </w:rPr>
        <w:t>mum output power UL MIMO for UE supporting 4Tx</w:t>
      </w:r>
      <w:r>
        <w:rPr>
          <w:noProof/>
        </w:rPr>
        <w:tab/>
        <w:t>1221</w:t>
      </w:r>
    </w:p>
    <w:p w14:paraId="5F9EB94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1223</w:t>
      </w:r>
    </w:p>
    <w:p w14:paraId="6736706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1224</w:t>
      </w:r>
    </w:p>
    <w:p w14:paraId="2E82B4D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 for UE supporting 4Tx</w:t>
      </w:r>
      <w:r>
        <w:rPr>
          <w:noProof/>
        </w:rPr>
        <w:tab/>
        <w:t>1225</w:t>
      </w:r>
    </w:p>
    <w:p w14:paraId="6760C0B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1226</w:t>
      </w:r>
    </w:p>
    <w:p w14:paraId="05CE558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1231</w:t>
      </w:r>
    </w:p>
    <w:p w14:paraId="57B3A0C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 for UE supporting 4Tx</w:t>
      </w:r>
      <w:r>
        <w:rPr>
          <w:noProof/>
        </w:rPr>
        <w:tab/>
        <w:t>1235</w:t>
      </w:r>
    </w:p>
    <w:p w14:paraId="212B43B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1240</w:t>
      </w:r>
    </w:p>
    <w:p w14:paraId="13D0918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1240</w:t>
      </w:r>
    </w:p>
    <w:p w14:paraId="436BB2A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1244</w:t>
      </w:r>
    </w:p>
    <w:p w14:paraId="15B2470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Absolute power tolerance </w:t>
      </w:r>
      <w:r>
        <w:rPr>
          <w:noProof/>
          <w:lang w:eastAsia="zh-CN"/>
        </w:rPr>
        <w:t>for UL MIMO for UE supporting 4Tx</w:t>
      </w:r>
      <w:r>
        <w:rPr>
          <w:noProof/>
        </w:rPr>
        <w:tab/>
        <w:t>1247</w:t>
      </w:r>
    </w:p>
    <w:p w14:paraId="735BA98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1249</w:t>
      </w:r>
    </w:p>
    <w:p w14:paraId="1E82FBD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1260</w:t>
      </w:r>
    </w:p>
    <w:p w14:paraId="2204BE6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1275</w:t>
      </w:r>
    </w:p>
    <w:p w14:paraId="2B083D1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1277</w:t>
      </w:r>
    </w:p>
    <w:p w14:paraId="761CA1D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 for UE supporting 4Tx</w:t>
      </w:r>
      <w:r>
        <w:rPr>
          <w:noProof/>
        </w:rPr>
        <w:tab/>
        <w:t>1279</w:t>
      </w:r>
    </w:p>
    <w:p w14:paraId="437A03C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1280</w:t>
      </w:r>
    </w:p>
    <w:p w14:paraId="3AEF021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1280</w:t>
      </w:r>
    </w:p>
    <w:p w14:paraId="7E310E2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1280</w:t>
      </w:r>
    </w:p>
    <w:p w14:paraId="3AF9563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1281</w:t>
      </w:r>
    </w:p>
    <w:p w14:paraId="0A6D910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1283</w:t>
      </w:r>
    </w:p>
    <w:p w14:paraId="286104C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1285</w:t>
      </w:r>
    </w:p>
    <w:p w14:paraId="2D01BE6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1286</w:t>
      </w:r>
    </w:p>
    <w:p w14:paraId="36F178E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1286</w:t>
      </w:r>
    </w:p>
    <w:p w14:paraId="68B77AA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1286</w:t>
      </w:r>
    </w:p>
    <w:p w14:paraId="61E9188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1287</w:t>
      </w:r>
    </w:p>
    <w:p w14:paraId="465E03C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1288</w:t>
      </w:r>
    </w:p>
    <w:p w14:paraId="1FC3A6E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1288</w:t>
      </w:r>
    </w:p>
    <w:p w14:paraId="2FE611C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1288</w:t>
      </w:r>
    </w:p>
    <w:p w14:paraId="2844EBC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1290</w:t>
      </w:r>
    </w:p>
    <w:p w14:paraId="77167ED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1293</w:t>
      </w:r>
    </w:p>
    <w:p w14:paraId="350C215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1294</w:t>
      </w:r>
    </w:p>
    <w:p w14:paraId="2D680BE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1294</w:t>
      </w:r>
    </w:p>
    <w:p w14:paraId="0B9D7C1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1294</w:t>
      </w:r>
    </w:p>
    <w:p w14:paraId="33ADD8F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1295</w:t>
      </w:r>
    </w:p>
    <w:p w14:paraId="2F69636F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1295</w:t>
      </w:r>
    </w:p>
    <w:p w14:paraId="79185BC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1297</w:t>
      </w:r>
    </w:p>
    <w:p w14:paraId="36860C4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1298</w:t>
      </w:r>
    </w:p>
    <w:p w14:paraId="4F91ED1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1298</w:t>
      </w:r>
    </w:p>
    <w:p w14:paraId="2C424BE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1298</w:t>
      </w:r>
    </w:p>
    <w:p w14:paraId="066692A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1300</w:t>
      </w:r>
    </w:p>
    <w:p w14:paraId="2814807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1301</w:t>
      </w:r>
    </w:p>
    <w:p w14:paraId="3591E5E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1301</w:t>
      </w:r>
    </w:p>
    <w:p w14:paraId="392D5BA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1301</w:t>
      </w:r>
    </w:p>
    <w:p w14:paraId="1C22113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1306</w:t>
      </w:r>
    </w:p>
    <w:p w14:paraId="61FBA5B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1306</w:t>
      </w:r>
    </w:p>
    <w:p w14:paraId="0E10B6B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1306</w:t>
      </w:r>
    </w:p>
    <w:p w14:paraId="323F746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1309</w:t>
      </w:r>
    </w:p>
    <w:p w14:paraId="4760B9E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1320</w:t>
      </w:r>
    </w:p>
    <w:p w14:paraId="64C7C44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1323</w:t>
      </w:r>
    </w:p>
    <w:p w14:paraId="5EC0D17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1323</w:t>
      </w:r>
    </w:p>
    <w:p w14:paraId="262FE87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 for UE supporting 4Tx</w:t>
      </w:r>
      <w:r>
        <w:rPr>
          <w:noProof/>
        </w:rPr>
        <w:tab/>
        <w:t>1324</w:t>
      </w:r>
    </w:p>
    <w:p w14:paraId="16F6063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1325</w:t>
      </w:r>
    </w:p>
    <w:p w14:paraId="7758E51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Transmit OFF power</w:t>
      </w:r>
      <w:r>
        <w:rPr>
          <w:noProof/>
        </w:rPr>
        <w:t xml:space="preserve"> for Tx Diversity for UE supporting 4Tx</w:t>
      </w:r>
      <w:r>
        <w:rPr>
          <w:noProof/>
        </w:rPr>
        <w:tab/>
        <w:t>1326</w:t>
      </w:r>
    </w:p>
    <w:p w14:paraId="285961E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1327</w:t>
      </w:r>
    </w:p>
    <w:p w14:paraId="080E67F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1327</w:t>
      </w:r>
    </w:p>
    <w:p w14:paraId="2BB812C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1328</w:t>
      </w:r>
    </w:p>
    <w:p w14:paraId="4FB61DA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1330</w:t>
      </w:r>
    </w:p>
    <w:p w14:paraId="189CB86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Tx Diversity for UE supporting 4Tx</w:t>
      </w:r>
      <w:r>
        <w:rPr>
          <w:noProof/>
        </w:rPr>
        <w:tab/>
        <w:t>1332</w:t>
      </w:r>
    </w:p>
    <w:p w14:paraId="4F5B49B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1334</w:t>
      </w:r>
    </w:p>
    <w:p w14:paraId="7C27ECC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6.3G.3.3_1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Tx Diversity for UE supporting 4Tx</w:t>
      </w:r>
      <w:r>
        <w:rPr>
          <w:noProof/>
        </w:rPr>
        <w:tab/>
        <w:t>1335</w:t>
      </w:r>
    </w:p>
    <w:p w14:paraId="22B4C0A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1337</w:t>
      </w:r>
    </w:p>
    <w:p w14:paraId="0B4F9F7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1337</w:t>
      </w:r>
    </w:p>
    <w:p w14:paraId="08A52EB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 for UE supporting 4Tx</w:t>
      </w:r>
      <w:r>
        <w:rPr>
          <w:noProof/>
        </w:rPr>
        <w:tab/>
        <w:t>1338</w:t>
      </w:r>
    </w:p>
    <w:p w14:paraId="43FDC27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1339</w:t>
      </w:r>
    </w:p>
    <w:p w14:paraId="791A8B4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1354</w:t>
      </w:r>
    </w:p>
    <w:p w14:paraId="0A5EDFA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1355</w:t>
      </w:r>
    </w:p>
    <w:p w14:paraId="74B75CB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1356</w:t>
      </w:r>
    </w:p>
    <w:p w14:paraId="396DB2A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1356</w:t>
      </w:r>
    </w:p>
    <w:p w14:paraId="406B6B0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1356</w:t>
      </w:r>
    </w:p>
    <w:p w14:paraId="73F6253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1358</w:t>
      </w:r>
    </w:p>
    <w:p w14:paraId="44FE8CD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1359</w:t>
      </w:r>
    </w:p>
    <w:p w14:paraId="746EEB0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1364</w:t>
      </w:r>
    </w:p>
    <w:p w14:paraId="5E3C39B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1364</w:t>
      </w:r>
    </w:p>
    <w:p w14:paraId="477F4C8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7608C4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1364</w:t>
      </w:r>
    </w:p>
    <w:p w14:paraId="79A83E4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7608C4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1364</w:t>
      </w:r>
    </w:p>
    <w:p w14:paraId="4669CBB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7608C4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1365</w:t>
      </w:r>
    </w:p>
    <w:p w14:paraId="63B9D01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1365</w:t>
      </w:r>
    </w:p>
    <w:p w14:paraId="6A704E8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1365</w:t>
      </w:r>
    </w:p>
    <w:p w14:paraId="7180906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1365</w:t>
      </w:r>
    </w:p>
    <w:p w14:paraId="6C302AE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1366</w:t>
      </w:r>
    </w:p>
    <w:p w14:paraId="0EEA294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1366</w:t>
      </w:r>
    </w:p>
    <w:p w14:paraId="483F129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1366</w:t>
      </w:r>
    </w:p>
    <w:p w14:paraId="36B802D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1369</w:t>
      </w:r>
    </w:p>
    <w:p w14:paraId="4C52CF5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1371</w:t>
      </w:r>
    </w:p>
    <w:p w14:paraId="1FE954D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1371</w:t>
      </w:r>
    </w:p>
    <w:p w14:paraId="5569595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ATG</w:t>
      </w:r>
      <w:r>
        <w:rPr>
          <w:noProof/>
        </w:rPr>
        <w:tab/>
        <w:t>1371</w:t>
      </w:r>
    </w:p>
    <w:p w14:paraId="4595E54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1375</w:t>
      </w:r>
    </w:p>
    <w:p w14:paraId="228AB4B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1375</w:t>
      </w:r>
    </w:p>
    <w:p w14:paraId="3E444A2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1376</w:t>
      </w:r>
    </w:p>
    <w:p w14:paraId="5CDD299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 for ATG</w:t>
      </w:r>
      <w:r>
        <w:rPr>
          <w:noProof/>
        </w:rPr>
        <w:tab/>
        <w:t>1377</w:t>
      </w:r>
    </w:p>
    <w:p w14:paraId="2B921A0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1377</w:t>
      </w:r>
    </w:p>
    <w:p w14:paraId="1EFDDFB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7608C4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1378</w:t>
      </w:r>
    </w:p>
    <w:p w14:paraId="0C7BCFB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7608C4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1378</w:t>
      </w:r>
    </w:p>
    <w:p w14:paraId="04DC525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7608C4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7608C4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1378</w:t>
      </w:r>
    </w:p>
    <w:p w14:paraId="135053B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7608C4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7608C4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1381</w:t>
      </w:r>
    </w:p>
    <w:p w14:paraId="0BA8411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7608C4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7608C4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7608C4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1390</w:t>
      </w:r>
    </w:p>
    <w:p w14:paraId="50D6C0C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6.3L</w:t>
      </w:r>
      <w:r>
        <w:rPr>
          <w:noProof/>
        </w:rPr>
        <w:tab/>
        <w:t>1393</w:t>
      </w:r>
    </w:p>
    <w:p w14:paraId="59ADE0C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6.3L.1</w:t>
      </w:r>
      <w:r>
        <w:rPr>
          <w:noProof/>
        </w:rPr>
        <w:tab/>
        <w:t>1393</w:t>
      </w:r>
    </w:p>
    <w:p w14:paraId="7E94969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6.3L.2</w:t>
      </w:r>
      <w:r>
        <w:rPr>
          <w:noProof/>
        </w:rPr>
        <w:tab/>
        <w:t>1393</w:t>
      </w:r>
    </w:p>
    <w:p w14:paraId="256130F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1393</w:t>
      </w:r>
    </w:p>
    <w:p w14:paraId="1C9F2F3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1393</w:t>
      </w:r>
    </w:p>
    <w:p w14:paraId="21E259F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1393</w:t>
      </w:r>
    </w:p>
    <w:p w14:paraId="03A3546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1394</w:t>
      </w:r>
    </w:p>
    <w:p w14:paraId="2BE9687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1394</w:t>
      </w:r>
    </w:p>
    <w:p w14:paraId="3459FC9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1394</w:t>
      </w:r>
    </w:p>
    <w:p w14:paraId="7B3C18C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1396</w:t>
      </w:r>
    </w:p>
    <w:p w14:paraId="4B8E6D2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1396</w:t>
      </w:r>
    </w:p>
    <w:p w14:paraId="31FEE85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1404</w:t>
      </w:r>
    </w:p>
    <w:p w14:paraId="1B24CDD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1408</w:t>
      </w:r>
    </w:p>
    <w:p w14:paraId="6DF88DD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1411</w:t>
      </w:r>
    </w:p>
    <w:p w14:paraId="73662C7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1418</w:t>
      </w:r>
    </w:p>
    <w:p w14:paraId="31C40C3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1422</w:t>
      </w:r>
    </w:p>
    <w:p w14:paraId="4915B57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1426</w:t>
      </w:r>
    </w:p>
    <w:p w14:paraId="60DF1FA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1430</w:t>
      </w:r>
    </w:p>
    <w:p w14:paraId="6ACEDEF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color w:val="000000"/>
        </w:rPr>
        <w:t>6.4</w:t>
      </w:r>
      <w:r w:rsidRPr="007608C4">
        <w:rPr>
          <w:noProof/>
          <w:color w:val="000000"/>
          <w:lang w:eastAsia="zh-CN"/>
        </w:rPr>
        <w:t>A</w:t>
      </w:r>
      <w:r w:rsidRPr="007608C4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color w:val="000000"/>
        </w:rPr>
        <w:t>Frequency error</w:t>
      </w:r>
      <w:r w:rsidRPr="007608C4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1430</w:t>
      </w:r>
    </w:p>
    <w:p w14:paraId="1D4D005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1430</w:t>
      </w:r>
    </w:p>
    <w:p w14:paraId="2E12526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1430</w:t>
      </w:r>
    </w:p>
    <w:p w14:paraId="0FEF587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1433</w:t>
      </w:r>
    </w:p>
    <w:p w14:paraId="6C217F0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1433</w:t>
      </w:r>
    </w:p>
    <w:p w14:paraId="5C14344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1434</w:t>
      </w:r>
    </w:p>
    <w:p w14:paraId="0E26226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1434</w:t>
      </w:r>
    </w:p>
    <w:p w14:paraId="680242A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1434</w:t>
      </w:r>
    </w:p>
    <w:p w14:paraId="39C4B35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1434</w:t>
      </w:r>
    </w:p>
    <w:p w14:paraId="4A2148A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1435</w:t>
      </w:r>
    </w:p>
    <w:p w14:paraId="79EC268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1439</w:t>
      </w:r>
    </w:p>
    <w:p w14:paraId="738EBAF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1439</w:t>
      </w:r>
    </w:p>
    <w:p w14:paraId="45A6AED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1440</w:t>
      </w:r>
    </w:p>
    <w:p w14:paraId="268ED26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1443</w:t>
      </w:r>
    </w:p>
    <w:p w14:paraId="502AF19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1443</w:t>
      </w:r>
    </w:p>
    <w:p w14:paraId="1A8319D4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1448</w:t>
      </w:r>
    </w:p>
    <w:p w14:paraId="3282AA0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1456</w:t>
      </w:r>
    </w:p>
    <w:p w14:paraId="59C21B2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color w:val="000000"/>
        </w:rPr>
        <w:t>6.4</w:t>
      </w:r>
      <w:r w:rsidRPr="007608C4">
        <w:rPr>
          <w:noProof/>
          <w:color w:val="000000"/>
          <w:lang w:eastAsia="zh-CN"/>
        </w:rPr>
        <w:t>B</w:t>
      </w:r>
      <w:r w:rsidRPr="007608C4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color w:val="000000"/>
        </w:rPr>
        <w:t>Frequency error</w:t>
      </w:r>
      <w:r w:rsidRPr="007608C4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1456</w:t>
      </w:r>
    </w:p>
    <w:p w14:paraId="0699432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1456</w:t>
      </w:r>
    </w:p>
    <w:p w14:paraId="40B1CC5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1456</w:t>
      </w:r>
    </w:p>
    <w:p w14:paraId="7FF80C2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1456</w:t>
      </w:r>
    </w:p>
    <w:p w14:paraId="69F70E0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1456</w:t>
      </w:r>
    </w:p>
    <w:p w14:paraId="45E1347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1456</w:t>
      </w:r>
    </w:p>
    <w:p w14:paraId="6BA6E65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1456</w:t>
      </w:r>
    </w:p>
    <w:p w14:paraId="7CDE7B8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</w:rPr>
        <w:t>Transmit modulation quality for SUL</w:t>
      </w:r>
      <w:r>
        <w:rPr>
          <w:noProof/>
        </w:rPr>
        <w:tab/>
        <w:t>1458</w:t>
      </w:r>
    </w:p>
    <w:p w14:paraId="7E35DC9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</w:rPr>
        <w:t>Error Vector Magnitude for SUL</w:t>
      </w:r>
      <w:r>
        <w:rPr>
          <w:noProof/>
        </w:rPr>
        <w:tab/>
        <w:t>1458</w:t>
      </w:r>
    </w:p>
    <w:p w14:paraId="735D1C2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1460</w:t>
      </w:r>
    </w:p>
    <w:p w14:paraId="560E932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1461</w:t>
      </w:r>
    </w:p>
    <w:p w14:paraId="08314BC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1463</w:t>
      </w:r>
    </w:p>
    <w:p w14:paraId="663461F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1464</w:t>
      </w:r>
    </w:p>
    <w:p w14:paraId="029E15D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1466</w:t>
      </w:r>
    </w:p>
    <w:p w14:paraId="05B7E6C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1466</w:t>
      </w:r>
    </w:p>
    <w:p w14:paraId="7B1CBFF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1468</w:t>
      </w:r>
    </w:p>
    <w:p w14:paraId="18FEA5D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1470</w:t>
      </w:r>
    </w:p>
    <w:p w14:paraId="7C2C2E2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1471</w:t>
      </w:r>
    </w:p>
    <w:p w14:paraId="45F33ED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1471</w:t>
      </w:r>
    </w:p>
    <w:p w14:paraId="1FBFCD8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1474</w:t>
      </w:r>
    </w:p>
    <w:p w14:paraId="1C3D5A3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noProof/>
          <w:lang w:eastAsia="zh-CN"/>
        </w:rPr>
        <w:t>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1477</w:t>
      </w:r>
    </w:p>
    <w:p w14:paraId="78BAA81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1478</w:t>
      </w:r>
    </w:p>
    <w:p w14:paraId="2BCFC92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1481</w:t>
      </w:r>
    </w:p>
    <w:p w14:paraId="5D64E9F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 for UE supporting 4Tx</w:t>
      </w:r>
      <w:r>
        <w:rPr>
          <w:noProof/>
        </w:rPr>
        <w:tab/>
        <w:t>1483</w:t>
      </w:r>
    </w:p>
    <w:p w14:paraId="0370417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1485</w:t>
      </w:r>
    </w:p>
    <w:p w14:paraId="048BFD1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1488</w:t>
      </w:r>
    </w:p>
    <w:p w14:paraId="0979688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 for UE supporting 4Tx</w:t>
      </w:r>
      <w:r>
        <w:rPr>
          <w:noProof/>
        </w:rPr>
        <w:tab/>
        <w:t>1489</w:t>
      </w:r>
    </w:p>
    <w:p w14:paraId="11AB984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1491</w:t>
      </w:r>
    </w:p>
    <w:p w14:paraId="7EFC923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1494</w:t>
      </w:r>
    </w:p>
    <w:p w14:paraId="3A82F07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1497</w:t>
      </w:r>
    </w:p>
    <w:p w14:paraId="4C50225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1499</w:t>
      </w:r>
    </w:p>
    <w:p w14:paraId="3942D31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1500</w:t>
      </w:r>
    </w:p>
    <w:p w14:paraId="53A86DD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noProof/>
          <w:lang w:eastAsia="zh-CN"/>
        </w:rPr>
        <w:t>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 for UE supporting 4Tx</w:t>
      </w:r>
      <w:r>
        <w:rPr>
          <w:noProof/>
        </w:rPr>
        <w:tab/>
        <w:t>1502</w:t>
      </w:r>
    </w:p>
    <w:p w14:paraId="7F89FD0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1503</w:t>
      </w:r>
    </w:p>
    <w:p w14:paraId="6BBD23C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1505</w:t>
      </w:r>
    </w:p>
    <w:p w14:paraId="521162B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1505</w:t>
      </w:r>
    </w:p>
    <w:p w14:paraId="00055BA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1505</w:t>
      </w:r>
    </w:p>
    <w:p w14:paraId="6899E69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1505</w:t>
      </w:r>
    </w:p>
    <w:p w14:paraId="73300F4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1507</w:t>
      </w:r>
    </w:p>
    <w:p w14:paraId="15C768D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1508</w:t>
      </w:r>
    </w:p>
    <w:p w14:paraId="1E0CF92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1508</w:t>
      </w:r>
    </w:p>
    <w:p w14:paraId="72BF6E9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1508</w:t>
      </w:r>
    </w:p>
    <w:p w14:paraId="35016DE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1508</w:t>
      </w:r>
    </w:p>
    <w:p w14:paraId="12E1AD1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1508</w:t>
      </w:r>
    </w:p>
    <w:p w14:paraId="76BAA026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1508</w:t>
      </w:r>
    </w:p>
    <w:p w14:paraId="709ECC9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1508</w:t>
      </w:r>
    </w:p>
    <w:p w14:paraId="171C71C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1508</w:t>
      </w:r>
    </w:p>
    <w:p w14:paraId="39460243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1508</w:t>
      </w:r>
    </w:p>
    <w:p w14:paraId="4DD1A0C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1509</w:t>
      </w:r>
    </w:p>
    <w:p w14:paraId="7E12B7D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1509</w:t>
      </w:r>
    </w:p>
    <w:p w14:paraId="2F242F2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1512</w:t>
      </w:r>
    </w:p>
    <w:p w14:paraId="1A32399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1513</w:t>
      </w:r>
    </w:p>
    <w:p w14:paraId="13D8662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1513</w:t>
      </w:r>
    </w:p>
    <w:p w14:paraId="6FD4535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1513</w:t>
      </w:r>
    </w:p>
    <w:p w14:paraId="3F8D202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1516</w:t>
      </w:r>
    </w:p>
    <w:p w14:paraId="2416FD7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1517</w:t>
      </w:r>
    </w:p>
    <w:p w14:paraId="21077A4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1517</w:t>
      </w:r>
    </w:p>
    <w:p w14:paraId="36EAD5C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1517</w:t>
      </w:r>
    </w:p>
    <w:p w14:paraId="6A1800E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1520</w:t>
      </w:r>
    </w:p>
    <w:p w14:paraId="35E8181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1522</w:t>
      </w:r>
    </w:p>
    <w:p w14:paraId="23F18A6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1523</w:t>
      </w:r>
    </w:p>
    <w:p w14:paraId="0456FC3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1523</w:t>
      </w:r>
    </w:p>
    <w:p w14:paraId="1816945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1525</w:t>
      </w:r>
    </w:p>
    <w:p w14:paraId="35447BB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1527</w:t>
      </w:r>
    </w:p>
    <w:p w14:paraId="1F4B976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1527</w:t>
      </w:r>
    </w:p>
    <w:p w14:paraId="31FBA4B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1527</w:t>
      </w:r>
    </w:p>
    <w:p w14:paraId="1DEB65C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1529</w:t>
      </w:r>
    </w:p>
    <w:p w14:paraId="6AABBCC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1529</w:t>
      </w:r>
    </w:p>
    <w:p w14:paraId="597647C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1529</w:t>
      </w:r>
    </w:p>
    <w:p w14:paraId="29AC988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1534</w:t>
      </w:r>
    </w:p>
    <w:p w14:paraId="5D652B5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1537</w:t>
      </w:r>
    </w:p>
    <w:p w14:paraId="0D3CABC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1543</w:t>
      </w:r>
    </w:p>
    <w:p w14:paraId="6B97D9B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1546</w:t>
      </w:r>
    </w:p>
    <w:p w14:paraId="3B87760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1546</w:t>
      </w:r>
    </w:p>
    <w:p w14:paraId="56C7C7D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Tx Diversity for UE supporting 4Tx</w:t>
      </w:r>
      <w:r>
        <w:rPr>
          <w:noProof/>
        </w:rPr>
        <w:tab/>
        <w:t>1547</w:t>
      </w:r>
    </w:p>
    <w:p w14:paraId="4949EF5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1547</w:t>
      </w:r>
    </w:p>
    <w:p w14:paraId="346F1EC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1547</w:t>
      </w:r>
    </w:p>
    <w:p w14:paraId="25FD0AD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1551</w:t>
      </w:r>
    </w:p>
    <w:p w14:paraId="7795C3A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1553</w:t>
      </w:r>
    </w:p>
    <w:p w14:paraId="4780C16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1554</w:t>
      </w:r>
    </w:p>
    <w:p w14:paraId="31895CE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1556</w:t>
      </w:r>
    </w:p>
    <w:p w14:paraId="7DBE99E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1557</w:t>
      </w:r>
    </w:p>
    <w:p w14:paraId="142340C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1559</w:t>
      </w:r>
    </w:p>
    <w:p w14:paraId="2778267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1561</w:t>
      </w:r>
    </w:p>
    <w:p w14:paraId="4768BB2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1563</w:t>
      </w:r>
    </w:p>
    <w:p w14:paraId="17E1E20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1563</w:t>
      </w:r>
    </w:p>
    <w:p w14:paraId="4FA7F15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1563</w:t>
      </w:r>
    </w:p>
    <w:p w14:paraId="78E3750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1565</w:t>
      </w:r>
    </w:p>
    <w:p w14:paraId="490E154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1565</w:t>
      </w:r>
    </w:p>
    <w:p w14:paraId="3C53A01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1565</w:t>
      </w:r>
    </w:p>
    <w:p w14:paraId="6F321F0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1567</w:t>
      </w:r>
    </w:p>
    <w:p w14:paraId="70DDF72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1569</w:t>
      </w:r>
    </w:p>
    <w:p w14:paraId="0E5EC33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1574</w:t>
      </w:r>
    </w:p>
    <w:p w14:paraId="64741C86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1576</w:t>
      </w:r>
    </w:p>
    <w:p w14:paraId="5577311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color w:val="000000"/>
        </w:rPr>
        <w:t>6.4H.2</w:t>
      </w:r>
      <w:r>
        <w:rPr>
          <w:noProof/>
        </w:rPr>
        <w:tab/>
        <w:t>1578</w:t>
      </w:r>
    </w:p>
    <w:p w14:paraId="58A26B0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1578</w:t>
      </w:r>
    </w:p>
    <w:p w14:paraId="69F2116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1578</w:t>
      </w:r>
    </w:p>
    <w:p w14:paraId="0691F53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1578</w:t>
      </w:r>
    </w:p>
    <w:p w14:paraId="2879B25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1578</w:t>
      </w:r>
    </w:p>
    <w:p w14:paraId="5FBBD8F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1579</w:t>
      </w:r>
    </w:p>
    <w:p w14:paraId="447F9DB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1579</w:t>
      </w:r>
    </w:p>
    <w:p w14:paraId="6ED2B72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  <w:t>1580</w:t>
      </w:r>
    </w:p>
    <w:p w14:paraId="24C9DB38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ATG</w:t>
      </w:r>
      <w:r>
        <w:rPr>
          <w:noProof/>
        </w:rPr>
        <w:tab/>
        <w:t>1580</w:t>
      </w:r>
    </w:p>
    <w:p w14:paraId="6EEBAAB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1580</w:t>
      </w:r>
    </w:p>
    <w:p w14:paraId="6201113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ATG</w:t>
      </w:r>
      <w:r>
        <w:rPr>
          <w:noProof/>
        </w:rPr>
        <w:tab/>
        <w:t>1580</w:t>
      </w:r>
    </w:p>
    <w:p w14:paraId="5DFF143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 w:rsidRPr="007608C4">
        <w:rPr>
          <w:rFonts w:eastAsia="SimSun"/>
          <w:noProof/>
          <w:lang w:val="en-US" w:eastAsia="zh-CN"/>
        </w:rPr>
        <w:t>J</w:t>
      </w:r>
      <w:r>
        <w:rPr>
          <w:noProof/>
        </w:rPr>
        <w:t>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1580</w:t>
      </w:r>
    </w:p>
    <w:p w14:paraId="1DB797F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1581</w:t>
      </w:r>
    </w:p>
    <w:p w14:paraId="274E911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 for ATG</w:t>
      </w:r>
      <w:r>
        <w:rPr>
          <w:noProof/>
        </w:rPr>
        <w:tab/>
        <w:t>1582</w:t>
      </w:r>
    </w:p>
    <w:p w14:paraId="0C21D4F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ATG</w:t>
      </w:r>
      <w:r>
        <w:rPr>
          <w:noProof/>
        </w:rPr>
        <w:tab/>
        <w:t>1583</w:t>
      </w:r>
    </w:p>
    <w:p w14:paraId="08F3A98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  <w:lang w:eastAsia="zh-CN"/>
        </w:rPr>
        <w:t>In-band emissions for ATG</w:t>
      </w:r>
      <w:r>
        <w:rPr>
          <w:noProof/>
        </w:rPr>
        <w:tab/>
        <w:t>1584</w:t>
      </w:r>
    </w:p>
    <w:p w14:paraId="06BB507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ATG</w:t>
      </w:r>
      <w:r>
        <w:rPr>
          <w:noProof/>
        </w:rPr>
        <w:tab/>
        <w:t>1586</w:t>
      </w:r>
    </w:p>
    <w:p w14:paraId="5B0A0C4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ATG</w:t>
      </w:r>
      <w:r>
        <w:rPr>
          <w:noProof/>
        </w:rPr>
        <w:tab/>
        <w:t>1588</w:t>
      </w:r>
    </w:p>
    <w:p w14:paraId="2B865BC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1590</w:t>
      </w:r>
    </w:p>
    <w:p w14:paraId="5C7BECE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1590</w:t>
      </w:r>
    </w:p>
    <w:p w14:paraId="193B832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  <w:t>1590</w:t>
      </w:r>
    </w:p>
    <w:p w14:paraId="1B233BF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1590</w:t>
      </w:r>
    </w:p>
    <w:p w14:paraId="31C079E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color w:val="000000"/>
        </w:rPr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color w:val="000000"/>
        </w:rPr>
        <w:t>Void</w:t>
      </w:r>
      <w:r>
        <w:rPr>
          <w:noProof/>
        </w:rPr>
        <w:tab/>
        <w:t>1590</w:t>
      </w:r>
    </w:p>
    <w:p w14:paraId="4011607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color w:val="000000"/>
        </w:rPr>
        <w:t>Void</w:t>
      </w:r>
      <w:r>
        <w:rPr>
          <w:noProof/>
        </w:rPr>
        <w:tab/>
        <w:t>1590</w:t>
      </w:r>
    </w:p>
    <w:p w14:paraId="75AEB55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1590</w:t>
      </w:r>
    </w:p>
    <w:p w14:paraId="4A70552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1590</w:t>
      </w:r>
    </w:p>
    <w:p w14:paraId="527E8A3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1590</w:t>
      </w:r>
    </w:p>
    <w:p w14:paraId="5B890E6F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1590</w:t>
      </w:r>
    </w:p>
    <w:p w14:paraId="33FBA9D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1591</w:t>
      </w:r>
    </w:p>
    <w:p w14:paraId="58AF7E1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1591</w:t>
      </w:r>
    </w:p>
    <w:p w14:paraId="5F84074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1593</w:t>
      </w:r>
    </w:p>
    <w:p w14:paraId="6718E67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1593</w:t>
      </w:r>
    </w:p>
    <w:p w14:paraId="414F619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1593</w:t>
      </w:r>
    </w:p>
    <w:p w14:paraId="1D5FB45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1595</w:t>
      </w:r>
    </w:p>
    <w:p w14:paraId="7B959F2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1595</w:t>
      </w:r>
    </w:p>
    <w:p w14:paraId="3607948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1596</w:t>
      </w:r>
    </w:p>
    <w:p w14:paraId="5BDAC8F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1604</w:t>
      </w:r>
    </w:p>
    <w:p w14:paraId="735C096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1611</w:t>
      </w:r>
    </w:p>
    <w:p w14:paraId="2CE1FA0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1611</w:t>
      </w:r>
    </w:p>
    <w:p w14:paraId="7440D1C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napToGrid w:val="0"/>
        </w:rPr>
        <w:t>UTRA ACLR</w:t>
      </w:r>
      <w:r>
        <w:rPr>
          <w:noProof/>
        </w:rPr>
        <w:tab/>
        <w:t>1615</w:t>
      </w:r>
    </w:p>
    <w:p w14:paraId="75BBA75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1617</w:t>
      </w:r>
    </w:p>
    <w:p w14:paraId="3B0F805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1617</w:t>
      </w:r>
    </w:p>
    <w:p w14:paraId="5CBC157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1620</w:t>
      </w:r>
    </w:p>
    <w:p w14:paraId="3690AAC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1668</w:t>
      </w:r>
    </w:p>
    <w:p w14:paraId="66F5979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1697</w:t>
      </w:r>
    </w:p>
    <w:p w14:paraId="76C59E9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1700</w:t>
      </w:r>
    </w:p>
    <w:p w14:paraId="1662418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1700</w:t>
      </w:r>
    </w:p>
    <w:p w14:paraId="5277B75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1700</w:t>
      </w:r>
    </w:p>
    <w:p w14:paraId="55C0AD3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1700</w:t>
      </w:r>
    </w:p>
    <w:p w14:paraId="5BC2DEF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1700</w:t>
      </w:r>
    </w:p>
    <w:p w14:paraId="5DEF9EF6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1700</w:t>
      </w:r>
    </w:p>
    <w:p w14:paraId="4CB2344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1700</w:t>
      </w:r>
    </w:p>
    <w:p w14:paraId="6B8CA41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1700</w:t>
      </w:r>
    </w:p>
    <w:p w14:paraId="0D8002D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1703</w:t>
      </w:r>
    </w:p>
    <w:p w14:paraId="02F8B42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1703</w:t>
      </w:r>
    </w:p>
    <w:p w14:paraId="1A24777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1703</w:t>
      </w:r>
    </w:p>
    <w:p w14:paraId="0408D42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1704</w:t>
      </w:r>
    </w:p>
    <w:p w14:paraId="61BF8933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1704</w:t>
      </w:r>
    </w:p>
    <w:p w14:paraId="0BFF49B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1710</w:t>
      </w:r>
    </w:p>
    <w:p w14:paraId="5BBC93D4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1710</w:t>
      </w:r>
    </w:p>
    <w:p w14:paraId="6C80006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1710</w:t>
      </w:r>
    </w:p>
    <w:p w14:paraId="059B9DA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1712</w:t>
      </w:r>
    </w:p>
    <w:p w14:paraId="3DFCA2E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1712</w:t>
      </w:r>
    </w:p>
    <w:p w14:paraId="200171F3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1712</w:t>
      </w:r>
    </w:p>
    <w:p w14:paraId="727D3371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1713</w:t>
      </w:r>
    </w:p>
    <w:p w14:paraId="482B70C8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1713</w:t>
      </w:r>
    </w:p>
    <w:p w14:paraId="459296E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1717</w:t>
      </w:r>
    </w:p>
    <w:p w14:paraId="23B2F0A2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1717</w:t>
      </w:r>
    </w:p>
    <w:p w14:paraId="22C647DA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1717</w:t>
      </w:r>
    </w:p>
    <w:p w14:paraId="2BBF373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1719</w:t>
      </w:r>
    </w:p>
    <w:p w14:paraId="61B6C5B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1719</w:t>
      </w:r>
    </w:p>
    <w:p w14:paraId="3BCD1F2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1719</w:t>
      </w:r>
    </w:p>
    <w:p w14:paraId="473020A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1720</w:t>
      </w:r>
    </w:p>
    <w:p w14:paraId="1C61CDE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1734</w:t>
      </w:r>
    </w:p>
    <w:p w14:paraId="6F25274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1734</w:t>
      </w:r>
    </w:p>
    <w:p w14:paraId="7F61B5FF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1734</w:t>
      </w:r>
    </w:p>
    <w:p w14:paraId="628FEFBF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1734</w:t>
      </w:r>
    </w:p>
    <w:p w14:paraId="46ED52D2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1737</w:t>
      </w:r>
    </w:p>
    <w:p w14:paraId="198F135D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1737</w:t>
      </w:r>
    </w:p>
    <w:p w14:paraId="20E69ECB" w14:textId="77777777" w:rsidR="009A1261" w:rsidRDefault="009A1261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1738</w:t>
      </w:r>
    </w:p>
    <w:p w14:paraId="4A669A93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1746</w:t>
      </w:r>
    </w:p>
    <w:p w14:paraId="5D44E88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1758</w:t>
      </w:r>
    </w:p>
    <w:p w14:paraId="37991E7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1758</w:t>
      </w:r>
    </w:p>
    <w:p w14:paraId="0832A78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1759</w:t>
      </w:r>
    </w:p>
    <w:p w14:paraId="1A50C56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1761</w:t>
      </w:r>
    </w:p>
    <w:p w14:paraId="27B1A31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64CB46D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1761</w:t>
      </w:r>
    </w:p>
    <w:p w14:paraId="6569352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1765</w:t>
      </w:r>
    </w:p>
    <w:p w14:paraId="102979A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Occupied bandwidth for NR-DC</w:t>
      </w:r>
      <w:r>
        <w:rPr>
          <w:noProof/>
        </w:rPr>
        <w:tab/>
        <w:t>1765</w:t>
      </w:r>
    </w:p>
    <w:p w14:paraId="222CDD0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1765</w:t>
      </w:r>
    </w:p>
    <w:p w14:paraId="2E2720F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1765</w:t>
      </w:r>
    </w:p>
    <w:p w14:paraId="2E28870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1765</w:t>
      </w:r>
    </w:p>
    <w:p w14:paraId="63D04B6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1765</w:t>
      </w:r>
    </w:p>
    <w:p w14:paraId="48EA0CB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1765</w:t>
      </w:r>
    </w:p>
    <w:p w14:paraId="55F7390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1765</w:t>
      </w:r>
    </w:p>
    <w:p w14:paraId="0852916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1765</w:t>
      </w:r>
    </w:p>
    <w:p w14:paraId="62A05B6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1766</w:t>
      </w:r>
    </w:p>
    <w:p w14:paraId="3CDE7EF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1767</w:t>
      </w:r>
    </w:p>
    <w:p w14:paraId="3EB9A4B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1767</w:t>
      </w:r>
    </w:p>
    <w:p w14:paraId="72F007C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1767</w:t>
      </w:r>
    </w:p>
    <w:p w14:paraId="7D66F8D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1770</w:t>
      </w:r>
    </w:p>
    <w:p w14:paraId="7266307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1771</w:t>
      </w:r>
    </w:p>
    <w:p w14:paraId="555F358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1771</w:t>
      </w:r>
    </w:p>
    <w:p w14:paraId="409466B6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1772</w:t>
      </w:r>
    </w:p>
    <w:p w14:paraId="18352D9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1773</w:t>
      </w:r>
    </w:p>
    <w:p w14:paraId="4B22825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1773</w:t>
      </w:r>
    </w:p>
    <w:p w14:paraId="05EE71C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1775</w:t>
      </w:r>
    </w:p>
    <w:p w14:paraId="278FF86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1776</w:t>
      </w:r>
    </w:p>
    <w:p w14:paraId="593831D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1793</w:t>
      </w:r>
    </w:p>
    <w:p w14:paraId="5BDE1E4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1795</w:t>
      </w:r>
    </w:p>
    <w:p w14:paraId="733CD46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1795</w:t>
      </w:r>
    </w:p>
    <w:p w14:paraId="7FAD2CE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1797</w:t>
      </w:r>
    </w:p>
    <w:p w14:paraId="319FE69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1797</w:t>
      </w:r>
    </w:p>
    <w:p w14:paraId="5E5E1ED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 for UE supporting 4Tx</w:t>
      </w:r>
      <w:r>
        <w:rPr>
          <w:noProof/>
        </w:rPr>
        <w:tab/>
        <w:t>1799</w:t>
      </w:r>
    </w:p>
    <w:p w14:paraId="5BD3400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1800</w:t>
      </w:r>
    </w:p>
    <w:p w14:paraId="524D3A4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1800</w:t>
      </w:r>
    </w:p>
    <w:p w14:paraId="77C1331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1800</w:t>
      </w:r>
    </w:p>
    <w:p w14:paraId="49D20B3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1806</w:t>
      </w:r>
    </w:p>
    <w:p w14:paraId="1A06162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 for UE supporting 4Tx</w:t>
      </w:r>
      <w:r>
        <w:rPr>
          <w:noProof/>
        </w:rPr>
        <w:tab/>
        <w:t>1811</w:t>
      </w:r>
    </w:p>
    <w:p w14:paraId="768D8F3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1815</w:t>
      </w:r>
    </w:p>
    <w:p w14:paraId="2FBC2D2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 for UE supporting 4Tx</w:t>
      </w:r>
      <w:r>
        <w:rPr>
          <w:noProof/>
        </w:rPr>
        <w:tab/>
        <w:t>1818</w:t>
      </w:r>
    </w:p>
    <w:p w14:paraId="611C70C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1820</w:t>
      </w:r>
    </w:p>
    <w:p w14:paraId="1B20678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1820</w:t>
      </w:r>
    </w:p>
    <w:p w14:paraId="45316876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1822</w:t>
      </w:r>
    </w:p>
    <w:p w14:paraId="1381415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 for UE supporting 4Tx</w:t>
      </w:r>
      <w:r>
        <w:rPr>
          <w:noProof/>
        </w:rPr>
        <w:tab/>
        <w:t>1823</w:t>
      </w:r>
    </w:p>
    <w:p w14:paraId="60B4BBF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1824</w:t>
      </w:r>
    </w:p>
    <w:p w14:paraId="109AC06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1826</w:t>
      </w:r>
    </w:p>
    <w:p w14:paraId="1BD3FD9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UL MIMO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1830</w:t>
      </w:r>
    </w:p>
    <w:p w14:paraId="2EB38ED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1830</w:t>
      </w:r>
    </w:p>
    <w:p w14:paraId="397B04C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1830</w:t>
      </w:r>
    </w:p>
    <w:p w14:paraId="3F721A4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1830</w:t>
      </w:r>
    </w:p>
    <w:p w14:paraId="17662E0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1832</w:t>
      </w:r>
    </w:p>
    <w:p w14:paraId="460039B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1834</w:t>
      </w:r>
    </w:p>
    <w:p w14:paraId="11B2779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1841</w:t>
      </w:r>
    </w:p>
    <w:p w14:paraId="06A2EDD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1841</w:t>
      </w:r>
    </w:p>
    <w:p w14:paraId="338A3E7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1842</w:t>
      </w:r>
    </w:p>
    <w:p w14:paraId="598B6FB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1843</w:t>
      </w:r>
    </w:p>
    <w:p w14:paraId="554A7FF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1846</w:t>
      </w:r>
    </w:p>
    <w:p w14:paraId="261B626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1846</w:t>
      </w:r>
    </w:p>
    <w:p w14:paraId="039AA3B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1848</w:t>
      </w:r>
    </w:p>
    <w:p w14:paraId="5E879A5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1850</w:t>
      </w:r>
    </w:p>
    <w:p w14:paraId="1337F26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for UE supporting 4Tx</w:t>
      </w:r>
      <w:r>
        <w:rPr>
          <w:noProof/>
        </w:rPr>
        <w:tab/>
        <w:t>1855</w:t>
      </w:r>
    </w:p>
    <w:p w14:paraId="645B8FF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for UE supporting 4Tx</w:t>
      </w:r>
      <w:r>
        <w:rPr>
          <w:noProof/>
        </w:rPr>
        <w:tab/>
        <w:t>1855</w:t>
      </w:r>
    </w:p>
    <w:p w14:paraId="27ADFCA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for UE supporting 4Tx</w:t>
      </w:r>
      <w:r>
        <w:rPr>
          <w:noProof/>
        </w:rPr>
        <w:tab/>
        <w:t>1856</w:t>
      </w:r>
    </w:p>
    <w:p w14:paraId="58C3307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for UE supporting 4Tx</w:t>
      </w:r>
      <w:r>
        <w:rPr>
          <w:noProof/>
        </w:rPr>
        <w:tab/>
        <w:t>1857</w:t>
      </w:r>
    </w:p>
    <w:p w14:paraId="532656B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1858</w:t>
      </w:r>
    </w:p>
    <w:p w14:paraId="00D9610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1860</w:t>
      </w:r>
    </w:p>
    <w:p w14:paraId="2E6C2C6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 for UE supporting 4Tx</w:t>
      </w:r>
      <w:r>
        <w:rPr>
          <w:noProof/>
        </w:rPr>
        <w:tab/>
        <w:t>1862</w:t>
      </w:r>
    </w:p>
    <w:p w14:paraId="06EF28C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1863</w:t>
      </w:r>
    </w:p>
    <w:p w14:paraId="1FFB5D3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1863</w:t>
      </w:r>
    </w:p>
    <w:p w14:paraId="0933510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1863</w:t>
      </w:r>
    </w:p>
    <w:p w14:paraId="10B7123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1863</w:t>
      </w:r>
    </w:p>
    <w:p w14:paraId="5A4222A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1865</w:t>
      </w:r>
    </w:p>
    <w:p w14:paraId="3637527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1866</w:t>
      </w:r>
    </w:p>
    <w:p w14:paraId="03647F6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1866</w:t>
      </w:r>
    </w:p>
    <w:p w14:paraId="4178147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1866</w:t>
      </w:r>
    </w:p>
    <w:p w14:paraId="36B5093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1866</w:t>
      </w:r>
    </w:p>
    <w:p w14:paraId="5A2F7ED6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1866</w:t>
      </w:r>
    </w:p>
    <w:p w14:paraId="6B21BB3F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1867</w:t>
      </w:r>
    </w:p>
    <w:p w14:paraId="0819421F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1873</w:t>
      </w:r>
    </w:p>
    <w:p w14:paraId="4C0A57D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1874</w:t>
      </w:r>
    </w:p>
    <w:p w14:paraId="43D8658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1880</w:t>
      </w:r>
    </w:p>
    <w:p w14:paraId="5FBC2CD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1880</w:t>
      </w:r>
    </w:p>
    <w:p w14:paraId="5110CF14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1881</w:t>
      </w:r>
    </w:p>
    <w:p w14:paraId="0CE51B1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1884</w:t>
      </w:r>
    </w:p>
    <w:p w14:paraId="4C4D1F9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1885</w:t>
      </w:r>
    </w:p>
    <w:p w14:paraId="45C2B73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1885</w:t>
      </w:r>
    </w:p>
    <w:p w14:paraId="59FB38A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1885</w:t>
      </w:r>
    </w:p>
    <w:p w14:paraId="15BA4F8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1886</w:t>
      </w:r>
    </w:p>
    <w:p w14:paraId="278A434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1888</w:t>
      </w:r>
    </w:p>
    <w:p w14:paraId="7E4445C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1890</w:t>
      </w:r>
    </w:p>
    <w:p w14:paraId="1C35993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1893</w:t>
      </w:r>
    </w:p>
    <w:p w14:paraId="4F44B0F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1893</w:t>
      </w:r>
    </w:p>
    <w:p w14:paraId="194604F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1893</w:t>
      </w:r>
    </w:p>
    <w:p w14:paraId="2E386C24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1893</w:t>
      </w:r>
    </w:p>
    <w:p w14:paraId="45996BB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1895</w:t>
      </w:r>
    </w:p>
    <w:p w14:paraId="29C5D54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1896</w:t>
      </w:r>
    </w:p>
    <w:p w14:paraId="2594969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1896</w:t>
      </w:r>
    </w:p>
    <w:p w14:paraId="5061A10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1897</w:t>
      </w:r>
    </w:p>
    <w:p w14:paraId="4C6B6DA6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1898</w:t>
      </w:r>
    </w:p>
    <w:p w14:paraId="505A468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1899</w:t>
      </w:r>
    </w:p>
    <w:p w14:paraId="325199D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1902</w:t>
      </w:r>
    </w:p>
    <w:p w14:paraId="7F87A84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1902</w:t>
      </w:r>
    </w:p>
    <w:p w14:paraId="12502143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1902</w:t>
      </w:r>
    </w:p>
    <w:p w14:paraId="2718BCE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1902</w:t>
      </w:r>
    </w:p>
    <w:p w14:paraId="7B1431F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1904</w:t>
      </w:r>
    </w:p>
    <w:p w14:paraId="50CE1CE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1904</w:t>
      </w:r>
    </w:p>
    <w:p w14:paraId="0E37EF7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1905</w:t>
      </w:r>
    </w:p>
    <w:p w14:paraId="12E9588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1906</w:t>
      </w:r>
    </w:p>
    <w:p w14:paraId="1CF61FC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 xml:space="preserve">Transmit intermodulation </w:t>
      </w:r>
      <w:r>
        <w:rPr>
          <w:noProof/>
        </w:rPr>
        <w:t>for V2X concurrent operation</w:t>
      </w:r>
      <w:r>
        <w:rPr>
          <w:noProof/>
        </w:rPr>
        <w:tab/>
        <w:t>1907</w:t>
      </w:r>
    </w:p>
    <w:p w14:paraId="292D6B2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1909</w:t>
      </w:r>
    </w:p>
    <w:p w14:paraId="4E75C0C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1909</w:t>
      </w:r>
    </w:p>
    <w:p w14:paraId="1670FF1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1911</w:t>
      </w:r>
    </w:p>
    <w:p w14:paraId="07F7C23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1911</w:t>
      </w:r>
    </w:p>
    <w:p w14:paraId="46E1B6A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1911</w:t>
      </w:r>
    </w:p>
    <w:p w14:paraId="5C29113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1916</w:t>
      </w:r>
    </w:p>
    <w:p w14:paraId="2E87329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napToGrid w:val="0"/>
        </w:rPr>
        <w:t>Shared spectrum channel access ACLR</w:t>
      </w:r>
      <w:r>
        <w:rPr>
          <w:noProof/>
        </w:rPr>
        <w:tab/>
        <w:t>1916</w:t>
      </w:r>
    </w:p>
    <w:p w14:paraId="13ABC39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1918</w:t>
      </w:r>
    </w:p>
    <w:p w14:paraId="3F7C16D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1920</w:t>
      </w:r>
    </w:p>
    <w:p w14:paraId="1684B71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1920</w:t>
      </w:r>
    </w:p>
    <w:p w14:paraId="7C7061F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1922</w:t>
      </w:r>
    </w:p>
    <w:p w14:paraId="7E6B298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1922</w:t>
      </w:r>
    </w:p>
    <w:p w14:paraId="70260AE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1928</w:t>
      </w:r>
    </w:p>
    <w:p w14:paraId="7E7DCD9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1930</w:t>
      </w:r>
    </w:p>
    <w:p w14:paraId="3B44C2D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1930</w:t>
      </w:r>
    </w:p>
    <w:p w14:paraId="57F399B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Tx Diversity for UE supporting 4Tx</w:t>
      </w:r>
      <w:r>
        <w:rPr>
          <w:noProof/>
        </w:rPr>
        <w:tab/>
        <w:t>1931</w:t>
      </w:r>
    </w:p>
    <w:p w14:paraId="375D7CC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1931</w:t>
      </w:r>
    </w:p>
    <w:p w14:paraId="188933C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1931</w:t>
      </w:r>
    </w:p>
    <w:p w14:paraId="6293ACA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Spectrum emission mask for Tx Diversity </w:t>
      </w:r>
      <w:r w:rsidRPr="007608C4">
        <w:rPr>
          <w:rFonts w:eastAsia="Malgun Gothic"/>
          <w:noProof/>
        </w:rPr>
        <w:t>for UE supporting 4Tx</w:t>
      </w:r>
      <w:r>
        <w:rPr>
          <w:noProof/>
        </w:rPr>
        <w:tab/>
        <w:t>1940</w:t>
      </w:r>
    </w:p>
    <w:p w14:paraId="5652B92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1943</w:t>
      </w:r>
    </w:p>
    <w:p w14:paraId="3E9652D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 for UE supporting 4Tx</w:t>
      </w:r>
      <w:r>
        <w:rPr>
          <w:noProof/>
        </w:rPr>
        <w:tab/>
        <w:t>1946</w:t>
      </w:r>
    </w:p>
    <w:p w14:paraId="27F46F4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1947</w:t>
      </w:r>
    </w:p>
    <w:p w14:paraId="675EA01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1948</w:t>
      </w:r>
    </w:p>
    <w:p w14:paraId="3431226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NR ACLR for Tx Diversity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1949</w:t>
      </w:r>
    </w:p>
    <w:p w14:paraId="5C02515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napToGrid w:val="0"/>
        </w:rPr>
        <w:t>UTRA ACLR for Tx Diversity</w:t>
      </w:r>
      <w:r>
        <w:rPr>
          <w:noProof/>
        </w:rPr>
        <w:tab/>
        <w:t>1951</w:t>
      </w:r>
    </w:p>
    <w:p w14:paraId="5FF6603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Tx D</w:t>
      </w:r>
      <w:r>
        <w:rPr>
          <w:noProof/>
          <w:lang w:eastAsia="zh-CN"/>
        </w:rPr>
        <w:t>iversity</w:t>
      </w:r>
      <w:r>
        <w:rPr>
          <w:noProof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1952</w:t>
      </w:r>
    </w:p>
    <w:p w14:paraId="09D655B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1952</w:t>
      </w:r>
    </w:p>
    <w:p w14:paraId="7EA2C2E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1952</w:t>
      </w:r>
    </w:p>
    <w:p w14:paraId="451C73C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 for UE supporting 4Tx</w:t>
      </w:r>
      <w:r>
        <w:rPr>
          <w:noProof/>
        </w:rPr>
        <w:tab/>
        <w:t>1953</w:t>
      </w:r>
    </w:p>
    <w:p w14:paraId="6F91B0E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  <w:lang w:eastAsia="en-US"/>
        </w:rPr>
        <w:lastRenderedPageBreak/>
        <w:t>6.5</w:t>
      </w:r>
      <w:r w:rsidRPr="007608C4">
        <w:rPr>
          <w:rFonts w:eastAsia="SimSun"/>
          <w:noProof/>
          <w:lang w:eastAsia="zh-CN"/>
        </w:rPr>
        <w:t>G</w:t>
      </w:r>
      <w:r w:rsidRPr="007608C4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1954</w:t>
      </w:r>
    </w:p>
    <w:p w14:paraId="433D003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Tx Diversity for UE supporting 4Tx</w:t>
      </w:r>
      <w:r>
        <w:rPr>
          <w:noProof/>
        </w:rPr>
        <w:tab/>
        <w:t>1956</w:t>
      </w:r>
    </w:p>
    <w:p w14:paraId="163EE81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1957</w:t>
      </w:r>
    </w:p>
    <w:p w14:paraId="065BBD7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 for UE supporting 4Tx</w:t>
      </w:r>
      <w:r>
        <w:rPr>
          <w:noProof/>
        </w:rPr>
        <w:tab/>
        <w:t>1958</w:t>
      </w:r>
    </w:p>
    <w:p w14:paraId="087F32C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1961</w:t>
      </w:r>
    </w:p>
    <w:p w14:paraId="12CCB66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1962</w:t>
      </w:r>
    </w:p>
    <w:p w14:paraId="527E04F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1962</w:t>
      </w:r>
    </w:p>
    <w:p w14:paraId="4790CA5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1962</w:t>
      </w:r>
    </w:p>
    <w:p w14:paraId="18AEA92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1962</w:t>
      </w:r>
    </w:p>
    <w:p w14:paraId="7F9BC5D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1963</w:t>
      </w:r>
    </w:p>
    <w:p w14:paraId="16026576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1963</w:t>
      </w:r>
    </w:p>
    <w:p w14:paraId="74FB1FE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1964</w:t>
      </w:r>
    </w:p>
    <w:p w14:paraId="6104D2E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1966</w:t>
      </w:r>
    </w:p>
    <w:p w14:paraId="111C32C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1967</w:t>
      </w:r>
    </w:p>
    <w:p w14:paraId="01D3BE2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1970</w:t>
      </w:r>
    </w:p>
    <w:p w14:paraId="3331AB5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1970</w:t>
      </w:r>
    </w:p>
    <w:p w14:paraId="1386062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1970</w:t>
      </w:r>
    </w:p>
    <w:p w14:paraId="17A74B8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1971</w:t>
      </w:r>
    </w:p>
    <w:p w14:paraId="080964D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1974</w:t>
      </w:r>
    </w:p>
    <w:p w14:paraId="6B6D798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1975</w:t>
      </w:r>
    </w:p>
    <w:p w14:paraId="61DCBE9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6.5H.2</w:t>
      </w:r>
      <w:r>
        <w:rPr>
          <w:noProof/>
        </w:rPr>
        <w:tab/>
        <w:t>1977</w:t>
      </w:r>
    </w:p>
    <w:p w14:paraId="6C893CE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1977</w:t>
      </w:r>
    </w:p>
    <w:p w14:paraId="67F2B97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1977</w:t>
      </w:r>
    </w:p>
    <w:p w14:paraId="65C2102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1977</w:t>
      </w:r>
    </w:p>
    <w:p w14:paraId="60F18C2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1977</w:t>
      </w:r>
    </w:p>
    <w:p w14:paraId="2D9B20B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1978</w:t>
      </w:r>
    </w:p>
    <w:p w14:paraId="3342F72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1978</w:t>
      </w:r>
    </w:p>
    <w:p w14:paraId="2B116C5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1978</w:t>
      </w:r>
    </w:p>
    <w:p w14:paraId="5676FEA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1979</w:t>
      </w:r>
    </w:p>
    <w:p w14:paraId="2E1448D3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1979</w:t>
      </w:r>
    </w:p>
    <w:p w14:paraId="5B3A9FA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1979</w:t>
      </w:r>
    </w:p>
    <w:p w14:paraId="730C34D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1982</w:t>
      </w:r>
    </w:p>
    <w:p w14:paraId="3655090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1983</w:t>
      </w:r>
    </w:p>
    <w:p w14:paraId="77475BF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1984</w:t>
      </w:r>
    </w:p>
    <w:p w14:paraId="07A0864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1984</w:t>
      </w:r>
    </w:p>
    <w:p w14:paraId="344B059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1984</w:t>
      </w:r>
    </w:p>
    <w:p w14:paraId="3D23330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1986</w:t>
      </w:r>
    </w:p>
    <w:p w14:paraId="0A684E1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1986</w:t>
      </w:r>
    </w:p>
    <w:p w14:paraId="5E894A1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napToGrid w:val="0"/>
        </w:rPr>
        <w:t>Spectrum emission mask for ATG</w:t>
      </w:r>
      <w:r>
        <w:rPr>
          <w:noProof/>
        </w:rPr>
        <w:tab/>
        <w:t>1987</w:t>
      </w:r>
    </w:p>
    <w:p w14:paraId="53ECE80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  <w:lang w:eastAsia="zh-CN"/>
        </w:rPr>
        <w:t>6.</w:t>
      </w:r>
      <w:r w:rsidRPr="007608C4">
        <w:rPr>
          <w:rFonts w:eastAsia="SimSun"/>
          <w:noProof/>
          <w:lang w:val="en-US" w:eastAsia="zh-CN"/>
        </w:rPr>
        <w:t>5</w:t>
      </w:r>
      <w:r w:rsidRPr="007608C4">
        <w:rPr>
          <w:rFonts w:eastAsia="SimSun"/>
          <w:noProof/>
          <w:lang w:eastAsia="zh-CN"/>
        </w:rPr>
        <w:t>J.2</w:t>
      </w:r>
      <w:r>
        <w:rPr>
          <w:noProof/>
        </w:rPr>
        <w:t>.</w:t>
      </w:r>
      <w:r w:rsidRPr="007608C4">
        <w:rPr>
          <w:rFonts w:eastAsia="SimSun"/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  <w:lang w:val="en-US" w:eastAsia="zh-CN"/>
        </w:rPr>
        <w:t>Adjacent channel leakage ratio for ATG</w:t>
      </w:r>
      <w:r>
        <w:rPr>
          <w:noProof/>
        </w:rPr>
        <w:tab/>
        <w:t>1988</w:t>
      </w:r>
    </w:p>
    <w:p w14:paraId="428DC51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1989</w:t>
      </w:r>
    </w:p>
    <w:p w14:paraId="53CF8CF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1989</w:t>
      </w:r>
    </w:p>
    <w:p w14:paraId="5C60297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1990</w:t>
      </w:r>
    </w:p>
    <w:p w14:paraId="702286A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Aerial UE</w:t>
      </w:r>
      <w:r>
        <w:rPr>
          <w:noProof/>
        </w:rPr>
        <w:tab/>
        <w:t>1992</w:t>
      </w:r>
    </w:p>
    <w:p w14:paraId="7793994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Aerial UE</w:t>
      </w:r>
      <w:r>
        <w:rPr>
          <w:noProof/>
        </w:rPr>
        <w:tab/>
        <w:t>1992</w:t>
      </w:r>
    </w:p>
    <w:p w14:paraId="746BAA5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Aerial UE</w:t>
      </w:r>
      <w:r>
        <w:rPr>
          <w:noProof/>
        </w:rPr>
        <w:tab/>
        <w:t>1992</w:t>
      </w:r>
    </w:p>
    <w:p w14:paraId="6172569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Aerial UE</w:t>
      </w:r>
      <w:r>
        <w:rPr>
          <w:noProof/>
        </w:rPr>
        <w:tab/>
        <w:t>1992</w:t>
      </w:r>
    </w:p>
    <w:p w14:paraId="7A71E03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1992</w:t>
      </w:r>
    </w:p>
    <w:p w14:paraId="7DB3584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1992</w:t>
      </w:r>
    </w:p>
    <w:p w14:paraId="644E5B8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1992</w:t>
      </w:r>
    </w:p>
    <w:p w14:paraId="2D1B469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1997</w:t>
      </w:r>
    </w:p>
    <w:p w14:paraId="0A7070F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Void</w:t>
      </w:r>
      <w:r>
        <w:rPr>
          <w:noProof/>
        </w:rPr>
        <w:tab/>
        <w:t>1997</w:t>
      </w:r>
    </w:p>
    <w:p w14:paraId="16AB7B1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Void</w:t>
      </w:r>
      <w:r>
        <w:rPr>
          <w:noProof/>
        </w:rPr>
        <w:tab/>
        <w:t>1997</w:t>
      </w:r>
    </w:p>
    <w:p w14:paraId="4B9E11B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1997</w:t>
      </w:r>
    </w:p>
    <w:p w14:paraId="0A1BB7E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1997</w:t>
      </w:r>
    </w:p>
    <w:p w14:paraId="646B323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1997</w:t>
      </w:r>
    </w:p>
    <w:p w14:paraId="7F72809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1997</w:t>
      </w:r>
    </w:p>
    <w:p w14:paraId="66BCBA9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1997</w:t>
      </w:r>
    </w:p>
    <w:p w14:paraId="714EE52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1998</w:t>
      </w:r>
    </w:p>
    <w:p w14:paraId="7AB91E9E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1998</w:t>
      </w:r>
    </w:p>
    <w:p w14:paraId="2AD8888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1999</w:t>
      </w:r>
    </w:p>
    <w:p w14:paraId="4FF9DFD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1999</w:t>
      </w:r>
    </w:p>
    <w:p w14:paraId="400CCAD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1999</w:t>
      </w:r>
    </w:p>
    <w:p w14:paraId="45CE797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2001</w:t>
      </w:r>
    </w:p>
    <w:p w14:paraId="1D17930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2002</w:t>
      </w:r>
    </w:p>
    <w:p w14:paraId="2C6FDBCB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2003</w:t>
      </w:r>
    </w:p>
    <w:p w14:paraId="5A4FBE5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2003</w:t>
      </w:r>
    </w:p>
    <w:p w14:paraId="4045969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2004</w:t>
      </w:r>
    </w:p>
    <w:p w14:paraId="48AE5B1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2004</w:t>
      </w:r>
    </w:p>
    <w:p w14:paraId="63EA864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2004</w:t>
      </w:r>
    </w:p>
    <w:p w14:paraId="372F5A9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2004</w:t>
      </w:r>
    </w:p>
    <w:p w14:paraId="2EB24CA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2005</w:t>
      </w:r>
    </w:p>
    <w:p w14:paraId="0933BD0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2005</w:t>
      </w:r>
    </w:p>
    <w:p w14:paraId="20E7498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2005</w:t>
      </w:r>
    </w:p>
    <w:p w14:paraId="63FD6CC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2005</w:t>
      </w:r>
    </w:p>
    <w:p w14:paraId="0C43F8B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2049</w:t>
      </w:r>
    </w:p>
    <w:p w14:paraId="26A99B8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2051</w:t>
      </w:r>
    </w:p>
    <w:p w14:paraId="53C0B7C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2051</w:t>
      </w:r>
    </w:p>
    <w:p w14:paraId="235815E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2051</w:t>
      </w:r>
    </w:p>
    <w:p w14:paraId="054E18D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2051</w:t>
      </w:r>
    </w:p>
    <w:p w14:paraId="201CA21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2052</w:t>
      </w:r>
    </w:p>
    <w:p w14:paraId="0584057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2052</w:t>
      </w:r>
    </w:p>
    <w:p w14:paraId="34D31C7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2052</w:t>
      </w:r>
    </w:p>
    <w:p w14:paraId="21F7164F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2053</w:t>
      </w:r>
    </w:p>
    <w:p w14:paraId="1F1FA6D3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2053</w:t>
      </w:r>
    </w:p>
    <w:p w14:paraId="1C4FA32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7608C4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2054</w:t>
      </w:r>
    </w:p>
    <w:p w14:paraId="3631DE7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2054</w:t>
      </w:r>
    </w:p>
    <w:p w14:paraId="32312F6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7608C4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2054</w:t>
      </w:r>
    </w:p>
    <w:p w14:paraId="23F4AC5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2058</w:t>
      </w:r>
    </w:p>
    <w:p w14:paraId="7C84F76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2064</w:t>
      </w:r>
    </w:p>
    <w:p w14:paraId="1413E3D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2084</w:t>
      </w:r>
    </w:p>
    <w:p w14:paraId="5A1781C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2088</w:t>
      </w:r>
    </w:p>
    <w:p w14:paraId="52DB43C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2099</w:t>
      </w:r>
    </w:p>
    <w:p w14:paraId="40C40CD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2137</w:t>
      </w:r>
    </w:p>
    <w:p w14:paraId="3C2EB03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2146</w:t>
      </w:r>
    </w:p>
    <w:p w14:paraId="662AE25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2175</w:t>
      </w:r>
    </w:p>
    <w:p w14:paraId="163A95A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2183</w:t>
      </w:r>
    </w:p>
    <w:p w14:paraId="608AE96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2183</w:t>
      </w:r>
    </w:p>
    <w:p w14:paraId="4C29CD5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2183</w:t>
      </w:r>
    </w:p>
    <w:p w14:paraId="7AB68AA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2183</w:t>
      </w:r>
    </w:p>
    <w:p w14:paraId="47F1BD3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2183</w:t>
      </w:r>
    </w:p>
    <w:p w14:paraId="1FF41EA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2183</w:t>
      </w:r>
    </w:p>
    <w:p w14:paraId="7349A1D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2185</w:t>
      </w:r>
    </w:p>
    <w:p w14:paraId="6AD1E05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2187</w:t>
      </w:r>
    </w:p>
    <w:p w14:paraId="109918F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2187</w:t>
      </w:r>
    </w:p>
    <w:p w14:paraId="5C608D9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2201</w:t>
      </w:r>
    </w:p>
    <w:p w14:paraId="7F2467A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2201</w:t>
      </w:r>
    </w:p>
    <w:p w14:paraId="32A8E89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2202</w:t>
      </w:r>
    </w:p>
    <w:p w14:paraId="14F036B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2202</w:t>
      </w:r>
    </w:p>
    <w:p w14:paraId="5E6EB02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2202</w:t>
      </w:r>
    </w:p>
    <w:p w14:paraId="5768236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2204</w:t>
      </w:r>
    </w:p>
    <w:p w14:paraId="512212F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2205</w:t>
      </w:r>
    </w:p>
    <w:p w14:paraId="233E2F3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 w:rsidRPr="007608C4">
        <w:rPr>
          <w:noProof/>
          <w:lang w:eastAsia="zh-CN"/>
        </w:rPr>
        <w:t xml:space="preserve"> </w:t>
      </w:r>
      <w:r>
        <w:rPr>
          <w:noProof/>
        </w:rPr>
        <w:t>for UE supporting 4Tx</w:t>
      </w:r>
      <w:r>
        <w:rPr>
          <w:noProof/>
        </w:rPr>
        <w:tab/>
        <w:t>2206</w:t>
      </w:r>
    </w:p>
    <w:p w14:paraId="23A67EF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2207</w:t>
      </w:r>
    </w:p>
    <w:p w14:paraId="45619AB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2207</w:t>
      </w:r>
    </w:p>
    <w:p w14:paraId="4C79B8F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2208</w:t>
      </w:r>
    </w:p>
    <w:p w14:paraId="74B9F56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2210</w:t>
      </w:r>
    </w:p>
    <w:p w14:paraId="1D08858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2211</w:t>
      </w:r>
    </w:p>
    <w:p w14:paraId="6AF7518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2211</w:t>
      </w:r>
    </w:p>
    <w:p w14:paraId="2CFE83F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2211</w:t>
      </w:r>
    </w:p>
    <w:p w14:paraId="3B18E33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2215</w:t>
      </w:r>
    </w:p>
    <w:p w14:paraId="44D1519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2216</w:t>
      </w:r>
    </w:p>
    <w:p w14:paraId="2D34699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2216</w:t>
      </w:r>
    </w:p>
    <w:p w14:paraId="4EC4C91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Tx Diversity for UE supporting 4Tx</w:t>
      </w:r>
      <w:r>
        <w:rPr>
          <w:noProof/>
        </w:rPr>
        <w:tab/>
        <w:t>2216</w:t>
      </w:r>
    </w:p>
    <w:p w14:paraId="6E63200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2219</w:t>
      </w:r>
    </w:p>
    <w:p w14:paraId="6BD111A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2219</w:t>
      </w:r>
    </w:p>
    <w:p w14:paraId="4E9FDF0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2219</w:t>
      </w:r>
    </w:p>
    <w:p w14:paraId="663B1C6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7608C4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7608C4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2247</w:t>
      </w:r>
    </w:p>
    <w:p w14:paraId="04BC881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2261</w:t>
      </w:r>
    </w:p>
    <w:p w14:paraId="4FBE6FF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2261</w:t>
      </w:r>
    </w:p>
    <w:p w14:paraId="57DA2FB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2261</w:t>
      </w:r>
    </w:p>
    <w:p w14:paraId="6866842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2264</w:t>
      </w:r>
    </w:p>
    <w:p w14:paraId="3FE7ECB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2267</w:t>
      </w:r>
    </w:p>
    <w:p w14:paraId="3F70CC3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2267</w:t>
      </w:r>
    </w:p>
    <w:p w14:paraId="655772D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2267</w:t>
      </w:r>
    </w:p>
    <w:p w14:paraId="66DD4432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2267</w:t>
      </w:r>
    </w:p>
    <w:p w14:paraId="518E24C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2267</w:t>
      </w:r>
    </w:p>
    <w:p w14:paraId="5526C93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Maximum input level for CA (2DL CA)</w:t>
      </w:r>
      <w:r>
        <w:rPr>
          <w:noProof/>
        </w:rPr>
        <w:tab/>
        <w:t>2268</w:t>
      </w:r>
    </w:p>
    <w:p w14:paraId="4C02A07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Maximum input level for CA (3DL CA)</w:t>
      </w:r>
      <w:r>
        <w:rPr>
          <w:noProof/>
        </w:rPr>
        <w:tab/>
        <w:t>2271</w:t>
      </w:r>
    </w:p>
    <w:p w14:paraId="1BD2F2B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Maximum input level for CA (4DL CA)</w:t>
      </w:r>
      <w:r>
        <w:rPr>
          <w:noProof/>
        </w:rPr>
        <w:tab/>
        <w:t>2277</w:t>
      </w:r>
    </w:p>
    <w:p w14:paraId="06B6F9A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Maximum input level for CA (5DL CA)</w:t>
      </w:r>
      <w:r>
        <w:rPr>
          <w:noProof/>
        </w:rPr>
        <w:tab/>
        <w:t>2282</w:t>
      </w:r>
    </w:p>
    <w:p w14:paraId="34944FF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2284</w:t>
      </w:r>
    </w:p>
    <w:p w14:paraId="38CC7778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2284</w:t>
      </w:r>
    </w:p>
    <w:p w14:paraId="17100E0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2287</w:t>
      </w:r>
    </w:p>
    <w:p w14:paraId="5DF7482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 </w:t>
      </w:r>
      <w:r>
        <w:rPr>
          <w:noProof/>
        </w:rPr>
        <w:t>for UE supporting 4Tx</w:t>
      </w:r>
      <w:r>
        <w:rPr>
          <w:noProof/>
        </w:rPr>
        <w:tab/>
        <w:t>2289</w:t>
      </w:r>
    </w:p>
    <w:p w14:paraId="72972A8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2290</w:t>
      </w:r>
    </w:p>
    <w:p w14:paraId="2C473F4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2290</w:t>
      </w:r>
    </w:p>
    <w:p w14:paraId="4453768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2291</w:t>
      </w:r>
    </w:p>
    <w:p w14:paraId="50F652C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2293</w:t>
      </w:r>
    </w:p>
    <w:p w14:paraId="14D1CE2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2293</w:t>
      </w:r>
    </w:p>
    <w:p w14:paraId="4FDE29F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Tx Diversity</w:t>
      </w:r>
      <w:r>
        <w:rPr>
          <w:noProof/>
        </w:rPr>
        <w:tab/>
        <w:t>2296</w:t>
      </w:r>
    </w:p>
    <w:p w14:paraId="18FD08B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Tx Diversity for UE supporting 4Tx</w:t>
      </w:r>
      <w:r>
        <w:rPr>
          <w:noProof/>
        </w:rPr>
        <w:tab/>
        <w:t>2296</w:t>
      </w:r>
    </w:p>
    <w:p w14:paraId="3E43B3A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2297</w:t>
      </w:r>
    </w:p>
    <w:p w14:paraId="4650452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2300</w:t>
      </w:r>
    </w:p>
    <w:p w14:paraId="107A563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2306</w:t>
      </w:r>
    </w:p>
    <w:p w14:paraId="404B574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2306</w:t>
      </w:r>
    </w:p>
    <w:p w14:paraId="255FEE9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2306</w:t>
      </w:r>
    </w:p>
    <w:p w14:paraId="6C51391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2308</w:t>
      </w:r>
    </w:p>
    <w:p w14:paraId="0307716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2309</w:t>
      </w:r>
    </w:p>
    <w:p w14:paraId="4F96850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2309</w:t>
      </w:r>
    </w:p>
    <w:p w14:paraId="5C79A2F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2321</w:t>
      </w:r>
    </w:p>
    <w:p w14:paraId="416D337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2331</w:t>
      </w:r>
    </w:p>
    <w:p w14:paraId="155C71B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2342</w:t>
      </w:r>
    </w:p>
    <w:p w14:paraId="16833B4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2350</w:t>
      </w:r>
    </w:p>
    <w:p w14:paraId="43858BF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2350</w:t>
      </w:r>
    </w:p>
    <w:p w14:paraId="7557BB5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2352</w:t>
      </w:r>
    </w:p>
    <w:p w14:paraId="41BB5B1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 w:rsidRPr="007608C4">
        <w:rPr>
          <w:noProof/>
          <w:lang w:eastAsia="zh-CN"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2353</w:t>
      </w:r>
    </w:p>
    <w:p w14:paraId="4BA3454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2354</w:t>
      </w:r>
    </w:p>
    <w:p w14:paraId="51A54AD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2354</w:t>
      </w:r>
    </w:p>
    <w:p w14:paraId="4D34439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2355</w:t>
      </w:r>
    </w:p>
    <w:p w14:paraId="6910CD0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2357</w:t>
      </w:r>
    </w:p>
    <w:p w14:paraId="44960D4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2362</w:t>
      </w:r>
    </w:p>
    <w:p w14:paraId="4B87920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2362</w:t>
      </w:r>
    </w:p>
    <w:p w14:paraId="2AF972A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</w:t>
      </w:r>
      <w:r>
        <w:rPr>
          <w:noProof/>
        </w:rPr>
        <w:tab/>
        <w:t>2365</w:t>
      </w:r>
    </w:p>
    <w:p w14:paraId="3EB04A4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2365</w:t>
      </w:r>
    </w:p>
    <w:p w14:paraId="0C1E8F4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 for UE supporting 4Tx</w:t>
      </w:r>
      <w:r>
        <w:rPr>
          <w:noProof/>
        </w:rPr>
        <w:tab/>
        <w:t>2365</w:t>
      </w:r>
    </w:p>
    <w:p w14:paraId="0B6BC94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2368</w:t>
      </w:r>
    </w:p>
    <w:p w14:paraId="41154F88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2375</w:t>
      </w:r>
    </w:p>
    <w:p w14:paraId="6998EAB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2375</w:t>
      </w:r>
    </w:p>
    <w:p w14:paraId="2A719EA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2375</w:t>
      </w:r>
    </w:p>
    <w:p w14:paraId="63DFAE7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2382</w:t>
      </w:r>
    </w:p>
    <w:p w14:paraId="1735614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2390</w:t>
      </w:r>
    </w:p>
    <w:p w14:paraId="75E29EC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2394</w:t>
      </w:r>
    </w:p>
    <w:p w14:paraId="11F280B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2394</w:t>
      </w:r>
    </w:p>
    <w:p w14:paraId="1F41353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2394</w:t>
      </w:r>
    </w:p>
    <w:p w14:paraId="23A34A1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2394</w:t>
      </w:r>
    </w:p>
    <w:p w14:paraId="4A5CFB70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2394</w:t>
      </w:r>
    </w:p>
    <w:p w14:paraId="6C26D74B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2396</w:t>
      </w:r>
    </w:p>
    <w:p w14:paraId="291E4FC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2396</w:t>
      </w:r>
    </w:p>
    <w:p w14:paraId="0AE6948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2397</w:t>
      </w:r>
    </w:p>
    <w:p w14:paraId="4ADCCAB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2405</w:t>
      </w:r>
    </w:p>
    <w:p w14:paraId="1359E03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2416</w:t>
      </w:r>
    </w:p>
    <w:p w14:paraId="79FB82F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(5DL CA)</w:t>
      </w:r>
      <w:r>
        <w:rPr>
          <w:noProof/>
        </w:rPr>
        <w:tab/>
        <w:t>2427</w:t>
      </w:r>
    </w:p>
    <w:p w14:paraId="40DCD1B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2433</w:t>
      </w:r>
    </w:p>
    <w:p w14:paraId="72654C8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2433</w:t>
      </w:r>
    </w:p>
    <w:p w14:paraId="333630C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2433</w:t>
      </w:r>
    </w:p>
    <w:p w14:paraId="40FA632A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2434</w:t>
      </w:r>
    </w:p>
    <w:p w14:paraId="60BB1B6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2434</w:t>
      </w:r>
    </w:p>
    <w:p w14:paraId="0517DDE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2436</w:t>
      </w:r>
    </w:p>
    <w:p w14:paraId="7FA9587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2443</w:t>
      </w:r>
    </w:p>
    <w:p w14:paraId="1EB47E4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2451</w:t>
      </w:r>
    </w:p>
    <w:p w14:paraId="0D5CBBD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2457</w:t>
      </w:r>
    </w:p>
    <w:p w14:paraId="399FD9D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2463</w:t>
      </w:r>
    </w:p>
    <w:p w14:paraId="4475BF3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</w:rPr>
        <w:t>7.6A.4.</w:t>
      </w:r>
      <w:r w:rsidRPr="007608C4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2463</w:t>
      </w:r>
    </w:p>
    <w:p w14:paraId="74346E59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</w:rPr>
        <w:t>7.6A.4.</w:t>
      </w:r>
      <w:r w:rsidRPr="007608C4">
        <w:rPr>
          <w:rFonts w:eastAsia="SimSun"/>
          <w:noProof/>
          <w:lang w:eastAsia="zh-CN"/>
        </w:rPr>
        <w:t>0.</w:t>
      </w:r>
      <w:r w:rsidRPr="007608C4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2463</w:t>
      </w:r>
    </w:p>
    <w:p w14:paraId="1A7A4B5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2463</w:t>
      </w:r>
    </w:p>
    <w:p w14:paraId="60A8F79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</w:rPr>
        <w:t>7.6A.4.</w:t>
      </w:r>
      <w:r w:rsidRPr="007608C4">
        <w:rPr>
          <w:rFonts w:eastAsia="SimSun"/>
          <w:noProof/>
          <w:lang w:eastAsia="zh-CN"/>
        </w:rPr>
        <w:t>0.</w:t>
      </w:r>
      <w:r w:rsidRPr="007608C4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</w:rPr>
        <w:t>Narrow band blocking for Inter-band CA</w:t>
      </w:r>
      <w:r>
        <w:rPr>
          <w:noProof/>
        </w:rPr>
        <w:tab/>
        <w:t>2463</w:t>
      </w:r>
    </w:p>
    <w:p w14:paraId="4D2F0B0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SimSun"/>
          <w:noProof/>
        </w:rPr>
        <w:t>Narrow band blocking for CA (2DL CA)</w:t>
      </w:r>
      <w:r>
        <w:rPr>
          <w:noProof/>
        </w:rPr>
        <w:tab/>
        <w:t>2464</w:t>
      </w:r>
    </w:p>
    <w:p w14:paraId="20C828E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2468</w:t>
      </w:r>
    </w:p>
    <w:p w14:paraId="39D6C3D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2472</w:t>
      </w:r>
    </w:p>
    <w:p w14:paraId="7F2414B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2477</w:t>
      </w:r>
    </w:p>
    <w:p w14:paraId="263B121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2480</w:t>
      </w:r>
    </w:p>
    <w:p w14:paraId="4330AD2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2480</w:t>
      </w:r>
    </w:p>
    <w:p w14:paraId="3D708E7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2480</w:t>
      </w:r>
    </w:p>
    <w:p w14:paraId="2216FD8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2480</w:t>
      </w:r>
    </w:p>
    <w:p w14:paraId="670996C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2482</w:t>
      </w:r>
    </w:p>
    <w:p w14:paraId="75EB70D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2482</w:t>
      </w:r>
    </w:p>
    <w:p w14:paraId="6453F82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2485</w:t>
      </w:r>
    </w:p>
    <w:p w14:paraId="04642F0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2485</w:t>
      </w:r>
    </w:p>
    <w:p w14:paraId="126C521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2488</w:t>
      </w:r>
    </w:p>
    <w:p w14:paraId="6095370E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2488</w:t>
      </w:r>
    </w:p>
    <w:p w14:paraId="576E0EF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2492</w:t>
      </w:r>
    </w:p>
    <w:p w14:paraId="344115B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2493</w:t>
      </w:r>
    </w:p>
    <w:p w14:paraId="3FEBBEB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2493</w:t>
      </w:r>
    </w:p>
    <w:p w14:paraId="520132A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2493</w:t>
      </w:r>
    </w:p>
    <w:p w14:paraId="1300E9E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2494</w:t>
      </w:r>
    </w:p>
    <w:p w14:paraId="251A872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2496</w:t>
      </w:r>
    </w:p>
    <w:p w14:paraId="05BFD88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2497</w:t>
      </w:r>
    </w:p>
    <w:p w14:paraId="2BE1B7F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2498</w:t>
      </w:r>
    </w:p>
    <w:p w14:paraId="0D5A3B5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2500</w:t>
      </w:r>
    </w:p>
    <w:p w14:paraId="59A2770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2500</w:t>
      </w:r>
    </w:p>
    <w:p w14:paraId="48BE2BC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2502</w:t>
      </w:r>
    </w:p>
    <w:p w14:paraId="42A1528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2502</w:t>
      </w:r>
    </w:p>
    <w:p w14:paraId="41E7962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2503</w:t>
      </w:r>
    </w:p>
    <w:p w14:paraId="6C77335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2503</w:t>
      </w:r>
    </w:p>
    <w:p w14:paraId="33F9C27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2503</w:t>
      </w:r>
    </w:p>
    <w:p w14:paraId="0FA6F14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2503</w:t>
      </w:r>
    </w:p>
    <w:p w14:paraId="12830FA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2504</w:t>
      </w:r>
    </w:p>
    <w:p w14:paraId="48FC51D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2506</w:t>
      </w:r>
    </w:p>
    <w:p w14:paraId="12DD36B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2506</w:t>
      </w:r>
    </w:p>
    <w:p w14:paraId="4B89FE5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2506</w:t>
      </w:r>
    </w:p>
    <w:p w14:paraId="07EF88A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2507</w:t>
      </w:r>
    </w:p>
    <w:p w14:paraId="0B5B47B7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2509</w:t>
      </w:r>
    </w:p>
    <w:p w14:paraId="47DAFC6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2509</w:t>
      </w:r>
    </w:p>
    <w:p w14:paraId="37124C8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2509</w:t>
      </w:r>
    </w:p>
    <w:p w14:paraId="540F48C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2509</w:t>
      </w:r>
    </w:p>
    <w:p w14:paraId="696739A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2509</w:t>
      </w:r>
    </w:p>
    <w:p w14:paraId="381AB8B2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2510</w:t>
      </w:r>
    </w:p>
    <w:p w14:paraId="742C4B05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2510</w:t>
      </w:r>
    </w:p>
    <w:p w14:paraId="6246EE2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2510</w:t>
      </w:r>
    </w:p>
    <w:p w14:paraId="562B71BC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2511</w:t>
      </w:r>
    </w:p>
    <w:p w14:paraId="5BB72724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2512</w:t>
      </w:r>
    </w:p>
    <w:p w14:paraId="1C6574D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2513</w:t>
      </w:r>
    </w:p>
    <w:p w14:paraId="7B40DB28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2516</w:t>
      </w:r>
    </w:p>
    <w:p w14:paraId="0224996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2517</w:t>
      </w:r>
    </w:p>
    <w:p w14:paraId="511EA2D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Tx Diversity</w:t>
      </w:r>
      <w:r>
        <w:rPr>
          <w:noProof/>
        </w:rPr>
        <w:tab/>
        <w:t>2524</w:t>
      </w:r>
    </w:p>
    <w:p w14:paraId="1F5B084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2524</w:t>
      </w:r>
    </w:p>
    <w:p w14:paraId="025A40C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Tx Diversity for UE supporting 4Tx</w:t>
      </w:r>
      <w:r>
        <w:rPr>
          <w:noProof/>
        </w:rPr>
        <w:tab/>
        <w:t>2524</w:t>
      </w:r>
    </w:p>
    <w:p w14:paraId="5B74AF3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Tx Diversity for UE supporting 4Tx</w:t>
      </w:r>
      <w:r>
        <w:rPr>
          <w:noProof/>
        </w:rPr>
        <w:tab/>
        <w:t>2527</w:t>
      </w:r>
    </w:p>
    <w:p w14:paraId="2673D54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Tx Diversity for UE supporting 4Tx</w:t>
      </w:r>
      <w:r>
        <w:rPr>
          <w:noProof/>
        </w:rPr>
        <w:tab/>
        <w:t>2530</w:t>
      </w:r>
    </w:p>
    <w:p w14:paraId="44C93FD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2532</w:t>
      </w:r>
    </w:p>
    <w:p w14:paraId="77A3B09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2537</w:t>
      </w:r>
    </w:p>
    <w:p w14:paraId="5DB975C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2543</w:t>
      </w:r>
    </w:p>
    <w:p w14:paraId="2EE7474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2546</w:t>
      </w:r>
    </w:p>
    <w:p w14:paraId="79A54FC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2546</w:t>
      </w:r>
    </w:p>
    <w:p w14:paraId="55F30E03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2546</w:t>
      </w:r>
    </w:p>
    <w:p w14:paraId="686D7F4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2547</w:t>
      </w:r>
    </w:p>
    <w:p w14:paraId="4BB7A53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2547</w:t>
      </w:r>
    </w:p>
    <w:p w14:paraId="5F4B4A6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2547</w:t>
      </w:r>
    </w:p>
    <w:p w14:paraId="667286E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2547</w:t>
      </w:r>
    </w:p>
    <w:p w14:paraId="52ADD67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2549</w:t>
      </w:r>
    </w:p>
    <w:p w14:paraId="720A1DF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2550</w:t>
      </w:r>
    </w:p>
    <w:p w14:paraId="092CCBE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2550</w:t>
      </w:r>
    </w:p>
    <w:p w14:paraId="169611F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2552</w:t>
      </w:r>
    </w:p>
    <w:p w14:paraId="163AFB8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2552</w:t>
      </w:r>
    </w:p>
    <w:p w14:paraId="6FD1487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2552</w:t>
      </w:r>
    </w:p>
    <w:p w14:paraId="4AD684F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2553</w:t>
      </w:r>
    </w:p>
    <w:p w14:paraId="22B8530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 for UE supporting 4Tx</w:t>
      </w:r>
      <w:r>
        <w:rPr>
          <w:noProof/>
        </w:rPr>
        <w:tab/>
        <w:t>2554</w:t>
      </w:r>
    </w:p>
    <w:p w14:paraId="1456C03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2555</w:t>
      </w:r>
    </w:p>
    <w:p w14:paraId="5F19A59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2555</w:t>
      </w:r>
    </w:p>
    <w:p w14:paraId="75F1C1D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2556</w:t>
      </w:r>
    </w:p>
    <w:p w14:paraId="56A5E28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2557</w:t>
      </w:r>
    </w:p>
    <w:p w14:paraId="34EFCF9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2557</w:t>
      </w:r>
    </w:p>
    <w:p w14:paraId="6EFB0A4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2557</w:t>
      </w:r>
    </w:p>
    <w:p w14:paraId="2FC6116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2557</w:t>
      </w:r>
    </w:p>
    <w:p w14:paraId="5C96342B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2557</w:t>
      </w:r>
    </w:p>
    <w:p w14:paraId="095C45B8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2557</w:t>
      </w:r>
    </w:p>
    <w:p w14:paraId="33EB4D2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2557</w:t>
      </w:r>
    </w:p>
    <w:p w14:paraId="64FAC80C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2558</w:t>
      </w:r>
    </w:p>
    <w:p w14:paraId="03D9652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2559</w:t>
      </w:r>
    </w:p>
    <w:p w14:paraId="460964A0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2559</w:t>
      </w:r>
    </w:p>
    <w:p w14:paraId="71662C7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2559</w:t>
      </w:r>
    </w:p>
    <w:p w14:paraId="77C478A4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2559</w:t>
      </w:r>
    </w:p>
    <w:p w14:paraId="47551A6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2559</w:t>
      </w:r>
    </w:p>
    <w:p w14:paraId="26E28769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7.7F.2.5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2560</w:t>
      </w:r>
    </w:p>
    <w:p w14:paraId="5B717E2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2561</w:t>
      </w:r>
    </w:p>
    <w:p w14:paraId="2C01115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2561</w:t>
      </w:r>
    </w:p>
    <w:p w14:paraId="4003A79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Tx Diversity for UE supporting 4Tx</w:t>
      </w:r>
      <w:r>
        <w:rPr>
          <w:noProof/>
        </w:rPr>
        <w:tab/>
        <w:t>2561</w:t>
      </w:r>
    </w:p>
    <w:p w14:paraId="6740923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2562</w:t>
      </w:r>
    </w:p>
    <w:p w14:paraId="3336EDD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2564</w:t>
      </w:r>
    </w:p>
    <w:p w14:paraId="5D4F86C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2564</w:t>
      </w:r>
    </w:p>
    <w:p w14:paraId="4EF3790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2564</w:t>
      </w:r>
    </w:p>
    <w:p w14:paraId="6D770CD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2570</w:t>
      </w:r>
    </w:p>
    <w:p w14:paraId="0B343AE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2570</w:t>
      </w:r>
    </w:p>
    <w:p w14:paraId="6DC526C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2570</w:t>
      </w:r>
    </w:p>
    <w:p w14:paraId="3F6E9A15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Minimum conformance requirements</w:t>
      </w:r>
      <w:r>
        <w:rPr>
          <w:noProof/>
        </w:rPr>
        <w:tab/>
        <w:t>2570</w:t>
      </w:r>
    </w:p>
    <w:p w14:paraId="1119EB2D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2570</w:t>
      </w:r>
    </w:p>
    <w:p w14:paraId="2A5FE521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2571</w:t>
      </w:r>
    </w:p>
    <w:p w14:paraId="3BE5FD47" w14:textId="77777777" w:rsidR="009A1261" w:rsidRDefault="009A1261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2571</w:t>
      </w:r>
    </w:p>
    <w:p w14:paraId="013261EA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2572</w:t>
      </w:r>
    </w:p>
    <w:p w14:paraId="04E30EA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2578</w:t>
      </w:r>
    </w:p>
    <w:p w14:paraId="15B6ACF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2584</w:t>
      </w:r>
    </w:p>
    <w:p w14:paraId="1C161B7D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(5DL CA)</w:t>
      </w:r>
      <w:r>
        <w:rPr>
          <w:noProof/>
        </w:rPr>
        <w:tab/>
        <w:t>2591</w:t>
      </w:r>
    </w:p>
    <w:p w14:paraId="172954D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2595</w:t>
      </w:r>
    </w:p>
    <w:p w14:paraId="27A9BF7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2595</w:t>
      </w:r>
    </w:p>
    <w:p w14:paraId="3623D50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2595</w:t>
      </w:r>
    </w:p>
    <w:p w14:paraId="17B07DB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2595</w:t>
      </w:r>
    </w:p>
    <w:p w14:paraId="68D34E8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2597</w:t>
      </w:r>
    </w:p>
    <w:p w14:paraId="0D77D58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 for UE supporting 4Tx</w:t>
      </w:r>
      <w:r>
        <w:rPr>
          <w:noProof/>
        </w:rPr>
        <w:tab/>
        <w:t>2598</w:t>
      </w:r>
    </w:p>
    <w:p w14:paraId="4948538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2599</w:t>
      </w:r>
    </w:p>
    <w:p w14:paraId="76B8F23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2599</w:t>
      </w:r>
    </w:p>
    <w:p w14:paraId="30317DE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2599</w:t>
      </w:r>
    </w:p>
    <w:p w14:paraId="75B7D0DF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2599</w:t>
      </w:r>
    </w:p>
    <w:p w14:paraId="27D4DF91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2600</w:t>
      </w:r>
    </w:p>
    <w:p w14:paraId="2C918E86" w14:textId="77777777" w:rsidR="009A1261" w:rsidRDefault="009A1261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2602</w:t>
      </w:r>
    </w:p>
    <w:p w14:paraId="6715842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2602</w:t>
      </w:r>
    </w:p>
    <w:p w14:paraId="3F7B54A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2602</w:t>
      </w:r>
    </w:p>
    <w:p w14:paraId="796AB8D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2602</w:t>
      </w:r>
    </w:p>
    <w:p w14:paraId="0E42293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Tx Diversity</w:t>
      </w:r>
      <w:r>
        <w:rPr>
          <w:noProof/>
        </w:rPr>
        <w:tab/>
        <w:t>2605</w:t>
      </w:r>
    </w:p>
    <w:p w14:paraId="1B32CD8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2605</w:t>
      </w:r>
    </w:p>
    <w:p w14:paraId="0702E17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Tx Diversity for UE supporting 4Tx</w:t>
      </w:r>
      <w:r>
        <w:rPr>
          <w:noProof/>
        </w:rPr>
        <w:tab/>
        <w:t>2605</w:t>
      </w:r>
    </w:p>
    <w:p w14:paraId="1490B25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2608</w:t>
      </w:r>
    </w:p>
    <w:p w14:paraId="0E1706E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2608</w:t>
      </w:r>
    </w:p>
    <w:p w14:paraId="2470AE7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2608</w:t>
      </w:r>
    </w:p>
    <w:p w14:paraId="11E1462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2611</w:t>
      </w:r>
    </w:p>
    <w:p w14:paraId="0A4CE78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2613</w:t>
      </w:r>
    </w:p>
    <w:p w14:paraId="435A5FE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2613</w:t>
      </w:r>
    </w:p>
    <w:p w14:paraId="7D1E46E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2613</w:t>
      </w:r>
    </w:p>
    <w:p w14:paraId="0D9232C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2615</w:t>
      </w:r>
    </w:p>
    <w:p w14:paraId="3CB1EA4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2615</w:t>
      </w:r>
    </w:p>
    <w:p w14:paraId="1074BF25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2617</w:t>
      </w:r>
    </w:p>
    <w:p w14:paraId="69D5A7C2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2617</w:t>
      </w:r>
    </w:p>
    <w:p w14:paraId="4491BBF5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2617</w:t>
      </w:r>
    </w:p>
    <w:p w14:paraId="25E470D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2617</w:t>
      </w:r>
    </w:p>
    <w:p w14:paraId="47CA6D0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2619</w:t>
      </w:r>
    </w:p>
    <w:p w14:paraId="3BC4AB5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2619</w:t>
      </w:r>
    </w:p>
    <w:p w14:paraId="02EDD24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2622</w:t>
      </w:r>
    </w:p>
    <w:p w14:paraId="78A8543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2625</w:t>
      </w:r>
    </w:p>
    <w:p w14:paraId="6CB4AAA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2628</w:t>
      </w:r>
    </w:p>
    <w:p w14:paraId="6A04FC8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2631</w:t>
      </w:r>
    </w:p>
    <w:p w14:paraId="5C5891B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2634</w:t>
      </w:r>
    </w:p>
    <w:p w14:paraId="4CDC29E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2638</w:t>
      </w:r>
    </w:p>
    <w:p w14:paraId="35402A6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2642</w:t>
      </w:r>
    </w:p>
    <w:p w14:paraId="79A7A70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2646</w:t>
      </w:r>
    </w:p>
    <w:p w14:paraId="2FC0A4A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2650</w:t>
      </w:r>
    </w:p>
    <w:p w14:paraId="0C7A1335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2650</w:t>
      </w:r>
    </w:p>
    <w:p w14:paraId="423F9EF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2650</w:t>
      </w:r>
    </w:p>
    <w:p w14:paraId="1DC3155F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2650</w:t>
      </w:r>
    </w:p>
    <w:p w14:paraId="60179F9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2650</w:t>
      </w:r>
    </w:p>
    <w:p w14:paraId="0552925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2650</w:t>
      </w:r>
    </w:p>
    <w:p w14:paraId="4BC5D53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2650</w:t>
      </w:r>
    </w:p>
    <w:p w14:paraId="7F90D01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2650</w:t>
      </w:r>
    </w:p>
    <w:p w14:paraId="718B853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2650</w:t>
      </w:r>
    </w:p>
    <w:p w14:paraId="1081F22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2650</w:t>
      </w:r>
    </w:p>
    <w:p w14:paraId="6432DEE3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2650</w:t>
      </w:r>
    </w:p>
    <w:p w14:paraId="0E9D90D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2650</w:t>
      </w:r>
    </w:p>
    <w:p w14:paraId="4DC9806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2653</w:t>
      </w:r>
    </w:p>
    <w:p w14:paraId="465017D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2653</w:t>
      </w:r>
    </w:p>
    <w:p w14:paraId="09B012F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2654</w:t>
      </w:r>
    </w:p>
    <w:p w14:paraId="42D5330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2657</w:t>
      </w:r>
    </w:p>
    <w:p w14:paraId="08125E9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2660</w:t>
      </w:r>
    </w:p>
    <w:p w14:paraId="43C3ADA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2664</w:t>
      </w:r>
    </w:p>
    <w:p w14:paraId="44E9E7F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2667</w:t>
      </w:r>
    </w:p>
    <w:p w14:paraId="5C74B1B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2667</w:t>
      </w:r>
    </w:p>
    <w:p w14:paraId="03D2A229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2669</w:t>
      </w:r>
    </w:p>
    <w:p w14:paraId="42A3A8D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2672</w:t>
      </w:r>
    </w:p>
    <w:p w14:paraId="1B91A89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2676</w:t>
      </w:r>
    </w:p>
    <w:p w14:paraId="3DFE345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2680</w:t>
      </w:r>
    </w:p>
    <w:p w14:paraId="5C2B25B4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2683</w:t>
      </w:r>
    </w:p>
    <w:p w14:paraId="7E524F64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2683</w:t>
      </w:r>
    </w:p>
    <w:p w14:paraId="36BCA9D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2683</w:t>
      </w:r>
    </w:p>
    <w:p w14:paraId="7ECC4FF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2683</w:t>
      </w:r>
    </w:p>
    <w:p w14:paraId="7F2536D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2683</w:t>
      </w:r>
    </w:p>
    <w:p w14:paraId="51B583E3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2683</w:t>
      </w:r>
    </w:p>
    <w:p w14:paraId="3B9174B4" w14:textId="7EA70A56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</w:r>
      <w:r w:rsidR="00F51756">
        <w:rPr>
          <w:noProof/>
        </w:rPr>
        <w:tab/>
      </w:r>
      <w:r>
        <w:rPr>
          <w:noProof/>
        </w:rPr>
        <w:t>2684</w:t>
      </w:r>
    </w:p>
    <w:p w14:paraId="5637040B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2684</w:t>
      </w:r>
    </w:p>
    <w:p w14:paraId="17A2EDF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2684</w:t>
      </w:r>
    </w:p>
    <w:p w14:paraId="6090F48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2684</w:t>
      </w:r>
    </w:p>
    <w:p w14:paraId="3400BA6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2686</w:t>
      </w:r>
    </w:p>
    <w:p w14:paraId="1AFCBEF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2687</w:t>
      </w:r>
    </w:p>
    <w:p w14:paraId="6D36DBA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algun Gothic"/>
          <w:noProof/>
        </w:rPr>
        <w:t>FRC for transmitter requirements</w:t>
      </w:r>
      <w:r>
        <w:rPr>
          <w:noProof/>
        </w:rPr>
        <w:tab/>
        <w:t>2689</w:t>
      </w:r>
    </w:p>
    <w:p w14:paraId="6C94776B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2693</w:t>
      </w:r>
    </w:p>
    <w:p w14:paraId="16B62C19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2693</w:t>
      </w:r>
    </w:p>
    <w:p w14:paraId="65C68808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2693</w:t>
      </w:r>
    </w:p>
    <w:p w14:paraId="0C5D89A7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2693</w:t>
      </w:r>
    </w:p>
    <w:p w14:paraId="7B7690F9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2694</w:t>
      </w:r>
    </w:p>
    <w:p w14:paraId="0EA4A156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2694</w:t>
      </w:r>
    </w:p>
    <w:p w14:paraId="5CCE23E7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2695</w:t>
      </w:r>
    </w:p>
    <w:p w14:paraId="6B442F9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2695</w:t>
      </w:r>
    </w:p>
    <w:p w14:paraId="31E238B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2696</w:t>
      </w:r>
    </w:p>
    <w:p w14:paraId="4EA70A11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7608C4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2696</w:t>
      </w:r>
    </w:p>
    <w:p w14:paraId="793A077D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2696</w:t>
      </w:r>
    </w:p>
    <w:p w14:paraId="423E3408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2697</w:t>
      </w:r>
    </w:p>
    <w:p w14:paraId="675EE6DA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2698</w:t>
      </w:r>
    </w:p>
    <w:p w14:paraId="3ECB3221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2698</w:t>
      </w:r>
    </w:p>
    <w:p w14:paraId="144EFC46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2698</w:t>
      </w:r>
    </w:p>
    <w:p w14:paraId="3530CC9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2698</w:t>
      </w:r>
    </w:p>
    <w:p w14:paraId="2C24A6E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2698</w:t>
      </w:r>
    </w:p>
    <w:p w14:paraId="15249A2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2698</w:t>
      </w:r>
    </w:p>
    <w:p w14:paraId="383BA68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2699</w:t>
      </w:r>
    </w:p>
    <w:p w14:paraId="636FB43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2699</w:t>
      </w:r>
    </w:p>
    <w:p w14:paraId="4F61D73B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2699</w:t>
      </w:r>
    </w:p>
    <w:p w14:paraId="778ADB2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2699</w:t>
      </w:r>
    </w:p>
    <w:p w14:paraId="2507715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2700</w:t>
      </w:r>
    </w:p>
    <w:p w14:paraId="2994EE2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2701</w:t>
      </w:r>
    </w:p>
    <w:p w14:paraId="51812130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2702</w:t>
      </w:r>
    </w:p>
    <w:p w14:paraId="61E3122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2702</w:t>
      </w:r>
    </w:p>
    <w:p w14:paraId="5F3CCC6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2702</w:t>
      </w:r>
    </w:p>
    <w:p w14:paraId="3A7A113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2703</w:t>
      </w:r>
    </w:p>
    <w:p w14:paraId="77F237C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2705</w:t>
      </w:r>
    </w:p>
    <w:p w14:paraId="2251AE5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2705</w:t>
      </w:r>
    </w:p>
    <w:p w14:paraId="329B4276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2706</w:t>
      </w:r>
    </w:p>
    <w:p w14:paraId="09517B7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2706</w:t>
      </w:r>
    </w:p>
    <w:p w14:paraId="15F957F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7608C4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2706</w:t>
      </w:r>
    </w:p>
    <w:p w14:paraId="19B0AE9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7608C4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7608C4">
        <w:rPr>
          <w:noProof/>
          <w:vertAlign w:val="subscript"/>
        </w:rPr>
        <w:t>DMRS</w:t>
      </w:r>
      <w:r>
        <w:rPr>
          <w:noProof/>
        </w:rPr>
        <w:tab/>
        <w:t>2707</w:t>
      </w:r>
    </w:p>
    <w:p w14:paraId="2A26CD7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7608C4">
        <w:rPr>
          <w:noProof/>
          <w:vertAlign w:val="subscript"/>
        </w:rPr>
        <w:t>DMRS</w:t>
      </w:r>
      <w:r>
        <w:rPr>
          <w:noProof/>
        </w:rPr>
        <w:tab/>
        <w:t>2707</w:t>
      </w:r>
    </w:p>
    <w:p w14:paraId="2DA53CA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2708</w:t>
      </w:r>
    </w:p>
    <w:p w14:paraId="371588A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7608C4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2710</w:t>
      </w:r>
    </w:p>
    <w:p w14:paraId="50280CF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2710</w:t>
      </w:r>
    </w:p>
    <w:p w14:paraId="2B853BB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2710</w:t>
      </w:r>
    </w:p>
    <w:p w14:paraId="31509DD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2710</w:t>
      </w:r>
    </w:p>
    <w:p w14:paraId="7CC524F0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2710</w:t>
      </w:r>
    </w:p>
    <w:p w14:paraId="3226FC7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2710</w:t>
      </w:r>
    </w:p>
    <w:p w14:paraId="1CB0C6BD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2711</w:t>
      </w:r>
    </w:p>
    <w:p w14:paraId="44C5022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2711</w:t>
      </w:r>
    </w:p>
    <w:p w14:paraId="54F03C3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2711</w:t>
      </w:r>
    </w:p>
    <w:p w14:paraId="1F426CE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2711</w:t>
      </w:r>
    </w:p>
    <w:p w14:paraId="5258EE3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2711</w:t>
      </w:r>
    </w:p>
    <w:p w14:paraId="38B7064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2711</w:t>
      </w:r>
    </w:p>
    <w:p w14:paraId="60788CE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2711</w:t>
      </w:r>
    </w:p>
    <w:p w14:paraId="0BC2AC8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2712</w:t>
      </w:r>
    </w:p>
    <w:p w14:paraId="466251E6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2712</w:t>
      </w:r>
    </w:p>
    <w:p w14:paraId="44ECB2A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2713</w:t>
      </w:r>
    </w:p>
    <w:p w14:paraId="478DAEA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7608C4">
        <w:rPr>
          <w:noProof/>
          <w:vertAlign w:val="subscript"/>
        </w:rPr>
        <w:t>PUCCH</w:t>
      </w:r>
      <w:r>
        <w:rPr>
          <w:noProof/>
        </w:rPr>
        <w:tab/>
        <w:t>2713</w:t>
      </w:r>
    </w:p>
    <w:p w14:paraId="2172AA58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7608C4">
        <w:rPr>
          <w:noProof/>
          <w:vertAlign w:val="subscript"/>
        </w:rPr>
        <w:t>PUCCH</w:t>
      </w:r>
      <w:r>
        <w:rPr>
          <w:noProof/>
        </w:rPr>
        <w:tab/>
        <w:t>2713</w:t>
      </w:r>
    </w:p>
    <w:p w14:paraId="46FDABB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2713</w:t>
      </w:r>
    </w:p>
    <w:p w14:paraId="0CB24D3A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7608C4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2715</w:t>
      </w:r>
    </w:p>
    <w:p w14:paraId="2F495C33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2715</w:t>
      </w:r>
    </w:p>
    <w:p w14:paraId="2C62D7D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2715</w:t>
      </w:r>
    </w:p>
    <w:p w14:paraId="66FFE9C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2715</w:t>
      </w:r>
    </w:p>
    <w:p w14:paraId="02B7CBB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2715</w:t>
      </w:r>
    </w:p>
    <w:p w14:paraId="600DDD5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2715</w:t>
      </w:r>
    </w:p>
    <w:p w14:paraId="0EF1AB4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2715</w:t>
      </w:r>
    </w:p>
    <w:p w14:paraId="68457F2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2716</w:t>
      </w:r>
    </w:p>
    <w:p w14:paraId="4D2B5D9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2716</w:t>
      </w:r>
    </w:p>
    <w:p w14:paraId="13B18D8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2717</w:t>
      </w:r>
    </w:p>
    <w:p w14:paraId="1D8FEFB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2717</w:t>
      </w:r>
    </w:p>
    <w:p w14:paraId="35EC916E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7608C4">
        <w:rPr>
          <w:noProof/>
          <w:vertAlign w:val="subscript"/>
        </w:rPr>
        <w:t>PRACH</w:t>
      </w:r>
      <w:r>
        <w:rPr>
          <w:noProof/>
        </w:rPr>
        <w:tab/>
        <w:t>2717</w:t>
      </w:r>
    </w:p>
    <w:p w14:paraId="4F940127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7608C4">
        <w:rPr>
          <w:noProof/>
          <w:vertAlign w:val="subscript"/>
        </w:rPr>
        <w:t>PRACH</w:t>
      </w:r>
      <w:r>
        <w:rPr>
          <w:noProof/>
        </w:rPr>
        <w:tab/>
        <w:t>2718</w:t>
      </w:r>
    </w:p>
    <w:p w14:paraId="7BFD06FD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7608C4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2718</w:t>
      </w:r>
    </w:p>
    <w:p w14:paraId="3501FF3D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2718</w:t>
      </w:r>
    </w:p>
    <w:p w14:paraId="28A98D38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2718</w:t>
      </w:r>
    </w:p>
    <w:p w14:paraId="0B9B70D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General</w:t>
      </w:r>
      <w:r>
        <w:rPr>
          <w:noProof/>
        </w:rPr>
        <w:tab/>
        <w:t>2718</w:t>
      </w:r>
    </w:p>
    <w:p w14:paraId="6543C2B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MIMO Equalization</w:t>
      </w:r>
      <w:r>
        <w:rPr>
          <w:noProof/>
        </w:rPr>
        <w:tab/>
        <w:t>2720</w:t>
      </w:r>
    </w:p>
    <w:p w14:paraId="7392AB11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608C4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608C4">
        <w:rPr>
          <w:rFonts w:eastAsia="MS Mincho"/>
          <w:noProof/>
        </w:rPr>
        <w:t>Layer processing</w:t>
      </w:r>
      <w:r>
        <w:rPr>
          <w:noProof/>
        </w:rPr>
        <w:tab/>
        <w:t>2720</w:t>
      </w:r>
    </w:p>
    <w:p w14:paraId="5CB9A648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2721</w:t>
      </w:r>
    </w:p>
    <w:p w14:paraId="592D02C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2721</w:t>
      </w:r>
    </w:p>
    <w:p w14:paraId="2ED07857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2721</w:t>
      </w:r>
    </w:p>
    <w:p w14:paraId="0EA5789A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2721</w:t>
      </w:r>
    </w:p>
    <w:p w14:paraId="7D105AF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2721</w:t>
      </w:r>
    </w:p>
    <w:p w14:paraId="777FEB8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2721</w:t>
      </w:r>
    </w:p>
    <w:p w14:paraId="017BCD3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2722</w:t>
      </w:r>
    </w:p>
    <w:p w14:paraId="057BDCB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2751</w:t>
      </w:r>
    </w:p>
    <w:p w14:paraId="7BCE50DC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2760</w:t>
      </w:r>
    </w:p>
    <w:p w14:paraId="3500F61A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2760</w:t>
      </w:r>
    </w:p>
    <w:p w14:paraId="00EE068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2760</w:t>
      </w:r>
    </w:p>
    <w:p w14:paraId="467C7282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2761</w:t>
      </w:r>
    </w:p>
    <w:p w14:paraId="2F41B16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2786</w:t>
      </w:r>
    </w:p>
    <w:p w14:paraId="0640A3DA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2793</w:t>
      </w:r>
    </w:p>
    <w:p w14:paraId="78DAA25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2793</w:t>
      </w:r>
    </w:p>
    <w:p w14:paraId="7692834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2793</w:t>
      </w:r>
    </w:p>
    <w:p w14:paraId="6DC3F484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2793</w:t>
      </w:r>
    </w:p>
    <w:p w14:paraId="11885A2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2793</w:t>
      </w:r>
    </w:p>
    <w:p w14:paraId="36F82B51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2793</w:t>
      </w:r>
    </w:p>
    <w:p w14:paraId="69A29A6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2793</w:t>
      </w:r>
    </w:p>
    <w:p w14:paraId="1E09D19C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2793</w:t>
      </w:r>
    </w:p>
    <w:p w14:paraId="79BB1AFF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2793</w:t>
      </w:r>
    </w:p>
    <w:p w14:paraId="1A0793DD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2793</w:t>
      </w:r>
    </w:p>
    <w:p w14:paraId="2FC03611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2794</w:t>
      </w:r>
    </w:p>
    <w:p w14:paraId="7BE6E72A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2796</w:t>
      </w:r>
    </w:p>
    <w:p w14:paraId="643F30EA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2796</w:t>
      </w:r>
    </w:p>
    <w:p w14:paraId="6744682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2796</w:t>
      </w:r>
    </w:p>
    <w:p w14:paraId="465DB17C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2796</w:t>
      </w:r>
    </w:p>
    <w:p w14:paraId="136EB6CB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2796</w:t>
      </w:r>
    </w:p>
    <w:p w14:paraId="19674DEF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7608C4">
        <w:rPr>
          <w:rFonts w:cs="v4.2.0"/>
          <w:noProof/>
        </w:rPr>
        <w:t>Statistical Testing</w:t>
      </w:r>
      <w:r>
        <w:rPr>
          <w:noProof/>
        </w:rPr>
        <w:tab/>
        <w:t>2798</w:t>
      </w:r>
    </w:p>
    <w:p w14:paraId="2B25888A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2798</w:t>
      </w:r>
    </w:p>
    <w:p w14:paraId="59F3F13F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2798</w:t>
      </w:r>
    </w:p>
    <w:p w14:paraId="7E7AD2E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2798</w:t>
      </w:r>
    </w:p>
    <w:p w14:paraId="48FAD485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2798</w:t>
      </w:r>
    </w:p>
    <w:p w14:paraId="59B7C70F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2799</w:t>
      </w:r>
    </w:p>
    <w:p w14:paraId="7A5C74F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2800</w:t>
      </w:r>
    </w:p>
    <w:p w14:paraId="48013FB7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2801</w:t>
      </w:r>
    </w:p>
    <w:p w14:paraId="72F62AA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2801</w:t>
      </w:r>
    </w:p>
    <w:p w14:paraId="68CFBE22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2801</w:t>
      </w:r>
    </w:p>
    <w:p w14:paraId="04BDFA4B" w14:textId="77777777" w:rsidR="009A1261" w:rsidRDefault="009A1261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2802</w:t>
      </w:r>
    </w:p>
    <w:p w14:paraId="0737BDDB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2803</w:t>
      </w:r>
    </w:p>
    <w:p w14:paraId="007B2D4A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2803</w:t>
      </w:r>
    </w:p>
    <w:p w14:paraId="1085223D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2803</w:t>
      </w:r>
    </w:p>
    <w:p w14:paraId="5E7F3409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2803</w:t>
      </w:r>
    </w:p>
    <w:p w14:paraId="50FC1340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2803</w:t>
      </w:r>
    </w:p>
    <w:p w14:paraId="717B5577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Annex I (normative): ModifiedMPR-Behaviour</w:t>
      </w:r>
      <w:r>
        <w:rPr>
          <w:noProof/>
        </w:rPr>
        <w:tab/>
        <w:t>2804</w:t>
      </w:r>
    </w:p>
    <w:p w14:paraId="238AA08E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7608C4">
        <w:rPr>
          <w:i/>
          <w:noProof/>
        </w:rPr>
        <w:t>ModifiedMPR-Behaviour</w:t>
      </w:r>
      <w:r>
        <w:rPr>
          <w:noProof/>
        </w:rPr>
        <w:tab/>
        <w:t>2804</w:t>
      </w:r>
    </w:p>
    <w:p w14:paraId="183E37D6" w14:textId="69447FBF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</w:r>
      <w:r w:rsidR="00F51756">
        <w:rPr>
          <w:noProof/>
        </w:rPr>
        <w:tab/>
      </w:r>
      <w:r>
        <w:rPr>
          <w:noProof/>
        </w:rPr>
        <w:t>2808</w:t>
      </w:r>
    </w:p>
    <w:p w14:paraId="25F0D4D3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2808</w:t>
      </w:r>
    </w:p>
    <w:p w14:paraId="23217274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2808</w:t>
      </w:r>
    </w:p>
    <w:p w14:paraId="553090C6" w14:textId="77777777" w:rsidR="009A1261" w:rsidRDefault="009A1261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2810</w:t>
      </w:r>
    </w:p>
    <w:p w14:paraId="432EE474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2810</w:t>
      </w:r>
    </w:p>
    <w:p w14:paraId="78FF1EE3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2810</w:t>
      </w:r>
    </w:p>
    <w:p w14:paraId="6E50E81E" w14:textId="77777777" w:rsidR="009A1261" w:rsidRDefault="009A1261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2810</w:t>
      </w:r>
    </w:p>
    <w:p w14:paraId="30E5B844" w14:textId="77777777" w:rsidR="009A1261" w:rsidRDefault="009A126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2812</w:t>
      </w:r>
    </w:p>
    <w:p w14:paraId="1B3B1AB8" w14:textId="77DADBCC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14CE2268" w:rsidR="00847849" w:rsidRPr="00CA19DC" w:rsidRDefault="00E60692" w:rsidP="00DA4444">
      <w:r>
        <w:lastRenderedPageBreak/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107272">
        <w:instrText>j30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107272">
        <w:instrText>j30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107272">
        <w:instrText>j30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107272">
        <w:instrText>j30</w:instrText>
      </w:r>
      <w:r>
        <w:instrText>_s0603A-s0604</w:instrText>
      </w:r>
      <w:r w:rsidR="00C6031D">
        <w:instrText>L</w:instrText>
      </w:r>
      <w:r>
        <w:instrText>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107272">
        <w:instrText>j30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107272">
        <w:instrText>j30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107272">
        <w:instrText>j30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E489A" w14:textId="77777777" w:rsidR="000B4D05" w:rsidRDefault="000B4D05">
      <w:r>
        <w:separator/>
      </w:r>
    </w:p>
  </w:endnote>
  <w:endnote w:type="continuationSeparator" w:id="0">
    <w:p w14:paraId="0B5461EF" w14:textId="77777777" w:rsidR="000B4D05" w:rsidRDefault="000B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0B468" w14:textId="77777777" w:rsidR="000B4D05" w:rsidRDefault="000B4D05">
      <w:r>
        <w:separator/>
      </w:r>
    </w:p>
  </w:footnote>
  <w:footnote w:type="continuationSeparator" w:id="0">
    <w:p w14:paraId="2936BC3B" w14:textId="77777777" w:rsidR="000B4D05" w:rsidRDefault="000B4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42452A56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261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3240ABE4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261">
      <w:rPr>
        <w:rFonts w:ascii="Arial" w:hAnsi="Arial" w:cs="Arial"/>
        <w:b/>
        <w:noProof/>
        <w:sz w:val="18"/>
        <w:szCs w:val="18"/>
      </w:rPr>
      <w:t>3GPP TS 38.521-1 V19.3.0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64A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4D05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272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1F73F3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4F59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87E34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915"/>
    <w:rsid w:val="002A6FAA"/>
    <w:rsid w:val="002A73D6"/>
    <w:rsid w:val="002B0CEA"/>
    <w:rsid w:val="002B236F"/>
    <w:rsid w:val="002B237E"/>
    <w:rsid w:val="002B24C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294D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A4C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167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58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8FE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0933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1D12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7F7D77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261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2EB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4E45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3911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211D"/>
    <w:rsid w:val="00B53248"/>
    <w:rsid w:val="00B53C87"/>
    <w:rsid w:val="00B5583A"/>
    <w:rsid w:val="00B55861"/>
    <w:rsid w:val="00B55B57"/>
    <w:rsid w:val="00B55B61"/>
    <w:rsid w:val="00B569B0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1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31D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374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3AD9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0DAC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9C5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56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5C64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450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1593</TotalTime>
  <Pages>25</Pages>
  <Words>10121</Words>
  <Characters>57691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67677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6732</cp:lastModifiedBy>
  <cp:revision>63</cp:revision>
  <dcterms:created xsi:type="dcterms:W3CDTF">2022-02-11T07:01:00Z</dcterms:created>
  <dcterms:modified xsi:type="dcterms:W3CDTF">2026-01-19T19:21:00Z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