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</w:tcPr>
          <w:p w14:paraId="74BEA3F9" w14:textId="677100CB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</w:t>
            </w:r>
            <w:r w:rsidR="00FA5C64">
              <w:rPr>
                <w:noProof w:val="0"/>
                <w:lang w:eastAsia="zh-CN"/>
              </w:rPr>
              <w:t>9</w:t>
            </w:r>
            <w:r w:rsidRPr="00D548B0">
              <w:rPr>
                <w:noProof w:val="0"/>
              </w:rPr>
              <w:t>.</w:t>
            </w:r>
            <w:r w:rsidR="007F7D77">
              <w:rPr>
                <w:noProof w:val="0"/>
              </w:rPr>
              <w:t>2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647D09">
              <w:rPr>
                <w:noProof w:val="0"/>
                <w:sz w:val="32"/>
                <w:lang w:eastAsia="zh-CN"/>
              </w:rPr>
              <w:t>5</w:t>
            </w:r>
            <w:r w:rsidRPr="00D548B0">
              <w:rPr>
                <w:noProof w:val="0"/>
                <w:sz w:val="32"/>
              </w:rPr>
              <w:t>-</w:t>
            </w:r>
            <w:r w:rsidR="00647D09">
              <w:rPr>
                <w:noProof w:val="0"/>
                <w:sz w:val="32"/>
              </w:rPr>
              <w:t>0</w:t>
            </w:r>
            <w:r w:rsidR="002B24CF">
              <w:rPr>
                <w:noProof w:val="0"/>
                <w:sz w:val="32"/>
              </w:rPr>
              <w:t>9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6FB3567F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</w:t>
            </w:r>
            <w:r w:rsidR="00FA5C64">
              <w:rPr>
                <w:rStyle w:val="ZGSM"/>
              </w:rPr>
              <w:t>9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</w:tcPr>
          <w:p w14:paraId="271A7A62" w14:textId="6543C042" w:rsidR="00D548B0" w:rsidRPr="00C13D0F" w:rsidRDefault="00F6135C" w:rsidP="00660D3D">
            <w:pPr>
              <w:rPr>
                <w:i/>
              </w:rPr>
            </w:pPr>
            <w:r>
              <w:rPr>
                <w:lang w:eastAsia="en-US"/>
              </w:rPr>
              <w:object w:dxaOrig="2050" w:dyaOrig="1260" w14:anchorId="6EF5C2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3pt" o:ole="">
                  <v:imagedata r:id="rId9" o:title=""/>
                </v:shape>
                <o:OLEObject Type="Embed" ProgID="Word.Picture.8" ShapeID="_x0000_i1025" DrawAspect="Content" ObjectID="_1822638930" r:id="rId10"/>
              </w:object>
            </w:r>
          </w:p>
        </w:tc>
        <w:tc>
          <w:tcPr>
            <w:tcW w:w="5540" w:type="dxa"/>
          </w:tcPr>
          <w:p w14:paraId="3DD5BF1E" w14:textId="77777777" w:rsidR="00D548B0" w:rsidRPr="00C13D0F" w:rsidRDefault="007F7D77" w:rsidP="00660D3D">
            <w:pPr>
              <w:jc w:val="right"/>
            </w:pPr>
            <w:r>
              <w:pict w14:anchorId="5765BADD">
                <v:shape id="_x0000_i1026" type="#_x0000_t75" style="width:128pt;height:75pt;visibility:visible">
                  <v:imagedata r:id="rId11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A80E7E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1FD2DC6C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647D09">
              <w:rPr>
                <w:noProof/>
                <w:sz w:val="18"/>
              </w:rPr>
              <w:t>5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70C055E1" w14:textId="77777777" w:rsidR="000A264A" w:rsidRDefault="00DB681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0A264A">
        <w:rPr>
          <w:noProof/>
        </w:rPr>
        <w:t>Foreword</w:t>
      </w:r>
      <w:r w:rsidR="000A264A">
        <w:rPr>
          <w:noProof/>
        </w:rPr>
        <w:tab/>
        <w:t>25</w:t>
      </w:r>
    </w:p>
    <w:p w14:paraId="1DAB95DF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26</w:t>
      </w:r>
    </w:p>
    <w:p w14:paraId="5AA14CAC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26</w:t>
      </w:r>
    </w:p>
    <w:p w14:paraId="79075951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27</w:t>
      </w:r>
    </w:p>
    <w:p w14:paraId="29FA7BC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27</w:t>
      </w:r>
    </w:p>
    <w:p w14:paraId="096B44C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28</w:t>
      </w:r>
    </w:p>
    <w:p w14:paraId="733B5F8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30</w:t>
      </w:r>
    </w:p>
    <w:p w14:paraId="47CDF127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32</w:t>
      </w:r>
    </w:p>
    <w:p w14:paraId="42A936E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32</w:t>
      </w:r>
    </w:p>
    <w:p w14:paraId="70AC8F5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33</w:t>
      </w:r>
    </w:p>
    <w:p w14:paraId="2704D34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33</w:t>
      </w:r>
    </w:p>
    <w:p w14:paraId="7F2930D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points analysis</w:t>
      </w:r>
      <w:r>
        <w:rPr>
          <w:noProof/>
        </w:rPr>
        <w:tab/>
        <w:t>34</w:t>
      </w:r>
    </w:p>
    <w:p w14:paraId="6A42915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34</w:t>
      </w:r>
    </w:p>
    <w:p w14:paraId="16CEF1D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34</w:t>
      </w:r>
    </w:p>
    <w:p w14:paraId="1C210EF7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35</w:t>
      </w:r>
    </w:p>
    <w:p w14:paraId="3B47DA3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35</w:t>
      </w:r>
    </w:p>
    <w:p w14:paraId="4E8C656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</w:t>
      </w:r>
      <w:r>
        <w:rPr>
          <w:noProof/>
        </w:rPr>
        <w:tab/>
        <w:t>35</w:t>
      </w:r>
    </w:p>
    <w:p w14:paraId="7B1BC57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CA</w:t>
      </w:r>
      <w:r>
        <w:rPr>
          <w:noProof/>
        </w:rPr>
        <w:tab/>
        <w:t>38</w:t>
      </w:r>
    </w:p>
    <w:p w14:paraId="737328E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CA</w:t>
      </w:r>
      <w:r>
        <w:rPr>
          <w:noProof/>
        </w:rPr>
        <w:tab/>
        <w:t>38</w:t>
      </w:r>
    </w:p>
    <w:p w14:paraId="23F58C5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</w:t>
      </w:r>
      <w:r>
        <w:rPr>
          <w:noProof/>
        </w:rPr>
        <w:tab/>
        <w:t>39</w:t>
      </w:r>
    </w:p>
    <w:p w14:paraId="1E1514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1802DC">
        <w:rPr>
          <w:bCs/>
          <w:noProof/>
        </w:rPr>
        <w:t>two bands)</w:t>
      </w:r>
      <w:r>
        <w:rPr>
          <w:noProof/>
        </w:rPr>
        <w:tab/>
        <w:t>40</w:t>
      </w:r>
    </w:p>
    <w:p w14:paraId="29C470F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1802DC">
        <w:rPr>
          <w:bCs/>
          <w:noProof/>
        </w:rPr>
        <w:t>three bands)</w:t>
      </w:r>
      <w:r>
        <w:rPr>
          <w:noProof/>
        </w:rPr>
        <w:tab/>
        <w:t>43</w:t>
      </w:r>
    </w:p>
    <w:p w14:paraId="702DF0A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1802DC">
        <w:rPr>
          <w:bCs/>
          <w:noProof/>
        </w:rPr>
        <w:t>four bands)</w:t>
      </w:r>
      <w:r>
        <w:rPr>
          <w:noProof/>
        </w:rPr>
        <w:tab/>
        <w:t>44</w:t>
      </w:r>
    </w:p>
    <w:p w14:paraId="2D76BA8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DC</w:t>
      </w:r>
      <w:r>
        <w:rPr>
          <w:noProof/>
        </w:rPr>
        <w:tab/>
        <w:t>44</w:t>
      </w:r>
    </w:p>
    <w:p w14:paraId="3EDE577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44</w:t>
      </w:r>
    </w:p>
    <w:p w14:paraId="72CE06D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45</w:t>
      </w:r>
    </w:p>
    <w:p w14:paraId="64E9FA3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V2X</w:t>
      </w:r>
      <w:r>
        <w:rPr>
          <w:noProof/>
        </w:rPr>
        <w:tab/>
        <w:t>46</w:t>
      </w:r>
    </w:p>
    <w:p w14:paraId="7F30F72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</w:t>
      </w:r>
      <w:r>
        <w:rPr>
          <w:noProof/>
        </w:rPr>
        <w:tab/>
        <w:t>46</w:t>
      </w:r>
    </w:p>
    <w:p w14:paraId="148697F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46</w:t>
      </w:r>
    </w:p>
    <w:p w14:paraId="0A7FCD4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ATG</w:t>
      </w:r>
      <w:r>
        <w:rPr>
          <w:noProof/>
        </w:rPr>
        <w:tab/>
        <w:t>47</w:t>
      </w:r>
    </w:p>
    <w:p w14:paraId="63F3A0C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Aerial UE</w:t>
      </w:r>
      <w:r>
        <w:rPr>
          <w:noProof/>
        </w:rPr>
        <w:tab/>
        <w:t>47</w:t>
      </w:r>
    </w:p>
    <w:p w14:paraId="146C70D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>
        <w:rPr>
          <w:noProof/>
        </w:rPr>
        <w:tab/>
        <w:t>47</w:t>
      </w:r>
    </w:p>
    <w:p w14:paraId="1F3129C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47</w:t>
      </w:r>
    </w:p>
    <w:p w14:paraId="3C1C193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48</w:t>
      </w:r>
    </w:p>
    <w:p w14:paraId="1D0165F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48</w:t>
      </w:r>
    </w:p>
    <w:p w14:paraId="59B0C98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RB alignment</w:t>
      </w:r>
      <w:r>
        <w:rPr>
          <w:noProof/>
        </w:rPr>
        <w:tab/>
        <w:t>50</w:t>
      </w:r>
    </w:p>
    <w:p w14:paraId="6E2F5CD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50</w:t>
      </w:r>
    </w:p>
    <w:p w14:paraId="2A096B1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Asymmetric channel bandwidths</w:t>
      </w:r>
      <w:r>
        <w:rPr>
          <w:noProof/>
        </w:rPr>
        <w:tab/>
        <w:t>54</w:t>
      </w:r>
    </w:p>
    <w:p w14:paraId="465D1F4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for CA</w:t>
      </w:r>
      <w:r>
        <w:rPr>
          <w:noProof/>
        </w:rPr>
        <w:tab/>
        <w:t>55</w:t>
      </w:r>
    </w:p>
    <w:p w14:paraId="7D84BD4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55</w:t>
      </w:r>
    </w:p>
    <w:p w14:paraId="685F381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56</w:t>
      </w:r>
    </w:p>
    <w:p w14:paraId="27F8CE9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56</w:t>
      </w:r>
    </w:p>
    <w:p w14:paraId="0F1920D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58</w:t>
      </w:r>
    </w:p>
    <w:p w14:paraId="520E7AC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58</w:t>
      </w:r>
    </w:p>
    <w:p w14:paraId="108807F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</w:t>
      </w:r>
      <w:r>
        <w:rPr>
          <w:noProof/>
        </w:rPr>
        <w:tab/>
        <w:t>59</w:t>
      </w:r>
    </w:p>
    <w:p w14:paraId="4DA778D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59</w:t>
      </w:r>
    </w:p>
    <w:p w14:paraId="2CD464B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59</w:t>
      </w:r>
    </w:p>
    <w:p w14:paraId="6B29982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(e)RedCap</w:t>
      </w:r>
      <w:r>
        <w:rPr>
          <w:noProof/>
        </w:rPr>
        <w:tab/>
        <w:t>59</w:t>
      </w:r>
    </w:p>
    <w:p w14:paraId="35BFD74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>
        <w:rPr>
          <w:noProof/>
        </w:rPr>
        <w:tab/>
        <w:t>59</w:t>
      </w:r>
    </w:p>
    <w:p w14:paraId="1BB3A6F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59</w:t>
      </w:r>
    </w:p>
    <w:p w14:paraId="56197DE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59</w:t>
      </w:r>
    </w:p>
    <w:p w14:paraId="2B00639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60</w:t>
      </w:r>
    </w:p>
    <w:p w14:paraId="48F9225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60</w:t>
      </w:r>
    </w:p>
    <w:p w14:paraId="18A7744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60</w:t>
      </w:r>
    </w:p>
    <w:p w14:paraId="6B25316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61</w:t>
      </w:r>
    </w:p>
    <w:p w14:paraId="0CE5BD5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</w:t>
      </w:r>
      <w:r>
        <w:rPr>
          <w:noProof/>
        </w:rPr>
        <w:tab/>
        <w:t>63</w:t>
      </w:r>
    </w:p>
    <w:p w14:paraId="649DD35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63</w:t>
      </w:r>
    </w:p>
    <w:p w14:paraId="15C108B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64</w:t>
      </w:r>
    </w:p>
    <w:p w14:paraId="297948F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64</w:t>
      </w:r>
    </w:p>
    <w:p w14:paraId="2CF069A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TX–RX frequency separation</w:t>
      </w:r>
      <w:r>
        <w:rPr>
          <w:noProof/>
        </w:rPr>
        <w:tab/>
        <w:t>67</w:t>
      </w:r>
    </w:p>
    <w:p w14:paraId="1E11B0D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CA</w:t>
      </w:r>
      <w:r>
        <w:rPr>
          <w:noProof/>
        </w:rPr>
        <w:tab/>
        <w:t>68</w:t>
      </w:r>
    </w:p>
    <w:p w14:paraId="27B9F00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CA</w:t>
      </w:r>
      <w:r>
        <w:rPr>
          <w:noProof/>
        </w:rPr>
        <w:tab/>
        <w:t>68</w:t>
      </w:r>
    </w:p>
    <w:p w14:paraId="233A717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CA</w:t>
      </w:r>
      <w:r>
        <w:rPr>
          <w:noProof/>
        </w:rPr>
        <w:tab/>
        <w:t>69</w:t>
      </w:r>
    </w:p>
    <w:p w14:paraId="1420E20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CA</w:t>
      </w:r>
      <w:r>
        <w:rPr>
          <w:noProof/>
        </w:rPr>
        <w:tab/>
        <w:t>69</w:t>
      </w:r>
    </w:p>
    <w:p w14:paraId="4C8B74D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69</w:t>
      </w:r>
    </w:p>
    <w:p w14:paraId="1D0F321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V2X</w:t>
      </w:r>
      <w:r>
        <w:rPr>
          <w:noProof/>
        </w:rPr>
        <w:tab/>
        <w:t>69</w:t>
      </w:r>
    </w:p>
    <w:p w14:paraId="6B01036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69</w:t>
      </w:r>
    </w:p>
    <w:p w14:paraId="20EC73F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69</w:t>
      </w:r>
    </w:p>
    <w:p w14:paraId="2A2993C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69</w:t>
      </w:r>
    </w:p>
    <w:p w14:paraId="181763A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69</w:t>
      </w:r>
    </w:p>
    <w:p w14:paraId="5457E5F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69</w:t>
      </w:r>
    </w:p>
    <w:p w14:paraId="4B1F550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70</w:t>
      </w:r>
    </w:p>
    <w:p w14:paraId="0C0DF53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5.4F</w:t>
      </w:r>
      <w:r>
        <w:rPr>
          <w:noProof/>
        </w:rPr>
        <w:tab/>
        <w:t>70</w:t>
      </w:r>
    </w:p>
    <w:p w14:paraId="0E85FD2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5.4G</w:t>
      </w:r>
      <w:r>
        <w:rPr>
          <w:noProof/>
        </w:rPr>
        <w:tab/>
        <w:t>70</w:t>
      </w:r>
    </w:p>
    <w:p w14:paraId="454C97E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5.4H</w:t>
      </w:r>
      <w:r>
        <w:rPr>
          <w:noProof/>
        </w:rPr>
        <w:tab/>
        <w:t>70</w:t>
      </w:r>
    </w:p>
    <w:p w14:paraId="266C6C9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(e)RedCap</w:t>
      </w:r>
      <w:r>
        <w:rPr>
          <w:noProof/>
        </w:rPr>
        <w:tab/>
        <w:t>70</w:t>
      </w:r>
    </w:p>
    <w:p w14:paraId="288F618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(e)RedCap</w:t>
      </w:r>
      <w:r>
        <w:rPr>
          <w:noProof/>
        </w:rPr>
        <w:tab/>
        <w:t>70</w:t>
      </w:r>
    </w:p>
    <w:p w14:paraId="1F9D757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(e)RedCap</w:t>
      </w:r>
      <w:r>
        <w:rPr>
          <w:noProof/>
        </w:rPr>
        <w:tab/>
        <w:t>70</w:t>
      </w:r>
    </w:p>
    <w:p w14:paraId="76B07F5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70</w:t>
      </w:r>
    </w:p>
    <w:p w14:paraId="6C122B6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70</w:t>
      </w:r>
    </w:p>
    <w:p w14:paraId="1017355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70</w:t>
      </w:r>
    </w:p>
    <w:p w14:paraId="6565B28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(e)RedCap</w:t>
      </w:r>
      <w:r>
        <w:rPr>
          <w:noProof/>
        </w:rPr>
        <w:tab/>
        <w:t>70</w:t>
      </w:r>
    </w:p>
    <w:p w14:paraId="097FBFA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(e)RedCap</w:t>
      </w:r>
      <w:r>
        <w:rPr>
          <w:noProof/>
        </w:rPr>
        <w:tab/>
        <w:t>70</w:t>
      </w:r>
    </w:p>
    <w:p w14:paraId="04E89A9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71</w:t>
      </w:r>
    </w:p>
    <w:p w14:paraId="6A7ECD9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CA</w:t>
      </w:r>
      <w:r>
        <w:rPr>
          <w:noProof/>
        </w:rPr>
        <w:tab/>
        <w:t>71</w:t>
      </w:r>
    </w:p>
    <w:p w14:paraId="1DA32CE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71</w:t>
      </w:r>
    </w:p>
    <w:p w14:paraId="17FE28C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71</w:t>
      </w:r>
    </w:p>
    <w:p w14:paraId="0C6E4C9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75</w:t>
      </w:r>
    </w:p>
    <w:p w14:paraId="7E7D9DA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75</w:t>
      </w:r>
    </w:p>
    <w:p w14:paraId="3415736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76</w:t>
      </w:r>
    </w:p>
    <w:p w14:paraId="35F9BDC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1802DC">
        <w:rPr>
          <w:bCs/>
          <w:noProof/>
        </w:rPr>
        <w:t>two bands)</w:t>
      </w:r>
      <w:r>
        <w:rPr>
          <w:noProof/>
        </w:rPr>
        <w:tab/>
        <w:t>77</w:t>
      </w:r>
    </w:p>
    <w:p w14:paraId="48F2DA2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1802DC">
        <w:rPr>
          <w:bCs/>
          <w:noProof/>
        </w:rPr>
        <w:t>three bands)</w:t>
      </w:r>
      <w:r>
        <w:rPr>
          <w:noProof/>
        </w:rPr>
        <w:tab/>
        <w:t>91</w:t>
      </w:r>
    </w:p>
    <w:p w14:paraId="27A7057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1802DC">
        <w:rPr>
          <w:bCs/>
          <w:noProof/>
        </w:rPr>
        <w:t>four bands)</w:t>
      </w:r>
      <w:r>
        <w:rPr>
          <w:noProof/>
        </w:rPr>
        <w:tab/>
        <w:t>106</w:t>
      </w:r>
    </w:p>
    <w:p w14:paraId="4D89B27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110</w:t>
      </w:r>
    </w:p>
    <w:p w14:paraId="36918D2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SUL</w:t>
      </w:r>
      <w:r>
        <w:rPr>
          <w:noProof/>
        </w:rPr>
        <w:tab/>
        <w:t>111</w:t>
      </w:r>
    </w:p>
    <w:p w14:paraId="08E1C56D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characteristics</w:t>
      </w:r>
      <w:r>
        <w:rPr>
          <w:noProof/>
        </w:rPr>
        <w:tab/>
        <w:t>115</w:t>
      </w:r>
    </w:p>
    <w:p w14:paraId="585FA46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test requirements for </w:t>
      </w:r>
      <w:r>
        <w:rPr>
          <w:noProof/>
          <w:lang w:eastAsia="zh-CN"/>
        </w:rPr>
        <w:t>ΔT</w:t>
      </w:r>
      <w:r w:rsidRPr="001802DC">
        <w:rPr>
          <w:noProof/>
          <w:vertAlign w:val="subscript"/>
          <w:lang w:eastAsia="zh-CN"/>
        </w:rPr>
        <w:t>IB,c</w:t>
      </w:r>
      <w:r>
        <w:rPr>
          <w:noProof/>
        </w:rPr>
        <w:tab/>
        <w:t>115</w:t>
      </w:r>
    </w:p>
    <w:p w14:paraId="68334AB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12C6A1B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693651F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63F2D62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760D9DA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 w:rsidRPr="001802DC">
        <w:rPr>
          <w:rFonts w:eastAsia="SimSun"/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0367196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2546E56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</w:t>
      </w:r>
      <w:r>
        <w:rPr>
          <w:noProof/>
        </w:rPr>
        <w:tab/>
        <w:t>135</w:t>
      </w:r>
    </w:p>
    <w:p w14:paraId="2BDC725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>
        <w:rPr>
          <w:noProof/>
        </w:rPr>
        <w:tab/>
        <w:t>135</w:t>
      </w:r>
    </w:p>
    <w:p w14:paraId="431B7B7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143</w:t>
      </w:r>
    </w:p>
    <w:p w14:paraId="105BD0A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181</w:t>
      </w:r>
    </w:p>
    <w:p w14:paraId="2D617E4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417</w:t>
      </w:r>
    </w:p>
    <w:p w14:paraId="10352B5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</w:t>
      </w:r>
      <w:r>
        <w:rPr>
          <w:noProof/>
        </w:rPr>
        <w:tab/>
        <w:t>425</w:t>
      </w:r>
    </w:p>
    <w:p w14:paraId="62CBF35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425</w:t>
      </w:r>
    </w:p>
    <w:p w14:paraId="4542D81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ab/>
        <w:t>425</w:t>
      </w:r>
    </w:p>
    <w:p w14:paraId="3069173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425</w:t>
      </w:r>
    </w:p>
    <w:p w14:paraId="4AAC748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425</w:t>
      </w:r>
    </w:p>
    <w:p w14:paraId="54FFD0F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425</w:t>
      </w:r>
    </w:p>
    <w:p w14:paraId="7501413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UE maximum output power for Inter-band CA</w:t>
      </w:r>
      <w:r>
        <w:rPr>
          <w:noProof/>
        </w:rPr>
        <w:tab/>
        <w:t>425</w:t>
      </w:r>
    </w:p>
    <w:p w14:paraId="4C30BE5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6.2A.1.0.4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428</w:t>
      </w:r>
    </w:p>
    <w:p w14:paraId="0503E3B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6.2A.1.0.5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429</w:t>
      </w:r>
    </w:p>
    <w:p w14:paraId="01435C2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UE maximum output power for CA (2UL CA)</w:t>
      </w:r>
      <w:r>
        <w:rPr>
          <w:noProof/>
        </w:rPr>
        <w:tab/>
        <w:t>429</w:t>
      </w:r>
    </w:p>
    <w:p w14:paraId="10328C3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UE maximum output power reduction for CA</w:t>
      </w:r>
      <w:r>
        <w:rPr>
          <w:noProof/>
        </w:rPr>
        <w:tab/>
        <w:t>435</w:t>
      </w:r>
    </w:p>
    <w:p w14:paraId="7E39401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435</w:t>
      </w:r>
    </w:p>
    <w:p w14:paraId="755BB2B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435</w:t>
      </w:r>
    </w:p>
    <w:p w14:paraId="59E3F35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435</w:t>
      </w:r>
    </w:p>
    <w:p w14:paraId="18FA465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435</w:t>
      </w:r>
    </w:p>
    <w:p w14:paraId="546A32C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 Power Reduction for Intra-band contiguous CA</w:t>
      </w:r>
      <w:r>
        <w:rPr>
          <w:noProof/>
        </w:rPr>
        <w:tab/>
        <w:t>435</w:t>
      </w:r>
    </w:p>
    <w:p w14:paraId="0929EF3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438</w:t>
      </w:r>
    </w:p>
    <w:p w14:paraId="28CA76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440</w:t>
      </w:r>
    </w:p>
    <w:p w14:paraId="7A34F48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UE additional maximum output power reduction for CA</w:t>
      </w:r>
      <w:r>
        <w:rPr>
          <w:noProof/>
        </w:rPr>
        <w:tab/>
        <w:t>466</w:t>
      </w:r>
    </w:p>
    <w:p w14:paraId="5C96695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</w:t>
      </w:r>
    </w:p>
    <w:p w14:paraId="1153F75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466</w:t>
      </w:r>
    </w:p>
    <w:p w14:paraId="5D456C92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A-MPR for CA_NS_04</w:t>
      </w:r>
      <w:r>
        <w:rPr>
          <w:noProof/>
        </w:rPr>
        <w:tab/>
        <w:t>467</w:t>
      </w:r>
    </w:p>
    <w:p w14:paraId="4B63094F" w14:textId="77777777" w:rsidR="000A264A" w:rsidRDefault="000A264A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Non-contiguous allocations</w:t>
      </w:r>
      <w:r>
        <w:rPr>
          <w:noProof/>
        </w:rPr>
        <w:tab/>
        <w:t>468</w:t>
      </w:r>
    </w:p>
    <w:p w14:paraId="31690799" w14:textId="77777777" w:rsidR="000A264A" w:rsidRDefault="000A264A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AMPR</w:t>
      </w:r>
      <w:r w:rsidRPr="001802DC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468</w:t>
      </w:r>
    </w:p>
    <w:p w14:paraId="255541A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469</w:t>
      </w:r>
    </w:p>
    <w:p w14:paraId="52C3E7E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469</w:t>
      </w:r>
    </w:p>
    <w:p w14:paraId="40A3582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472</w:t>
      </w:r>
    </w:p>
    <w:p w14:paraId="557A0A4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Configured output power for CA</w:t>
      </w:r>
      <w:r>
        <w:rPr>
          <w:noProof/>
        </w:rPr>
        <w:tab/>
        <w:t>484</w:t>
      </w:r>
    </w:p>
    <w:p w14:paraId="45E99A3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484</w:t>
      </w:r>
    </w:p>
    <w:p w14:paraId="2DCE07F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6.2A.4.0.1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Configured transmitted power level</w:t>
      </w:r>
      <w:r>
        <w:rPr>
          <w:noProof/>
        </w:rPr>
        <w:tab/>
        <w:t>484</w:t>
      </w:r>
    </w:p>
    <w:p w14:paraId="5413B23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1802DC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491</w:t>
      </w:r>
    </w:p>
    <w:p w14:paraId="12A7F57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492</w:t>
      </w:r>
    </w:p>
    <w:p w14:paraId="5081A7A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492</w:t>
      </w:r>
    </w:p>
    <w:p w14:paraId="1908C8E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1802DC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492</w:t>
      </w:r>
    </w:p>
    <w:p w14:paraId="0110BBC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Configured transmitted power for CA (2UL CA)</w:t>
      </w:r>
      <w:r>
        <w:rPr>
          <w:noProof/>
        </w:rPr>
        <w:tab/>
        <w:t>499</w:t>
      </w:r>
    </w:p>
    <w:p w14:paraId="79FFD9E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NR-DC</w:t>
      </w:r>
      <w:r>
        <w:rPr>
          <w:noProof/>
        </w:rPr>
        <w:tab/>
        <w:t>506</w:t>
      </w:r>
    </w:p>
    <w:p w14:paraId="6756E68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0BD7BC2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506</w:t>
      </w:r>
    </w:p>
    <w:p w14:paraId="6E5A644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506</w:t>
      </w:r>
    </w:p>
    <w:p w14:paraId="1CC613D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506</w:t>
      </w:r>
    </w:p>
    <w:p w14:paraId="75F5134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506</w:t>
      </w:r>
    </w:p>
    <w:p w14:paraId="55F1464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inter-band NR-DC</w:t>
      </w:r>
      <w:r>
        <w:rPr>
          <w:noProof/>
        </w:rPr>
        <w:tab/>
        <w:t>506</w:t>
      </w:r>
    </w:p>
    <w:p w14:paraId="2422410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NR-DC</w:t>
      </w:r>
      <w:r>
        <w:rPr>
          <w:noProof/>
        </w:rPr>
        <w:tab/>
        <w:t>506</w:t>
      </w:r>
    </w:p>
    <w:p w14:paraId="5126641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509</w:t>
      </w:r>
    </w:p>
    <w:p w14:paraId="48DAB46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509</w:t>
      </w:r>
    </w:p>
    <w:p w14:paraId="09488CE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509</w:t>
      </w:r>
    </w:p>
    <w:p w14:paraId="3F52EC9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509</w:t>
      </w:r>
    </w:p>
    <w:p w14:paraId="6B4C035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</w:t>
      </w:r>
      <w:r w:rsidRPr="001802DC">
        <w:rPr>
          <w:rFonts w:eastAsia="Malgun Gothic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509</w:t>
      </w:r>
    </w:p>
    <w:p w14:paraId="5E285B2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reduction for NR-DC</w:t>
      </w:r>
      <w:r>
        <w:rPr>
          <w:noProof/>
        </w:rPr>
        <w:tab/>
        <w:t>509</w:t>
      </w:r>
    </w:p>
    <w:p w14:paraId="4D3D8C1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510</w:t>
      </w:r>
    </w:p>
    <w:p w14:paraId="4D34D6B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510</w:t>
      </w:r>
    </w:p>
    <w:p w14:paraId="7F1D8AA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510</w:t>
      </w:r>
    </w:p>
    <w:p w14:paraId="2B5C617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FFS</w:t>
      </w:r>
      <w:r>
        <w:rPr>
          <w:noProof/>
        </w:rPr>
        <w:tab/>
        <w:t>510</w:t>
      </w:r>
    </w:p>
    <w:p w14:paraId="1214BCF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510</w:t>
      </w:r>
    </w:p>
    <w:p w14:paraId="40A257A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510</w:t>
      </w:r>
    </w:p>
    <w:p w14:paraId="2F09682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512</w:t>
      </w:r>
    </w:p>
    <w:p w14:paraId="16EE5D4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512</w:t>
      </w:r>
    </w:p>
    <w:p w14:paraId="517CC82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6.2B.4.0.1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Configured transmitted power level for NR-DC</w:t>
      </w:r>
      <w:r>
        <w:rPr>
          <w:noProof/>
        </w:rPr>
        <w:tab/>
        <w:t>512</w:t>
      </w:r>
    </w:p>
    <w:p w14:paraId="3B1760D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1802DC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515</w:t>
      </w:r>
    </w:p>
    <w:p w14:paraId="0AEA64A2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515</w:t>
      </w:r>
    </w:p>
    <w:p w14:paraId="5D23567E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515</w:t>
      </w:r>
    </w:p>
    <w:p w14:paraId="2FBA1018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515</w:t>
      </w:r>
    </w:p>
    <w:p w14:paraId="100826E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515</w:t>
      </w:r>
    </w:p>
    <w:p w14:paraId="23C9895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SUL</w:t>
      </w:r>
      <w:r>
        <w:rPr>
          <w:noProof/>
        </w:rPr>
        <w:tab/>
        <w:t>518</w:t>
      </w:r>
    </w:p>
    <w:p w14:paraId="05A6C08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518</w:t>
      </w:r>
    </w:p>
    <w:p w14:paraId="6933A59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1802DC">
        <w:rPr>
          <w:noProof/>
          <w:vertAlign w:val="subscript"/>
          <w:lang w:eastAsia="zh-CN"/>
        </w:rPr>
        <w:t>IB,c</w:t>
      </w:r>
      <w:r>
        <w:rPr>
          <w:noProof/>
        </w:rPr>
        <w:tab/>
        <w:t>520</w:t>
      </w:r>
    </w:p>
    <w:p w14:paraId="7D63BF4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521</w:t>
      </w:r>
    </w:p>
    <w:p w14:paraId="76AE26E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6.2C.3_1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523</w:t>
      </w:r>
    </w:p>
    <w:p w14:paraId="1217BF4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523</w:t>
      </w:r>
    </w:p>
    <w:p w14:paraId="3412637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6.2C.5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533</w:t>
      </w:r>
    </w:p>
    <w:p w14:paraId="407E56B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UL MIMO</w:t>
      </w:r>
      <w:r>
        <w:rPr>
          <w:noProof/>
        </w:rPr>
        <w:tab/>
        <w:t>573</w:t>
      </w:r>
    </w:p>
    <w:p w14:paraId="49D1BB2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573</w:t>
      </w:r>
    </w:p>
    <w:p w14:paraId="0E0630C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579</w:t>
      </w:r>
    </w:p>
    <w:p w14:paraId="1E8AC33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 for UE supporting 4Tx</w:t>
      </w:r>
      <w:r>
        <w:rPr>
          <w:noProof/>
        </w:rPr>
        <w:tab/>
        <w:t>583</w:t>
      </w:r>
    </w:p>
    <w:p w14:paraId="4C7035A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583</w:t>
      </w:r>
    </w:p>
    <w:p w14:paraId="07C625C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609</w:t>
      </w:r>
    </w:p>
    <w:p w14:paraId="57A2FC6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 xml:space="preserve"> for UE supporting 4Tx</w:t>
      </w:r>
      <w:r>
        <w:rPr>
          <w:noProof/>
        </w:rPr>
        <w:tab/>
        <w:t>615</w:t>
      </w:r>
    </w:p>
    <w:p w14:paraId="22BB055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623</w:t>
      </w:r>
    </w:p>
    <w:p w14:paraId="7BC7C9D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additional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694</w:t>
      </w:r>
    </w:p>
    <w:p w14:paraId="3A97400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709</w:t>
      </w:r>
    </w:p>
    <w:p w14:paraId="577F4CC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713</w:t>
      </w:r>
    </w:p>
    <w:p w14:paraId="49B1C6D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V2X</w:t>
      </w:r>
      <w:r>
        <w:rPr>
          <w:noProof/>
        </w:rPr>
        <w:tab/>
        <w:t>715</w:t>
      </w:r>
    </w:p>
    <w:p w14:paraId="4425D75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715</w:t>
      </w:r>
    </w:p>
    <w:p w14:paraId="7AC2BEA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715</w:t>
      </w:r>
    </w:p>
    <w:p w14:paraId="1C19FB2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717</w:t>
      </w:r>
    </w:p>
    <w:p w14:paraId="2BC47D8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V2X / non-concurrent operation / SL-MIMO</w:t>
      </w:r>
      <w:r>
        <w:rPr>
          <w:noProof/>
        </w:rPr>
        <w:tab/>
        <w:t>717</w:t>
      </w:r>
    </w:p>
    <w:p w14:paraId="2C0F872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concurrent operation</w:t>
      </w:r>
      <w:r>
        <w:rPr>
          <w:noProof/>
        </w:rPr>
        <w:tab/>
        <w:t>717</w:t>
      </w:r>
    </w:p>
    <w:p w14:paraId="6AC062A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721</w:t>
      </w:r>
    </w:p>
    <w:p w14:paraId="7195235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721</w:t>
      </w:r>
    </w:p>
    <w:p w14:paraId="017A954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725</w:t>
      </w:r>
    </w:p>
    <w:p w14:paraId="56BEA82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730</w:t>
      </w:r>
    </w:p>
    <w:p w14:paraId="6B46B43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731</w:t>
      </w:r>
    </w:p>
    <w:p w14:paraId="127BAC0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736</w:t>
      </w:r>
    </w:p>
    <w:p w14:paraId="2D83FFB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736</w:t>
      </w:r>
    </w:p>
    <w:p w14:paraId="3BF68BB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</w:t>
      </w:r>
      <w:r>
        <w:rPr>
          <w:noProof/>
        </w:rPr>
        <w:tab/>
        <w:t>744</w:t>
      </w:r>
    </w:p>
    <w:p w14:paraId="7C59C83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 / SL-MIMO</w:t>
      </w:r>
      <w:r>
        <w:rPr>
          <w:noProof/>
        </w:rPr>
        <w:tab/>
        <w:t>762</w:t>
      </w:r>
    </w:p>
    <w:p w14:paraId="1B62A15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767</w:t>
      </w:r>
    </w:p>
    <w:p w14:paraId="31D3C19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</w:t>
      </w:r>
      <w:r>
        <w:rPr>
          <w:noProof/>
        </w:rPr>
        <w:tab/>
        <w:t>768</w:t>
      </w:r>
    </w:p>
    <w:p w14:paraId="23B6D94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768</w:t>
      </w:r>
    </w:p>
    <w:p w14:paraId="38B9882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</w:t>
      </w:r>
      <w:r>
        <w:rPr>
          <w:noProof/>
        </w:rPr>
        <w:tab/>
        <w:t>771</w:t>
      </w:r>
    </w:p>
    <w:p w14:paraId="40A9FFF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 / SL-MIMO</w:t>
      </w:r>
      <w:r>
        <w:rPr>
          <w:noProof/>
        </w:rPr>
        <w:tab/>
        <w:t>774</w:t>
      </w:r>
    </w:p>
    <w:p w14:paraId="54CD637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concurrent operation</w:t>
      </w:r>
      <w:r>
        <w:rPr>
          <w:noProof/>
        </w:rPr>
        <w:tab/>
        <w:t>774</w:t>
      </w:r>
    </w:p>
    <w:p w14:paraId="666EE4E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779</w:t>
      </w:r>
    </w:p>
    <w:p w14:paraId="474FCBE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779</w:t>
      </w:r>
    </w:p>
    <w:p w14:paraId="5B4F3FC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CA for shared spectrum access</w:t>
      </w:r>
      <w:r>
        <w:rPr>
          <w:noProof/>
        </w:rPr>
        <w:tab/>
        <w:t>780</w:t>
      </w:r>
    </w:p>
    <w:p w14:paraId="0A4E98B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 for shared spectrum access</w:t>
      </w:r>
      <w:r>
        <w:rPr>
          <w:noProof/>
        </w:rPr>
        <w:tab/>
        <w:t>780</w:t>
      </w:r>
    </w:p>
    <w:p w14:paraId="0445CC7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784</w:t>
      </w:r>
    </w:p>
    <w:p w14:paraId="04C1FA9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shared spectrum access</w:t>
      </w:r>
      <w:r>
        <w:rPr>
          <w:noProof/>
        </w:rPr>
        <w:tab/>
        <w:t>798</w:t>
      </w:r>
    </w:p>
    <w:p w14:paraId="20B6B13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800</w:t>
      </w:r>
    </w:p>
    <w:p w14:paraId="1BB986B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800</w:t>
      </w:r>
    </w:p>
    <w:p w14:paraId="3770E38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zh-CN"/>
        </w:rPr>
        <w:t>UE maximum output power for Tx Diversity</w:t>
      </w:r>
      <w:r>
        <w:rPr>
          <w:noProof/>
        </w:rPr>
        <w:t xml:space="preserve"> for </w:t>
      </w:r>
      <w:r w:rsidRPr="001802DC">
        <w:rPr>
          <w:rFonts w:eastAsia="Malgun Gothic"/>
          <w:noProof/>
        </w:rPr>
        <w:t>UE supporting 4Tx</w:t>
      </w:r>
      <w:r>
        <w:rPr>
          <w:noProof/>
        </w:rPr>
        <w:tab/>
        <w:t>811</w:t>
      </w:r>
    </w:p>
    <w:p w14:paraId="00D4B65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811</w:t>
      </w:r>
    </w:p>
    <w:p w14:paraId="7B63DF5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6.2G.2_1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zh-CN"/>
        </w:rPr>
        <w:t>UE maximum output power reduction for Tx Diversity</w:t>
      </w:r>
      <w:r>
        <w:rPr>
          <w:noProof/>
        </w:rPr>
        <w:t xml:space="preserve"> </w:t>
      </w:r>
      <w:r w:rsidRPr="001802DC">
        <w:rPr>
          <w:rFonts w:eastAsia="Malgun Gothic"/>
          <w:noProof/>
        </w:rPr>
        <w:t>for UE supporting 4Tx</w:t>
      </w:r>
      <w:r>
        <w:rPr>
          <w:noProof/>
        </w:rPr>
        <w:tab/>
        <w:t>845</w:t>
      </w:r>
    </w:p>
    <w:p w14:paraId="417C5EE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850</w:t>
      </w:r>
    </w:p>
    <w:p w14:paraId="5B52B0B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877</w:t>
      </w:r>
    </w:p>
    <w:p w14:paraId="0E53528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Transmitter power for CA with UL MIMO</w:t>
      </w:r>
      <w:r>
        <w:rPr>
          <w:noProof/>
        </w:rPr>
        <w:tab/>
        <w:t>882</w:t>
      </w:r>
    </w:p>
    <w:p w14:paraId="2D91AEE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Transmitter power for intra-band UL contiguous CA with UL MIMO</w:t>
      </w:r>
      <w:r>
        <w:rPr>
          <w:noProof/>
        </w:rPr>
        <w:tab/>
        <w:t>882</w:t>
      </w:r>
    </w:p>
    <w:p w14:paraId="48F0A88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intra-band UL contiguous CA with UL MIMO</w:t>
      </w:r>
      <w:r>
        <w:rPr>
          <w:noProof/>
        </w:rPr>
        <w:tab/>
        <w:t>882</w:t>
      </w:r>
    </w:p>
    <w:p w14:paraId="537EAC4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reduction for intra-band UL contiguous CA with UL MIMO</w:t>
      </w:r>
      <w:r>
        <w:rPr>
          <w:noProof/>
        </w:rPr>
        <w:tab/>
        <w:t>883</w:t>
      </w:r>
    </w:p>
    <w:p w14:paraId="3DA4A43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additional maximum output power reduction for intra-band UL contiguous CA with UL MIMO</w:t>
      </w:r>
      <w:r>
        <w:rPr>
          <w:noProof/>
        </w:rPr>
        <w:tab/>
        <w:t>886</w:t>
      </w:r>
    </w:p>
    <w:p w14:paraId="703DC70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Configured transmitted power for intra-band UL contiguous CA with UL MIMO</w:t>
      </w:r>
      <w:r>
        <w:rPr>
          <w:noProof/>
        </w:rPr>
        <w:tab/>
        <w:t>889</w:t>
      </w:r>
    </w:p>
    <w:p w14:paraId="0D0A001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6.2H.2</w:t>
      </w:r>
      <w:r>
        <w:rPr>
          <w:noProof/>
        </w:rPr>
        <w:tab/>
        <w:t>893</w:t>
      </w:r>
    </w:p>
    <w:p w14:paraId="53B3099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Transmitter power for inter-band UL CA with UL MIMO</w:t>
      </w:r>
      <w:r>
        <w:rPr>
          <w:noProof/>
        </w:rPr>
        <w:tab/>
        <w:t>893</w:t>
      </w:r>
    </w:p>
    <w:p w14:paraId="1684A4E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inter-band UL CA with UL MIMO</w:t>
      </w:r>
      <w:r>
        <w:rPr>
          <w:noProof/>
        </w:rPr>
        <w:tab/>
        <w:t>893</w:t>
      </w:r>
    </w:p>
    <w:p w14:paraId="79B6F5B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reduction for inter-band UL CA with UL MIMO</w:t>
      </w:r>
      <w:r>
        <w:rPr>
          <w:noProof/>
        </w:rPr>
        <w:tab/>
        <w:t>899</w:t>
      </w:r>
    </w:p>
    <w:p w14:paraId="7AFDC92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additional maximum output power reduction for inter-band UL CA with UL MIMO</w:t>
      </w:r>
      <w:r>
        <w:rPr>
          <w:noProof/>
        </w:rPr>
        <w:tab/>
        <w:t>900</w:t>
      </w:r>
    </w:p>
    <w:p w14:paraId="751B665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Configured transmitted power for inter-band UL CA with UL MIMO</w:t>
      </w:r>
      <w:r>
        <w:rPr>
          <w:noProof/>
        </w:rPr>
        <w:tab/>
        <w:t>900</w:t>
      </w:r>
    </w:p>
    <w:p w14:paraId="3731EAD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(e)RedCap</w:t>
      </w:r>
      <w:r>
        <w:rPr>
          <w:noProof/>
        </w:rPr>
        <w:tab/>
        <w:t>901</w:t>
      </w:r>
    </w:p>
    <w:p w14:paraId="110B7F8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901</w:t>
      </w:r>
    </w:p>
    <w:p w14:paraId="0128C2E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903</w:t>
      </w:r>
    </w:p>
    <w:p w14:paraId="13C8DAE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eRedCap</w:t>
      </w:r>
      <w:r>
        <w:rPr>
          <w:noProof/>
        </w:rPr>
        <w:tab/>
        <w:t>903</w:t>
      </w:r>
    </w:p>
    <w:p w14:paraId="1B81928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905</w:t>
      </w:r>
    </w:p>
    <w:p w14:paraId="54DE16A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905</w:t>
      </w:r>
    </w:p>
    <w:p w14:paraId="6717ADD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ATG</w:t>
      </w:r>
      <w:r>
        <w:rPr>
          <w:noProof/>
        </w:rPr>
        <w:tab/>
        <w:t>905</w:t>
      </w:r>
    </w:p>
    <w:p w14:paraId="1274F6D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ATG</w:t>
      </w:r>
      <w:r>
        <w:rPr>
          <w:noProof/>
        </w:rPr>
        <w:tab/>
        <w:t>905</w:t>
      </w:r>
    </w:p>
    <w:p w14:paraId="2C2F230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J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907</w:t>
      </w:r>
    </w:p>
    <w:p w14:paraId="275F738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Aerial UE</w:t>
      </w:r>
      <w:r>
        <w:rPr>
          <w:noProof/>
        </w:rPr>
        <w:tab/>
        <w:t>912</w:t>
      </w:r>
    </w:p>
    <w:p w14:paraId="13DEB29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for Aerial UE</w:t>
      </w:r>
      <w:r>
        <w:rPr>
          <w:noProof/>
        </w:rPr>
        <w:tab/>
        <w:t>912</w:t>
      </w:r>
    </w:p>
    <w:p w14:paraId="61753FF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aximum output power reduction for Aerial UE</w:t>
      </w:r>
      <w:r>
        <w:rPr>
          <w:noProof/>
        </w:rPr>
        <w:tab/>
        <w:t>912</w:t>
      </w:r>
    </w:p>
    <w:p w14:paraId="6A22BD2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</w:t>
      </w:r>
      <w:r>
        <w:rPr>
          <w:noProof/>
          <w:lang w:eastAsia="zh-CN"/>
        </w:rPr>
        <w:t xml:space="preserve">dditional </w:t>
      </w:r>
      <w:r>
        <w:rPr>
          <w:noProof/>
        </w:rPr>
        <w:t>maximum output power reduction for Aerial UE</w:t>
      </w:r>
      <w:r>
        <w:rPr>
          <w:noProof/>
        </w:rPr>
        <w:tab/>
        <w:t>912</w:t>
      </w:r>
    </w:p>
    <w:p w14:paraId="51BFF27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6.2K.4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</w:t>
      </w:r>
      <w:r>
        <w:rPr>
          <w:noProof/>
        </w:rPr>
        <w:t xml:space="preserve"> Aerial UE</w:t>
      </w:r>
      <w:r>
        <w:rPr>
          <w:noProof/>
        </w:rPr>
        <w:tab/>
        <w:t>917</w:t>
      </w:r>
    </w:p>
    <w:p w14:paraId="4BC4880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 with Tx Diversity</w:t>
      </w:r>
      <w:r>
        <w:rPr>
          <w:noProof/>
        </w:rPr>
        <w:tab/>
        <w:t>917</w:t>
      </w:r>
    </w:p>
    <w:p w14:paraId="4DA3707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6.2L.1</w:t>
      </w:r>
      <w:r>
        <w:rPr>
          <w:noProof/>
        </w:rPr>
        <w:tab/>
        <w:t>917</w:t>
      </w:r>
    </w:p>
    <w:p w14:paraId="121EBC6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6.2L.2</w:t>
      </w:r>
      <w:r>
        <w:rPr>
          <w:noProof/>
        </w:rPr>
        <w:tab/>
        <w:t>917</w:t>
      </w:r>
    </w:p>
    <w:p w14:paraId="402FA61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inter-band UL CA with Tx Diversity</w:t>
      </w:r>
      <w:r>
        <w:rPr>
          <w:noProof/>
        </w:rPr>
        <w:tab/>
        <w:t>917</w:t>
      </w:r>
    </w:p>
    <w:p w14:paraId="7F02DFC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for inter-band UL CA with Tx Diversity</w:t>
      </w:r>
      <w:r>
        <w:rPr>
          <w:noProof/>
        </w:rPr>
        <w:tab/>
        <w:t>917</w:t>
      </w:r>
    </w:p>
    <w:p w14:paraId="2C4F839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maximum output power reduction for inter-band UL CA with Tx Diversity</w:t>
      </w:r>
      <w:r>
        <w:rPr>
          <w:noProof/>
        </w:rPr>
        <w:tab/>
        <w:t>923</w:t>
      </w:r>
    </w:p>
    <w:p w14:paraId="0178685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UE additional maximum output power reduction for inter-band UL CA with Tx Diversity</w:t>
      </w:r>
      <w:r>
        <w:rPr>
          <w:noProof/>
        </w:rPr>
        <w:tab/>
        <w:t>924</w:t>
      </w:r>
    </w:p>
    <w:p w14:paraId="034695D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6.2L.3.4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Configured transmitted power for inter-band UL CA with Tx Diversity</w:t>
      </w:r>
      <w:r>
        <w:rPr>
          <w:noProof/>
        </w:rPr>
        <w:tab/>
        <w:t>924</w:t>
      </w:r>
    </w:p>
    <w:p w14:paraId="45EF053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</w:t>
      </w:r>
      <w:r>
        <w:rPr>
          <w:noProof/>
        </w:rPr>
        <w:tab/>
        <w:t>925</w:t>
      </w:r>
    </w:p>
    <w:p w14:paraId="7DA8D9F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925</w:t>
      </w:r>
    </w:p>
    <w:p w14:paraId="51BF0AC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</w:t>
      </w:r>
      <w:r>
        <w:rPr>
          <w:noProof/>
        </w:rPr>
        <w:tab/>
        <w:t>927</w:t>
      </w:r>
    </w:p>
    <w:p w14:paraId="290CA47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</w:t>
      </w:r>
      <w:r>
        <w:rPr>
          <w:noProof/>
        </w:rPr>
        <w:tab/>
        <w:t>928</w:t>
      </w:r>
    </w:p>
    <w:p w14:paraId="650F64D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928</w:t>
      </w:r>
    </w:p>
    <w:p w14:paraId="1A9B871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929</w:t>
      </w:r>
    </w:p>
    <w:p w14:paraId="5B9B073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933</w:t>
      </w:r>
    </w:p>
    <w:p w14:paraId="65701B0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</w:t>
      </w:r>
      <w:r>
        <w:rPr>
          <w:noProof/>
        </w:rPr>
        <w:tab/>
        <w:t>933</w:t>
      </w:r>
    </w:p>
    <w:p w14:paraId="18CA8E4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940</w:t>
      </w:r>
    </w:p>
    <w:p w14:paraId="2DC1EBE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</w:t>
      </w:r>
      <w:r>
        <w:rPr>
          <w:noProof/>
        </w:rPr>
        <w:tab/>
        <w:t>940</w:t>
      </w:r>
    </w:p>
    <w:p w14:paraId="0382CA4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951</w:t>
      </w:r>
    </w:p>
    <w:p w14:paraId="4B97518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951</w:t>
      </w:r>
    </w:p>
    <w:p w14:paraId="071F56F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951</w:t>
      </w:r>
    </w:p>
    <w:p w14:paraId="585776E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>
        <w:rPr>
          <w:noProof/>
        </w:rPr>
        <w:tab/>
        <w:t>951</w:t>
      </w:r>
    </w:p>
    <w:p w14:paraId="2E785DF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951</w:t>
      </w:r>
    </w:p>
    <w:p w14:paraId="5AB9D0D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>
        <w:rPr>
          <w:noProof/>
        </w:rPr>
        <w:tab/>
        <w:t>951</w:t>
      </w:r>
    </w:p>
    <w:p w14:paraId="258D37C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>
        <w:rPr>
          <w:noProof/>
        </w:rPr>
        <w:tab/>
        <w:t>954</w:t>
      </w:r>
    </w:p>
    <w:p w14:paraId="35A169D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>
        <w:rPr>
          <w:noProof/>
        </w:rPr>
        <w:tab/>
        <w:t>970</w:t>
      </w:r>
    </w:p>
    <w:p w14:paraId="0C663ED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zh-CN"/>
        </w:rPr>
        <w:t>6.3A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975</w:t>
      </w:r>
    </w:p>
    <w:p w14:paraId="4984860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zh-CN"/>
        </w:rPr>
        <w:t>Mini</w:t>
      </w:r>
      <w:r w:rsidRPr="001802DC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975</w:t>
      </w:r>
    </w:p>
    <w:p w14:paraId="7C15C96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975</w:t>
      </w:r>
    </w:p>
    <w:p w14:paraId="6ADC439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975</w:t>
      </w:r>
    </w:p>
    <w:p w14:paraId="1F1ADE1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6.3A.</w:t>
      </w:r>
      <w:r w:rsidRPr="001802DC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CA</w:t>
      </w:r>
      <w:r>
        <w:rPr>
          <w:noProof/>
        </w:rPr>
        <w:tab/>
        <w:t>978</w:t>
      </w:r>
    </w:p>
    <w:p w14:paraId="64C6DC2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6.3A.</w:t>
      </w:r>
      <w:r w:rsidRPr="001802DC">
        <w:rPr>
          <w:rFonts w:eastAsia="Malgun Gothic"/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978</w:t>
      </w:r>
    </w:p>
    <w:p w14:paraId="3BF91FD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CA (2UL CA)</w:t>
      </w:r>
      <w:r>
        <w:rPr>
          <w:noProof/>
        </w:rPr>
        <w:tab/>
        <w:t>979</w:t>
      </w:r>
    </w:p>
    <w:p w14:paraId="5F48044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980</w:t>
      </w:r>
    </w:p>
    <w:p w14:paraId="68D8EAF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980</w:t>
      </w:r>
    </w:p>
    <w:p w14:paraId="64BAD10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zh-CN"/>
        </w:rPr>
        <w:t>6.3A.3.0.1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980</w:t>
      </w:r>
    </w:p>
    <w:p w14:paraId="6DF20EC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zh-CN"/>
        </w:rPr>
        <w:t>6.3A.3.0.2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980</w:t>
      </w:r>
    </w:p>
    <w:p w14:paraId="7A2EA1B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zh-CN"/>
        </w:rPr>
        <w:t>6.3A.3.0.3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980</w:t>
      </w:r>
    </w:p>
    <w:p w14:paraId="69FEE23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  <w:lang w:eastAsia="en-US"/>
        </w:rPr>
        <w:t>6.3A.3.1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990</w:t>
      </w:r>
    </w:p>
    <w:p w14:paraId="72383D4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Void</w:t>
      </w:r>
      <w:r>
        <w:rPr>
          <w:noProof/>
        </w:rPr>
        <w:tab/>
        <w:t>996</w:t>
      </w:r>
    </w:p>
    <w:p w14:paraId="7292BD1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996</w:t>
      </w:r>
    </w:p>
    <w:p w14:paraId="026C99C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between two uplink carriers with two transmit antenna connectors</w:t>
      </w:r>
      <w:r>
        <w:rPr>
          <w:noProof/>
        </w:rPr>
        <w:tab/>
        <w:t>1001</w:t>
      </w:r>
    </w:p>
    <w:p w14:paraId="1B546EB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between one uplink band with one transmit antenna connector and one uplink band with two transmit antenna connectors (3UL CA)</w:t>
      </w:r>
      <w:r>
        <w:rPr>
          <w:noProof/>
        </w:rPr>
        <w:tab/>
        <w:t>1005</w:t>
      </w:r>
    </w:p>
    <w:p w14:paraId="1127386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between two uplink bands with two transmit antenna connectors (3UL CA)</w:t>
      </w:r>
      <w:r>
        <w:rPr>
          <w:noProof/>
        </w:rPr>
        <w:tab/>
        <w:t>1010</w:t>
      </w:r>
    </w:p>
    <w:p w14:paraId="28AB5F1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across three uplink bands</w:t>
      </w:r>
      <w:r>
        <w:rPr>
          <w:noProof/>
        </w:rPr>
        <w:tab/>
        <w:t>1017</w:t>
      </w:r>
    </w:p>
    <w:p w14:paraId="516C04D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6.3A.3.7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Time mask for switching across four uplink bands</w:t>
      </w:r>
      <w:r>
        <w:rPr>
          <w:noProof/>
        </w:rPr>
        <w:tab/>
        <w:t>1020</w:t>
      </w:r>
    </w:p>
    <w:p w14:paraId="3802A63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1023</w:t>
      </w:r>
    </w:p>
    <w:p w14:paraId="58B04ED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1023</w:t>
      </w:r>
    </w:p>
    <w:p w14:paraId="7ECDA8C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1023</w:t>
      </w:r>
    </w:p>
    <w:p w14:paraId="32CFF0B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1023</w:t>
      </w:r>
    </w:p>
    <w:p w14:paraId="6E529F6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1027</w:t>
      </w:r>
    </w:p>
    <w:p w14:paraId="72B9329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1027</w:t>
      </w:r>
    </w:p>
    <w:p w14:paraId="45D6A97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1027</w:t>
      </w:r>
    </w:p>
    <w:p w14:paraId="57310A2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1035</w:t>
      </w:r>
    </w:p>
    <w:p w14:paraId="0F5E9F8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1035</w:t>
      </w:r>
    </w:p>
    <w:p w14:paraId="3C19F9F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1035</w:t>
      </w:r>
    </w:p>
    <w:p w14:paraId="4B9689D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1040</w:t>
      </w:r>
    </w:p>
    <w:p w14:paraId="6932B72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  <w:lang w:eastAsia="zh-CN"/>
        </w:rPr>
        <w:t>Mini</w:t>
      </w:r>
      <w:r w:rsidRPr="001802DC">
        <w:rPr>
          <w:rFonts w:eastAsia="MS Mincho"/>
          <w:noProof/>
        </w:rPr>
        <w:t>mum output power for NR-DC</w:t>
      </w:r>
      <w:r>
        <w:rPr>
          <w:noProof/>
        </w:rPr>
        <w:tab/>
        <w:t>1040</w:t>
      </w:r>
    </w:p>
    <w:p w14:paraId="59AA0A6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6.3B.</w:t>
      </w:r>
      <w:r w:rsidRPr="001802DC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NR-DC</w:t>
      </w:r>
      <w:r>
        <w:rPr>
          <w:noProof/>
        </w:rPr>
        <w:tab/>
        <w:t>1040</w:t>
      </w:r>
    </w:p>
    <w:p w14:paraId="6B5E993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Transmit ON/OFF time mask for NR-DC</w:t>
      </w:r>
      <w:r>
        <w:rPr>
          <w:noProof/>
        </w:rPr>
        <w:tab/>
        <w:t>1040</w:t>
      </w:r>
    </w:p>
    <w:p w14:paraId="2729A85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SUL</w:t>
      </w:r>
      <w:r>
        <w:rPr>
          <w:noProof/>
        </w:rPr>
        <w:tab/>
        <w:t>1040</w:t>
      </w:r>
    </w:p>
    <w:p w14:paraId="042C73D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1040</w:t>
      </w:r>
    </w:p>
    <w:p w14:paraId="3863DAB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</w:t>
      </w:r>
      <w:r>
        <w:rPr>
          <w:noProof/>
        </w:rPr>
        <w:tab/>
        <w:t>1042</w:t>
      </w:r>
    </w:p>
    <w:p w14:paraId="69CA646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1042</w:t>
      </w:r>
    </w:p>
    <w:p w14:paraId="147A15D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6.3C.3.0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Minimum conformance requirements</w:t>
      </w:r>
      <w:r>
        <w:rPr>
          <w:noProof/>
        </w:rPr>
        <w:tab/>
        <w:t>1042</w:t>
      </w:r>
    </w:p>
    <w:p w14:paraId="2AA5885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zh-CN"/>
        </w:rPr>
        <w:t>6.3C.3.0.1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1042</w:t>
      </w:r>
    </w:p>
    <w:p w14:paraId="2B6C4F4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zh-CN"/>
        </w:rPr>
        <w:t>6.3C.3.0.2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1043</w:t>
      </w:r>
    </w:p>
    <w:p w14:paraId="7529BF7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 with two transmit antenna connectors</w:t>
      </w:r>
      <w:r>
        <w:rPr>
          <w:noProof/>
        </w:rPr>
        <w:tab/>
        <w:t>1044</w:t>
      </w:r>
    </w:p>
    <w:p w14:paraId="5DA40BC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one uplink band with one transmit antenna connector and one uplink band with two transmit antenna connectors</w:t>
      </w:r>
      <w:r>
        <w:rPr>
          <w:noProof/>
        </w:rPr>
        <w:tab/>
        <w:t>1045</w:t>
      </w:r>
    </w:p>
    <w:p w14:paraId="7965BF2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</w:t>
      </w:r>
      <w:r>
        <w:rPr>
          <w:noProof/>
        </w:rPr>
        <w:tab/>
        <w:t>1046</w:t>
      </w:r>
    </w:p>
    <w:p w14:paraId="4F63AC9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ime mask for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up to four uplink bands</w:t>
      </w:r>
      <w:r>
        <w:rPr>
          <w:noProof/>
        </w:rPr>
        <w:tab/>
        <w:t>1047</w:t>
      </w:r>
    </w:p>
    <w:p w14:paraId="3DE0D9E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requirements for three-band switching with dual TAG</w:t>
      </w:r>
      <w:r>
        <w:rPr>
          <w:noProof/>
        </w:rPr>
        <w:tab/>
        <w:t>1051</w:t>
      </w:r>
    </w:p>
    <w:p w14:paraId="76150DF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6.3C.3.1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General transmit ON/OFF time mask for SUL</w:t>
      </w:r>
      <w:r>
        <w:rPr>
          <w:noProof/>
        </w:rPr>
        <w:tab/>
        <w:t>1052</w:t>
      </w:r>
    </w:p>
    <w:p w14:paraId="20C6D29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1054</w:t>
      </w:r>
    </w:p>
    <w:p w14:paraId="068ACF4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 with two transmit antenna connectors</w:t>
      </w:r>
      <w:r>
        <w:rPr>
          <w:noProof/>
        </w:rPr>
        <w:tab/>
        <w:t>1058</w:t>
      </w:r>
    </w:p>
    <w:p w14:paraId="163F263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one uplink band with one transmit antenna connector and one uplink band with two transmit antenna connectors</w:t>
      </w:r>
      <w:r>
        <w:rPr>
          <w:noProof/>
        </w:rPr>
        <w:tab/>
        <w:t>1062</w:t>
      </w:r>
    </w:p>
    <w:p w14:paraId="0FA91D9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bands with two transmit antenna connectors</w:t>
      </w:r>
      <w:r>
        <w:rPr>
          <w:noProof/>
        </w:rPr>
        <w:tab/>
        <w:t>1067</w:t>
      </w:r>
    </w:p>
    <w:p w14:paraId="65E1D48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(3CC)</w:t>
      </w:r>
      <w:r>
        <w:rPr>
          <w:noProof/>
        </w:rPr>
        <w:tab/>
        <w:t>1072</w:t>
      </w:r>
    </w:p>
    <w:p w14:paraId="23A2CCE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 (more than 3CC)</w:t>
      </w:r>
      <w:r>
        <w:rPr>
          <w:noProof/>
        </w:rPr>
        <w:tab/>
        <w:t>1081</w:t>
      </w:r>
    </w:p>
    <w:p w14:paraId="379BAAE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four uplink bands</w:t>
      </w:r>
      <w:r>
        <w:rPr>
          <w:noProof/>
        </w:rPr>
        <w:tab/>
        <w:t>1089</w:t>
      </w:r>
    </w:p>
    <w:p w14:paraId="69F8832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SUL</w:t>
      </w:r>
      <w:r>
        <w:rPr>
          <w:noProof/>
        </w:rPr>
        <w:tab/>
        <w:t>1090</w:t>
      </w:r>
    </w:p>
    <w:p w14:paraId="7DCD9A6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1090</w:t>
      </w:r>
    </w:p>
    <w:p w14:paraId="53A97D0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1092</w:t>
      </w:r>
    </w:p>
    <w:p w14:paraId="282EF32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1100</w:t>
      </w:r>
    </w:p>
    <w:p w14:paraId="2C33D99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1103</w:t>
      </w:r>
    </w:p>
    <w:p w14:paraId="5C2E6FC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zh-CN"/>
        </w:rPr>
        <w:t>Mini</w:t>
      </w:r>
      <w:r w:rsidRPr="001802DC">
        <w:rPr>
          <w:rFonts w:eastAsia="Malgun Gothic"/>
          <w:noProof/>
        </w:rPr>
        <w:t>mum output power for UL MIMO</w:t>
      </w:r>
      <w:r>
        <w:rPr>
          <w:noProof/>
        </w:rPr>
        <w:tab/>
        <w:t>1103</w:t>
      </w:r>
    </w:p>
    <w:p w14:paraId="7C8433C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zh-CN"/>
        </w:rPr>
        <w:t>Mini</w:t>
      </w:r>
      <w:r w:rsidRPr="001802DC">
        <w:rPr>
          <w:rFonts w:eastAsia="Malgun Gothic"/>
          <w:noProof/>
        </w:rPr>
        <w:t>mum output power for SUL with UL MIMO</w:t>
      </w:r>
      <w:r>
        <w:rPr>
          <w:noProof/>
        </w:rPr>
        <w:tab/>
        <w:t>1105</w:t>
      </w:r>
    </w:p>
    <w:p w14:paraId="76C2985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zh-CN"/>
        </w:rPr>
        <w:t>Mini</w:t>
      </w:r>
      <w:r w:rsidRPr="001802DC">
        <w:rPr>
          <w:rFonts w:eastAsia="Malgun Gothic"/>
          <w:noProof/>
        </w:rPr>
        <w:t>mum output power UL MIMO for UE supporting 4Tx</w:t>
      </w:r>
      <w:r>
        <w:rPr>
          <w:noProof/>
        </w:rPr>
        <w:tab/>
        <w:t>1107</w:t>
      </w:r>
    </w:p>
    <w:p w14:paraId="225ABC4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1109</w:t>
      </w:r>
    </w:p>
    <w:p w14:paraId="0DF61A6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1110</w:t>
      </w:r>
    </w:p>
    <w:p w14:paraId="355FD21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 for UE supporting 4Tx</w:t>
      </w:r>
      <w:r>
        <w:rPr>
          <w:noProof/>
        </w:rPr>
        <w:tab/>
        <w:t>1111</w:t>
      </w:r>
    </w:p>
    <w:p w14:paraId="380C5D3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1112</w:t>
      </w:r>
    </w:p>
    <w:p w14:paraId="4D60765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1117</w:t>
      </w:r>
    </w:p>
    <w:p w14:paraId="08A901B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 for UE supporting 4Tx</w:t>
      </w:r>
      <w:r>
        <w:rPr>
          <w:noProof/>
        </w:rPr>
        <w:tab/>
        <w:t>1121</w:t>
      </w:r>
    </w:p>
    <w:p w14:paraId="56B4552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UL MIMO</w:t>
      </w:r>
      <w:r>
        <w:rPr>
          <w:noProof/>
        </w:rPr>
        <w:tab/>
        <w:t>1126</w:t>
      </w:r>
    </w:p>
    <w:p w14:paraId="5F327F9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1126</w:t>
      </w:r>
    </w:p>
    <w:p w14:paraId="2F54E0C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1130</w:t>
      </w:r>
    </w:p>
    <w:p w14:paraId="6640ED5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1133</w:t>
      </w:r>
    </w:p>
    <w:p w14:paraId="63DF014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1144</w:t>
      </w:r>
    </w:p>
    <w:p w14:paraId="7D4090E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1151</w:t>
      </w:r>
    </w:p>
    <w:p w14:paraId="3103C9C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6.3D.4.3_1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Aggregate power tolerance for SUL with UL MIMO</w:t>
      </w:r>
      <w:r>
        <w:rPr>
          <w:noProof/>
        </w:rPr>
        <w:tab/>
        <w:t>1153</w:t>
      </w:r>
    </w:p>
    <w:p w14:paraId="7960CBC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1155</w:t>
      </w:r>
    </w:p>
    <w:p w14:paraId="117788F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V2X</w:t>
      </w:r>
      <w:r>
        <w:rPr>
          <w:noProof/>
        </w:rPr>
        <w:tab/>
        <w:t>1155</w:t>
      </w:r>
    </w:p>
    <w:p w14:paraId="31CEFBC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1155</w:t>
      </w:r>
    </w:p>
    <w:p w14:paraId="6C9E893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1155</w:t>
      </w:r>
    </w:p>
    <w:p w14:paraId="1901EC9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1158</w:t>
      </w:r>
    </w:p>
    <w:p w14:paraId="79DE94A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 xml:space="preserve">Minimum output power </w:t>
      </w:r>
      <w:r>
        <w:rPr>
          <w:noProof/>
        </w:rPr>
        <w:t>for V2X concurrent operation</w:t>
      </w:r>
      <w:r>
        <w:rPr>
          <w:noProof/>
        </w:rPr>
        <w:tab/>
        <w:t>1160</w:t>
      </w:r>
    </w:p>
    <w:p w14:paraId="6AF9BA2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</w:t>
      </w:r>
      <w:r>
        <w:rPr>
          <w:noProof/>
        </w:rPr>
        <w:tab/>
        <w:t>1160</w:t>
      </w:r>
    </w:p>
    <w:p w14:paraId="09679B8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1160</w:t>
      </w:r>
    </w:p>
    <w:p w14:paraId="66C63B6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V2X / non-concurrent operation</w:t>
      </w:r>
      <w:r>
        <w:rPr>
          <w:noProof/>
        </w:rPr>
        <w:tab/>
        <w:t>1160</w:t>
      </w:r>
    </w:p>
    <w:p w14:paraId="5DE26C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V2X / non-concurrent operation / SL-MIMO</w:t>
      </w:r>
      <w:r>
        <w:rPr>
          <w:noProof/>
        </w:rPr>
        <w:tab/>
        <w:t>1161</w:t>
      </w:r>
    </w:p>
    <w:p w14:paraId="526D765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 / concurrent operation</w:t>
      </w:r>
      <w:r>
        <w:rPr>
          <w:noProof/>
        </w:rPr>
        <w:tab/>
        <w:t>1162</w:t>
      </w:r>
    </w:p>
    <w:p w14:paraId="4C62918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</w:t>
      </w:r>
      <w:r>
        <w:rPr>
          <w:noProof/>
        </w:rPr>
        <w:tab/>
        <w:t>1162</w:t>
      </w:r>
    </w:p>
    <w:p w14:paraId="7C757CF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1162</w:t>
      </w:r>
    </w:p>
    <w:p w14:paraId="424743C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</w:t>
      </w:r>
      <w:r>
        <w:rPr>
          <w:noProof/>
        </w:rPr>
        <w:tab/>
        <w:t>1164</w:t>
      </w:r>
    </w:p>
    <w:p w14:paraId="42FF160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 / SL-MIMO</w:t>
      </w:r>
      <w:r>
        <w:rPr>
          <w:noProof/>
        </w:rPr>
        <w:tab/>
        <w:t>1168</w:t>
      </w:r>
    </w:p>
    <w:p w14:paraId="4EFE1A3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concurrent operation</w:t>
      </w:r>
      <w:r>
        <w:rPr>
          <w:noProof/>
        </w:rPr>
        <w:tab/>
        <w:t>1169</w:t>
      </w:r>
    </w:p>
    <w:p w14:paraId="05405E8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V2X</w:t>
      </w:r>
      <w:r>
        <w:rPr>
          <w:noProof/>
        </w:rPr>
        <w:tab/>
        <w:t>1169</w:t>
      </w:r>
    </w:p>
    <w:p w14:paraId="117699B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1169</w:t>
      </w:r>
    </w:p>
    <w:p w14:paraId="0DF3B7F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</w:t>
      </w:r>
      <w:r>
        <w:rPr>
          <w:noProof/>
        </w:rPr>
        <w:tab/>
        <w:t>1169</w:t>
      </w:r>
    </w:p>
    <w:p w14:paraId="59E4E78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</w:t>
      </w:r>
      <w:r>
        <w:rPr>
          <w:noProof/>
        </w:rPr>
        <w:tab/>
        <w:t>1169</w:t>
      </w:r>
    </w:p>
    <w:p w14:paraId="3D920DD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non-concurrent operation / SL-MIMO</w:t>
      </w:r>
      <w:r>
        <w:rPr>
          <w:noProof/>
        </w:rPr>
        <w:tab/>
        <w:t>1172</w:t>
      </w:r>
    </w:p>
    <w:p w14:paraId="272AB47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V2X / concurrent operation</w:t>
      </w:r>
      <w:r>
        <w:rPr>
          <w:noProof/>
        </w:rPr>
        <w:tab/>
        <w:t>1173</w:t>
      </w:r>
    </w:p>
    <w:p w14:paraId="2C5B447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1173</w:t>
      </w:r>
    </w:p>
    <w:p w14:paraId="445EDC1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1173</w:t>
      </w:r>
    </w:p>
    <w:p w14:paraId="062DCA5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1175</w:t>
      </w:r>
    </w:p>
    <w:p w14:paraId="25B8A56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1176</w:t>
      </w:r>
    </w:p>
    <w:p w14:paraId="37AF326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1176</w:t>
      </w:r>
    </w:p>
    <w:p w14:paraId="572E1B5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1177</w:t>
      </w:r>
    </w:p>
    <w:p w14:paraId="1EDAFA9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shared spectrum access</w:t>
      </w:r>
      <w:r>
        <w:rPr>
          <w:noProof/>
        </w:rPr>
        <w:tab/>
        <w:t>1181</w:t>
      </w:r>
    </w:p>
    <w:p w14:paraId="51CB8E7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1181</w:t>
      </w:r>
    </w:p>
    <w:p w14:paraId="0924C2B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shared spectrum access</w:t>
      </w:r>
      <w:r>
        <w:rPr>
          <w:noProof/>
        </w:rPr>
        <w:tab/>
        <w:t>1181</w:t>
      </w:r>
    </w:p>
    <w:p w14:paraId="624DF63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shared spectrum channel access</w:t>
      </w:r>
      <w:r>
        <w:rPr>
          <w:noProof/>
        </w:rPr>
        <w:tab/>
        <w:t>1184</w:t>
      </w:r>
    </w:p>
    <w:p w14:paraId="63EC584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shared spectrum channel access</w:t>
      </w:r>
      <w:r>
        <w:rPr>
          <w:noProof/>
        </w:rPr>
        <w:tab/>
        <w:t>1195</w:t>
      </w:r>
    </w:p>
    <w:p w14:paraId="7D02842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1198</w:t>
      </w:r>
    </w:p>
    <w:p w14:paraId="64941A5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1198</w:t>
      </w:r>
    </w:p>
    <w:p w14:paraId="20C35D8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 for UE supporting 4Tx</w:t>
      </w:r>
      <w:r>
        <w:rPr>
          <w:noProof/>
        </w:rPr>
        <w:tab/>
        <w:t>1199</w:t>
      </w:r>
    </w:p>
    <w:p w14:paraId="01E83A1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OFF power for Tx Diversity</w:t>
      </w:r>
      <w:r>
        <w:rPr>
          <w:noProof/>
        </w:rPr>
        <w:tab/>
        <w:t>1200</w:t>
      </w:r>
    </w:p>
    <w:p w14:paraId="450A799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6.3G.2_1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Transmit OFF power</w:t>
      </w:r>
      <w:r>
        <w:rPr>
          <w:noProof/>
        </w:rPr>
        <w:t xml:space="preserve"> for Tx Diversity for UE supporting 4Tx</w:t>
      </w:r>
      <w:r>
        <w:rPr>
          <w:noProof/>
        </w:rPr>
        <w:tab/>
        <w:t>1201</w:t>
      </w:r>
    </w:p>
    <w:p w14:paraId="3DE6CCB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ON/OFF time mask for Tx Diversity</w:t>
      </w:r>
      <w:r>
        <w:rPr>
          <w:noProof/>
        </w:rPr>
        <w:tab/>
        <w:t>1202</w:t>
      </w:r>
    </w:p>
    <w:p w14:paraId="5A48E19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</w:rPr>
        <w:tab/>
        <w:t>1202</w:t>
      </w:r>
    </w:p>
    <w:p w14:paraId="390479B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1203</w:t>
      </w:r>
    </w:p>
    <w:p w14:paraId="7BBF0D7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PRACH time mask for Tx Diversity</w:t>
      </w:r>
      <w:r>
        <w:rPr>
          <w:noProof/>
        </w:rPr>
        <w:tab/>
        <w:t>1205</w:t>
      </w:r>
    </w:p>
    <w:p w14:paraId="6B757FB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SRS time mask for Tx Diversity</w:t>
      </w:r>
      <w:r>
        <w:rPr>
          <w:noProof/>
        </w:rPr>
        <w:tab/>
        <w:t>1207</w:t>
      </w:r>
    </w:p>
    <w:p w14:paraId="15B0E9A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1209</w:t>
      </w:r>
    </w:p>
    <w:p w14:paraId="3F001CE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1209</w:t>
      </w:r>
    </w:p>
    <w:p w14:paraId="0261D27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1210</w:t>
      </w:r>
    </w:p>
    <w:p w14:paraId="7DD2EA9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1218</w:t>
      </w:r>
    </w:p>
    <w:p w14:paraId="1F7E0C1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power dynamics for CA with UL MIMO</w:t>
      </w:r>
      <w:r>
        <w:rPr>
          <w:noProof/>
        </w:rPr>
        <w:tab/>
        <w:t>1219</w:t>
      </w:r>
    </w:p>
    <w:p w14:paraId="41A243C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power dynamics for intra-band UL contiguous CA with UL MIMO</w:t>
      </w:r>
      <w:r>
        <w:rPr>
          <w:noProof/>
        </w:rPr>
        <w:tab/>
        <w:t>1219</w:t>
      </w:r>
    </w:p>
    <w:p w14:paraId="090F852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output power for intra-band UL contiguous CA with UL MIMO</w:t>
      </w:r>
      <w:r>
        <w:rPr>
          <w:noProof/>
        </w:rPr>
        <w:tab/>
        <w:t>1219</w:t>
      </w:r>
    </w:p>
    <w:p w14:paraId="337340A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intra-band UL contiguous CA with UL MIMO</w:t>
      </w:r>
      <w:r>
        <w:rPr>
          <w:noProof/>
        </w:rPr>
        <w:tab/>
        <w:t>1221</w:t>
      </w:r>
    </w:p>
    <w:p w14:paraId="6783C4D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ON/OFF time mask for intra-band UL contiguous CA with UL MIMO</w:t>
      </w:r>
      <w:r>
        <w:rPr>
          <w:noProof/>
        </w:rPr>
        <w:tab/>
        <w:t>1222</w:t>
      </w:r>
    </w:p>
    <w:p w14:paraId="45246B1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Power control for intra-band UL contiguous CA with UL MIMO</w:t>
      </w:r>
      <w:r>
        <w:rPr>
          <w:noProof/>
        </w:rPr>
        <w:tab/>
        <w:t>1228</w:t>
      </w:r>
    </w:p>
    <w:p w14:paraId="212C2CA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1228</w:t>
      </w:r>
    </w:p>
    <w:p w14:paraId="36BA462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1802DC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1228</w:t>
      </w:r>
    </w:p>
    <w:p w14:paraId="2322428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1802DC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1228</w:t>
      </w:r>
    </w:p>
    <w:p w14:paraId="745FE2C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1802DC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1229</w:t>
      </w:r>
    </w:p>
    <w:p w14:paraId="1D8BD80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power dynamics for inter-band UL CA with UL MIMO</w:t>
      </w:r>
      <w:r>
        <w:rPr>
          <w:noProof/>
        </w:rPr>
        <w:tab/>
        <w:t>1229</w:t>
      </w:r>
    </w:p>
    <w:p w14:paraId="18EBD94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output power for inter-band UL CA with UL MIMO</w:t>
      </w:r>
      <w:r>
        <w:rPr>
          <w:noProof/>
        </w:rPr>
        <w:tab/>
        <w:t>1229</w:t>
      </w:r>
    </w:p>
    <w:p w14:paraId="2AFAD32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inter-band UL CA with UL MIMO</w:t>
      </w:r>
      <w:r>
        <w:rPr>
          <w:noProof/>
        </w:rPr>
        <w:tab/>
        <w:t>1229</w:t>
      </w:r>
    </w:p>
    <w:p w14:paraId="73845E8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ON/OFF time mask for inter-band UL CA with UL MIMO</w:t>
      </w:r>
      <w:r>
        <w:rPr>
          <w:noProof/>
        </w:rPr>
        <w:tab/>
        <w:t>1230</w:t>
      </w:r>
    </w:p>
    <w:p w14:paraId="382A700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ATG</w:t>
      </w:r>
      <w:r>
        <w:rPr>
          <w:noProof/>
        </w:rPr>
        <w:tab/>
        <w:t>1230</w:t>
      </w:r>
    </w:p>
    <w:p w14:paraId="4F197FD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ATG</w:t>
      </w:r>
      <w:r>
        <w:rPr>
          <w:noProof/>
        </w:rPr>
        <w:tab/>
        <w:t>1230</w:t>
      </w:r>
    </w:p>
    <w:p w14:paraId="204AEC4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ATG</w:t>
      </w:r>
      <w:r>
        <w:rPr>
          <w:noProof/>
        </w:rPr>
        <w:tab/>
        <w:t>1233</w:t>
      </w:r>
    </w:p>
    <w:p w14:paraId="7557DD1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ATG</w:t>
      </w:r>
      <w:r>
        <w:rPr>
          <w:noProof/>
        </w:rPr>
        <w:tab/>
        <w:t>1235</w:t>
      </w:r>
    </w:p>
    <w:p w14:paraId="46CAF35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1235</w:t>
      </w:r>
    </w:p>
    <w:p w14:paraId="72E5F47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1</w:t>
      </w:r>
      <w:r>
        <w:rPr>
          <w:noProof/>
        </w:rPr>
        <w:tab/>
        <w:t>1235</w:t>
      </w:r>
    </w:p>
    <w:p w14:paraId="7AE1863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 for ATG</w:t>
      </w:r>
      <w:r>
        <w:rPr>
          <w:noProof/>
        </w:rPr>
        <w:tab/>
        <w:t>1235</w:t>
      </w:r>
    </w:p>
    <w:p w14:paraId="38E6394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 for ATG</w:t>
      </w:r>
      <w:r>
        <w:rPr>
          <w:noProof/>
        </w:rPr>
        <w:tab/>
        <w:t>1236</w:t>
      </w:r>
    </w:p>
    <w:p w14:paraId="732F4DA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 for ATG</w:t>
      </w:r>
      <w:r>
        <w:rPr>
          <w:noProof/>
        </w:rPr>
        <w:tab/>
        <w:t>1237</w:t>
      </w:r>
    </w:p>
    <w:p w14:paraId="78C2CDB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6.3J.3.5</w:t>
      </w:r>
      <w:r>
        <w:rPr>
          <w:noProof/>
        </w:rPr>
        <w:tab/>
        <w:t>1238</w:t>
      </w:r>
    </w:p>
    <w:p w14:paraId="645BD65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 for ATG</w:t>
      </w:r>
      <w:r>
        <w:rPr>
          <w:noProof/>
        </w:rPr>
        <w:tab/>
        <w:t>1238</w:t>
      </w:r>
    </w:p>
    <w:p w14:paraId="323B1CE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3</w:t>
      </w:r>
      <w:r>
        <w:rPr>
          <w:noProof/>
        </w:rPr>
        <w:t>.</w:t>
      </w:r>
      <w:r w:rsidRPr="001802DC">
        <w:rPr>
          <w:rFonts w:eastAsia="SimSun"/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 for ATG</w:t>
      </w:r>
      <w:r>
        <w:rPr>
          <w:noProof/>
        </w:rPr>
        <w:tab/>
        <w:t>1238</w:t>
      </w:r>
    </w:p>
    <w:p w14:paraId="20D18EF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 w:rsidRPr="001802DC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1238</w:t>
      </w:r>
    </w:p>
    <w:p w14:paraId="2266253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1802DC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1802DC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1238</w:t>
      </w:r>
    </w:p>
    <w:p w14:paraId="43ADC0F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1802DC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1802DC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1241</w:t>
      </w:r>
    </w:p>
    <w:p w14:paraId="7BD16AD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 w:rsidRPr="001802DC">
        <w:rPr>
          <w:rFonts w:eastAsia="SimSun"/>
          <w:noProof/>
          <w:lang w:eastAsia="zh-CN"/>
        </w:rPr>
        <w:t>J</w:t>
      </w:r>
      <w:r>
        <w:rPr>
          <w:noProof/>
        </w:rPr>
        <w:t>.4.</w:t>
      </w:r>
      <w:r w:rsidRPr="001802DC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1802DC">
        <w:rPr>
          <w:rFonts w:eastAsia="SimSun"/>
          <w:noProof/>
          <w:lang w:eastAsia="zh-CN"/>
        </w:rPr>
        <w:t xml:space="preserve"> for ATG</w:t>
      </w:r>
      <w:r>
        <w:rPr>
          <w:noProof/>
        </w:rPr>
        <w:tab/>
        <w:t>1252</w:t>
      </w:r>
    </w:p>
    <w:p w14:paraId="2BFDD95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</w:t>
      </w:r>
      <w:r>
        <w:rPr>
          <w:noProof/>
        </w:rPr>
        <w:tab/>
        <w:t>1255</w:t>
      </w:r>
    </w:p>
    <w:p w14:paraId="44886B1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6.3L.1</w:t>
      </w:r>
      <w:r>
        <w:rPr>
          <w:noProof/>
        </w:rPr>
        <w:tab/>
        <w:t>1255</w:t>
      </w:r>
    </w:p>
    <w:p w14:paraId="40808AC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6.3L.2</w:t>
      </w:r>
      <w:r>
        <w:rPr>
          <w:noProof/>
        </w:rPr>
        <w:tab/>
        <w:t>1255</w:t>
      </w:r>
    </w:p>
    <w:p w14:paraId="1E58A3B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power dynamics for inter-band UL CA with Tx Diversity</w:t>
      </w:r>
      <w:r>
        <w:rPr>
          <w:noProof/>
        </w:rPr>
        <w:tab/>
        <w:t>1255</w:t>
      </w:r>
    </w:p>
    <w:p w14:paraId="498DC93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output power for inter-band UL CA with Tx Diversity</w:t>
      </w:r>
      <w:r>
        <w:rPr>
          <w:noProof/>
        </w:rPr>
        <w:tab/>
        <w:t>1255</w:t>
      </w:r>
    </w:p>
    <w:p w14:paraId="5F6D617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OFF power for inter-band UL CA with Tx Diversity</w:t>
      </w:r>
      <w:r>
        <w:rPr>
          <w:noProof/>
        </w:rPr>
        <w:tab/>
        <w:t>1255</w:t>
      </w:r>
    </w:p>
    <w:p w14:paraId="02407F8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6.3L.3.3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ON/OFF time mask for inter-band UL CA with Tx Diversity</w:t>
      </w:r>
      <w:r>
        <w:rPr>
          <w:noProof/>
        </w:rPr>
        <w:tab/>
        <w:t>1256</w:t>
      </w:r>
    </w:p>
    <w:p w14:paraId="7F681B9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</w:t>
      </w:r>
      <w:r>
        <w:rPr>
          <w:noProof/>
        </w:rPr>
        <w:tab/>
        <w:t>1256</w:t>
      </w:r>
    </w:p>
    <w:p w14:paraId="57F7D57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1256</w:t>
      </w:r>
    </w:p>
    <w:p w14:paraId="59C4093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1258</w:t>
      </w:r>
    </w:p>
    <w:p w14:paraId="50A299E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1258</w:t>
      </w:r>
    </w:p>
    <w:p w14:paraId="08F66C9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1266</w:t>
      </w:r>
    </w:p>
    <w:p w14:paraId="70AF94A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1270</w:t>
      </w:r>
    </w:p>
    <w:p w14:paraId="1AE670F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1273</w:t>
      </w:r>
    </w:p>
    <w:p w14:paraId="158839F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1280</w:t>
      </w:r>
    </w:p>
    <w:p w14:paraId="2623FC0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1284</w:t>
      </w:r>
    </w:p>
    <w:p w14:paraId="4D88E08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1288</w:t>
      </w:r>
    </w:p>
    <w:p w14:paraId="171A6D2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1292</w:t>
      </w:r>
    </w:p>
    <w:p w14:paraId="6BDAC11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</w:t>
      </w:r>
      <w:r w:rsidRPr="001802DC">
        <w:rPr>
          <w:noProof/>
          <w:color w:val="000000"/>
          <w:lang w:eastAsia="zh-CN"/>
        </w:rPr>
        <w:t>A</w:t>
      </w:r>
      <w:r w:rsidRPr="001802DC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Frequency error</w:t>
      </w:r>
      <w:r w:rsidRPr="001802DC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1292</w:t>
      </w:r>
    </w:p>
    <w:p w14:paraId="422E919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1292</w:t>
      </w:r>
    </w:p>
    <w:p w14:paraId="0F93CF4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1292</w:t>
      </w:r>
    </w:p>
    <w:p w14:paraId="3483C1F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1296</w:t>
      </w:r>
    </w:p>
    <w:p w14:paraId="3DB40AA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1296</w:t>
      </w:r>
    </w:p>
    <w:p w14:paraId="3F0962D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en-US"/>
        </w:rPr>
        <w:t>A</w:t>
      </w:r>
      <w:r>
        <w:rPr>
          <w:noProof/>
        </w:rPr>
        <w:t>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1296</w:t>
      </w:r>
    </w:p>
    <w:p w14:paraId="66209D9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1296</w:t>
      </w:r>
    </w:p>
    <w:p w14:paraId="0C4B073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1296</w:t>
      </w:r>
    </w:p>
    <w:p w14:paraId="355FD25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1296</w:t>
      </w:r>
    </w:p>
    <w:p w14:paraId="38164BB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1297</w:t>
      </w:r>
    </w:p>
    <w:p w14:paraId="4A64B1E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1301</w:t>
      </w:r>
    </w:p>
    <w:p w14:paraId="140AE59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1301</w:t>
      </w:r>
    </w:p>
    <w:p w14:paraId="0117459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1302</w:t>
      </w:r>
    </w:p>
    <w:p w14:paraId="74D5D3B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1305</w:t>
      </w:r>
    </w:p>
    <w:p w14:paraId="4A27610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1305</w:t>
      </w:r>
    </w:p>
    <w:p w14:paraId="63C3322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1310</w:t>
      </w:r>
    </w:p>
    <w:p w14:paraId="5268A4E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1318</w:t>
      </w:r>
    </w:p>
    <w:p w14:paraId="138A8FA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</w:t>
      </w:r>
      <w:r w:rsidRPr="001802DC">
        <w:rPr>
          <w:noProof/>
          <w:color w:val="000000"/>
          <w:lang w:eastAsia="zh-CN"/>
        </w:rPr>
        <w:t>B</w:t>
      </w:r>
      <w:r w:rsidRPr="001802DC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Frequency error</w:t>
      </w:r>
      <w:r w:rsidRPr="001802DC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1318</w:t>
      </w:r>
    </w:p>
    <w:p w14:paraId="45B6B95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1318</w:t>
      </w:r>
    </w:p>
    <w:p w14:paraId="0DF0074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1318</w:t>
      </w:r>
    </w:p>
    <w:p w14:paraId="4C5336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1318</w:t>
      </w:r>
    </w:p>
    <w:p w14:paraId="2F62CB0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1318</w:t>
      </w:r>
    </w:p>
    <w:p w14:paraId="7C13828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1318</w:t>
      </w:r>
    </w:p>
    <w:p w14:paraId="1383CE6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SUL</w:t>
      </w:r>
      <w:r>
        <w:rPr>
          <w:noProof/>
        </w:rPr>
        <w:tab/>
        <w:t>1318</w:t>
      </w:r>
    </w:p>
    <w:p w14:paraId="429269B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6.4C.2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Transmit modulation quality for SUL</w:t>
      </w:r>
      <w:r>
        <w:rPr>
          <w:noProof/>
        </w:rPr>
        <w:tab/>
        <w:t>1320</w:t>
      </w:r>
    </w:p>
    <w:p w14:paraId="05EF381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6.4C.2.1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Error Vector Magnitude for SUL</w:t>
      </w:r>
      <w:r>
        <w:rPr>
          <w:noProof/>
        </w:rPr>
        <w:tab/>
        <w:t>1320</w:t>
      </w:r>
    </w:p>
    <w:p w14:paraId="4547F90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SUL</w:t>
      </w:r>
      <w:r>
        <w:rPr>
          <w:noProof/>
        </w:rPr>
        <w:tab/>
        <w:t>1322</w:t>
      </w:r>
    </w:p>
    <w:p w14:paraId="7528D17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SUL</w:t>
      </w:r>
      <w:r>
        <w:rPr>
          <w:noProof/>
        </w:rPr>
        <w:tab/>
        <w:t>1323</w:t>
      </w:r>
    </w:p>
    <w:p w14:paraId="39F79E5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1325</w:t>
      </w:r>
    </w:p>
    <w:p w14:paraId="6B83262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1326</w:t>
      </w:r>
    </w:p>
    <w:p w14:paraId="215CAF1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1329</w:t>
      </w:r>
    </w:p>
    <w:p w14:paraId="7BB5F34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1329</w:t>
      </w:r>
    </w:p>
    <w:p w14:paraId="0E42B02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lastRenderedPageBreak/>
        <w:t>6.4D.1_1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</w:t>
      </w:r>
      <w:r>
        <w:rPr>
          <w:rFonts w:eastAsia="Malgun Gothic"/>
          <w:noProof/>
          <w:lang w:eastAsia="zh-CN"/>
        </w:rPr>
        <w:t xml:space="preserve"> for SUL with </w:t>
      </w:r>
      <w:r>
        <w:rPr>
          <w:rFonts w:eastAsia="Malgun Gothic"/>
          <w:noProof/>
        </w:rPr>
        <w:t>UL MIMO</w:t>
      </w:r>
      <w:r>
        <w:rPr>
          <w:noProof/>
        </w:rPr>
        <w:tab/>
        <w:t>1331</w:t>
      </w:r>
    </w:p>
    <w:p w14:paraId="2F6D8FF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 for UE supporting 4Tx</w:t>
      </w:r>
      <w:r>
        <w:rPr>
          <w:noProof/>
        </w:rPr>
        <w:tab/>
        <w:t>1333</w:t>
      </w:r>
    </w:p>
    <w:p w14:paraId="19395DA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1334</w:t>
      </w:r>
    </w:p>
    <w:p w14:paraId="48CAEF3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1334</w:t>
      </w:r>
    </w:p>
    <w:p w14:paraId="2C46F9A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1337</w:t>
      </w:r>
    </w:p>
    <w:p w14:paraId="39E34C4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1340</w:t>
      </w:r>
    </w:p>
    <w:p w14:paraId="5FF177B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SUL with </w:t>
      </w:r>
      <w:r>
        <w:rPr>
          <w:noProof/>
        </w:rPr>
        <w:t>UL MIMO</w:t>
      </w:r>
      <w:r>
        <w:rPr>
          <w:noProof/>
        </w:rPr>
        <w:tab/>
        <w:t>1343</w:t>
      </w:r>
    </w:p>
    <w:p w14:paraId="4D8A64F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1345</w:t>
      </w:r>
    </w:p>
    <w:p w14:paraId="5151695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1348</w:t>
      </w:r>
    </w:p>
    <w:p w14:paraId="3B43459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1350</w:t>
      </w:r>
    </w:p>
    <w:p w14:paraId="1ED1658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1353</w:t>
      </w:r>
    </w:p>
    <w:p w14:paraId="6231DF2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1356</w:t>
      </w:r>
    </w:p>
    <w:p w14:paraId="2E4B1B4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Time alignment error for SUL with UL MIMO</w:t>
      </w:r>
      <w:r>
        <w:rPr>
          <w:noProof/>
        </w:rPr>
        <w:tab/>
        <w:t>1358</w:t>
      </w:r>
    </w:p>
    <w:p w14:paraId="12628ED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1360</w:t>
      </w:r>
    </w:p>
    <w:p w14:paraId="6A0FC23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1362</w:t>
      </w:r>
    </w:p>
    <w:p w14:paraId="7999F96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1362</w:t>
      </w:r>
    </w:p>
    <w:p w14:paraId="23023E0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1362</w:t>
      </w:r>
    </w:p>
    <w:p w14:paraId="2811BF2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</w:t>
      </w:r>
      <w:r>
        <w:rPr>
          <w:noProof/>
        </w:rPr>
        <w:tab/>
        <w:t>1362</w:t>
      </w:r>
    </w:p>
    <w:p w14:paraId="4BDEE84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non-concurrent operation / SL-MIMO</w:t>
      </w:r>
      <w:r>
        <w:rPr>
          <w:noProof/>
        </w:rPr>
        <w:tab/>
        <w:t>1364</w:t>
      </w:r>
    </w:p>
    <w:p w14:paraId="4181AC9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V2X / concurrent operation</w:t>
      </w:r>
      <w:r>
        <w:rPr>
          <w:noProof/>
        </w:rPr>
        <w:tab/>
        <w:t>1365</w:t>
      </w:r>
    </w:p>
    <w:p w14:paraId="26C794B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1365</w:t>
      </w:r>
    </w:p>
    <w:p w14:paraId="51A12B9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1365</w:t>
      </w:r>
    </w:p>
    <w:p w14:paraId="2F12040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1365</w:t>
      </w:r>
    </w:p>
    <w:p w14:paraId="6131D8B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</w:t>
      </w:r>
      <w:r>
        <w:rPr>
          <w:noProof/>
        </w:rPr>
        <w:tab/>
        <w:t>1365</w:t>
      </w:r>
    </w:p>
    <w:p w14:paraId="5053993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1365</w:t>
      </w:r>
    </w:p>
    <w:p w14:paraId="322A417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</w:t>
      </w:r>
      <w:r>
        <w:rPr>
          <w:noProof/>
        </w:rPr>
        <w:tab/>
        <w:t>1365</w:t>
      </w:r>
    </w:p>
    <w:p w14:paraId="1A1EC56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V2X</w:t>
      </w:r>
      <w:r>
        <w:rPr>
          <w:noProof/>
        </w:rPr>
        <w:tab/>
        <w:t>1365</w:t>
      </w:r>
    </w:p>
    <w:p w14:paraId="2986EED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 concurrent operation</w:t>
      </w:r>
      <w:r>
        <w:rPr>
          <w:noProof/>
        </w:rPr>
        <w:tab/>
        <w:t>1366</w:t>
      </w:r>
    </w:p>
    <w:p w14:paraId="38853DF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1366</w:t>
      </w:r>
    </w:p>
    <w:p w14:paraId="6AA8003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1366</w:t>
      </w:r>
    </w:p>
    <w:p w14:paraId="4A1DB1C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1369</w:t>
      </w:r>
    </w:p>
    <w:p w14:paraId="703ABB3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V2X / concurrent operation</w:t>
      </w:r>
      <w:r>
        <w:rPr>
          <w:noProof/>
        </w:rPr>
        <w:tab/>
        <w:t>1370</w:t>
      </w:r>
    </w:p>
    <w:p w14:paraId="182C501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</w:t>
      </w:r>
      <w:r>
        <w:rPr>
          <w:noProof/>
        </w:rPr>
        <w:tab/>
        <w:t>1370</w:t>
      </w:r>
    </w:p>
    <w:p w14:paraId="7708936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nonconcurrent operation</w:t>
      </w:r>
      <w:r>
        <w:rPr>
          <w:noProof/>
        </w:rPr>
        <w:tab/>
        <w:t>1370</w:t>
      </w:r>
    </w:p>
    <w:p w14:paraId="1F0B166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non-concurrent operation / SL-MIMO</w:t>
      </w:r>
      <w:r>
        <w:rPr>
          <w:noProof/>
        </w:rPr>
        <w:tab/>
        <w:t>1373</w:t>
      </w:r>
    </w:p>
    <w:p w14:paraId="07684F4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V2X / concurrent operation</w:t>
      </w:r>
      <w:r>
        <w:rPr>
          <w:noProof/>
        </w:rPr>
        <w:tab/>
        <w:t>1374</w:t>
      </w:r>
    </w:p>
    <w:p w14:paraId="47B738E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1375</w:t>
      </w:r>
    </w:p>
    <w:p w14:paraId="5B0EE06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1375</w:t>
      </w:r>
    </w:p>
    <w:p w14:paraId="64C33A7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1378</w:t>
      </w:r>
    </w:p>
    <w:p w14:paraId="30A5B9E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concurrent operation</w:t>
      </w:r>
      <w:r>
        <w:rPr>
          <w:noProof/>
        </w:rPr>
        <w:tab/>
        <w:t>1380</w:t>
      </w:r>
    </w:p>
    <w:p w14:paraId="60DA676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1381</w:t>
      </w:r>
    </w:p>
    <w:p w14:paraId="35BDBE0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1381</w:t>
      </w:r>
    </w:p>
    <w:p w14:paraId="4B2EC8D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1383</w:t>
      </w:r>
    </w:p>
    <w:p w14:paraId="5CDB947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concurrent operation</w:t>
      </w:r>
      <w:r>
        <w:rPr>
          <w:noProof/>
        </w:rPr>
        <w:tab/>
        <w:t>1385</w:t>
      </w:r>
    </w:p>
    <w:p w14:paraId="6EDC0B3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1385</w:t>
      </w:r>
    </w:p>
    <w:p w14:paraId="0AA8648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1385</w:t>
      </w:r>
    </w:p>
    <w:p w14:paraId="7926480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1387</w:t>
      </w:r>
    </w:p>
    <w:p w14:paraId="4CA5B6A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1387</w:t>
      </w:r>
    </w:p>
    <w:p w14:paraId="0C5C8EB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1387</w:t>
      </w:r>
    </w:p>
    <w:p w14:paraId="55DBD3D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1392</w:t>
      </w:r>
    </w:p>
    <w:p w14:paraId="6D5B361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1395</w:t>
      </w:r>
    </w:p>
    <w:p w14:paraId="5F3655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1401</w:t>
      </w:r>
    </w:p>
    <w:p w14:paraId="427F324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signal quality for Tx Diversity</w:t>
      </w:r>
      <w:r>
        <w:rPr>
          <w:noProof/>
        </w:rPr>
        <w:tab/>
        <w:t>1404</w:t>
      </w:r>
    </w:p>
    <w:p w14:paraId="24B91AF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 for Tx Diversity</w:t>
      </w:r>
      <w:r>
        <w:rPr>
          <w:noProof/>
        </w:rPr>
        <w:tab/>
        <w:t>1404</w:t>
      </w:r>
    </w:p>
    <w:p w14:paraId="6C4B9C7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Tx Diversity for UE supporting 4Tx</w:t>
      </w:r>
      <w:r>
        <w:rPr>
          <w:noProof/>
        </w:rPr>
        <w:tab/>
        <w:t>1405</w:t>
      </w:r>
    </w:p>
    <w:p w14:paraId="2BBF5AC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modulation quality for Tx Diversity</w:t>
      </w:r>
      <w:r>
        <w:rPr>
          <w:noProof/>
        </w:rPr>
        <w:tab/>
        <w:t>1405</w:t>
      </w:r>
    </w:p>
    <w:p w14:paraId="670B39D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ab/>
        <w:t>1405</w:t>
      </w:r>
    </w:p>
    <w:p w14:paraId="34B614D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ab/>
        <w:t>1409</w:t>
      </w:r>
    </w:p>
    <w:p w14:paraId="484A56F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ab/>
        <w:t>1410</w:t>
      </w:r>
    </w:p>
    <w:p w14:paraId="66F834C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1412</w:t>
      </w:r>
    </w:p>
    <w:p w14:paraId="5B0D7C5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UL MIMO</w:t>
      </w:r>
      <w:r>
        <w:rPr>
          <w:noProof/>
        </w:rPr>
        <w:tab/>
        <w:t>1414</w:t>
      </w:r>
    </w:p>
    <w:p w14:paraId="2F685C2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Transmit signal quality for intra-band UL contiguous CA with UL MIMO</w:t>
      </w:r>
      <w:r>
        <w:rPr>
          <w:noProof/>
        </w:rPr>
        <w:tab/>
        <w:t>1414</w:t>
      </w:r>
    </w:p>
    <w:p w14:paraId="51A49E6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intra-band UL contiguous CA with UL MIMO</w:t>
      </w:r>
      <w:r>
        <w:rPr>
          <w:noProof/>
        </w:rPr>
        <w:tab/>
        <w:t>1414</w:t>
      </w:r>
    </w:p>
    <w:p w14:paraId="335EE6B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UL contiguous CA with UL MIMO</w:t>
      </w:r>
      <w:r>
        <w:rPr>
          <w:noProof/>
        </w:rPr>
        <w:tab/>
        <w:t>1416</w:t>
      </w:r>
    </w:p>
    <w:p w14:paraId="5AC68F0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1416</w:t>
      </w:r>
    </w:p>
    <w:p w14:paraId="0E6A5D2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intra-band UL contiguous CA with UL MIMO</w:t>
      </w:r>
      <w:r>
        <w:rPr>
          <w:noProof/>
        </w:rPr>
        <w:tab/>
        <w:t>1416</w:t>
      </w:r>
    </w:p>
    <w:p w14:paraId="218592C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intra-band UL contiguous CA with UL MIMO</w:t>
      </w:r>
      <w:r>
        <w:rPr>
          <w:noProof/>
        </w:rPr>
        <w:tab/>
        <w:t>1418</w:t>
      </w:r>
    </w:p>
    <w:p w14:paraId="1C5D2A8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intra-band UL contiguous CA with UL MIMO</w:t>
      </w:r>
      <w:r>
        <w:rPr>
          <w:noProof/>
        </w:rPr>
        <w:tab/>
        <w:t>1420</w:t>
      </w:r>
    </w:p>
    <w:p w14:paraId="3D341F2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intra-band UL contiguous CA with UL MIMO</w:t>
      </w:r>
      <w:r>
        <w:rPr>
          <w:noProof/>
        </w:rPr>
        <w:tab/>
        <w:t>1425</w:t>
      </w:r>
    </w:p>
    <w:p w14:paraId="139D07C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Coherent UL MIMO for intra-band UL contiguous CA with UL MIMO</w:t>
      </w:r>
      <w:r>
        <w:rPr>
          <w:noProof/>
        </w:rPr>
        <w:tab/>
        <w:t>1427</w:t>
      </w:r>
    </w:p>
    <w:p w14:paraId="0A3FE52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6.4H.2</w:t>
      </w:r>
      <w:r>
        <w:rPr>
          <w:noProof/>
        </w:rPr>
        <w:tab/>
        <w:t>1429</w:t>
      </w:r>
    </w:p>
    <w:p w14:paraId="5047328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Transmit signal quality for inter-band UL CA with UL MIMO</w:t>
      </w:r>
      <w:r>
        <w:rPr>
          <w:noProof/>
        </w:rPr>
        <w:tab/>
        <w:t>1429</w:t>
      </w:r>
    </w:p>
    <w:p w14:paraId="56696C2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UL MIMO</w:t>
      </w:r>
      <w:r>
        <w:rPr>
          <w:noProof/>
        </w:rPr>
        <w:tab/>
        <w:t>1429</w:t>
      </w:r>
    </w:p>
    <w:p w14:paraId="2568217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UL MIMO</w:t>
      </w:r>
      <w:r>
        <w:rPr>
          <w:noProof/>
        </w:rPr>
        <w:tab/>
        <w:t>1429</w:t>
      </w:r>
    </w:p>
    <w:p w14:paraId="26D7A1C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UL MIMO</w:t>
      </w:r>
      <w:r>
        <w:rPr>
          <w:noProof/>
        </w:rPr>
        <w:tab/>
        <w:t>1429</w:t>
      </w:r>
    </w:p>
    <w:p w14:paraId="39660BD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UL MIMO</w:t>
      </w:r>
      <w:r>
        <w:rPr>
          <w:noProof/>
        </w:rPr>
        <w:tab/>
        <w:t>1430</w:t>
      </w:r>
    </w:p>
    <w:p w14:paraId="1AE0E19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UL MIMO</w:t>
      </w:r>
      <w:r>
        <w:rPr>
          <w:noProof/>
        </w:rPr>
        <w:tab/>
        <w:t>1430</w:t>
      </w:r>
    </w:p>
    <w:p w14:paraId="403B375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6.4I</w:t>
      </w:r>
      <w:r>
        <w:rPr>
          <w:noProof/>
        </w:rPr>
        <w:tab/>
        <w:t>1431</w:t>
      </w:r>
    </w:p>
    <w:p w14:paraId="3AC619F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</w:t>
      </w:r>
      <w:r>
        <w:rPr>
          <w:noProof/>
        </w:rPr>
        <w:tab/>
        <w:t>1431</w:t>
      </w:r>
    </w:p>
    <w:p w14:paraId="5CDFA02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ATG</w:t>
      </w:r>
      <w:r>
        <w:rPr>
          <w:noProof/>
        </w:rPr>
        <w:tab/>
        <w:t>1431</w:t>
      </w:r>
    </w:p>
    <w:p w14:paraId="0A10D11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ATG</w:t>
      </w:r>
      <w:r>
        <w:rPr>
          <w:noProof/>
        </w:rPr>
        <w:tab/>
        <w:t>1432</w:t>
      </w:r>
    </w:p>
    <w:p w14:paraId="4231302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 for ATG</w:t>
      </w:r>
      <w:r>
        <w:rPr>
          <w:noProof/>
        </w:rPr>
        <w:tab/>
        <w:t>1432</w:t>
      </w:r>
    </w:p>
    <w:p w14:paraId="7411EE4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ATG</w:t>
      </w:r>
      <w:r>
        <w:rPr>
          <w:noProof/>
        </w:rPr>
        <w:tab/>
        <w:t>1433</w:t>
      </w:r>
    </w:p>
    <w:p w14:paraId="6EEE57D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6.4J.2.5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ATG</w:t>
      </w:r>
      <w:r>
        <w:rPr>
          <w:noProof/>
        </w:rPr>
        <w:tab/>
        <w:t>1434</w:t>
      </w:r>
    </w:p>
    <w:p w14:paraId="48AD4C6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6.4K</w:t>
      </w:r>
      <w:r>
        <w:rPr>
          <w:noProof/>
        </w:rPr>
        <w:tab/>
        <w:t>1437</w:t>
      </w:r>
    </w:p>
    <w:p w14:paraId="3B587E7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Tx Diversity</w:t>
      </w:r>
      <w:r>
        <w:rPr>
          <w:noProof/>
        </w:rPr>
        <w:tab/>
        <w:t>1437</w:t>
      </w:r>
    </w:p>
    <w:p w14:paraId="4CF8181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Void</w:t>
      </w:r>
      <w:r>
        <w:rPr>
          <w:noProof/>
        </w:rPr>
        <w:tab/>
        <w:t>1437</w:t>
      </w:r>
    </w:p>
    <w:p w14:paraId="64C0C5B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Void</w:t>
      </w:r>
      <w:r>
        <w:rPr>
          <w:noProof/>
        </w:rPr>
        <w:tab/>
        <w:t>1437</w:t>
      </w:r>
    </w:p>
    <w:p w14:paraId="526D6FB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color w:val="000000"/>
        </w:rPr>
        <w:t>6.4L.3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color w:val="000000"/>
        </w:rPr>
        <w:t>Transmit signal quality for inter-band UL CA with Tx Diversity</w:t>
      </w:r>
      <w:r>
        <w:rPr>
          <w:noProof/>
        </w:rPr>
        <w:tab/>
        <w:t>1437</w:t>
      </w:r>
    </w:p>
    <w:p w14:paraId="4B62C95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inter-band UL CA with Tx Diversity</w:t>
      </w:r>
      <w:r>
        <w:rPr>
          <w:noProof/>
        </w:rPr>
        <w:tab/>
        <w:t>1437</w:t>
      </w:r>
    </w:p>
    <w:p w14:paraId="27D2177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inter-band UL CA with Tx Diversity</w:t>
      </w:r>
      <w:r>
        <w:rPr>
          <w:noProof/>
        </w:rPr>
        <w:tab/>
        <w:t>1438</w:t>
      </w:r>
    </w:p>
    <w:p w14:paraId="41DB37C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inter-band UL CA with Tx Diversity</w:t>
      </w:r>
      <w:r>
        <w:rPr>
          <w:noProof/>
        </w:rPr>
        <w:tab/>
        <w:t>1438</w:t>
      </w:r>
    </w:p>
    <w:p w14:paraId="11F7975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inter-band UL CA with Tx Diversity</w:t>
      </w:r>
      <w:r>
        <w:rPr>
          <w:noProof/>
        </w:rPr>
        <w:tab/>
        <w:t>1438</w:t>
      </w:r>
    </w:p>
    <w:p w14:paraId="6275104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inter-band UL CA with Tx Diversity</w:t>
      </w:r>
      <w:r>
        <w:rPr>
          <w:noProof/>
        </w:rPr>
        <w:tab/>
        <w:t>1439</w:t>
      </w:r>
    </w:p>
    <w:p w14:paraId="3FFF99A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</w:t>
      </w:r>
      <w:r>
        <w:rPr>
          <w:noProof/>
        </w:rPr>
        <w:tab/>
        <w:t>1440</w:t>
      </w:r>
    </w:p>
    <w:p w14:paraId="4BB5F47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1440</w:t>
      </w:r>
    </w:p>
    <w:p w14:paraId="1E70EC9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</w:t>
      </w:r>
      <w:r>
        <w:rPr>
          <w:noProof/>
        </w:rPr>
        <w:tab/>
        <w:t>1440</w:t>
      </w:r>
    </w:p>
    <w:p w14:paraId="6D31823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</w:t>
      </w:r>
      <w:r>
        <w:rPr>
          <w:noProof/>
        </w:rPr>
        <w:tab/>
        <w:t>1442</w:t>
      </w:r>
    </w:p>
    <w:p w14:paraId="1F5D99F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1442</w:t>
      </w:r>
    </w:p>
    <w:p w14:paraId="64E8DA9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1442</w:t>
      </w:r>
    </w:p>
    <w:p w14:paraId="5415E93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1451</w:t>
      </w:r>
    </w:p>
    <w:p w14:paraId="67A06BB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1458</w:t>
      </w:r>
    </w:p>
    <w:p w14:paraId="105261E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1459</w:t>
      </w:r>
    </w:p>
    <w:p w14:paraId="43824A0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UTRA ACLR</w:t>
      </w:r>
      <w:r>
        <w:rPr>
          <w:noProof/>
        </w:rPr>
        <w:tab/>
        <w:t>1462</w:t>
      </w:r>
    </w:p>
    <w:p w14:paraId="7860004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1464</w:t>
      </w:r>
    </w:p>
    <w:p w14:paraId="15F8AEE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1464</w:t>
      </w:r>
    </w:p>
    <w:p w14:paraId="005A32B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1467</w:t>
      </w:r>
    </w:p>
    <w:p w14:paraId="1F58D18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1504</w:t>
      </w:r>
    </w:p>
    <w:p w14:paraId="2D6A03B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</w:rPr>
        <w:tab/>
        <w:t>1533</w:t>
      </w:r>
    </w:p>
    <w:p w14:paraId="571DD1D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1535</w:t>
      </w:r>
    </w:p>
    <w:p w14:paraId="2E07BB5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Occupied bandwidth for CA</w:t>
      </w:r>
      <w:r>
        <w:rPr>
          <w:noProof/>
        </w:rPr>
        <w:tab/>
        <w:t>1535</w:t>
      </w:r>
    </w:p>
    <w:p w14:paraId="79AB903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6.5A.1.0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1535</w:t>
      </w:r>
    </w:p>
    <w:p w14:paraId="45C9498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1535</w:t>
      </w:r>
    </w:p>
    <w:p w14:paraId="5615AF8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1535</w:t>
      </w:r>
    </w:p>
    <w:p w14:paraId="18FAD94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1535</w:t>
      </w:r>
    </w:p>
    <w:p w14:paraId="6A6F5F5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1535</w:t>
      </w:r>
    </w:p>
    <w:p w14:paraId="4DA8D2C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  <w:lang w:eastAsia="en-US"/>
        </w:rPr>
        <w:t>6.5A.1.1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  <w:lang w:eastAsia="en-US"/>
        </w:rPr>
        <w:t>Occupied bandwidth for CA (2UL CA)</w:t>
      </w:r>
      <w:r>
        <w:rPr>
          <w:noProof/>
        </w:rPr>
        <w:tab/>
        <w:t>1536</w:t>
      </w:r>
    </w:p>
    <w:p w14:paraId="60AA53F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CA</w:t>
      </w:r>
      <w:r>
        <w:rPr>
          <w:noProof/>
        </w:rPr>
        <w:tab/>
        <w:t>1539</w:t>
      </w:r>
    </w:p>
    <w:p w14:paraId="0164DFE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1539</w:t>
      </w:r>
    </w:p>
    <w:p w14:paraId="15EDCC2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1539</w:t>
      </w:r>
    </w:p>
    <w:p w14:paraId="5EBEA37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1539</w:t>
      </w:r>
    </w:p>
    <w:p w14:paraId="52926F7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1540</w:t>
      </w:r>
    </w:p>
    <w:p w14:paraId="56CA752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1546</w:t>
      </w:r>
    </w:p>
    <w:p w14:paraId="2FFC517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1546</w:t>
      </w:r>
    </w:p>
    <w:p w14:paraId="7DCE6AA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1546</w:t>
      </w:r>
    </w:p>
    <w:p w14:paraId="72DF088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1548</w:t>
      </w:r>
    </w:p>
    <w:p w14:paraId="7157C86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1548</w:t>
      </w:r>
    </w:p>
    <w:p w14:paraId="4FAF5C99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1548</w:t>
      </w:r>
    </w:p>
    <w:p w14:paraId="1580434F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Inter-band CA</w:t>
      </w:r>
      <w:r>
        <w:rPr>
          <w:noProof/>
        </w:rPr>
        <w:tab/>
        <w:t>1549</w:t>
      </w:r>
    </w:p>
    <w:p w14:paraId="74A2EC7C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1550</w:t>
      </w:r>
    </w:p>
    <w:p w14:paraId="2957597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</w:t>
      </w:r>
      <w:r>
        <w:rPr>
          <w:noProof/>
        </w:rPr>
        <w:tab/>
        <w:t>1553</w:t>
      </w:r>
    </w:p>
    <w:p w14:paraId="171107C6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1553</w:t>
      </w:r>
    </w:p>
    <w:p w14:paraId="0363F7F9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1553</w:t>
      </w:r>
    </w:p>
    <w:p w14:paraId="2D2CB20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CA</w:t>
      </w:r>
      <w:r>
        <w:rPr>
          <w:noProof/>
        </w:rPr>
        <w:tab/>
        <w:t>1555</w:t>
      </w:r>
    </w:p>
    <w:p w14:paraId="26B73EB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1555</w:t>
      </w:r>
    </w:p>
    <w:p w14:paraId="5EEEC45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1555</w:t>
      </w:r>
    </w:p>
    <w:p w14:paraId="08EECB6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1556</w:t>
      </w:r>
    </w:p>
    <w:p w14:paraId="4BFDA55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1569</w:t>
      </w:r>
    </w:p>
    <w:p w14:paraId="5CBD485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1569</w:t>
      </w:r>
    </w:p>
    <w:p w14:paraId="648DC304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1569</w:t>
      </w:r>
    </w:p>
    <w:p w14:paraId="2D7F693D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1569</w:t>
      </w:r>
    </w:p>
    <w:p w14:paraId="0BF51B83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1572</w:t>
      </w:r>
    </w:p>
    <w:p w14:paraId="552D159A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non-contiguous CA</w:t>
      </w:r>
      <w:r>
        <w:rPr>
          <w:noProof/>
        </w:rPr>
        <w:tab/>
        <w:t>1572</w:t>
      </w:r>
    </w:p>
    <w:p w14:paraId="3DA2AACF" w14:textId="77777777" w:rsidR="000A264A" w:rsidRDefault="000A264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1573</w:t>
      </w:r>
    </w:p>
    <w:p w14:paraId="247F965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1581</w:t>
      </w:r>
    </w:p>
    <w:p w14:paraId="4DB6C0C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CA</w:t>
      </w:r>
      <w:r>
        <w:rPr>
          <w:noProof/>
        </w:rPr>
        <w:tab/>
        <w:t>1592</w:t>
      </w:r>
    </w:p>
    <w:p w14:paraId="770F395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Minimum conformance requirements</w:t>
      </w:r>
      <w:r>
        <w:rPr>
          <w:noProof/>
        </w:rPr>
        <w:tab/>
        <w:t>1592</w:t>
      </w:r>
    </w:p>
    <w:p w14:paraId="1E1863C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Additional spurious emissions for CA </w:t>
      </w:r>
      <w:r>
        <w:rPr>
          <w:rFonts w:eastAsia="Malgun Gothic"/>
          <w:noProof/>
          <w:lang w:eastAsia="zh-CN"/>
        </w:rPr>
        <w:t>(2UL CA)</w:t>
      </w:r>
      <w:r>
        <w:rPr>
          <w:noProof/>
        </w:rPr>
        <w:tab/>
        <w:t>1593</w:t>
      </w:r>
    </w:p>
    <w:p w14:paraId="28B9802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1595</w:t>
      </w:r>
    </w:p>
    <w:p w14:paraId="6F76E38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1595</w:t>
      </w:r>
    </w:p>
    <w:p w14:paraId="3F02F60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1595</w:t>
      </w:r>
    </w:p>
    <w:p w14:paraId="6FA5317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1599</w:t>
      </w:r>
    </w:p>
    <w:p w14:paraId="2F68D5D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 for NR-DC</w:t>
      </w:r>
      <w:r>
        <w:rPr>
          <w:noProof/>
        </w:rPr>
        <w:tab/>
        <w:t>1599</w:t>
      </w:r>
    </w:p>
    <w:p w14:paraId="63E15B8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1599</w:t>
      </w:r>
    </w:p>
    <w:p w14:paraId="5780EE2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1599</w:t>
      </w:r>
    </w:p>
    <w:p w14:paraId="083D638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1599</w:t>
      </w:r>
    </w:p>
    <w:p w14:paraId="361EFFB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1599</w:t>
      </w:r>
    </w:p>
    <w:p w14:paraId="5E44DDA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NR-DC</w:t>
      </w:r>
      <w:r>
        <w:rPr>
          <w:noProof/>
        </w:rPr>
        <w:tab/>
        <w:t>1599</w:t>
      </w:r>
    </w:p>
    <w:p w14:paraId="12F754A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1599</w:t>
      </w:r>
    </w:p>
    <w:p w14:paraId="3576C15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1599</w:t>
      </w:r>
    </w:p>
    <w:p w14:paraId="27E2FA9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SUL</w:t>
      </w:r>
      <w:r>
        <w:rPr>
          <w:noProof/>
        </w:rPr>
        <w:tab/>
        <w:t>1600</w:t>
      </w:r>
    </w:p>
    <w:p w14:paraId="49B38B1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SUL</w:t>
      </w:r>
      <w:r>
        <w:rPr>
          <w:noProof/>
        </w:rPr>
        <w:tab/>
        <w:t>1601</w:t>
      </w:r>
    </w:p>
    <w:p w14:paraId="07EB688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1601</w:t>
      </w:r>
    </w:p>
    <w:p w14:paraId="6D15592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1601</w:t>
      </w:r>
    </w:p>
    <w:p w14:paraId="670A3F2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1604</w:t>
      </w:r>
    </w:p>
    <w:p w14:paraId="0F24A88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1605</w:t>
      </w:r>
    </w:p>
    <w:p w14:paraId="0C62578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</w:t>
      </w:r>
      <w:r>
        <w:rPr>
          <w:noProof/>
        </w:rPr>
        <w:tab/>
        <w:t>1605</w:t>
      </w:r>
    </w:p>
    <w:p w14:paraId="33C5968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</w:t>
      </w:r>
      <w:r>
        <w:rPr>
          <w:noProof/>
        </w:rPr>
        <w:tab/>
        <w:t>1606</w:t>
      </w:r>
    </w:p>
    <w:p w14:paraId="3E2BF4B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</w:t>
      </w:r>
      <w:r>
        <w:rPr>
          <w:noProof/>
        </w:rPr>
        <w:tab/>
        <w:t>1607</w:t>
      </w:r>
    </w:p>
    <w:p w14:paraId="3757AAC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1607</w:t>
      </w:r>
    </w:p>
    <w:p w14:paraId="393F8B2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1609</w:t>
      </w:r>
    </w:p>
    <w:p w14:paraId="55C94DF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1610</w:t>
      </w:r>
    </w:p>
    <w:p w14:paraId="26C1334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1627</w:t>
      </w:r>
    </w:p>
    <w:p w14:paraId="5CD830B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1629</w:t>
      </w:r>
    </w:p>
    <w:p w14:paraId="6CD27A4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1629</w:t>
      </w:r>
    </w:p>
    <w:p w14:paraId="61A9074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1631</w:t>
      </w:r>
    </w:p>
    <w:p w14:paraId="2C88E56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 for SUL with UL MIMO</w:t>
      </w:r>
      <w:r>
        <w:rPr>
          <w:noProof/>
        </w:rPr>
        <w:tab/>
        <w:t>1631</w:t>
      </w:r>
    </w:p>
    <w:p w14:paraId="1AD5FD4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 for UE supporting 4Tx</w:t>
      </w:r>
      <w:r>
        <w:rPr>
          <w:noProof/>
        </w:rPr>
        <w:tab/>
        <w:t>1633</w:t>
      </w:r>
    </w:p>
    <w:p w14:paraId="1E63857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1634</w:t>
      </w:r>
    </w:p>
    <w:p w14:paraId="6B03B77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1634</w:t>
      </w:r>
    </w:p>
    <w:p w14:paraId="08A2218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1634</w:t>
      </w:r>
    </w:p>
    <w:p w14:paraId="4EED150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1640</w:t>
      </w:r>
    </w:p>
    <w:p w14:paraId="784C975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 for UE supporting 4Tx</w:t>
      </w:r>
      <w:r>
        <w:rPr>
          <w:noProof/>
        </w:rPr>
        <w:tab/>
        <w:t>1645</w:t>
      </w:r>
    </w:p>
    <w:p w14:paraId="2D56D0B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1649</w:t>
      </w:r>
    </w:p>
    <w:p w14:paraId="76924D9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1652</w:t>
      </w:r>
    </w:p>
    <w:p w14:paraId="65B80B9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</w:t>
      </w:r>
      <w:r>
        <w:rPr>
          <w:noProof/>
        </w:rPr>
        <w:tab/>
        <w:t>1652</w:t>
      </w:r>
    </w:p>
    <w:p w14:paraId="60A0DF5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6.5D.2.4.1_1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 with UL MIMO</w:t>
      </w:r>
      <w:r>
        <w:rPr>
          <w:noProof/>
        </w:rPr>
        <w:tab/>
        <w:t>1654</w:t>
      </w:r>
    </w:p>
    <w:p w14:paraId="16A4FDC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 for UE supporting 4Tx</w:t>
      </w:r>
      <w:r>
        <w:rPr>
          <w:noProof/>
        </w:rPr>
        <w:tab/>
        <w:t>1655</w:t>
      </w:r>
    </w:p>
    <w:p w14:paraId="52A76CD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UL MIMO</w:t>
      </w:r>
      <w:r>
        <w:rPr>
          <w:noProof/>
        </w:rPr>
        <w:tab/>
        <w:t>1656</w:t>
      </w:r>
    </w:p>
    <w:p w14:paraId="7C084A6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 with UL MIMO</w:t>
      </w:r>
      <w:r>
        <w:rPr>
          <w:noProof/>
        </w:rPr>
        <w:tab/>
        <w:t>1658</w:t>
      </w:r>
    </w:p>
    <w:p w14:paraId="651A3AE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1663</w:t>
      </w:r>
    </w:p>
    <w:p w14:paraId="3A51F39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1663</w:t>
      </w:r>
    </w:p>
    <w:p w14:paraId="74FB2C5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1663</w:t>
      </w:r>
    </w:p>
    <w:p w14:paraId="62E0034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1665</w:t>
      </w:r>
    </w:p>
    <w:p w14:paraId="46EBA61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1667</w:t>
      </w:r>
    </w:p>
    <w:p w14:paraId="5950C47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1674</w:t>
      </w:r>
    </w:p>
    <w:p w14:paraId="0A8E9EF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1674</w:t>
      </w:r>
    </w:p>
    <w:p w14:paraId="1C7636D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1675</w:t>
      </w:r>
    </w:p>
    <w:p w14:paraId="7E2385C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1676</w:t>
      </w:r>
    </w:p>
    <w:p w14:paraId="33D0777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 with UL MIMO</w:t>
      </w:r>
      <w:r>
        <w:rPr>
          <w:noProof/>
        </w:rPr>
        <w:tab/>
        <w:t>1679</w:t>
      </w:r>
    </w:p>
    <w:p w14:paraId="5F84DFD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 with UL MIMO</w:t>
      </w:r>
      <w:r>
        <w:rPr>
          <w:noProof/>
        </w:rPr>
        <w:tab/>
        <w:t>1679</w:t>
      </w:r>
    </w:p>
    <w:p w14:paraId="078BDE0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 with UL MIMO</w:t>
      </w:r>
      <w:r>
        <w:rPr>
          <w:noProof/>
        </w:rPr>
        <w:tab/>
        <w:t>1681</w:t>
      </w:r>
    </w:p>
    <w:p w14:paraId="1BD1586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Additional spurious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1683</w:t>
      </w:r>
    </w:p>
    <w:p w14:paraId="4938770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for UE supporting 4Tx</w:t>
      </w:r>
      <w:r>
        <w:rPr>
          <w:noProof/>
        </w:rPr>
        <w:tab/>
        <w:t>1688</w:t>
      </w:r>
    </w:p>
    <w:p w14:paraId="163B0FB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for UE supporting 4Tx</w:t>
      </w:r>
      <w:r>
        <w:rPr>
          <w:noProof/>
        </w:rPr>
        <w:tab/>
        <w:t>1688</w:t>
      </w:r>
    </w:p>
    <w:p w14:paraId="72D61CC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for UE supporting 4Tx</w:t>
      </w:r>
      <w:r>
        <w:rPr>
          <w:noProof/>
        </w:rPr>
        <w:tab/>
        <w:t>1689</w:t>
      </w:r>
    </w:p>
    <w:p w14:paraId="1B1B7EA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1690</w:t>
      </w:r>
    </w:p>
    <w:p w14:paraId="08D582B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1692</w:t>
      </w:r>
    </w:p>
    <w:p w14:paraId="0205527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 for UE supporting 4Tx</w:t>
      </w:r>
      <w:r>
        <w:rPr>
          <w:noProof/>
        </w:rPr>
        <w:tab/>
        <w:t>1694</w:t>
      </w:r>
    </w:p>
    <w:p w14:paraId="213A90B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1695</w:t>
      </w:r>
    </w:p>
    <w:p w14:paraId="5ECE169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</w:t>
      </w:r>
      <w:r>
        <w:rPr>
          <w:noProof/>
        </w:rPr>
        <w:tab/>
        <w:t>1695</w:t>
      </w:r>
    </w:p>
    <w:p w14:paraId="2344ACF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1695</w:t>
      </w:r>
    </w:p>
    <w:p w14:paraId="1CAC55F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 / non-concurrent operation</w:t>
      </w:r>
      <w:r>
        <w:rPr>
          <w:noProof/>
        </w:rPr>
        <w:tab/>
        <w:t>1695</w:t>
      </w:r>
    </w:p>
    <w:p w14:paraId="1A6B0DE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 for V2X / non-concurrent operation / SL-MIMO</w:t>
      </w:r>
      <w:r>
        <w:rPr>
          <w:noProof/>
        </w:rPr>
        <w:tab/>
        <w:t>1697</w:t>
      </w:r>
    </w:p>
    <w:p w14:paraId="1801CFC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</w:t>
      </w:r>
      <w:r>
        <w:rPr>
          <w:noProof/>
        </w:rPr>
        <w:t xml:space="preserve"> for V2X / concurrent operation</w:t>
      </w:r>
      <w:r>
        <w:rPr>
          <w:noProof/>
        </w:rPr>
        <w:tab/>
        <w:t>1698</w:t>
      </w:r>
    </w:p>
    <w:p w14:paraId="188C01B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V2X</w:t>
      </w:r>
      <w:r>
        <w:rPr>
          <w:noProof/>
        </w:rPr>
        <w:tab/>
        <w:t>1698</w:t>
      </w:r>
    </w:p>
    <w:p w14:paraId="4E2ACB2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1698</w:t>
      </w:r>
    </w:p>
    <w:p w14:paraId="5AC18DA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1698</w:t>
      </w:r>
    </w:p>
    <w:p w14:paraId="4E64601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1698</w:t>
      </w:r>
    </w:p>
    <w:p w14:paraId="7BC7281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1699</w:t>
      </w:r>
    </w:p>
    <w:p w14:paraId="225932F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1704</w:t>
      </w:r>
    </w:p>
    <w:p w14:paraId="53046A3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concurrent operation</w:t>
      </w:r>
      <w:r>
        <w:rPr>
          <w:noProof/>
        </w:rPr>
        <w:tab/>
        <w:t>1705</w:t>
      </w:r>
    </w:p>
    <w:p w14:paraId="6B6BCD4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1711</w:t>
      </w:r>
    </w:p>
    <w:p w14:paraId="21AFA61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1711</w:t>
      </w:r>
    </w:p>
    <w:p w14:paraId="6A8487B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1712</w:t>
      </w:r>
    </w:p>
    <w:p w14:paraId="795767DF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1715</w:t>
      </w:r>
    </w:p>
    <w:p w14:paraId="2938C18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concurrent operation</w:t>
      </w:r>
      <w:r>
        <w:rPr>
          <w:noProof/>
        </w:rPr>
        <w:tab/>
        <w:t>1716</w:t>
      </w:r>
    </w:p>
    <w:p w14:paraId="0165716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1716</w:t>
      </w:r>
    </w:p>
    <w:p w14:paraId="2BBD0F1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1716</w:t>
      </w:r>
    </w:p>
    <w:p w14:paraId="0EF9549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1717</w:t>
      </w:r>
    </w:p>
    <w:p w14:paraId="0E2F7C7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1719</w:t>
      </w:r>
    </w:p>
    <w:p w14:paraId="4EC69B4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for V2X / concurrent operation</w:t>
      </w:r>
      <w:r>
        <w:rPr>
          <w:noProof/>
        </w:rPr>
        <w:tab/>
        <w:t>1721</w:t>
      </w:r>
    </w:p>
    <w:p w14:paraId="343F3A1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V2X</w:t>
      </w:r>
      <w:r>
        <w:rPr>
          <w:noProof/>
        </w:rPr>
        <w:tab/>
        <w:t>1724</w:t>
      </w:r>
    </w:p>
    <w:p w14:paraId="78A5216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1724</w:t>
      </w:r>
    </w:p>
    <w:p w14:paraId="71FE84F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1724</w:t>
      </w:r>
    </w:p>
    <w:p w14:paraId="4C3EF16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</w:t>
      </w:r>
      <w:r>
        <w:rPr>
          <w:noProof/>
        </w:rPr>
        <w:tab/>
        <w:t>1724</w:t>
      </w:r>
    </w:p>
    <w:p w14:paraId="25BF22B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 / non-concurrent operation / SL-MIMO</w:t>
      </w:r>
      <w:r>
        <w:rPr>
          <w:noProof/>
        </w:rPr>
        <w:tab/>
        <w:t>1726</w:t>
      </w:r>
    </w:p>
    <w:p w14:paraId="30A4298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1728</w:t>
      </w:r>
    </w:p>
    <w:p w14:paraId="24D96EA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1728</w:t>
      </w:r>
    </w:p>
    <w:p w14:paraId="4477551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1728</w:t>
      </w:r>
    </w:p>
    <w:p w14:paraId="3107107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1730</w:t>
      </w:r>
    </w:p>
    <w:p w14:paraId="770F944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concurrent operation</w:t>
      </w:r>
      <w:r>
        <w:rPr>
          <w:noProof/>
        </w:rPr>
        <w:tab/>
        <w:t>1731</w:t>
      </w:r>
    </w:p>
    <w:p w14:paraId="2BB8229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1733</w:t>
      </w:r>
    </w:p>
    <w:p w14:paraId="5214AB2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1733</w:t>
      </w:r>
    </w:p>
    <w:p w14:paraId="7DF6503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network signalling value "NS_33"</w:t>
      </w:r>
      <w:r>
        <w:rPr>
          <w:noProof/>
        </w:rPr>
        <w:tab/>
        <w:t>1733</w:t>
      </w:r>
    </w:p>
    <w:p w14:paraId="6D6FC9B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1734</w:t>
      </w:r>
    </w:p>
    <w:p w14:paraId="749A177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V2X</w:t>
      </w:r>
      <w:r>
        <w:rPr>
          <w:noProof/>
        </w:rPr>
        <w:tab/>
        <w:t>1736</w:t>
      </w:r>
    </w:p>
    <w:p w14:paraId="5683340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1736</w:t>
      </w:r>
    </w:p>
    <w:p w14:paraId="026FDDD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</w:t>
      </w:r>
      <w:r>
        <w:rPr>
          <w:noProof/>
        </w:rPr>
        <w:tab/>
        <w:t>1736</w:t>
      </w:r>
    </w:p>
    <w:p w14:paraId="189F41A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Transmit intermodulation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1738</w:t>
      </w:r>
    </w:p>
    <w:p w14:paraId="30A6596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 xml:space="preserve">Transmit intermodulation </w:t>
      </w:r>
      <w:r>
        <w:rPr>
          <w:noProof/>
        </w:rPr>
        <w:t>for V2X concurrent operation</w:t>
      </w:r>
      <w:r>
        <w:rPr>
          <w:noProof/>
        </w:rPr>
        <w:tab/>
        <w:t>1739</w:t>
      </w:r>
    </w:p>
    <w:p w14:paraId="78C04B3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1741</w:t>
      </w:r>
    </w:p>
    <w:p w14:paraId="04132AF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1741</w:t>
      </w:r>
    </w:p>
    <w:p w14:paraId="6E6339F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1743</w:t>
      </w:r>
    </w:p>
    <w:p w14:paraId="6FB481F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1743</w:t>
      </w:r>
    </w:p>
    <w:p w14:paraId="7AEABFA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1743</w:t>
      </w:r>
    </w:p>
    <w:p w14:paraId="1AC7BBF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1747</w:t>
      </w:r>
    </w:p>
    <w:p w14:paraId="7B83D40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6.5F.2.4.1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Shared spectrum channel access ACLR</w:t>
      </w:r>
      <w:r>
        <w:rPr>
          <w:noProof/>
        </w:rPr>
        <w:tab/>
        <w:t>1747</w:t>
      </w:r>
    </w:p>
    <w:p w14:paraId="0B69880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6.5F.2.4.2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Shared spectrum channel access ACLR with additional requirement for NS_29</w:t>
      </w:r>
      <w:r>
        <w:rPr>
          <w:noProof/>
        </w:rPr>
        <w:tab/>
        <w:t>1749</w:t>
      </w:r>
    </w:p>
    <w:p w14:paraId="6A934D3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1751</w:t>
      </w:r>
    </w:p>
    <w:p w14:paraId="3006931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1751</w:t>
      </w:r>
    </w:p>
    <w:p w14:paraId="0746D91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1753</w:t>
      </w:r>
    </w:p>
    <w:p w14:paraId="44021B9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shared spectrum channel access</w:t>
      </w:r>
      <w:r>
        <w:rPr>
          <w:noProof/>
        </w:rPr>
        <w:tab/>
        <w:t>1753</w:t>
      </w:r>
    </w:p>
    <w:p w14:paraId="1FEA705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1759</w:t>
      </w:r>
    </w:p>
    <w:p w14:paraId="7FE386D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Output RF spectrum emissions for Tx Diversity</w:t>
      </w:r>
      <w:r>
        <w:rPr>
          <w:noProof/>
        </w:rPr>
        <w:tab/>
        <w:t>1761</w:t>
      </w:r>
    </w:p>
    <w:p w14:paraId="56B83DB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</w:t>
      </w:r>
      <w:r>
        <w:rPr>
          <w:rFonts w:eastAsia="Malgun Gothic"/>
          <w:noProof/>
          <w:lang w:eastAsia="zh-CN"/>
        </w:rPr>
        <w:t>G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</w:t>
      </w:r>
      <w:r>
        <w:rPr>
          <w:rFonts w:eastAsia="Malgun Gothic"/>
          <w:noProof/>
          <w:lang w:eastAsia="zh-CN"/>
        </w:rPr>
        <w:t xml:space="preserve"> </w:t>
      </w:r>
      <w:r>
        <w:rPr>
          <w:rFonts w:eastAsia="Malgun Gothic"/>
          <w:noProof/>
        </w:rPr>
        <w:t>for Tx Diversity</w:t>
      </w:r>
      <w:r>
        <w:rPr>
          <w:noProof/>
        </w:rPr>
        <w:tab/>
        <w:t>1761</w:t>
      </w:r>
    </w:p>
    <w:p w14:paraId="7524996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Tx Diversity for UE supporting 4Tx</w:t>
      </w:r>
      <w:r>
        <w:rPr>
          <w:noProof/>
        </w:rPr>
        <w:tab/>
        <w:t>1762</w:t>
      </w:r>
    </w:p>
    <w:p w14:paraId="181EE5C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1762</w:t>
      </w:r>
    </w:p>
    <w:p w14:paraId="7461F4C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1762</w:t>
      </w:r>
    </w:p>
    <w:p w14:paraId="6CF98A2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Spectrum emission mask for Tx Diversity </w:t>
      </w:r>
      <w:r w:rsidRPr="001802DC">
        <w:rPr>
          <w:rFonts w:eastAsia="Malgun Gothic"/>
          <w:noProof/>
        </w:rPr>
        <w:t>for UE supporting 4Tx</w:t>
      </w:r>
      <w:r>
        <w:rPr>
          <w:noProof/>
        </w:rPr>
        <w:tab/>
        <w:t>1771</w:t>
      </w:r>
    </w:p>
    <w:p w14:paraId="3C35FC2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1774</w:t>
      </w:r>
    </w:p>
    <w:p w14:paraId="7E17DD2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Adjacent channel leakage ratio for Tx Diversity</w:t>
      </w:r>
      <w:r>
        <w:rPr>
          <w:noProof/>
        </w:rPr>
        <w:tab/>
        <w:t>1777</w:t>
      </w:r>
    </w:p>
    <w:p w14:paraId="748C11B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1777</w:t>
      </w:r>
    </w:p>
    <w:p w14:paraId="3C90465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Adjacent channel leakage ratio for Tx Diversity</w:t>
      </w:r>
      <w:r w:rsidRPr="001802DC">
        <w:rPr>
          <w:rFonts w:eastAsia="Malgun Gothic"/>
          <w:noProof/>
        </w:rPr>
        <w:t xml:space="preserve"> for UE supporting 4T</w:t>
      </w:r>
      <w:r>
        <w:rPr>
          <w:noProof/>
        </w:rPr>
        <w:tab/>
        <w:t>1779</w:t>
      </w:r>
    </w:p>
    <w:p w14:paraId="05E83023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1779</w:t>
      </w:r>
    </w:p>
    <w:p w14:paraId="378B53B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6.5G.2.3.2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UTRA ACLR for Tx Diversity</w:t>
      </w:r>
      <w:r>
        <w:rPr>
          <w:noProof/>
        </w:rPr>
        <w:tab/>
        <w:t>1781</w:t>
      </w:r>
    </w:p>
    <w:p w14:paraId="7717FC6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1782</w:t>
      </w:r>
    </w:p>
    <w:p w14:paraId="6E3BFD7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1782</w:t>
      </w:r>
    </w:p>
    <w:p w14:paraId="0E76F76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 for UE supporting 4Tx</w:t>
      </w:r>
      <w:r>
        <w:rPr>
          <w:noProof/>
        </w:rPr>
        <w:tab/>
        <w:t>1783</w:t>
      </w:r>
    </w:p>
    <w:p w14:paraId="04FED19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  <w:lang w:eastAsia="en-US"/>
        </w:rPr>
        <w:t>6.5</w:t>
      </w:r>
      <w:r w:rsidRPr="001802DC">
        <w:rPr>
          <w:rFonts w:eastAsia="SimSun"/>
          <w:noProof/>
          <w:lang w:eastAsia="zh-CN"/>
        </w:rPr>
        <w:t>G</w:t>
      </w:r>
      <w:r w:rsidRPr="001802DC">
        <w:rPr>
          <w:rFonts w:eastAsia="SimSun"/>
          <w:noProof/>
          <w:lang w:eastAsia="en-US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1784</w:t>
      </w:r>
    </w:p>
    <w:p w14:paraId="3EBA474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Tx Diversity for UE supporting 4Tx</w:t>
      </w:r>
      <w:r>
        <w:rPr>
          <w:noProof/>
        </w:rPr>
        <w:tab/>
        <w:t>1786</w:t>
      </w:r>
    </w:p>
    <w:p w14:paraId="0B4DFB1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1786</w:t>
      </w:r>
    </w:p>
    <w:p w14:paraId="49A74C7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1787</w:t>
      </w:r>
    </w:p>
    <w:p w14:paraId="322D75A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 xml:space="preserve"> for UE supporting 4Tx</w:t>
      </w:r>
      <w:r>
        <w:rPr>
          <w:noProof/>
        </w:rPr>
        <w:tab/>
        <w:t>1788</w:t>
      </w:r>
    </w:p>
    <w:p w14:paraId="150679C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RF spectrum emissions for CA with UL MIMO</w:t>
      </w:r>
      <w:r>
        <w:rPr>
          <w:noProof/>
        </w:rPr>
        <w:tab/>
        <w:t>1789</w:t>
      </w:r>
    </w:p>
    <w:p w14:paraId="3479B9E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RF spectrum emissions for intra-band UL contiguous CA with UL MIMO</w:t>
      </w:r>
      <w:r>
        <w:rPr>
          <w:noProof/>
        </w:rPr>
        <w:tab/>
        <w:t>1789</w:t>
      </w:r>
    </w:p>
    <w:p w14:paraId="3CDDB62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 for intra-band UL contiguous CA for UL MIMO</w:t>
      </w:r>
      <w:r>
        <w:rPr>
          <w:noProof/>
        </w:rPr>
        <w:tab/>
        <w:t>1789</w:t>
      </w:r>
    </w:p>
    <w:p w14:paraId="20A0AFF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 of band emission for intra-band UL contiguous CA for UL MIMO</w:t>
      </w:r>
      <w:r>
        <w:rPr>
          <w:noProof/>
        </w:rPr>
        <w:tab/>
        <w:t>1790</w:t>
      </w:r>
    </w:p>
    <w:p w14:paraId="4F8C1F8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1790</w:t>
      </w:r>
    </w:p>
    <w:p w14:paraId="4DA254B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Spectrum emission mask for intra-band UL contiguous CA for UL MIMO</w:t>
      </w:r>
      <w:r>
        <w:rPr>
          <w:noProof/>
        </w:rPr>
        <w:tab/>
        <w:t>1790</w:t>
      </w:r>
    </w:p>
    <w:p w14:paraId="6799903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Additional spectrum emission mask for intra-band UL contiguous CA for UL MIMO</w:t>
      </w:r>
      <w:r>
        <w:rPr>
          <w:noProof/>
        </w:rPr>
        <w:tab/>
        <w:t>1793</w:t>
      </w:r>
    </w:p>
    <w:p w14:paraId="093E07E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NR ACLR for intra-band UL contiguous CA for UL MIMO</w:t>
      </w:r>
      <w:r>
        <w:rPr>
          <w:noProof/>
        </w:rPr>
        <w:tab/>
        <w:t>1794</w:t>
      </w:r>
    </w:p>
    <w:p w14:paraId="2BC25A8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intra-band UL contiguous CA for UL MIMO</w:t>
      </w:r>
      <w:r>
        <w:rPr>
          <w:noProof/>
        </w:rPr>
        <w:tab/>
        <w:t>1797</w:t>
      </w:r>
    </w:p>
    <w:p w14:paraId="5A16A6B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1797</w:t>
      </w:r>
    </w:p>
    <w:p w14:paraId="32064F2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intra-band UL contiguous CA for UL MIMO</w:t>
      </w:r>
      <w:r>
        <w:rPr>
          <w:noProof/>
        </w:rPr>
        <w:tab/>
        <w:t>1797</w:t>
      </w:r>
    </w:p>
    <w:p w14:paraId="3717B6D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UL contiguous CA for UL MIMO</w:t>
      </w:r>
      <w:r>
        <w:rPr>
          <w:noProof/>
        </w:rPr>
        <w:tab/>
        <w:t>1798</w:t>
      </w:r>
    </w:p>
    <w:p w14:paraId="23CDC22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6.5H.1.3.3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intra-band UL contiguous CA for UL MIMO</w:t>
      </w:r>
      <w:r>
        <w:rPr>
          <w:noProof/>
        </w:rPr>
        <w:tab/>
        <w:t>1801</w:t>
      </w:r>
    </w:p>
    <w:p w14:paraId="279F060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intra-band UL contiguous CA for UL MIMO</w:t>
      </w:r>
      <w:r>
        <w:rPr>
          <w:noProof/>
        </w:rPr>
        <w:tab/>
        <w:t>1802</w:t>
      </w:r>
    </w:p>
    <w:p w14:paraId="1AB7E21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6.5H.2</w:t>
      </w:r>
      <w:r>
        <w:rPr>
          <w:noProof/>
        </w:rPr>
        <w:tab/>
        <w:t>1804</w:t>
      </w:r>
    </w:p>
    <w:p w14:paraId="1B68424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RF spectrum emissions for inter-band UL CA with UL MIMO</w:t>
      </w:r>
      <w:r>
        <w:rPr>
          <w:noProof/>
        </w:rPr>
        <w:tab/>
        <w:t>1804</w:t>
      </w:r>
    </w:p>
    <w:p w14:paraId="09C355B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 for inter-band UL CA with UL MIMO</w:t>
      </w:r>
      <w:r>
        <w:rPr>
          <w:noProof/>
        </w:rPr>
        <w:tab/>
        <w:t>1804</w:t>
      </w:r>
    </w:p>
    <w:p w14:paraId="25BB2E1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 of band emission for inter-band UL CA with UL MIMO</w:t>
      </w:r>
      <w:r>
        <w:rPr>
          <w:noProof/>
        </w:rPr>
        <w:tab/>
        <w:t>1804</w:t>
      </w:r>
    </w:p>
    <w:p w14:paraId="18E4B49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1804</w:t>
      </w:r>
    </w:p>
    <w:p w14:paraId="18F135E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UL MIMO</w:t>
      </w:r>
      <w:r>
        <w:rPr>
          <w:noProof/>
        </w:rPr>
        <w:tab/>
        <w:t>1805</w:t>
      </w:r>
    </w:p>
    <w:p w14:paraId="78AE0DCC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UL MIMO</w:t>
      </w:r>
      <w:r>
        <w:rPr>
          <w:noProof/>
        </w:rPr>
        <w:tab/>
        <w:t>1805</w:t>
      </w:r>
    </w:p>
    <w:p w14:paraId="4854495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UL MIMO</w:t>
      </w:r>
      <w:r>
        <w:rPr>
          <w:noProof/>
        </w:rPr>
        <w:tab/>
        <w:t>1805</w:t>
      </w:r>
    </w:p>
    <w:p w14:paraId="648F512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Spurious emission for inter-band UL CA with UL MIMO</w:t>
      </w:r>
      <w:r>
        <w:rPr>
          <w:noProof/>
        </w:rPr>
        <w:tab/>
        <w:t>1806</w:t>
      </w:r>
    </w:p>
    <w:p w14:paraId="6929DD6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H</w:t>
      </w:r>
      <w:r>
        <w:rPr>
          <w:noProof/>
        </w:rPr>
        <w:t>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1806</w:t>
      </w:r>
    </w:p>
    <w:p w14:paraId="061F78C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UL MIMO</w:t>
      </w:r>
      <w:r>
        <w:rPr>
          <w:noProof/>
        </w:rPr>
        <w:tab/>
        <w:t>1806</w:t>
      </w:r>
    </w:p>
    <w:p w14:paraId="00696BA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UL MIMO</w:t>
      </w:r>
      <w:r>
        <w:rPr>
          <w:noProof/>
        </w:rPr>
        <w:tab/>
        <w:t>1809</w:t>
      </w:r>
    </w:p>
    <w:p w14:paraId="675279D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UL MIMO</w:t>
      </w:r>
      <w:r>
        <w:rPr>
          <w:noProof/>
        </w:rPr>
        <w:tab/>
        <w:t>1810</w:t>
      </w:r>
    </w:p>
    <w:p w14:paraId="621A21F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ATG</w:t>
      </w:r>
      <w:r>
        <w:rPr>
          <w:noProof/>
        </w:rPr>
        <w:tab/>
        <w:t>1811</w:t>
      </w:r>
    </w:p>
    <w:p w14:paraId="1F95498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1811</w:t>
      </w:r>
    </w:p>
    <w:p w14:paraId="3D31DF1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ATG</w:t>
      </w:r>
      <w:r>
        <w:rPr>
          <w:noProof/>
        </w:rPr>
        <w:tab/>
        <w:t>1811</w:t>
      </w:r>
    </w:p>
    <w:p w14:paraId="3D48272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ATG</w:t>
      </w:r>
      <w:r>
        <w:rPr>
          <w:noProof/>
        </w:rPr>
        <w:tab/>
        <w:t>1813</w:t>
      </w:r>
    </w:p>
    <w:p w14:paraId="141407E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1813</w:t>
      </w:r>
    </w:p>
    <w:p w14:paraId="5F7FC38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6.5J.2.2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Spectrum emission mask for ATG</w:t>
      </w:r>
      <w:r>
        <w:rPr>
          <w:noProof/>
        </w:rPr>
        <w:tab/>
        <w:t>1814</w:t>
      </w:r>
    </w:p>
    <w:p w14:paraId="437C8B4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1815</w:t>
      </w:r>
    </w:p>
    <w:p w14:paraId="1BF8D57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1815</w:t>
      </w:r>
    </w:p>
    <w:p w14:paraId="34226E4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1815</w:t>
      </w:r>
    </w:p>
    <w:p w14:paraId="27EC91A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Aerial UE</w:t>
      </w:r>
      <w:r>
        <w:rPr>
          <w:noProof/>
        </w:rPr>
        <w:tab/>
        <w:t>1817</w:t>
      </w:r>
    </w:p>
    <w:p w14:paraId="399C659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Aerial UE</w:t>
      </w:r>
      <w:r>
        <w:rPr>
          <w:noProof/>
        </w:rPr>
        <w:tab/>
        <w:t>1817</w:t>
      </w:r>
    </w:p>
    <w:p w14:paraId="3FF16AD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Aerial UE</w:t>
      </w:r>
      <w:r>
        <w:rPr>
          <w:noProof/>
        </w:rPr>
        <w:tab/>
        <w:t>1817</w:t>
      </w:r>
    </w:p>
    <w:p w14:paraId="2B9C2A3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Aerial UE</w:t>
      </w:r>
      <w:r>
        <w:rPr>
          <w:noProof/>
        </w:rPr>
        <w:tab/>
        <w:t>1818</w:t>
      </w:r>
    </w:p>
    <w:p w14:paraId="210C931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1818</w:t>
      </w:r>
    </w:p>
    <w:p w14:paraId="7A72BC2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1818</w:t>
      </w:r>
    </w:p>
    <w:p w14:paraId="1EA9213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6.5K.3.3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1818</w:t>
      </w:r>
    </w:p>
    <w:p w14:paraId="596C67B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RF spectrum emissions for CA with Tx Diversity</w:t>
      </w:r>
      <w:r>
        <w:rPr>
          <w:noProof/>
        </w:rPr>
        <w:tab/>
        <w:t>1822</w:t>
      </w:r>
    </w:p>
    <w:p w14:paraId="2ED2BEE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Void</w:t>
      </w:r>
      <w:r>
        <w:rPr>
          <w:noProof/>
        </w:rPr>
        <w:tab/>
        <w:t>1822</w:t>
      </w:r>
    </w:p>
    <w:p w14:paraId="65F36AD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Void</w:t>
      </w:r>
      <w:r>
        <w:rPr>
          <w:noProof/>
        </w:rPr>
        <w:tab/>
        <w:t>1822</w:t>
      </w:r>
    </w:p>
    <w:p w14:paraId="465633F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Output RF spectrum emissions for inter-band UL CA with Tx Diversity</w:t>
      </w:r>
      <w:r>
        <w:rPr>
          <w:noProof/>
        </w:rPr>
        <w:tab/>
        <w:t>1822</w:t>
      </w:r>
    </w:p>
    <w:p w14:paraId="7414424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Occupied bandwidth for inter-band UL CA with Tx Diversity</w:t>
      </w:r>
      <w:r>
        <w:rPr>
          <w:noProof/>
        </w:rPr>
        <w:tab/>
        <w:t>1822</w:t>
      </w:r>
    </w:p>
    <w:p w14:paraId="483E81F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inter-band UL CA with Tx Diversity</w:t>
      </w:r>
      <w:r>
        <w:rPr>
          <w:noProof/>
        </w:rPr>
        <w:tab/>
        <w:t>1823</w:t>
      </w:r>
    </w:p>
    <w:p w14:paraId="210BDB96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1823</w:t>
      </w:r>
    </w:p>
    <w:p w14:paraId="5EF3C59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inter-band UL CA with Tx Diversity</w:t>
      </w:r>
      <w:r>
        <w:rPr>
          <w:noProof/>
        </w:rPr>
        <w:tab/>
        <w:t>1823</w:t>
      </w:r>
    </w:p>
    <w:p w14:paraId="48EFD8E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inter-band UL CA with Tx Diversity</w:t>
      </w:r>
      <w:r>
        <w:rPr>
          <w:noProof/>
        </w:rPr>
        <w:tab/>
        <w:t>1823</w:t>
      </w:r>
    </w:p>
    <w:p w14:paraId="3460950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inter-band UL CA with Tx Diversity</w:t>
      </w:r>
      <w:r>
        <w:rPr>
          <w:noProof/>
        </w:rPr>
        <w:tab/>
        <w:t>1824</w:t>
      </w:r>
    </w:p>
    <w:p w14:paraId="7841B3C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6.5L.3.3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 xml:space="preserve">Spurious emission for inter-band UL CA with </w:t>
      </w:r>
      <w:r>
        <w:rPr>
          <w:noProof/>
        </w:rPr>
        <w:t>Tx Diversity</w:t>
      </w:r>
      <w:r>
        <w:rPr>
          <w:noProof/>
        </w:rPr>
        <w:tab/>
        <w:t>1824</w:t>
      </w:r>
    </w:p>
    <w:p w14:paraId="0B9A1C9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1824</w:t>
      </w:r>
    </w:p>
    <w:p w14:paraId="324814F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inter-band UL CA with Tx Diversity</w:t>
      </w:r>
      <w:r>
        <w:rPr>
          <w:noProof/>
        </w:rPr>
        <w:tab/>
        <w:t>1824</w:t>
      </w:r>
    </w:p>
    <w:p w14:paraId="125A0DF9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Spurious emissions for UE co-existence for inter-band UL CA with Tx Diversity</w:t>
      </w:r>
      <w:r>
        <w:rPr>
          <w:noProof/>
        </w:rPr>
        <w:tab/>
        <w:t>1827</w:t>
      </w:r>
    </w:p>
    <w:p w14:paraId="23D6B7B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inter-band UL CA with Tx Diversity</w:t>
      </w:r>
      <w:r>
        <w:rPr>
          <w:noProof/>
        </w:rPr>
        <w:tab/>
        <w:t>1828</w:t>
      </w:r>
    </w:p>
    <w:p w14:paraId="7F51B78C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Receiver characteristics</w:t>
      </w:r>
      <w:r>
        <w:rPr>
          <w:noProof/>
        </w:rPr>
        <w:tab/>
        <w:t>1829</w:t>
      </w:r>
    </w:p>
    <w:p w14:paraId="7CFB632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1829</w:t>
      </w:r>
    </w:p>
    <w:p w14:paraId="5318B62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1830</w:t>
      </w:r>
    </w:p>
    <w:p w14:paraId="7610B2E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1830</w:t>
      </w:r>
    </w:p>
    <w:p w14:paraId="79AD609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1830</w:t>
      </w:r>
    </w:p>
    <w:p w14:paraId="0B5EDB0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</w:t>
      </w:r>
      <w:r>
        <w:rPr>
          <w:noProof/>
        </w:rPr>
        <w:tab/>
        <w:t>1830</w:t>
      </w:r>
    </w:p>
    <w:p w14:paraId="51050CC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</w:t>
      </w:r>
      <w:r>
        <w:rPr>
          <w:noProof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Diversity characteristics for ATG</w:t>
      </w:r>
      <w:r>
        <w:rPr>
          <w:noProof/>
        </w:rPr>
        <w:tab/>
        <w:t>1831</w:t>
      </w:r>
    </w:p>
    <w:p w14:paraId="49C836D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</w:t>
      </w:r>
      <w:r>
        <w:rPr>
          <w:noProof/>
        </w:rPr>
        <w:tab/>
        <w:t>1831</w:t>
      </w:r>
    </w:p>
    <w:p w14:paraId="20EBA17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1831</w:t>
      </w:r>
    </w:p>
    <w:p w14:paraId="0A9DBB7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1831</w:t>
      </w:r>
    </w:p>
    <w:p w14:paraId="602D229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XR</w:t>
      </w:r>
      <w:r>
        <w:rPr>
          <w:noProof/>
        </w:rPr>
        <w:tab/>
        <w:t>1874</w:t>
      </w:r>
    </w:p>
    <w:p w14:paraId="3E94BF5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1876</w:t>
      </w:r>
    </w:p>
    <w:p w14:paraId="6B7D473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CA</w:t>
      </w:r>
      <w:r>
        <w:rPr>
          <w:noProof/>
        </w:rPr>
        <w:tab/>
        <w:t>1876</w:t>
      </w:r>
    </w:p>
    <w:p w14:paraId="402113C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1876</w:t>
      </w:r>
    </w:p>
    <w:p w14:paraId="5001294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1876</w:t>
      </w:r>
    </w:p>
    <w:p w14:paraId="5799CDD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1877</w:t>
      </w:r>
    </w:p>
    <w:p w14:paraId="427B197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1877</w:t>
      </w:r>
    </w:p>
    <w:p w14:paraId="078C819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1877</w:t>
      </w:r>
    </w:p>
    <w:p w14:paraId="34550AE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1878</w:t>
      </w:r>
    </w:p>
    <w:p w14:paraId="3D90E3FD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1879</w:t>
      </w:r>
    </w:p>
    <w:p w14:paraId="7A873C1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1802DC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1880</w:t>
      </w:r>
    </w:p>
    <w:p w14:paraId="3119671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1880</w:t>
      </w:r>
    </w:p>
    <w:p w14:paraId="3694DFA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1802DC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1880</w:t>
      </w:r>
    </w:p>
    <w:p w14:paraId="0855050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1887</w:t>
      </w:r>
    </w:p>
    <w:p w14:paraId="40ADAA1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1893</w:t>
      </w:r>
    </w:p>
    <w:p w14:paraId="61630D1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1911</w:t>
      </w:r>
    </w:p>
    <w:p w14:paraId="2FF947C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1915</w:t>
      </w:r>
    </w:p>
    <w:p w14:paraId="094367C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1925</w:t>
      </w:r>
    </w:p>
    <w:p w14:paraId="79F0DF8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1960</w:t>
      </w:r>
    </w:p>
    <w:p w14:paraId="28BC64F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7.3A.2_1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exceptions</w:t>
      </w:r>
      <w:r>
        <w:rPr>
          <w:noProof/>
        </w:rPr>
        <w:tab/>
        <w:t>1968</w:t>
      </w:r>
    </w:p>
    <w:p w14:paraId="5E7AE5B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1988</w:t>
      </w:r>
    </w:p>
    <w:p w14:paraId="2BCAC8D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1997</w:t>
      </w:r>
    </w:p>
    <w:p w14:paraId="1D86A3A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1997</w:t>
      </w:r>
    </w:p>
    <w:p w14:paraId="51416AE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1997</w:t>
      </w:r>
    </w:p>
    <w:p w14:paraId="55AEF7F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1997</w:t>
      </w:r>
    </w:p>
    <w:p w14:paraId="346B5C4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1997</w:t>
      </w:r>
    </w:p>
    <w:p w14:paraId="15BEF2D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1997</w:t>
      </w:r>
    </w:p>
    <w:p w14:paraId="5976278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 for SUL</w:t>
      </w:r>
      <w:r>
        <w:rPr>
          <w:noProof/>
        </w:rPr>
        <w:tab/>
        <w:t>1999</w:t>
      </w:r>
    </w:p>
    <w:p w14:paraId="24D7133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2001</w:t>
      </w:r>
    </w:p>
    <w:p w14:paraId="6A095FD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2001</w:t>
      </w:r>
    </w:p>
    <w:p w14:paraId="04AF087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2 DL CA</w:t>
      </w:r>
      <w:r>
        <w:rPr>
          <w:noProof/>
        </w:rPr>
        <w:tab/>
        <w:t>2015</w:t>
      </w:r>
    </w:p>
    <w:p w14:paraId="49E5522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3 DL CA</w:t>
      </w:r>
      <w:r>
        <w:rPr>
          <w:noProof/>
        </w:rPr>
        <w:tab/>
        <w:t>2015</w:t>
      </w:r>
    </w:p>
    <w:p w14:paraId="7D8DFC4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2016</w:t>
      </w:r>
    </w:p>
    <w:p w14:paraId="4B144CF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2016</w:t>
      </w:r>
    </w:p>
    <w:p w14:paraId="64DA896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2016</w:t>
      </w:r>
    </w:p>
    <w:p w14:paraId="2ED6528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2018</w:t>
      </w:r>
    </w:p>
    <w:p w14:paraId="6F2875D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2019</w:t>
      </w:r>
    </w:p>
    <w:p w14:paraId="7E3D4B1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 w:rsidRPr="001802DC">
        <w:rPr>
          <w:noProof/>
          <w:lang w:eastAsia="zh-CN"/>
        </w:rPr>
        <w:t xml:space="preserve"> </w:t>
      </w:r>
      <w:r>
        <w:rPr>
          <w:noProof/>
        </w:rPr>
        <w:t>for UE supporting 4Tx</w:t>
      </w:r>
      <w:r>
        <w:rPr>
          <w:noProof/>
        </w:rPr>
        <w:tab/>
        <w:t>2020</w:t>
      </w:r>
    </w:p>
    <w:p w14:paraId="10767B9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</w:t>
      </w:r>
      <w:r>
        <w:rPr>
          <w:noProof/>
        </w:rPr>
        <w:tab/>
        <w:t>2021</w:t>
      </w:r>
    </w:p>
    <w:p w14:paraId="2C70E9D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2021</w:t>
      </w:r>
    </w:p>
    <w:p w14:paraId="02C697C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2022</w:t>
      </w:r>
    </w:p>
    <w:p w14:paraId="17B8434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Concurrent operation</w:t>
      </w:r>
      <w:r>
        <w:rPr>
          <w:noProof/>
        </w:rPr>
        <w:tab/>
        <w:t>2024</w:t>
      </w:r>
    </w:p>
    <w:p w14:paraId="12FA63F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2025</w:t>
      </w:r>
    </w:p>
    <w:p w14:paraId="2ADA1C2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2025</w:t>
      </w:r>
    </w:p>
    <w:p w14:paraId="0C75DB3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2025</w:t>
      </w:r>
    </w:p>
    <w:p w14:paraId="2067431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2029</w:t>
      </w:r>
    </w:p>
    <w:p w14:paraId="3485A41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  <w:lang w:eastAsia="zh-CN"/>
        </w:rPr>
        <w:t>7.3G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  <w:lang w:eastAsia="zh-CN"/>
        </w:rPr>
        <w:t>Reference sensitivity for Tx Diversity</w:t>
      </w:r>
      <w:r>
        <w:rPr>
          <w:noProof/>
        </w:rPr>
        <w:tab/>
        <w:t>2030</w:t>
      </w:r>
    </w:p>
    <w:p w14:paraId="05F5054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2030</w:t>
      </w:r>
    </w:p>
    <w:p w14:paraId="23D88FD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Tx Diversity for UE supporting 4Tx</w:t>
      </w:r>
      <w:r>
        <w:rPr>
          <w:noProof/>
        </w:rPr>
        <w:tab/>
        <w:t>2030</w:t>
      </w:r>
    </w:p>
    <w:p w14:paraId="46123E0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(e)RedCap</w:t>
      </w:r>
      <w:r>
        <w:rPr>
          <w:noProof/>
        </w:rPr>
        <w:tab/>
        <w:t>2033</w:t>
      </w:r>
    </w:p>
    <w:p w14:paraId="44E1C0F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2033</w:t>
      </w:r>
    </w:p>
    <w:p w14:paraId="23B3E52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RedCap</w:t>
      </w:r>
      <w:r>
        <w:rPr>
          <w:noProof/>
        </w:rPr>
        <w:tab/>
        <w:t>2033</w:t>
      </w:r>
    </w:p>
    <w:p w14:paraId="476B99F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</w:t>
      </w:r>
      <w:r w:rsidRPr="001802DC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power level for </w:t>
      </w:r>
      <w:r w:rsidRPr="001802DC">
        <w:rPr>
          <w:rFonts w:eastAsia="SimSun"/>
          <w:noProof/>
          <w:lang w:eastAsia="zh-CN"/>
        </w:rPr>
        <w:t>e</w:t>
      </w:r>
      <w:r>
        <w:rPr>
          <w:noProof/>
        </w:rPr>
        <w:t>RedCap</w:t>
      </w:r>
      <w:r>
        <w:rPr>
          <w:noProof/>
        </w:rPr>
        <w:tab/>
        <w:t>2061</w:t>
      </w:r>
    </w:p>
    <w:p w14:paraId="05FF199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ATG</w:t>
      </w:r>
      <w:r>
        <w:rPr>
          <w:noProof/>
        </w:rPr>
        <w:tab/>
        <w:t>2075</w:t>
      </w:r>
    </w:p>
    <w:p w14:paraId="26855C7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2075</w:t>
      </w:r>
    </w:p>
    <w:p w14:paraId="653849C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ATG</w:t>
      </w:r>
      <w:r>
        <w:rPr>
          <w:noProof/>
        </w:rPr>
        <w:tab/>
        <w:t>2075</w:t>
      </w:r>
    </w:p>
    <w:p w14:paraId="3B73DC6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</w:rPr>
        <w:tab/>
        <w:t>2078</w:t>
      </w:r>
    </w:p>
    <w:p w14:paraId="66DBCF6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</w:t>
      </w:r>
      <w:r>
        <w:rPr>
          <w:noProof/>
        </w:rPr>
        <w:tab/>
        <w:t>2081</w:t>
      </w:r>
    </w:p>
    <w:p w14:paraId="19AFCCA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7.4A.0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2081</w:t>
      </w:r>
    </w:p>
    <w:p w14:paraId="0849F0C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2081</w:t>
      </w:r>
    </w:p>
    <w:p w14:paraId="17A746F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2081</w:t>
      </w:r>
    </w:p>
    <w:p w14:paraId="075ADD9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2081</w:t>
      </w:r>
    </w:p>
    <w:p w14:paraId="43F455A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7.4A.1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 input level for CA (2DL CA)</w:t>
      </w:r>
      <w:r>
        <w:rPr>
          <w:noProof/>
        </w:rPr>
        <w:tab/>
        <w:t>2082</w:t>
      </w:r>
    </w:p>
    <w:p w14:paraId="0F86D96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7.4A.2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 input level for CA (3DL CA)</w:t>
      </w:r>
      <w:r>
        <w:rPr>
          <w:noProof/>
        </w:rPr>
        <w:tab/>
        <w:t>2086</w:t>
      </w:r>
    </w:p>
    <w:p w14:paraId="434F60A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7.4A.3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 input level for CA (4DL CA)</w:t>
      </w:r>
      <w:r>
        <w:rPr>
          <w:noProof/>
        </w:rPr>
        <w:tab/>
        <w:t>2091</w:t>
      </w:r>
    </w:p>
    <w:p w14:paraId="573B691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7.4A.4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Maximum input level for CA (5DL CA)</w:t>
      </w:r>
      <w:r>
        <w:rPr>
          <w:noProof/>
        </w:rPr>
        <w:tab/>
        <w:t>2097</w:t>
      </w:r>
    </w:p>
    <w:p w14:paraId="1D3A83D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NR-DC</w:t>
      </w:r>
      <w:r>
        <w:rPr>
          <w:noProof/>
        </w:rPr>
        <w:tab/>
        <w:t>2099</w:t>
      </w:r>
    </w:p>
    <w:p w14:paraId="68DFF68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2099</w:t>
      </w:r>
    </w:p>
    <w:p w14:paraId="7301F18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2102</w:t>
      </w:r>
    </w:p>
    <w:p w14:paraId="2C9AFF3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</w:t>
      </w:r>
      <w:r>
        <w:rPr>
          <w:noProof/>
        </w:rPr>
        <w:tab/>
        <w:t>2104</w:t>
      </w:r>
    </w:p>
    <w:p w14:paraId="513DA58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2104</w:t>
      </w:r>
    </w:p>
    <w:p w14:paraId="450480B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non-concurrent operation</w:t>
      </w:r>
      <w:r>
        <w:rPr>
          <w:noProof/>
        </w:rPr>
        <w:tab/>
        <w:t>2105</w:t>
      </w:r>
    </w:p>
    <w:p w14:paraId="58C9CCC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V2X / concurrent operation</w:t>
      </w:r>
      <w:r>
        <w:rPr>
          <w:noProof/>
        </w:rPr>
        <w:tab/>
        <w:t>2107</w:t>
      </w:r>
    </w:p>
    <w:p w14:paraId="50C2F81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shared spectrum channel access</w:t>
      </w:r>
      <w:r>
        <w:rPr>
          <w:noProof/>
        </w:rPr>
        <w:tab/>
        <w:t>2107</w:t>
      </w:r>
    </w:p>
    <w:p w14:paraId="62B5655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ATG</w:t>
      </w:r>
      <w:r>
        <w:rPr>
          <w:noProof/>
        </w:rPr>
        <w:tab/>
        <w:t>2110</w:t>
      </w:r>
    </w:p>
    <w:p w14:paraId="63FDE7F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2113</w:t>
      </w:r>
    </w:p>
    <w:p w14:paraId="1EB9BAE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2119</w:t>
      </w:r>
    </w:p>
    <w:p w14:paraId="5643787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2119</w:t>
      </w:r>
    </w:p>
    <w:p w14:paraId="757183E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2119</w:t>
      </w:r>
    </w:p>
    <w:p w14:paraId="1EDE663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2121</w:t>
      </w:r>
    </w:p>
    <w:p w14:paraId="5503836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2122</w:t>
      </w:r>
    </w:p>
    <w:p w14:paraId="02D3D35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2122</w:t>
      </w:r>
    </w:p>
    <w:p w14:paraId="135F85C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2134</w:t>
      </w:r>
    </w:p>
    <w:p w14:paraId="529CD11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2145</w:t>
      </w:r>
    </w:p>
    <w:p w14:paraId="650EDC2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2155</w:t>
      </w:r>
    </w:p>
    <w:p w14:paraId="06210B8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2163</w:t>
      </w:r>
    </w:p>
    <w:p w14:paraId="3CC5075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2163</w:t>
      </w:r>
    </w:p>
    <w:p w14:paraId="6DB6D29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2165</w:t>
      </w:r>
    </w:p>
    <w:p w14:paraId="19B9EA1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 w:rsidRPr="001802DC">
        <w:rPr>
          <w:noProof/>
          <w:lang w:eastAsia="zh-CN"/>
        </w:rPr>
        <w:t xml:space="preserve"> </w:t>
      </w:r>
      <w:r>
        <w:rPr>
          <w:noProof/>
          <w:lang w:eastAsia="zh-CN"/>
        </w:rPr>
        <w:t>for UE supporting 4Tx</w:t>
      </w:r>
      <w:r>
        <w:rPr>
          <w:noProof/>
        </w:rPr>
        <w:tab/>
        <w:t>2166</w:t>
      </w:r>
    </w:p>
    <w:p w14:paraId="0C5611F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</w:t>
      </w:r>
      <w:r>
        <w:rPr>
          <w:noProof/>
        </w:rPr>
        <w:tab/>
        <w:t>2167</w:t>
      </w:r>
    </w:p>
    <w:p w14:paraId="5CFB8DD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</w:t>
      </w:r>
      <w:r>
        <w:rPr>
          <w:noProof/>
        </w:rPr>
        <w:t xml:space="preserve"> conformance requirements</w:t>
      </w:r>
      <w:r>
        <w:rPr>
          <w:noProof/>
        </w:rPr>
        <w:tab/>
        <w:t>2167</w:t>
      </w:r>
    </w:p>
    <w:p w14:paraId="397C4C0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non-concurrent operation</w:t>
      </w:r>
      <w:r>
        <w:rPr>
          <w:noProof/>
        </w:rPr>
        <w:tab/>
        <w:t>2168</w:t>
      </w:r>
    </w:p>
    <w:p w14:paraId="707DEF8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V2X / concurrent operation</w:t>
      </w:r>
      <w:r>
        <w:rPr>
          <w:noProof/>
        </w:rPr>
        <w:tab/>
        <w:t>2170</w:t>
      </w:r>
    </w:p>
    <w:p w14:paraId="2A5BDED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2175</w:t>
      </w:r>
    </w:p>
    <w:p w14:paraId="2180F09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2175</w:t>
      </w:r>
    </w:p>
    <w:p w14:paraId="6A9AAED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Tx Diversity</w:t>
      </w:r>
      <w:r>
        <w:rPr>
          <w:noProof/>
        </w:rPr>
        <w:tab/>
        <w:t>2178</w:t>
      </w:r>
    </w:p>
    <w:p w14:paraId="4B31593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2178</w:t>
      </w:r>
    </w:p>
    <w:p w14:paraId="3F38BC9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Tx Diversity for UE supporting 4Tx</w:t>
      </w:r>
      <w:r>
        <w:rPr>
          <w:noProof/>
        </w:rPr>
        <w:tab/>
        <w:t>2178</w:t>
      </w:r>
    </w:p>
    <w:p w14:paraId="7EA8DC3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ATG</w:t>
      </w:r>
      <w:r>
        <w:rPr>
          <w:noProof/>
        </w:rPr>
        <w:tab/>
        <w:t>2181</w:t>
      </w:r>
    </w:p>
    <w:p w14:paraId="2F158D5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</w:t>
      </w:r>
      <w:r>
        <w:rPr>
          <w:noProof/>
        </w:rPr>
        <w:tab/>
        <w:t>2188</w:t>
      </w:r>
    </w:p>
    <w:p w14:paraId="68DB13C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2188</w:t>
      </w:r>
    </w:p>
    <w:p w14:paraId="37935BD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2188</w:t>
      </w:r>
    </w:p>
    <w:p w14:paraId="2B38169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2195</w:t>
      </w:r>
    </w:p>
    <w:p w14:paraId="21C64DA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</w:t>
      </w:r>
      <w:r>
        <w:rPr>
          <w:noProof/>
        </w:rPr>
        <w:tab/>
        <w:t>2203</w:t>
      </w:r>
    </w:p>
    <w:p w14:paraId="4F9DFA7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2207</w:t>
      </w:r>
    </w:p>
    <w:p w14:paraId="7A9EE8F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2207</w:t>
      </w:r>
    </w:p>
    <w:p w14:paraId="3D5D4DD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CA</w:t>
      </w:r>
      <w:r>
        <w:rPr>
          <w:noProof/>
        </w:rPr>
        <w:tab/>
        <w:t>2207</w:t>
      </w:r>
    </w:p>
    <w:p w14:paraId="3F7FE46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2207</w:t>
      </w:r>
    </w:p>
    <w:p w14:paraId="286B3A1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2207</w:t>
      </w:r>
    </w:p>
    <w:p w14:paraId="349F331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2208</w:t>
      </w:r>
    </w:p>
    <w:p w14:paraId="5A777A1A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2208</w:t>
      </w:r>
    </w:p>
    <w:p w14:paraId="3494309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2209</w:t>
      </w:r>
    </w:p>
    <w:p w14:paraId="3419792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2217</w:t>
      </w:r>
    </w:p>
    <w:p w14:paraId="5048EA7D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2228</w:t>
      </w:r>
    </w:p>
    <w:p w14:paraId="18588EC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</w:t>
      </w:r>
      <w:r>
        <w:rPr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(5DL CA)</w:t>
      </w:r>
      <w:r>
        <w:rPr>
          <w:noProof/>
        </w:rPr>
        <w:tab/>
        <w:t>2238</w:t>
      </w:r>
    </w:p>
    <w:p w14:paraId="186A728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</w:t>
      </w:r>
      <w:r>
        <w:rPr>
          <w:noProof/>
        </w:rPr>
        <w:tab/>
        <w:t>2244</w:t>
      </w:r>
    </w:p>
    <w:p w14:paraId="46B8D07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2244</w:t>
      </w:r>
    </w:p>
    <w:p w14:paraId="3B22C8F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2244</w:t>
      </w:r>
    </w:p>
    <w:p w14:paraId="4083794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2245</w:t>
      </w:r>
    </w:p>
    <w:p w14:paraId="0ECF72D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2245</w:t>
      </w:r>
    </w:p>
    <w:p w14:paraId="4774FC0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2247</w:t>
      </w:r>
    </w:p>
    <w:p w14:paraId="6DF6015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2254</w:t>
      </w:r>
    </w:p>
    <w:p w14:paraId="119E748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2262</w:t>
      </w:r>
    </w:p>
    <w:p w14:paraId="06E8ED5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(5</w:t>
      </w:r>
      <w:r>
        <w:rPr>
          <w:noProof/>
          <w:lang w:eastAsia="zh-CN"/>
        </w:rPr>
        <w:t>DL CA</w:t>
      </w:r>
      <w:r>
        <w:rPr>
          <w:noProof/>
        </w:rPr>
        <w:t>)</w:t>
      </w:r>
      <w:r>
        <w:rPr>
          <w:noProof/>
        </w:rPr>
        <w:tab/>
        <w:t>2268</w:t>
      </w:r>
    </w:p>
    <w:p w14:paraId="30E68A2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</w:t>
      </w:r>
      <w:r>
        <w:rPr>
          <w:noProof/>
        </w:rPr>
        <w:tab/>
        <w:t>2274</w:t>
      </w:r>
    </w:p>
    <w:p w14:paraId="174E1E8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7.6A.4.</w:t>
      </w:r>
      <w:r w:rsidRPr="001802DC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2274</w:t>
      </w:r>
    </w:p>
    <w:p w14:paraId="2AF61BA1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7.6A.4.</w:t>
      </w:r>
      <w:r w:rsidRPr="001802DC">
        <w:rPr>
          <w:rFonts w:eastAsia="SimSun"/>
          <w:noProof/>
          <w:lang w:eastAsia="zh-CN"/>
        </w:rPr>
        <w:t>0.</w:t>
      </w:r>
      <w:r w:rsidRPr="001802DC">
        <w:rPr>
          <w:rFonts w:eastAsia="SimSun"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2274</w:t>
      </w:r>
    </w:p>
    <w:p w14:paraId="3E8EA942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7.6A.4.0.2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2274</w:t>
      </w:r>
    </w:p>
    <w:p w14:paraId="0200248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7.6A.4.</w:t>
      </w:r>
      <w:r w:rsidRPr="001802DC">
        <w:rPr>
          <w:rFonts w:eastAsia="SimSun"/>
          <w:noProof/>
          <w:lang w:eastAsia="zh-CN"/>
        </w:rPr>
        <w:t>0.</w:t>
      </w:r>
      <w:r w:rsidRPr="001802DC">
        <w:rPr>
          <w:rFonts w:eastAsia="SimSun"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Narrow band blocking for Inter-band CA</w:t>
      </w:r>
      <w:r>
        <w:rPr>
          <w:noProof/>
        </w:rPr>
        <w:tab/>
        <w:t>2274</w:t>
      </w:r>
    </w:p>
    <w:p w14:paraId="5A869A9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SimSun"/>
          <w:noProof/>
        </w:rPr>
        <w:t>7.6A.4.1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SimSun"/>
          <w:noProof/>
        </w:rPr>
        <w:t>Narrow band blocking for CA (2DL CA)</w:t>
      </w:r>
      <w:r>
        <w:rPr>
          <w:noProof/>
        </w:rPr>
        <w:tab/>
        <w:t>2275</w:t>
      </w:r>
    </w:p>
    <w:p w14:paraId="78E6B37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2279</w:t>
      </w:r>
    </w:p>
    <w:p w14:paraId="457F7D59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2282</w:t>
      </w:r>
    </w:p>
    <w:p w14:paraId="46F8A44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(5DL CA)</w:t>
      </w:r>
      <w:r>
        <w:rPr>
          <w:noProof/>
        </w:rPr>
        <w:tab/>
        <w:t>2285</w:t>
      </w:r>
    </w:p>
    <w:p w14:paraId="4BC26B8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2288</w:t>
      </w:r>
    </w:p>
    <w:p w14:paraId="7CA3843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2288</w:t>
      </w:r>
    </w:p>
    <w:p w14:paraId="2814F77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2288</w:t>
      </w:r>
    </w:p>
    <w:p w14:paraId="4766923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SUL</w:t>
      </w:r>
      <w:r>
        <w:rPr>
          <w:noProof/>
        </w:rPr>
        <w:tab/>
        <w:t>2288</w:t>
      </w:r>
    </w:p>
    <w:p w14:paraId="4504C0E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2290</w:t>
      </w:r>
    </w:p>
    <w:p w14:paraId="6268D46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2290</w:t>
      </w:r>
    </w:p>
    <w:p w14:paraId="6AA94AA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3 DL CA</w:t>
      </w:r>
      <w:r>
        <w:rPr>
          <w:noProof/>
        </w:rPr>
        <w:tab/>
        <w:t>2293</w:t>
      </w:r>
    </w:p>
    <w:p w14:paraId="7BA1132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</w:t>
      </w:r>
      <w:r>
        <w:rPr>
          <w:noProof/>
        </w:rPr>
        <w:tab/>
        <w:t>2293</w:t>
      </w:r>
    </w:p>
    <w:p w14:paraId="6D69758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2296</w:t>
      </w:r>
    </w:p>
    <w:p w14:paraId="01CE56F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2296</w:t>
      </w:r>
    </w:p>
    <w:p w14:paraId="63EA3D7B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7.6C.3_1.2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3 DL CA</w:t>
      </w:r>
      <w:r>
        <w:rPr>
          <w:noProof/>
        </w:rPr>
        <w:tab/>
        <w:t>2300</w:t>
      </w:r>
    </w:p>
    <w:p w14:paraId="2C45810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2301</w:t>
      </w:r>
    </w:p>
    <w:p w14:paraId="01740F9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2301</w:t>
      </w:r>
    </w:p>
    <w:p w14:paraId="5C86B4B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2301</w:t>
      </w:r>
    </w:p>
    <w:p w14:paraId="36D0F9A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Malgun Gothic"/>
          <w:noProof/>
          <w:lang w:eastAsia="zh-CN"/>
        </w:rPr>
        <w:t>UL MIMO</w:t>
      </w:r>
      <w:r>
        <w:rPr>
          <w:noProof/>
        </w:rPr>
        <w:tab/>
        <w:t>2302</w:t>
      </w:r>
    </w:p>
    <w:p w14:paraId="0A05463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 for UE supporting 4Tx</w:t>
      </w:r>
      <w:r>
        <w:rPr>
          <w:noProof/>
        </w:rPr>
        <w:tab/>
        <w:t>2304</w:t>
      </w:r>
    </w:p>
    <w:p w14:paraId="0762A23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2305</w:t>
      </w:r>
    </w:p>
    <w:p w14:paraId="6DF4E3D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2306</w:t>
      </w:r>
    </w:p>
    <w:p w14:paraId="66D608E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 for UE supporting 4Tx</w:t>
      </w:r>
      <w:r>
        <w:rPr>
          <w:noProof/>
        </w:rPr>
        <w:tab/>
        <w:t>2308</w:t>
      </w:r>
    </w:p>
    <w:p w14:paraId="3C2120C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2308</w:t>
      </w:r>
    </w:p>
    <w:p w14:paraId="5DF31A0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2310</w:t>
      </w:r>
    </w:p>
    <w:p w14:paraId="52397C8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  <w:lang w:eastAsia="zh-CN"/>
        </w:rPr>
        <w:t xml:space="preserve"> for UE supporting 4Tx</w:t>
      </w:r>
      <w:r>
        <w:rPr>
          <w:noProof/>
        </w:rPr>
        <w:tab/>
        <w:t>2310</w:t>
      </w:r>
    </w:p>
    <w:p w14:paraId="026BB4B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Blocking characteristics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2311</w:t>
      </w:r>
    </w:p>
    <w:p w14:paraId="7900B09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</w:t>
      </w:r>
      <w:r>
        <w:rPr>
          <w:noProof/>
        </w:rPr>
        <w:tab/>
        <w:t>2311</w:t>
      </w:r>
    </w:p>
    <w:p w14:paraId="2A84529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blocking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2311</w:t>
      </w:r>
    </w:p>
    <w:p w14:paraId="3161A72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2311</w:t>
      </w:r>
    </w:p>
    <w:p w14:paraId="0A56486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In-band blocking for V2X / non-concurrent operation</w:t>
      </w:r>
      <w:r>
        <w:rPr>
          <w:noProof/>
        </w:rPr>
        <w:tab/>
        <w:t>2312</w:t>
      </w:r>
    </w:p>
    <w:p w14:paraId="2B246AF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In-band blocking for V2X / concurrent operation</w:t>
      </w:r>
      <w:r>
        <w:rPr>
          <w:noProof/>
        </w:rPr>
        <w:tab/>
        <w:t>2314</w:t>
      </w:r>
    </w:p>
    <w:p w14:paraId="2F284D8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Out-of-band blocking for V2X</w:t>
      </w:r>
      <w:r>
        <w:rPr>
          <w:noProof/>
        </w:rPr>
        <w:tab/>
        <w:t>2314</w:t>
      </w:r>
    </w:p>
    <w:p w14:paraId="383274E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2314</w:t>
      </w:r>
    </w:p>
    <w:p w14:paraId="02BAB0D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Out-of-band blocking for V2X / non-concurrent operation</w:t>
      </w:r>
      <w:r>
        <w:rPr>
          <w:noProof/>
        </w:rPr>
        <w:tab/>
        <w:t>2315</w:t>
      </w:r>
    </w:p>
    <w:p w14:paraId="4F1FA89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Out-of-band blocking for V2X / concurrent operation</w:t>
      </w:r>
      <w:r>
        <w:rPr>
          <w:noProof/>
        </w:rPr>
        <w:tab/>
        <w:t>2317</w:t>
      </w:r>
    </w:p>
    <w:p w14:paraId="0C9352F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2317</w:t>
      </w:r>
    </w:p>
    <w:p w14:paraId="0AE2C1B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2317</w:t>
      </w:r>
    </w:p>
    <w:p w14:paraId="382E909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2317</w:t>
      </w:r>
    </w:p>
    <w:p w14:paraId="6D6D445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2317</w:t>
      </w:r>
    </w:p>
    <w:p w14:paraId="13E3E838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2318</w:t>
      </w:r>
    </w:p>
    <w:p w14:paraId="295076C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2318</w:t>
      </w:r>
    </w:p>
    <w:p w14:paraId="0EE86564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2318</w:t>
      </w:r>
    </w:p>
    <w:p w14:paraId="0486654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2319</w:t>
      </w:r>
    </w:p>
    <w:p w14:paraId="32E908C0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2320</w:t>
      </w:r>
    </w:p>
    <w:p w14:paraId="3101760F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2321</w:t>
      </w:r>
    </w:p>
    <w:p w14:paraId="201ADBCB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2324</w:t>
      </w:r>
    </w:p>
    <w:p w14:paraId="416EB30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2325</w:t>
      </w:r>
    </w:p>
    <w:p w14:paraId="4ED68A1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Tx Diversity</w:t>
      </w:r>
      <w:r>
        <w:rPr>
          <w:noProof/>
        </w:rPr>
        <w:tab/>
        <w:t>2332</w:t>
      </w:r>
    </w:p>
    <w:p w14:paraId="177CE5A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2332</w:t>
      </w:r>
    </w:p>
    <w:p w14:paraId="2D8237B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Tx Diversity for UE supporting 4Tx</w:t>
      </w:r>
      <w:r>
        <w:rPr>
          <w:noProof/>
        </w:rPr>
        <w:tab/>
        <w:t>2332</w:t>
      </w:r>
    </w:p>
    <w:p w14:paraId="779F51D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Tx Diversity for UE supporting 4Tx</w:t>
      </w:r>
      <w:r>
        <w:rPr>
          <w:noProof/>
        </w:rPr>
        <w:tab/>
        <w:t>2335</w:t>
      </w:r>
    </w:p>
    <w:p w14:paraId="3613D5C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Tx Diversity for UE supporting 4Tx</w:t>
      </w:r>
      <w:r>
        <w:rPr>
          <w:noProof/>
        </w:rPr>
        <w:tab/>
        <w:t>2338</w:t>
      </w:r>
    </w:p>
    <w:p w14:paraId="31FD65D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ATG</w:t>
      </w:r>
      <w:r>
        <w:rPr>
          <w:noProof/>
        </w:rPr>
        <w:tab/>
        <w:t>2340</w:t>
      </w:r>
    </w:p>
    <w:p w14:paraId="613909E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ATG</w:t>
      </w:r>
      <w:r>
        <w:rPr>
          <w:noProof/>
        </w:rPr>
        <w:tab/>
        <w:t>2345</w:t>
      </w:r>
    </w:p>
    <w:p w14:paraId="643DB51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2352</w:t>
      </w:r>
    </w:p>
    <w:p w14:paraId="2E59FD5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2354</w:t>
      </w:r>
    </w:p>
    <w:p w14:paraId="4D58CA5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2354</w:t>
      </w:r>
    </w:p>
    <w:p w14:paraId="625786B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2354</w:t>
      </w:r>
    </w:p>
    <w:p w14:paraId="52D7A771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2355</w:t>
      </w:r>
    </w:p>
    <w:p w14:paraId="363F842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2355</w:t>
      </w:r>
    </w:p>
    <w:p w14:paraId="3DBD8770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2355</w:t>
      </w:r>
    </w:p>
    <w:p w14:paraId="2B01A12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2355</w:t>
      </w:r>
    </w:p>
    <w:p w14:paraId="78909B0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2357</w:t>
      </w:r>
    </w:p>
    <w:p w14:paraId="5E9936E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2358</w:t>
      </w:r>
    </w:p>
    <w:p w14:paraId="36DC65C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5</w:t>
      </w:r>
      <w:r>
        <w:rPr>
          <w:noProof/>
        </w:rPr>
        <w:t>DL CA)</w:t>
      </w:r>
      <w:r>
        <w:rPr>
          <w:noProof/>
        </w:rPr>
        <w:tab/>
        <w:t>2358</w:t>
      </w:r>
    </w:p>
    <w:p w14:paraId="40397B0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NR-DC</w:t>
      </w:r>
      <w:r>
        <w:rPr>
          <w:noProof/>
        </w:rPr>
        <w:tab/>
        <w:t>2360</w:t>
      </w:r>
    </w:p>
    <w:p w14:paraId="78319F6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SUL</w:t>
      </w:r>
      <w:r>
        <w:rPr>
          <w:noProof/>
        </w:rPr>
        <w:tab/>
        <w:t>2360</w:t>
      </w:r>
    </w:p>
    <w:p w14:paraId="22BDD0F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</w:t>
      </w:r>
      <w:r>
        <w:rPr>
          <w:noProof/>
        </w:rPr>
        <w:tab/>
        <w:t>2360</w:t>
      </w:r>
    </w:p>
    <w:p w14:paraId="67059E2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7.7D_1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Spurious response for SUL with UL MIMO</w:t>
      </w:r>
      <w:r>
        <w:rPr>
          <w:noProof/>
        </w:rPr>
        <w:tab/>
        <w:t>2361</w:t>
      </w:r>
    </w:p>
    <w:p w14:paraId="5D91B1A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 for UE supporting 4Tx</w:t>
      </w:r>
      <w:r>
        <w:rPr>
          <w:noProof/>
        </w:rPr>
        <w:tab/>
        <w:t>2362</w:t>
      </w:r>
    </w:p>
    <w:p w14:paraId="395A6D2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2363</w:t>
      </w:r>
    </w:p>
    <w:p w14:paraId="5D1A3E3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2363</w:t>
      </w:r>
    </w:p>
    <w:p w14:paraId="52D0D38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Spurious response for V2X / non-concurrent operation</w:t>
      </w:r>
      <w:r>
        <w:rPr>
          <w:noProof/>
        </w:rPr>
        <w:tab/>
        <w:t>2364</w:t>
      </w:r>
    </w:p>
    <w:p w14:paraId="304F302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Spurious response for V2X / concurrent operation</w:t>
      </w:r>
      <w:r>
        <w:rPr>
          <w:noProof/>
        </w:rPr>
        <w:tab/>
        <w:t>2365</w:t>
      </w:r>
    </w:p>
    <w:p w14:paraId="68F6AFF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2365</w:t>
      </w:r>
    </w:p>
    <w:p w14:paraId="5AC97D3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7.7</w:t>
      </w:r>
      <w:r>
        <w:rPr>
          <w:noProof/>
          <w:lang w:eastAsia="zh-CN"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2365</w:t>
      </w:r>
    </w:p>
    <w:p w14:paraId="7ED62CDA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2365</w:t>
      </w:r>
    </w:p>
    <w:p w14:paraId="7983A107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2365</w:t>
      </w:r>
    </w:p>
    <w:p w14:paraId="49C570D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2365</w:t>
      </w:r>
    </w:p>
    <w:p w14:paraId="3687E11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2365</w:t>
      </w:r>
    </w:p>
    <w:p w14:paraId="15D2430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2366</w:t>
      </w:r>
    </w:p>
    <w:p w14:paraId="3E618AE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2367</w:t>
      </w:r>
    </w:p>
    <w:p w14:paraId="3F1A9E5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2367</w:t>
      </w:r>
    </w:p>
    <w:p w14:paraId="7B38D142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2367</w:t>
      </w:r>
    </w:p>
    <w:p w14:paraId="4DC0BB86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2367</w:t>
      </w:r>
    </w:p>
    <w:p w14:paraId="75E6E8E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2367</w:t>
      </w:r>
    </w:p>
    <w:p w14:paraId="3681F55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7.7F.2.5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2368</w:t>
      </w:r>
    </w:p>
    <w:p w14:paraId="32AD8AD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2369</w:t>
      </w:r>
    </w:p>
    <w:p w14:paraId="46B3D5C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2369</w:t>
      </w:r>
    </w:p>
    <w:p w14:paraId="7C1C5F2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Tx Diversity for UE supporting 4Tx</w:t>
      </w:r>
      <w:r>
        <w:rPr>
          <w:noProof/>
        </w:rPr>
        <w:tab/>
        <w:t>2369</w:t>
      </w:r>
    </w:p>
    <w:p w14:paraId="677B0F5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ATG</w:t>
      </w:r>
      <w:r>
        <w:rPr>
          <w:noProof/>
        </w:rPr>
        <w:tab/>
        <w:t>2370</w:t>
      </w:r>
    </w:p>
    <w:p w14:paraId="7707807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2372</w:t>
      </w:r>
    </w:p>
    <w:p w14:paraId="75D7967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2372</w:t>
      </w:r>
    </w:p>
    <w:p w14:paraId="6AB33EC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</w:rPr>
        <w:tab/>
        <w:t>2372</w:t>
      </w:r>
    </w:p>
    <w:p w14:paraId="797CF88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2378</w:t>
      </w:r>
    </w:p>
    <w:p w14:paraId="4A57BD9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2378</w:t>
      </w:r>
    </w:p>
    <w:p w14:paraId="2310523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2378</w:t>
      </w:r>
    </w:p>
    <w:p w14:paraId="442E1EEE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Minimum conformance requirements</w:t>
      </w:r>
      <w:r>
        <w:rPr>
          <w:noProof/>
        </w:rPr>
        <w:tab/>
        <w:t>2378</w:t>
      </w:r>
    </w:p>
    <w:p w14:paraId="38657757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2378</w:t>
      </w:r>
    </w:p>
    <w:p w14:paraId="27A00725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2379</w:t>
      </w:r>
    </w:p>
    <w:p w14:paraId="413ED54E" w14:textId="77777777" w:rsidR="000A264A" w:rsidRDefault="000A264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2379</w:t>
      </w:r>
    </w:p>
    <w:p w14:paraId="2289FA6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2380</w:t>
      </w:r>
    </w:p>
    <w:p w14:paraId="225774C5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2386</w:t>
      </w:r>
    </w:p>
    <w:p w14:paraId="1027640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2392</w:t>
      </w:r>
    </w:p>
    <w:p w14:paraId="523494A4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(5DL CA)</w:t>
      </w:r>
      <w:r>
        <w:rPr>
          <w:noProof/>
        </w:rPr>
        <w:tab/>
        <w:t>2396</w:t>
      </w:r>
    </w:p>
    <w:p w14:paraId="4637315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2399</w:t>
      </w:r>
    </w:p>
    <w:p w14:paraId="4E6CC7A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2399</w:t>
      </w:r>
    </w:p>
    <w:p w14:paraId="3E34EEF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2399</w:t>
      </w:r>
    </w:p>
    <w:p w14:paraId="0FC17A7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2399</w:t>
      </w:r>
    </w:p>
    <w:p w14:paraId="0C84DCB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2401</w:t>
      </w:r>
    </w:p>
    <w:p w14:paraId="6013062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2403</w:t>
      </w:r>
    </w:p>
    <w:p w14:paraId="54E00B8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2403</w:t>
      </w:r>
    </w:p>
    <w:p w14:paraId="32279343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2403</w:t>
      </w:r>
    </w:p>
    <w:p w14:paraId="33493AEC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2403</w:t>
      </w:r>
    </w:p>
    <w:p w14:paraId="1B663173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2403</w:t>
      </w:r>
    </w:p>
    <w:p w14:paraId="3A83C7B8" w14:textId="77777777" w:rsidR="000A264A" w:rsidRDefault="000A264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concurrent operation</w:t>
      </w:r>
      <w:r>
        <w:rPr>
          <w:noProof/>
        </w:rPr>
        <w:tab/>
        <w:t>2405</w:t>
      </w:r>
    </w:p>
    <w:p w14:paraId="6C91A77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2405</w:t>
      </w:r>
    </w:p>
    <w:p w14:paraId="2AD3A22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2405</w:t>
      </w:r>
    </w:p>
    <w:p w14:paraId="1401A00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2405</w:t>
      </w:r>
    </w:p>
    <w:p w14:paraId="1D659DF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ATG</w:t>
      </w:r>
      <w:r>
        <w:rPr>
          <w:noProof/>
        </w:rPr>
        <w:tab/>
        <w:t>2408</w:t>
      </w:r>
    </w:p>
    <w:p w14:paraId="5E69C9A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2408</w:t>
      </w:r>
    </w:p>
    <w:p w14:paraId="1B69B2A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7.8J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ATG</w:t>
      </w:r>
      <w:r>
        <w:rPr>
          <w:noProof/>
        </w:rPr>
        <w:tab/>
        <w:t>2408</w:t>
      </w:r>
    </w:p>
    <w:p w14:paraId="40F6B5B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2412</w:t>
      </w:r>
    </w:p>
    <w:p w14:paraId="53A5DE2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</w:t>
      </w:r>
      <w:r>
        <w:rPr>
          <w:noProof/>
        </w:rPr>
        <w:tab/>
        <w:t>2414</w:t>
      </w:r>
    </w:p>
    <w:p w14:paraId="1D498D7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2414</w:t>
      </w:r>
    </w:p>
    <w:p w14:paraId="29C4C04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2414</w:t>
      </w:r>
    </w:p>
    <w:p w14:paraId="7C1170E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NR-DC</w:t>
      </w:r>
      <w:r>
        <w:rPr>
          <w:noProof/>
        </w:rPr>
        <w:tab/>
        <w:t>2416</w:t>
      </w:r>
    </w:p>
    <w:p w14:paraId="4424691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7.9J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2416</w:t>
      </w:r>
    </w:p>
    <w:p w14:paraId="43DF786F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2418</w:t>
      </w:r>
    </w:p>
    <w:p w14:paraId="6F1C0A32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2418</w:t>
      </w:r>
    </w:p>
    <w:p w14:paraId="21C01222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2418</w:t>
      </w:r>
    </w:p>
    <w:p w14:paraId="6084607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2418</w:t>
      </w:r>
    </w:p>
    <w:p w14:paraId="5175A55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2420</w:t>
      </w:r>
    </w:p>
    <w:p w14:paraId="295430CE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2420</w:t>
      </w:r>
    </w:p>
    <w:p w14:paraId="1DE1058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2423</w:t>
      </w:r>
    </w:p>
    <w:p w14:paraId="5C9E232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2426</w:t>
      </w:r>
    </w:p>
    <w:p w14:paraId="39B836F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2429</w:t>
      </w:r>
    </w:p>
    <w:p w14:paraId="6B223FE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2432</w:t>
      </w:r>
    </w:p>
    <w:p w14:paraId="1BF98EE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2435</w:t>
      </w:r>
    </w:p>
    <w:p w14:paraId="4FEB163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2439</w:t>
      </w:r>
    </w:p>
    <w:p w14:paraId="08BF487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2443</w:t>
      </w:r>
    </w:p>
    <w:p w14:paraId="2D4AED7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2447</w:t>
      </w:r>
    </w:p>
    <w:p w14:paraId="2E83F27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2451</w:t>
      </w:r>
    </w:p>
    <w:p w14:paraId="16F8FCE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2451</w:t>
      </w:r>
    </w:p>
    <w:p w14:paraId="690BA6B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2451</w:t>
      </w:r>
    </w:p>
    <w:p w14:paraId="7F0801D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2451</w:t>
      </w:r>
    </w:p>
    <w:p w14:paraId="713C626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2451</w:t>
      </w:r>
    </w:p>
    <w:p w14:paraId="3497476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2451</w:t>
      </w:r>
    </w:p>
    <w:p w14:paraId="2A9B39B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2451</w:t>
      </w:r>
    </w:p>
    <w:p w14:paraId="200238F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2451</w:t>
      </w:r>
    </w:p>
    <w:p w14:paraId="1051000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2451</w:t>
      </w:r>
    </w:p>
    <w:p w14:paraId="0E7AD64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2451</w:t>
      </w:r>
    </w:p>
    <w:p w14:paraId="197B0B15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2451</w:t>
      </w:r>
    </w:p>
    <w:p w14:paraId="2064DB5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2451</w:t>
      </w:r>
    </w:p>
    <w:p w14:paraId="583EEFE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2454</w:t>
      </w:r>
    </w:p>
    <w:p w14:paraId="0186F26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2454</w:t>
      </w:r>
    </w:p>
    <w:p w14:paraId="310D04D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2455</w:t>
      </w:r>
    </w:p>
    <w:p w14:paraId="5B7FC69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2458</w:t>
      </w:r>
    </w:p>
    <w:p w14:paraId="4FF3227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2461</w:t>
      </w:r>
    </w:p>
    <w:p w14:paraId="3D7E95B6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2465</w:t>
      </w:r>
    </w:p>
    <w:p w14:paraId="3C42367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2468</w:t>
      </w:r>
    </w:p>
    <w:p w14:paraId="53305AC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2468</w:t>
      </w:r>
    </w:p>
    <w:p w14:paraId="0117858C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2470</w:t>
      </w:r>
    </w:p>
    <w:p w14:paraId="7E6B0BF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2473</w:t>
      </w:r>
    </w:p>
    <w:p w14:paraId="6BB8220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2477</w:t>
      </w:r>
    </w:p>
    <w:p w14:paraId="11FF788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2481</w:t>
      </w:r>
    </w:p>
    <w:p w14:paraId="10BFE694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2484</w:t>
      </w:r>
    </w:p>
    <w:p w14:paraId="2CFD8832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2484</w:t>
      </w:r>
    </w:p>
    <w:p w14:paraId="155EA42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2484</w:t>
      </w:r>
    </w:p>
    <w:p w14:paraId="6ACB682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2484</w:t>
      </w:r>
    </w:p>
    <w:p w14:paraId="18672B5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2484</w:t>
      </w:r>
    </w:p>
    <w:p w14:paraId="48F6384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2484</w:t>
      </w:r>
    </w:p>
    <w:p w14:paraId="28D9611F" w14:textId="14D7A99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</w:t>
      </w:r>
      <w:r>
        <w:rPr>
          <w:noProof/>
        </w:rPr>
        <w:tab/>
      </w:r>
      <w:r w:rsidR="00A212EB">
        <w:rPr>
          <w:noProof/>
        </w:rPr>
        <w:tab/>
      </w:r>
      <w:r>
        <w:rPr>
          <w:noProof/>
        </w:rPr>
        <w:t>2485</w:t>
      </w:r>
    </w:p>
    <w:p w14:paraId="366FA2A0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2485</w:t>
      </w:r>
    </w:p>
    <w:p w14:paraId="73BEAF1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2485</w:t>
      </w:r>
    </w:p>
    <w:p w14:paraId="754FCC7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2485</w:t>
      </w:r>
    </w:p>
    <w:p w14:paraId="1163B33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2487</w:t>
      </w:r>
    </w:p>
    <w:p w14:paraId="38E02C6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2488</w:t>
      </w:r>
    </w:p>
    <w:p w14:paraId="0B149EA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algun Gothic"/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algun Gothic"/>
          <w:noProof/>
        </w:rPr>
        <w:t>FRC for transmitter requirements</w:t>
      </w:r>
      <w:r>
        <w:rPr>
          <w:noProof/>
        </w:rPr>
        <w:tab/>
        <w:t>2490</w:t>
      </w:r>
    </w:p>
    <w:p w14:paraId="31170C5D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2494</w:t>
      </w:r>
    </w:p>
    <w:p w14:paraId="5C421F41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2494</w:t>
      </w:r>
    </w:p>
    <w:p w14:paraId="6FB5E7C9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 Downlink physical channels</w:t>
      </w:r>
      <w:r>
        <w:rPr>
          <w:noProof/>
        </w:rPr>
        <w:tab/>
        <w:t>2494</w:t>
      </w:r>
    </w:p>
    <w:p w14:paraId="308A0ECB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2494</w:t>
      </w:r>
    </w:p>
    <w:p w14:paraId="3B66567E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2495</w:t>
      </w:r>
    </w:p>
    <w:p w14:paraId="6010E3F5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Setup</w:t>
      </w:r>
      <w:r>
        <w:rPr>
          <w:noProof/>
        </w:rPr>
        <w:tab/>
        <w:t>2495</w:t>
      </w:r>
    </w:p>
    <w:p w14:paraId="03061316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2496</w:t>
      </w:r>
    </w:p>
    <w:p w14:paraId="1B16E7B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2496</w:t>
      </w:r>
    </w:p>
    <w:p w14:paraId="58C5391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2497</w:t>
      </w:r>
    </w:p>
    <w:p w14:paraId="212B383D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1802DC">
        <w:rPr>
          <w:rFonts w:eastAsia="Yu Mincho"/>
          <w:noProof/>
        </w:rPr>
        <w:lastRenderedPageBreak/>
        <w:t>Annex D</w:t>
      </w:r>
      <w:r>
        <w:rPr>
          <w:noProof/>
        </w:rPr>
        <w:t xml:space="preserve"> (normative): Characteristics of the Interfering Signal</w:t>
      </w:r>
      <w:r>
        <w:rPr>
          <w:noProof/>
        </w:rPr>
        <w:tab/>
        <w:t>2497</w:t>
      </w:r>
    </w:p>
    <w:p w14:paraId="121947B1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2497</w:t>
      </w:r>
    </w:p>
    <w:p w14:paraId="6EE0085F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signals</w:t>
      </w:r>
      <w:r>
        <w:rPr>
          <w:noProof/>
        </w:rPr>
        <w:tab/>
        <w:t>2498</w:t>
      </w:r>
    </w:p>
    <w:p w14:paraId="23AE11C2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Global In-Channel TX-Test</w:t>
      </w:r>
      <w:r>
        <w:rPr>
          <w:noProof/>
        </w:rPr>
        <w:tab/>
        <w:t>2499</w:t>
      </w:r>
    </w:p>
    <w:p w14:paraId="67EC1305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2499</w:t>
      </w:r>
    </w:p>
    <w:p w14:paraId="66A294F5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Signals and results</w:t>
      </w:r>
      <w:r>
        <w:rPr>
          <w:noProof/>
        </w:rPr>
        <w:tab/>
        <w:t>2499</w:t>
      </w:r>
    </w:p>
    <w:p w14:paraId="06397BA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2499</w:t>
      </w:r>
    </w:p>
    <w:p w14:paraId="6649B12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2499</w:t>
      </w:r>
    </w:p>
    <w:p w14:paraId="341DE5D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2499</w:t>
      </w:r>
    </w:p>
    <w:p w14:paraId="7A06ECD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2500</w:t>
      </w:r>
    </w:p>
    <w:p w14:paraId="76B9442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2500</w:t>
      </w:r>
    </w:p>
    <w:p w14:paraId="3C798296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 processing</w:t>
      </w:r>
      <w:r>
        <w:rPr>
          <w:noProof/>
        </w:rPr>
        <w:tab/>
        <w:t>2500</w:t>
      </w:r>
    </w:p>
    <w:p w14:paraId="1C93814C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2500</w:t>
      </w:r>
    </w:p>
    <w:p w14:paraId="61D3FB0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2501</w:t>
      </w:r>
    </w:p>
    <w:p w14:paraId="1C5315A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2502</w:t>
      </w:r>
    </w:p>
    <w:p w14:paraId="3A71E7FB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2503</w:t>
      </w:r>
    </w:p>
    <w:p w14:paraId="3EDD52E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>
        <w:rPr>
          <w:noProof/>
        </w:rPr>
        <w:tab/>
        <w:t>2503</w:t>
      </w:r>
    </w:p>
    <w:p w14:paraId="4BC1ABF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>
        <w:rPr>
          <w:noProof/>
        </w:rPr>
        <w:tab/>
        <w:t>2503</w:t>
      </w:r>
    </w:p>
    <w:p w14:paraId="5FEF63A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2504</w:t>
      </w:r>
    </w:p>
    <w:p w14:paraId="7DCF8CC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</w:t>
      </w:r>
      <w:r>
        <w:rPr>
          <w:noProof/>
        </w:rPr>
        <w:tab/>
        <w:t>2506</w:t>
      </w:r>
    </w:p>
    <w:p w14:paraId="1E57CF1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2506</w:t>
      </w:r>
    </w:p>
    <w:p w14:paraId="29AF5189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2507</w:t>
      </w:r>
    </w:p>
    <w:p w14:paraId="45D7BB8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2507</w:t>
      </w:r>
    </w:p>
    <w:p w14:paraId="0041095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of Demodulation reference symbols (EVM</w:t>
      </w:r>
      <w:r w:rsidRPr="001802DC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2507</w:t>
      </w:r>
    </w:p>
    <w:p w14:paraId="5A0F773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</w:t>
      </w:r>
      <w:r w:rsidRPr="001802DC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1802DC">
        <w:rPr>
          <w:noProof/>
          <w:vertAlign w:val="subscript"/>
        </w:rPr>
        <w:t>DMRS</w:t>
      </w:r>
      <w:r>
        <w:rPr>
          <w:noProof/>
        </w:rPr>
        <w:tab/>
        <w:t>2508</w:t>
      </w:r>
    </w:p>
    <w:p w14:paraId="1E5E40F2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Final average for EVM </w:t>
      </w:r>
      <w:r w:rsidRPr="001802DC">
        <w:rPr>
          <w:noProof/>
          <w:vertAlign w:val="subscript"/>
        </w:rPr>
        <w:t>DMRS</w:t>
      </w:r>
      <w:r>
        <w:rPr>
          <w:noProof/>
        </w:rPr>
        <w:tab/>
        <w:t>2508</w:t>
      </w:r>
    </w:p>
    <w:p w14:paraId="20EE475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Modified signal under test</w:t>
      </w:r>
      <w:r>
        <w:rPr>
          <w:noProof/>
        </w:rPr>
        <w:tab/>
        <w:t>2509</w:t>
      </w:r>
    </w:p>
    <w:p w14:paraId="70340D7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2Tx</w:t>
      </w:r>
      <w:r>
        <w:rPr>
          <w:noProof/>
        </w:rPr>
        <w:tab/>
        <w:t>2511</w:t>
      </w:r>
    </w:p>
    <w:p w14:paraId="17F4F91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offset measurement for DMRS bundling</w:t>
      </w:r>
      <w:r>
        <w:rPr>
          <w:noProof/>
        </w:rPr>
        <w:tab/>
        <w:t>2511</w:t>
      </w:r>
    </w:p>
    <w:p w14:paraId="2C052BE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 point</w:t>
      </w:r>
      <w:r>
        <w:rPr>
          <w:noProof/>
        </w:rPr>
        <w:tab/>
        <w:t>2511</w:t>
      </w:r>
    </w:p>
    <w:p w14:paraId="5D71B4AD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Symbols used</w:t>
      </w:r>
      <w:r>
        <w:rPr>
          <w:noProof/>
        </w:rPr>
        <w:tab/>
        <w:t>2511</w:t>
      </w:r>
    </w:p>
    <w:p w14:paraId="6E2D2B6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Modified test signal</w:t>
      </w:r>
      <w:r>
        <w:rPr>
          <w:noProof/>
        </w:rPr>
        <w:tab/>
        <w:t>2511</w:t>
      </w:r>
    </w:p>
    <w:p w14:paraId="55E83251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Phase offset measurement</w:t>
      </w:r>
      <w:r>
        <w:rPr>
          <w:noProof/>
        </w:rPr>
        <w:tab/>
        <w:t>2511</w:t>
      </w:r>
    </w:p>
    <w:p w14:paraId="47DF23F8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2512</w:t>
      </w:r>
    </w:p>
    <w:p w14:paraId="5673B31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2512</w:t>
      </w:r>
    </w:p>
    <w:p w14:paraId="2FA9621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2512</w:t>
      </w:r>
    </w:p>
    <w:p w14:paraId="1024570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2512</w:t>
      </w:r>
    </w:p>
    <w:p w14:paraId="5D2AB4F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2512</w:t>
      </w:r>
    </w:p>
    <w:p w14:paraId="4A6DBF13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2512</w:t>
      </w:r>
    </w:p>
    <w:p w14:paraId="6F48171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2512</w:t>
      </w:r>
    </w:p>
    <w:p w14:paraId="3BAAA95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2513</w:t>
      </w:r>
    </w:p>
    <w:p w14:paraId="1D30571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2513</w:t>
      </w:r>
    </w:p>
    <w:p w14:paraId="6289BBF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2514</w:t>
      </w:r>
    </w:p>
    <w:p w14:paraId="58FCA57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1802DC">
        <w:rPr>
          <w:noProof/>
          <w:vertAlign w:val="subscript"/>
        </w:rPr>
        <w:t>PUCCH</w:t>
      </w:r>
      <w:r>
        <w:rPr>
          <w:noProof/>
        </w:rPr>
        <w:tab/>
        <w:t>2514</w:t>
      </w:r>
    </w:p>
    <w:p w14:paraId="6F64523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1802DC">
        <w:rPr>
          <w:noProof/>
          <w:vertAlign w:val="subscript"/>
        </w:rPr>
        <w:t>PUCCH</w:t>
      </w:r>
      <w:r>
        <w:rPr>
          <w:noProof/>
        </w:rPr>
        <w:tab/>
        <w:t>2514</w:t>
      </w:r>
    </w:p>
    <w:p w14:paraId="76B30A94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2514</w:t>
      </w:r>
    </w:p>
    <w:p w14:paraId="4DA9C0A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2Tx</w:t>
      </w:r>
      <w:r>
        <w:rPr>
          <w:noProof/>
        </w:rPr>
        <w:tab/>
        <w:t>2516</w:t>
      </w:r>
    </w:p>
    <w:p w14:paraId="0451C93A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PRACH</w:t>
      </w:r>
      <w:r>
        <w:rPr>
          <w:noProof/>
        </w:rPr>
        <w:tab/>
        <w:t>2516</w:t>
      </w:r>
    </w:p>
    <w:p w14:paraId="50A16CC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2516</w:t>
      </w:r>
    </w:p>
    <w:p w14:paraId="5BD68BF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2516</w:t>
      </w:r>
    </w:p>
    <w:p w14:paraId="50C4911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2516</w:t>
      </w:r>
    </w:p>
    <w:p w14:paraId="1FFF240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2516</w:t>
      </w:r>
    </w:p>
    <w:p w14:paraId="1A16FAD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2516</w:t>
      </w:r>
    </w:p>
    <w:p w14:paraId="7EA2B89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2517</w:t>
      </w:r>
    </w:p>
    <w:p w14:paraId="43905D8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2517</w:t>
      </w:r>
    </w:p>
    <w:p w14:paraId="14621596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2518</w:t>
      </w:r>
    </w:p>
    <w:p w14:paraId="11E2DEC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E.6.9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2518</w:t>
      </w:r>
    </w:p>
    <w:p w14:paraId="4789567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1802DC">
        <w:rPr>
          <w:noProof/>
          <w:vertAlign w:val="subscript"/>
        </w:rPr>
        <w:t>PRACH</w:t>
      </w:r>
      <w:r>
        <w:rPr>
          <w:noProof/>
        </w:rPr>
        <w:tab/>
        <w:t>2518</w:t>
      </w:r>
    </w:p>
    <w:p w14:paraId="7AC76C85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1802DC">
        <w:rPr>
          <w:noProof/>
          <w:vertAlign w:val="subscript"/>
        </w:rPr>
        <w:t>PRACH</w:t>
      </w:r>
      <w:r>
        <w:rPr>
          <w:noProof/>
        </w:rPr>
        <w:tab/>
        <w:t>2519</w:t>
      </w:r>
    </w:p>
    <w:p w14:paraId="4F9B213A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2Tx</w:t>
      </w:r>
      <w:r>
        <w:rPr>
          <w:noProof/>
        </w:rPr>
        <w:tab/>
        <w:t>2519</w:t>
      </w:r>
    </w:p>
    <w:p w14:paraId="0D56921A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reserved</w:t>
      </w:r>
      <w:r>
        <w:rPr>
          <w:noProof/>
        </w:rPr>
        <w:tab/>
        <w:t>2519</w:t>
      </w:r>
    </w:p>
    <w:p w14:paraId="4D2FB5BA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UL MIMO</w:t>
      </w:r>
      <w:r>
        <w:rPr>
          <w:noProof/>
        </w:rPr>
        <w:tab/>
        <w:t>2519</w:t>
      </w:r>
    </w:p>
    <w:p w14:paraId="3A5B88F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E.8.1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General</w:t>
      </w:r>
      <w:r>
        <w:rPr>
          <w:noProof/>
        </w:rPr>
        <w:tab/>
        <w:t>2519</w:t>
      </w:r>
    </w:p>
    <w:p w14:paraId="64A186B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E.8.2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MIMO Equalization</w:t>
      </w:r>
      <w:r>
        <w:rPr>
          <w:noProof/>
        </w:rPr>
        <w:tab/>
        <w:t>2521</w:t>
      </w:r>
    </w:p>
    <w:p w14:paraId="23BA6D1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1802DC">
        <w:rPr>
          <w:rFonts w:eastAsia="MS Mincho"/>
          <w:noProof/>
        </w:rPr>
        <w:t>E.8.3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1802DC">
        <w:rPr>
          <w:rFonts w:eastAsia="MS Mincho"/>
          <w:noProof/>
        </w:rPr>
        <w:t>Layer processing</w:t>
      </w:r>
      <w:r>
        <w:rPr>
          <w:noProof/>
        </w:rPr>
        <w:tab/>
        <w:t>2521</w:t>
      </w:r>
    </w:p>
    <w:p w14:paraId="41F86EFD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V2X</w:t>
      </w:r>
      <w:r>
        <w:rPr>
          <w:noProof/>
        </w:rPr>
        <w:tab/>
        <w:t>2522</w:t>
      </w:r>
    </w:p>
    <w:p w14:paraId="72C6B30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PSSCH and PSCCH</w:t>
      </w:r>
      <w:r>
        <w:rPr>
          <w:noProof/>
        </w:rPr>
        <w:tab/>
        <w:t>2522</w:t>
      </w:r>
    </w:p>
    <w:p w14:paraId="4BCE1810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2522</w:t>
      </w:r>
    </w:p>
    <w:p w14:paraId="3C7DEA77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2522</w:t>
      </w:r>
    </w:p>
    <w:p w14:paraId="4598AA1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2522</w:t>
      </w:r>
    </w:p>
    <w:p w14:paraId="0CC27D3E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2522</w:t>
      </w:r>
    </w:p>
    <w:p w14:paraId="1C4B662D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2523</w:t>
      </w:r>
    </w:p>
    <w:p w14:paraId="139B9E1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2549</w:t>
      </w:r>
    </w:p>
    <w:p w14:paraId="540CDF13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2558</w:t>
      </w:r>
    </w:p>
    <w:p w14:paraId="0CD6CC60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2558</w:t>
      </w:r>
    </w:p>
    <w:p w14:paraId="276B24A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2558</w:t>
      </w:r>
    </w:p>
    <w:p w14:paraId="5469700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2558</w:t>
      </w:r>
    </w:p>
    <w:p w14:paraId="6BFBD58B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2580</w:t>
      </w:r>
    </w:p>
    <w:p w14:paraId="373C3241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power window</w:t>
      </w:r>
      <w:r>
        <w:rPr>
          <w:noProof/>
        </w:rPr>
        <w:tab/>
        <w:t>2586</w:t>
      </w:r>
    </w:p>
    <w:p w14:paraId="1B60ABB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2586</w:t>
      </w:r>
    </w:p>
    <w:p w14:paraId="66A8B65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2587</w:t>
      </w:r>
    </w:p>
    <w:p w14:paraId="716720A8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2587</w:t>
      </w:r>
    </w:p>
    <w:p w14:paraId="1C5CC811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2587</w:t>
      </w:r>
    </w:p>
    <w:p w14:paraId="2E73F18B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2587</w:t>
      </w:r>
    </w:p>
    <w:p w14:paraId="3106324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2587</w:t>
      </w:r>
    </w:p>
    <w:p w14:paraId="55C35390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2587</w:t>
      </w:r>
    </w:p>
    <w:p w14:paraId="416994A1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Uplink Physical Channels</w:t>
      </w:r>
      <w:r>
        <w:rPr>
          <w:noProof/>
        </w:rPr>
        <w:tab/>
        <w:t>2587</w:t>
      </w:r>
    </w:p>
    <w:p w14:paraId="0A77ABC0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Signal Levels</w:t>
      </w:r>
      <w:r>
        <w:rPr>
          <w:noProof/>
        </w:rPr>
        <w:tab/>
        <w:t>2587</w:t>
      </w:r>
    </w:p>
    <w:p w14:paraId="2C048E43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2587</w:t>
      </w:r>
    </w:p>
    <w:p w14:paraId="45D26BF1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Set-up</w:t>
      </w:r>
      <w:r>
        <w:rPr>
          <w:noProof/>
        </w:rPr>
        <w:tab/>
        <w:t>2589</w:t>
      </w:r>
    </w:p>
    <w:p w14:paraId="3483E0F5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2589</w:t>
      </w:r>
    </w:p>
    <w:p w14:paraId="4259D9C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2589</w:t>
      </w:r>
    </w:p>
    <w:p w14:paraId="0C0407F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2589</w:t>
      </w:r>
    </w:p>
    <w:p w14:paraId="11B2B825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2589</w:t>
      </w:r>
    </w:p>
    <w:p w14:paraId="104F315F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H (normative): </w:t>
      </w:r>
      <w:r w:rsidRPr="001802DC">
        <w:rPr>
          <w:rFonts w:cs="v4.2.0"/>
          <w:noProof/>
        </w:rPr>
        <w:t>Statistical Testing</w:t>
      </w:r>
      <w:r>
        <w:rPr>
          <w:noProof/>
        </w:rPr>
        <w:tab/>
        <w:t>2591</w:t>
      </w:r>
    </w:p>
    <w:p w14:paraId="4925B964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2591</w:t>
      </w:r>
    </w:p>
    <w:p w14:paraId="47460DCA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2591</w:t>
      </w:r>
    </w:p>
    <w:p w14:paraId="658BDDC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2591</w:t>
      </w:r>
    </w:p>
    <w:p w14:paraId="41C78ACF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2591</w:t>
      </w:r>
    </w:p>
    <w:p w14:paraId="1F25028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2592</w:t>
      </w:r>
    </w:p>
    <w:p w14:paraId="69DF2BB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2593</w:t>
      </w:r>
    </w:p>
    <w:p w14:paraId="319D058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2594</w:t>
      </w:r>
    </w:p>
    <w:p w14:paraId="6FEA54D9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2594</w:t>
      </w:r>
    </w:p>
    <w:p w14:paraId="0BC6013F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2594</w:t>
      </w:r>
    </w:p>
    <w:p w14:paraId="462A7D77" w14:textId="77777777" w:rsidR="000A264A" w:rsidRDefault="000A264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2595</w:t>
      </w:r>
    </w:p>
    <w:p w14:paraId="671C252E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H.2A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2596</w:t>
      </w:r>
    </w:p>
    <w:p w14:paraId="3DCB4594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2596</w:t>
      </w:r>
    </w:p>
    <w:p w14:paraId="3A391FE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2596</w:t>
      </w:r>
    </w:p>
    <w:p w14:paraId="3C889770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2596</w:t>
      </w:r>
    </w:p>
    <w:p w14:paraId="5F266CF7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2596</w:t>
      </w:r>
    </w:p>
    <w:p w14:paraId="602F324B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Annex I (normative): ModifiedMPR-Behaviour</w:t>
      </w:r>
      <w:r>
        <w:rPr>
          <w:noProof/>
        </w:rPr>
        <w:tab/>
        <w:t>2597</w:t>
      </w:r>
    </w:p>
    <w:p w14:paraId="0DA95D09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Indication of </w:t>
      </w:r>
      <w:r w:rsidRPr="001802DC">
        <w:rPr>
          <w:i/>
          <w:noProof/>
        </w:rPr>
        <w:t>ModifiedMPR-Behaviour</w:t>
      </w:r>
      <w:r>
        <w:rPr>
          <w:noProof/>
        </w:rPr>
        <w:tab/>
        <w:t>2597</w:t>
      </w:r>
    </w:p>
    <w:p w14:paraId="3562EA6D" w14:textId="72D98D8A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(normative):</w:t>
      </w:r>
      <w:r>
        <w:rPr>
          <w:noProof/>
        </w:rPr>
        <w:tab/>
      </w:r>
      <w:r>
        <w:rPr>
          <w:noProof/>
        </w:rPr>
        <w:tab/>
        <w:t>2600</w:t>
      </w:r>
    </w:p>
    <w:p w14:paraId="2EC82E5E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2601</w:t>
      </w:r>
    </w:p>
    <w:p w14:paraId="50A78CA9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2601</w:t>
      </w:r>
    </w:p>
    <w:p w14:paraId="46CC184B" w14:textId="77777777" w:rsidR="000A264A" w:rsidRDefault="000A264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2602</w:t>
      </w:r>
    </w:p>
    <w:p w14:paraId="1ECCDA7A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 and subcarriers used</w:t>
      </w:r>
      <w:r>
        <w:rPr>
          <w:noProof/>
        </w:rPr>
        <w:tab/>
        <w:t>2602</w:t>
      </w:r>
    </w:p>
    <w:p w14:paraId="33E63D02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2602</w:t>
      </w:r>
    </w:p>
    <w:p w14:paraId="22BF4288" w14:textId="77777777" w:rsidR="000A264A" w:rsidRDefault="000A264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2602</w:t>
      </w:r>
    </w:p>
    <w:p w14:paraId="1E6815DA" w14:textId="77777777" w:rsidR="000A264A" w:rsidRDefault="000A264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K (informative): Change history</w:t>
      </w:r>
      <w:r>
        <w:rPr>
          <w:noProof/>
        </w:rPr>
        <w:tab/>
        <w:t>2604</w:t>
      </w:r>
    </w:p>
    <w:p w14:paraId="1B3B1AB8" w14:textId="1A1B19C0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60CAB3DD" w:rsidR="00847849" w:rsidRPr="00CA19DC" w:rsidRDefault="00E60692" w:rsidP="00DA4444"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7F7D77">
        <w:instrText>j20</w:instrText>
      </w:r>
      <w:r>
        <w:instrText>_s00-s05.docx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7F7D77">
        <w:instrText>j20</w:instrText>
      </w:r>
      <w:r>
        <w:instrText>_s06-s0602C.docx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7F7D77">
        <w:instrText>j20</w:instrText>
      </w:r>
      <w:r>
        <w:instrText>_s0602D-s060304.docx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7F7D77">
        <w:instrText>j20</w:instrText>
      </w:r>
      <w:r>
        <w:instrText>_s0603A-s0604</w:instrText>
      </w:r>
      <w:r w:rsidR="00C6031D">
        <w:instrText>L</w:instrText>
      </w:r>
      <w:r>
        <w:instrText>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7F7D77">
        <w:instrText>j20</w:instrText>
      </w:r>
      <w:r>
        <w:instrText>_s0605.docx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7F7D77">
        <w:instrText>j20</w:instrText>
      </w:r>
      <w:r>
        <w:instrText>_s0700.docx</w:instrText>
      </w:r>
      <w:r w:rsidR="007E27E3">
        <w:instrText>"</w:instrText>
      </w:r>
      <w:r>
        <w:instrText xml:space="preserve"> \f </w:instrText>
      </w:r>
      <w:r>
        <w:fldChar w:fldCharType="end"/>
      </w:r>
      <w:r>
        <w:t xml:space="preserve"> </w:t>
      </w:r>
      <w:r>
        <w:fldChar w:fldCharType="begin"/>
      </w:r>
      <w:r>
        <w:instrText xml:space="preserve"> RD </w:instrText>
      </w:r>
      <w:r w:rsidR="007E27E3">
        <w:instrText>"</w:instrText>
      </w:r>
      <w:r>
        <w:instrText>38521-1-</w:instrText>
      </w:r>
      <w:r w:rsidR="007F7D77">
        <w:instrText>j20</w:instrText>
      </w:r>
      <w:r>
        <w:instrText>_sAnnexes.docx</w:instrText>
      </w:r>
      <w:r w:rsidR="007E27E3">
        <w:instrText>"</w:instrText>
      </w:r>
      <w:r>
        <w:instrText xml:space="preserve"> \f </w:instrText>
      </w:r>
      <w:r>
        <w:fldChar w:fldCharType="end"/>
      </w:r>
    </w:p>
    <w:sectPr w:rsidR="00847849" w:rsidRPr="00CA19DC" w:rsidSect="00A80E7E">
      <w:headerReference w:type="default" r:id="rId12"/>
      <w:footerReference w:type="default" r:id="rId13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68CAB" w14:textId="77777777" w:rsidR="00AB3911" w:rsidRDefault="00AB3911">
      <w:r>
        <w:separator/>
      </w:r>
    </w:p>
  </w:endnote>
  <w:endnote w:type="continuationSeparator" w:id="0">
    <w:p w14:paraId="10F5CE58" w14:textId="77777777" w:rsidR="00AB3911" w:rsidRDefault="00A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FD035" w14:textId="77777777" w:rsidR="00AB3911" w:rsidRDefault="00AB3911">
      <w:r>
        <w:separator/>
      </w:r>
    </w:p>
  </w:footnote>
  <w:footnote w:type="continuationSeparator" w:id="0">
    <w:p w14:paraId="4F1EDAB3" w14:textId="77777777" w:rsidR="00AB3911" w:rsidRDefault="00AB3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C6D8" w14:textId="77777777" w:rsidR="00E60692" w:rsidRPr="003F6DCB" w:rsidRDefault="00E60692" w:rsidP="00E60692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968854" w14:textId="68779BF8" w:rsidR="00E60692" w:rsidRDefault="00E60692" w:rsidP="00E60692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7D77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8636F1A" w14:textId="631C75DD" w:rsidR="00E60692" w:rsidRDefault="00E60692" w:rsidP="00E606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7D77">
      <w:rPr>
        <w:rFonts w:ascii="Arial" w:hAnsi="Arial" w:cs="Arial"/>
        <w:b/>
        <w:noProof/>
        <w:sz w:val="18"/>
        <w:szCs w:val="18"/>
      </w:rPr>
      <w:t>3GPP TS 38.521-1 V19.2.0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83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0D5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64A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149C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5CC"/>
    <w:rsid w:val="0010774A"/>
    <w:rsid w:val="00107A8A"/>
    <w:rsid w:val="0011068B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3D0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2A18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C5C09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1F73F3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4935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4F59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4E95"/>
    <w:rsid w:val="00284FD0"/>
    <w:rsid w:val="002851BA"/>
    <w:rsid w:val="002857DA"/>
    <w:rsid w:val="0028635F"/>
    <w:rsid w:val="00286819"/>
    <w:rsid w:val="0028798A"/>
    <w:rsid w:val="00287A8C"/>
    <w:rsid w:val="00287E34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915"/>
    <w:rsid w:val="002A6FAA"/>
    <w:rsid w:val="002A73D6"/>
    <w:rsid w:val="002B0CEA"/>
    <w:rsid w:val="002B236F"/>
    <w:rsid w:val="002B237E"/>
    <w:rsid w:val="002B24CF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3EA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6B8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4B5D"/>
    <w:rsid w:val="003B5967"/>
    <w:rsid w:val="003B5AFF"/>
    <w:rsid w:val="003B6AFB"/>
    <w:rsid w:val="003B7E75"/>
    <w:rsid w:val="003B7ED4"/>
    <w:rsid w:val="003B7FEB"/>
    <w:rsid w:val="003C00F1"/>
    <w:rsid w:val="003C1C23"/>
    <w:rsid w:val="003C294D"/>
    <w:rsid w:val="003C33A4"/>
    <w:rsid w:val="003C3917"/>
    <w:rsid w:val="003C3971"/>
    <w:rsid w:val="003C4EC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5D13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310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875D8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A4C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4DE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5F7F0E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A0D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D09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67D7F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167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40AF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58"/>
    <w:rsid w:val="006E17A3"/>
    <w:rsid w:val="006E1BA7"/>
    <w:rsid w:val="006E2640"/>
    <w:rsid w:val="006E32F1"/>
    <w:rsid w:val="006E35BE"/>
    <w:rsid w:val="006E3C4B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8FE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0933"/>
    <w:rsid w:val="00761EAC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843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1D12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27E3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7F7D77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17E14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5FB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D23"/>
    <w:rsid w:val="00871E88"/>
    <w:rsid w:val="008721BD"/>
    <w:rsid w:val="00872357"/>
    <w:rsid w:val="00872A92"/>
    <w:rsid w:val="00873E3D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58D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2FD2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1B17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37B3"/>
    <w:rsid w:val="009747B5"/>
    <w:rsid w:val="00974911"/>
    <w:rsid w:val="00977840"/>
    <w:rsid w:val="00977F9C"/>
    <w:rsid w:val="00980F71"/>
    <w:rsid w:val="00981B7A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A7AF7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2EB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31A5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9A8"/>
    <w:rsid w:val="00A47FEF"/>
    <w:rsid w:val="00A51660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4E45"/>
    <w:rsid w:val="00A7519E"/>
    <w:rsid w:val="00A75ED0"/>
    <w:rsid w:val="00A767AA"/>
    <w:rsid w:val="00A770DE"/>
    <w:rsid w:val="00A80E7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3911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5AB8"/>
    <w:rsid w:val="00B161FC"/>
    <w:rsid w:val="00B174FC"/>
    <w:rsid w:val="00B20159"/>
    <w:rsid w:val="00B20577"/>
    <w:rsid w:val="00B231CA"/>
    <w:rsid w:val="00B232AF"/>
    <w:rsid w:val="00B235E5"/>
    <w:rsid w:val="00B24396"/>
    <w:rsid w:val="00B25D3C"/>
    <w:rsid w:val="00B30639"/>
    <w:rsid w:val="00B30ADD"/>
    <w:rsid w:val="00B30D5E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211D"/>
    <w:rsid w:val="00B53248"/>
    <w:rsid w:val="00B53C87"/>
    <w:rsid w:val="00B5583A"/>
    <w:rsid w:val="00B55861"/>
    <w:rsid w:val="00B55B57"/>
    <w:rsid w:val="00B55B61"/>
    <w:rsid w:val="00B569B0"/>
    <w:rsid w:val="00B56DE6"/>
    <w:rsid w:val="00B57ECC"/>
    <w:rsid w:val="00B57ED8"/>
    <w:rsid w:val="00B60ED5"/>
    <w:rsid w:val="00B615B8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6D1A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1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400D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31D"/>
    <w:rsid w:val="00C609B9"/>
    <w:rsid w:val="00C614FB"/>
    <w:rsid w:val="00C620ED"/>
    <w:rsid w:val="00C620F3"/>
    <w:rsid w:val="00C63CAB"/>
    <w:rsid w:val="00C64752"/>
    <w:rsid w:val="00C650F6"/>
    <w:rsid w:val="00C66AE6"/>
    <w:rsid w:val="00C67879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4E89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32AB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4C16"/>
    <w:rsid w:val="00D65A3A"/>
    <w:rsid w:val="00D6603F"/>
    <w:rsid w:val="00D70299"/>
    <w:rsid w:val="00D70D7C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41A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003"/>
    <w:rsid w:val="00E04E7A"/>
    <w:rsid w:val="00E10B9C"/>
    <w:rsid w:val="00E1191C"/>
    <w:rsid w:val="00E11E99"/>
    <w:rsid w:val="00E146DA"/>
    <w:rsid w:val="00E14B49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692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286"/>
    <w:rsid w:val="00EC1E20"/>
    <w:rsid w:val="00EC244F"/>
    <w:rsid w:val="00EC280C"/>
    <w:rsid w:val="00EC2F5D"/>
    <w:rsid w:val="00EC316E"/>
    <w:rsid w:val="00EC343E"/>
    <w:rsid w:val="00EC394D"/>
    <w:rsid w:val="00EC39C5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46"/>
    <w:rsid w:val="00EE7CC4"/>
    <w:rsid w:val="00EF0B27"/>
    <w:rsid w:val="00EF10D9"/>
    <w:rsid w:val="00EF125B"/>
    <w:rsid w:val="00EF1ED4"/>
    <w:rsid w:val="00EF31DF"/>
    <w:rsid w:val="00EF435B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6DBE"/>
    <w:rsid w:val="00F57158"/>
    <w:rsid w:val="00F57292"/>
    <w:rsid w:val="00F602A0"/>
    <w:rsid w:val="00F60418"/>
    <w:rsid w:val="00F60E52"/>
    <w:rsid w:val="00F6135C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1C4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5C64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6D4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450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6ACD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1453</TotalTime>
  <Pages>1</Pages>
  <Words>9753</Words>
  <Characters>55305</Characters>
  <Application>Microsoft Office Word</Application>
  <DocSecurity>0</DocSecurity>
  <Lines>1348</Lines>
  <Paragraphs>1512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63546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IS</cp:lastModifiedBy>
  <cp:revision>60</cp:revision>
  <dcterms:created xsi:type="dcterms:W3CDTF">2022-02-11T07:01:00Z</dcterms:created>
  <dcterms:modified xsi:type="dcterms:W3CDTF">2025-10-22T03:49:00Z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