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9E20AA">
      <w:r w:rsidRPr="009E20AA">
        <w:t>This Technical Specification has been produced by the 3rd Generation Partnership Project (3GPP).</w:t>
      </w:r>
    </w:p>
    <w:p w14:paraId="3A06F6ED" w14:textId="77777777" w:rsidR="00E62506" w:rsidRPr="009E20AA" w:rsidRDefault="00E62506" w:rsidP="009E20AA">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9E20AA">
      <w:pPr>
        <w:pStyle w:val="B10"/>
      </w:pPr>
      <w:r w:rsidRPr="009E20AA">
        <w:t>Version x.y.z</w:t>
      </w:r>
    </w:p>
    <w:p w14:paraId="669478A2" w14:textId="77777777" w:rsidR="00E62506" w:rsidRPr="009E20AA" w:rsidRDefault="00E62506" w:rsidP="009E20AA">
      <w:pPr>
        <w:pStyle w:val="B10"/>
      </w:pPr>
      <w:r w:rsidRPr="009E20AA">
        <w:t>where:</w:t>
      </w:r>
    </w:p>
    <w:p w14:paraId="68E4D0F7" w14:textId="77777777" w:rsidR="00E62506" w:rsidRPr="009E20AA" w:rsidRDefault="00E62506" w:rsidP="009E20AA">
      <w:pPr>
        <w:pStyle w:val="B20"/>
      </w:pPr>
      <w:r w:rsidRPr="009E20AA">
        <w:t>x</w:t>
      </w:r>
      <w:r w:rsidRPr="009E20AA">
        <w:tab/>
        <w:t>the first digit:</w:t>
      </w:r>
    </w:p>
    <w:p w14:paraId="2D318613" w14:textId="77777777" w:rsidR="00E62506" w:rsidRPr="009E20AA" w:rsidRDefault="00E62506" w:rsidP="009E20AA">
      <w:pPr>
        <w:pStyle w:val="B30"/>
      </w:pPr>
      <w:r w:rsidRPr="009E20AA">
        <w:t>1</w:t>
      </w:r>
      <w:r w:rsidRPr="009E20AA">
        <w:tab/>
        <w:t>presented to TSG for information;</w:t>
      </w:r>
    </w:p>
    <w:p w14:paraId="5FF1416B" w14:textId="77777777" w:rsidR="00E62506" w:rsidRPr="009E20AA" w:rsidRDefault="00E62506" w:rsidP="009E20AA">
      <w:pPr>
        <w:pStyle w:val="B30"/>
      </w:pPr>
      <w:r w:rsidRPr="009E20AA">
        <w:t>2</w:t>
      </w:r>
      <w:r w:rsidRPr="009E20AA">
        <w:tab/>
        <w:t>presented to TSG for approval;</w:t>
      </w:r>
    </w:p>
    <w:p w14:paraId="4567A0C1" w14:textId="77777777" w:rsidR="00E62506" w:rsidRPr="009E20AA" w:rsidRDefault="00E62506" w:rsidP="009E20AA">
      <w:pPr>
        <w:pStyle w:val="B30"/>
      </w:pPr>
      <w:r w:rsidRPr="009E20AA">
        <w:t>3</w:t>
      </w:r>
      <w:r w:rsidRPr="009E20AA">
        <w:tab/>
        <w:t>or greater indicates TSG approved document under change control.</w:t>
      </w:r>
    </w:p>
    <w:p w14:paraId="338EE1C2" w14:textId="77777777" w:rsidR="00E62506" w:rsidRPr="009E20AA" w:rsidRDefault="00E62506" w:rsidP="009E20AA">
      <w:pPr>
        <w:pStyle w:val="B20"/>
      </w:pPr>
      <w:r w:rsidRPr="009E20AA">
        <w:t>y</w:t>
      </w:r>
      <w:r w:rsidRPr="009E20AA">
        <w:tab/>
        <w:t>the second digit is incremented for all changes of substance, i.e. technical enhancements, corrections, updates, etc.</w:t>
      </w:r>
    </w:p>
    <w:p w14:paraId="0B779A8F" w14:textId="77777777" w:rsidR="00E62506" w:rsidRPr="009E20AA" w:rsidRDefault="00E62506" w:rsidP="009E20AA">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9E20AA">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9E20AA">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9E20AA">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9E20AA">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9E20AA">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9E20AA">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9E20AA">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9E20AA">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9E20AA">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9E20AA">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10AC6044"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9E20AA">
      <w:r w:rsidRPr="009E20AA">
        <w:t>The following documents contain provisions which, through reference in this text, constitute provisions of the present document.</w:t>
      </w:r>
    </w:p>
    <w:p w14:paraId="4CCE3943" w14:textId="77777777" w:rsidR="00E62506" w:rsidRPr="009E20AA" w:rsidRDefault="00E62506" w:rsidP="009E20AA">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9E20AA">
      <w:r w:rsidRPr="009E20AA">
        <w:t>For a specific reference, subsequent revisions do not apply.</w:t>
      </w:r>
    </w:p>
    <w:p w14:paraId="6F501374" w14:textId="77777777" w:rsidR="00E62506" w:rsidRPr="009E20AA" w:rsidRDefault="00E62506" w:rsidP="009E20A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9E20AA">
      <w:pPr>
        <w:pStyle w:val="EX"/>
      </w:pPr>
      <w:r w:rsidRPr="009E20AA">
        <w:t>[1]</w:t>
      </w:r>
      <w:r w:rsidRPr="009E20AA">
        <w:tab/>
        <w:t>3GPP TR 21.905: "Vocabulary for 3GPP Specifications".</w:t>
      </w:r>
    </w:p>
    <w:p w14:paraId="293F1F29" w14:textId="77777777" w:rsidR="00E62506" w:rsidRPr="009E20AA" w:rsidRDefault="00E62506" w:rsidP="009E20AA">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9E20AA">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9E20AA">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9E20AA">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9E20AA">
      <w:pPr>
        <w:pStyle w:val="EX"/>
      </w:pPr>
      <w:r w:rsidRPr="009E20AA">
        <w:t>[6]</w:t>
      </w:r>
      <w:r w:rsidRPr="009E20AA">
        <w:tab/>
        <w:t>3GPP TS 38.331: "NR; Radio Resource Control (RRC); Protocol specification".</w:t>
      </w:r>
    </w:p>
    <w:p w14:paraId="629B2C10" w14:textId="77777777" w:rsidR="00E62506" w:rsidRPr="009E20AA" w:rsidRDefault="00E62506" w:rsidP="009E20AA">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9E20AA">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9E20AA">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9E20AA">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9E20AA">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9E20AA">
      <w:pPr>
        <w:pStyle w:val="EX"/>
      </w:pPr>
      <w:r w:rsidRPr="009E20AA">
        <w:t>[12]</w:t>
      </w:r>
      <w:r w:rsidRPr="009E20AA">
        <w:tab/>
        <w:t>3GPP TS 38.214: "NR; Physical layer procedures for data".</w:t>
      </w:r>
    </w:p>
    <w:p w14:paraId="4821191A" w14:textId="77777777" w:rsidR="00E62506" w:rsidRPr="009E20AA" w:rsidRDefault="00E62506" w:rsidP="009E20AA">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9E20AA">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9E20AA">
      <w:pPr>
        <w:pStyle w:val="EX"/>
      </w:pPr>
      <w:r w:rsidRPr="009E20AA">
        <w:lastRenderedPageBreak/>
        <w:t>[15]</w:t>
      </w:r>
      <w:r w:rsidRPr="009E20AA">
        <w:tab/>
        <w:t>3GPP TS 38.521-4: “NR; User Equipment (UE) conformance specification; Radio transmission and reception; Part 4: Performance”.</w:t>
      </w:r>
    </w:p>
    <w:p w14:paraId="7C8CCB61" w14:textId="77777777" w:rsidR="00E62506" w:rsidRPr="009E20AA" w:rsidRDefault="00E62506" w:rsidP="009E20AA">
      <w:pPr>
        <w:pStyle w:val="EX"/>
      </w:pPr>
      <w:r w:rsidRPr="009E20AA">
        <w:t>[16]</w:t>
      </w:r>
      <w:r w:rsidRPr="009E20AA">
        <w:tab/>
        <w:t>3GPP TS 38.522: "NR; User Equipment (UE) conformance specification; Applicability of RF and RRM test cases".</w:t>
      </w:r>
    </w:p>
    <w:p w14:paraId="40633EED" w14:textId="77777777" w:rsidR="00E62506" w:rsidRPr="009E20AA" w:rsidRDefault="00E62506" w:rsidP="009E20AA">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9E20AA">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9E20AA">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9E20AA">
      <w:pPr>
        <w:pStyle w:val="EX"/>
      </w:pPr>
      <w:r w:rsidRPr="009E20AA">
        <w:t>[20]</w:t>
      </w:r>
      <w:r w:rsidRPr="009E20AA">
        <w:tab/>
        <w:t>3GPP TS 38.215: "NR; Physical layer measurements".</w:t>
      </w:r>
    </w:p>
    <w:p w14:paraId="385D1217" w14:textId="77777777" w:rsidR="00E62506" w:rsidRPr="009E20AA" w:rsidRDefault="00E62506" w:rsidP="009E20AA">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9E20AA">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9E20AA">
      <w:pPr>
        <w:pStyle w:val="EX"/>
      </w:pPr>
      <w:r w:rsidRPr="009E20AA">
        <w:rPr>
          <w:rFonts w:eastAsia="SimSun"/>
        </w:rPr>
        <w:t>[23]</w:t>
      </w:r>
      <w:r w:rsidRPr="009E20AA">
        <w:rPr>
          <w:rFonts w:eastAsia="SimSun"/>
        </w:rPr>
        <w:tab/>
      </w:r>
      <w:r w:rsidRPr="009E20AA">
        <w:t xml:space="preserve">3GPP TS 38.307: </w:t>
      </w:r>
      <w:r w:rsidRPr="009E20AA">
        <w:rPr>
          <w:rFonts w:eastAsia="SimSun"/>
        </w:rPr>
        <w:t>"NR; Requirements on User Equipments (UEs) supporting a release-independent frequency band".</w:t>
      </w:r>
    </w:p>
    <w:p w14:paraId="5A293471" w14:textId="77777777" w:rsidR="00E62506" w:rsidRPr="009E20AA" w:rsidRDefault="00E62506" w:rsidP="009E20A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9E20AA">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622C5B79" w14:textId="0566E0F7" w:rsidR="00E62506" w:rsidRPr="009E20AA" w:rsidRDefault="00E62506" w:rsidP="00E62506">
      <w:pPr>
        <w:pStyle w:val="Heading1"/>
      </w:pPr>
      <w:bookmarkStart w:id="49" w:name="_Toc90916302"/>
      <w:bookmarkStart w:id="50" w:name="_Toc90916499"/>
      <w:bookmarkStart w:id="51" w:name="_Toc90917255"/>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9E20AA">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9E20AA">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9E20AA">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9E20AA">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9E20AA">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9E20AA">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9E20AA">
      <w:r w:rsidRPr="009E20AA">
        <w:rPr>
          <w:b/>
        </w:rPr>
        <w:t>Con-current operation</w:t>
      </w:r>
      <w:r w:rsidRPr="009E20AA">
        <w:t>: The simultaneous transmission and reception of sidelink and Uu interfaces while operation is agnostic of the service used on each interface.</w:t>
      </w:r>
    </w:p>
    <w:p w14:paraId="433B8702" w14:textId="77777777" w:rsidR="00E62506" w:rsidRPr="009E20AA" w:rsidRDefault="00E62506" w:rsidP="009E20AA">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9E20AA">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9E20AA">
      <w:r w:rsidRPr="009E20AA">
        <w:rPr>
          <w:b/>
        </w:rPr>
        <w:t>Contiguous spectrum</w:t>
      </w:r>
      <w:r w:rsidRPr="009E20AA">
        <w:t>: Spectrum consisting of a contiguous block of spectrum with no sub-block gaps.</w:t>
      </w:r>
    </w:p>
    <w:p w14:paraId="3D2CBDB6" w14:textId="77777777" w:rsidR="00E62506" w:rsidRPr="009E20AA" w:rsidRDefault="00E62506" w:rsidP="009E20AA">
      <w:r w:rsidRPr="009E20AA">
        <w:rPr>
          <w:b/>
        </w:rPr>
        <w:t>Inter-band carrier aggregation:</w:t>
      </w:r>
      <w:r w:rsidRPr="009E20AA">
        <w:t xml:space="preserve"> Carrier aggregation of component carriers in different operating bands.</w:t>
      </w:r>
    </w:p>
    <w:p w14:paraId="7876C38F" w14:textId="77777777" w:rsidR="00E62506" w:rsidRPr="009E20AA" w:rsidRDefault="00E62506" w:rsidP="009E20AA">
      <w:pPr>
        <w:pStyle w:val="NO"/>
        <w:rPr>
          <w:lang w:eastAsia="zh-CN"/>
        </w:rPr>
      </w:pPr>
      <w:r w:rsidRPr="009E20AA">
        <w:lastRenderedPageBreak/>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9E20AA">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9E20AA">
      <w:pPr>
        <w:rPr>
          <w:lang w:eastAsia="zh-CN"/>
        </w:rPr>
      </w:pPr>
      <w:r w:rsidRPr="009E20AA">
        <w:rPr>
          <w:b/>
        </w:rPr>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77777777" w:rsidR="008B5102" w:rsidRPr="009E20AA" w:rsidRDefault="008B5102" w:rsidP="009E20AA">
      <w:pPr>
        <w:rPr>
          <w:lang w:eastAsia="zh-CN"/>
        </w:rPr>
      </w:pPr>
      <w:bookmarkStart w:id="65" w:name="_Hlk47535083"/>
      <w:r w:rsidRPr="009E20AA">
        <w:rPr>
          <w:b/>
        </w:rPr>
        <w:t>RedCap UE</w:t>
      </w:r>
      <w:r w:rsidRPr="009E20AA">
        <w:t>: A UE capable of supporting RedCap [IE].</w:t>
      </w:r>
    </w:p>
    <w:p w14:paraId="2DFCC19B" w14:textId="7945E7CC" w:rsidR="00E62506" w:rsidRPr="009E20AA" w:rsidRDefault="00E62506" w:rsidP="009E20AA">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9E20AA">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9E20AA">
      <w:r w:rsidRPr="009E20AA">
        <w:rPr>
          <w:b/>
        </w:rPr>
        <w:t>Sub-block bandwidth</w:t>
      </w:r>
      <w:r w:rsidRPr="009E20AA">
        <w:t>: The bandwidth of one sub-block.</w:t>
      </w:r>
    </w:p>
    <w:p w14:paraId="08B4ABFF" w14:textId="77777777" w:rsidR="00E62506" w:rsidRPr="009E20AA" w:rsidRDefault="00E62506" w:rsidP="009E20AA">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9E20AA">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9E20AA">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9E20AA">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9E20A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6AB0369B"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9E20AA">
      <w:r w:rsidRPr="009E20AA">
        <w:t>For the purposes of the present document, the following symbols apply:</w:t>
      </w:r>
    </w:p>
    <w:p w14:paraId="1894F269" w14:textId="77777777" w:rsidR="00E62506" w:rsidRPr="009E20AA" w:rsidRDefault="00E62506" w:rsidP="009E20AA">
      <w:pPr>
        <w:pStyle w:val="EW"/>
      </w:pPr>
      <w:r w:rsidRPr="009E20AA">
        <w:t>ΔF</w:t>
      </w:r>
      <w:r w:rsidRPr="009E20AA">
        <w:rPr>
          <w:vertAlign w:val="subscript"/>
        </w:rPr>
        <w:t>Global</w:t>
      </w:r>
      <w:r w:rsidRPr="009E20AA">
        <w:tab/>
        <w:t>Granularity of the global frequency raster</w:t>
      </w:r>
    </w:p>
    <w:p w14:paraId="252461CA" w14:textId="77777777" w:rsidR="00E62506" w:rsidRPr="009E20AA" w:rsidRDefault="00E62506" w:rsidP="009E20AA">
      <w:pPr>
        <w:pStyle w:val="EW"/>
        <w:rPr>
          <w:rFonts w:eastAsia="Yu Mincho"/>
        </w:rPr>
      </w:pPr>
      <w:r w:rsidRPr="009E20AA">
        <w:rPr>
          <w:rFonts w:eastAsia="Yu Mincho"/>
        </w:rPr>
        <w:t>ΔF</w:t>
      </w:r>
      <w:r w:rsidRPr="009E20AA">
        <w:rPr>
          <w:rFonts w:eastAsia="Yu Mincho"/>
          <w:vertAlign w:val="subscript"/>
        </w:rPr>
        <w:t>Raster</w:t>
      </w:r>
      <w:r w:rsidRPr="009E20AA">
        <w:rPr>
          <w:rFonts w:eastAsia="Yu Mincho"/>
        </w:rPr>
        <w:tab/>
        <w:t>B</w:t>
      </w:r>
      <w:r w:rsidRPr="009E20AA">
        <w:t>and dependent channel raster granularity</w:t>
      </w:r>
    </w:p>
    <w:p w14:paraId="7FC84C55" w14:textId="77777777" w:rsidR="00E62506" w:rsidRPr="009E20AA" w:rsidRDefault="00E62506" w:rsidP="009E20AA">
      <w:pPr>
        <w:pStyle w:val="EW"/>
      </w:pPr>
      <w:r w:rsidRPr="009E20AA">
        <w:t>Δ</w:t>
      </w:r>
      <w:r w:rsidRPr="009E20AA">
        <w:rPr>
          <w:lang w:eastAsia="zh-CN"/>
        </w:rPr>
        <w:t>f</w:t>
      </w:r>
      <w:r w:rsidRPr="009E20AA">
        <w:rPr>
          <w:vertAlign w:val="subscript"/>
        </w:rPr>
        <w:t>OOB</w:t>
      </w:r>
      <w:r w:rsidRPr="009E20AA">
        <w:rPr>
          <w:vertAlign w:val="subscript"/>
        </w:rPr>
        <w:tab/>
      </w:r>
      <w:r w:rsidRPr="009E20AA">
        <w:t>Δ Frequency of Out Of Band emission</w:t>
      </w:r>
    </w:p>
    <w:p w14:paraId="422563CC" w14:textId="77777777" w:rsidR="00E62506" w:rsidRPr="009E20AA" w:rsidRDefault="00E62506" w:rsidP="009E20AA">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9E20AA">
      <w:pPr>
        <w:pStyle w:val="EW"/>
      </w:pPr>
      <w:r w:rsidRPr="009E20AA">
        <w:rPr>
          <w:lang w:eastAsia="zh-CN"/>
        </w:rPr>
        <w:t>∆MPR</w:t>
      </w:r>
      <w:r w:rsidRPr="009E20AA">
        <w:rPr>
          <w:vertAlign w:val="subscript"/>
          <w:lang w:eastAsia="zh-CN"/>
        </w:rPr>
        <w:t>c</w:t>
      </w:r>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9E20AA">
      <w:pPr>
        <w:pStyle w:val="EW"/>
      </w:pPr>
      <w:r w:rsidRPr="009E20AA">
        <w:t>ΔP</w:t>
      </w:r>
      <w:r w:rsidRPr="009E20AA">
        <w:rPr>
          <w:vertAlign w:val="subscript"/>
        </w:rPr>
        <w:t>PowerClass</w:t>
      </w:r>
      <w:r w:rsidRPr="009E20AA">
        <w:tab/>
        <w:t>Adjustment to maximum output power for a given power class</w:t>
      </w:r>
    </w:p>
    <w:p w14:paraId="211F850F" w14:textId="77777777" w:rsidR="000E33CB" w:rsidRPr="009E20AA" w:rsidRDefault="000E33CB" w:rsidP="009E20AA">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9E20AA">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9E20AA">
      <w:pPr>
        <w:pStyle w:val="EW"/>
        <w:rPr>
          <w:i/>
        </w:rPr>
      </w:pPr>
      <w:r w:rsidRPr="009E20AA">
        <w:t>ΔR</w:t>
      </w:r>
      <w:r w:rsidRPr="009E20AA">
        <w:rPr>
          <w:vertAlign w:val="subscript"/>
        </w:rPr>
        <w:t>IB,c</w:t>
      </w:r>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9E20AA">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9E20AA">
      <w:pPr>
        <w:pStyle w:val="EW"/>
      </w:pPr>
      <w:r w:rsidRPr="009E20AA">
        <w:rPr>
          <w:rFonts w:eastAsia="Yu Mincho"/>
        </w:rPr>
        <w:t>Δ</w:t>
      </w:r>
      <w:r w:rsidRPr="009E20AA">
        <w:rPr>
          <w:rFonts w:eastAsia="PMingLiU"/>
          <w:vertAlign w:val="subscript"/>
          <w:lang w:eastAsia="zh-TW"/>
        </w:rPr>
        <w:t>Shift</w:t>
      </w:r>
      <w:r w:rsidRPr="009E20AA">
        <w:rPr>
          <w:rFonts w:eastAsia="Yu Mincho"/>
        </w:rPr>
        <w:tab/>
        <w:t>C</w:t>
      </w:r>
      <w:r w:rsidRPr="009E20AA">
        <w:t>hannel raster offset</w:t>
      </w:r>
    </w:p>
    <w:p w14:paraId="18E90F72" w14:textId="77777777" w:rsidR="00E62506" w:rsidRPr="009E20AA" w:rsidRDefault="00E62506" w:rsidP="009E20AA">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9E20AA">
      <w:pPr>
        <w:pStyle w:val="EW"/>
        <w:rPr>
          <w:rFonts w:eastAsia="Yu Mincho"/>
        </w:rPr>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w:t>
      </w:r>
      <w:r w:rsidRPr="009E20AA">
        <w:rPr>
          <w:i/>
          <w:vertAlign w:val="subscript"/>
        </w:rPr>
        <w:t>c</w:t>
      </w:r>
      <w:r w:rsidRPr="009E20AA">
        <w:rPr>
          <w:vertAlign w:val="subscript"/>
        </w:rPr>
        <w:tab/>
      </w:r>
      <w:r w:rsidRPr="009E20AA">
        <w:t xml:space="preserve">Allowed operating band edge transmission power relaxation for serving cell </w:t>
      </w:r>
      <w:r w:rsidRPr="009E20AA">
        <w:rPr>
          <w:i/>
        </w:rPr>
        <w:t>c</w:t>
      </w:r>
    </w:p>
    <w:p w14:paraId="30674F83" w14:textId="77777777" w:rsidR="00E62506" w:rsidRPr="009E20AA" w:rsidRDefault="00E62506" w:rsidP="009E20AA">
      <w:pPr>
        <w:pStyle w:val="EW"/>
        <w:rPr>
          <w:rFonts w:eastAsia="Yu Mincho"/>
        </w:rPr>
      </w:pPr>
      <w:r w:rsidRPr="009E20AA">
        <w:t>ΔT</w:t>
      </w:r>
      <w:r w:rsidRPr="009E20AA">
        <w:rPr>
          <w:vertAlign w:val="subscript"/>
        </w:rPr>
        <w:t>IB,c</w:t>
      </w:r>
      <w:r w:rsidRPr="009E20AA">
        <w:rPr>
          <w:vertAlign w:val="subscript"/>
        </w:rPr>
        <w:tab/>
      </w:r>
      <w:r w:rsidRPr="009E20AA">
        <w:t xml:space="preserve">Allowed maximum configured output power relaxation due to support for inter-band CA operation and due to support for SUL operations, for serving cell </w:t>
      </w:r>
      <w:r w:rsidRPr="009E20AA">
        <w:rPr>
          <w:i/>
        </w:rPr>
        <w:t>c</w:t>
      </w:r>
    </w:p>
    <w:p w14:paraId="06621448" w14:textId="77777777" w:rsidR="00E62506" w:rsidRPr="009E20AA" w:rsidRDefault="00E62506" w:rsidP="009E20AA">
      <w:pPr>
        <w:pStyle w:val="EW"/>
        <w:rPr>
          <w:lang w:eastAsia="zh-CN"/>
        </w:rPr>
      </w:pPr>
      <w:r w:rsidRPr="009E20AA">
        <w:t>BW</w:t>
      </w:r>
      <w:r w:rsidRPr="009E20AA">
        <w:rPr>
          <w:vertAlign w:val="subscript"/>
        </w:rPr>
        <w:t>Channel</w:t>
      </w:r>
      <w:r w:rsidRPr="009E20AA">
        <w:tab/>
        <w:t>Channel bandwidth</w:t>
      </w:r>
    </w:p>
    <w:p w14:paraId="7BB0D0C4" w14:textId="77777777" w:rsidR="00E62506" w:rsidRPr="009E20AA" w:rsidRDefault="00E62506" w:rsidP="009E20AA">
      <w:pPr>
        <w:pStyle w:val="EW"/>
      </w:pPr>
      <w:r w:rsidRPr="009E20AA">
        <w:t>BW</w:t>
      </w:r>
      <w:r w:rsidRPr="009E20AA">
        <w:rPr>
          <w:vertAlign w:val="subscript"/>
        </w:rPr>
        <w:t>Channel,block</w:t>
      </w:r>
      <w:r w:rsidRPr="009E20AA">
        <w:tab/>
        <w:t>Sub-block bandwidth, expressed in MHz. BW</w:t>
      </w:r>
      <w:r w:rsidRPr="009E20AA">
        <w:rPr>
          <w:vertAlign w:val="subscript"/>
        </w:rPr>
        <w:t>Channel,block</w:t>
      </w:r>
      <w:r w:rsidRPr="009E20AA">
        <w:t>= F</w:t>
      </w:r>
      <w:r w:rsidRPr="009E20AA">
        <w:rPr>
          <w:vertAlign w:val="subscript"/>
        </w:rPr>
        <w:t>edge,block,high</w:t>
      </w:r>
      <w:r w:rsidRPr="009E20AA">
        <w:t>- F</w:t>
      </w:r>
      <w:r w:rsidRPr="009E20AA">
        <w:rPr>
          <w:vertAlign w:val="subscript"/>
        </w:rPr>
        <w:t>edge,block,low</w:t>
      </w:r>
    </w:p>
    <w:p w14:paraId="4945DB66" w14:textId="77777777" w:rsidR="00E62506" w:rsidRPr="009E20AA" w:rsidRDefault="00E62506" w:rsidP="009E20AA">
      <w:pPr>
        <w:pStyle w:val="EW"/>
      </w:pPr>
      <w:r w:rsidRPr="009E20AA">
        <w:t>BW</w:t>
      </w:r>
      <w:r w:rsidRPr="009E20AA">
        <w:rPr>
          <w:vertAlign w:val="subscript"/>
        </w:rPr>
        <w:t>Channel_CA</w:t>
      </w:r>
      <w:r w:rsidRPr="009E20AA">
        <w:tab/>
        <w:t>Aggregated channel bandwidth, expressed in MHz</w:t>
      </w:r>
    </w:p>
    <w:p w14:paraId="17FEBCFC" w14:textId="77777777" w:rsidR="00E62506" w:rsidRPr="009E20AA" w:rsidRDefault="00E62506" w:rsidP="009E20AA">
      <w:pPr>
        <w:pStyle w:val="EW"/>
      </w:pPr>
      <w:r w:rsidRPr="009E20AA">
        <w:t>BW</w:t>
      </w:r>
      <w:r w:rsidRPr="009E20AA">
        <w:rPr>
          <w:vertAlign w:val="subscript"/>
        </w:rPr>
        <w:t>Channel,max</w:t>
      </w:r>
      <w:r w:rsidRPr="009E20AA">
        <w:tab/>
        <w:t>Maximum channel bandwidth supported among all bands in a release</w:t>
      </w:r>
    </w:p>
    <w:p w14:paraId="22A4DCBA" w14:textId="77777777" w:rsidR="00E62506" w:rsidRPr="009E20AA" w:rsidRDefault="00E62506" w:rsidP="009E20AA">
      <w:pPr>
        <w:pStyle w:val="EW"/>
      </w:pPr>
      <w:r w:rsidRPr="009E20AA">
        <w:t>BW</w:t>
      </w:r>
      <w:r w:rsidRPr="009E20AA">
        <w:rPr>
          <w:vertAlign w:val="subscript"/>
        </w:rPr>
        <w:t>GB</w:t>
      </w:r>
      <w:r w:rsidRPr="009E20AA">
        <w:tab/>
        <w:t>max(BW</w:t>
      </w:r>
      <w:r w:rsidRPr="009E20AA">
        <w:rPr>
          <w:vertAlign w:val="subscript"/>
        </w:rPr>
        <w:t>GB,Channel(</w:t>
      </w:r>
      <w:r w:rsidRPr="009E20AA">
        <w:rPr>
          <w:i/>
          <w:vertAlign w:val="subscript"/>
        </w:rPr>
        <w:t>k</w:t>
      </w:r>
      <w:r w:rsidRPr="009E20AA">
        <w:rPr>
          <w:vertAlign w:val="subscript"/>
        </w:rPr>
        <w:t>))</w:t>
      </w:r>
    </w:p>
    <w:p w14:paraId="29B4827F" w14:textId="77777777" w:rsidR="00E62506" w:rsidRPr="009E20AA" w:rsidRDefault="00E62506" w:rsidP="009E20AA">
      <w:pPr>
        <w:pStyle w:val="EW"/>
      </w:pPr>
      <w:r w:rsidRPr="009E20AA">
        <w:t>BW</w:t>
      </w:r>
      <w:r w:rsidRPr="009E20AA">
        <w:rPr>
          <w:vertAlign w:val="subscript"/>
        </w:rPr>
        <w:t>GB,Channel(k)</w:t>
      </w:r>
      <w:r w:rsidRPr="009E20AA">
        <w:tab/>
        <w:t xml:space="preserve">Minimum guard band defined in clause 5.3A.1 of carrier </w:t>
      </w:r>
      <w:r w:rsidRPr="009E20AA">
        <w:rPr>
          <w:i/>
        </w:rPr>
        <w:t>k</w:t>
      </w:r>
    </w:p>
    <w:p w14:paraId="0CFEFB16" w14:textId="77777777" w:rsidR="00E62506" w:rsidRPr="009E20AA" w:rsidRDefault="00E62506" w:rsidP="009E20AA">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9E20AA">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9E20AA">
      <w:pPr>
        <w:pStyle w:val="EW"/>
      </w:pPr>
      <w:r w:rsidRPr="009E20AA">
        <w:rPr>
          <w:lang w:eastAsia="zh-CN"/>
        </w:rPr>
        <w:t>BW</w:t>
      </w:r>
      <w:r w:rsidRPr="009E20AA">
        <w:rPr>
          <w:vertAlign w:val="subscript"/>
          <w:lang w:eastAsia="zh-CN"/>
        </w:rPr>
        <w:t>interferer</w:t>
      </w:r>
      <w:r w:rsidRPr="009E20AA">
        <w:rPr>
          <w:lang w:eastAsia="zh-CN"/>
        </w:rPr>
        <w:tab/>
        <w:t>Bandwidth of the interferer</w:t>
      </w:r>
    </w:p>
    <w:p w14:paraId="04348E79" w14:textId="77777777" w:rsidR="00E62506" w:rsidRPr="009E20AA" w:rsidRDefault="00E62506" w:rsidP="009E20AA">
      <w:pPr>
        <w:pStyle w:val="EW"/>
      </w:pPr>
      <w:r w:rsidRPr="009E20AA">
        <w:t>Ceil(x)</w:t>
      </w:r>
      <w:r w:rsidRPr="009E20AA">
        <w:tab/>
        <w:t>Rounding upwards; ceil(x) is the smallest integer such that ceil(x) ≥ x</w:t>
      </w:r>
    </w:p>
    <w:p w14:paraId="6F4A68CF" w14:textId="77777777" w:rsidR="00E62506" w:rsidRPr="009E20AA" w:rsidRDefault="00E62506" w:rsidP="009E20AA">
      <w:pPr>
        <w:pStyle w:val="EW"/>
        <w:rPr>
          <w:lang w:eastAsia="zh-CN"/>
        </w:rPr>
      </w:pPr>
      <w:r w:rsidRPr="009E20AA">
        <w:lastRenderedPageBreak/>
        <w:t>Floor(x)</w:t>
      </w:r>
      <w:r w:rsidRPr="009E20AA">
        <w:tab/>
        <w:t>Rounding downwards; floor(x) is the greatest integer such that floor(x) ≤ x</w:t>
      </w:r>
    </w:p>
    <w:p w14:paraId="14A3B787" w14:textId="77777777" w:rsidR="00E62506" w:rsidRPr="009E20AA" w:rsidRDefault="00E62506" w:rsidP="009E20AA">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9E20AA">
      <w:pPr>
        <w:pStyle w:val="EW"/>
        <w:rPr>
          <w:vertAlign w:val="subscript"/>
        </w:rPr>
      </w:pPr>
      <w:r w:rsidRPr="009E20AA">
        <w:rPr>
          <w:bCs/>
        </w:rPr>
        <w:t>F</w:t>
      </w:r>
      <w:r w:rsidRPr="009E20AA">
        <w:rPr>
          <w:bCs/>
          <w:vertAlign w:val="subscript"/>
        </w:rPr>
        <w:t>C,block,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9E20AA">
      <w:pPr>
        <w:pStyle w:val="EW"/>
      </w:pPr>
      <w:r w:rsidRPr="009E20AA">
        <w:rPr>
          <w:bCs/>
        </w:rPr>
        <w:t>F</w:t>
      </w:r>
      <w:r w:rsidRPr="009E20AA">
        <w:rPr>
          <w:bCs/>
          <w:vertAlign w:val="subscript"/>
        </w:rPr>
        <w:t>C,block,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9E20AA">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9E20AA">
      <w:pPr>
        <w:pStyle w:val="EW"/>
      </w:pPr>
      <w:r w:rsidRPr="009E20AA">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9E20AA">
      <w:pPr>
        <w:pStyle w:val="EW"/>
      </w:pPr>
      <w:r w:rsidRPr="009E20AA">
        <w:t>F</w:t>
      </w:r>
      <w:r w:rsidRPr="009E20AA">
        <w:rPr>
          <w:vertAlign w:val="subscript"/>
        </w:rPr>
        <w:t>DL_low</w:t>
      </w:r>
      <w:r w:rsidRPr="009E20AA">
        <w:rPr>
          <w:vertAlign w:val="subscript"/>
        </w:rPr>
        <w:tab/>
      </w:r>
      <w:r w:rsidRPr="009E20AA">
        <w:t>The lowest frequency of the downlink operating band</w:t>
      </w:r>
    </w:p>
    <w:p w14:paraId="643A5276" w14:textId="77777777" w:rsidR="00E62506" w:rsidRPr="009E20AA" w:rsidRDefault="00E62506" w:rsidP="009E20AA">
      <w:pPr>
        <w:pStyle w:val="EW"/>
      </w:pPr>
      <w:r w:rsidRPr="009E20AA">
        <w:t>F</w:t>
      </w:r>
      <w:r w:rsidRPr="009E20AA">
        <w:rPr>
          <w:vertAlign w:val="subscript"/>
        </w:rPr>
        <w:t>DL_high</w:t>
      </w:r>
      <w:r w:rsidRPr="009E20AA">
        <w:rPr>
          <w:vertAlign w:val="subscript"/>
        </w:rPr>
        <w:tab/>
      </w:r>
      <w:r w:rsidRPr="009E20AA">
        <w:t>The highest frequency of the downlink operating band</w:t>
      </w:r>
    </w:p>
    <w:p w14:paraId="2C7A6EE1" w14:textId="77777777" w:rsidR="00E62506" w:rsidRPr="009E20AA" w:rsidRDefault="00E62506" w:rsidP="009E20AA">
      <w:pPr>
        <w:pStyle w:val="EW"/>
      </w:pPr>
      <w:r w:rsidRPr="009E20AA">
        <w:t>F</w:t>
      </w:r>
      <w:r w:rsidRPr="009E20AA">
        <w:rPr>
          <w:vertAlign w:val="subscript"/>
        </w:rPr>
        <w:t>UL_low</w:t>
      </w:r>
      <w:r w:rsidRPr="009E20AA">
        <w:rPr>
          <w:vertAlign w:val="subscript"/>
        </w:rPr>
        <w:tab/>
      </w:r>
      <w:r w:rsidRPr="009E20AA">
        <w:t>The lowest frequency of the uplink operating band</w:t>
      </w:r>
    </w:p>
    <w:p w14:paraId="6FFC8ACC" w14:textId="77777777" w:rsidR="00E62506" w:rsidRPr="009E20AA" w:rsidRDefault="00E62506" w:rsidP="009E20AA">
      <w:pPr>
        <w:pStyle w:val="EW"/>
      </w:pPr>
      <w:r w:rsidRPr="009E20AA">
        <w:t>F</w:t>
      </w:r>
      <w:r w:rsidRPr="009E20AA">
        <w:rPr>
          <w:vertAlign w:val="subscript"/>
        </w:rPr>
        <w:t>UL_high</w:t>
      </w:r>
      <w:r w:rsidRPr="009E20AA">
        <w:rPr>
          <w:vertAlign w:val="subscript"/>
        </w:rPr>
        <w:tab/>
      </w:r>
      <w:r w:rsidRPr="009E20AA">
        <w:t>The highest frequency of the uplink operating band</w:t>
      </w:r>
    </w:p>
    <w:p w14:paraId="4665A4E0" w14:textId="77777777" w:rsidR="00E62506" w:rsidRPr="009E20AA" w:rsidRDefault="00E62506" w:rsidP="009E20AA">
      <w:pPr>
        <w:pStyle w:val="EW"/>
        <w:rPr>
          <w:vertAlign w:val="subscript"/>
        </w:rPr>
      </w:pPr>
      <w:r w:rsidRPr="009E20AA">
        <w:t>F</w:t>
      </w:r>
      <w:r w:rsidRPr="009E20AA">
        <w:rPr>
          <w:vertAlign w:val="subscript"/>
        </w:rPr>
        <w:t>edge,block,low</w:t>
      </w:r>
      <w:r w:rsidRPr="009E20AA">
        <w:tab/>
        <w:t>The lower sub-block edge, where F</w:t>
      </w:r>
      <w:r w:rsidRPr="009E20AA">
        <w:rPr>
          <w:vertAlign w:val="subscript"/>
        </w:rPr>
        <w:t xml:space="preserve">edge,block,low </w:t>
      </w:r>
      <w:r w:rsidRPr="009E20AA">
        <w:t>= F</w:t>
      </w:r>
      <w:r w:rsidRPr="009E20AA">
        <w:rPr>
          <w:vertAlign w:val="subscript"/>
        </w:rPr>
        <w:t xml:space="preserve">C,block,low </w:t>
      </w:r>
      <w:r w:rsidRPr="009E20AA">
        <w:t>- F</w:t>
      </w:r>
      <w:r w:rsidRPr="009E20AA">
        <w:rPr>
          <w:vertAlign w:val="subscript"/>
        </w:rPr>
        <w:t>offset.</w:t>
      </w:r>
      <w:r w:rsidRPr="009E20AA">
        <w:rPr>
          <w:rFonts w:eastAsia="PMingLiU"/>
          <w:vertAlign w:val="subscript"/>
          <w:lang w:eastAsia="zh-TW"/>
        </w:rPr>
        <w:t>, low</w:t>
      </w:r>
    </w:p>
    <w:p w14:paraId="44730D73" w14:textId="77777777" w:rsidR="00E62506" w:rsidRPr="009E20AA" w:rsidRDefault="00E62506" w:rsidP="009E20AA">
      <w:pPr>
        <w:pStyle w:val="EW"/>
        <w:rPr>
          <w:vertAlign w:val="subscript"/>
        </w:rPr>
      </w:pPr>
      <w:r w:rsidRPr="009E20AA">
        <w:t>F</w:t>
      </w:r>
      <w:r w:rsidRPr="009E20AA">
        <w:rPr>
          <w:vertAlign w:val="subscript"/>
        </w:rPr>
        <w:t>edge,block,high</w:t>
      </w:r>
      <w:r w:rsidRPr="009E20AA">
        <w:tab/>
        <w:t>The upper sub-block edge, where 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w:t>
      </w:r>
      <w:r w:rsidRPr="009E20AA">
        <w:rPr>
          <w:rFonts w:eastAsia="PMingLiU"/>
          <w:vertAlign w:val="subscript"/>
          <w:lang w:eastAsia="zh-TW"/>
        </w:rPr>
        <w:t>, high</w:t>
      </w:r>
    </w:p>
    <w:p w14:paraId="0CD7DA15" w14:textId="77777777" w:rsidR="00E62506" w:rsidRPr="009E20AA" w:rsidRDefault="00E62506" w:rsidP="009E20AA">
      <w:pPr>
        <w:pStyle w:val="EW"/>
      </w:pPr>
      <w:r w:rsidRPr="009E20AA">
        <w:t>F</w:t>
      </w:r>
      <w:r w:rsidRPr="009E20AA">
        <w:rPr>
          <w:vertAlign w:val="subscript"/>
        </w:rPr>
        <w:t>edge, low</w:t>
      </w:r>
      <w:r w:rsidRPr="009E20AA">
        <w:tab/>
        <w:t xml:space="preserve">The </w:t>
      </w:r>
      <w:r w:rsidRPr="009E20AA">
        <w:rPr>
          <w:i/>
          <w:iCs/>
        </w:rPr>
        <w:t>lower edge</w:t>
      </w:r>
      <w:r w:rsidRPr="009E20AA">
        <w:t xml:space="preserve"> of aggregated channel bandwidth, expressed in MHz. 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4FD62148" w14:textId="77777777" w:rsidR="00E62506" w:rsidRPr="009E20AA" w:rsidRDefault="00E62506" w:rsidP="009E20AA">
      <w:pPr>
        <w:pStyle w:val="EW"/>
      </w:pPr>
      <w:r w:rsidRPr="009E20AA">
        <w:t>F</w:t>
      </w:r>
      <w:r w:rsidRPr="009E20AA">
        <w:rPr>
          <w:vertAlign w:val="subscript"/>
        </w:rPr>
        <w:t>edge, high</w:t>
      </w:r>
      <w:r w:rsidRPr="009E20AA">
        <w:tab/>
        <w:t xml:space="preserve">The </w:t>
      </w:r>
      <w:r w:rsidRPr="009E20AA">
        <w:rPr>
          <w:i/>
          <w:iCs/>
        </w:rPr>
        <w:t>higher edge</w:t>
      </w:r>
      <w:r w:rsidRPr="009E20AA">
        <w:t xml:space="preserve"> of aggregated channel bandwidth, expressed in MHz. 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64C7B633" w14:textId="77777777" w:rsidR="00E62506" w:rsidRPr="009E20AA" w:rsidRDefault="00E62506" w:rsidP="009E20AA">
      <w:pPr>
        <w:pStyle w:val="EW"/>
      </w:pPr>
      <w:r w:rsidRPr="009E20AA">
        <w:t>F</w:t>
      </w:r>
      <w:r w:rsidRPr="009E20AA">
        <w:rPr>
          <w:vertAlign w:val="subscript"/>
        </w:rPr>
        <w:t xml:space="preserve">Interferer </w:t>
      </w:r>
      <w:r w:rsidRPr="009E20AA">
        <w:t>(offset)</w:t>
      </w:r>
      <w:r w:rsidRPr="009E20AA">
        <w:tab/>
        <w:t>Frequency offset of the interferer (between the center frequency of the interferer and the carrier frequency of the carrier measured)</w:t>
      </w:r>
    </w:p>
    <w:p w14:paraId="5CA5A3B5" w14:textId="77777777" w:rsidR="00E62506" w:rsidRPr="009E20AA" w:rsidRDefault="00E62506" w:rsidP="009E20AA">
      <w:pPr>
        <w:pStyle w:val="EW"/>
        <w:rPr>
          <w:rFonts w:eastAsia="PMingLiU"/>
          <w:lang w:eastAsia="zh-TW"/>
        </w:rPr>
      </w:pPr>
      <w:r w:rsidRPr="009E20AA">
        <w:t>F</w:t>
      </w:r>
      <w:r w:rsidRPr="009E20AA">
        <w:rPr>
          <w:vertAlign w:val="subscript"/>
        </w:rPr>
        <w:t>Interferer</w:t>
      </w:r>
      <w:r w:rsidRPr="009E20AA">
        <w:rPr>
          <w:vertAlign w:val="subscript"/>
        </w:rPr>
        <w:tab/>
      </w:r>
      <w:r w:rsidRPr="009E20AA">
        <w:rPr>
          <w:vertAlign w:val="subscript"/>
        </w:rPr>
        <w:tab/>
      </w:r>
      <w:r w:rsidRPr="009E20AA">
        <w:rPr>
          <w:vertAlign w:val="subscript"/>
        </w:rPr>
        <w:tab/>
      </w:r>
      <w:r w:rsidRPr="009E20AA">
        <w:t>Frequency of the interferer</w:t>
      </w:r>
    </w:p>
    <w:p w14:paraId="59864725" w14:textId="77777777" w:rsidR="00E62506" w:rsidRPr="009E20AA" w:rsidRDefault="00E62506" w:rsidP="009E20AA">
      <w:pPr>
        <w:pStyle w:val="EW"/>
      </w:pPr>
      <w:r w:rsidRPr="009E20AA">
        <w:t>F</w:t>
      </w:r>
      <w:r w:rsidRPr="009E20AA">
        <w:rPr>
          <w:vertAlign w:val="subscript"/>
        </w:rPr>
        <w:t>Ioffset</w:t>
      </w:r>
      <w:r w:rsidRPr="009E20AA">
        <w:rPr>
          <w:vertAlign w:val="subscript"/>
        </w:rPr>
        <w:tab/>
      </w:r>
      <w:r w:rsidRPr="009E20AA">
        <w:rPr>
          <w:vertAlign w:val="subscript"/>
        </w:rPr>
        <w:tab/>
      </w:r>
      <w:r w:rsidRPr="009E20AA">
        <w:rPr>
          <w:vertAlign w:val="subscript"/>
        </w:rPr>
        <w:tab/>
      </w:r>
      <w:r w:rsidRPr="009E20AA">
        <w:rPr>
          <w:vertAlign w:val="subscript"/>
        </w:rPr>
        <w:tab/>
      </w:r>
      <w:r w:rsidRPr="009E20AA">
        <w:t>Frequency offset of the interferer (between the center frequency of the interferer and the closest edge of the carrier measured)</w:t>
      </w:r>
    </w:p>
    <w:p w14:paraId="0F6441F7" w14:textId="77777777" w:rsidR="00E62506" w:rsidRPr="009E20AA" w:rsidRDefault="00E62506" w:rsidP="009E20AA">
      <w:pPr>
        <w:pStyle w:val="EW"/>
        <w:rPr>
          <w:i/>
        </w:rPr>
      </w:pPr>
      <w:r w:rsidRPr="009E20AA">
        <w:t>F</w:t>
      </w:r>
      <w:r w:rsidRPr="009E20AA">
        <w:rPr>
          <w:vertAlign w:val="subscript"/>
        </w:rPr>
        <w:t>offset</w:t>
      </w:r>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9E20AA">
      <w:pPr>
        <w:pStyle w:val="EW"/>
        <w:rPr>
          <w:rFonts w:eastAsia="PMingLiU"/>
          <w:lang w:eastAsia="zh-TW"/>
        </w:rPr>
      </w:pPr>
      <w:r w:rsidRPr="009E20AA">
        <w:t>F</w:t>
      </w:r>
      <w:r w:rsidRPr="009E20AA">
        <w:rPr>
          <w:vertAlign w:val="subscript"/>
        </w:rPr>
        <w:t>offset</w:t>
      </w:r>
      <w:r w:rsidRPr="009E20AA">
        <w:rPr>
          <w:vertAlign w:val="subscript"/>
          <w:lang w:eastAsia="zh-CN"/>
        </w:rPr>
        <w:t>,high</w:t>
      </w:r>
      <w:r w:rsidRPr="009E20AA">
        <w:tab/>
        <w:t>Frequency offset from F</w:t>
      </w:r>
      <w:r w:rsidRPr="009E20AA">
        <w:rPr>
          <w:vertAlign w:val="subscript"/>
        </w:rPr>
        <w:t>C,high</w:t>
      </w:r>
      <w:r w:rsidRPr="009E20AA">
        <w:t xml:space="preserve"> to the upper </w:t>
      </w:r>
      <w:r w:rsidRPr="009E20AA">
        <w:rPr>
          <w:i/>
        </w:rPr>
        <w:t>UE RF Bandwidth edge</w:t>
      </w:r>
      <w:r w:rsidRPr="009E20AA">
        <w:t xml:space="preserve">, or from </w:t>
      </w:r>
      <w:r w:rsidRPr="009E20AA">
        <w:rPr>
          <w:bCs/>
        </w:rPr>
        <w:t>F</w:t>
      </w:r>
      <w:r w:rsidRPr="009E20AA">
        <w:rPr>
          <w:bCs/>
          <w:vertAlign w:val="subscript"/>
        </w:rPr>
        <w:t xml:space="preserve">C,block, high </w:t>
      </w:r>
      <w:r w:rsidRPr="009E20AA">
        <w:t>to the upper sub-block edge</w:t>
      </w:r>
    </w:p>
    <w:p w14:paraId="79C53B99" w14:textId="77777777" w:rsidR="00E62506" w:rsidRPr="009E20AA" w:rsidRDefault="00E62506" w:rsidP="009E20AA">
      <w:pPr>
        <w:pStyle w:val="EW"/>
        <w:rPr>
          <w:rFonts w:eastAsia="PMingLiU"/>
          <w:lang w:eastAsia="zh-TW"/>
        </w:rPr>
      </w:pPr>
      <w:r w:rsidRPr="009E20AA">
        <w:t>F</w:t>
      </w:r>
      <w:r w:rsidRPr="009E20AA">
        <w:rPr>
          <w:vertAlign w:val="subscript"/>
        </w:rPr>
        <w:t>offset</w:t>
      </w:r>
      <w:r w:rsidRPr="009E20AA">
        <w:rPr>
          <w:vertAlign w:val="subscript"/>
          <w:lang w:eastAsia="zh-CN"/>
        </w:rPr>
        <w:t>,low</w:t>
      </w:r>
      <w:r w:rsidRPr="009E20AA">
        <w:tab/>
        <w:t>Frequency offset from F</w:t>
      </w:r>
      <w:r w:rsidRPr="009E20AA">
        <w:rPr>
          <w:vertAlign w:val="subscript"/>
        </w:rPr>
        <w:t>C,low</w:t>
      </w:r>
      <w:r w:rsidRPr="009E20AA">
        <w:t xml:space="preserve"> to the lower </w:t>
      </w:r>
      <w:r w:rsidRPr="009E20AA">
        <w:rPr>
          <w:i/>
        </w:rPr>
        <w:t>UE RF Bandwidth edge</w:t>
      </w:r>
      <w:r w:rsidRPr="009E20AA">
        <w:t xml:space="preserve">, or from </w:t>
      </w:r>
      <w:r w:rsidRPr="009E20AA">
        <w:rPr>
          <w:bCs/>
        </w:rPr>
        <w:t>F</w:t>
      </w:r>
      <w:r w:rsidRPr="009E20AA">
        <w:rPr>
          <w:bCs/>
          <w:vertAlign w:val="subscript"/>
        </w:rPr>
        <w:t xml:space="preserve">C,block, low </w:t>
      </w:r>
      <w:r w:rsidRPr="009E20AA">
        <w:t>to the lower sub-block edge</w:t>
      </w:r>
    </w:p>
    <w:p w14:paraId="1E8C5CDD" w14:textId="77777777" w:rsidR="00E62506" w:rsidRPr="009E20AA" w:rsidRDefault="00E62506" w:rsidP="009E20AA">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9E20AA">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9E20AA">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9E20AA">
      <w:pPr>
        <w:pStyle w:val="EW"/>
      </w:pPr>
      <w:r w:rsidRPr="009E20AA">
        <w:t>F</w:t>
      </w:r>
      <w:r w:rsidRPr="009E20AA">
        <w:rPr>
          <w:vertAlign w:val="subscript"/>
        </w:rPr>
        <w:t>REF,Shift</w:t>
      </w:r>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9E20AA">
      <w:pPr>
        <w:pStyle w:val="EW"/>
      </w:pPr>
      <w:r w:rsidRPr="009E20AA">
        <w:rPr>
          <w:kern w:val="2"/>
        </w:rPr>
        <w:t>F</w:t>
      </w:r>
      <w:r w:rsidRPr="009E20AA">
        <w:rPr>
          <w:kern w:val="2"/>
          <w:vertAlign w:val="subscript"/>
        </w:rPr>
        <w:t>uw</w:t>
      </w:r>
      <w:r w:rsidRPr="009E20AA">
        <w:rPr>
          <w:kern w:val="2"/>
        </w:rPr>
        <w:t xml:space="preserve"> (offset</w:t>
      </w:r>
      <w:r w:rsidRPr="009E20AA">
        <w:rPr>
          <w:kern w:val="2"/>
          <w:lang w:eastAsia="zh-CN"/>
        </w:rPr>
        <w:t>)</w:t>
      </w:r>
      <w:r w:rsidRPr="009E20AA">
        <w:rPr>
          <w:kern w:val="2"/>
        </w:rPr>
        <w:tab/>
      </w:r>
      <w:r w:rsidRPr="009E20AA">
        <w:rPr>
          <w:lang w:eastAsia="zh-CN"/>
        </w:rPr>
        <w:t>T</w:t>
      </w:r>
      <w:r w:rsidRPr="009E20AA">
        <w:t>he frequency separation of the center frequency of the carrier closest to the interferer and the center frequency of the interferer</w:t>
      </w:r>
    </w:p>
    <w:p w14:paraId="1B75B9FF" w14:textId="77777777" w:rsidR="00E62506" w:rsidRPr="009E20AA" w:rsidRDefault="00E62506" w:rsidP="009E20AA">
      <w:pPr>
        <w:pStyle w:val="EW"/>
        <w:rPr>
          <w:rFonts w:eastAsia="Yu Mincho"/>
        </w:rPr>
      </w:pPr>
      <w:r w:rsidRPr="009E20AA">
        <w:rPr>
          <w:lang w:eastAsia="zh-CN"/>
        </w:rPr>
        <w:t>GB</w:t>
      </w:r>
      <w:r w:rsidRPr="009E20AA">
        <w:rPr>
          <w:vertAlign w:val="subscript"/>
          <w:lang w:eastAsia="zh-CN"/>
        </w:rPr>
        <w:t>Channel</w:t>
      </w:r>
      <w:r w:rsidRPr="009E20AA">
        <w:rPr>
          <w:vertAlign w:val="subscript"/>
          <w:lang w:eastAsia="zh-CN"/>
        </w:rPr>
        <w:tab/>
      </w:r>
      <w:r w:rsidRPr="009E20AA">
        <w:rPr>
          <w:lang w:eastAsia="zh-CN"/>
        </w:rPr>
        <w:t>Minimum guard band defined in clause 5.3.3</w:t>
      </w:r>
    </w:p>
    <w:p w14:paraId="0E6D366B" w14:textId="77777777" w:rsidR="00E62506" w:rsidRPr="009E20AA" w:rsidRDefault="00E62506" w:rsidP="009E20AA">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p>
    <w:p w14:paraId="0ECD64FD" w14:textId="77777777" w:rsidR="00E62506" w:rsidRPr="009E20AA" w:rsidRDefault="00E62506" w:rsidP="009E20AA">
      <w:pPr>
        <w:pStyle w:val="EW"/>
        <w:rPr>
          <w:rFonts w:eastAsia="Yu Mincho"/>
        </w:rPr>
      </w:pPr>
      <w:r w:rsidRPr="009E20AA">
        <w:rPr>
          <w:rFonts w:eastAsia="Yu Mincho"/>
        </w:rPr>
        <w:t>expressed in units of resources blocks</w:t>
      </w:r>
    </w:p>
    <w:p w14:paraId="78A807A3" w14:textId="77777777" w:rsidR="00E62506" w:rsidRPr="009E20AA" w:rsidRDefault="00E62506" w:rsidP="009E20AA">
      <w:pPr>
        <w:pStyle w:val="EW"/>
        <w:rPr>
          <w:lang w:eastAsia="zh-CN"/>
        </w:rPr>
      </w:pPr>
      <w:r w:rsidRPr="009E20AA">
        <w:t>Max()</w:t>
      </w:r>
      <w:r w:rsidRPr="009E20AA">
        <w:tab/>
        <w:t>The largest of given numbers</w:t>
      </w:r>
    </w:p>
    <w:p w14:paraId="6139EE3A" w14:textId="77777777" w:rsidR="00E62506" w:rsidRPr="009E20AA" w:rsidRDefault="00E62506" w:rsidP="009E20AA">
      <w:pPr>
        <w:pStyle w:val="EW"/>
      </w:pPr>
      <w:r w:rsidRPr="009E20AA">
        <w:t>Min()</w:t>
      </w:r>
      <w:r w:rsidRPr="009E20AA">
        <w:tab/>
        <w:t>The smallest of given numbers</w:t>
      </w:r>
    </w:p>
    <w:p w14:paraId="06750436" w14:textId="77777777" w:rsidR="00E62506" w:rsidRPr="009E20AA" w:rsidRDefault="00E62506" w:rsidP="009E20AA">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92" type="#_x0000_t75" style="width:22pt;height:15.5pt" o:ole="">
            <v:imagedata r:id="rId7" o:title=""/>
          </v:shape>
          <o:OLEObject Type="Embed" ProgID="Equation.3" ShapeID="_x0000_i3792" DrawAspect="Content" ObjectID="_1717854437" r:id="rId8"/>
        </w:object>
      </w:r>
      <w:r w:rsidRPr="009E20AA">
        <w:rPr>
          <w:rFonts w:eastAsia="Yu Mincho"/>
        </w:rPr>
        <w:tab/>
        <w:t>Physical resource block number</w:t>
      </w:r>
    </w:p>
    <w:p w14:paraId="522F36A0" w14:textId="77777777" w:rsidR="00E62506" w:rsidRPr="009E20AA" w:rsidRDefault="00E62506" w:rsidP="009E20AA">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9E20AA">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9E20AA">
      <w:pPr>
        <w:pStyle w:val="EW"/>
      </w:pPr>
      <w:r w:rsidRPr="009E20AA">
        <w:t>N</w:t>
      </w:r>
      <w:r w:rsidRPr="009E20AA">
        <w:rPr>
          <w:vertAlign w:val="subscript"/>
        </w:rPr>
        <w:t>RB_agg</w:t>
      </w:r>
      <w:r w:rsidRPr="009E20AA">
        <w:tab/>
        <w:t>The number of the aggregated RBs within the fully allocated aggregated channel bandwidth</w:t>
      </w:r>
    </w:p>
    <w:p w14:paraId="067CD029" w14:textId="041BFC4E" w:rsidR="00E62506" w:rsidRPr="009E20AA" w:rsidRDefault="00F0476D" w:rsidP="009E20A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9E20AA">
      <w:pPr>
        <w:pStyle w:val="EW"/>
      </w:pPr>
      <w:r w:rsidRPr="009E20AA">
        <w:t>N</w:t>
      </w:r>
      <w:r w:rsidRPr="009E20AA">
        <w:rPr>
          <w:vertAlign w:val="subscript"/>
        </w:rPr>
        <w:t>RB,c</w:t>
      </w:r>
      <w:r w:rsidRPr="009E20AA">
        <w:tab/>
        <w:t>The transmission bandwidth configuration of component carrier c, expressed in units of resource blocks</w:t>
      </w:r>
    </w:p>
    <w:p w14:paraId="2A9B75CC" w14:textId="74432596" w:rsidR="00E62506" w:rsidRPr="009E20AA" w:rsidRDefault="00F0476D" w:rsidP="009E20A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9E20AA">
      <w:pPr>
        <w:pStyle w:val="EW"/>
      </w:pPr>
      <w:r w:rsidRPr="009E20AA">
        <w:t>N</w:t>
      </w:r>
      <w:r w:rsidRPr="009E20AA">
        <w:rPr>
          <w:vertAlign w:val="subscript"/>
        </w:rPr>
        <w:t>RB,largest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9E20AA">
      <w:pPr>
        <w:pStyle w:val="EW"/>
      </w:pPr>
      <w:r w:rsidRPr="009E20AA">
        <w:t>N</w:t>
      </w:r>
      <w:r w:rsidRPr="009E20AA">
        <w:rPr>
          <w:vertAlign w:val="subscript"/>
        </w:rPr>
        <w:t>RB,low</w:t>
      </w:r>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9E20AA">
      <w:pPr>
        <w:pStyle w:val="EW"/>
      </w:pPr>
      <w:r w:rsidRPr="009E20AA">
        <w:t>N</w:t>
      </w:r>
      <w:r w:rsidRPr="009E20AA">
        <w:rPr>
          <w:vertAlign w:val="subscript"/>
        </w:rPr>
        <w:t>RB,high</w:t>
      </w:r>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9E20AA">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9E20AA">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9E20AA">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9E20A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9E20AA">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9E20AA">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9E20AA">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9E20AA">
      <w:pPr>
        <w:pStyle w:val="EW"/>
      </w:pPr>
      <w:r w:rsidRPr="009E20AA">
        <w:t>P</w:t>
      </w:r>
      <w:r w:rsidRPr="009E20AA">
        <w:rPr>
          <w:vertAlign w:val="subscript"/>
        </w:rPr>
        <w:t>Interferer</w:t>
      </w:r>
      <w:r w:rsidRPr="009E20AA">
        <w:tab/>
        <w:t>Modulated mean power of the interferer</w:t>
      </w:r>
    </w:p>
    <w:p w14:paraId="7A73BAEB" w14:textId="77777777" w:rsidR="00E62506" w:rsidRPr="009E20AA" w:rsidRDefault="00E62506" w:rsidP="009E20AA">
      <w:pPr>
        <w:pStyle w:val="EW"/>
      </w:pPr>
      <w:r w:rsidRPr="009E20AA">
        <w:lastRenderedPageBreak/>
        <w:t>P</w:t>
      </w:r>
      <w:r w:rsidRPr="009E20AA">
        <w:rPr>
          <w:vertAlign w:val="subscript"/>
        </w:rPr>
        <w:t>largest BW</w:t>
      </w:r>
      <w:r w:rsidRPr="009E20AA">
        <w:tab/>
        <w:t>Power of the largest transmission bandwidth configuration of the component carriers in the bandwidth combination</w:t>
      </w:r>
    </w:p>
    <w:p w14:paraId="44D6B7AA" w14:textId="77777777" w:rsidR="00E62506" w:rsidRPr="009E20AA" w:rsidRDefault="00E62506" w:rsidP="009E20AA">
      <w:pPr>
        <w:pStyle w:val="EW"/>
      </w:pPr>
      <w:r w:rsidRPr="009E20AA">
        <w:t>P</w:t>
      </w:r>
      <w:r w:rsidRPr="009E20AA">
        <w:rPr>
          <w:vertAlign w:val="subscript"/>
        </w:rPr>
        <w:t>PowerClass</w:t>
      </w:r>
      <w:r w:rsidRPr="009E20AA">
        <w:rPr>
          <w:vertAlign w:val="subscript"/>
        </w:rPr>
        <w:tab/>
      </w:r>
      <w:r w:rsidRPr="009E20AA">
        <w:t>The nominal UE power (i.e., no tolerance)</w:t>
      </w:r>
    </w:p>
    <w:p w14:paraId="7C50DCFB" w14:textId="77777777" w:rsidR="00E62506" w:rsidRPr="009E20AA" w:rsidRDefault="00E62506" w:rsidP="009E20AA">
      <w:pPr>
        <w:pStyle w:val="EW"/>
      </w:pPr>
      <w:r w:rsidRPr="009E20AA">
        <w:rPr>
          <w:lang w:bidi="bn-IN"/>
        </w:rPr>
        <w:t>P-MPR</w:t>
      </w:r>
      <w:r w:rsidRPr="009E20AA">
        <w:rPr>
          <w:i/>
          <w:vertAlign w:val="subscript"/>
        </w:rPr>
        <w:t>c</w:t>
      </w:r>
      <w:r w:rsidRPr="009E20AA">
        <w:tab/>
        <w:t xml:space="preserve">Power Management Maximum Power Reduction for serving cell </w:t>
      </w:r>
      <w:r w:rsidRPr="009E20AA">
        <w:rPr>
          <w:i/>
        </w:rPr>
        <w:t>c</w:t>
      </w:r>
    </w:p>
    <w:p w14:paraId="453A7C6C" w14:textId="77777777" w:rsidR="00E62506" w:rsidRPr="009E20AA" w:rsidRDefault="00E62506" w:rsidP="009E20AA">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9E20AA">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9E20AA">
      <w:pPr>
        <w:pStyle w:val="EW"/>
      </w:pPr>
      <w:r w:rsidRPr="009E20AA">
        <w:t>Puw</w:t>
      </w:r>
      <w:r w:rsidRPr="009E20AA">
        <w:tab/>
        <w:t>Power of an un</w:t>
      </w:r>
      <w:r w:rsidRPr="009E20AA">
        <w:rPr>
          <w:rFonts w:cs="Vrinda"/>
          <w:lang w:bidi="bn-IN"/>
        </w:rPr>
        <w:t>wanted DL signal</w:t>
      </w:r>
    </w:p>
    <w:p w14:paraId="6E3AE362" w14:textId="77777777" w:rsidR="00E62506" w:rsidRPr="009E20AA" w:rsidRDefault="00E62506" w:rsidP="009E20AA">
      <w:pPr>
        <w:pStyle w:val="EW"/>
        <w:rPr>
          <w:lang w:eastAsia="zh-CN" w:bidi="bn-IN"/>
        </w:rPr>
      </w:pPr>
      <w:r w:rsidRPr="009E20AA">
        <w:t>Pw</w:t>
      </w:r>
      <w:r w:rsidRPr="009E20AA">
        <w:tab/>
        <w:t xml:space="preserve">Power of a </w:t>
      </w:r>
      <w:r w:rsidRPr="009E20AA">
        <w:rPr>
          <w:lang w:bidi="bn-IN"/>
        </w:rPr>
        <w:t>wanted DL signal</w:t>
      </w:r>
    </w:p>
    <w:p w14:paraId="643222D5" w14:textId="77777777" w:rsidR="00E62506" w:rsidRPr="009E20AA" w:rsidRDefault="00E62506" w:rsidP="009E20AA">
      <w:pPr>
        <w:pStyle w:val="EW"/>
        <w:rPr>
          <w:lang w:eastAsia="zh-TW"/>
        </w:rPr>
      </w:pPr>
      <w:r w:rsidRPr="009E20AA">
        <w:rPr>
          <w:lang w:eastAsia="zh-TW"/>
        </w:rPr>
        <w:t>RB</w:t>
      </w:r>
      <w:r w:rsidRPr="009E20AA">
        <w:rPr>
          <w:rFonts w:eastAsia="PMingLiU"/>
          <w:vertAlign w:val="subscript"/>
          <w:lang w:eastAsia="zh-TW"/>
        </w:rPr>
        <w:t>Start</w:t>
      </w:r>
      <w:r w:rsidRPr="009E20AA">
        <w:rPr>
          <w:lang w:eastAsia="zh-TW"/>
        </w:rPr>
        <w:tab/>
        <w:t xml:space="preserve">Indicates the lowest RB index of transmitted resource blocks </w:t>
      </w:r>
    </w:p>
    <w:p w14:paraId="726F2582" w14:textId="77777777" w:rsidR="00E62506" w:rsidRPr="009E20AA" w:rsidRDefault="00E62506" w:rsidP="009E20AA">
      <w:pPr>
        <w:pStyle w:val="EW"/>
        <w:rPr>
          <w:lang w:eastAsia="zh-TW"/>
        </w:rPr>
      </w:pPr>
      <w:r w:rsidRPr="009E20AA">
        <w:rPr>
          <w:lang w:eastAsia="zh-TW"/>
        </w:rPr>
        <w:t>RB</w:t>
      </w:r>
      <w:r w:rsidRPr="009E20AA">
        <w:rPr>
          <w:vertAlign w:val="subscript"/>
          <w:lang w:eastAsia="zh-TW"/>
        </w:rPr>
        <w:t>start_CA</w:t>
      </w:r>
      <w:r w:rsidRPr="009E20AA">
        <w:rPr>
          <w:lang w:eastAsia="zh-TW"/>
        </w:rPr>
        <w:tab/>
        <w:t>Indicates the lowest RB index of transmitted resource blocks for intra-band contiguous CA</w:t>
      </w:r>
    </w:p>
    <w:p w14:paraId="2CFEEE27" w14:textId="77777777" w:rsidR="00E62506" w:rsidRPr="009E20AA" w:rsidRDefault="00E62506" w:rsidP="009E20AA">
      <w:pPr>
        <w:pStyle w:val="EW"/>
      </w:pPr>
      <w:r w:rsidRPr="009E20AA">
        <w:t>SCS</w:t>
      </w:r>
      <w:r w:rsidRPr="009E20AA">
        <w:rPr>
          <w:vertAlign w:val="subscript"/>
        </w:rPr>
        <w:t>c</w:t>
      </w:r>
      <w:r w:rsidRPr="009E20AA">
        <w:tab/>
        <w:t>SCS for the component carrier c</w:t>
      </w:r>
    </w:p>
    <w:p w14:paraId="4B0326CF" w14:textId="77777777" w:rsidR="00E62506" w:rsidRPr="009E20AA" w:rsidRDefault="00E62506" w:rsidP="009E20AA">
      <w:pPr>
        <w:pStyle w:val="EW"/>
      </w:pPr>
      <w:r w:rsidRPr="009E20AA">
        <w:t>SCS</w:t>
      </w:r>
      <w:r w:rsidRPr="009E20AA">
        <w:rPr>
          <w:vertAlign w:val="subscript"/>
        </w:rPr>
        <w:t>largest BW</w:t>
      </w:r>
      <w:r w:rsidRPr="009E20AA">
        <w:tab/>
        <w:t>SCS for the largest transmission bandwidth configuration of the component carriers in the bandwidth combination</w:t>
      </w:r>
    </w:p>
    <w:p w14:paraId="52F4A877" w14:textId="77777777" w:rsidR="00E62506" w:rsidRPr="009E20AA" w:rsidRDefault="00E62506" w:rsidP="009E20AA">
      <w:pPr>
        <w:pStyle w:val="EW"/>
      </w:pPr>
      <w:r w:rsidRPr="009E20AA">
        <w:rPr>
          <w:lang w:eastAsia="zh-CN"/>
        </w:rPr>
        <w:t>SCS</w:t>
      </w:r>
      <w:r w:rsidRPr="009E20AA">
        <w:rPr>
          <w:vertAlign w:val="subscript"/>
          <w:lang w:eastAsia="zh-CN"/>
        </w:rPr>
        <w:t>low</w:t>
      </w:r>
      <w:r w:rsidRPr="009E20AA">
        <w:rPr>
          <w:lang w:eastAsia="zh-CN"/>
        </w:rPr>
        <w:tab/>
        <w:t xml:space="preserve">SCS </w:t>
      </w:r>
      <w:r w:rsidRPr="009E20AA">
        <w:t>for the lowest assigned component carrier in section 5.3A.1</w:t>
      </w:r>
    </w:p>
    <w:p w14:paraId="0EEFD232" w14:textId="77777777" w:rsidR="00E62506" w:rsidRPr="009E20AA" w:rsidRDefault="00E62506" w:rsidP="009E20AA">
      <w:pPr>
        <w:pStyle w:val="EW"/>
      </w:pPr>
      <w:r w:rsidRPr="009E20AA">
        <w:rPr>
          <w:lang w:eastAsia="zh-CN"/>
        </w:rPr>
        <w:t>SCS</w:t>
      </w:r>
      <w:r w:rsidRPr="009E20AA">
        <w:rPr>
          <w:vertAlign w:val="subscript"/>
          <w:lang w:eastAsia="zh-CN"/>
        </w:rPr>
        <w:t>high</w:t>
      </w:r>
      <w:r w:rsidRPr="009E20AA">
        <w:rPr>
          <w:lang w:eastAsia="zh-CN"/>
        </w:rPr>
        <w:tab/>
        <w:t xml:space="preserve">SCS </w:t>
      </w:r>
      <w:r w:rsidRPr="009E20AA">
        <w:t>for the highest assigned component carrier in section 5.3A.1</w:t>
      </w:r>
    </w:p>
    <w:p w14:paraId="215F9066" w14:textId="77777777" w:rsidR="00E62506" w:rsidRPr="009E20AA" w:rsidRDefault="00E62506" w:rsidP="009E20AA">
      <w:pPr>
        <w:pStyle w:val="EW"/>
        <w:rPr>
          <w:rFonts w:eastAsia="MS Mincho"/>
        </w:rPr>
      </w:pPr>
      <w:r w:rsidRPr="009E20AA">
        <w:rPr>
          <w:rFonts w:eastAsia="MS Mincho"/>
          <w:i/>
          <w:iCs/>
        </w:rPr>
        <w:t>tp</w:t>
      </w:r>
      <w:r w:rsidRPr="009E20AA">
        <w:rPr>
          <w:rFonts w:eastAsia="MS Mincho"/>
        </w:rPr>
        <w:tab/>
        <w:t>Transient Period value signalled by the UE</w:t>
      </w:r>
    </w:p>
    <w:p w14:paraId="6A33506D" w14:textId="77777777" w:rsidR="00E62506" w:rsidRPr="009E20AA" w:rsidRDefault="00E62506" w:rsidP="009E20AA">
      <w:pPr>
        <w:pStyle w:val="EW"/>
      </w:pPr>
      <w:r w:rsidRPr="009E20AA">
        <w:rPr>
          <w:rFonts w:eastAsia="MS Mincho"/>
          <w:i/>
          <w:iCs/>
        </w:rPr>
        <w:t>tp</w:t>
      </w:r>
      <w:r w:rsidRPr="009E20AA">
        <w:rPr>
          <w:rFonts w:eastAsia="MS Mincho"/>
          <w:i/>
          <w:iCs/>
          <w:vertAlign w:val="subscript"/>
        </w:rPr>
        <w:t>start</w:t>
      </w:r>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9E20AA">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9E20AA">
      <w:pPr>
        <w:pStyle w:val="EW"/>
      </w:pPr>
      <w:r w:rsidRPr="009E20AA">
        <w:rPr>
          <w:lang w:eastAsia="zh-CN"/>
        </w:rPr>
        <w:t>T</w:t>
      </w:r>
      <w:r w:rsidRPr="009E20AA">
        <w:rPr>
          <w:vertAlign w:val="subscript"/>
          <w:lang w:eastAsia="zh-CN"/>
        </w:rPr>
        <w:t>L,c</w:t>
      </w:r>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9E20AA">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9E20AA">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21A2EA9"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9E20AA">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9E20AA">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9E20AA">
      <w:pPr>
        <w:pStyle w:val="EW"/>
      </w:pPr>
      <w:r w:rsidRPr="009E20AA">
        <w:t>ACS</w:t>
      </w:r>
      <w:r w:rsidRPr="009E20AA">
        <w:tab/>
        <w:t>Adjacent Channel Selectivity</w:t>
      </w:r>
    </w:p>
    <w:p w14:paraId="3F18FBCE" w14:textId="77777777" w:rsidR="00E62506" w:rsidRPr="009E20AA" w:rsidRDefault="00E62506" w:rsidP="009E20AA">
      <w:pPr>
        <w:pStyle w:val="EW"/>
      </w:pPr>
      <w:r w:rsidRPr="009E20AA">
        <w:t>A-MPR</w:t>
      </w:r>
      <w:r w:rsidRPr="009E20AA">
        <w:tab/>
        <w:t>Additional Maximum Power Reduction</w:t>
      </w:r>
    </w:p>
    <w:p w14:paraId="3C80DAF0" w14:textId="77777777" w:rsidR="00E62506" w:rsidRPr="009E20AA" w:rsidRDefault="00E62506" w:rsidP="009E20AA">
      <w:pPr>
        <w:pStyle w:val="EW"/>
      </w:pPr>
      <w:r w:rsidRPr="009E20AA">
        <w:t>BS</w:t>
      </w:r>
      <w:r w:rsidRPr="009E20AA">
        <w:tab/>
        <w:t>Base Station</w:t>
      </w:r>
    </w:p>
    <w:p w14:paraId="365BFF81" w14:textId="77777777" w:rsidR="00E62506" w:rsidRPr="009E20AA" w:rsidRDefault="00E62506" w:rsidP="009E20AA">
      <w:pPr>
        <w:pStyle w:val="EW"/>
      </w:pPr>
      <w:r w:rsidRPr="009E20AA">
        <w:t>BW</w:t>
      </w:r>
      <w:r w:rsidRPr="009E20AA">
        <w:tab/>
        <w:t>Bandwidth</w:t>
      </w:r>
    </w:p>
    <w:p w14:paraId="0265DB4C" w14:textId="77777777" w:rsidR="00E62506" w:rsidRPr="009E20AA" w:rsidRDefault="00E62506" w:rsidP="009E20AA">
      <w:pPr>
        <w:pStyle w:val="EW"/>
      </w:pPr>
      <w:r w:rsidRPr="009E20AA">
        <w:t>BWP</w:t>
      </w:r>
      <w:r w:rsidRPr="009E20AA">
        <w:tab/>
        <w:t>Bandwidth Part</w:t>
      </w:r>
    </w:p>
    <w:p w14:paraId="189AA783" w14:textId="77777777" w:rsidR="00E62506" w:rsidRPr="009E20AA" w:rsidRDefault="00E62506" w:rsidP="009E20AA">
      <w:pPr>
        <w:pStyle w:val="EW"/>
      </w:pPr>
      <w:r w:rsidRPr="009E20AA">
        <w:t>CA</w:t>
      </w:r>
      <w:r w:rsidRPr="009E20AA">
        <w:tab/>
        <w:t>Carrier Aggregation</w:t>
      </w:r>
    </w:p>
    <w:p w14:paraId="00190937" w14:textId="77777777" w:rsidR="00E62506" w:rsidRPr="009E20AA" w:rsidRDefault="00E62506" w:rsidP="009E20AA">
      <w:pPr>
        <w:pStyle w:val="EW"/>
      </w:pPr>
      <w:r w:rsidRPr="009E20AA">
        <w:t>CA_nX-nY</w:t>
      </w:r>
      <w:r w:rsidRPr="009E20AA">
        <w:tab/>
        <w:t xml:space="preserve">Inter-band CA of component carrier(s) in one sub-block within Band nX and component carrier(s) in one sub-block within Band nY where nX and nY are the applicable NR </w:t>
      </w:r>
      <w:r w:rsidRPr="009E20AA">
        <w:rPr>
          <w:i/>
        </w:rPr>
        <w:t>operating bands</w:t>
      </w:r>
    </w:p>
    <w:p w14:paraId="5B832512" w14:textId="77777777" w:rsidR="00E62506" w:rsidRPr="009E20AA" w:rsidRDefault="00E62506" w:rsidP="009E20AA">
      <w:pPr>
        <w:pStyle w:val="EW"/>
      </w:pPr>
      <w:r w:rsidRPr="009E20AA">
        <w:t>CC</w:t>
      </w:r>
      <w:r w:rsidRPr="009E20AA">
        <w:tab/>
        <w:t>Component Carriers</w:t>
      </w:r>
    </w:p>
    <w:p w14:paraId="5132162E" w14:textId="77777777" w:rsidR="00E62506" w:rsidRPr="009E20AA" w:rsidRDefault="00E62506" w:rsidP="009E20AA">
      <w:pPr>
        <w:pStyle w:val="EW"/>
      </w:pPr>
      <w:r w:rsidRPr="009E20AA">
        <w:t>CG</w:t>
      </w:r>
      <w:r w:rsidRPr="009E20AA">
        <w:tab/>
        <w:t>Carrier Groups</w:t>
      </w:r>
    </w:p>
    <w:p w14:paraId="0989C6BE" w14:textId="77777777" w:rsidR="00E62506" w:rsidRPr="009E20AA" w:rsidRDefault="00E62506" w:rsidP="009E20AA">
      <w:pPr>
        <w:pStyle w:val="EW"/>
      </w:pPr>
      <w:r w:rsidRPr="009E20AA">
        <w:rPr>
          <w:lang w:eastAsia="zh-CN"/>
        </w:rPr>
        <w:t>CM</w:t>
      </w:r>
      <w:r w:rsidRPr="009E20AA">
        <w:tab/>
        <w:t>Cubic Metric</w:t>
      </w:r>
    </w:p>
    <w:p w14:paraId="059A2D4F" w14:textId="77777777" w:rsidR="00E62506" w:rsidRPr="009E20AA" w:rsidRDefault="00E62506" w:rsidP="009E20AA">
      <w:pPr>
        <w:pStyle w:val="EW"/>
      </w:pPr>
      <w:r w:rsidRPr="009E20AA">
        <w:t>CORESET</w:t>
      </w:r>
      <w:r w:rsidRPr="009E20AA">
        <w:tab/>
        <w:t>Control Resource Set</w:t>
      </w:r>
    </w:p>
    <w:p w14:paraId="06C8F1B7" w14:textId="77777777" w:rsidR="00E62506" w:rsidRPr="009E20AA" w:rsidRDefault="00E62506" w:rsidP="009E20AA">
      <w:pPr>
        <w:pStyle w:val="EW"/>
      </w:pPr>
      <w:r w:rsidRPr="009E20AA">
        <w:t>CP-OFDM</w:t>
      </w:r>
      <w:r w:rsidRPr="009E20AA">
        <w:tab/>
        <w:t>Cyclic Prefix-OFDM</w:t>
      </w:r>
    </w:p>
    <w:p w14:paraId="65EDADEE" w14:textId="77777777" w:rsidR="00E62506" w:rsidRPr="009E20AA" w:rsidRDefault="00E62506" w:rsidP="009E20AA">
      <w:pPr>
        <w:pStyle w:val="EW"/>
      </w:pPr>
      <w:r w:rsidRPr="009E20AA">
        <w:t>CW</w:t>
      </w:r>
      <w:r w:rsidRPr="009E20AA">
        <w:tab/>
        <w:t>Continuous Wave</w:t>
      </w:r>
    </w:p>
    <w:p w14:paraId="6A3662FE" w14:textId="77777777" w:rsidR="00E62506" w:rsidRPr="009E20AA" w:rsidRDefault="00E62506" w:rsidP="009E20AA">
      <w:pPr>
        <w:pStyle w:val="EW"/>
      </w:pPr>
      <w:r w:rsidRPr="009E20AA">
        <w:t>DC</w:t>
      </w:r>
      <w:r w:rsidRPr="009E20AA">
        <w:tab/>
        <w:t>Dual Connectivity</w:t>
      </w:r>
    </w:p>
    <w:p w14:paraId="43809AD1" w14:textId="77777777" w:rsidR="00E62506" w:rsidRPr="009E20AA" w:rsidRDefault="00E62506" w:rsidP="009E20AA">
      <w:pPr>
        <w:pStyle w:val="EW"/>
      </w:pPr>
      <w:r w:rsidRPr="009E20AA">
        <w:t>DCI</w:t>
      </w:r>
      <w:r w:rsidRPr="009E20AA">
        <w:tab/>
        <w:t>Downlink Control Information</w:t>
      </w:r>
    </w:p>
    <w:p w14:paraId="37C01706" w14:textId="77777777" w:rsidR="00E62506" w:rsidRPr="009E20AA" w:rsidRDefault="00E62506" w:rsidP="009E20AA">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9E20AA">
      <w:pPr>
        <w:pStyle w:val="EW"/>
      </w:pPr>
      <w:r w:rsidRPr="009E20AA">
        <w:rPr>
          <w:lang w:eastAsia="zh-CN"/>
        </w:rPr>
        <w:t>DL</w:t>
      </w:r>
      <w:r w:rsidRPr="009E20AA">
        <w:rPr>
          <w:lang w:eastAsia="zh-CN"/>
        </w:rPr>
        <w:tab/>
        <w:t>Downlink</w:t>
      </w:r>
    </w:p>
    <w:p w14:paraId="3620659B" w14:textId="77777777" w:rsidR="00E62506" w:rsidRPr="009E20AA" w:rsidRDefault="00E62506" w:rsidP="009E20AA">
      <w:pPr>
        <w:pStyle w:val="EW"/>
      </w:pPr>
      <w:r w:rsidRPr="009E20AA">
        <w:t>DM-RS</w:t>
      </w:r>
      <w:r w:rsidRPr="009E20AA">
        <w:tab/>
        <w:t>Demodulation Reference Signal</w:t>
      </w:r>
    </w:p>
    <w:p w14:paraId="13E6BE2F" w14:textId="77777777" w:rsidR="00E62506" w:rsidRPr="009E20AA" w:rsidRDefault="00E62506" w:rsidP="009E20AA">
      <w:pPr>
        <w:pStyle w:val="EW"/>
      </w:pPr>
      <w:r w:rsidRPr="009E20AA">
        <w:t>DTX</w:t>
      </w:r>
      <w:r w:rsidRPr="009E20AA">
        <w:tab/>
        <w:t>Discontinuous Transmission</w:t>
      </w:r>
    </w:p>
    <w:p w14:paraId="161AC082" w14:textId="77777777" w:rsidR="00E62506" w:rsidRPr="009E20AA" w:rsidRDefault="00E62506" w:rsidP="009E20AA">
      <w:pPr>
        <w:pStyle w:val="EW"/>
      </w:pPr>
      <w:r w:rsidRPr="009E20AA">
        <w:t>EIRP</w:t>
      </w:r>
      <w:r w:rsidRPr="009E20AA">
        <w:tab/>
        <w:t>Equivalent Isotropically Radiated Power</w:t>
      </w:r>
    </w:p>
    <w:p w14:paraId="1B57EDE1" w14:textId="77777777" w:rsidR="00E62506" w:rsidRPr="009E20AA" w:rsidRDefault="00E62506" w:rsidP="009E20AA">
      <w:pPr>
        <w:pStyle w:val="EW"/>
      </w:pPr>
      <w:r w:rsidRPr="009E20AA">
        <w:t>E-UTRA</w:t>
      </w:r>
      <w:r w:rsidRPr="009E20AA">
        <w:tab/>
        <w:t>Evolved UTRA</w:t>
      </w:r>
    </w:p>
    <w:p w14:paraId="174DA27D" w14:textId="77777777" w:rsidR="00E62506" w:rsidRPr="009E20AA" w:rsidRDefault="00E62506" w:rsidP="009E20AA">
      <w:pPr>
        <w:pStyle w:val="EW"/>
      </w:pPr>
      <w:r w:rsidRPr="009E20AA">
        <w:t>EVM</w:t>
      </w:r>
      <w:r w:rsidRPr="009E20AA">
        <w:tab/>
        <w:t>Error Vector Magnitude</w:t>
      </w:r>
    </w:p>
    <w:p w14:paraId="185F4F68" w14:textId="77777777" w:rsidR="00E62506" w:rsidRPr="009E20AA" w:rsidRDefault="00E62506" w:rsidP="009E20AA">
      <w:pPr>
        <w:pStyle w:val="EW"/>
        <w:rPr>
          <w:rFonts w:cs="v4.2.0"/>
        </w:rPr>
      </w:pPr>
      <w:r w:rsidRPr="009E20AA">
        <w:rPr>
          <w:rFonts w:cs="v4.2.0"/>
        </w:rPr>
        <w:t>FFT</w:t>
      </w:r>
      <w:r w:rsidRPr="009E20AA">
        <w:tab/>
        <w:t>Fast Fourier Transformation</w:t>
      </w:r>
    </w:p>
    <w:p w14:paraId="1B7612E3" w14:textId="77777777" w:rsidR="00E62506" w:rsidRPr="009E20AA" w:rsidRDefault="00E62506" w:rsidP="009E20AA">
      <w:pPr>
        <w:pStyle w:val="EW"/>
      </w:pPr>
      <w:r w:rsidRPr="009E20AA">
        <w:t>FR</w:t>
      </w:r>
      <w:r w:rsidRPr="009E20AA">
        <w:tab/>
        <w:t>Frequency Range</w:t>
      </w:r>
    </w:p>
    <w:p w14:paraId="1BBF5A98" w14:textId="77777777" w:rsidR="00E62506" w:rsidRPr="009E20AA" w:rsidRDefault="00E62506" w:rsidP="009E20AA">
      <w:pPr>
        <w:pStyle w:val="EW"/>
      </w:pPr>
      <w:r w:rsidRPr="009E20AA">
        <w:t>FRC</w:t>
      </w:r>
      <w:r w:rsidRPr="009E20AA">
        <w:tab/>
        <w:t>Fixed Reference Channel</w:t>
      </w:r>
    </w:p>
    <w:p w14:paraId="170341AD" w14:textId="77777777" w:rsidR="00E62506" w:rsidRPr="009E20AA" w:rsidRDefault="00E62506" w:rsidP="009E20AA">
      <w:pPr>
        <w:pStyle w:val="EW"/>
      </w:pPr>
      <w:r w:rsidRPr="009E20AA">
        <w:t>GNSS</w:t>
      </w:r>
      <w:r w:rsidRPr="009E20AA">
        <w:tab/>
        <w:t>Global Navigation Satellite System</w:t>
      </w:r>
    </w:p>
    <w:p w14:paraId="72FB561F" w14:textId="77777777" w:rsidR="00E62506" w:rsidRPr="009E20AA" w:rsidRDefault="00E62506" w:rsidP="009E20AA">
      <w:pPr>
        <w:pStyle w:val="EW"/>
      </w:pPr>
      <w:r w:rsidRPr="009E20AA">
        <w:t>GSCN</w:t>
      </w:r>
      <w:r w:rsidRPr="009E20AA">
        <w:tab/>
        <w:t>Global Synchronization Channel Number</w:t>
      </w:r>
    </w:p>
    <w:p w14:paraId="2F23E005" w14:textId="77777777" w:rsidR="00E62506" w:rsidRPr="009E20AA" w:rsidRDefault="00E62506" w:rsidP="009E20AA">
      <w:pPr>
        <w:pStyle w:val="EW"/>
      </w:pPr>
      <w:r w:rsidRPr="009E20AA">
        <w:t>HARQ</w:t>
      </w:r>
      <w:r w:rsidRPr="009E20AA">
        <w:tab/>
        <w:t>Hybrid Automatic Repeat Request</w:t>
      </w:r>
    </w:p>
    <w:p w14:paraId="0E55E3EE" w14:textId="77777777" w:rsidR="00E62506" w:rsidRPr="009E20AA" w:rsidRDefault="00E62506" w:rsidP="009E20AA">
      <w:pPr>
        <w:pStyle w:val="EW"/>
        <w:rPr>
          <w:lang w:eastAsia="zh-CN"/>
        </w:rPr>
      </w:pPr>
      <w:r w:rsidRPr="009E20AA">
        <w:rPr>
          <w:lang w:eastAsia="zh-CN"/>
        </w:rPr>
        <w:lastRenderedPageBreak/>
        <w:t>IBB</w:t>
      </w:r>
      <w:r w:rsidRPr="009E20AA">
        <w:rPr>
          <w:lang w:eastAsia="zh-CN"/>
        </w:rPr>
        <w:tab/>
        <w:t>In-band Blocking</w:t>
      </w:r>
    </w:p>
    <w:p w14:paraId="1015D936" w14:textId="77777777" w:rsidR="00E62506" w:rsidRPr="009E20AA" w:rsidRDefault="00E62506" w:rsidP="009E20AA">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9E20AA">
      <w:pPr>
        <w:pStyle w:val="EW"/>
        <w:rPr>
          <w:lang w:eastAsia="zh-CN"/>
        </w:rPr>
      </w:pPr>
      <w:r w:rsidRPr="009E20AA">
        <w:rPr>
          <w:lang w:eastAsia="zh-CN"/>
        </w:rPr>
        <w:t>IE</w:t>
      </w:r>
      <w:r w:rsidRPr="009E20AA">
        <w:tab/>
        <w:t>Information Element</w:t>
      </w:r>
    </w:p>
    <w:p w14:paraId="31EB8115" w14:textId="77777777" w:rsidR="00E62506" w:rsidRPr="009E20AA" w:rsidRDefault="00E62506" w:rsidP="009E20AA">
      <w:pPr>
        <w:pStyle w:val="EW"/>
        <w:rPr>
          <w:lang w:eastAsia="zh-CN"/>
        </w:rPr>
      </w:pPr>
      <w:r w:rsidRPr="009E20AA">
        <w:t>ITS</w:t>
      </w:r>
      <w:r w:rsidRPr="009E20AA">
        <w:tab/>
        <w:t>Intelligent Transportation System</w:t>
      </w:r>
    </w:p>
    <w:p w14:paraId="32C3BFD9" w14:textId="77777777" w:rsidR="00E62506" w:rsidRPr="009E20AA" w:rsidRDefault="00E62506" w:rsidP="009E20AA">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9E20AA">
      <w:pPr>
        <w:pStyle w:val="EW"/>
      </w:pPr>
      <w:r w:rsidRPr="009E20AA">
        <w:t>MBW</w:t>
      </w:r>
      <w:r w:rsidRPr="009E20AA">
        <w:tab/>
        <w:t>Measurement bandwidth defined for the protected band</w:t>
      </w:r>
    </w:p>
    <w:p w14:paraId="13D73CDD" w14:textId="77777777" w:rsidR="00E62506" w:rsidRPr="009E20AA" w:rsidRDefault="00E62506" w:rsidP="009E20AA">
      <w:pPr>
        <w:pStyle w:val="EW"/>
      </w:pPr>
      <w:r w:rsidRPr="009E20AA">
        <w:t>MCG</w:t>
      </w:r>
      <w:r w:rsidRPr="009E20AA">
        <w:tab/>
        <w:t>Master Cell Group</w:t>
      </w:r>
    </w:p>
    <w:p w14:paraId="43469C7D" w14:textId="77777777" w:rsidR="00E62506" w:rsidRPr="009E20AA" w:rsidRDefault="00E62506" w:rsidP="009E20AA">
      <w:pPr>
        <w:pStyle w:val="EW"/>
      </w:pPr>
      <w:r w:rsidRPr="009E20AA">
        <w:t>MOP</w:t>
      </w:r>
      <w:r w:rsidRPr="009E20AA">
        <w:tab/>
        <w:t xml:space="preserve">Maximum Output Power </w:t>
      </w:r>
    </w:p>
    <w:p w14:paraId="06EE35B7" w14:textId="77777777" w:rsidR="00E62506" w:rsidRPr="009E20AA" w:rsidRDefault="00E62506" w:rsidP="009E20AA">
      <w:pPr>
        <w:pStyle w:val="EW"/>
      </w:pPr>
      <w:r w:rsidRPr="009E20AA">
        <w:t>MPR</w:t>
      </w:r>
      <w:r w:rsidRPr="009E20AA">
        <w:tab/>
        <w:t>Allowed maximum power reduction</w:t>
      </w:r>
    </w:p>
    <w:p w14:paraId="7B8F59D6" w14:textId="77777777" w:rsidR="00E62506" w:rsidRPr="009E20AA" w:rsidRDefault="00E62506" w:rsidP="009E20AA">
      <w:pPr>
        <w:pStyle w:val="EW"/>
      </w:pPr>
      <w:r w:rsidRPr="009E20AA">
        <w:t>MSD</w:t>
      </w:r>
      <w:r w:rsidRPr="009E20AA">
        <w:tab/>
        <w:t>Maximum Sensitivity Degradation</w:t>
      </w:r>
    </w:p>
    <w:p w14:paraId="457654F6" w14:textId="77777777" w:rsidR="00E62506" w:rsidRPr="009E20AA" w:rsidRDefault="00E62506" w:rsidP="009E20AA">
      <w:pPr>
        <w:pStyle w:val="EW"/>
      </w:pPr>
      <w:r w:rsidRPr="009E20AA">
        <w:t>MU</w:t>
      </w:r>
      <w:r w:rsidRPr="009E20AA">
        <w:tab/>
        <w:t>Measurement Uncertainty</w:t>
      </w:r>
    </w:p>
    <w:p w14:paraId="74239286" w14:textId="77777777" w:rsidR="008D69AF" w:rsidRPr="009E20AA" w:rsidRDefault="00E62506" w:rsidP="009E20AA">
      <w:pPr>
        <w:pStyle w:val="EW"/>
      </w:pPr>
      <w:r w:rsidRPr="009E20AA">
        <w:t>NR</w:t>
      </w:r>
      <w:r w:rsidRPr="009E20AA">
        <w:tab/>
        <w:t>New Radio</w:t>
      </w:r>
    </w:p>
    <w:p w14:paraId="67A642B2" w14:textId="13B90F00" w:rsidR="00E62506" w:rsidRPr="009E20AA" w:rsidRDefault="008D69AF" w:rsidP="009E20AA">
      <w:pPr>
        <w:pStyle w:val="EW"/>
      </w:pPr>
      <w:r w:rsidRPr="009E20AA">
        <w:rPr>
          <w:lang w:eastAsia="zh-CN"/>
        </w:rPr>
        <w:t>NR/5GC</w:t>
      </w:r>
      <w:r w:rsidRPr="009E20AA">
        <w:rPr>
          <w:lang w:eastAsia="zh-CN"/>
        </w:rPr>
        <w:tab/>
        <w:t>NR connected to 5GC</w:t>
      </w:r>
    </w:p>
    <w:p w14:paraId="7059A4FE" w14:textId="77777777" w:rsidR="00E62506" w:rsidRPr="009E20AA" w:rsidRDefault="00E62506" w:rsidP="009E20AA">
      <w:pPr>
        <w:pStyle w:val="EW"/>
      </w:pPr>
      <w:r w:rsidRPr="009E20AA">
        <w:t>NR-ARFCN</w:t>
      </w:r>
      <w:r w:rsidRPr="009E20AA">
        <w:tab/>
        <w:t>NR Absolute Radio Frequency Channel Number</w:t>
      </w:r>
    </w:p>
    <w:p w14:paraId="3A1B878E" w14:textId="77777777" w:rsidR="00E62506" w:rsidRPr="009E20AA" w:rsidRDefault="00E62506" w:rsidP="009E20AA">
      <w:pPr>
        <w:pStyle w:val="EW"/>
      </w:pPr>
      <w:r w:rsidRPr="009E20AA">
        <w:t>NS</w:t>
      </w:r>
      <w:r w:rsidRPr="009E20AA">
        <w:tab/>
        <w:t>Network Signalling</w:t>
      </w:r>
    </w:p>
    <w:p w14:paraId="4D2C1FFD" w14:textId="77777777" w:rsidR="00E62506" w:rsidRPr="009E20AA" w:rsidRDefault="00E62506" w:rsidP="009E20AA">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9E20AA">
      <w:pPr>
        <w:pStyle w:val="EW"/>
      </w:pPr>
      <w:r w:rsidRPr="009E20AA">
        <w:t>OCNG</w:t>
      </w:r>
      <w:r w:rsidRPr="009E20AA">
        <w:tab/>
        <w:t>OFDMA Channel Noise Generator</w:t>
      </w:r>
    </w:p>
    <w:p w14:paraId="4EFA3D9B" w14:textId="77777777" w:rsidR="00E62506" w:rsidRPr="009E20AA" w:rsidRDefault="00E62506" w:rsidP="009E20AA">
      <w:pPr>
        <w:pStyle w:val="EW"/>
      </w:pPr>
      <w:r w:rsidRPr="009E20AA">
        <w:t>OOB</w:t>
      </w:r>
      <w:r w:rsidRPr="009E20AA">
        <w:tab/>
        <w:t>Out-of-band</w:t>
      </w:r>
    </w:p>
    <w:p w14:paraId="711A4011" w14:textId="77777777" w:rsidR="00E62506" w:rsidRPr="009E20AA" w:rsidRDefault="00E62506" w:rsidP="009E20AA">
      <w:pPr>
        <w:pStyle w:val="EW"/>
      </w:pPr>
      <w:r w:rsidRPr="009E20AA">
        <w:t>PBCH</w:t>
      </w:r>
      <w:r w:rsidRPr="009E20AA">
        <w:tab/>
        <w:t>Physical Broadcast Channel</w:t>
      </w:r>
    </w:p>
    <w:p w14:paraId="1718C770" w14:textId="77777777" w:rsidR="00E62506" w:rsidRPr="009E20AA" w:rsidRDefault="00E62506" w:rsidP="009E20AA">
      <w:pPr>
        <w:pStyle w:val="EW"/>
      </w:pPr>
      <w:r w:rsidRPr="009E20AA">
        <w:t>PDCCH</w:t>
      </w:r>
      <w:r w:rsidRPr="009E20AA">
        <w:tab/>
        <w:t>Physical Downlink Control Channel</w:t>
      </w:r>
    </w:p>
    <w:p w14:paraId="2CA7BF86" w14:textId="77777777" w:rsidR="00E62506" w:rsidRPr="009E20AA" w:rsidRDefault="00E62506" w:rsidP="009E20AA">
      <w:pPr>
        <w:pStyle w:val="EW"/>
      </w:pPr>
      <w:r w:rsidRPr="009E20AA">
        <w:t>PDSCH</w:t>
      </w:r>
      <w:r w:rsidRPr="009E20AA">
        <w:tab/>
        <w:t>Physical Downlink Shared Channel</w:t>
      </w:r>
    </w:p>
    <w:p w14:paraId="3A6B351F" w14:textId="77777777" w:rsidR="00E62506" w:rsidRPr="009E20AA" w:rsidRDefault="00E62506" w:rsidP="009E20AA">
      <w:pPr>
        <w:pStyle w:val="EW"/>
      </w:pPr>
      <w:r w:rsidRPr="009E20AA">
        <w:t>P-MPR</w:t>
      </w:r>
      <w:r w:rsidRPr="009E20AA">
        <w:tab/>
        <w:t>Power Management Maximum Power Reduction</w:t>
      </w:r>
    </w:p>
    <w:p w14:paraId="3DE1BE01" w14:textId="77777777" w:rsidR="00E62506" w:rsidRPr="009E20AA" w:rsidRDefault="00E62506" w:rsidP="009E20AA">
      <w:pPr>
        <w:pStyle w:val="EW"/>
      </w:pPr>
      <w:r w:rsidRPr="009E20AA">
        <w:t>PRACH</w:t>
      </w:r>
      <w:r w:rsidRPr="009E20AA">
        <w:tab/>
        <w:t>Physical Random Access Channel</w:t>
      </w:r>
    </w:p>
    <w:p w14:paraId="1842FABE" w14:textId="77777777" w:rsidR="00E62506" w:rsidRPr="009E20AA" w:rsidRDefault="00E62506" w:rsidP="009E20AA">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9E20AA">
      <w:pPr>
        <w:pStyle w:val="EW"/>
      </w:pPr>
      <w:r w:rsidRPr="009E20AA">
        <w:rPr>
          <w:lang w:eastAsia="zh-CN"/>
        </w:rPr>
        <w:t>PSCCH</w:t>
      </w:r>
      <w:r w:rsidRPr="009E20AA">
        <w:rPr>
          <w:lang w:eastAsia="zh-CN"/>
        </w:rPr>
        <w:tab/>
      </w:r>
      <w:r w:rsidRPr="009E20AA">
        <w:t>Physical Sidelink Control CHannel</w:t>
      </w:r>
    </w:p>
    <w:p w14:paraId="1ABF866F" w14:textId="77777777" w:rsidR="00E62506" w:rsidRPr="009E20AA" w:rsidRDefault="00E62506" w:rsidP="009E20AA">
      <w:pPr>
        <w:pStyle w:val="EW"/>
        <w:rPr>
          <w:b/>
        </w:rPr>
      </w:pPr>
      <w:r w:rsidRPr="009E20AA">
        <w:rPr>
          <w:lang w:eastAsia="zh-CN"/>
        </w:rPr>
        <w:t>PSSCH</w:t>
      </w:r>
      <w:r w:rsidRPr="009E20AA">
        <w:rPr>
          <w:lang w:eastAsia="zh-CN"/>
        </w:rPr>
        <w:tab/>
      </w:r>
      <w:r w:rsidRPr="009E20AA">
        <w:t>Physical Sidelink Shared CHannel</w:t>
      </w:r>
    </w:p>
    <w:p w14:paraId="40950B98" w14:textId="77777777" w:rsidR="00E62506" w:rsidRPr="009E20AA" w:rsidRDefault="00E62506" w:rsidP="009E20AA">
      <w:pPr>
        <w:pStyle w:val="EW"/>
      </w:pPr>
      <w:r w:rsidRPr="009E20AA">
        <w:t>QAM</w:t>
      </w:r>
      <w:r w:rsidRPr="009E20AA">
        <w:tab/>
        <w:t>Quadrature Amplitude Modulation</w:t>
      </w:r>
    </w:p>
    <w:p w14:paraId="30EA93B2" w14:textId="77777777" w:rsidR="00E62506" w:rsidRPr="009E20AA" w:rsidRDefault="00E62506" w:rsidP="009E20AA">
      <w:pPr>
        <w:pStyle w:val="EW"/>
      </w:pPr>
      <w:r w:rsidRPr="009E20AA">
        <w:t>RB</w:t>
      </w:r>
      <w:r w:rsidRPr="009E20AA">
        <w:tab/>
        <w:t>Resource Block</w:t>
      </w:r>
    </w:p>
    <w:p w14:paraId="3230E676" w14:textId="77777777" w:rsidR="00E62506" w:rsidRPr="009E20AA" w:rsidRDefault="00E62506" w:rsidP="009E20AA">
      <w:pPr>
        <w:pStyle w:val="EW"/>
        <w:rPr>
          <w:lang w:eastAsia="zh-CN"/>
        </w:rPr>
      </w:pPr>
      <w:r w:rsidRPr="009E20AA">
        <w:t>RE</w:t>
      </w:r>
      <w:r w:rsidRPr="009E20AA">
        <w:tab/>
        <w:t>Resource Element</w:t>
      </w:r>
    </w:p>
    <w:p w14:paraId="16B6DCB4" w14:textId="77777777" w:rsidR="000E33CB" w:rsidRPr="009E20AA" w:rsidRDefault="000E33CB" w:rsidP="009E20AA">
      <w:pPr>
        <w:pStyle w:val="EW"/>
      </w:pPr>
      <w:r w:rsidRPr="009E20AA">
        <w:t>RedCap</w:t>
      </w:r>
      <w:r w:rsidRPr="009E20AA">
        <w:tab/>
        <w:t>Reduced Capability</w:t>
      </w:r>
    </w:p>
    <w:p w14:paraId="19060BB2" w14:textId="77777777" w:rsidR="00E62506" w:rsidRPr="009E20AA" w:rsidRDefault="00E62506" w:rsidP="009E20AA">
      <w:pPr>
        <w:pStyle w:val="EW"/>
      </w:pPr>
      <w:r w:rsidRPr="009E20AA">
        <w:t>REFSENS</w:t>
      </w:r>
      <w:r w:rsidRPr="009E20AA">
        <w:tab/>
        <w:t>Reference Sensitivity</w:t>
      </w:r>
    </w:p>
    <w:p w14:paraId="17FB6270" w14:textId="77777777" w:rsidR="00E62506" w:rsidRPr="009E20AA" w:rsidRDefault="00E62506" w:rsidP="009E20AA">
      <w:pPr>
        <w:pStyle w:val="EW"/>
      </w:pPr>
      <w:r w:rsidRPr="009E20AA">
        <w:t>RF</w:t>
      </w:r>
      <w:r w:rsidRPr="009E20AA">
        <w:tab/>
        <w:t>Radio Frequency</w:t>
      </w:r>
    </w:p>
    <w:p w14:paraId="21FC3410" w14:textId="77777777" w:rsidR="00E62506" w:rsidRPr="009E20AA" w:rsidRDefault="00E62506" w:rsidP="009E20AA">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9E20AA">
      <w:pPr>
        <w:pStyle w:val="EW"/>
      </w:pPr>
      <w:r w:rsidRPr="009E20AA">
        <w:t>RMS</w:t>
      </w:r>
      <w:r w:rsidRPr="009E20AA">
        <w:tab/>
        <w:t>Root Mean Square (value)</w:t>
      </w:r>
    </w:p>
    <w:p w14:paraId="5C340039" w14:textId="77777777" w:rsidR="00E62506" w:rsidRPr="009E20AA" w:rsidRDefault="00E62506" w:rsidP="009E20AA">
      <w:pPr>
        <w:pStyle w:val="EW"/>
      </w:pPr>
      <w:r w:rsidRPr="009E20AA">
        <w:t>RNTI</w:t>
      </w:r>
      <w:r w:rsidRPr="009E20AA">
        <w:tab/>
        <w:t>Radio Network Tempory Identity</w:t>
      </w:r>
    </w:p>
    <w:p w14:paraId="51F97B53" w14:textId="77777777" w:rsidR="00E62506" w:rsidRPr="009E20AA" w:rsidRDefault="00E62506" w:rsidP="009E20AA">
      <w:pPr>
        <w:pStyle w:val="EW"/>
      </w:pPr>
      <w:r w:rsidRPr="009E20AA">
        <w:t>RoT</w:t>
      </w:r>
      <w:r w:rsidRPr="009E20AA">
        <w:tab/>
        <w:t>Rise Over Thermal</w:t>
      </w:r>
    </w:p>
    <w:p w14:paraId="6AFCF937" w14:textId="77777777" w:rsidR="00E62506" w:rsidRPr="009E20AA" w:rsidRDefault="00E62506" w:rsidP="009E20AA">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9E20AA">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9E20AA">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9E20AA">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9E20AA">
      <w:pPr>
        <w:pStyle w:val="EW"/>
      </w:pPr>
      <w:r w:rsidRPr="009E20AA">
        <w:rPr>
          <w:lang w:eastAsia="zh-CN"/>
        </w:rPr>
        <w:t>SCG</w:t>
      </w:r>
      <w:r w:rsidRPr="009E20AA">
        <w:rPr>
          <w:lang w:eastAsia="zh-CN"/>
        </w:rPr>
        <w:tab/>
        <w:t>Secondary Cell Group</w:t>
      </w:r>
    </w:p>
    <w:p w14:paraId="478C1913" w14:textId="77777777" w:rsidR="00E62506" w:rsidRPr="009E20AA" w:rsidRDefault="00E62506" w:rsidP="009E20AA">
      <w:pPr>
        <w:pStyle w:val="EW"/>
      </w:pPr>
      <w:r w:rsidRPr="009E20AA">
        <w:t>SCS</w:t>
      </w:r>
      <w:r w:rsidRPr="009E20AA">
        <w:tab/>
        <w:t>Subcarrier spacing</w:t>
      </w:r>
    </w:p>
    <w:p w14:paraId="64AAD0E1" w14:textId="77777777" w:rsidR="00E62506" w:rsidRPr="009E20AA" w:rsidRDefault="00E62506" w:rsidP="009E20AA">
      <w:pPr>
        <w:pStyle w:val="EW"/>
      </w:pPr>
      <w:r w:rsidRPr="009E20AA">
        <w:t>SDL</w:t>
      </w:r>
      <w:r w:rsidRPr="009E20AA">
        <w:tab/>
        <w:t>Supplementary Downlink</w:t>
      </w:r>
    </w:p>
    <w:p w14:paraId="081C45EC" w14:textId="77777777" w:rsidR="00E62506" w:rsidRPr="009E20AA" w:rsidRDefault="00E62506" w:rsidP="009E20AA">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9E20AA">
      <w:pPr>
        <w:pStyle w:val="EW"/>
        <w:rPr>
          <w:rFonts w:eastAsia="SimSun"/>
          <w:lang w:eastAsia="zh-CN"/>
        </w:rPr>
      </w:pPr>
      <w:r w:rsidRPr="009E20AA">
        <w:rPr>
          <w:rFonts w:eastAsia="SimSun"/>
          <w:lang w:eastAsia="zh-CN"/>
        </w:rPr>
        <w:t>SL</w:t>
      </w:r>
      <w:r w:rsidRPr="009E20AA">
        <w:rPr>
          <w:rFonts w:eastAsia="SimSun"/>
          <w:lang w:eastAsia="zh-CN"/>
        </w:rPr>
        <w:tab/>
        <w:t>Sidelink</w:t>
      </w:r>
    </w:p>
    <w:p w14:paraId="5587CB0C" w14:textId="77777777" w:rsidR="00E62506" w:rsidRPr="009E20AA" w:rsidRDefault="00E62506" w:rsidP="009E20AA">
      <w:pPr>
        <w:pStyle w:val="EW"/>
      </w:pPr>
      <w:r w:rsidRPr="009E20AA">
        <w:rPr>
          <w:rFonts w:eastAsia="SimSun"/>
          <w:lang w:eastAsia="zh-CN"/>
        </w:rPr>
        <w:t>SL</w:t>
      </w:r>
      <w:r w:rsidRPr="009E20AA">
        <w:t>-MIMO</w:t>
      </w:r>
      <w:r w:rsidRPr="009E20AA">
        <w:tab/>
        <w:t>Sidelink-Multiple Antenna transmission</w:t>
      </w:r>
    </w:p>
    <w:p w14:paraId="558575D5" w14:textId="77777777" w:rsidR="00E62506" w:rsidRPr="009E20AA" w:rsidRDefault="00E62506" w:rsidP="009E20AA">
      <w:pPr>
        <w:pStyle w:val="EW"/>
      </w:pPr>
      <w:r w:rsidRPr="009E20AA">
        <w:t>SNR</w:t>
      </w:r>
      <w:r w:rsidRPr="009E20AA">
        <w:tab/>
        <w:t>Signal-to-Noise Ratio</w:t>
      </w:r>
    </w:p>
    <w:p w14:paraId="7C064A7C" w14:textId="77777777" w:rsidR="00E62506" w:rsidRPr="009E20AA" w:rsidRDefault="00E62506" w:rsidP="009E20AA">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9E20AA">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9E20AA">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9E20AA">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9E20AA">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9E20AA">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9E20AA">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9E20AA">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Pr="009E20AA" w:rsidRDefault="00E62506" w:rsidP="009E20AA">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644DD1C8" w14:textId="77777777" w:rsidR="00E62506" w:rsidRPr="009E20AA" w:rsidRDefault="00E62506" w:rsidP="009E20AA">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9E20AA">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9E20AA">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9E20AA">
      <w:pPr>
        <w:pStyle w:val="EW"/>
        <w:rPr>
          <w:lang w:eastAsia="zh-TW"/>
        </w:rPr>
      </w:pPr>
      <w:r w:rsidRPr="009E20AA">
        <w:t>ULFPTx</w:t>
      </w:r>
      <w:r w:rsidRPr="009E20AA">
        <w:tab/>
        <w:t>Uplink Full Power Transmission</w:t>
      </w:r>
    </w:p>
    <w:p w14:paraId="06792F93" w14:textId="77777777" w:rsidR="00E62506" w:rsidRPr="009E20AA" w:rsidRDefault="00E62506" w:rsidP="009E20AA">
      <w:pPr>
        <w:pStyle w:val="EW"/>
        <w:rPr>
          <w:rFonts w:eastAsia="PMingLiU"/>
          <w:lang w:eastAsia="zh-TW"/>
        </w:rPr>
      </w:pPr>
      <w:r w:rsidRPr="009E20AA">
        <w:rPr>
          <w:lang w:eastAsia="zh-TW"/>
        </w:rPr>
        <w:lastRenderedPageBreak/>
        <w:t>V2X</w:t>
      </w:r>
      <w:r w:rsidRPr="009E20AA">
        <w:rPr>
          <w:lang w:eastAsia="zh-TW"/>
        </w:rPr>
        <w:tab/>
      </w:r>
      <w:r w:rsidRPr="009E20AA">
        <w:t>Vehicle to Everything</w:t>
      </w:r>
    </w:p>
    <w:p w14:paraId="7222CFAC" w14:textId="30B75A77"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9E20AA">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9E20AA">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9E20AA">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9E20AA">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9E20AA">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9E20AA">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9E20AA">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9E20AA">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9E20AA">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9E20AA">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specification.</w:t>
      </w:r>
      <w:r w:rsidRPr="009E20AA">
        <w:rPr>
          <w:snapToGrid w:val="0"/>
        </w:rPr>
        <w:t>The “Never fail a good DUT” and the “Shared Risk” principles are defined in Recommendation ITU-R M.1545 [</w:t>
      </w:r>
      <w:r w:rsidRPr="009E20AA">
        <w:rPr>
          <w:snapToGrid w:val="0"/>
          <w:lang w:eastAsia="zh-TW"/>
        </w:rPr>
        <w:t>7</w:t>
      </w:r>
      <w:r w:rsidRPr="009E20AA">
        <w:rPr>
          <w:snapToGrid w:val="0"/>
        </w:rPr>
        <w:t>].</w:t>
      </w:r>
    </w:p>
    <w:p w14:paraId="09954D1A" w14:textId="2BDD5891"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9E20AA">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9E20AA">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9E20AA">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6D1FD60E" w:rsidR="00E62506" w:rsidRPr="009E20AA" w:rsidRDefault="00E62506" w:rsidP="009E20AA">
      <w:pPr>
        <w:pStyle w:val="B10"/>
        <w:rPr>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PCell and SCells for NR</w:t>
      </w:r>
      <w:r w:rsidR="008D69AF" w:rsidRPr="009E20AA">
        <w:rPr>
          <w:rFonts w:eastAsia="PMingLiU"/>
          <w:lang w:eastAsia="zh-TW"/>
        </w:rPr>
        <w:t>/5GC</w:t>
      </w:r>
      <w:r w:rsidRPr="009E20AA">
        <w:rPr>
          <w:rFonts w:eastAsia="PMingLiU"/>
          <w:lang w:eastAsia="zh-TW"/>
        </w:rPr>
        <w:t xml:space="preserve">. </w:t>
      </w:r>
    </w:p>
    <w:p w14:paraId="0E2FC1D9" w14:textId="6ADE8C55"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lastRenderedPageBreak/>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9E20AA">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9E20AA">
      <w:pPr>
        <w:pStyle w:val="TH"/>
      </w:pPr>
      <w:r w:rsidRPr="009E20A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9E20AA">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9E20AA">
            <w:pPr>
              <w:pStyle w:val="TAH"/>
            </w:pPr>
            <w:r w:rsidRPr="009E20AA">
              <w:t>Variant</w:t>
            </w:r>
          </w:p>
        </w:tc>
      </w:tr>
      <w:tr w:rsidR="00E62506" w:rsidRPr="009E20AA" w14:paraId="30EC529F"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9E20AA">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9E20AA">
            <w:pPr>
              <w:pStyle w:val="TAL"/>
            </w:pPr>
            <w:r w:rsidRPr="009E20AA">
              <w:t>Single Carrier</w:t>
            </w:r>
          </w:p>
        </w:tc>
      </w:tr>
      <w:tr w:rsidR="00E62506" w:rsidRPr="009E20AA" w14:paraId="6726EF2C"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9E20AA">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9E20AA">
            <w:pPr>
              <w:pStyle w:val="TAL"/>
            </w:pPr>
            <w:r w:rsidRPr="009E20AA">
              <w:t>Carrier Aggregation (CA)</w:t>
            </w:r>
          </w:p>
        </w:tc>
      </w:tr>
      <w:tr w:rsidR="00E62506" w:rsidRPr="009E20AA" w14:paraId="4C0CA34D"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9E20AA">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9E20AA">
            <w:pPr>
              <w:pStyle w:val="TAL"/>
            </w:pPr>
            <w:r w:rsidRPr="009E20AA">
              <w:t>Dual-Connectivity (DC)</w:t>
            </w:r>
          </w:p>
        </w:tc>
      </w:tr>
      <w:tr w:rsidR="00E62506" w:rsidRPr="009E20AA" w14:paraId="663959E3"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9E20AA">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9E20AA">
            <w:pPr>
              <w:pStyle w:val="TAL"/>
            </w:pPr>
            <w:r w:rsidRPr="009E20AA">
              <w:t>Supplement Uplink (SUL)</w:t>
            </w:r>
          </w:p>
        </w:tc>
      </w:tr>
      <w:tr w:rsidR="00E62506" w:rsidRPr="009E20AA" w14:paraId="54AC849A"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9E20AA">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9E20AA">
            <w:pPr>
              <w:pStyle w:val="TAL"/>
            </w:pPr>
            <w:r w:rsidRPr="009E20AA">
              <w:t>UL MIMO</w:t>
            </w:r>
          </w:p>
        </w:tc>
      </w:tr>
      <w:tr w:rsidR="00E62506" w:rsidRPr="009E20AA" w14:paraId="41C1E508"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9E20AA">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9E20AA">
            <w:pPr>
              <w:pStyle w:val="TAL"/>
            </w:pPr>
            <w:r w:rsidRPr="009E20AA">
              <w:t>V2X</w:t>
            </w:r>
          </w:p>
        </w:tc>
      </w:tr>
      <w:tr w:rsidR="00E62506" w:rsidRPr="009E20AA" w14:paraId="1DB27264"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9E20AA">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9E20AA">
            <w:pPr>
              <w:pStyle w:val="TAL"/>
            </w:pPr>
            <w:r w:rsidRPr="009E20AA">
              <w:t>Shared spectrum channel access</w:t>
            </w:r>
          </w:p>
        </w:tc>
      </w:tr>
      <w:tr w:rsidR="000E33CB" w:rsidRPr="009E20AA" w14:paraId="0F9D0565"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9E20AA">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9E20AA">
            <w:pPr>
              <w:pStyle w:val="TAL"/>
            </w:pPr>
            <w:r w:rsidRPr="009E20AA">
              <w:rPr>
                <w:lang w:eastAsia="zh-CN"/>
              </w:rPr>
              <w:t>RedCap</w:t>
            </w:r>
          </w:p>
        </w:tc>
      </w:tr>
    </w:tbl>
    <w:p w14:paraId="61DB244B" w14:textId="77777777" w:rsidR="00E62506" w:rsidRPr="009E20AA" w:rsidRDefault="00E62506" w:rsidP="009E20AA">
      <w:pPr>
        <w:rPr>
          <w:snapToGrid w:val="0"/>
          <w:lang w:eastAsia="zh-CN"/>
        </w:rPr>
      </w:pPr>
    </w:p>
    <w:p w14:paraId="2F0C3367" w14:textId="77777777" w:rsidR="00E62506" w:rsidRPr="009E20AA" w:rsidRDefault="00E62506" w:rsidP="009E20AA">
      <w:pPr>
        <w:rPr>
          <w:snapToGrid w:val="0"/>
        </w:rPr>
      </w:pPr>
      <w:r w:rsidRPr="009E20AA">
        <w:rPr>
          <w:snapToGrid w:val="0"/>
        </w:rPr>
        <w:t>A terminal which supports the above features needs to meet both the general requirements and the additional requirement applicable to the additional subclause (suffixes A to F)</w:t>
      </w:r>
      <w:r w:rsidRPr="009E20AA">
        <w:rPr>
          <w:snapToGrid w:val="0"/>
          <w:lang w:eastAsia="zh-CN"/>
        </w:rPr>
        <w:t xml:space="preserve"> in clauses 5, 6 and 7</w:t>
      </w:r>
      <w:r w:rsidRPr="009E20AA">
        <w:rPr>
          <w:snapToGrid w:val="0"/>
        </w:rPr>
        <w:t>. Where there is a difference in requirement between the general requirements and the additional subclause requirements (suffixes A to F)</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9E20AA">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77777777" w:rsidR="00E62506" w:rsidRPr="009E20AA" w:rsidRDefault="00E62506" w:rsidP="009E20AA">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9E20AA" w:rsidRDefault="00E62506" w:rsidP="009E20A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19F804BB"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9E20AA">
      <w:r w:rsidRPr="009E20AA">
        <w:rPr>
          <w:lang w:eastAsia="zh-CN"/>
        </w:rPr>
        <w:t>The information on test point analysis and test point selection including number of test points for each test case is shown in TR 38.905 [11] clause 4.1</w:t>
      </w:r>
      <w:r w:rsidRPr="009E20AA">
        <w:t>.</w:t>
      </w:r>
    </w:p>
    <w:p w14:paraId="2DE36AF9" w14:textId="41E1644B"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9E20AA">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70DC5719" w14:textId="3E7204F1" w:rsidR="00E62506" w:rsidRPr="009E20AA" w:rsidRDefault="00E62506" w:rsidP="009E20AA">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50065377" w14:textId="77777777" w:rsidR="00E62506" w:rsidRPr="009E20AA" w:rsidRDefault="00E62506" w:rsidP="009E20AA">
      <w:pPr>
        <w:pStyle w:val="EditorsNote"/>
      </w:pPr>
      <w:r w:rsidRPr="009E20AA">
        <w:t>Editor’s Note: The Clause number 4.5 already exists in the specification. so the clause number was changed to 4.6:</w:t>
      </w:r>
    </w:p>
    <w:p w14:paraId="1DBCDFF6" w14:textId="67B4C67C"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9E20AA">
      <w:pPr>
        <w:rPr>
          <w:lang w:eastAsia="en-US"/>
        </w:rPr>
      </w:pPr>
      <w:r w:rsidRPr="009E20AA">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36A9C1"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lastRenderedPageBreak/>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9E20AA">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9E20AA">
      <w:pPr>
        <w:pStyle w:val="NO"/>
      </w:pPr>
      <w:r w:rsidRPr="009E20AA">
        <w:t>NOTE:</w:t>
      </w:r>
      <w:r w:rsidRPr="009E20AA">
        <w:tab/>
        <w:t>Other operating bands and channel bandwidths may be considered in future releases.</w:t>
      </w:r>
    </w:p>
    <w:p w14:paraId="0A8BF499" w14:textId="77777777" w:rsidR="00E62506" w:rsidRPr="009E20AA" w:rsidRDefault="00E62506" w:rsidP="009E20AA">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9E20AA">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9E20AA">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9E20AA">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9E20AA">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9E20AA">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9E20AA">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9E20AA">
            <w:pPr>
              <w:pStyle w:val="TAC"/>
            </w:pPr>
            <w:r w:rsidRPr="009E20AA">
              <w:t>24250 MHz – 52600 MHz</w:t>
            </w:r>
          </w:p>
        </w:tc>
      </w:tr>
    </w:tbl>
    <w:p w14:paraId="1E5AA7D3" w14:textId="77777777" w:rsidR="00E62506" w:rsidRPr="009E20AA" w:rsidRDefault="00E62506" w:rsidP="009E20AA"/>
    <w:p w14:paraId="16E51E19" w14:textId="77777777" w:rsidR="00E62506" w:rsidRPr="009E20AA" w:rsidRDefault="00E62506" w:rsidP="009E20AA">
      <w:r w:rsidRPr="009E20AA">
        <w:t>The present specification covers FR1 operating bands.</w:t>
      </w:r>
    </w:p>
    <w:p w14:paraId="6EC073C1" w14:textId="3419B8E0"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9E20AA">
      <w:r w:rsidRPr="009E20AA">
        <w:t>NR is designed to operate in the FR1 operating bands defined in Table 5.2-1.</w:t>
      </w:r>
    </w:p>
    <w:p w14:paraId="07C4CE8A" w14:textId="77777777" w:rsidR="00E62506" w:rsidRPr="009E20AA" w:rsidRDefault="00E62506" w:rsidP="009E20AA">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9E20AA">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9E20AA">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9E20AA">
            <w:pPr>
              <w:pStyle w:val="TAH"/>
              <w:rPr>
                <w:vertAlign w:val="subscript"/>
              </w:rPr>
            </w:pPr>
            <w:r w:rsidRPr="009E20AA">
              <w:t>F</w:t>
            </w:r>
            <w:r w:rsidRPr="009E20AA">
              <w:rPr>
                <w:vertAlign w:val="subscript"/>
              </w:rPr>
              <w:t xml:space="preserve">UL_low </w:t>
            </w:r>
            <w:r w:rsidRPr="009E20AA">
              <w:t xml:space="preserve"> – F</w:t>
            </w:r>
            <w:r w:rsidRPr="009E20AA">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9E20AA">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9E20AA">
            <w:pPr>
              <w:pStyle w:val="TAH"/>
            </w:pPr>
            <w:r w:rsidRPr="009E20AA">
              <w:t>F</w:t>
            </w:r>
            <w:r w:rsidRPr="009E20AA">
              <w:rPr>
                <w:vertAlign w:val="subscript"/>
              </w:rPr>
              <w:t>DL_low</w:t>
            </w:r>
            <w:r w:rsidRPr="009E20AA">
              <w:t xml:space="preserve">  – F</w:t>
            </w:r>
            <w:r w:rsidRPr="009E20AA">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9E20AA">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9E20AA">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9E20A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9E20AA">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9E20AA">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9E20AA">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9E20AA">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9E20AA">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9E20AA">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9E20AA">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9E20AA">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9E20AA">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9E20AA">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9E20AA">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9E20AA">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9E20AA">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9E20AA">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9E20AA">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9E20AA">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9E20AA">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9E20AA">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9E20AA">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9E20A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9E20AA">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9E20AA">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9E20AA">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9E20AA">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9E20AA">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9E20AA">
            <w:pPr>
              <w:pStyle w:val="TAC"/>
            </w:pPr>
            <w:r w:rsidRPr="009E20AA">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9E20AA">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9E20AA">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9E20AA">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9E20AA">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9E20AA">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9E20A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9E20AA">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9E20AA">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9E20AA">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9E20AA">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9E20AA">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9E20AA">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9E20AA">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9E20AA">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9E20AA">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9E20AA">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9E20AA">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9E20AA">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9E20AA">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9E20AA">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9E20AA">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9E20AA">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9E20AA">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9E20AA">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9E20AA">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9E20A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9E20AA">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9E20AA">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9E20AA">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9E20AA">
            <w:pPr>
              <w:pStyle w:val="TAC"/>
            </w:pPr>
            <w:r w:rsidRPr="009E20AA">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9E20AA">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9E20AA">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9E20AA">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9E20AA">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9E20AA">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9E20AA">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9E20AA">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9E20AA">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9E20AA">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9E20AA">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9E20AA">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9E20AA">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9E20AA">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9E20AA">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9E20AA">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9E20AA">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9E20AA">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9E20AA">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9E20AA">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9E20AA">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9E20AA">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9E20AA">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9E20AA">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9E20AA">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9E20AA">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9E20AA">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9E20AA">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9E20AA">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9E20AA">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9E20AA">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9E20AA">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9E20AA">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9E20AA">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9E20AA">
            <w:pPr>
              <w:pStyle w:val="TAC"/>
            </w:pPr>
            <w:r w:rsidRPr="009E20AA">
              <w:t>TDD</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9E20AA">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9E20AA">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9E20A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9E20AA">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9E20AA">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9E20AA">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9E20AA">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9E20AA">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9E20AA">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9E20AA">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9E20AA">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9E20AA">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9E20AA">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9E20AA">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9E20AA">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9E20AA">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9E20AA">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9E20AA">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9E20AA">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9E20AA">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9E20AA">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9E20AA">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9E20AA">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9E20AA">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9E20AA">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9E20AA">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9E20AA">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9E20AA">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9E20AA">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9E20A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9E20AA">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9E20AA">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9E20AA">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9E20AA">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9E20AA">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9E20AA">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9E20AA">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9E20AA">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9E20AA">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9E20AA">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9E20AA">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9E20AA">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9E20AA">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9E20AA">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9E20AA">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9E20AA">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9E20AA">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9E20AA">
            <w:pPr>
              <w:pStyle w:val="TAC"/>
            </w:pPr>
            <w:r w:rsidRPr="009E20AA">
              <w:t>TDD</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9E20AA">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9E20AA">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9E20AA">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9E20AA">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9E20AA">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9E20AA">
            <w:pPr>
              <w:pStyle w:val="TAC"/>
            </w:pPr>
            <w:r w:rsidRPr="009E20AA">
              <w:t xml:space="preserve">SUL </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9E20AA">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9E20AA">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9E20AA">
            <w:pPr>
              <w:pStyle w:val="TAC"/>
              <w:rPr>
                <w:lang w:eastAsia="zh-CN"/>
              </w:rPr>
            </w:pPr>
            <w:r w:rsidRPr="009E20AA">
              <w:t>SUL</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9E20AA">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9E20AA">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9E20AA">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9E20AA">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9E20AA">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9E20AA">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9E20AA">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9E20AA">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9E20AA">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9E20AA">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9E20AA">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9E20AA">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9E20AA">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9E20AA">
            <w:pPr>
              <w:pStyle w:val="TAC"/>
            </w:pPr>
            <w:r w:rsidRPr="009E20AA">
              <w:t>SUL</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9E20AA">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9E20AA">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9E20AA">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9E20AA">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9E20AA">
            <w:pPr>
              <w:pStyle w:val="TAN"/>
            </w:pPr>
            <w:r w:rsidRPr="009E20AA">
              <w:t>NOTE 5:</w:t>
            </w:r>
            <w:r w:rsidRPr="009E20AA">
              <w:tab/>
              <w:t>FFS.</w:t>
            </w:r>
          </w:p>
          <w:p w14:paraId="1F6D9334" w14:textId="77777777" w:rsidR="00E62506" w:rsidRPr="009E20AA" w:rsidRDefault="00E62506" w:rsidP="009E20AA">
            <w:pPr>
              <w:pStyle w:val="TAN"/>
            </w:pPr>
            <w:r w:rsidRPr="009E20AA">
              <w:t>NOTE 6:</w:t>
            </w:r>
            <w:r w:rsidRPr="009E20AA">
              <w:tab/>
              <w:t>A UE that supports NR Band n66 shall receive in the entire DL operating band.</w:t>
            </w:r>
          </w:p>
          <w:p w14:paraId="49B4EA29" w14:textId="77777777" w:rsidR="00E62506" w:rsidRPr="009E20AA" w:rsidRDefault="00E62506" w:rsidP="009E20AA">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9E20AA">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77777777" w:rsidR="00E62506" w:rsidRPr="009E20AA" w:rsidRDefault="00E62506" w:rsidP="009E20AA">
            <w:pPr>
              <w:pStyle w:val="TAN"/>
              <w:rPr>
                <w:lang w:eastAsia="zh-CN"/>
              </w:rPr>
            </w:pPr>
            <w:r w:rsidRPr="009E20AA">
              <w:rPr>
                <w:lang w:eastAsia="zh-CN"/>
              </w:rPr>
              <w:t>NOTE 9:</w:t>
            </w:r>
            <w:r w:rsidRPr="009E20AA">
              <w:rPr>
                <w:lang w:eastAsia="zh-CN"/>
              </w:rPr>
              <w:tab/>
            </w:r>
            <w:r w:rsidRPr="009E20AA">
              <w:t>FFS.</w:t>
            </w:r>
          </w:p>
          <w:p w14:paraId="61753369" w14:textId="77777777" w:rsidR="00E62506" w:rsidRPr="009E20AA" w:rsidRDefault="00E62506" w:rsidP="009E20AA">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9E20AA">
            <w:pPr>
              <w:pStyle w:val="TAN"/>
            </w:pPr>
            <w:r w:rsidRPr="009E20AA">
              <w:t>NOTE 11:</w:t>
            </w:r>
            <w:r w:rsidRPr="009E20AA">
              <w:tab/>
              <w:t>This band is unlicensed band used for V2X service. There is no expected network deployment in this band.</w:t>
            </w:r>
          </w:p>
          <w:p w14:paraId="4FBA0F0A" w14:textId="77777777" w:rsidR="00E62506" w:rsidRPr="009E20AA" w:rsidRDefault="00E62506" w:rsidP="009E20AA">
            <w:pPr>
              <w:pStyle w:val="TAN"/>
            </w:pPr>
            <w:r w:rsidRPr="009E20AA">
              <w:t>NOTE 12:</w:t>
            </w:r>
            <w:r w:rsidRPr="009E20AA">
              <w:tab/>
              <w:t>In the USA this band is restricted to 3450 – 3550 MHz and 3700 – 3980 MHz.</w:t>
            </w:r>
          </w:p>
          <w:p w14:paraId="2FDFD850" w14:textId="77777777" w:rsidR="00E62506" w:rsidRPr="009E20AA" w:rsidRDefault="00E62506" w:rsidP="009E20AA">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7777777" w:rsidR="00E62506" w:rsidRPr="009E20AA" w:rsidRDefault="00E62506" w:rsidP="009E20AA">
            <w:pPr>
              <w:pStyle w:val="TAN"/>
            </w:pPr>
            <w:r w:rsidRPr="009E20AA">
              <w:t>NOTE 14:</w:t>
            </w:r>
            <w:r w:rsidRPr="009E20AA">
              <w:tab/>
              <w:t>This band is</w:t>
            </w:r>
            <w:r w:rsidRPr="009E20AA">
              <w:rPr>
                <w:lang w:eastAsia="zh-CN"/>
              </w:rPr>
              <w:t xml:space="preserve"> applicable in the USA only subject to FCC Report and Order FCC 20-51</w:t>
            </w:r>
          </w:p>
          <w:p w14:paraId="213DC79B" w14:textId="77777777" w:rsidR="00E62506" w:rsidRPr="009E20AA" w:rsidRDefault="00E62506" w:rsidP="009E20AA">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9E20AA">
            <w:pPr>
              <w:pStyle w:val="TAN"/>
            </w:pPr>
            <w:r w:rsidRPr="009E20AA">
              <w:t>NOTE 16: DL operation in this band is restricted to 1526 – 1536 MHz and UL operation is restricted to 1627.5 – 1637.5 MHz and 1646.5 – 1656.5 MHz.</w:t>
            </w:r>
          </w:p>
        </w:tc>
      </w:tr>
    </w:tbl>
    <w:p w14:paraId="6C10683D" w14:textId="77777777" w:rsidR="00E62506" w:rsidRPr="009E20AA" w:rsidRDefault="00E62506" w:rsidP="009E20AA"/>
    <w:p w14:paraId="4C7BE877" w14:textId="2F8B2C60"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9E20AA">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9E20AA">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9E20AA">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9E20AA">
            <w:pPr>
              <w:pStyle w:val="TAH"/>
            </w:pPr>
            <w:r w:rsidRPr="009E20AA">
              <w:t>NR Band</w:t>
            </w:r>
          </w:p>
          <w:p w14:paraId="0478E835" w14:textId="77777777" w:rsidR="00E62506" w:rsidRPr="009E20AA" w:rsidRDefault="00E62506" w:rsidP="009E20AA">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9E20AA">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9E20AA">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9E20AA">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9E20AA">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9E20AA">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9E20AA">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9E20A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9E20AA">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9E20A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9E20AA">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9E20AA">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9E20AA">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9E20AA">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9E20AA">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9E20AA">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9E20AA">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9E20AA">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R16,R17,this note is not applicable.</w:t>
            </w:r>
          </w:p>
        </w:tc>
      </w:tr>
    </w:tbl>
    <w:p w14:paraId="66C81A4C" w14:textId="77777777" w:rsidR="00E62506" w:rsidRPr="009E20AA" w:rsidRDefault="00E62506" w:rsidP="009E20AA"/>
    <w:p w14:paraId="25A5CE3F" w14:textId="77777777" w:rsidR="00E62506" w:rsidRPr="009E20AA" w:rsidRDefault="00E62506" w:rsidP="009E20AA">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9E20AA">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9E20AA">
            <w:pPr>
              <w:pStyle w:val="TAH"/>
            </w:pPr>
            <w:r w:rsidRPr="009E20AA">
              <w:t>NR Band</w:t>
            </w:r>
          </w:p>
          <w:p w14:paraId="4EC9442F" w14:textId="77777777" w:rsidR="00E62506" w:rsidRPr="009E20AA" w:rsidRDefault="00E62506" w:rsidP="009E20AA">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9E20AA">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9E20AA">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9E20AA">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9E20AA">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9E20AA">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9E20AA">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9E20AA">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9E20AA">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9E20AA">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9E20AA">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9E20AA">
            <w:pPr>
              <w:pStyle w:val="TAN"/>
            </w:pPr>
            <w:r w:rsidRPr="009E20AA">
              <w:t>NOTE 1: The minimum requirements only apply for non simultaneous Tx/Rx between all carriers. for TDD combinations.</w:t>
            </w:r>
          </w:p>
          <w:p w14:paraId="30A9F2F5" w14:textId="77777777" w:rsidR="00E62506" w:rsidRPr="009E20AA" w:rsidRDefault="00E62506" w:rsidP="009E20AA">
            <w:pPr>
              <w:pStyle w:val="TAN"/>
            </w:pPr>
            <w:r w:rsidRPr="009E20AA">
              <w:rPr>
                <w:rFonts w:eastAsia="SimSun"/>
                <w:lang w:eastAsia="en-US"/>
              </w:rPr>
              <w:t>NOTE 2:</w:t>
            </w:r>
            <w:r w:rsidRPr="009E20AA">
              <w:rPr>
                <w:rFonts w:eastAsia="SimSun"/>
                <w:lang w:eastAsia="en-US"/>
              </w:rPr>
              <w:tab/>
              <w:t>The notation CA_nX(*) in this table indicates intra-band non-contiguous CA for band nX. The configurations for each band are in 5.5A.2.</w:t>
            </w:r>
          </w:p>
        </w:tc>
      </w:tr>
    </w:tbl>
    <w:p w14:paraId="0F156B45" w14:textId="77777777" w:rsidR="00E62506" w:rsidRPr="009E20AA" w:rsidRDefault="00E62506" w:rsidP="009E20AA"/>
    <w:p w14:paraId="43C0EF3D" w14:textId="3CEBF1FF"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9E20AA">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77777777" w:rsidR="000102FE" w:rsidRPr="009E20AA" w:rsidRDefault="000102FE" w:rsidP="009E20AA">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2AC67200" w14:textId="77777777" w:rsidR="00E62506" w:rsidRPr="009E20AA" w:rsidRDefault="00E62506" w:rsidP="009E20AA">
      <w:pPr>
        <w:pStyle w:val="TH"/>
      </w:pPr>
      <w:r w:rsidRPr="009E20AA">
        <w:t>Table 5.2A.2-1: Void</w:t>
      </w:r>
    </w:p>
    <w:p w14:paraId="1A102F29" w14:textId="77777777" w:rsidR="00E62506" w:rsidRPr="009E20AA" w:rsidRDefault="00E62506" w:rsidP="009E20AA">
      <w:pPr>
        <w:pStyle w:val="TH"/>
      </w:pPr>
      <w:r w:rsidRPr="009E20AA">
        <w:t>Table 5.2A.2-2: Void</w:t>
      </w:r>
    </w:p>
    <w:p w14:paraId="79EE0478" w14:textId="52E03571" w:rsidR="00E62506" w:rsidRDefault="00E62506" w:rsidP="009E20AA">
      <w:pPr>
        <w:pStyle w:val="TH"/>
      </w:pPr>
      <w:r w:rsidRPr="009E20AA">
        <w:t>Table 5.2A.2-3: Void</w:t>
      </w:r>
    </w:p>
    <w:p w14:paraId="7E6F1593" w14:textId="77777777" w:rsidR="009E20AA" w:rsidRPr="009E20AA" w:rsidRDefault="009E20AA" w:rsidP="009E20AA"/>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9E20AA">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9E20AA">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9E20AA">
            <w:pPr>
              <w:pStyle w:val="TAH"/>
            </w:pPr>
            <w:r w:rsidRPr="009E20AA">
              <w:t>NR Band</w:t>
            </w:r>
          </w:p>
          <w:p w14:paraId="52287DD0" w14:textId="77777777" w:rsidR="00E62506" w:rsidRPr="009E20AA" w:rsidRDefault="00E62506" w:rsidP="009E20AA">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9E20AA">
            <w:pPr>
              <w:pStyle w:val="TAH"/>
            </w:pPr>
            <w:r w:rsidRPr="009E20AA">
              <w:rPr>
                <w:lang w:eastAsia="zh-CN"/>
              </w:rPr>
              <w:t>DL interruption allowed (Note 8)</w:t>
            </w:r>
          </w:p>
        </w:tc>
      </w:tr>
      <w:tr w:rsidR="00E62506"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9E20AA">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9E20AA">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9E20AA">
            <w:pPr>
              <w:pStyle w:val="TAC"/>
              <w:rPr>
                <w:lang w:eastAsia="zh-CN"/>
              </w:rPr>
            </w:pPr>
          </w:p>
        </w:tc>
      </w:tr>
      <w:tr w:rsidR="00516908"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9E20AA">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9E20AA">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9E20AA">
            <w:pPr>
              <w:pStyle w:val="TAC"/>
              <w:rPr>
                <w:lang w:eastAsia="zh-CN"/>
              </w:rPr>
            </w:pPr>
          </w:p>
        </w:tc>
      </w:tr>
      <w:tr w:rsidR="00E62506"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9E20AA" w:rsidRDefault="00E62506" w:rsidP="009E20AA">
            <w:pPr>
              <w:pStyle w:val="TAC"/>
            </w:pPr>
            <w:r w:rsidRPr="009E20AA">
              <w:t>CA_n</w:t>
            </w:r>
            <w:r w:rsidRPr="009E20AA">
              <w:rPr>
                <w:lang w:eastAsia="zh-CN"/>
              </w:rPr>
              <w:t>1</w:t>
            </w:r>
            <w:r w:rsidRPr="009E20AA">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9E20AA">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9E20AA">
            <w:pPr>
              <w:pStyle w:val="TAC"/>
              <w:rPr>
                <w:lang w:eastAsia="zh-CN"/>
              </w:rPr>
            </w:pPr>
            <w:r w:rsidRPr="009E20AA">
              <w:rPr>
                <w:lang w:eastAsia="zh-CN"/>
              </w:rPr>
              <w:t>No</w:t>
            </w:r>
          </w:p>
        </w:tc>
      </w:tr>
      <w:tr w:rsidR="00E62506"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9E20AA" w:rsidRDefault="00E62506" w:rsidP="009E20AA">
            <w:pPr>
              <w:pStyle w:val="TAC"/>
            </w:pPr>
            <w:r w:rsidRPr="009E20AA">
              <w:t>CA_n</w:t>
            </w:r>
            <w:r w:rsidRPr="009E20AA">
              <w:rPr>
                <w:lang w:eastAsia="zh-CN"/>
              </w:rPr>
              <w:t>1</w:t>
            </w:r>
            <w:r w:rsidRPr="009E20AA">
              <w:t>-n7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9E20AA">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9E20AA">
            <w:pPr>
              <w:pStyle w:val="TAC"/>
              <w:rPr>
                <w:lang w:eastAsia="zh-CN"/>
              </w:rPr>
            </w:pPr>
            <w:r w:rsidRPr="009E20AA">
              <w:rPr>
                <w:lang w:eastAsia="zh-CN"/>
              </w:rPr>
              <w:t>No</w:t>
            </w:r>
          </w:p>
        </w:tc>
      </w:tr>
      <w:tr w:rsidR="00E62506"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9E20AA" w:rsidRDefault="00E62506" w:rsidP="009E20AA">
            <w:pPr>
              <w:pStyle w:val="TAC"/>
            </w:pPr>
            <w:r w:rsidRPr="009E20AA">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9E20AA">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9E20AA">
            <w:pPr>
              <w:pStyle w:val="TAC"/>
              <w:rPr>
                <w:lang w:eastAsia="zh-CN"/>
              </w:rPr>
            </w:pPr>
            <w:r w:rsidRPr="009E20AA">
              <w:rPr>
                <w:lang w:eastAsia="zh-CN"/>
              </w:rPr>
              <w:t>No</w:t>
            </w:r>
          </w:p>
        </w:tc>
      </w:tr>
      <w:tr w:rsidR="00D04DBA"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9E20AA">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9E20AA">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9E20AA">
            <w:pPr>
              <w:pStyle w:val="TAC"/>
              <w:rPr>
                <w:highlight w:val="cyan"/>
                <w:lang w:eastAsia="zh-CN"/>
              </w:rPr>
            </w:pPr>
          </w:p>
        </w:tc>
      </w:tr>
      <w:tr w:rsidR="00D04DBA"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9E20AA">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9E20AA">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9E20AA">
            <w:pPr>
              <w:pStyle w:val="TAC"/>
              <w:rPr>
                <w:lang w:eastAsia="zh-CN"/>
              </w:rPr>
            </w:pPr>
            <w:r w:rsidRPr="009E20AA">
              <w:rPr>
                <w:lang w:eastAsia="zh-CN"/>
              </w:rPr>
              <w:t>No</w:t>
            </w:r>
          </w:p>
        </w:tc>
      </w:tr>
      <w:tr w:rsidR="00D04DBA" w:rsidRPr="009E20AA" w14:paraId="47DCC75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C1B1244" w14:textId="77777777" w:rsidR="00D04DBA" w:rsidRPr="009E20AA" w:rsidRDefault="00D04DBA" w:rsidP="009E20AA">
            <w:pPr>
              <w:pStyle w:val="TAC"/>
            </w:pPr>
            <w:r w:rsidRPr="009E20AA">
              <w:t>CA_n3-n77</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75987E6F" w14:textId="77777777" w:rsidR="00D04DBA" w:rsidRPr="009E20AA" w:rsidRDefault="00D04DBA" w:rsidP="009E20AA">
            <w:pPr>
              <w:pStyle w:val="TAC"/>
            </w:pPr>
            <w:r w:rsidRPr="009E20AA">
              <w:t>n3, n77</w:t>
            </w:r>
          </w:p>
        </w:tc>
        <w:tc>
          <w:tcPr>
            <w:tcW w:w="2552" w:type="dxa"/>
            <w:tcBorders>
              <w:top w:val="single" w:sz="4" w:space="0" w:color="auto"/>
              <w:left w:val="single" w:sz="4" w:space="0" w:color="auto"/>
              <w:bottom w:val="single" w:sz="4" w:space="0" w:color="auto"/>
              <w:right w:val="single" w:sz="4" w:space="0" w:color="auto"/>
            </w:tcBorders>
          </w:tcPr>
          <w:p w14:paraId="76377051" w14:textId="77777777" w:rsidR="00D04DBA" w:rsidRPr="009E20AA" w:rsidRDefault="00D04DBA" w:rsidP="009E20AA">
            <w:pPr>
              <w:pStyle w:val="TAC"/>
            </w:pPr>
            <w:r w:rsidRPr="009E20AA">
              <w:rPr>
                <w:lang w:eastAsia="zh-CN"/>
              </w:rPr>
              <w:t>No</w:t>
            </w:r>
          </w:p>
        </w:tc>
      </w:tr>
      <w:tr w:rsidR="00D04DBA"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9E20AA">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9E20AA">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9E20AA">
            <w:pPr>
              <w:pStyle w:val="TAC"/>
            </w:pPr>
            <w:r w:rsidRPr="009E20AA">
              <w:rPr>
                <w:lang w:eastAsia="zh-CN"/>
              </w:rPr>
              <w:t>No</w:t>
            </w:r>
          </w:p>
        </w:tc>
      </w:tr>
      <w:tr w:rsidR="00D04DBA" w:rsidRPr="009E20AA" w14:paraId="44CDB09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A4EEB8D" w14:textId="77777777" w:rsidR="00D04DBA" w:rsidRPr="009E20AA" w:rsidRDefault="00D04DBA" w:rsidP="009E20AA">
            <w:pPr>
              <w:pStyle w:val="TAC"/>
            </w:pPr>
            <w:r w:rsidRPr="009E20AA">
              <w:t>CA_n3-n79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AF4CF3" w14:textId="77777777" w:rsidR="00D04DBA" w:rsidRPr="009E20AA" w:rsidRDefault="00D04DBA" w:rsidP="009E20AA">
            <w:pPr>
              <w:pStyle w:val="TAC"/>
            </w:pPr>
            <w:r w:rsidRPr="009E20AA">
              <w:t>n3, n79</w:t>
            </w:r>
          </w:p>
        </w:tc>
        <w:tc>
          <w:tcPr>
            <w:tcW w:w="2552" w:type="dxa"/>
            <w:tcBorders>
              <w:top w:val="single" w:sz="4" w:space="0" w:color="auto"/>
              <w:left w:val="single" w:sz="4" w:space="0" w:color="auto"/>
              <w:bottom w:val="single" w:sz="4" w:space="0" w:color="auto"/>
              <w:right w:val="single" w:sz="4" w:space="0" w:color="auto"/>
            </w:tcBorders>
          </w:tcPr>
          <w:p w14:paraId="7027E01D" w14:textId="77777777" w:rsidR="00D04DBA" w:rsidRPr="009E20AA" w:rsidRDefault="00D04DBA" w:rsidP="009E20AA">
            <w:pPr>
              <w:pStyle w:val="TAC"/>
            </w:pPr>
            <w:r w:rsidRPr="009E20AA">
              <w:rPr>
                <w:lang w:eastAsia="zh-CN"/>
              </w:rPr>
              <w:t>No</w:t>
            </w:r>
          </w:p>
        </w:tc>
      </w:tr>
      <w:tr w:rsidR="00D04DBA"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9E20AA">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9E20AA">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9E20AA">
            <w:pPr>
              <w:pStyle w:val="TAC"/>
            </w:pPr>
          </w:p>
        </w:tc>
      </w:tr>
      <w:tr w:rsidR="00D04DBA"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77777777" w:rsidR="00D04DBA" w:rsidRPr="009E20AA" w:rsidRDefault="00D04DBA" w:rsidP="009E20AA">
            <w:pPr>
              <w:pStyle w:val="TAC"/>
              <w:rPr>
                <w:rFonts w:eastAsia="MS Mincho"/>
              </w:rPr>
            </w:pPr>
            <w:r w:rsidRPr="009E20AA">
              <w:t>CA_n5--n78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9E20AA">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9E20AA">
            <w:pPr>
              <w:pStyle w:val="TAC"/>
            </w:pPr>
            <w:r w:rsidRPr="009E20AA">
              <w:t>No</w:t>
            </w:r>
          </w:p>
        </w:tc>
      </w:tr>
      <w:tr w:rsidR="00D04DBA"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9E20AA">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9E20AA">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9E20AA">
            <w:pPr>
              <w:pStyle w:val="TAC"/>
            </w:pPr>
          </w:p>
        </w:tc>
      </w:tr>
      <w:tr w:rsidR="00D04DBA" w:rsidRPr="009E20AA" w14:paraId="73D9192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FBAA95" w14:textId="77777777" w:rsidR="00D04DBA" w:rsidRPr="009E20AA" w:rsidRDefault="00D04DBA" w:rsidP="009E20AA">
            <w:pPr>
              <w:pStyle w:val="TAC"/>
            </w:pPr>
            <w:r w:rsidRPr="009E20AA">
              <w:rPr>
                <w:rFonts w:eastAsia="MS Mincho"/>
              </w:rPr>
              <w:t>CA_n8-n75</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CBCBED" w14:textId="77777777" w:rsidR="00D04DBA" w:rsidRPr="009E20AA" w:rsidRDefault="00D04DBA" w:rsidP="009E20AA">
            <w:pPr>
              <w:pStyle w:val="TAC"/>
            </w:pPr>
            <w:r w:rsidRPr="009E20AA">
              <w:t>n8, n75</w:t>
            </w:r>
          </w:p>
        </w:tc>
        <w:tc>
          <w:tcPr>
            <w:tcW w:w="2552" w:type="dxa"/>
            <w:tcBorders>
              <w:top w:val="single" w:sz="4" w:space="0" w:color="auto"/>
              <w:left w:val="single" w:sz="4" w:space="0" w:color="auto"/>
              <w:bottom w:val="single" w:sz="4" w:space="0" w:color="auto"/>
              <w:right w:val="single" w:sz="4" w:space="0" w:color="auto"/>
            </w:tcBorders>
          </w:tcPr>
          <w:p w14:paraId="7B5B2CF8" w14:textId="77777777" w:rsidR="00D04DBA" w:rsidRPr="009E20AA" w:rsidRDefault="00D04DBA" w:rsidP="009E20AA">
            <w:pPr>
              <w:pStyle w:val="TAC"/>
            </w:pPr>
          </w:p>
        </w:tc>
      </w:tr>
      <w:tr w:rsidR="00D04DBA"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9E20AA">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9E20AA">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9E20AA">
            <w:pPr>
              <w:pStyle w:val="TAC"/>
            </w:pPr>
            <w:r w:rsidRPr="009E20AA">
              <w:rPr>
                <w:lang w:eastAsia="zh-CN"/>
              </w:rPr>
              <w:t>No</w:t>
            </w:r>
          </w:p>
        </w:tc>
      </w:tr>
      <w:tr w:rsidR="00D04DBA" w:rsidRPr="009E20AA" w14:paraId="59EE83A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E90CCF0" w14:textId="77777777" w:rsidR="00D04DBA" w:rsidRPr="009E20AA" w:rsidRDefault="00D04DBA" w:rsidP="009E20AA">
            <w:pPr>
              <w:pStyle w:val="TAC"/>
            </w:pPr>
            <w:r w:rsidRPr="009E20AA">
              <w:t>CA_n8-n79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4130202" w14:textId="77777777" w:rsidR="00D04DBA" w:rsidRPr="009E20AA" w:rsidRDefault="00D04DBA" w:rsidP="009E20AA">
            <w:pPr>
              <w:pStyle w:val="TAC"/>
            </w:pPr>
            <w:r w:rsidRPr="009E20AA">
              <w:t>n8, n79</w:t>
            </w:r>
          </w:p>
        </w:tc>
        <w:tc>
          <w:tcPr>
            <w:tcW w:w="2552" w:type="dxa"/>
            <w:tcBorders>
              <w:top w:val="single" w:sz="4" w:space="0" w:color="auto"/>
              <w:left w:val="single" w:sz="4" w:space="0" w:color="auto"/>
              <w:bottom w:val="single" w:sz="4" w:space="0" w:color="auto"/>
              <w:right w:val="single" w:sz="4" w:space="0" w:color="auto"/>
            </w:tcBorders>
          </w:tcPr>
          <w:p w14:paraId="2840D315" w14:textId="77777777" w:rsidR="00D04DBA" w:rsidRPr="009E20AA" w:rsidRDefault="00D04DBA" w:rsidP="009E20AA">
            <w:pPr>
              <w:pStyle w:val="TAC"/>
            </w:pPr>
            <w:r w:rsidRPr="009E20AA">
              <w:rPr>
                <w:lang w:eastAsia="zh-CN"/>
              </w:rPr>
              <w:t>No</w:t>
            </w:r>
          </w:p>
        </w:tc>
      </w:tr>
      <w:tr w:rsidR="00D04DBA"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9E20AA">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9E20AA">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9E20AA">
            <w:pPr>
              <w:pStyle w:val="TAC"/>
              <w:rPr>
                <w:lang w:eastAsia="zh-CN"/>
              </w:rPr>
            </w:pPr>
          </w:p>
        </w:tc>
      </w:tr>
      <w:tr w:rsidR="00D04DBA"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9E20AA">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9E20AA">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9E20AA">
            <w:pPr>
              <w:pStyle w:val="TAC"/>
              <w:rPr>
                <w:lang w:eastAsia="zh-CN"/>
              </w:rPr>
            </w:pPr>
          </w:p>
        </w:tc>
      </w:tr>
      <w:tr w:rsidR="00D04DBA"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9E20AA">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9E20AA">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9E20AA">
            <w:pPr>
              <w:pStyle w:val="TAC"/>
              <w:rPr>
                <w:lang w:eastAsia="zh-CN"/>
              </w:rPr>
            </w:pPr>
          </w:p>
        </w:tc>
      </w:tr>
      <w:tr w:rsidR="00D04DBA"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9E20AA">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9E20AA">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9E20AA">
            <w:pPr>
              <w:pStyle w:val="TAC"/>
              <w:rPr>
                <w:lang w:eastAsia="zh-CN"/>
              </w:rPr>
            </w:pPr>
          </w:p>
        </w:tc>
      </w:tr>
      <w:tr w:rsidR="00D04DBA"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9E20AA">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9E20AA">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9E20AA">
            <w:pPr>
              <w:pStyle w:val="TAC"/>
              <w:rPr>
                <w:lang w:eastAsia="zh-CN"/>
              </w:rPr>
            </w:pPr>
          </w:p>
        </w:tc>
      </w:tr>
      <w:tr w:rsidR="00D04DBA"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9E20AA">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9E20AA">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9E20AA">
            <w:pPr>
              <w:pStyle w:val="TAC"/>
              <w:rPr>
                <w:lang w:eastAsia="zh-CN"/>
              </w:rPr>
            </w:pPr>
          </w:p>
        </w:tc>
      </w:tr>
      <w:tr w:rsidR="00D04DBA"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9E20AA" w:rsidRDefault="00D04DBA" w:rsidP="009E20AA">
            <w:pPr>
              <w:pStyle w:val="TAC"/>
            </w:pPr>
            <w:r w:rsidRPr="009E20AA">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9E20AA">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9E20AA">
            <w:pPr>
              <w:pStyle w:val="TAC"/>
              <w:rPr>
                <w:lang w:eastAsia="zh-CN"/>
              </w:rPr>
            </w:pPr>
          </w:p>
        </w:tc>
      </w:tr>
      <w:tr w:rsidR="00D04DBA" w:rsidRPr="009E20AA" w14:paraId="516AB93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DF4C5B" w14:textId="77777777" w:rsidR="00D04DBA" w:rsidRPr="009E20AA" w:rsidRDefault="00D04DBA" w:rsidP="009E20AA">
            <w:pPr>
              <w:pStyle w:val="TAC"/>
            </w:pPr>
            <w:r w:rsidRPr="009E20AA">
              <w:t>CA_n28-n75</w:t>
            </w:r>
            <w:r w:rsidRPr="009E20AA">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41814375" w14:textId="77777777" w:rsidR="00D04DBA" w:rsidRPr="009E20AA" w:rsidRDefault="00D04DBA" w:rsidP="009E20AA">
            <w:pPr>
              <w:pStyle w:val="TAC"/>
            </w:pPr>
            <w:r w:rsidRPr="009E20AA">
              <w:t>n28, n75</w:t>
            </w:r>
          </w:p>
        </w:tc>
        <w:tc>
          <w:tcPr>
            <w:tcW w:w="2552" w:type="dxa"/>
            <w:tcBorders>
              <w:top w:val="single" w:sz="4" w:space="0" w:color="auto"/>
              <w:left w:val="single" w:sz="4" w:space="0" w:color="auto"/>
              <w:bottom w:val="single" w:sz="4" w:space="0" w:color="auto"/>
              <w:right w:val="single" w:sz="4" w:space="0" w:color="auto"/>
            </w:tcBorders>
          </w:tcPr>
          <w:p w14:paraId="1705B7D9" w14:textId="77777777" w:rsidR="00D04DBA" w:rsidRPr="009E20AA" w:rsidRDefault="00D04DBA" w:rsidP="009E20AA">
            <w:pPr>
              <w:pStyle w:val="TAC"/>
            </w:pPr>
          </w:p>
        </w:tc>
      </w:tr>
      <w:tr w:rsidR="00D04DBA"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9E20AA">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9E20AA">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9E20AA">
            <w:pPr>
              <w:pStyle w:val="TAC"/>
            </w:pPr>
            <w:r w:rsidRPr="009E20AA">
              <w:rPr>
                <w:lang w:eastAsia="zh-CN"/>
              </w:rPr>
              <w:t>No</w:t>
            </w:r>
          </w:p>
        </w:tc>
      </w:tr>
      <w:tr w:rsidR="00D04DBA"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9E20AA" w:rsidRDefault="00D04DBA" w:rsidP="009E20AA">
            <w:pPr>
              <w:pStyle w:val="TAC"/>
            </w:pPr>
            <w:r w:rsidRPr="009E20AA">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9E20AA">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9E20AA">
            <w:pPr>
              <w:pStyle w:val="TAC"/>
              <w:rPr>
                <w:lang w:eastAsia="zh-CN"/>
              </w:rPr>
            </w:pPr>
          </w:p>
        </w:tc>
      </w:tr>
      <w:tr w:rsidR="00D04DBA"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9E20AA">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9E20AA">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9E20AA">
            <w:pPr>
              <w:pStyle w:val="TAC"/>
            </w:pPr>
          </w:p>
        </w:tc>
      </w:tr>
      <w:tr w:rsidR="00D04DBA"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9E20AA">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9E20AA">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9E20AA">
            <w:pPr>
              <w:pStyle w:val="TAC"/>
            </w:pPr>
          </w:p>
        </w:tc>
      </w:tr>
      <w:tr w:rsidR="000102FE"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9E20AA">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9E20AA">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9E20AA">
            <w:pPr>
              <w:pStyle w:val="TAC"/>
            </w:pPr>
          </w:p>
        </w:tc>
      </w:tr>
      <w:tr w:rsidR="00D04DBA" w:rsidRPr="009E20AA" w14:paraId="6D26B5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761E70" w14:textId="77777777" w:rsidR="00D04DBA" w:rsidRPr="009E20AA" w:rsidRDefault="00D04DBA" w:rsidP="009E20AA">
            <w:pPr>
              <w:pStyle w:val="TAC"/>
            </w:pPr>
            <w:r w:rsidRPr="009E20AA">
              <w:t>CA_n41-n78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127A5E32" w14:textId="77777777" w:rsidR="00D04DBA" w:rsidRPr="009E20AA" w:rsidRDefault="00D04DBA" w:rsidP="009E20AA">
            <w:pPr>
              <w:pStyle w:val="TAC"/>
            </w:pPr>
            <w:r w:rsidRPr="009E20AA">
              <w:t>n41, n78</w:t>
            </w:r>
          </w:p>
        </w:tc>
        <w:tc>
          <w:tcPr>
            <w:tcW w:w="2552" w:type="dxa"/>
            <w:tcBorders>
              <w:top w:val="single" w:sz="4" w:space="0" w:color="auto"/>
              <w:left w:val="single" w:sz="4" w:space="0" w:color="auto"/>
              <w:bottom w:val="single" w:sz="4" w:space="0" w:color="auto"/>
              <w:right w:val="single" w:sz="4" w:space="0" w:color="auto"/>
            </w:tcBorders>
          </w:tcPr>
          <w:p w14:paraId="7B7C5DC8" w14:textId="77777777" w:rsidR="00D04DBA" w:rsidRPr="009E20AA" w:rsidRDefault="00D04DBA" w:rsidP="009E20AA">
            <w:pPr>
              <w:pStyle w:val="TAC"/>
            </w:pPr>
          </w:p>
        </w:tc>
      </w:tr>
      <w:tr w:rsidR="00D04DBA"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9E20AA" w:rsidRDefault="00D04DBA" w:rsidP="009E20AA">
            <w:pPr>
              <w:pStyle w:val="TAC"/>
            </w:pPr>
            <w:r w:rsidRPr="009E20AA">
              <w:rPr>
                <w:lang w:eastAsia="zh-CN"/>
              </w:rPr>
              <w:t>CA_n41-n79</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9E20AA">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9E20AA">
            <w:pPr>
              <w:pStyle w:val="TAC"/>
              <w:rPr>
                <w:lang w:eastAsia="zh-CN"/>
              </w:rPr>
            </w:pPr>
            <w:r w:rsidRPr="009E20AA">
              <w:rPr>
                <w:lang w:eastAsia="zh-CN"/>
              </w:rPr>
              <w:t>No</w:t>
            </w:r>
          </w:p>
        </w:tc>
      </w:tr>
      <w:tr w:rsidR="00D04DBA"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9E20AA" w:rsidRDefault="00D04DBA" w:rsidP="009E20AA">
            <w:pPr>
              <w:pStyle w:val="TAC"/>
              <w:rPr>
                <w:lang w:eastAsia="zh-CN"/>
              </w:rPr>
            </w:pPr>
            <w:r w:rsidRPr="009E20AA">
              <w:rPr>
                <w:lang w:eastAsia="zh-CN"/>
              </w:rPr>
              <w:t>CA_n46-n48</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9E20AA">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9E20AA">
            <w:pPr>
              <w:pStyle w:val="TAC"/>
              <w:rPr>
                <w:lang w:eastAsia="zh-CN"/>
              </w:rPr>
            </w:pPr>
          </w:p>
        </w:tc>
      </w:tr>
      <w:tr w:rsidR="00D04DBA"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9E20AA">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9E20AA">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9E20AA">
            <w:pPr>
              <w:pStyle w:val="TAC"/>
              <w:rPr>
                <w:lang w:eastAsia="zh-CN"/>
              </w:rPr>
            </w:pPr>
          </w:p>
        </w:tc>
      </w:tr>
      <w:tr w:rsidR="00D04DBA"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9E20AA">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9E20AA">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9E20AA">
            <w:pPr>
              <w:pStyle w:val="TAC"/>
              <w:rPr>
                <w:lang w:eastAsia="zh-CN"/>
              </w:rPr>
            </w:pPr>
          </w:p>
        </w:tc>
      </w:tr>
      <w:tr w:rsidR="00D04DBA"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9E20AA">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9E20AA">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9E20AA">
            <w:pPr>
              <w:pStyle w:val="TAC"/>
              <w:rPr>
                <w:lang w:eastAsia="zh-CN"/>
              </w:rPr>
            </w:pPr>
          </w:p>
        </w:tc>
      </w:tr>
      <w:tr w:rsidR="00D04DBA"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9E20AA">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9E20AA">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9E20AA">
            <w:pPr>
              <w:pStyle w:val="TAC"/>
              <w:rPr>
                <w:lang w:eastAsia="zh-CN"/>
              </w:rPr>
            </w:pPr>
          </w:p>
        </w:tc>
      </w:tr>
      <w:tr w:rsidR="00D04DBA"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9E20AA">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9E20AA">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9E20AA">
            <w:pPr>
              <w:pStyle w:val="TAC"/>
              <w:rPr>
                <w:lang w:eastAsia="zh-CN"/>
              </w:rPr>
            </w:pPr>
          </w:p>
        </w:tc>
      </w:tr>
      <w:tr w:rsidR="00D04DBA"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9E20AA">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9E20AA">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9E20AA">
            <w:pPr>
              <w:pStyle w:val="TAC"/>
              <w:rPr>
                <w:lang w:eastAsia="zh-CN"/>
              </w:rPr>
            </w:pPr>
          </w:p>
        </w:tc>
      </w:tr>
      <w:tr w:rsidR="00D04DBA"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9E20AA">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9E20AA">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9E20AA">
            <w:pPr>
              <w:pStyle w:val="TAC"/>
              <w:rPr>
                <w:lang w:eastAsia="zh-CN"/>
              </w:rPr>
            </w:pPr>
          </w:p>
        </w:tc>
      </w:tr>
      <w:tr w:rsidR="00D04DBA" w:rsidRPr="009E20AA" w14:paraId="759D33D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9EBDCAF" w14:textId="77777777" w:rsidR="00D04DBA" w:rsidRPr="009E20AA" w:rsidRDefault="00D04DBA" w:rsidP="009E20AA">
            <w:pPr>
              <w:pStyle w:val="TAC"/>
            </w:pPr>
            <w:r w:rsidRPr="009E20AA">
              <w:t>CA_n75-n78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87E0303" w14:textId="77777777" w:rsidR="00D04DBA" w:rsidRPr="009E20AA" w:rsidRDefault="00D04DBA" w:rsidP="009E20AA">
            <w:pPr>
              <w:pStyle w:val="TAC"/>
            </w:pPr>
            <w:r w:rsidRPr="009E20AA">
              <w:t>n75, n78</w:t>
            </w:r>
          </w:p>
        </w:tc>
        <w:tc>
          <w:tcPr>
            <w:tcW w:w="2552" w:type="dxa"/>
            <w:tcBorders>
              <w:top w:val="single" w:sz="4" w:space="0" w:color="auto"/>
              <w:left w:val="single" w:sz="4" w:space="0" w:color="auto"/>
              <w:bottom w:val="single" w:sz="4" w:space="0" w:color="auto"/>
              <w:right w:val="single" w:sz="4" w:space="0" w:color="auto"/>
            </w:tcBorders>
          </w:tcPr>
          <w:p w14:paraId="054650FA" w14:textId="77777777" w:rsidR="00D04DBA" w:rsidRPr="009E20AA" w:rsidRDefault="00D04DBA" w:rsidP="009E20AA">
            <w:pPr>
              <w:pStyle w:val="TAC"/>
            </w:pPr>
          </w:p>
        </w:tc>
      </w:tr>
      <w:tr w:rsidR="00D04DBA" w:rsidRPr="009E20AA" w14:paraId="3D9D210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ADB1268" w14:textId="77777777" w:rsidR="00D04DBA" w:rsidRPr="009E20AA" w:rsidRDefault="00D04DBA" w:rsidP="009E20AA">
            <w:pPr>
              <w:pStyle w:val="TAC"/>
            </w:pPr>
            <w:r w:rsidRPr="009E20AA">
              <w:t>CA_n76-n78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15DDBF3" w14:textId="77777777" w:rsidR="00D04DBA" w:rsidRPr="009E20AA" w:rsidRDefault="00D04DBA" w:rsidP="009E20AA">
            <w:pPr>
              <w:pStyle w:val="TAC"/>
            </w:pPr>
            <w:r w:rsidRPr="009E20AA">
              <w:t>n76, n78</w:t>
            </w:r>
          </w:p>
        </w:tc>
        <w:tc>
          <w:tcPr>
            <w:tcW w:w="2552" w:type="dxa"/>
            <w:tcBorders>
              <w:top w:val="single" w:sz="4" w:space="0" w:color="auto"/>
              <w:left w:val="single" w:sz="4" w:space="0" w:color="auto"/>
              <w:bottom w:val="single" w:sz="4" w:space="0" w:color="auto"/>
              <w:right w:val="single" w:sz="4" w:space="0" w:color="auto"/>
            </w:tcBorders>
          </w:tcPr>
          <w:p w14:paraId="78CBCDA5" w14:textId="77777777" w:rsidR="00D04DBA" w:rsidRPr="009E20AA" w:rsidRDefault="00D04DBA" w:rsidP="009E20AA">
            <w:pPr>
              <w:pStyle w:val="TAC"/>
            </w:pPr>
          </w:p>
        </w:tc>
      </w:tr>
      <w:tr w:rsidR="00D04DBA"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9E20AA" w:rsidRDefault="00D04DBA" w:rsidP="009E20AA">
            <w:pPr>
              <w:pStyle w:val="TAC"/>
            </w:pPr>
            <w:r w:rsidRPr="009E20AA">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9E20AA">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9E20AA">
            <w:pPr>
              <w:pStyle w:val="TAC"/>
            </w:pPr>
          </w:p>
        </w:tc>
      </w:tr>
      <w:tr w:rsidR="00D04DBA"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9E20AA">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9E20AA">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9E20AA">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9E20AA">
            <w:pPr>
              <w:pStyle w:val="TAN"/>
            </w:pPr>
            <w:r w:rsidRPr="009E20AA">
              <w:t>NOTE 1:</w:t>
            </w:r>
            <w:r w:rsidRPr="009E20AA">
              <w:tab/>
              <w:t>Applicable for UE supporting inter-band carrier aggregation with mandatory simultaneous Rx/Tx capability.</w:t>
            </w:r>
          </w:p>
          <w:p w14:paraId="3FF8CCBE" w14:textId="77777777" w:rsidR="00D04DBA" w:rsidRPr="009E20AA" w:rsidRDefault="00D04DBA" w:rsidP="009E20AA">
            <w:pPr>
              <w:pStyle w:val="TAN"/>
              <w:rPr>
                <w:lang w:eastAsia="zh-CN"/>
              </w:rPr>
            </w:pPr>
            <w:r w:rsidRPr="009E20AA">
              <w:t>NOTE 2:</w:t>
            </w:r>
            <w:r w:rsidRPr="009E20AA">
              <w:tab/>
              <w:t>The frequency range in band n28 is restricted for this band combination to 703-733 MHz for the UL and 758-788 MHz for the DL.</w:t>
            </w:r>
          </w:p>
          <w:p w14:paraId="46D374B5" w14:textId="77777777" w:rsidR="00D04DBA" w:rsidRPr="009E20AA" w:rsidRDefault="00D04DBA" w:rsidP="009E20AA">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9E20AA">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9E20AA">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9E20AA">
            <w:pPr>
              <w:pStyle w:val="TAN"/>
            </w:pPr>
            <w:r w:rsidRPr="009E20AA">
              <w:t xml:space="preserve">NOTE </w:t>
            </w:r>
            <w:r w:rsidRPr="009E20AA">
              <w:rPr>
                <w:lang w:eastAsia="zh-CN"/>
              </w:rPr>
              <w:t>6</w:t>
            </w:r>
            <w:r w:rsidRPr="009E20AA">
              <w:t>:</w:t>
            </w:r>
            <w:r w:rsidRPr="009E20AA">
              <w:tab/>
              <w:t>The PCell is allocated in the licensed band in this combination.</w:t>
            </w:r>
          </w:p>
          <w:p w14:paraId="42163CE0" w14:textId="77777777" w:rsidR="00D04DBA" w:rsidRPr="009E20AA" w:rsidRDefault="00D04DBA" w:rsidP="009E20AA">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0BAE5AE9" w14:textId="70C8C852" w:rsidR="00D04DBA" w:rsidRPr="009E20AA" w:rsidRDefault="00D04DBA" w:rsidP="009E20AA">
            <w:pPr>
              <w:pStyle w:val="TAN"/>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tc>
      </w:tr>
    </w:tbl>
    <w:p w14:paraId="15AFF7E1" w14:textId="77777777" w:rsidR="00E62506" w:rsidRPr="009E20AA" w:rsidRDefault="00E62506" w:rsidP="009E20AA"/>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lastRenderedPageBreak/>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9E20AA" w:rsidRDefault="00E62506" w:rsidP="009E20AA">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9E20AA"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9E20AA" w:rsidRDefault="00E62506" w:rsidP="009E20AA">
            <w:pPr>
              <w:pStyle w:val="TAH"/>
            </w:pPr>
            <w:r w:rsidRPr="009E20AA">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9E20AA" w:rsidRDefault="00E62506" w:rsidP="009E20AA">
            <w:pPr>
              <w:pStyle w:val="TAH"/>
              <w:rPr>
                <w:rFonts w:eastAsia="DengXian"/>
              </w:rPr>
            </w:pPr>
            <w:r w:rsidRPr="009E20AA">
              <w:rPr>
                <w:rFonts w:eastAsia="DengXian"/>
              </w:rPr>
              <w:t>NR Band</w:t>
            </w:r>
          </w:p>
          <w:p w14:paraId="2582B70A" w14:textId="77777777" w:rsidR="00E62506" w:rsidRPr="009E20AA" w:rsidRDefault="00E62506" w:rsidP="009E20AA">
            <w:pPr>
              <w:pStyle w:val="TAH"/>
              <w:rPr>
                <w:rFonts w:eastAsia="DengXian"/>
              </w:rPr>
            </w:pPr>
            <w:r w:rsidRPr="009E20AA">
              <w:rPr>
                <w:rFonts w:eastAsia="DengXian"/>
              </w:rPr>
              <w:t>(Table 5.2-1)</w:t>
            </w:r>
          </w:p>
        </w:tc>
      </w:tr>
      <w:tr w:rsidR="00D04DBA" w:rsidRPr="009E20A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9E20AA" w:rsidRDefault="00D04DBA" w:rsidP="009E20AA">
            <w:pPr>
              <w:pStyle w:val="TAH"/>
              <w:rPr>
                <w:lang w:eastAsia="zh-CN"/>
              </w:rPr>
            </w:pPr>
            <w:r w:rsidRPr="009E20AA">
              <w:rPr>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9E20AA" w:rsidRDefault="00D04DBA" w:rsidP="009E20AA">
            <w:pPr>
              <w:pStyle w:val="TAH"/>
              <w:rPr>
                <w:rFonts w:eastAsia="DengXian"/>
                <w:lang w:eastAsia="zh-CN"/>
              </w:rPr>
            </w:pPr>
            <w:r w:rsidRPr="009E20AA">
              <w:rPr>
                <w:rFonts w:eastAsia="DengXian"/>
                <w:lang w:eastAsia="zh-CN"/>
              </w:rPr>
              <w:t>n26, n66, n70</w:t>
            </w:r>
          </w:p>
        </w:tc>
      </w:tr>
      <w:tr w:rsidR="00E62506" w:rsidRPr="009E20AA"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9E20AA" w:rsidRDefault="00E62506" w:rsidP="009E20AA">
            <w:pPr>
              <w:pStyle w:val="TAC"/>
              <w:rPr>
                <w:rFonts w:eastAsia="DengXian"/>
                <w:lang w:eastAsia="zh-CN"/>
              </w:rPr>
            </w:pPr>
            <w:r w:rsidRPr="009E20A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9E20AA" w:rsidRDefault="00E62506" w:rsidP="009E20AA">
            <w:pPr>
              <w:pStyle w:val="TAC"/>
              <w:rPr>
                <w:rFonts w:eastAsia="DengXian"/>
                <w:lang w:eastAsia="zh-CN"/>
              </w:rPr>
            </w:pPr>
            <w:r w:rsidRPr="009E20AA">
              <w:rPr>
                <w:rFonts w:eastAsia="DengXian"/>
                <w:lang w:eastAsia="zh-CN"/>
              </w:rPr>
              <w:t>n29, n66, n70</w:t>
            </w:r>
          </w:p>
        </w:tc>
      </w:tr>
      <w:tr w:rsidR="00D04DBA" w:rsidRPr="009E20AA"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9E20AA" w:rsidRDefault="00D04DBA" w:rsidP="009E20AA">
            <w:pPr>
              <w:pStyle w:val="TAC"/>
              <w:rPr>
                <w:rFonts w:eastAsia="DengXian"/>
                <w:lang w:eastAsia="zh-CN"/>
              </w:rPr>
            </w:pPr>
            <w:r w:rsidRPr="009E20A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9E20AA" w:rsidRDefault="00D04DBA" w:rsidP="009E20AA">
            <w:pPr>
              <w:pStyle w:val="TAC"/>
              <w:rPr>
                <w:rFonts w:eastAsia="DengXian"/>
                <w:lang w:eastAsia="zh-CN"/>
              </w:rPr>
            </w:pPr>
            <w:r w:rsidRPr="009E20AA">
              <w:rPr>
                <w:rFonts w:eastAsia="DengXian"/>
                <w:lang w:eastAsia="zh-CN"/>
              </w:rPr>
              <w:t>n48, n66, n70</w:t>
            </w:r>
          </w:p>
        </w:tc>
      </w:tr>
      <w:tr w:rsidR="00D04DBA" w:rsidRPr="009E20A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Pr="009E20AA" w:rsidRDefault="00D04DBA" w:rsidP="009E20AA">
            <w:pPr>
              <w:pStyle w:val="TAC"/>
              <w:rPr>
                <w:rFonts w:eastAsia="DengXian"/>
                <w:lang w:eastAsia="zh-CN"/>
              </w:rPr>
            </w:pPr>
            <w:r w:rsidRPr="009E20A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Pr="009E20AA" w:rsidRDefault="00D04DBA" w:rsidP="009E20AA">
            <w:pPr>
              <w:pStyle w:val="TAC"/>
              <w:rPr>
                <w:rFonts w:eastAsia="DengXian"/>
                <w:lang w:eastAsia="zh-CN"/>
              </w:rPr>
            </w:pPr>
            <w:r w:rsidRPr="009E20AA">
              <w:rPr>
                <w:rFonts w:eastAsia="DengXian"/>
                <w:lang w:eastAsia="zh-CN"/>
              </w:rPr>
              <w:t>n48, n66, n71</w:t>
            </w:r>
          </w:p>
        </w:tc>
      </w:tr>
      <w:tr w:rsidR="00D04DBA" w:rsidRPr="009E20A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Pr="009E20AA" w:rsidRDefault="00D04DBA" w:rsidP="009E20AA">
            <w:pPr>
              <w:pStyle w:val="TAC"/>
              <w:rPr>
                <w:rFonts w:eastAsia="DengXian"/>
                <w:lang w:eastAsia="zh-CN"/>
              </w:rPr>
            </w:pPr>
            <w:r w:rsidRPr="009E20AA">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Pr="009E20AA" w:rsidRDefault="00D04DBA" w:rsidP="009E20AA">
            <w:pPr>
              <w:pStyle w:val="TAC"/>
              <w:rPr>
                <w:rFonts w:eastAsia="DengXian"/>
                <w:lang w:eastAsia="zh-CN"/>
              </w:rPr>
            </w:pPr>
            <w:r w:rsidRPr="009E20AA">
              <w:rPr>
                <w:rFonts w:eastAsia="DengXian"/>
                <w:lang w:eastAsia="zh-CN"/>
              </w:rPr>
              <w:t>n48, n70, n71</w:t>
            </w:r>
          </w:p>
        </w:tc>
      </w:tr>
      <w:tr w:rsidR="00E62506" w:rsidRPr="009E20AA"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9E20AA" w:rsidRDefault="00E62506" w:rsidP="009E20AA">
            <w:pPr>
              <w:pStyle w:val="TAC"/>
              <w:rPr>
                <w:lang w:eastAsia="zh-CN"/>
              </w:rPr>
            </w:pPr>
            <w:r w:rsidRPr="009E20A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9E20AA" w:rsidRDefault="00E62506" w:rsidP="009E20AA">
            <w:pPr>
              <w:pStyle w:val="TAC"/>
              <w:rPr>
                <w:lang w:eastAsia="zh-CN"/>
              </w:rPr>
            </w:pPr>
            <w:r w:rsidRPr="009E20AA">
              <w:rPr>
                <w:rFonts w:eastAsia="DengXian"/>
                <w:lang w:eastAsia="zh-CN"/>
              </w:rPr>
              <w:t>n66, n70, n71</w:t>
            </w:r>
          </w:p>
        </w:tc>
      </w:tr>
      <w:tr w:rsidR="00E62506" w:rsidRPr="009E20AA"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9E20AA" w:rsidRDefault="00E62506" w:rsidP="009E20AA">
            <w:pPr>
              <w:pStyle w:val="TAC"/>
              <w:rPr>
                <w:rFonts w:eastAsia="DengXian"/>
                <w:lang w:eastAsia="zh-CN"/>
              </w:rPr>
            </w:pPr>
            <w:r w:rsidRPr="009E20AA">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9E20AA" w:rsidRDefault="00E62506" w:rsidP="009E20AA">
            <w:pPr>
              <w:pStyle w:val="TAC"/>
              <w:rPr>
                <w:rFonts w:eastAsia="DengXian"/>
                <w:lang w:eastAsia="zh-CN"/>
              </w:rPr>
            </w:pPr>
            <w:r w:rsidRPr="009E20AA">
              <w:t>n1, n78, n79</w:t>
            </w:r>
          </w:p>
        </w:tc>
      </w:tr>
    </w:tbl>
    <w:p w14:paraId="353880AC" w14:textId="77777777" w:rsidR="00E62506" w:rsidRPr="009E20AA" w:rsidRDefault="00E62506" w:rsidP="009E20AA"/>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9E20AA">
      <w:pPr>
        <w:pStyle w:val="TH"/>
      </w:pPr>
      <w:r w:rsidRPr="009E20AA">
        <w:t>Table 5.2A.2.3-1: Inter-band CA operating bands involving FR1 (four bands)</w:t>
      </w:r>
    </w:p>
    <w:p w14:paraId="59C4E275" w14:textId="77777777" w:rsidR="00E62506" w:rsidRPr="009E20AA" w:rsidRDefault="00E62506" w:rsidP="009E20AA"/>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9E20AA">
      <w:r w:rsidRPr="009E20AA">
        <w:t>The operating bands are specified in clause 5.5B for operation with NR dual connectivity configured, where all operating bands are within FR1.</w:t>
      </w:r>
    </w:p>
    <w:p w14:paraId="2376FC30" w14:textId="77777777" w:rsidR="00E62506" w:rsidRPr="009E20AA" w:rsidRDefault="00E62506" w:rsidP="00E62506">
      <w:pPr>
        <w:pStyle w:val="Heading2"/>
        <w:rPr>
          <w:lang w:eastAsia="zh-CN"/>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9E20AA">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9E20AA">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9E20AA">
      <w:pPr>
        <w:pStyle w:val="TH"/>
      </w:pPr>
      <w:r w:rsidRPr="009E20AA">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9E20AA">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9E20AA">
            <w:pPr>
              <w:pStyle w:val="TAH"/>
            </w:pPr>
            <w:r w:rsidRPr="009E20AA">
              <w:t>NR Band</w:t>
            </w:r>
          </w:p>
          <w:p w14:paraId="0AC1AD33" w14:textId="77777777" w:rsidR="00E62506" w:rsidRPr="009E20AA" w:rsidRDefault="00E62506" w:rsidP="009E20AA">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9E20AA">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9E20AA">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9E20AA">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9E20AA">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9E20AA">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9E20AA">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9E20AA">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9E20AA">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9E20AA">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9E20AA">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9E20AA">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9E20AA">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9E20AA">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9E20AA">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9E20AA">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9E20AA">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9E20AA">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9E20AA">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9E20AA">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9E20AA">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9E20AA">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9E20AA">
            <w:pPr>
              <w:pStyle w:val="TAN"/>
            </w:pPr>
            <w:r w:rsidRPr="009E20AA">
              <w:t>NOTE 2: For UE supporting SUL band combination simultaneous Rx/Tx capability is mandatory.</w:t>
            </w:r>
          </w:p>
          <w:p w14:paraId="2800978A" w14:textId="45ACE922" w:rsidR="00E62506" w:rsidRPr="009E20AA" w:rsidRDefault="00E62506" w:rsidP="009E20AA">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9E20AA"/>
    <w:p w14:paraId="1B4DA449" w14:textId="77777777" w:rsidR="00E62506" w:rsidRPr="009E20AA" w:rsidRDefault="00E62506" w:rsidP="009E20AA">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9E20AA">
      <w:r w:rsidRPr="009E20AA">
        <w:t>FFS</w:t>
      </w:r>
    </w:p>
    <w:p w14:paraId="15F061B0" w14:textId="77777777" w:rsidR="00E62506" w:rsidRPr="009E20AA" w:rsidRDefault="00E62506" w:rsidP="009E20AA">
      <w:pPr>
        <w:pStyle w:val="TH"/>
      </w:pPr>
      <w:r w:rsidRPr="009E20AA">
        <w:lastRenderedPageBreak/>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9E20A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9E20AA">
            <w:pPr>
              <w:pStyle w:val="TAH"/>
              <w:rPr>
                <w:lang w:eastAsia="en-US"/>
              </w:rPr>
            </w:pPr>
            <w:r w:rsidRPr="009E20AA">
              <w:t>NR Band</w:t>
            </w:r>
          </w:p>
          <w:p w14:paraId="27A85AD2" w14:textId="77777777" w:rsidR="00E62506" w:rsidRPr="009E20AA" w:rsidRDefault="00E62506" w:rsidP="009E20AA">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9E20AA">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9E20AA">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9E20AA">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9E20AA">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9E20AA">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9E20AA">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9E20AA">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9E20AA">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9E20AA">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9E20AA">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9E20AA">
      <w:pPr>
        <w:rPr>
          <w:lang w:eastAsia="en-US"/>
        </w:rPr>
      </w:pPr>
    </w:p>
    <w:p w14:paraId="145DF676" w14:textId="77777777" w:rsidR="00E62506" w:rsidRPr="009E20AA" w:rsidRDefault="00E62506" w:rsidP="009E20AA">
      <w:pPr>
        <w:pStyle w:val="TH"/>
      </w:pPr>
      <w:r w:rsidRPr="009E20AA">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9E20AA">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9E20AA">
            <w:pPr>
              <w:pStyle w:val="TAH"/>
              <w:rPr>
                <w:lang w:eastAsia="en-US"/>
              </w:rPr>
            </w:pPr>
            <w:r w:rsidRPr="009E20AA">
              <w:t>NR Band</w:t>
            </w:r>
          </w:p>
          <w:p w14:paraId="18FBCFE1" w14:textId="77777777" w:rsidR="00E62506" w:rsidRPr="009E20AA" w:rsidRDefault="00E62506" w:rsidP="009E20AA">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9E20AA">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9E20AA">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9E20AA">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9E20AA">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9E20AA">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9E20AA">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9E20AA">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9E20AA">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9E20AA">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9E20AA">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9E20AA">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9E20AA">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9E20AA"/>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9E20AA">
      <w:r w:rsidRPr="009E20AA">
        <w:t>NR is designed to support UL MIMO where all of the operating bands are in FR1 defined in Table 5.2D-1.</w:t>
      </w:r>
    </w:p>
    <w:p w14:paraId="7ED07C66" w14:textId="77777777" w:rsidR="00E62506" w:rsidRPr="009E20AA" w:rsidRDefault="00E62506" w:rsidP="009E20AA">
      <w:pPr>
        <w:pStyle w:val="TH"/>
      </w:pPr>
      <w:r w:rsidRPr="009E20AA">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9E20AA">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9E20AA">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9E20AA">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9E20AA">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9E20AA">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9E20AA">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9E20AA">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9E20AA">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9E20AA">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9E20AA">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9E20AA">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9E20AA">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9E20AA">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9E20AA">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9E20AA">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9E20AA">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9E20AA">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9E20AA">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9E20AA">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9E20AA">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9E20AA">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9E20AA">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9E20AA">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9E20AA">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9E20AA">
            <w:pPr>
              <w:pStyle w:val="TAN"/>
            </w:pPr>
            <w:r w:rsidRPr="009E20AA">
              <w:t>NOTE 2:</w:t>
            </w:r>
            <w:r w:rsidRPr="009E20AA">
              <w:tab/>
              <w:t>UL MIMO is targeted for FWA form factor.</w:t>
            </w:r>
          </w:p>
        </w:tc>
      </w:tr>
    </w:tbl>
    <w:p w14:paraId="5F3BC1A3" w14:textId="77777777" w:rsidR="00E62506" w:rsidRPr="009E20AA" w:rsidRDefault="00E62506" w:rsidP="009E20AA"/>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9E20AA">
      <w:r w:rsidRPr="009E20AA">
        <w:t>NR V2X is designed to operate in the operating bands in FR1 defined in Table 5.2E.1-1.</w:t>
      </w:r>
    </w:p>
    <w:p w14:paraId="20641FE0" w14:textId="77777777" w:rsidR="00E62506" w:rsidRPr="009E20AA" w:rsidRDefault="00E62506" w:rsidP="009E20AA">
      <w:pPr>
        <w:pStyle w:val="TH"/>
      </w:pPr>
      <w:r w:rsidRPr="009E20AA">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9E20AA">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9E20AA">
            <w:pPr>
              <w:pStyle w:val="TAH"/>
            </w:pPr>
            <w:r w:rsidRPr="009E20AA">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9E20AA">
            <w:pPr>
              <w:pStyle w:val="TAH"/>
            </w:pPr>
            <w:r w:rsidRPr="009E20AA">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9E20AA">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9E20AA">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9E20A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9E20AA">
            <w:pPr>
              <w:pStyle w:val="TAH"/>
            </w:pPr>
            <w:r w:rsidRPr="009E20AA">
              <w:t>F</w:t>
            </w:r>
            <w:r w:rsidRPr="009E20AA">
              <w:rPr>
                <w:vertAlign w:val="subscript"/>
              </w:rPr>
              <w:t>UL_low</w:t>
            </w:r>
            <w:r w:rsidRPr="009E20AA">
              <w:t xml:space="preserve"> – F</w:t>
            </w:r>
            <w:r w:rsidRPr="009E20AA">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9E20AA">
            <w:pPr>
              <w:pStyle w:val="TAH"/>
            </w:pPr>
            <w:r w:rsidRPr="009E20AA">
              <w:t>F</w:t>
            </w:r>
            <w:r w:rsidRPr="009E20AA">
              <w:rPr>
                <w:vertAlign w:val="subscript"/>
              </w:rPr>
              <w:t>DL_low</w:t>
            </w:r>
            <w:r w:rsidRPr="009E20AA">
              <w:t xml:space="preserve"> – F</w:t>
            </w:r>
            <w:r w:rsidRPr="009E20AA">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9E20AA" w:rsidRDefault="00E62506" w:rsidP="009E20AA">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9E20AA">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9E20AA">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9E20AA">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9E20AA">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9E20AA">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9E20AA">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9E20AA">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9E20AA">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9E20AA">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9E20AA">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9E20AA">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9E20AA">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9E20AA">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9E20AA">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9E20AA">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9E20AA">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9E20AA">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9E20AA">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9E20AA">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9E20AA">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9E20AA"/>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9E20AA">
      <w:r w:rsidRPr="009E20AA">
        <w:t>NR V2X operation is designed to operate concurrent with NR uplink/downlink on the operating bands combinations listed in Table 5.2E.2-1.</w:t>
      </w:r>
    </w:p>
    <w:p w14:paraId="4253774F" w14:textId="77777777" w:rsidR="00E62506" w:rsidRPr="009E20AA" w:rsidRDefault="00E62506" w:rsidP="009E20AA">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9E20AA">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9E20AA">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9E20AA">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9E20AA">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9E20AA">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9E20AA">
            <w:pPr>
              <w:pStyle w:val="TAC"/>
              <w:rPr>
                <w:lang w:eastAsia="zh-CN"/>
              </w:rPr>
            </w:pPr>
            <w:r w:rsidRPr="009E20AA">
              <w:rPr>
                <w:lang w:eastAsia="zh-CN"/>
              </w:rPr>
              <w:t>Uu</w:t>
            </w:r>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9E20A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9E20AA">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9E20AA">
            <w:pPr>
              <w:pStyle w:val="TAC"/>
              <w:rPr>
                <w:lang w:eastAsia="zh-CN"/>
              </w:rPr>
            </w:pPr>
            <w:r w:rsidRPr="009E20AA">
              <w:rPr>
                <w:lang w:eastAsia="zh-CN"/>
              </w:rPr>
              <w:t>PC5</w:t>
            </w:r>
          </w:p>
        </w:tc>
      </w:tr>
    </w:tbl>
    <w:p w14:paraId="326D9905" w14:textId="77777777" w:rsidR="00E62506" w:rsidRPr="009E20AA" w:rsidRDefault="00E62506" w:rsidP="009E20AA"/>
    <w:p w14:paraId="31942B82" w14:textId="3614656B"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lastRenderedPageBreak/>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9E20AA">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9E20AA">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9E20AA">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9E20AA">
      <w:pPr>
        <w:rPr>
          <w:rFonts w:eastAsia="Yu Mincho"/>
        </w:rPr>
      </w:pPr>
      <w:r w:rsidRPr="009E20AA">
        <w:rPr>
          <w:rFonts w:eastAsia="Yu Mincho"/>
        </w:rPr>
        <w:t>The relationship between the channel bandwidth, the guardband and the maximum transmission bandwidth configuration is shown in Figure 5.3.1-1.</w:t>
      </w:r>
    </w:p>
    <w:p w14:paraId="5514902A" w14:textId="47BC1EA8" w:rsidR="00E62506" w:rsidRPr="009E20AA" w:rsidRDefault="00E62506" w:rsidP="009E20AA">
      <w:pPr>
        <w:pStyle w:val="TH"/>
      </w:pPr>
      <w:r w:rsidRPr="009E20AA">
        <w:rPr>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9E20AA">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9E20AA"/>
    <w:p w14:paraId="645550BD" w14:textId="2F63452E"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9E20AA">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6F1BA5F1" w:rsidR="00E62506" w:rsidRPr="009E20AA" w:rsidRDefault="00E62506" w:rsidP="009E20AA">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94"/>
        <w:gridCol w:w="637"/>
        <w:gridCol w:w="707"/>
        <w:gridCol w:w="707"/>
        <w:gridCol w:w="707"/>
        <w:gridCol w:w="707"/>
        <w:gridCol w:w="555"/>
        <w:gridCol w:w="707"/>
        <w:gridCol w:w="707"/>
        <w:gridCol w:w="707"/>
        <w:gridCol w:w="555"/>
        <w:gridCol w:w="707"/>
        <w:gridCol w:w="555"/>
        <w:gridCol w:w="776"/>
      </w:tblGrid>
      <w:tr w:rsidR="00E62506" w:rsidRPr="009E20AA" w14:paraId="150AD934" w14:textId="77777777" w:rsidTr="00C31988">
        <w:tc>
          <w:tcPr>
            <w:tcW w:w="0" w:type="auto"/>
            <w:vMerge w:val="restart"/>
            <w:shd w:val="clear" w:color="auto" w:fill="auto"/>
            <w:tcMar>
              <w:top w:w="15" w:type="dxa"/>
              <w:left w:w="81" w:type="dxa"/>
              <w:bottom w:w="0" w:type="dxa"/>
              <w:right w:w="81" w:type="dxa"/>
            </w:tcMar>
            <w:vAlign w:val="center"/>
            <w:hideMark/>
          </w:tcPr>
          <w:p w14:paraId="75B04781" w14:textId="77777777" w:rsidR="00E62506" w:rsidRPr="009E20AA" w:rsidRDefault="00E62506" w:rsidP="009E20AA">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E62506" w:rsidRPr="009E20AA" w:rsidRDefault="00E62506" w:rsidP="009E20AA">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E62506" w:rsidRPr="009E20AA" w:rsidRDefault="00E62506" w:rsidP="009E20AA">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E62506" w:rsidRPr="009E20AA" w:rsidRDefault="00E62506" w:rsidP="009E20AA">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E62506" w:rsidRPr="009E20AA" w:rsidRDefault="00E62506" w:rsidP="009E20AA">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E62506" w:rsidRPr="009E20AA" w:rsidRDefault="00E62506" w:rsidP="009E20AA">
            <w:pPr>
              <w:pStyle w:val="TAH"/>
            </w:pPr>
            <w:r w:rsidRPr="009E20AA">
              <w:t>25 MHz</w:t>
            </w:r>
          </w:p>
        </w:tc>
        <w:tc>
          <w:tcPr>
            <w:tcW w:w="0" w:type="auto"/>
            <w:vAlign w:val="center"/>
          </w:tcPr>
          <w:p w14:paraId="56B7587D" w14:textId="77777777" w:rsidR="00E62506" w:rsidRPr="009E20AA" w:rsidRDefault="00E62506" w:rsidP="009E20AA">
            <w:pPr>
              <w:pStyle w:val="TAH"/>
            </w:pPr>
            <w:r w:rsidRPr="009E20AA">
              <w:t>30 MHz</w:t>
            </w:r>
          </w:p>
        </w:tc>
        <w:tc>
          <w:tcPr>
            <w:tcW w:w="0" w:type="auto"/>
            <w:shd w:val="clear" w:color="auto" w:fill="auto"/>
            <w:tcMar>
              <w:top w:w="15" w:type="dxa"/>
              <w:left w:w="81" w:type="dxa"/>
              <w:bottom w:w="0" w:type="dxa"/>
              <w:right w:w="81" w:type="dxa"/>
            </w:tcMar>
            <w:vAlign w:val="center"/>
            <w:hideMark/>
          </w:tcPr>
          <w:p w14:paraId="52CA9E42" w14:textId="77777777" w:rsidR="00E62506" w:rsidRPr="009E20AA" w:rsidRDefault="00E62506" w:rsidP="009E20AA">
            <w:pPr>
              <w:pStyle w:val="TAH"/>
            </w:pPr>
            <w:r w:rsidRPr="009E20AA">
              <w:t>40 MHz</w:t>
            </w:r>
          </w:p>
        </w:tc>
        <w:tc>
          <w:tcPr>
            <w:tcW w:w="0" w:type="auto"/>
            <w:shd w:val="clear" w:color="auto" w:fill="auto"/>
            <w:tcMar>
              <w:top w:w="15" w:type="dxa"/>
              <w:left w:w="81" w:type="dxa"/>
              <w:bottom w:w="0" w:type="dxa"/>
              <w:right w:w="81" w:type="dxa"/>
            </w:tcMar>
            <w:vAlign w:val="center"/>
            <w:hideMark/>
          </w:tcPr>
          <w:p w14:paraId="42262491" w14:textId="77777777" w:rsidR="00E62506" w:rsidRPr="009E20AA" w:rsidRDefault="00E62506" w:rsidP="009E20AA">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E62506" w:rsidRPr="009E20AA" w:rsidRDefault="00E62506" w:rsidP="009E20AA">
            <w:pPr>
              <w:pStyle w:val="TAH"/>
            </w:pPr>
            <w:r w:rsidRPr="009E20AA">
              <w:t>60 MHz</w:t>
            </w:r>
          </w:p>
        </w:tc>
        <w:tc>
          <w:tcPr>
            <w:tcW w:w="0" w:type="auto"/>
            <w:vAlign w:val="center"/>
          </w:tcPr>
          <w:p w14:paraId="0AE71BE2" w14:textId="77777777" w:rsidR="00E62506" w:rsidRPr="009E20AA" w:rsidRDefault="00E62506" w:rsidP="009E20AA">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E62506" w:rsidRPr="009E20AA" w:rsidRDefault="00E62506" w:rsidP="009E20AA">
            <w:pPr>
              <w:pStyle w:val="TAH"/>
            </w:pPr>
            <w:r w:rsidRPr="009E20AA">
              <w:t>80 MHz</w:t>
            </w:r>
          </w:p>
        </w:tc>
        <w:tc>
          <w:tcPr>
            <w:tcW w:w="0" w:type="auto"/>
            <w:vAlign w:val="center"/>
          </w:tcPr>
          <w:p w14:paraId="36C90D04" w14:textId="77777777" w:rsidR="00E62506" w:rsidRPr="009E20AA" w:rsidRDefault="00E62506" w:rsidP="009E20AA">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E62506" w:rsidRPr="009E20AA" w:rsidRDefault="00E62506" w:rsidP="009E20AA">
            <w:pPr>
              <w:pStyle w:val="TAH"/>
            </w:pPr>
            <w:r w:rsidRPr="009E20AA">
              <w:t>100 MHz</w:t>
            </w:r>
          </w:p>
        </w:tc>
      </w:tr>
      <w:tr w:rsidR="00E62506" w:rsidRPr="009E20AA" w14:paraId="2598A49C" w14:textId="77777777" w:rsidTr="00C31988">
        <w:tc>
          <w:tcPr>
            <w:tcW w:w="0" w:type="auto"/>
            <w:vMerge/>
            <w:vAlign w:val="center"/>
            <w:hideMark/>
          </w:tcPr>
          <w:p w14:paraId="5C3B5DC8" w14:textId="77777777" w:rsidR="00E62506" w:rsidRPr="009E20AA" w:rsidRDefault="00E62506" w:rsidP="009E20AA">
            <w:pPr>
              <w:pStyle w:val="TAH"/>
            </w:pPr>
          </w:p>
        </w:tc>
        <w:tc>
          <w:tcPr>
            <w:tcW w:w="0" w:type="auto"/>
            <w:shd w:val="clear" w:color="auto" w:fill="auto"/>
            <w:tcMar>
              <w:top w:w="15" w:type="dxa"/>
              <w:left w:w="81" w:type="dxa"/>
              <w:bottom w:w="0" w:type="dxa"/>
              <w:right w:w="81" w:type="dxa"/>
            </w:tcMar>
            <w:vAlign w:val="center"/>
            <w:hideMark/>
          </w:tcPr>
          <w:p w14:paraId="6C899CD7"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E62506" w:rsidRPr="009E20AA" w:rsidRDefault="00E62506" w:rsidP="009E20AA">
            <w:pPr>
              <w:pStyle w:val="TAH"/>
            </w:pPr>
            <w:r w:rsidRPr="009E20AA">
              <w:t>N</w:t>
            </w:r>
            <w:r w:rsidRPr="009E20AA">
              <w:rPr>
                <w:vertAlign w:val="subscript"/>
              </w:rPr>
              <w:t>RB</w:t>
            </w:r>
          </w:p>
        </w:tc>
        <w:tc>
          <w:tcPr>
            <w:tcW w:w="0" w:type="auto"/>
            <w:vAlign w:val="center"/>
          </w:tcPr>
          <w:p w14:paraId="5BBB4BC9"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B573AA2"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1C711FD0"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E62506" w:rsidRPr="009E20AA" w:rsidRDefault="00E62506" w:rsidP="009E20AA">
            <w:pPr>
              <w:pStyle w:val="TAH"/>
            </w:pPr>
            <w:r w:rsidRPr="009E20AA">
              <w:t>N</w:t>
            </w:r>
            <w:r w:rsidRPr="009E20AA">
              <w:rPr>
                <w:vertAlign w:val="subscript"/>
              </w:rPr>
              <w:t>RB</w:t>
            </w:r>
          </w:p>
        </w:tc>
        <w:tc>
          <w:tcPr>
            <w:tcW w:w="0" w:type="auto"/>
          </w:tcPr>
          <w:p w14:paraId="76E0CA65"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E62506" w:rsidRPr="009E20AA" w:rsidRDefault="00E62506" w:rsidP="009E20AA">
            <w:pPr>
              <w:pStyle w:val="TAH"/>
            </w:pPr>
            <w:r w:rsidRPr="009E20AA">
              <w:t>N</w:t>
            </w:r>
            <w:r w:rsidRPr="009E20AA">
              <w:rPr>
                <w:vertAlign w:val="subscript"/>
              </w:rPr>
              <w:t>RB</w:t>
            </w:r>
          </w:p>
        </w:tc>
        <w:tc>
          <w:tcPr>
            <w:tcW w:w="0" w:type="auto"/>
            <w:vAlign w:val="center"/>
          </w:tcPr>
          <w:p w14:paraId="246FE738" w14:textId="77777777" w:rsidR="00E62506" w:rsidRPr="009E20AA" w:rsidRDefault="00E62506" w:rsidP="009E20AA">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E62506" w:rsidRPr="009E20AA" w:rsidRDefault="00E62506" w:rsidP="009E20AA">
            <w:pPr>
              <w:pStyle w:val="TAH"/>
            </w:pPr>
            <w:r w:rsidRPr="009E20AA">
              <w:t>N</w:t>
            </w:r>
            <w:r w:rsidRPr="009E20AA">
              <w:rPr>
                <w:vertAlign w:val="subscript"/>
              </w:rPr>
              <w:t>RB</w:t>
            </w:r>
          </w:p>
        </w:tc>
      </w:tr>
      <w:tr w:rsidR="00E62506" w:rsidRPr="009E20AA" w14:paraId="70DEE6A9" w14:textId="77777777" w:rsidTr="00C31988">
        <w:tc>
          <w:tcPr>
            <w:tcW w:w="0" w:type="auto"/>
            <w:shd w:val="clear" w:color="auto" w:fill="auto"/>
            <w:tcMar>
              <w:top w:w="15" w:type="dxa"/>
              <w:left w:w="81" w:type="dxa"/>
              <w:bottom w:w="0" w:type="dxa"/>
              <w:right w:w="81" w:type="dxa"/>
            </w:tcMar>
            <w:vAlign w:val="center"/>
            <w:hideMark/>
          </w:tcPr>
          <w:p w14:paraId="6BEFBC60" w14:textId="77777777" w:rsidR="00E62506" w:rsidRPr="009E20AA" w:rsidRDefault="00E62506" w:rsidP="009E20AA">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E62506" w:rsidRPr="009E20AA" w:rsidRDefault="00E62506" w:rsidP="009E20AA">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E62506" w:rsidRPr="009E20AA" w:rsidRDefault="00E62506" w:rsidP="009E20AA">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E62506" w:rsidRPr="009E20AA" w:rsidRDefault="00E62506" w:rsidP="009E20AA">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E62506" w:rsidRPr="009E20AA" w:rsidRDefault="00E62506" w:rsidP="009E20AA">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E62506" w:rsidRPr="009E20AA" w:rsidRDefault="00E62506" w:rsidP="009E20AA">
            <w:pPr>
              <w:pStyle w:val="TAC"/>
            </w:pPr>
            <w:r w:rsidRPr="009E20AA">
              <w:t>133</w:t>
            </w:r>
          </w:p>
        </w:tc>
        <w:tc>
          <w:tcPr>
            <w:tcW w:w="0" w:type="auto"/>
            <w:vAlign w:val="center"/>
          </w:tcPr>
          <w:p w14:paraId="6279FDA8" w14:textId="77777777" w:rsidR="00E62506" w:rsidRPr="009E20AA" w:rsidRDefault="00E62506" w:rsidP="009E20AA">
            <w:pPr>
              <w:pStyle w:val="TAC"/>
            </w:pPr>
            <w:r w:rsidRPr="009E20AA">
              <w:t>160</w:t>
            </w:r>
          </w:p>
        </w:tc>
        <w:tc>
          <w:tcPr>
            <w:tcW w:w="0" w:type="auto"/>
            <w:shd w:val="clear" w:color="auto" w:fill="auto"/>
            <w:tcMar>
              <w:top w:w="15" w:type="dxa"/>
              <w:left w:w="81" w:type="dxa"/>
              <w:bottom w:w="0" w:type="dxa"/>
              <w:right w:w="81" w:type="dxa"/>
            </w:tcMar>
            <w:vAlign w:val="center"/>
            <w:hideMark/>
          </w:tcPr>
          <w:p w14:paraId="7D0513C2" w14:textId="77777777" w:rsidR="00E62506" w:rsidRPr="009E20AA" w:rsidRDefault="00E62506" w:rsidP="009E20AA">
            <w:pPr>
              <w:pStyle w:val="TAC"/>
            </w:pPr>
            <w:r w:rsidRPr="009E20AA">
              <w:t>216</w:t>
            </w:r>
          </w:p>
        </w:tc>
        <w:tc>
          <w:tcPr>
            <w:tcW w:w="0" w:type="auto"/>
            <w:shd w:val="clear" w:color="auto" w:fill="auto"/>
            <w:tcMar>
              <w:top w:w="15" w:type="dxa"/>
              <w:left w:w="81" w:type="dxa"/>
              <w:bottom w:w="0" w:type="dxa"/>
              <w:right w:w="81" w:type="dxa"/>
            </w:tcMar>
            <w:vAlign w:val="center"/>
            <w:hideMark/>
          </w:tcPr>
          <w:p w14:paraId="46D3F1BD" w14:textId="77777777" w:rsidR="00E62506" w:rsidRPr="009E20AA" w:rsidRDefault="00E62506" w:rsidP="009E20AA">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E62506" w:rsidRPr="009E20AA" w:rsidRDefault="00E62506" w:rsidP="009E20AA">
            <w:pPr>
              <w:pStyle w:val="TAC"/>
            </w:pPr>
            <w:r w:rsidRPr="009E20AA">
              <w:t>N/A</w:t>
            </w:r>
          </w:p>
        </w:tc>
        <w:tc>
          <w:tcPr>
            <w:tcW w:w="0" w:type="auto"/>
          </w:tcPr>
          <w:p w14:paraId="774613F3"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E62506" w:rsidRPr="009E20AA" w:rsidRDefault="00E62506" w:rsidP="009E20AA">
            <w:pPr>
              <w:pStyle w:val="TAC"/>
            </w:pPr>
            <w:r w:rsidRPr="009E20AA">
              <w:t>N/A</w:t>
            </w:r>
          </w:p>
        </w:tc>
        <w:tc>
          <w:tcPr>
            <w:tcW w:w="0" w:type="auto"/>
            <w:vAlign w:val="center"/>
          </w:tcPr>
          <w:p w14:paraId="5E4B4AEA"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E62506" w:rsidRPr="009E20AA" w:rsidRDefault="00E62506" w:rsidP="009E20AA">
            <w:pPr>
              <w:pStyle w:val="TAC"/>
            </w:pPr>
            <w:r w:rsidRPr="009E20AA">
              <w:t>N/A</w:t>
            </w:r>
          </w:p>
        </w:tc>
      </w:tr>
      <w:tr w:rsidR="00E62506" w:rsidRPr="009E20AA" w14:paraId="0E2A01FE" w14:textId="77777777" w:rsidTr="00C31988">
        <w:tc>
          <w:tcPr>
            <w:tcW w:w="0" w:type="auto"/>
            <w:shd w:val="clear" w:color="auto" w:fill="auto"/>
            <w:tcMar>
              <w:top w:w="15" w:type="dxa"/>
              <w:left w:w="81" w:type="dxa"/>
              <w:bottom w:w="0" w:type="dxa"/>
              <w:right w:w="81" w:type="dxa"/>
            </w:tcMar>
            <w:vAlign w:val="center"/>
            <w:hideMark/>
          </w:tcPr>
          <w:p w14:paraId="3243D130" w14:textId="77777777" w:rsidR="00E62506" w:rsidRPr="009E20AA" w:rsidRDefault="00E62506" w:rsidP="009E20AA">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E62506" w:rsidRPr="009E20AA" w:rsidRDefault="00E62506" w:rsidP="009E20AA">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E62506" w:rsidRPr="009E20AA" w:rsidRDefault="00E62506" w:rsidP="009E20AA">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E62506" w:rsidRPr="009E20AA" w:rsidRDefault="00E62506" w:rsidP="009E20AA">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E62506" w:rsidRPr="009E20AA" w:rsidRDefault="00E62506" w:rsidP="009E20AA">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E62506" w:rsidRPr="009E20AA" w:rsidRDefault="00E62506" w:rsidP="009E20AA">
            <w:pPr>
              <w:pStyle w:val="TAC"/>
            </w:pPr>
            <w:r w:rsidRPr="009E20AA">
              <w:t>65</w:t>
            </w:r>
          </w:p>
        </w:tc>
        <w:tc>
          <w:tcPr>
            <w:tcW w:w="0" w:type="auto"/>
            <w:vAlign w:val="center"/>
          </w:tcPr>
          <w:p w14:paraId="18159EC5" w14:textId="77777777" w:rsidR="00E62506" w:rsidRPr="009E20AA" w:rsidRDefault="00E62506" w:rsidP="009E20AA">
            <w:pPr>
              <w:pStyle w:val="TAC"/>
            </w:pPr>
            <w:r w:rsidRPr="009E20AA">
              <w:t>78</w:t>
            </w:r>
          </w:p>
        </w:tc>
        <w:tc>
          <w:tcPr>
            <w:tcW w:w="0" w:type="auto"/>
            <w:shd w:val="clear" w:color="auto" w:fill="auto"/>
            <w:tcMar>
              <w:top w:w="15" w:type="dxa"/>
              <w:left w:w="81" w:type="dxa"/>
              <w:bottom w:w="0" w:type="dxa"/>
              <w:right w:w="81" w:type="dxa"/>
            </w:tcMar>
            <w:vAlign w:val="center"/>
            <w:hideMark/>
          </w:tcPr>
          <w:p w14:paraId="1078A68A" w14:textId="77777777" w:rsidR="00E62506" w:rsidRPr="009E20AA" w:rsidRDefault="00E62506" w:rsidP="009E20AA">
            <w:pPr>
              <w:pStyle w:val="TAC"/>
            </w:pPr>
            <w:r w:rsidRPr="009E20AA">
              <w:t>106</w:t>
            </w:r>
          </w:p>
        </w:tc>
        <w:tc>
          <w:tcPr>
            <w:tcW w:w="0" w:type="auto"/>
            <w:shd w:val="clear" w:color="auto" w:fill="auto"/>
            <w:tcMar>
              <w:top w:w="15" w:type="dxa"/>
              <w:left w:w="81" w:type="dxa"/>
              <w:bottom w:w="0" w:type="dxa"/>
              <w:right w:w="81" w:type="dxa"/>
            </w:tcMar>
            <w:vAlign w:val="center"/>
            <w:hideMark/>
          </w:tcPr>
          <w:p w14:paraId="7F99ADBB" w14:textId="77777777" w:rsidR="00E62506" w:rsidRPr="009E20AA" w:rsidRDefault="00E62506" w:rsidP="009E20AA">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E62506" w:rsidRPr="009E20AA" w:rsidRDefault="00E62506" w:rsidP="009E20AA">
            <w:pPr>
              <w:pStyle w:val="TAC"/>
            </w:pPr>
            <w:r w:rsidRPr="009E20AA">
              <w:t>162</w:t>
            </w:r>
          </w:p>
        </w:tc>
        <w:tc>
          <w:tcPr>
            <w:tcW w:w="0" w:type="auto"/>
            <w:vAlign w:val="center"/>
          </w:tcPr>
          <w:p w14:paraId="48A9432B" w14:textId="77777777" w:rsidR="00E62506" w:rsidRPr="009E20AA" w:rsidRDefault="00E62506" w:rsidP="009E20AA">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E62506" w:rsidRPr="009E20AA" w:rsidRDefault="00E62506" w:rsidP="009E20AA">
            <w:pPr>
              <w:pStyle w:val="TAC"/>
            </w:pPr>
            <w:r w:rsidRPr="009E20AA">
              <w:t>217</w:t>
            </w:r>
          </w:p>
        </w:tc>
        <w:tc>
          <w:tcPr>
            <w:tcW w:w="0" w:type="auto"/>
          </w:tcPr>
          <w:p w14:paraId="4C85D2B9" w14:textId="77777777" w:rsidR="00E62506" w:rsidRPr="009E20AA" w:rsidRDefault="00E62506" w:rsidP="009E20AA">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E62506" w:rsidRPr="009E20AA" w:rsidRDefault="00E62506" w:rsidP="009E20AA">
            <w:pPr>
              <w:pStyle w:val="TAC"/>
            </w:pPr>
            <w:r w:rsidRPr="009E20AA">
              <w:t>273</w:t>
            </w:r>
          </w:p>
        </w:tc>
      </w:tr>
      <w:tr w:rsidR="00E62506" w:rsidRPr="009E20AA" w14:paraId="5777AE08" w14:textId="77777777" w:rsidTr="00C31988">
        <w:tc>
          <w:tcPr>
            <w:tcW w:w="0" w:type="auto"/>
            <w:shd w:val="clear" w:color="auto" w:fill="auto"/>
            <w:tcMar>
              <w:top w:w="15" w:type="dxa"/>
              <w:left w:w="81" w:type="dxa"/>
              <w:bottom w:w="0" w:type="dxa"/>
              <w:right w:w="81" w:type="dxa"/>
            </w:tcMar>
            <w:vAlign w:val="center"/>
            <w:hideMark/>
          </w:tcPr>
          <w:p w14:paraId="7C9B1907" w14:textId="77777777" w:rsidR="00E62506" w:rsidRPr="009E20AA" w:rsidRDefault="00E62506" w:rsidP="009E20AA">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E62506" w:rsidRPr="009E20AA" w:rsidRDefault="00E62506" w:rsidP="009E20AA">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E62506" w:rsidRPr="009E20AA" w:rsidRDefault="00E62506" w:rsidP="009E20AA">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E62506" w:rsidRPr="009E20AA" w:rsidRDefault="00E62506" w:rsidP="009E20AA">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E62506" w:rsidRPr="009E20AA" w:rsidRDefault="00E62506" w:rsidP="009E20AA">
            <w:pPr>
              <w:pStyle w:val="TAC"/>
            </w:pPr>
            <w:r w:rsidRPr="009E20AA">
              <w:t>31</w:t>
            </w:r>
          </w:p>
        </w:tc>
        <w:tc>
          <w:tcPr>
            <w:tcW w:w="0" w:type="auto"/>
            <w:vAlign w:val="center"/>
          </w:tcPr>
          <w:p w14:paraId="669CC274" w14:textId="77777777" w:rsidR="00E62506" w:rsidRPr="009E20AA" w:rsidRDefault="00E62506" w:rsidP="009E20AA">
            <w:pPr>
              <w:pStyle w:val="TAC"/>
            </w:pPr>
            <w:r w:rsidRPr="009E20AA">
              <w:t>38</w:t>
            </w:r>
          </w:p>
        </w:tc>
        <w:tc>
          <w:tcPr>
            <w:tcW w:w="0" w:type="auto"/>
            <w:shd w:val="clear" w:color="auto" w:fill="auto"/>
            <w:tcMar>
              <w:top w:w="15" w:type="dxa"/>
              <w:left w:w="81" w:type="dxa"/>
              <w:bottom w:w="0" w:type="dxa"/>
              <w:right w:w="81" w:type="dxa"/>
            </w:tcMar>
            <w:vAlign w:val="center"/>
            <w:hideMark/>
          </w:tcPr>
          <w:p w14:paraId="26DCD87C" w14:textId="77777777" w:rsidR="00E62506" w:rsidRPr="009E20AA" w:rsidRDefault="00E62506" w:rsidP="009E20AA">
            <w:pPr>
              <w:pStyle w:val="TAC"/>
            </w:pPr>
            <w:r w:rsidRPr="009E20AA">
              <w:t>51</w:t>
            </w:r>
          </w:p>
        </w:tc>
        <w:tc>
          <w:tcPr>
            <w:tcW w:w="0" w:type="auto"/>
            <w:shd w:val="clear" w:color="auto" w:fill="auto"/>
            <w:tcMar>
              <w:top w:w="15" w:type="dxa"/>
              <w:left w:w="81" w:type="dxa"/>
              <w:bottom w:w="0" w:type="dxa"/>
              <w:right w:w="81" w:type="dxa"/>
            </w:tcMar>
            <w:vAlign w:val="center"/>
            <w:hideMark/>
          </w:tcPr>
          <w:p w14:paraId="0169E444" w14:textId="77777777" w:rsidR="00E62506" w:rsidRPr="009E20AA" w:rsidRDefault="00E62506" w:rsidP="009E20AA">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E62506" w:rsidRPr="009E20AA" w:rsidRDefault="00E62506" w:rsidP="009E20AA">
            <w:pPr>
              <w:pStyle w:val="TAC"/>
            </w:pPr>
            <w:r w:rsidRPr="009E20AA">
              <w:t>79</w:t>
            </w:r>
          </w:p>
        </w:tc>
        <w:tc>
          <w:tcPr>
            <w:tcW w:w="0" w:type="auto"/>
            <w:vAlign w:val="center"/>
          </w:tcPr>
          <w:p w14:paraId="402CF1EF" w14:textId="77777777" w:rsidR="00E62506" w:rsidRPr="009E20AA" w:rsidRDefault="00E62506" w:rsidP="009E20AA">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E62506" w:rsidRPr="009E20AA" w:rsidRDefault="00E62506" w:rsidP="009E20AA">
            <w:pPr>
              <w:pStyle w:val="TAC"/>
            </w:pPr>
            <w:r w:rsidRPr="009E20AA">
              <w:t>107</w:t>
            </w:r>
          </w:p>
        </w:tc>
        <w:tc>
          <w:tcPr>
            <w:tcW w:w="0" w:type="auto"/>
          </w:tcPr>
          <w:p w14:paraId="13497D53" w14:textId="77777777" w:rsidR="00E62506" w:rsidRPr="009E20AA" w:rsidRDefault="00E62506" w:rsidP="009E20AA">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E62506" w:rsidRPr="009E20AA" w:rsidRDefault="00E62506" w:rsidP="009E20AA">
            <w:pPr>
              <w:pStyle w:val="TAC"/>
            </w:pPr>
            <w:r w:rsidRPr="009E20AA">
              <w:t>135</w:t>
            </w:r>
          </w:p>
        </w:tc>
      </w:tr>
    </w:tbl>
    <w:p w14:paraId="255C3E2D" w14:textId="77777777" w:rsidR="00E62506" w:rsidRPr="009E20AA" w:rsidRDefault="00E62506" w:rsidP="009E20AA"/>
    <w:p w14:paraId="5ECA12F2" w14:textId="77777777" w:rsidR="00E62506" w:rsidRPr="009E20AA" w:rsidRDefault="00E62506" w:rsidP="009E20AA">
      <w:r w:rsidRPr="009E20AA">
        <w:t>5.3.3</w:t>
      </w:r>
      <w:r w:rsidRPr="009E20AA">
        <w:tab/>
        <w:t>Minimum guard band and transmission bandwidth configuration</w:t>
      </w:r>
    </w:p>
    <w:p w14:paraId="0945BC83" w14:textId="77777777" w:rsidR="00E62506" w:rsidRPr="009E20AA" w:rsidRDefault="00E62506" w:rsidP="009E20AA">
      <w:r w:rsidRPr="009E20AA">
        <w:t>The minimum guard band for each UE channel bandwidth and SCS is specified in Table 5.3.3-1.</w:t>
      </w:r>
    </w:p>
    <w:p w14:paraId="535DA4F6" w14:textId="77777777" w:rsidR="00E62506" w:rsidRPr="009E20AA" w:rsidRDefault="00E62506" w:rsidP="009E20AA">
      <w:pPr>
        <w:pStyle w:val="TH"/>
      </w:pPr>
      <w:r w:rsidRPr="009E20AA">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59"/>
        <w:gridCol w:w="655"/>
        <w:gridCol w:w="717"/>
        <w:gridCol w:w="717"/>
        <w:gridCol w:w="717"/>
        <w:gridCol w:w="717"/>
        <w:gridCol w:w="565"/>
        <w:gridCol w:w="717"/>
        <w:gridCol w:w="717"/>
        <w:gridCol w:w="698"/>
        <w:gridCol w:w="546"/>
        <w:gridCol w:w="698"/>
        <w:gridCol w:w="546"/>
        <w:gridCol w:w="759"/>
      </w:tblGrid>
      <w:tr w:rsidR="00E62506" w:rsidRPr="009E20AA" w14:paraId="66C43B62" w14:textId="77777777" w:rsidTr="00C31988">
        <w:tc>
          <w:tcPr>
            <w:tcW w:w="0" w:type="auto"/>
            <w:shd w:val="clear" w:color="auto" w:fill="auto"/>
            <w:tcMar>
              <w:top w:w="15" w:type="dxa"/>
              <w:left w:w="81" w:type="dxa"/>
              <w:bottom w:w="0" w:type="dxa"/>
              <w:right w:w="81" w:type="dxa"/>
            </w:tcMar>
            <w:vAlign w:val="center"/>
            <w:hideMark/>
          </w:tcPr>
          <w:p w14:paraId="4A8E541F" w14:textId="77777777" w:rsidR="00E62506" w:rsidRPr="009E20AA" w:rsidRDefault="00E62506" w:rsidP="009E20AA">
            <w:pPr>
              <w:pStyle w:val="TAH"/>
            </w:pPr>
            <w:r w:rsidRPr="009E20AA">
              <w:t>SCS (kHz)</w:t>
            </w:r>
          </w:p>
        </w:tc>
        <w:tc>
          <w:tcPr>
            <w:tcW w:w="0" w:type="auto"/>
            <w:shd w:val="clear" w:color="auto" w:fill="auto"/>
            <w:tcMar>
              <w:top w:w="15" w:type="dxa"/>
              <w:left w:w="81" w:type="dxa"/>
              <w:bottom w:w="0" w:type="dxa"/>
              <w:right w:w="81" w:type="dxa"/>
            </w:tcMar>
            <w:vAlign w:val="center"/>
            <w:hideMark/>
          </w:tcPr>
          <w:p w14:paraId="513E1289" w14:textId="77777777" w:rsidR="00E62506" w:rsidRPr="009E20AA" w:rsidRDefault="00E62506" w:rsidP="009E20AA">
            <w:pPr>
              <w:pStyle w:val="TAH"/>
            </w:pPr>
            <w:r w:rsidRPr="009E20AA">
              <w:t>5 MHz</w:t>
            </w:r>
          </w:p>
        </w:tc>
        <w:tc>
          <w:tcPr>
            <w:tcW w:w="0" w:type="auto"/>
            <w:shd w:val="clear" w:color="auto" w:fill="auto"/>
            <w:tcMar>
              <w:top w:w="15" w:type="dxa"/>
              <w:left w:w="81" w:type="dxa"/>
              <w:bottom w:w="0" w:type="dxa"/>
              <w:right w:w="81" w:type="dxa"/>
            </w:tcMar>
            <w:vAlign w:val="center"/>
            <w:hideMark/>
          </w:tcPr>
          <w:p w14:paraId="5559F37A" w14:textId="77777777" w:rsidR="00E62506" w:rsidRPr="009E20AA" w:rsidRDefault="00E62506" w:rsidP="009E20AA">
            <w:pPr>
              <w:pStyle w:val="TAH"/>
            </w:pPr>
            <w:r w:rsidRPr="009E20AA">
              <w:t>10 MHz</w:t>
            </w:r>
          </w:p>
        </w:tc>
        <w:tc>
          <w:tcPr>
            <w:tcW w:w="0" w:type="auto"/>
            <w:shd w:val="clear" w:color="auto" w:fill="auto"/>
            <w:tcMar>
              <w:top w:w="15" w:type="dxa"/>
              <w:left w:w="81" w:type="dxa"/>
              <w:bottom w:w="0" w:type="dxa"/>
              <w:right w:w="81" w:type="dxa"/>
            </w:tcMar>
            <w:vAlign w:val="center"/>
            <w:hideMark/>
          </w:tcPr>
          <w:p w14:paraId="76DE63C3" w14:textId="77777777" w:rsidR="00E62506" w:rsidRPr="009E20AA" w:rsidRDefault="00E62506" w:rsidP="009E20AA">
            <w:pPr>
              <w:pStyle w:val="TAH"/>
            </w:pPr>
            <w:r w:rsidRPr="009E20AA">
              <w:t>15 MHz</w:t>
            </w:r>
          </w:p>
        </w:tc>
        <w:tc>
          <w:tcPr>
            <w:tcW w:w="0" w:type="auto"/>
            <w:shd w:val="clear" w:color="auto" w:fill="auto"/>
            <w:tcMar>
              <w:top w:w="15" w:type="dxa"/>
              <w:left w:w="81" w:type="dxa"/>
              <w:bottom w:w="0" w:type="dxa"/>
              <w:right w:w="81" w:type="dxa"/>
            </w:tcMar>
            <w:vAlign w:val="center"/>
            <w:hideMark/>
          </w:tcPr>
          <w:p w14:paraId="4CA624E1" w14:textId="77777777" w:rsidR="00E62506" w:rsidRPr="009E20AA" w:rsidRDefault="00E62506" w:rsidP="009E20AA">
            <w:pPr>
              <w:pStyle w:val="TAH"/>
            </w:pPr>
            <w:r w:rsidRPr="009E20AA">
              <w:t>20 MHz</w:t>
            </w:r>
          </w:p>
        </w:tc>
        <w:tc>
          <w:tcPr>
            <w:tcW w:w="0" w:type="auto"/>
            <w:shd w:val="clear" w:color="auto" w:fill="auto"/>
            <w:tcMar>
              <w:top w:w="15" w:type="dxa"/>
              <w:left w:w="81" w:type="dxa"/>
              <w:bottom w:w="0" w:type="dxa"/>
              <w:right w:w="81" w:type="dxa"/>
            </w:tcMar>
            <w:vAlign w:val="center"/>
            <w:hideMark/>
          </w:tcPr>
          <w:p w14:paraId="1CE19B17" w14:textId="77777777" w:rsidR="00E62506" w:rsidRPr="009E20AA" w:rsidRDefault="00E62506" w:rsidP="009E20AA">
            <w:pPr>
              <w:pStyle w:val="TAH"/>
            </w:pPr>
            <w:r w:rsidRPr="009E20AA">
              <w:t>25 MHz</w:t>
            </w:r>
          </w:p>
        </w:tc>
        <w:tc>
          <w:tcPr>
            <w:tcW w:w="0" w:type="auto"/>
            <w:vAlign w:val="center"/>
          </w:tcPr>
          <w:p w14:paraId="1607828C" w14:textId="77777777" w:rsidR="00E62506" w:rsidRPr="009E20AA" w:rsidRDefault="00E62506" w:rsidP="009E20AA">
            <w:pPr>
              <w:pStyle w:val="TAH"/>
            </w:pPr>
            <w:r w:rsidRPr="009E20AA">
              <w:t>30 MHz</w:t>
            </w:r>
          </w:p>
        </w:tc>
        <w:tc>
          <w:tcPr>
            <w:tcW w:w="0" w:type="auto"/>
            <w:shd w:val="clear" w:color="auto" w:fill="auto"/>
            <w:tcMar>
              <w:top w:w="15" w:type="dxa"/>
              <w:left w:w="81" w:type="dxa"/>
              <w:bottom w:w="0" w:type="dxa"/>
              <w:right w:w="81" w:type="dxa"/>
            </w:tcMar>
            <w:vAlign w:val="center"/>
            <w:hideMark/>
          </w:tcPr>
          <w:p w14:paraId="3927E963" w14:textId="77777777" w:rsidR="00E62506" w:rsidRPr="009E20AA" w:rsidRDefault="00E62506" w:rsidP="009E20AA">
            <w:pPr>
              <w:pStyle w:val="TAH"/>
            </w:pPr>
            <w:r w:rsidRPr="009E20AA">
              <w:t>40 MHz</w:t>
            </w:r>
          </w:p>
        </w:tc>
        <w:tc>
          <w:tcPr>
            <w:tcW w:w="0" w:type="auto"/>
            <w:shd w:val="clear" w:color="auto" w:fill="auto"/>
            <w:tcMar>
              <w:top w:w="15" w:type="dxa"/>
              <w:left w:w="81" w:type="dxa"/>
              <w:bottom w:w="0" w:type="dxa"/>
              <w:right w:w="81" w:type="dxa"/>
            </w:tcMar>
            <w:vAlign w:val="center"/>
            <w:hideMark/>
          </w:tcPr>
          <w:p w14:paraId="4B313B1A" w14:textId="77777777" w:rsidR="00E62506" w:rsidRPr="009E20AA" w:rsidRDefault="00E62506" w:rsidP="009E20AA">
            <w:pPr>
              <w:pStyle w:val="TAH"/>
            </w:pPr>
            <w:r w:rsidRPr="009E20AA">
              <w:t>50 MHz</w:t>
            </w:r>
          </w:p>
        </w:tc>
        <w:tc>
          <w:tcPr>
            <w:tcW w:w="0" w:type="auto"/>
            <w:shd w:val="clear" w:color="auto" w:fill="auto"/>
            <w:tcMar>
              <w:top w:w="15" w:type="dxa"/>
              <w:left w:w="81" w:type="dxa"/>
              <w:bottom w:w="0" w:type="dxa"/>
              <w:right w:w="81" w:type="dxa"/>
            </w:tcMar>
            <w:vAlign w:val="center"/>
            <w:hideMark/>
          </w:tcPr>
          <w:p w14:paraId="3AB540DE" w14:textId="77777777" w:rsidR="00E62506" w:rsidRPr="009E20AA" w:rsidRDefault="00E62506" w:rsidP="009E20AA">
            <w:pPr>
              <w:pStyle w:val="TAH"/>
            </w:pPr>
            <w:r w:rsidRPr="009E20AA">
              <w:t>60 MHz</w:t>
            </w:r>
          </w:p>
        </w:tc>
        <w:tc>
          <w:tcPr>
            <w:tcW w:w="0" w:type="auto"/>
          </w:tcPr>
          <w:p w14:paraId="5686581E" w14:textId="77777777" w:rsidR="00E62506" w:rsidRPr="009E20AA" w:rsidRDefault="00E62506" w:rsidP="009E20AA">
            <w:pPr>
              <w:pStyle w:val="TAH"/>
            </w:pPr>
            <w:r w:rsidRPr="009E20AA">
              <w:t>70 MHz</w:t>
            </w:r>
          </w:p>
        </w:tc>
        <w:tc>
          <w:tcPr>
            <w:tcW w:w="0" w:type="auto"/>
            <w:shd w:val="clear" w:color="auto" w:fill="auto"/>
            <w:tcMar>
              <w:top w:w="15" w:type="dxa"/>
              <w:left w:w="81" w:type="dxa"/>
              <w:bottom w:w="0" w:type="dxa"/>
              <w:right w:w="81" w:type="dxa"/>
            </w:tcMar>
            <w:vAlign w:val="center"/>
            <w:hideMark/>
          </w:tcPr>
          <w:p w14:paraId="7AEF5E12" w14:textId="77777777" w:rsidR="00E62506" w:rsidRPr="009E20AA" w:rsidRDefault="00E62506" w:rsidP="009E20AA">
            <w:pPr>
              <w:pStyle w:val="TAH"/>
            </w:pPr>
            <w:r w:rsidRPr="009E20AA">
              <w:t>80 MHz</w:t>
            </w:r>
          </w:p>
        </w:tc>
        <w:tc>
          <w:tcPr>
            <w:tcW w:w="0" w:type="auto"/>
            <w:vAlign w:val="center"/>
          </w:tcPr>
          <w:p w14:paraId="4BF8DD50" w14:textId="77777777" w:rsidR="00E62506" w:rsidRPr="009E20AA" w:rsidRDefault="00E62506" w:rsidP="009E20AA">
            <w:pPr>
              <w:pStyle w:val="TAH"/>
            </w:pPr>
            <w:r w:rsidRPr="009E20AA">
              <w:t>90 MHz</w:t>
            </w:r>
          </w:p>
        </w:tc>
        <w:tc>
          <w:tcPr>
            <w:tcW w:w="0" w:type="auto"/>
            <w:shd w:val="clear" w:color="auto" w:fill="auto"/>
            <w:tcMar>
              <w:top w:w="15" w:type="dxa"/>
              <w:left w:w="81" w:type="dxa"/>
              <w:bottom w:w="0" w:type="dxa"/>
              <w:right w:w="81" w:type="dxa"/>
            </w:tcMar>
            <w:vAlign w:val="center"/>
            <w:hideMark/>
          </w:tcPr>
          <w:p w14:paraId="254F1ACF" w14:textId="77777777" w:rsidR="00E62506" w:rsidRPr="009E20AA" w:rsidRDefault="00E62506" w:rsidP="009E20AA">
            <w:pPr>
              <w:pStyle w:val="TAH"/>
            </w:pPr>
            <w:r w:rsidRPr="009E20AA">
              <w:t>100 MHz</w:t>
            </w:r>
          </w:p>
        </w:tc>
      </w:tr>
      <w:tr w:rsidR="00E62506" w:rsidRPr="009E20AA" w14:paraId="46BB61D4" w14:textId="77777777" w:rsidTr="00C31988">
        <w:tc>
          <w:tcPr>
            <w:tcW w:w="0" w:type="auto"/>
            <w:shd w:val="clear" w:color="auto" w:fill="auto"/>
            <w:tcMar>
              <w:top w:w="15" w:type="dxa"/>
              <w:left w:w="81" w:type="dxa"/>
              <w:bottom w:w="0" w:type="dxa"/>
              <w:right w:w="81" w:type="dxa"/>
            </w:tcMar>
            <w:vAlign w:val="center"/>
            <w:hideMark/>
          </w:tcPr>
          <w:p w14:paraId="112703AF" w14:textId="77777777" w:rsidR="00E62506" w:rsidRPr="009E20AA" w:rsidRDefault="00E62506" w:rsidP="009E20AA">
            <w:pPr>
              <w:pStyle w:val="TAC"/>
            </w:pPr>
            <w:r w:rsidRPr="009E20AA">
              <w:t>15</w:t>
            </w:r>
          </w:p>
        </w:tc>
        <w:tc>
          <w:tcPr>
            <w:tcW w:w="0" w:type="auto"/>
            <w:shd w:val="clear" w:color="auto" w:fill="auto"/>
            <w:tcMar>
              <w:top w:w="15" w:type="dxa"/>
              <w:left w:w="81" w:type="dxa"/>
              <w:bottom w:w="0" w:type="dxa"/>
              <w:right w:w="81" w:type="dxa"/>
            </w:tcMar>
            <w:vAlign w:val="center"/>
          </w:tcPr>
          <w:p w14:paraId="20C50553" w14:textId="77777777" w:rsidR="00E62506" w:rsidRPr="009E20AA" w:rsidRDefault="00E62506" w:rsidP="009E20AA">
            <w:pPr>
              <w:pStyle w:val="TAC"/>
            </w:pPr>
            <w:r w:rsidRPr="009E20AA">
              <w:t>242.5</w:t>
            </w:r>
          </w:p>
        </w:tc>
        <w:tc>
          <w:tcPr>
            <w:tcW w:w="0" w:type="auto"/>
            <w:shd w:val="clear" w:color="auto" w:fill="auto"/>
            <w:tcMar>
              <w:top w:w="15" w:type="dxa"/>
              <w:left w:w="81" w:type="dxa"/>
              <w:bottom w:w="0" w:type="dxa"/>
              <w:right w:w="81" w:type="dxa"/>
            </w:tcMar>
            <w:vAlign w:val="center"/>
          </w:tcPr>
          <w:p w14:paraId="416A1632" w14:textId="77777777" w:rsidR="00E62506" w:rsidRPr="009E20AA" w:rsidRDefault="00E62506" w:rsidP="009E20AA">
            <w:pPr>
              <w:pStyle w:val="TAC"/>
            </w:pPr>
            <w:r w:rsidRPr="009E20AA">
              <w:t>312.5</w:t>
            </w:r>
          </w:p>
        </w:tc>
        <w:tc>
          <w:tcPr>
            <w:tcW w:w="0" w:type="auto"/>
            <w:shd w:val="clear" w:color="auto" w:fill="auto"/>
            <w:tcMar>
              <w:top w:w="15" w:type="dxa"/>
              <w:left w:w="81" w:type="dxa"/>
              <w:bottom w:w="0" w:type="dxa"/>
              <w:right w:w="81" w:type="dxa"/>
            </w:tcMar>
            <w:vAlign w:val="center"/>
          </w:tcPr>
          <w:p w14:paraId="1DE25C39" w14:textId="77777777" w:rsidR="00E62506" w:rsidRPr="009E20AA" w:rsidRDefault="00E62506" w:rsidP="009E20AA">
            <w:pPr>
              <w:pStyle w:val="TAC"/>
            </w:pPr>
            <w:r w:rsidRPr="009E20AA">
              <w:t>382.5</w:t>
            </w:r>
          </w:p>
        </w:tc>
        <w:tc>
          <w:tcPr>
            <w:tcW w:w="0" w:type="auto"/>
            <w:shd w:val="clear" w:color="auto" w:fill="auto"/>
            <w:tcMar>
              <w:top w:w="15" w:type="dxa"/>
              <w:left w:w="81" w:type="dxa"/>
              <w:bottom w:w="0" w:type="dxa"/>
              <w:right w:w="81" w:type="dxa"/>
            </w:tcMar>
            <w:vAlign w:val="center"/>
          </w:tcPr>
          <w:p w14:paraId="0FF8CB4E" w14:textId="77777777" w:rsidR="00E62506" w:rsidRPr="009E20AA" w:rsidRDefault="00E62506" w:rsidP="009E20AA">
            <w:pPr>
              <w:pStyle w:val="TAC"/>
            </w:pPr>
            <w:r w:rsidRPr="009E20AA">
              <w:t>452.5</w:t>
            </w:r>
          </w:p>
        </w:tc>
        <w:tc>
          <w:tcPr>
            <w:tcW w:w="0" w:type="auto"/>
            <w:shd w:val="clear" w:color="auto" w:fill="auto"/>
            <w:tcMar>
              <w:top w:w="15" w:type="dxa"/>
              <w:left w:w="81" w:type="dxa"/>
              <w:bottom w:w="0" w:type="dxa"/>
              <w:right w:w="81" w:type="dxa"/>
            </w:tcMar>
            <w:vAlign w:val="center"/>
          </w:tcPr>
          <w:p w14:paraId="569C2595" w14:textId="77777777" w:rsidR="00E62506" w:rsidRPr="009E20AA" w:rsidRDefault="00E62506" w:rsidP="009E20AA">
            <w:pPr>
              <w:pStyle w:val="TAC"/>
            </w:pPr>
            <w:r w:rsidRPr="009E20AA">
              <w:t>522.5</w:t>
            </w:r>
          </w:p>
        </w:tc>
        <w:tc>
          <w:tcPr>
            <w:tcW w:w="0" w:type="auto"/>
          </w:tcPr>
          <w:p w14:paraId="3F5AB273" w14:textId="77777777" w:rsidR="00E62506" w:rsidRPr="009E20AA" w:rsidRDefault="00E62506" w:rsidP="009E20AA">
            <w:pPr>
              <w:pStyle w:val="TAC"/>
            </w:pPr>
            <w:r w:rsidRPr="009E20AA">
              <w:t>592.5</w:t>
            </w:r>
          </w:p>
        </w:tc>
        <w:tc>
          <w:tcPr>
            <w:tcW w:w="0" w:type="auto"/>
            <w:shd w:val="clear" w:color="auto" w:fill="auto"/>
            <w:tcMar>
              <w:top w:w="15" w:type="dxa"/>
              <w:left w:w="81" w:type="dxa"/>
              <w:bottom w:w="0" w:type="dxa"/>
              <w:right w:w="81" w:type="dxa"/>
            </w:tcMar>
            <w:vAlign w:val="center"/>
          </w:tcPr>
          <w:p w14:paraId="157CC025" w14:textId="77777777" w:rsidR="00E62506" w:rsidRPr="009E20AA" w:rsidRDefault="00E62506" w:rsidP="009E20AA">
            <w:pPr>
              <w:pStyle w:val="TAC"/>
            </w:pPr>
            <w:r w:rsidRPr="009E20AA">
              <w:t>552.5</w:t>
            </w:r>
          </w:p>
        </w:tc>
        <w:tc>
          <w:tcPr>
            <w:tcW w:w="0" w:type="auto"/>
            <w:shd w:val="clear" w:color="auto" w:fill="auto"/>
            <w:tcMar>
              <w:top w:w="15" w:type="dxa"/>
              <w:left w:w="81" w:type="dxa"/>
              <w:bottom w:w="0" w:type="dxa"/>
              <w:right w:w="81" w:type="dxa"/>
            </w:tcMar>
            <w:vAlign w:val="center"/>
          </w:tcPr>
          <w:p w14:paraId="6DE4012A" w14:textId="77777777" w:rsidR="00E62506" w:rsidRPr="009E20AA" w:rsidRDefault="00E62506" w:rsidP="009E20AA">
            <w:pPr>
              <w:pStyle w:val="TAC"/>
            </w:pPr>
            <w:r w:rsidRPr="009E20AA">
              <w:t>692.5</w:t>
            </w:r>
          </w:p>
        </w:tc>
        <w:tc>
          <w:tcPr>
            <w:tcW w:w="0" w:type="auto"/>
            <w:shd w:val="clear" w:color="auto" w:fill="auto"/>
            <w:tcMar>
              <w:top w:w="15" w:type="dxa"/>
              <w:left w:w="81" w:type="dxa"/>
              <w:bottom w:w="0" w:type="dxa"/>
              <w:right w:w="81" w:type="dxa"/>
            </w:tcMar>
            <w:vAlign w:val="center"/>
            <w:hideMark/>
          </w:tcPr>
          <w:p w14:paraId="5F0D8B29" w14:textId="77777777" w:rsidR="00E62506" w:rsidRPr="009E20AA" w:rsidRDefault="00E62506" w:rsidP="009E20AA">
            <w:pPr>
              <w:pStyle w:val="TAC"/>
            </w:pPr>
            <w:r w:rsidRPr="009E20AA">
              <w:t>N/A</w:t>
            </w:r>
          </w:p>
        </w:tc>
        <w:tc>
          <w:tcPr>
            <w:tcW w:w="0" w:type="auto"/>
          </w:tcPr>
          <w:p w14:paraId="25A09B1B"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hideMark/>
          </w:tcPr>
          <w:p w14:paraId="1D6B3447" w14:textId="77777777" w:rsidR="00E62506" w:rsidRPr="009E20AA" w:rsidRDefault="00E62506" w:rsidP="009E20AA">
            <w:pPr>
              <w:pStyle w:val="TAC"/>
            </w:pPr>
            <w:r w:rsidRPr="009E20AA">
              <w:t>N/A</w:t>
            </w:r>
          </w:p>
        </w:tc>
        <w:tc>
          <w:tcPr>
            <w:tcW w:w="0" w:type="auto"/>
            <w:vAlign w:val="center"/>
          </w:tcPr>
          <w:p w14:paraId="34C136A0"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hideMark/>
          </w:tcPr>
          <w:p w14:paraId="73595FC1" w14:textId="77777777" w:rsidR="00E62506" w:rsidRPr="009E20AA" w:rsidRDefault="00E62506" w:rsidP="009E20AA">
            <w:pPr>
              <w:pStyle w:val="TAC"/>
            </w:pPr>
            <w:r w:rsidRPr="009E20AA">
              <w:t>N/A</w:t>
            </w:r>
          </w:p>
        </w:tc>
      </w:tr>
      <w:tr w:rsidR="00E62506" w:rsidRPr="009E20AA" w14:paraId="40545718" w14:textId="77777777" w:rsidTr="00C31988">
        <w:tc>
          <w:tcPr>
            <w:tcW w:w="0" w:type="auto"/>
            <w:shd w:val="clear" w:color="auto" w:fill="auto"/>
            <w:tcMar>
              <w:top w:w="15" w:type="dxa"/>
              <w:left w:w="81" w:type="dxa"/>
              <w:bottom w:w="0" w:type="dxa"/>
              <w:right w:w="81" w:type="dxa"/>
            </w:tcMar>
            <w:vAlign w:val="center"/>
            <w:hideMark/>
          </w:tcPr>
          <w:p w14:paraId="1DA4DF74" w14:textId="77777777" w:rsidR="00E62506" w:rsidRPr="009E20AA" w:rsidRDefault="00E62506" w:rsidP="009E20AA">
            <w:pPr>
              <w:pStyle w:val="TAC"/>
            </w:pPr>
            <w:r w:rsidRPr="009E20AA">
              <w:t>30</w:t>
            </w:r>
          </w:p>
        </w:tc>
        <w:tc>
          <w:tcPr>
            <w:tcW w:w="0" w:type="auto"/>
            <w:shd w:val="clear" w:color="auto" w:fill="auto"/>
            <w:tcMar>
              <w:top w:w="15" w:type="dxa"/>
              <w:left w:w="81" w:type="dxa"/>
              <w:bottom w:w="0" w:type="dxa"/>
              <w:right w:w="81" w:type="dxa"/>
            </w:tcMar>
            <w:vAlign w:val="center"/>
          </w:tcPr>
          <w:p w14:paraId="591D2C06" w14:textId="77777777" w:rsidR="00E62506" w:rsidRPr="009E20AA" w:rsidRDefault="00E62506" w:rsidP="009E20AA">
            <w:pPr>
              <w:pStyle w:val="TAC"/>
            </w:pPr>
            <w:r w:rsidRPr="009E20AA">
              <w:t>505</w:t>
            </w:r>
          </w:p>
        </w:tc>
        <w:tc>
          <w:tcPr>
            <w:tcW w:w="0" w:type="auto"/>
            <w:shd w:val="clear" w:color="auto" w:fill="auto"/>
            <w:tcMar>
              <w:top w:w="15" w:type="dxa"/>
              <w:left w:w="81" w:type="dxa"/>
              <w:bottom w:w="0" w:type="dxa"/>
              <w:right w:w="81" w:type="dxa"/>
            </w:tcMar>
            <w:vAlign w:val="center"/>
          </w:tcPr>
          <w:p w14:paraId="4F2EB593" w14:textId="77777777" w:rsidR="00E62506" w:rsidRPr="009E20AA" w:rsidRDefault="00E62506" w:rsidP="009E20AA">
            <w:pPr>
              <w:pStyle w:val="TAC"/>
            </w:pPr>
            <w:r w:rsidRPr="009E20AA">
              <w:t>665</w:t>
            </w:r>
          </w:p>
        </w:tc>
        <w:tc>
          <w:tcPr>
            <w:tcW w:w="0" w:type="auto"/>
            <w:shd w:val="clear" w:color="auto" w:fill="auto"/>
            <w:tcMar>
              <w:top w:w="15" w:type="dxa"/>
              <w:left w:w="81" w:type="dxa"/>
              <w:bottom w:w="0" w:type="dxa"/>
              <w:right w:w="81" w:type="dxa"/>
            </w:tcMar>
            <w:vAlign w:val="center"/>
          </w:tcPr>
          <w:p w14:paraId="4DF8A89C" w14:textId="77777777" w:rsidR="00E62506" w:rsidRPr="009E20AA" w:rsidRDefault="00E62506" w:rsidP="009E20AA">
            <w:pPr>
              <w:pStyle w:val="TAC"/>
            </w:pPr>
            <w:r w:rsidRPr="009E20AA">
              <w:t>645</w:t>
            </w:r>
          </w:p>
        </w:tc>
        <w:tc>
          <w:tcPr>
            <w:tcW w:w="0" w:type="auto"/>
            <w:shd w:val="clear" w:color="auto" w:fill="auto"/>
            <w:tcMar>
              <w:top w:w="15" w:type="dxa"/>
              <w:left w:w="81" w:type="dxa"/>
              <w:bottom w:w="0" w:type="dxa"/>
              <w:right w:w="81" w:type="dxa"/>
            </w:tcMar>
            <w:vAlign w:val="center"/>
          </w:tcPr>
          <w:p w14:paraId="57694B34" w14:textId="77777777" w:rsidR="00E62506" w:rsidRPr="009E20AA" w:rsidRDefault="00E62506" w:rsidP="009E20AA">
            <w:pPr>
              <w:pStyle w:val="TAC"/>
            </w:pPr>
            <w:r w:rsidRPr="009E20AA">
              <w:t>805</w:t>
            </w:r>
          </w:p>
        </w:tc>
        <w:tc>
          <w:tcPr>
            <w:tcW w:w="0" w:type="auto"/>
            <w:shd w:val="clear" w:color="auto" w:fill="auto"/>
            <w:tcMar>
              <w:top w:w="15" w:type="dxa"/>
              <w:left w:w="81" w:type="dxa"/>
              <w:bottom w:w="0" w:type="dxa"/>
              <w:right w:w="81" w:type="dxa"/>
            </w:tcMar>
            <w:vAlign w:val="center"/>
          </w:tcPr>
          <w:p w14:paraId="7D76DE42" w14:textId="77777777" w:rsidR="00E62506" w:rsidRPr="009E20AA" w:rsidRDefault="00E62506" w:rsidP="009E20AA">
            <w:pPr>
              <w:pStyle w:val="TAC"/>
            </w:pPr>
            <w:r w:rsidRPr="009E20AA">
              <w:t>785</w:t>
            </w:r>
          </w:p>
        </w:tc>
        <w:tc>
          <w:tcPr>
            <w:tcW w:w="0" w:type="auto"/>
          </w:tcPr>
          <w:p w14:paraId="5439780C" w14:textId="77777777" w:rsidR="00E62506" w:rsidRPr="009E20AA" w:rsidRDefault="00E62506" w:rsidP="009E20AA">
            <w:pPr>
              <w:pStyle w:val="TAC"/>
              <w:rPr>
                <w:rFonts w:eastAsia="Calibri"/>
              </w:rPr>
            </w:pPr>
            <w:r w:rsidRPr="009E20AA">
              <w:rPr>
                <w:rFonts w:eastAsia="Calibri"/>
              </w:rPr>
              <w:t>945</w:t>
            </w:r>
          </w:p>
        </w:tc>
        <w:tc>
          <w:tcPr>
            <w:tcW w:w="0" w:type="auto"/>
            <w:shd w:val="clear" w:color="auto" w:fill="auto"/>
            <w:tcMar>
              <w:top w:w="15" w:type="dxa"/>
              <w:left w:w="81" w:type="dxa"/>
              <w:bottom w:w="0" w:type="dxa"/>
              <w:right w:w="81" w:type="dxa"/>
            </w:tcMar>
            <w:vAlign w:val="center"/>
          </w:tcPr>
          <w:p w14:paraId="3BBF37C1" w14:textId="77777777" w:rsidR="00E62506" w:rsidRPr="009E20AA" w:rsidRDefault="00E62506" w:rsidP="009E20AA">
            <w:pPr>
              <w:pStyle w:val="TAC"/>
            </w:pPr>
            <w:r w:rsidRPr="009E20AA">
              <w:rPr>
                <w:rFonts w:eastAsia="Calibri"/>
              </w:rPr>
              <w:t>905</w:t>
            </w:r>
          </w:p>
        </w:tc>
        <w:tc>
          <w:tcPr>
            <w:tcW w:w="0" w:type="auto"/>
            <w:shd w:val="clear" w:color="auto" w:fill="auto"/>
            <w:tcMar>
              <w:top w:w="15" w:type="dxa"/>
              <w:left w:w="81" w:type="dxa"/>
              <w:bottom w:w="0" w:type="dxa"/>
              <w:right w:w="81" w:type="dxa"/>
            </w:tcMar>
            <w:vAlign w:val="center"/>
          </w:tcPr>
          <w:p w14:paraId="31CAC753" w14:textId="77777777" w:rsidR="00E62506" w:rsidRPr="009E20AA" w:rsidRDefault="00E62506" w:rsidP="009E20AA">
            <w:pPr>
              <w:pStyle w:val="TAC"/>
            </w:pPr>
            <w:r w:rsidRPr="009E20AA">
              <w:rPr>
                <w:rFonts w:eastAsia="Calibri"/>
              </w:rPr>
              <w:t>1045</w:t>
            </w:r>
          </w:p>
        </w:tc>
        <w:tc>
          <w:tcPr>
            <w:tcW w:w="0" w:type="auto"/>
            <w:shd w:val="clear" w:color="auto" w:fill="auto"/>
            <w:tcMar>
              <w:top w:w="15" w:type="dxa"/>
              <w:left w:w="81" w:type="dxa"/>
              <w:bottom w:w="0" w:type="dxa"/>
              <w:right w:w="81" w:type="dxa"/>
            </w:tcMar>
            <w:vAlign w:val="center"/>
          </w:tcPr>
          <w:p w14:paraId="4B4D7752" w14:textId="77777777" w:rsidR="00E62506" w:rsidRPr="009E20AA" w:rsidRDefault="00E62506" w:rsidP="009E20AA">
            <w:pPr>
              <w:pStyle w:val="TAC"/>
            </w:pPr>
            <w:r w:rsidRPr="009E20AA">
              <w:rPr>
                <w:rFonts w:eastAsia="Calibri"/>
              </w:rPr>
              <w:t>825</w:t>
            </w:r>
          </w:p>
        </w:tc>
        <w:tc>
          <w:tcPr>
            <w:tcW w:w="0" w:type="auto"/>
            <w:vAlign w:val="center"/>
          </w:tcPr>
          <w:p w14:paraId="75E75928" w14:textId="77777777" w:rsidR="00E62506" w:rsidRPr="009E20AA" w:rsidRDefault="00E62506" w:rsidP="009E20AA">
            <w:pPr>
              <w:pStyle w:val="TAC"/>
              <w:rPr>
                <w:rFonts w:eastAsia="Calibri"/>
              </w:rPr>
            </w:pPr>
            <w:r w:rsidRPr="009E20AA">
              <w:rPr>
                <w:rFonts w:eastAsia="Calibri"/>
              </w:rPr>
              <w:t>965</w:t>
            </w:r>
          </w:p>
        </w:tc>
        <w:tc>
          <w:tcPr>
            <w:tcW w:w="0" w:type="auto"/>
            <w:shd w:val="clear" w:color="auto" w:fill="auto"/>
            <w:tcMar>
              <w:top w:w="15" w:type="dxa"/>
              <w:left w:w="81" w:type="dxa"/>
              <w:bottom w:w="0" w:type="dxa"/>
              <w:right w:w="81" w:type="dxa"/>
            </w:tcMar>
            <w:vAlign w:val="center"/>
          </w:tcPr>
          <w:p w14:paraId="4754419A" w14:textId="77777777" w:rsidR="00E62506" w:rsidRPr="009E20AA" w:rsidRDefault="00E62506" w:rsidP="009E20AA">
            <w:pPr>
              <w:pStyle w:val="TAC"/>
            </w:pPr>
            <w:r w:rsidRPr="009E20AA">
              <w:rPr>
                <w:rFonts w:eastAsia="Calibri"/>
              </w:rPr>
              <w:t>925</w:t>
            </w:r>
          </w:p>
        </w:tc>
        <w:tc>
          <w:tcPr>
            <w:tcW w:w="0" w:type="auto"/>
          </w:tcPr>
          <w:p w14:paraId="06658458" w14:textId="77777777" w:rsidR="00E62506" w:rsidRPr="009E20AA" w:rsidRDefault="00E62506" w:rsidP="009E20AA">
            <w:pPr>
              <w:pStyle w:val="TAC"/>
              <w:rPr>
                <w:rFonts w:eastAsia="Calibri"/>
              </w:rPr>
            </w:pPr>
            <w:r w:rsidRPr="009E20AA">
              <w:rPr>
                <w:rFonts w:eastAsia="Calibri"/>
              </w:rPr>
              <w:t>885</w:t>
            </w:r>
          </w:p>
        </w:tc>
        <w:tc>
          <w:tcPr>
            <w:tcW w:w="0" w:type="auto"/>
            <w:shd w:val="clear" w:color="auto" w:fill="auto"/>
            <w:tcMar>
              <w:top w:w="15" w:type="dxa"/>
              <w:left w:w="81" w:type="dxa"/>
              <w:bottom w:w="0" w:type="dxa"/>
              <w:right w:w="81" w:type="dxa"/>
            </w:tcMar>
            <w:vAlign w:val="center"/>
          </w:tcPr>
          <w:p w14:paraId="7F92DDCF" w14:textId="77777777" w:rsidR="00E62506" w:rsidRPr="009E20AA" w:rsidRDefault="00E62506" w:rsidP="009E20AA">
            <w:pPr>
              <w:pStyle w:val="TAC"/>
            </w:pPr>
            <w:r w:rsidRPr="009E20AA">
              <w:rPr>
                <w:rFonts w:eastAsia="Calibri"/>
              </w:rPr>
              <w:t>845</w:t>
            </w:r>
          </w:p>
        </w:tc>
      </w:tr>
      <w:tr w:rsidR="00E62506" w:rsidRPr="009E20AA" w14:paraId="4F409E1C" w14:textId="77777777" w:rsidTr="00C31988">
        <w:tc>
          <w:tcPr>
            <w:tcW w:w="0" w:type="auto"/>
            <w:shd w:val="clear" w:color="auto" w:fill="auto"/>
            <w:tcMar>
              <w:top w:w="15" w:type="dxa"/>
              <w:left w:w="81" w:type="dxa"/>
              <w:bottom w:w="0" w:type="dxa"/>
              <w:right w:w="81" w:type="dxa"/>
            </w:tcMar>
            <w:vAlign w:val="center"/>
            <w:hideMark/>
          </w:tcPr>
          <w:p w14:paraId="7E9E0829" w14:textId="77777777" w:rsidR="00E62506" w:rsidRPr="009E20AA" w:rsidRDefault="00E62506" w:rsidP="009E20AA">
            <w:pPr>
              <w:pStyle w:val="TAC"/>
            </w:pPr>
            <w:r w:rsidRPr="009E20AA">
              <w:t>60</w:t>
            </w:r>
          </w:p>
        </w:tc>
        <w:tc>
          <w:tcPr>
            <w:tcW w:w="0" w:type="auto"/>
            <w:shd w:val="clear" w:color="auto" w:fill="auto"/>
            <w:tcMar>
              <w:top w:w="15" w:type="dxa"/>
              <w:left w:w="81" w:type="dxa"/>
              <w:bottom w:w="0" w:type="dxa"/>
              <w:right w:w="81" w:type="dxa"/>
            </w:tcMar>
            <w:vAlign w:val="center"/>
            <w:hideMark/>
          </w:tcPr>
          <w:p w14:paraId="0FAC01F0" w14:textId="77777777" w:rsidR="00E62506" w:rsidRPr="009E20AA" w:rsidRDefault="00E62506" w:rsidP="009E20AA">
            <w:pPr>
              <w:pStyle w:val="TAC"/>
            </w:pPr>
            <w:r w:rsidRPr="009E20AA">
              <w:t>N/A</w:t>
            </w:r>
          </w:p>
        </w:tc>
        <w:tc>
          <w:tcPr>
            <w:tcW w:w="0" w:type="auto"/>
            <w:shd w:val="clear" w:color="auto" w:fill="auto"/>
            <w:tcMar>
              <w:top w:w="15" w:type="dxa"/>
              <w:left w:w="81" w:type="dxa"/>
              <w:bottom w:w="0" w:type="dxa"/>
              <w:right w:w="81" w:type="dxa"/>
            </w:tcMar>
            <w:vAlign w:val="center"/>
          </w:tcPr>
          <w:p w14:paraId="54D2FD2C" w14:textId="77777777" w:rsidR="00E62506" w:rsidRPr="009E20AA" w:rsidRDefault="00E62506" w:rsidP="009E20AA">
            <w:pPr>
              <w:pStyle w:val="TAC"/>
            </w:pPr>
            <w:r w:rsidRPr="009E20AA">
              <w:t>1010</w:t>
            </w:r>
          </w:p>
        </w:tc>
        <w:tc>
          <w:tcPr>
            <w:tcW w:w="0" w:type="auto"/>
            <w:shd w:val="clear" w:color="auto" w:fill="auto"/>
            <w:tcMar>
              <w:top w:w="15" w:type="dxa"/>
              <w:left w:w="81" w:type="dxa"/>
              <w:bottom w:w="0" w:type="dxa"/>
              <w:right w:w="81" w:type="dxa"/>
            </w:tcMar>
            <w:vAlign w:val="center"/>
          </w:tcPr>
          <w:p w14:paraId="3D476889" w14:textId="77777777" w:rsidR="00E62506" w:rsidRPr="009E20AA" w:rsidRDefault="00E62506" w:rsidP="009E20AA">
            <w:pPr>
              <w:pStyle w:val="TAC"/>
            </w:pPr>
            <w:r w:rsidRPr="009E20AA">
              <w:t>990</w:t>
            </w:r>
          </w:p>
        </w:tc>
        <w:tc>
          <w:tcPr>
            <w:tcW w:w="0" w:type="auto"/>
            <w:shd w:val="clear" w:color="auto" w:fill="auto"/>
            <w:tcMar>
              <w:top w:w="15" w:type="dxa"/>
              <w:left w:w="81" w:type="dxa"/>
              <w:bottom w:w="0" w:type="dxa"/>
              <w:right w:w="81" w:type="dxa"/>
            </w:tcMar>
            <w:vAlign w:val="center"/>
          </w:tcPr>
          <w:p w14:paraId="77822AA8" w14:textId="77777777" w:rsidR="00E62506" w:rsidRPr="009E20AA" w:rsidRDefault="00E62506" w:rsidP="009E20AA">
            <w:pPr>
              <w:pStyle w:val="TAC"/>
            </w:pPr>
            <w:r w:rsidRPr="009E20AA">
              <w:t>1330</w:t>
            </w:r>
          </w:p>
        </w:tc>
        <w:tc>
          <w:tcPr>
            <w:tcW w:w="0" w:type="auto"/>
            <w:shd w:val="clear" w:color="auto" w:fill="auto"/>
            <w:tcMar>
              <w:top w:w="15" w:type="dxa"/>
              <w:left w:w="81" w:type="dxa"/>
              <w:bottom w:w="0" w:type="dxa"/>
              <w:right w:w="81" w:type="dxa"/>
            </w:tcMar>
            <w:vAlign w:val="center"/>
          </w:tcPr>
          <w:p w14:paraId="57AB5588" w14:textId="77777777" w:rsidR="00E62506" w:rsidRPr="009E20AA" w:rsidRDefault="00E62506" w:rsidP="009E20AA">
            <w:pPr>
              <w:pStyle w:val="TAC"/>
            </w:pPr>
            <w:r w:rsidRPr="009E20AA">
              <w:t>1310</w:t>
            </w:r>
          </w:p>
        </w:tc>
        <w:tc>
          <w:tcPr>
            <w:tcW w:w="0" w:type="auto"/>
          </w:tcPr>
          <w:p w14:paraId="62FD2ED3" w14:textId="77777777" w:rsidR="00E62506" w:rsidRPr="009E20AA" w:rsidRDefault="00E62506" w:rsidP="009E20AA">
            <w:pPr>
              <w:pStyle w:val="TAC"/>
              <w:rPr>
                <w:rFonts w:eastAsia="Calibri"/>
              </w:rPr>
            </w:pPr>
            <w:r w:rsidRPr="009E20AA">
              <w:rPr>
                <w:rFonts w:eastAsia="Calibri"/>
              </w:rPr>
              <w:t>1290</w:t>
            </w:r>
          </w:p>
        </w:tc>
        <w:tc>
          <w:tcPr>
            <w:tcW w:w="0" w:type="auto"/>
            <w:shd w:val="clear" w:color="auto" w:fill="auto"/>
            <w:tcMar>
              <w:top w:w="15" w:type="dxa"/>
              <w:left w:w="81" w:type="dxa"/>
              <w:bottom w:w="0" w:type="dxa"/>
              <w:right w:w="81" w:type="dxa"/>
            </w:tcMar>
            <w:vAlign w:val="center"/>
          </w:tcPr>
          <w:p w14:paraId="25FA4E7D" w14:textId="77777777" w:rsidR="00E62506" w:rsidRPr="009E20AA" w:rsidRDefault="00E62506" w:rsidP="009E20AA">
            <w:pPr>
              <w:pStyle w:val="TAC"/>
            </w:pPr>
            <w:r w:rsidRPr="009E20AA">
              <w:rPr>
                <w:rFonts w:eastAsia="Calibri"/>
              </w:rPr>
              <w:t>1610</w:t>
            </w:r>
          </w:p>
        </w:tc>
        <w:tc>
          <w:tcPr>
            <w:tcW w:w="0" w:type="auto"/>
            <w:shd w:val="clear" w:color="auto" w:fill="auto"/>
            <w:tcMar>
              <w:top w:w="15" w:type="dxa"/>
              <w:left w:w="81" w:type="dxa"/>
              <w:bottom w:w="0" w:type="dxa"/>
              <w:right w:w="81" w:type="dxa"/>
            </w:tcMar>
            <w:vAlign w:val="center"/>
          </w:tcPr>
          <w:p w14:paraId="0EA1D23A" w14:textId="77777777" w:rsidR="00E62506" w:rsidRPr="009E20AA" w:rsidRDefault="00E62506" w:rsidP="009E20AA">
            <w:pPr>
              <w:pStyle w:val="TAC"/>
            </w:pPr>
            <w:r w:rsidRPr="009E20AA">
              <w:rPr>
                <w:rFonts w:eastAsia="Calibri"/>
              </w:rPr>
              <w:t>1570</w:t>
            </w:r>
          </w:p>
        </w:tc>
        <w:tc>
          <w:tcPr>
            <w:tcW w:w="0" w:type="auto"/>
            <w:shd w:val="clear" w:color="auto" w:fill="auto"/>
            <w:tcMar>
              <w:top w:w="15" w:type="dxa"/>
              <w:left w:w="81" w:type="dxa"/>
              <w:bottom w:w="0" w:type="dxa"/>
              <w:right w:w="81" w:type="dxa"/>
            </w:tcMar>
            <w:vAlign w:val="center"/>
          </w:tcPr>
          <w:p w14:paraId="710AB31D" w14:textId="77777777" w:rsidR="00E62506" w:rsidRPr="009E20AA" w:rsidRDefault="00E62506" w:rsidP="009E20AA">
            <w:pPr>
              <w:pStyle w:val="TAC"/>
            </w:pPr>
            <w:r w:rsidRPr="009E20AA">
              <w:rPr>
                <w:rFonts w:eastAsia="Calibri"/>
              </w:rPr>
              <w:t>1530</w:t>
            </w:r>
          </w:p>
        </w:tc>
        <w:tc>
          <w:tcPr>
            <w:tcW w:w="0" w:type="auto"/>
            <w:vAlign w:val="center"/>
          </w:tcPr>
          <w:p w14:paraId="42865AA4" w14:textId="77777777" w:rsidR="00E62506" w:rsidRPr="009E20AA" w:rsidRDefault="00E62506" w:rsidP="009E20AA">
            <w:pPr>
              <w:pStyle w:val="TAC"/>
              <w:rPr>
                <w:rFonts w:eastAsia="Calibri"/>
              </w:rPr>
            </w:pPr>
            <w:r w:rsidRPr="009E20AA">
              <w:rPr>
                <w:rFonts w:eastAsia="Calibri"/>
              </w:rPr>
              <w:t>1490</w:t>
            </w:r>
          </w:p>
        </w:tc>
        <w:tc>
          <w:tcPr>
            <w:tcW w:w="0" w:type="auto"/>
            <w:shd w:val="clear" w:color="auto" w:fill="auto"/>
            <w:tcMar>
              <w:top w:w="15" w:type="dxa"/>
              <w:left w:w="81" w:type="dxa"/>
              <w:bottom w:w="0" w:type="dxa"/>
              <w:right w:w="81" w:type="dxa"/>
            </w:tcMar>
            <w:vAlign w:val="center"/>
          </w:tcPr>
          <w:p w14:paraId="37503034" w14:textId="77777777" w:rsidR="00E62506" w:rsidRPr="009E20AA" w:rsidRDefault="00E62506" w:rsidP="009E20AA">
            <w:pPr>
              <w:pStyle w:val="TAC"/>
            </w:pPr>
            <w:r w:rsidRPr="009E20AA">
              <w:rPr>
                <w:rFonts w:eastAsia="Calibri"/>
              </w:rPr>
              <w:t>1450</w:t>
            </w:r>
          </w:p>
        </w:tc>
        <w:tc>
          <w:tcPr>
            <w:tcW w:w="0" w:type="auto"/>
          </w:tcPr>
          <w:p w14:paraId="1A560094" w14:textId="77777777" w:rsidR="00E62506" w:rsidRPr="009E20AA" w:rsidRDefault="00E62506" w:rsidP="009E20AA">
            <w:pPr>
              <w:pStyle w:val="TAC"/>
              <w:rPr>
                <w:rFonts w:eastAsia="Calibri"/>
              </w:rPr>
            </w:pPr>
            <w:r w:rsidRPr="009E20AA">
              <w:rPr>
                <w:rFonts w:eastAsia="Calibri"/>
              </w:rPr>
              <w:t>1410</w:t>
            </w:r>
          </w:p>
        </w:tc>
        <w:tc>
          <w:tcPr>
            <w:tcW w:w="0" w:type="auto"/>
            <w:shd w:val="clear" w:color="auto" w:fill="auto"/>
            <w:tcMar>
              <w:top w:w="15" w:type="dxa"/>
              <w:left w:w="81" w:type="dxa"/>
              <w:bottom w:w="0" w:type="dxa"/>
              <w:right w:w="81" w:type="dxa"/>
            </w:tcMar>
            <w:vAlign w:val="center"/>
          </w:tcPr>
          <w:p w14:paraId="7060DE64" w14:textId="77777777" w:rsidR="00E62506" w:rsidRPr="009E20AA" w:rsidRDefault="00E62506" w:rsidP="009E20AA">
            <w:pPr>
              <w:pStyle w:val="TAC"/>
            </w:pPr>
            <w:r w:rsidRPr="009E20AA">
              <w:rPr>
                <w:rFonts w:eastAsia="Calibri"/>
              </w:rPr>
              <w:t>1370</w:t>
            </w:r>
          </w:p>
        </w:tc>
      </w:tr>
    </w:tbl>
    <w:p w14:paraId="7CFE74B4" w14:textId="77777777" w:rsidR="00E62506" w:rsidRPr="009E20AA" w:rsidRDefault="00E62506" w:rsidP="009E20AA"/>
    <w:p w14:paraId="48D02A1B" w14:textId="77777777" w:rsidR="00E62506" w:rsidRPr="009E20AA" w:rsidRDefault="00E62506" w:rsidP="009E20AA">
      <w:pPr>
        <w:pStyle w:val="NO"/>
      </w:pPr>
      <w:r w:rsidRPr="009E20AA">
        <w:t>NOTE: The minimum guard bands have been calculated using the following equation: (BW</w:t>
      </w:r>
      <w:r w:rsidRPr="009E20AA">
        <w:rPr>
          <w:vertAlign w:val="subscript"/>
        </w:rPr>
        <w:t>channel</w:t>
      </w:r>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 </w:t>
      </w:r>
    </w:p>
    <w:p w14:paraId="74EC2C71" w14:textId="77777777" w:rsidR="00E62506" w:rsidRPr="009E20AA" w:rsidRDefault="00E62506" w:rsidP="009E20AA">
      <w:pPr>
        <w:pStyle w:val="TF"/>
      </w:pPr>
      <w:r w:rsidRPr="009E20AA">
        <w:t>Figure 5.3.3-1: Void</w:t>
      </w:r>
    </w:p>
    <w:p w14:paraId="2371D4B4" w14:textId="77777777" w:rsidR="00E62506" w:rsidRPr="009E20AA" w:rsidRDefault="00E62506" w:rsidP="009E20AA">
      <w:r w:rsidRPr="009E20AA">
        <w:t>The number of RBs configured in any channel bandwidth shall ensure that the minimum guard band specified in this clause is met.</w:t>
      </w:r>
    </w:p>
    <w:p w14:paraId="60F9B55C" w14:textId="7703780A" w:rsidR="00E62506" w:rsidRPr="009E20AA" w:rsidRDefault="00E62506" w:rsidP="009E20AA">
      <w:pPr>
        <w:pStyle w:val="TH"/>
      </w:pPr>
      <w:r w:rsidRPr="009E20AA">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9E20AA">
      <w:pPr>
        <w:pStyle w:val="TF"/>
      </w:pPr>
      <w:r w:rsidRPr="009E20AA">
        <w:t>Figure 5.3.3-2: UE PRB utilization</w:t>
      </w:r>
    </w:p>
    <w:p w14:paraId="7597229E" w14:textId="77777777" w:rsidR="00E62506" w:rsidRPr="009E20AA" w:rsidRDefault="00E62506" w:rsidP="009E20AA"/>
    <w:p w14:paraId="4217EC1A" w14:textId="77777777" w:rsidR="00E62506" w:rsidRPr="009E20AA" w:rsidRDefault="00E62506" w:rsidP="009E20AA">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9E20AA">
      <w:r w:rsidRPr="009E20AA">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9E20AA" w:rsidRDefault="00E62506" w:rsidP="009E20AA">
      <w:pPr>
        <w:pStyle w:val="TH"/>
        <w:rPr>
          <w:lang w:eastAsia="zh-CN"/>
        </w:rPr>
      </w:pPr>
      <w:r w:rsidRPr="009E20AA">
        <w:rPr>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7777777" w:rsidR="00E62506" w:rsidRPr="009E20AA" w:rsidRDefault="00E62506" w:rsidP="009E20AA">
      <w:r w:rsidRPr="009E20AA">
        <w:t>Figure 5.3.3-3: Guard band definition when transmitting multiple numerologies</w:t>
      </w:r>
    </w:p>
    <w:p w14:paraId="70ACB900" w14:textId="77777777" w:rsidR="00E62506" w:rsidRPr="009E20AA" w:rsidRDefault="00E62506" w:rsidP="009E20AA">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9E20AA">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9E20AA">
        <w:rPr>
          <w:i/>
        </w:rPr>
        <w:t>intraCellGuardBandsUL-List</w:t>
      </w:r>
      <w:r w:rsidRPr="009E20AA">
        <w:t xml:space="preserve"> and </w:t>
      </w:r>
      <w:r w:rsidRPr="009E20AA">
        <w:rPr>
          <w:i/>
        </w:rPr>
        <w:t>intraCellGuardBandsDL-List</w:t>
      </w:r>
      <w:r w:rsidRPr="009E20AA">
        <w:t xml:space="preserve"> [6] for the uplink and downlink are not provided, as specified in [12] clause 7.</w:t>
      </w:r>
    </w:p>
    <w:p w14:paraId="5E9B6DAC" w14:textId="77777777" w:rsidR="00E62506" w:rsidRPr="009E20AA" w:rsidRDefault="00E62506" w:rsidP="009E20AA">
      <w:pPr>
        <w:pStyle w:val="TH"/>
      </w:pPr>
      <w:r w:rsidRPr="009E20AA">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9E20AA">
            <w:pPr>
              <w:pStyle w:val="TAH"/>
            </w:pPr>
            <w:r w:rsidRPr="009E20AA">
              <w:t>SCS</w:t>
            </w:r>
          </w:p>
          <w:p w14:paraId="1134765E" w14:textId="77777777" w:rsidR="00E62506" w:rsidRPr="009E20AA" w:rsidRDefault="00E62506" w:rsidP="009E20AA">
            <w:pPr>
              <w:pStyle w:val="TAH"/>
            </w:pPr>
            <w:r w:rsidRPr="009E20AA">
              <w:t>(kHz)</w:t>
            </w:r>
          </w:p>
        </w:tc>
        <w:tc>
          <w:tcPr>
            <w:tcW w:w="1843" w:type="dxa"/>
          </w:tcPr>
          <w:p w14:paraId="24ADA89A" w14:textId="77777777" w:rsidR="00E62506" w:rsidRPr="009E20AA" w:rsidRDefault="00E62506" w:rsidP="009E20AA">
            <w:pPr>
              <w:pStyle w:val="TAH"/>
            </w:pPr>
            <w:r w:rsidRPr="009E20AA">
              <w:t>40 MHz</w:t>
            </w:r>
          </w:p>
        </w:tc>
        <w:tc>
          <w:tcPr>
            <w:tcW w:w="2268" w:type="dxa"/>
          </w:tcPr>
          <w:p w14:paraId="3529D51E" w14:textId="77777777" w:rsidR="00E62506" w:rsidRPr="009E20AA" w:rsidRDefault="00E62506" w:rsidP="009E20AA">
            <w:pPr>
              <w:pStyle w:val="TAH"/>
            </w:pPr>
            <w:r w:rsidRPr="009E20AA">
              <w:t>60 MHz</w:t>
            </w:r>
          </w:p>
        </w:tc>
        <w:tc>
          <w:tcPr>
            <w:tcW w:w="2268" w:type="dxa"/>
          </w:tcPr>
          <w:p w14:paraId="20E1AA14" w14:textId="77777777" w:rsidR="00E62506" w:rsidRPr="009E20AA" w:rsidRDefault="00E62506" w:rsidP="009E20AA">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9E20AA">
            <w:pPr>
              <w:pStyle w:val="TAC"/>
            </w:pPr>
            <w:r w:rsidRPr="009E20AA">
              <w:t>15</w:t>
            </w:r>
          </w:p>
        </w:tc>
        <w:tc>
          <w:tcPr>
            <w:tcW w:w="1843" w:type="dxa"/>
          </w:tcPr>
          <w:p w14:paraId="152B09EB" w14:textId="77777777" w:rsidR="00E62506" w:rsidRPr="009E20AA" w:rsidRDefault="00E62506" w:rsidP="009E20AA">
            <w:pPr>
              <w:pStyle w:val="TAC"/>
            </w:pPr>
            <w:r w:rsidRPr="009E20AA">
              <w:t>105-6-105</w:t>
            </w:r>
          </w:p>
          <w:p w14:paraId="2F2828E1" w14:textId="77777777" w:rsidR="00E62506" w:rsidRPr="009E20AA" w:rsidRDefault="00E62506" w:rsidP="009E20AA">
            <w:pPr>
              <w:pStyle w:val="TAC"/>
            </w:pPr>
            <w:r w:rsidRPr="009E20AA">
              <w:t>(216)</w:t>
            </w:r>
          </w:p>
        </w:tc>
        <w:tc>
          <w:tcPr>
            <w:tcW w:w="2268" w:type="dxa"/>
          </w:tcPr>
          <w:p w14:paraId="32B51588" w14:textId="77777777" w:rsidR="00E62506" w:rsidRPr="009E20AA" w:rsidRDefault="00E62506" w:rsidP="009E20AA">
            <w:pPr>
              <w:pStyle w:val="TAC"/>
            </w:pPr>
            <w:r w:rsidRPr="009E20AA">
              <w:t>N/A</w:t>
            </w:r>
          </w:p>
        </w:tc>
        <w:tc>
          <w:tcPr>
            <w:tcW w:w="2268" w:type="dxa"/>
          </w:tcPr>
          <w:p w14:paraId="6807DB6B" w14:textId="77777777" w:rsidR="00E62506" w:rsidRPr="009E20AA" w:rsidRDefault="00E62506" w:rsidP="009E20AA">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9E20AA">
            <w:pPr>
              <w:pStyle w:val="TAC"/>
            </w:pPr>
            <w:r w:rsidRPr="009E20AA">
              <w:t>30</w:t>
            </w:r>
          </w:p>
        </w:tc>
        <w:tc>
          <w:tcPr>
            <w:tcW w:w="1843" w:type="dxa"/>
          </w:tcPr>
          <w:p w14:paraId="5A0B4E99" w14:textId="77777777" w:rsidR="00E62506" w:rsidRPr="009E20AA" w:rsidRDefault="00E62506" w:rsidP="009E20AA">
            <w:pPr>
              <w:pStyle w:val="TAC"/>
            </w:pPr>
            <w:r w:rsidRPr="009E20AA">
              <w:t>50-6-50</w:t>
            </w:r>
          </w:p>
          <w:p w14:paraId="7ED33612" w14:textId="77777777" w:rsidR="00E62506" w:rsidRPr="009E20AA" w:rsidRDefault="00E62506" w:rsidP="009E20AA">
            <w:pPr>
              <w:pStyle w:val="TAC"/>
            </w:pPr>
            <w:r w:rsidRPr="009E20AA">
              <w:t>(106)</w:t>
            </w:r>
          </w:p>
        </w:tc>
        <w:tc>
          <w:tcPr>
            <w:tcW w:w="2268" w:type="dxa"/>
          </w:tcPr>
          <w:p w14:paraId="07CE3F5D" w14:textId="77777777" w:rsidR="00E62506" w:rsidRPr="009E20AA" w:rsidRDefault="00E62506" w:rsidP="009E20AA">
            <w:pPr>
              <w:pStyle w:val="TAC"/>
            </w:pPr>
            <w:r w:rsidRPr="009E20AA">
              <w:t>50-6-50-6-50</w:t>
            </w:r>
          </w:p>
          <w:p w14:paraId="0E6178C7" w14:textId="77777777" w:rsidR="00E62506" w:rsidRPr="009E20AA" w:rsidRDefault="00E62506" w:rsidP="009E20AA">
            <w:pPr>
              <w:pStyle w:val="TAC"/>
            </w:pPr>
            <w:r w:rsidRPr="009E20AA">
              <w:t>(162)</w:t>
            </w:r>
          </w:p>
        </w:tc>
        <w:tc>
          <w:tcPr>
            <w:tcW w:w="2268" w:type="dxa"/>
          </w:tcPr>
          <w:p w14:paraId="4C63214A" w14:textId="77777777" w:rsidR="00E62506" w:rsidRPr="009E20AA" w:rsidRDefault="00E62506" w:rsidP="009E20AA">
            <w:pPr>
              <w:pStyle w:val="TAC"/>
            </w:pPr>
            <w:r w:rsidRPr="009E20AA">
              <w:t>50-6-50-5-50-6-50</w:t>
            </w:r>
          </w:p>
          <w:p w14:paraId="1200FA2A" w14:textId="77777777" w:rsidR="00E62506" w:rsidRPr="009E20AA" w:rsidRDefault="00E62506" w:rsidP="009E20AA">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9E20AA">
            <w:pPr>
              <w:pStyle w:val="TAC"/>
            </w:pPr>
            <w:r w:rsidRPr="009E20AA">
              <w:t>60</w:t>
            </w:r>
          </w:p>
        </w:tc>
        <w:tc>
          <w:tcPr>
            <w:tcW w:w="1843" w:type="dxa"/>
          </w:tcPr>
          <w:p w14:paraId="28E169E0" w14:textId="77777777" w:rsidR="00E62506" w:rsidRPr="009E20AA" w:rsidRDefault="00E62506" w:rsidP="009E20AA">
            <w:pPr>
              <w:pStyle w:val="TAC"/>
            </w:pPr>
            <w:r w:rsidRPr="009E20AA">
              <w:t>23-5-23</w:t>
            </w:r>
          </w:p>
          <w:p w14:paraId="6AA778FC" w14:textId="77777777" w:rsidR="00E62506" w:rsidRPr="009E20AA" w:rsidRDefault="00E62506" w:rsidP="009E20AA">
            <w:pPr>
              <w:pStyle w:val="TAC"/>
            </w:pPr>
            <w:r w:rsidRPr="009E20AA">
              <w:t>(51)</w:t>
            </w:r>
          </w:p>
        </w:tc>
        <w:tc>
          <w:tcPr>
            <w:tcW w:w="2268" w:type="dxa"/>
          </w:tcPr>
          <w:p w14:paraId="35D947BF" w14:textId="77777777" w:rsidR="00E62506" w:rsidRPr="009E20AA" w:rsidRDefault="00E62506" w:rsidP="009E20AA">
            <w:pPr>
              <w:pStyle w:val="TAC"/>
            </w:pPr>
            <w:r w:rsidRPr="009E20AA">
              <w:t>23-5-23-5-23</w:t>
            </w:r>
          </w:p>
          <w:p w14:paraId="6BA228F3" w14:textId="77777777" w:rsidR="00E62506" w:rsidRPr="009E20AA" w:rsidRDefault="00E62506" w:rsidP="009E20AA">
            <w:pPr>
              <w:pStyle w:val="TAC"/>
            </w:pPr>
            <w:r w:rsidRPr="009E20AA">
              <w:t>(79)</w:t>
            </w:r>
          </w:p>
        </w:tc>
        <w:tc>
          <w:tcPr>
            <w:tcW w:w="2268" w:type="dxa"/>
          </w:tcPr>
          <w:p w14:paraId="4709E5D1" w14:textId="77777777" w:rsidR="00E62506" w:rsidRPr="009E20AA" w:rsidRDefault="00E62506" w:rsidP="009E20AA">
            <w:pPr>
              <w:pStyle w:val="TAC"/>
            </w:pPr>
            <w:r w:rsidRPr="009E20AA">
              <w:t>23-5-23-5-23-5-23</w:t>
            </w:r>
          </w:p>
          <w:p w14:paraId="61C2605C" w14:textId="77777777" w:rsidR="00E62506" w:rsidRPr="009E20AA" w:rsidRDefault="00E62506" w:rsidP="009E20AA">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9E20AA">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for N_RBset &gt; 1 number of RB-sets with TBW</w:t>
            </w:r>
            <w:r w:rsidRPr="009E20AA">
              <w:rPr>
                <w:i/>
                <w:iCs/>
                <w:vertAlign w:val="subscript"/>
              </w:rPr>
              <w:t>r</w:t>
            </w:r>
            <w:r w:rsidRPr="009E20AA">
              <w:rPr>
                <w:i/>
                <w:iCs/>
              </w:rPr>
              <w:t xml:space="preserve"> </w:t>
            </w:r>
            <w:r w:rsidRPr="009E20AA">
              <w:t xml:space="preserve">the maximum transmission bandwidth (PRB) of RB-set </w:t>
            </w:r>
            <w:r w:rsidRPr="009E20AA">
              <w:rPr>
                <w:i/>
                <w:iCs/>
              </w:rPr>
              <w:t>r</w:t>
            </w:r>
            <w:r w:rsidRPr="009E20AA">
              <w:t xml:space="preserve"> and GB</w:t>
            </w:r>
            <w:r w:rsidRPr="009E20AA">
              <w:rPr>
                <w:i/>
                <w:iCs/>
                <w:vertAlign w:val="subscript"/>
              </w:rPr>
              <w:t>r</w:t>
            </w:r>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r w:rsidRPr="009E20AA">
              <w:rPr>
                <w:i/>
                <w:iCs/>
              </w:rPr>
              <w:t>offsetToCarrier</w:t>
            </w:r>
            <w:r w:rsidRPr="009E20AA">
              <w:t>. The total transmission bandwidth configuration (size of resource grid) including guard bands is given in between parentheses.</w:t>
            </w:r>
          </w:p>
        </w:tc>
      </w:tr>
    </w:tbl>
    <w:p w14:paraId="3C00284C" w14:textId="77777777" w:rsidR="00E62506" w:rsidRPr="009E20AA" w:rsidRDefault="00E62506" w:rsidP="009E20AA"/>
    <w:p w14:paraId="6D16BBDB" w14:textId="77777777" w:rsidR="00E62506" w:rsidRPr="009E20AA" w:rsidRDefault="00E62506" w:rsidP="009E20AA">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9E20AA">
      <w:r w:rsidRPr="009E20AA">
        <w:t xml:space="preserve">For each UE channel bandwidth and sub-carrier spacing given by Table 5.3.3-2, the maximum transmission bandwidth configuration of the carrier including intra-cell guard bands, if configured for the uplink and downlink by the respective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9E20AA">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9E20AA">
            <w:pPr>
              <w:pStyle w:val="TAH"/>
            </w:pPr>
            <w:r w:rsidRPr="009E20AA">
              <w:t>Parameter</w:t>
            </w:r>
          </w:p>
        </w:tc>
        <w:tc>
          <w:tcPr>
            <w:tcW w:w="992" w:type="dxa"/>
          </w:tcPr>
          <w:p w14:paraId="155DEB23" w14:textId="77777777" w:rsidR="00E62506" w:rsidRPr="009E20AA" w:rsidRDefault="00E62506" w:rsidP="009E20AA">
            <w:pPr>
              <w:pStyle w:val="TAH"/>
            </w:pPr>
            <w:r w:rsidRPr="009E20AA">
              <w:t>Unit</w:t>
            </w:r>
          </w:p>
        </w:tc>
        <w:tc>
          <w:tcPr>
            <w:tcW w:w="3686" w:type="dxa"/>
            <w:gridSpan w:val="2"/>
          </w:tcPr>
          <w:p w14:paraId="4F1260DA" w14:textId="77777777" w:rsidR="00E62506" w:rsidRPr="009E20AA" w:rsidRDefault="00E62506" w:rsidP="009E20AA">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9E20AA">
            <w:pPr>
              <w:pStyle w:val="TAH"/>
            </w:pPr>
          </w:p>
        </w:tc>
        <w:tc>
          <w:tcPr>
            <w:tcW w:w="992" w:type="dxa"/>
          </w:tcPr>
          <w:p w14:paraId="19A793F0" w14:textId="77777777" w:rsidR="00E62506" w:rsidRPr="009E20AA" w:rsidRDefault="00E62506" w:rsidP="009E20AA">
            <w:pPr>
              <w:pStyle w:val="TAH"/>
            </w:pPr>
          </w:p>
        </w:tc>
        <w:tc>
          <w:tcPr>
            <w:tcW w:w="1843" w:type="dxa"/>
          </w:tcPr>
          <w:p w14:paraId="4CE322D3" w14:textId="77777777" w:rsidR="00E62506" w:rsidRPr="009E20AA" w:rsidRDefault="00E62506" w:rsidP="009E20AA">
            <w:pPr>
              <w:pStyle w:val="TAH"/>
            </w:pPr>
            <w:r w:rsidRPr="009E20AA">
              <w:t>15 kHz</w:t>
            </w:r>
          </w:p>
        </w:tc>
        <w:tc>
          <w:tcPr>
            <w:tcW w:w="1843" w:type="dxa"/>
          </w:tcPr>
          <w:p w14:paraId="40BBC651" w14:textId="77777777" w:rsidR="00E62506" w:rsidRPr="009E20AA" w:rsidRDefault="00E62506" w:rsidP="009E20AA">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9E20AA">
            <w:pPr>
              <w:pStyle w:val="TAC"/>
            </w:pPr>
            <w:r w:rsidRPr="009E20AA">
              <w:t>Intra-cell guard band (size)</w:t>
            </w:r>
          </w:p>
        </w:tc>
        <w:tc>
          <w:tcPr>
            <w:tcW w:w="992" w:type="dxa"/>
          </w:tcPr>
          <w:p w14:paraId="1B571422" w14:textId="77777777" w:rsidR="00E62506" w:rsidRPr="009E20AA" w:rsidRDefault="00E62506" w:rsidP="009E20AA">
            <w:pPr>
              <w:pStyle w:val="TAC"/>
            </w:pPr>
            <w:r w:rsidRPr="009E20AA">
              <w:t>PRB</w:t>
            </w:r>
          </w:p>
        </w:tc>
        <w:tc>
          <w:tcPr>
            <w:tcW w:w="1843" w:type="dxa"/>
          </w:tcPr>
          <w:p w14:paraId="76AC2C12" w14:textId="77777777" w:rsidR="00E62506" w:rsidRPr="009E20AA" w:rsidRDefault="00E62506" w:rsidP="009E20AA">
            <w:pPr>
              <w:pStyle w:val="TAC"/>
            </w:pPr>
            <w:r w:rsidRPr="009E20AA">
              <w:t>6,7</w:t>
            </w:r>
          </w:p>
        </w:tc>
        <w:tc>
          <w:tcPr>
            <w:tcW w:w="1843" w:type="dxa"/>
          </w:tcPr>
          <w:p w14:paraId="4623B8EE" w14:textId="77777777" w:rsidR="00E62506" w:rsidRPr="009E20AA" w:rsidRDefault="00E62506" w:rsidP="009E20AA">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9E20AA">
            <w:pPr>
              <w:pStyle w:val="TAC"/>
            </w:pPr>
            <w:r w:rsidRPr="009E20AA">
              <w:t>Transmission bandwidth (size) of RB-set</w:t>
            </w:r>
          </w:p>
        </w:tc>
        <w:tc>
          <w:tcPr>
            <w:tcW w:w="992" w:type="dxa"/>
          </w:tcPr>
          <w:p w14:paraId="32CF1AC7" w14:textId="77777777" w:rsidR="00E62506" w:rsidRPr="009E20AA" w:rsidRDefault="00E62506" w:rsidP="009E20AA">
            <w:pPr>
              <w:pStyle w:val="TAC"/>
            </w:pPr>
            <w:r w:rsidRPr="009E20AA">
              <w:t>PRB</w:t>
            </w:r>
          </w:p>
        </w:tc>
        <w:tc>
          <w:tcPr>
            <w:tcW w:w="1843" w:type="dxa"/>
          </w:tcPr>
          <w:p w14:paraId="4E432447" w14:textId="77777777" w:rsidR="00E62506" w:rsidRPr="009E20AA" w:rsidRDefault="00E62506" w:rsidP="009E20AA">
            <w:pPr>
              <w:pStyle w:val="TAC"/>
            </w:pPr>
            <w:r w:rsidRPr="009E20AA">
              <w:t>104,105</w:t>
            </w:r>
          </w:p>
        </w:tc>
        <w:tc>
          <w:tcPr>
            <w:tcW w:w="1843" w:type="dxa"/>
          </w:tcPr>
          <w:p w14:paraId="00D3856C" w14:textId="77777777" w:rsidR="00E62506" w:rsidRPr="009E20AA" w:rsidRDefault="00E62506" w:rsidP="009E20AA">
            <w:pPr>
              <w:pStyle w:val="TAC"/>
            </w:pPr>
            <w:r w:rsidRPr="009E20AA">
              <w:t>49,50,51</w:t>
            </w:r>
          </w:p>
        </w:tc>
      </w:tr>
    </w:tbl>
    <w:p w14:paraId="497F12E4" w14:textId="77777777" w:rsidR="00E62506" w:rsidRPr="009E20AA" w:rsidRDefault="00E62506" w:rsidP="009E20AA"/>
    <w:p w14:paraId="2B049E2E" w14:textId="77777777" w:rsidR="00E62506" w:rsidRPr="009E20AA" w:rsidRDefault="00E62506" w:rsidP="009E20AA">
      <w:r w:rsidRPr="009E20AA">
        <w:t xml:space="preserve">If the UE is configured with zero width intra-cell guard bands for the uplink and downlink by the IE </w:t>
      </w:r>
      <w:r w:rsidRPr="009E20AA">
        <w:rPr>
          <w:i/>
          <w:iCs/>
        </w:rPr>
        <w:t>intraCellGuardBands</w:t>
      </w:r>
      <w:r w:rsidRPr="009E20AA">
        <w:rPr>
          <w:i/>
        </w:rPr>
        <w:t>UL-List</w:t>
      </w:r>
      <w:r w:rsidRPr="009E20AA">
        <w:t xml:space="preserve"> and </w:t>
      </w:r>
      <w:r w:rsidRPr="009E20AA">
        <w:rPr>
          <w:i/>
        </w:rPr>
        <w:t>intraCellGuardBandsDL-List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061EA04A"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9E20AA">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r w:rsidRPr="009E20AA">
        <w:rPr>
          <w:i/>
        </w:rPr>
        <w:t>carrierBandwidth</w:t>
      </w:r>
      <w:r w:rsidRPr="009E20AA">
        <w:t xml:space="preserve"> [6] and will fulfil the minimum UE guard band requirement specified in Clause 5.3.3. </w:t>
      </w:r>
    </w:p>
    <w:p w14:paraId="025F76EB" w14:textId="63A8A814"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lastRenderedPageBreak/>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9E20AA">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9E20AA">
      <w:pPr>
        <w:pStyle w:val="TH"/>
      </w:pPr>
      <w:r w:rsidRPr="009E20AA">
        <w:t xml:space="preserve">Table 5.3.5-1: Channel Bandwidths for </w:t>
      </w:r>
      <w:r w:rsidR="00D04DBA" w:rsidRPr="009E20AA">
        <w:t xml:space="preserve">each </w:t>
      </w:r>
      <w:r w:rsidRPr="009E20AA">
        <w:t>NR band</w:t>
      </w:r>
    </w:p>
    <w:tbl>
      <w:tblPr>
        <w:tblW w:w="5005" w:type="pct"/>
        <w:tblLook w:val="04A0" w:firstRow="1" w:lastRow="0" w:firstColumn="1" w:lastColumn="0" w:noHBand="0" w:noVBand="1"/>
      </w:tblPr>
      <w:tblGrid>
        <w:gridCol w:w="670"/>
        <w:gridCol w:w="663"/>
        <w:gridCol w:w="472"/>
        <w:gridCol w:w="727"/>
        <w:gridCol w:w="517"/>
        <w:gridCol w:w="609"/>
        <w:gridCol w:w="565"/>
        <w:gridCol w:w="630"/>
        <w:gridCol w:w="609"/>
        <w:gridCol w:w="565"/>
        <w:gridCol w:w="565"/>
        <w:gridCol w:w="565"/>
        <w:gridCol w:w="609"/>
        <w:gridCol w:w="567"/>
        <w:gridCol w:w="679"/>
        <w:gridCol w:w="626"/>
      </w:tblGrid>
      <w:tr w:rsidR="00D04DBA" w:rsidRPr="009E20AA" w14:paraId="1C55B13C"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C3210DD" w14:textId="77777777" w:rsidR="00D04DBA" w:rsidRPr="009E20AA" w:rsidRDefault="00D04DBA" w:rsidP="009E20AA">
            <w:pPr>
              <w:pStyle w:val="TAH"/>
            </w:pPr>
            <w:r w:rsidRPr="009E20AA">
              <w:t>NR Band</w:t>
            </w:r>
          </w:p>
        </w:tc>
        <w:tc>
          <w:tcPr>
            <w:tcW w:w="344" w:type="pct"/>
            <w:vMerge w:val="restart"/>
            <w:tcBorders>
              <w:top w:val="single" w:sz="4" w:space="0" w:color="auto"/>
              <w:left w:val="single" w:sz="4" w:space="0" w:color="auto"/>
              <w:bottom w:val="single" w:sz="4" w:space="0" w:color="auto"/>
              <w:right w:val="single" w:sz="4" w:space="0" w:color="auto"/>
            </w:tcBorders>
            <w:vAlign w:val="center"/>
          </w:tcPr>
          <w:p w14:paraId="57BDD935" w14:textId="77777777" w:rsidR="00D04DBA" w:rsidRPr="009E20AA" w:rsidRDefault="00D04DBA" w:rsidP="009E20AA">
            <w:pPr>
              <w:pStyle w:val="TAH"/>
            </w:pPr>
            <w:r w:rsidRPr="009E20AA">
              <w:t>SCS</w:t>
            </w:r>
          </w:p>
          <w:p w14:paraId="2942A7E3" w14:textId="77777777" w:rsidR="00D04DBA" w:rsidRPr="009E20AA" w:rsidRDefault="00D04DBA" w:rsidP="009E20AA">
            <w:pPr>
              <w:pStyle w:val="TAH"/>
            </w:pPr>
            <w:r w:rsidRPr="009E20AA">
              <w:t>(kHz)</w:t>
            </w:r>
          </w:p>
        </w:tc>
        <w:tc>
          <w:tcPr>
            <w:tcW w:w="245" w:type="pct"/>
            <w:tcBorders>
              <w:top w:val="single" w:sz="4" w:space="0" w:color="auto"/>
              <w:left w:val="single" w:sz="4" w:space="0" w:color="auto"/>
              <w:bottom w:val="single" w:sz="4" w:space="0" w:color="auto"/>
              <w:right w:val="single" w:sz="4" w:space="0" w:color="auto"/>
            </w:tcBorders>
          </w:tcPr>
          <w:p w14:paraId="7D2F7CF0" w14:textId="77777777" w:rsidR="00D04DBA" w:rsidRPr="009E20AA" w:rsidRDefault="00D04DBA" w:rsidP="009E20AA">
            <w:pPr>
              <w:pStyle w:val="TAH"/>
            </w:pPr>
          </w:p>
        </w:tc>
        <w:tc>
          <w:tcPr>
            <w:tcW w:w="4064" w:type="pct"/>
            <w:gridSpan w:val="13"/>
            <w:tcBorders>
              <w:top w:val="single" w:sz="4" w:space="0" w:color="auto"/>
              <w:left w:val="single" w:sz="4" w:space="0" w:color="auto"/>
              <w:bottom w:val="single" w:sz="4" w:space="0" w:color="auto"/>
              <w:right w:val="single" w:sz="4" w:space="0" w:color="auto"/>
            </w:tcBorders>
            <w:hideMark/>
          </w:tcPr>
          <w:p w14:paraId="21D8FC59" w14:textId="77777777" w:rsidR="00D04DBA" w:rsidRPr="009E20AA" w:rsidRDefault="00D04DBA" w:rsidP="009E20AA">
            <w:pPr>
              <w:pStyle w:val="TAH"/>
            </w:pPr>
            <w:r w:rsidRPr="009E20AA">
              <w:t>UE Channel bandwidth (MHz)</w:t>
            </w:r>
          </w:p>
        </w:tc>
      </w:tr>
      <w:tr w:rsidR="00D04DBA" w:rsidRPr="009E20AA" w14:paraId="0D428636"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E7D088A" w14:textId="77777777" w:rsidR="00D04DBA" w:rsidRPr="009E20AA" w:rsidRDefault="00D04DBA" w:rsidP="009E20AA">
            <w:pPr>
              <w:pStyle w:val="TAH"/>
            </w:pPr>
          </w:p>
        </w:tc>
        <w:tc>
          <w:tcPr>
            <w:tcW w:w="344" w:type="pct"/>
            <w:vMerge/>
            <w:tcBorders>
              <w:top w:val="single" w:sz="4" w:space="0" w:color="auto"/>
              <w:left w:val="single" w:sz="4" w:space="0" w:color="auto"/>
              <w:bottom w:val="single" w:sz="4" w:space="0" w:color="auto"/>
              <w:right w:val="single" w:sz="4" w:space="0" w:color="auto"/>
            </w:tcBorders>
            <w:vAlign w:val="center"/>
            <w:hideMark/>
          </w:tcPr>
          <w:p w14:paraId="3DBD6362" w14:textId="77777777" w:rsidR="00D04DBA" w:rsidRPr="009E20AA" w:rsidRDefault="00D04DBA" w:rsidP="009E20AA">
            <w:pPr>
              <w:pStyle w:val="TAH"/>
            </w:pPr>
          </w:p>
        </w:tc>
        <w:tc>
          <w:tcPr>
            <w:tcW w:w="245" w:type="pct"/>
            <w:tcBorders>
              <w:top w:val="single" w:sz="4" w:space="0" w:color="auto"/>
              <w:left w:val="single" w:sz="4" w:space="0" w:color="auto"/>
              <w:bottom w:val="single" w:sz="4" w:space="0" w:color="auto"/>
              <w:right w:val="single" w:sz="4" w:space="0" w:color="auto"/>
            </w:tcBorders>
            <w:vAlign w:val="center"/>
            <w:hideMark/>
          </w:tcPr>
          <w:p w14:paraId="259A8ADC" w14:textId="77777777" w:rsidR="00D04DBA" w:rsidRPr="009E20AA" w:rsidRDefault="00D04DBA" w:rsidP="009E20AA">
            <w:pPr>
              <w:pStyle w:val="TAH"/>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CDCEBF" w14:textId="77777777" w:rsidR="00D04DBA" w:rsidRPr="009E20AA" w:rsidRDefault="00D04DBA" w:rsidP="009E20AA">
            <w:pPr>
              <w:pStyle w:val="TAH"/>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6815166" w14:textId="77777777" w:rsidR="00D04DBA" w:rsidRPr="009E20AA" w:rsidRDefault="00D04DBA" w:rsidP="009E20AA">
            <w:pPr>
              <w:pStyle w:val="TAH"/>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A1C91FE" w14:textId="77777777" w:rsidR="00D04DBA" w:rsidRPr="009E20AA" w:rsidRDefault="00D04DBA" w:rsidP="009E20AA">
            <w:pPr>
              <w:pStyle w:val="TAH"/>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519923D" w14:textId="77777777" w:rsidR="00D04DBA" w:rsidRPr="009E20AA" w:rsidRDefault="00D04DBA" w:rsidP="009E20AA">
            <w:pPr>
              <w:pStyle w:val="TAH"/>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0C2D9C" w14:textId="77777777" w:rsidR="00D04DBA" w:rsidRPr="009E20AA" w:rsidRDefault="00D04DBA" w:rsidP="009E20AA">
            <w:pPr>
              <w:pStyle w:val="TAH"/>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B3EB8D2" w14:textId="77777777" w:rsidR="00D04DBA" w:rsidRPr="009E20AA" w:rsidRDefault="00D04DBA" w:rsidP="009E20AA">
            <w:pPr>
              <w:pStyle w:val="TAH"/>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04559EF" w14:textId="77777777" w:rsidR="00D04DBA" w:rsidRPr="009E20AA" w:rsidRDefault="00D04DBA" w:rsidP="009E20AA">
            <w:pPr>
              <w:pStyle w:val="TAH"/>
              <w:rPr>
                <w:lang w:eastAsia="zh-CN"/>
              </w:rPr>
            </w:pPr>
            <w:r w:rsidRPr="009E20AA">
              <w:rPr>
                <w:lang w:eastAsia="zh-CN"/>
              </w:rPr>
              <w:t>45</w:t>
            </w:r>
          </w:p>
        </w:tc>
        <w:tc>
          <w:tcPr>
            <w:tcW w:w="293" w:type="pct"/>
            <w:tcBorders>
              <w:top w:val="single" w:sz="4" w:space="0" w:color="auto"/>
              <w:left w:val="single" w:sz="4" w:space="0" w:color="auto"/>
              <w:bottom w:val="single" w:sz="4" w:space="0" w:color="auto"/>
              <w:right w:val="single" w:sz="4" w:space="0" w:color="auto"/>
            </w:tcBorders>
            <w:vAlign w:val="center"/>
            <w:hideMark/>
          </w:tcPr>
          <w:p w14:paraId="6F97F339" w14:textId="77777777" w:rsidR="00D04DBA" w:rsidRPr="009E20AA" w:rsidRDefault="00D04DBA" w:rsidP="009E20AA">
            <w:pPr>
              <w:pStyle w:val="TAH"/>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5AC3E6" w14:textId="77777777" w:rsidR="00D04DBA" w:rsidRPr="009E20AA" w:rsidRDefault="00D04DBA" w:rsidP="009E20AA">
            <w:pPr>
              <w:pStyle w:val="TAH"/>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3C1A2180" w14:textId="77777777" w:rsidR="00D04DBA" w:rsidRPr="009E20AA" w:rsidRDefault="00D04DBA" w:rsidP="009E20AA">
            <w:pPr>
              <w:pStyle w:val="TAH"/>
            </w:pPr>
            <w:r w:rsidRPr="009E20AA">
              <w:t>70</w:t>
            </w:r>
            <w:r w:rsidRPr="009E20AA">
              <w:rPr>
                <w:vertAlign w:val="superscript"/>
              </w:rPr>
              <w:t>6</w:t>
            </w:r>
          </w:p>
        </w:tc>
        <w:tc>
          <w:tcPr>
            <w:tcW w:w="294" w:type="pct"/>
            <w:tcBorders>
              <w:top w:val="single" w:sz="4" w:space="0" w:color="auto"/>
              <w:left w:val="single" w:sz="4" w:space="0" w:color="auto"/>
              <w:bottom w:val="single" w:sz="4" w:space="0" w:color="auto"/>
              <w:right w:val="single" w:sz="4" w:space="0" w:color="auto"/>
            </w:tcBorders>
            <w:vAlign w:val="center"/>
            <w:hideMark/>
          </w:tcPr>
          <w:p w14:paraId="51840843" w14:textId="77777777" w:rsidR="00D04DBA" w:rsidRPr="009E20AA" w:rsidRDefault="00D04DBA" w:rsidP="009E20AA">
            <w:pPr>
              <w:pStyle w:val="TAH"/>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3DC73C" w14:textId="77777777" w:rsidR="00D04DBA" w:rsidRPr="009E20AA" w:rsidRDefault="00D04DBA" w:rsidP="009E20AA">
            <w:pPr>
              <w:pStyle w:val="TAH"/>
            </w:pPr>
            <w:r w:rsidRPr="009E20AA">
              <w:rPr>
                <w:rFonts w:eastAsia="Yu Mincho"/>
              </w:rPr>
              <w:t>90</w:t>
            </w:r>
            <w:r w:rsidRPr="009E20AA">
              <w:rPr>
                <w:rFonts w:eastAsia="Yu Mincho"/>
                <w:vertAlign w:val="superscript"/>
              </w:rPr>
              <w:t>6</w:t>
            </w:r>
          </w:p>
        </w:tc>
        <w:tc>
          <w:tcPr>
            <w:tcW w:w="325" w:type="pct"/>
            <w:tcBorders>
              <w:top w:val="single" w:sz="4" w:space="0" w:color="auto"/>
              <w:left w:val="single" w:sz="4" w:space="0" w:color="auto"/>
              <w:bottom w:val="single" w:sz="4" w:space="0" w:color="auto"/>
              <w:right w:val="single" w:sz="4" w:space="0" w:color="auto"/>
            </w:tcBorders>
            <w:vAlign w:val="center"/>
            <w:hideMark/>
          </w:tcPr>
          <w:p w14:paraId="4A111AEB" w14:textId="77777777" w:rsidR="00D04DBA" w:rsidRPr="009E20AA" w:rsidRDefault="00D04DBA" w:rsidP="009E20AA">
            <w:pPr>
              <w:pStyle w:val="TAH"/>
              <w:rPr>
                <w:rFonts w:eastAsia="Yu Mincho"/>
              </w:rPr>
            </w:pPr>
            <w:r w:rsidRPr="009E20AA">
              <w:rPr>
                <w:rFonts w:eastAsia="Yu Mincho"/>
              </w:rPr>
              <w:t>100</w:t>
            </w:r>
          </w:p>
        </w:tc>
      </w:tr>
      <w:tr w:rsidR="00D04DBA" w:rsidRPr="009E20AA" w14:paraId="0FE5EF67" w14:textId="77777777" w:rsidTr="009E20AA">
        <w:trPr>
          <w:trHeight w:val="225"/>
        </w:trPr>
        <w:tc>
          <w:tcPr>
            <w:tcW w:w="348" w:type="pct"/>
            <w:vMerge w:val="restart"/>
            <w:tcBorders>
              <w:top w:val="single" w:sz="4" w:space="0" w:color="auto"/>
              <w:left w:val="single" w:sz="4" w:space="0" w:color="auto"/>
              <w:right w:val="single" w:sz="4" w:space="0" w:color="auto"/>
            </w:tcBorders>
            <w:vAlign w:val="center"/>
          </w:tcPr>
          <w:p w14:paraId="4C237B1E" w14:textId="77777777" w:rsidR="00D04DBA" w:rsidRPr="009E20AA" w:rsidRDefault="00D04DBA" w:rsidP="009E20AA">
            <w:pPr>
              <w:pStyle w:val="TAC"/>
            </w:pPr>
            <w:r w:rsidRPr="009E20AA">
              <w:t>n1</w:t>
            </w:r>
          </w:p>
        </w:tc>
        <w:tc>
          <w:tcPr>
            <w:tcW w:w="344" w:type="pct"/>
            <w:tcBorders>
              <w:top w:val="single" w:sz="4" w:space="0" w:color="auto"/>
              <w:left w:val="single" w:sz="4" w:space="0" w:color="auto"/>
              <w:bottom w:val="single" w:sz="4" w:space="0" w:color="auto"/>
              <w:right w:val="single" w:sz="4" w:space="0" w:color="auto"/>
            </w:tcBorders>
            <w:vAlign w:val="center"/>
          </w:tcPr>
          <w:p w14:paraId="0836FBE7"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406A83C4"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514DCE8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0F98A41"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7039BEB2"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2559FC2"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59DEC14C"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1AA6922" w14:textId="77777777" w:rsidR="00D04DBA" w:rsidRPr="009E20AA" w:rsidRDefault="00D04DBA" w:rsidP="009E20AA">
            <w:pPr>
              <w:pStyle w:val="TAC"/>
            </w:pPr>
            <w:r w:rsidRPr="009E20AA">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1190261B" w14:textId="77777777" w:rsidR="00D04DBA" w:rsidRPr="009E20AA" w:rsidRDefault="00D04DBA" w:rsidP="009E20AA">
            <w:pPr>
              <w:pStyle w:val="TAC"/>
            </w:pPr>
            <w:r w:rsidRPr="009E20AA">
              <w:rPr>
                <w:lang w:eastAsia="zh-CN"/>
              </w:rPr>
              <w:t>45</w:t>
            </w:r>
            <w:r w:rsidRPr="009E20AA">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2128ABC" w14:textId="77777777" w:rsidR="00D04DBA" w:rsidRPr="009E20AA" w:rsidRDefault="00D04DBA" w:rsidP="009E20AA">
            <w:pPr>
              <w:pStyle w:val="TAC"/>
            </w:pPr>
            <w:r w:rsidRPr="009E20AA">
              <w:t>50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7C613F9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9D14FE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F35F3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4B9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99E4A9" w14:textId="77777777" w:rsidR="00D04DBA" w:rsidRPr="009E20AA" w:rsidRDefault="00D04DBA" w:rsidP="009E20AA">
            <w:pPr>
              <w:pStyle w:val="TAC"/>
            </w:pPr>
          </w:p>
        </w:tc>
      </w:tr>
      <w:tr w:rsidR="00D04DBA" w:rsidRPr="009E20AA" w14:paraId="518B8D31" w14:textId="77777777" w:rsidTr="009E20AA">
        <w:trPr>
          <w:trHeight w:val="225"/>
        </w:trPr>
        <w:tc>
          <w:tcPr>
            <w:tcW w:w="348" w:type="pct"/>
            <w:vMerge/>
            <w:tcBorders>
              <w:left w:val="single" w:sz="4" w:space="0" w:color="auto"/>
              <w:right w:val="single" w:sz="4" w:space="0" w:color="auto"/>
            </w:tcBorders>
            <w:vAlign w:val="center"/>
          </w:tcPr>
          <w:p w14:paraId="031E0B41"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2A25F02"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A23918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19251D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455B6E1E"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5F9C3EC7"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82135E2"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7D1CCD8E"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506B21A" w14:textId="77777777" w:rsidR="00D04DBA" w:rsidRPr="009E20AA" w:rsidRDefault="00D04DBA" w:rsidP="009E20AA">
            <w:pPr>
              <w:pStyle w:val="TAC"/>
            </w:pPr>
            <w:r w:rsidRPr="009E20AA">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CEB7079" w14:textId="77777777" w:rsidR="00D04DBA" w:rsidRPr="009E20AA" w:rsidRDefault="00D04DBA" w:rsidP="009E20AA">
            <w:pPr>
              <w:pStyle w:val="TAC"/>
            </w:pPr>
            <w:r w:rsidRPr="009E20AA">
              <w:rPr>
                <w:lang w:eastAsia="zh-CN"/>
              </w:rPr>
              <w:t>45</w:t>
            </w:r>
            <w:r w:rsidRPr="009E20AA">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F46DAC6" w14:textId="77777777" w:rsidR="00D04DBA" w:rsidRPr="009E20AA" w:rsidRDefault="00D04DBA" w:rsidP="009E20AA">
            <w:pPr>
              <w:pStyle w:val="TAC"/>
            </w:pPr>
            <w:r w:rsidRPr="009E20AA">
              <w:t>50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0C43D1D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D6254F"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262195F"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742AE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B9EAE25" w14:textId="77777777" w:rsidR="00D04DBA" w:rsidRPr="009E20AA" w:rsidRDefault="00D04DBA" w:rsidP="009E20AA">
            <w:pPr>
              <w:pStyle w:val="TAC"/>
            </w:pPr>
          </w:p>
        </w:tc>
      </w:tr>
      <w:tr w:rsidR="00D04DBA" w:rsidRPr="009E20AA" w14:paraId="3E57356B"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71B48323"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17DCF6"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6F849DF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DACC2F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77C0DE2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3D16E57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326CFC4A"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1A176D5D"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0FCB5165" w14:textId="77777777" w:rsidR="00D04DBA" w:rsidRPr="009E20AA" w:rsidRDefault="00D04DBA" w:rsidP="009E20AA">
            <w:pPr>
              <w:pStyle w:val="TAC"/>
            </w:pPr>
            <w:r w:rsidRPr="009E20AA">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5FE438C" w14:textId="77777777" w:rsidR="00D04DBA" w:rsidRPr="009E20AA" w:rsidRDefault="00D04DBA" w:rsidP="009E20AA">
            <w:pPr>
              <w:pStyle w:val="TAC"/>
            </w:pPr>
            <w:r w:rsidRPr="009E20AA">
              <w:rPr>
                <w:lang w:eastAsia="zh-CN"/>
              </w:rPr>
              <w:t>45</w:t>
            </w:r>
            <w:r w:rsidRPr="009E20AA">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0671F9A6" w14:textId="77777777" w:rsidR="00D04DBA" w:rsidRPr="009E20AA" w:rsidRDefault="00D04DBA" w:rsidP="009E20AA">
            <w:pPr>
              <w:pStyle w:val="TAC"/>
            </w:pPr>
            <w:r w:rsidRPr="009E20AA">
              <w:t>50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5D831A1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8CB47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F3A6A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4D065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F9484A" w14:textId="77777777" w:rsidR="00D04DBA" w:rsidRPr="009E20AA" w:rsidRDefault="00D04DBA" w:rsidP="009E20AA">
            <w:pPr>
              <w:pStyle w:val="TAC"/>
            </w:pPr>
          </w:p>
        </w:tc>
      </w:tr>
      <w:tr w:rsidR="009D2421" w:rsidRPr="009E20AA" w14:paraId="19DC5410"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2A93159" w14:textId="77777777" w:rsidR="009D2421" w:rsidRPr="009E20AA" w:rsidRDefault="009D2421" w:rsidP="009E20AA">
            <w:pPr>
              <w:pStyle w:val="TAC"/>
            </w:pPr>
            <w:r w:rsidRPr="009E20AA">
              <w:t>n2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FD6F741" w14:textId="77777777" w:rsidR="009D2421" w:rsidRPr="009E20AA" w:rsidRDefault="009D2421" w:rsidP="009E20AA">
            <w:pPr>
              <w:pStyle w:val="TAC"/>
              <w:rPr>
                <w:rFonts w:ascii="Calibri" w:hAnsi="Calibri"/>
                <w:sz w:val="22"/>
              </w:rPr>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4D83CE0" w14:textId="77777777" w:rsidR="009D2421" w:rsidRPr="009E20AA" w:rsidRDefault="009D2421"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6A4230F"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1E1CD71"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33D77"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1AA0122" w14:textId="7AC950E9" w:rsidR="009D2421" w:rsidRPr="009E20AA" w:rsidRDefault="009D2421"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11FA356B" w14:textId="1831F634"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46E008F6" w14:textId="4FBEF099"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BC49CF6"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C649CE"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0A45C5"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23598D"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F5EE6"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586DE1"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7C1FCA" w14:textId="77777777" w:rsidR="009D2421" w:rsidRPr="009E20AA" w:rsidRDefault="009D2421" w:rsidP="009E20AA">
            <w:pPr>
              <w:pStyle w:val="TAC"/>
            </w:pPr>
          </w:p>
        </w:tc>
      </w:tr>
      <w:tr w:rsidR="009D2421" w:rsidRPr="009E20AA" w14:paraId="567CBDC5"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491AED3" w14:textId="77777777" w:rsidR="009D2421" w:rsidRPr="009E20AA" w:rsidRDefault="009D2421"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3EC934B" w14:textId="77777777" w:rsidR="009D2421" w:rsidRPr="009E20AA" w:rsidRDefault="009D2421"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35DB7864"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FA66D7E"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EC35A74"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72129E"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4E41289D" w14:textId="6B20F0E6" w:rsidR="009D2421" w:rsidRPr="009E20AA" w:rsidRDefault="009D2421"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34BFFA7C" w14:textId="69C6A728"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43F92CA8" w14:textId="05079043"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4932F90E"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8967A0"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59414A"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2A7765"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32A6B"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EF24B6"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602BC9" w14:textId="77777777" w:rsidR="009D2421" w:rsidRPr="009E20AA" w:rsidRDefault="009D2421" w:rsidP="009E20AA">
            <w:pPr>
              <w:pStyle w:val="TAC"/>
            </w:pPr>
          </w:p>
        </w:tc>
      </w:tr>
      <w:tr w:rsidR="009D2421" w:rsidRPr="009E20AA" w14:paraId="304E6B4E"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89233C" w14:textId="77777777" w:rsidR="009D2421" w:rsidRPr="009E20AA" w:rsidRDefault="009D2421"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A196127" w14:textId="77777777" w:rsidR="009D2421" w:rsidRPr="009E20AA" w:rsidRDefault="009D2421"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4AB10363"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3DBCE3A"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28331B5"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E16ADCB"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71611B2" w14:textId="0E360EF1" w:rsidR="009D2421" w:rsidRPr="009E20AA" w:rsidRDefault="009D2421"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54B1C868" w14:textId="4AE7FAA8"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43622974" w14:textId="4087E755"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27DD21A8"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60EDB0"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B79F7"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2CA53"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A8CAF1"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A7E2B88"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58F226" w14:textId="77777777" w:rsidR="009D2421" w:rsidRPr="009E20AA" w:rsidRDefault="009D2421" w:rsidP="009E20AA">
            <w:pPr>
              <w:pStyle w:val="TAC"/>
            </w:pPr>
          </w:p>
        </w:tc>
      </w:tr>
      <w:tr w:rsidR="00D04DBA" w:rsidRPr="009E20AA" w14:paraId="5E456401"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B775E76" w14:textId="77777777" w:rsidR="00D04DBA" w:rsidRPr="009E20AA" w:rsidRDefault="00D04DBA" w:rsidP="009E20AA">
            <w:pPr>
              <w:pStyle w:val="TAC"/>
            </w:pPr>
            <w:r w:rsidRPr="009E20AA">
              <w:t>n3</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6FA783"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F7A33D6"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23A47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869F9C0"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49EDFEA"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00F172"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53B694C"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13435C02"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A2D7293"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5C912D91"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488E0E6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B99DB"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DA138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2B883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14A688" w14:textId="77777777" w:rsidR="00D04DBA" w:rsidRPr="009E20AA" w:rsidRDefault="00D04DBA" w:rsidP="009E20AA">
            <w:pPr>
              <w:pStyle w:val="TAC"/>
            </w:pPr>
          </w:p>
        </w:tc>
      </w:tr>
      <w:tr w:rsidR="00D04DBA" w:rsidRPr="009E20AA" w14:paraId="4775CAA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1A67D6"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B0E3EAE"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2C876D0F"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26F95B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D063D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292A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81029CC"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F201B99"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3DCFA808"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26E00AA"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11C57B8"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275DFF2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1E4F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8AA0B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24562E8"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AF01581" w14:textId="77777777" w:rsidR="00D04DBA" w:rsidRPr="009E20AA" w:rsidRDefault="00D04DBA" w:rsidP="009E20AA">
            <w:pPr>
              <w:pStyle w:val="TAC"/>
            </w:pPr>
          </w:p>
        </w:tc>
      </w:tr>
      <w:tr w:rsidR="00D04DBA" w:rsidRPr="009E20AA" w14:paraId="7E9D2214"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ED66B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A8ACE88"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A21EC8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27BEEE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789EBE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12C467B"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98817A"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7ABDFEA"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47B9FAFF"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44DEE8D8"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6978900"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6E6F995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5B993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711CCB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0E84ED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B267D2E" w14:textId="77777777" w:rsidR="00D04DBA" w:rsidRPr="009E20AA" w:rsidRDefault="00D04DBA" w:rsidP="009E20AA">
            <w:pPr>
              <w:pStyle w:val="TAC"/>
            </w:pPr>
          </w:p>
        </w:tc>
      </w:tr>
      <w:tr w:rsidR="009D2421" w:rsidRPr="009E20AA" w14:paraId="413BBB28"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D314755" w14:textId="77777777" w:rsidR="009D2421" w:rsidRPr="009E20AA" w:rsidRDefault="009D2421" w:rsidP="009E20AA">
            <w:pPr>
              <w:pStyle w:val="TAC"/>
            </w:pPr>
            <w:r w:rsidRPr="009E20AA">
              <w:t>n5</w:t>
            </w:r>
          </w:p>
        </w:tc>
        <w:tc>
          <w:tcPr>
            <w:tcW w:w="344" w:type="pct"/>
            <w:tcBorders>
              <w:top w:val="single" w:sz="4" w:space="0" w:color="auto"/>
              <w:left w:val="single" w:sz="4" w:space="0" w:color="auto"/>
              <w:bottom w:val="single" w:sz="4" w:space="0" w:color="auto"/>
              <w:right w:val="single" w:sz="4" w:space="0" w:color="auto"/>
            </w:tcBorders>
            <w:vAlign w:val="center"/>
            <w:hideMark/>
          </w:tcPr>
          <w:p w14:paraId="168A81A4" w14:textId="77777777" w:rsidR="009D2421" w:rsidRPr="009E20AA" w:rsidRDefault="009D2421"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A9C2A7F" w14:textId="77777777" w:rsidR="009D2421" w:rsidRPr="009E20AA" w:rsidRDefault="009D2421"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1733A3"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924C476"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291D151"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F17BA02" w14:textId="2002058E" w:rsidR="009D2421" w:rsidRPr="009E20AA" w:rsidRDefault="009D2421" w:rsidP="009E20AA">
            <w:pPr>
              <w:pStyle w:val="TAC"/>
            </w:pPr>
            <w:r w:rsidRPr="009E20AA">
              <w:t>25</w:t>
            </w:r>
            <w:r w:rsidRPr="009E20AA">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4C47D7A9"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294ED3"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AC1EC16"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8AF682"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1FD66E"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7227E2"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070CE8F"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B12C66"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20126D6" w14:textId="77777777" w:rsidR="009D2421" w:rsidRPr="009E20AA" w:rsidRDefault="009D2421" w:rsidP="009E20AA">
            <w:pPr>
              <w:pStyle w:val="TAC"/>
            </w:pPr>
          </w:p>
        </w:tc>
      </w:tr>
      <w:tr w:rsidR="009D2421" w:rsidRPr="009E20AA" w14:paraId="7C9FC22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B87B816" w14:textId="77777777" w:rsidR="009D2421" w:rsidRPr="009E20AA" w:rsidRDefault="009D2421"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0ADF392" w14:textId="77777777" w:rsidR="009D2421" w:rsidRPr="009E20AA" w:rsidRDefault="009D2421"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7C65D7C4"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A136F17"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699ACFC"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8DFB0A"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1E49103" w14:textId="089BD761" w:rsidR="009D2421" w:rsidRPr="009E20AA" w:rsidRDefault="009D2421" w:rsidP="009E20AA">
            <w:pPr>
              <w:pStyle w:val="TAC"/>
            </w:pPr>
            <w:r w:rsidRPr="009E20AA">
              <w:t>25</w:t>
            </w:r>
            <w:r w:rsidRPr="009E20AA">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689C0CE2"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5A7306A"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9F92514"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0508D"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AEEF45B"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213DAC"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247B791"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5A0579"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90DDF5" w14:textId="77777777" w:rsidR="009D2421" w:rsidRPr="009E20AA" w:rsidRDefault="009D2421" w:rsidP="009E20AA">
            <w:pPr>
              <w:pStyle w:val="TAC"/>
            </w:pPr>
          </w:p>
        </w:tc>
      </w:tr>
      <w:tr w:rsidR="00D04DBA" w:rsidRPr="009E20AA" w14:paraId="49850656"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7E8AE03"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4685A2B"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4257FC7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47E0B38"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2814BF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4B4C4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B9C63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6DD7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9AE6C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3939A1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08B104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FBC51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C5BD2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F67648"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247E66"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11EB85" w14:textId="77777777" w:rsidR="00D04DBA" w:rsidRPr="009E20AA" w:rsidRDefault="00D04DBA" w:rsidP="009E20AA">
            <w:pPr>
              <w:pStyle w:val="TAC"/>
            </w:pPr>
          </w:p>
        </w:tc>
      </w:tr>
      <w:tr w:rsidR="00635493" w:rsidRPr="009E20AA" w14:paraId="0F76D8C5"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50F3DA" w14:textId="77777777" w:rsidR="00635493" w:rsidRPr="009E20AA" w:rsidRDefault="00635493" w:rsidP="009E20AA">
            <w:pPr>
              <w:pStyle w:val="TAC"/>
            </w:pPr>
            <w:r w:rsidRPr="009E20AA">
              <w:t>n7</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A7A72C" w14:textId="77777777" w:rsidR="00635493" w:rsidRPr="009E20AA" w:rsidRDefault="00635493"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DC50692" w14:textId="77777777" w:rsidR="00635493" w:rsidRPr="009E20AA" w:rsidRDefault="00635493"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A99E2BD" w14:textId="77777777" w:rsidR="00635493" w:rsidRPr="009E20AA" w:rsidRDefault="00635493"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C9C1C04" w14:textId="77777777" w:rsidR="00635493" w:rsidRPr="009E20AA" w:rsidRDefault="00635493"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EB9780" w14:textId="77777777" w:rsidR="00635493" w:rsidRPr="009E20AA" w:rsidRDefault="00635493"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81FDF5F" w14:textId="683380F3" w:rsidR="00635493" w:rsidRPr="009E20AA" w:rsidRDefault="00635493" w:rsidP="009E20AA">
            <w:pPr>
              <w:pStyle w:val="TAC"/>
            </w:pPr>
            <w:r w:rsidRPr="009E20AA">
              <w:rPr>
                <w:rFonts w:eastAsia="SimSun"/>
                <w:lang w:eastAsia="zh-CN"/>
              </w:rPr>
              <w:t>25</w:t>
            </w:r>
          </w:p>
        </w:tc>
        <w:tc>
          <w:tcPr>
            <w:tcW w:w="327" w:type="pct"/>
            <w:tcBorders>
              <w:top w:val="single" w:sz="4" w:space="0" w:color="auto"/>
              <w:left w:val="single" w:sz="4" w:space="0" w:color="auto"/>
              <w:bottom w:val="single" w:sz="4" w:space="0" w:color="auto"/>
              <w:right w:val="single" w:sz="4" w:space="0" w:color="auto"/>
            </w:tcBorders>
            <w:vAlign w:val="center"/>
          </w:tcPr>
          <w:p w14:paraId="49C8F922" w14:textId="1AE6E370" w:rsidR="00635493" w:rsidRPr="009E20AA" w:rsidRDefault="00635493" w:rsidP="009E20AA">
            <w:pPr>
              <w:pStyle w:val="TAC"/>
            </w:pPr>
            <w:r w:rsidRPr="009E20AA">
              <w:rPr>
                <w:rFonts w:eastAsia="SimSun"/>
                <w:lang w:eastAsia="zh-CN"/>
              </w:rPr>
              <w:t>30</w:t>
            </w:r>
          </w:p>
        </w:tc>
        <w:tc>
          <w:tcPr>
            <w:tcW w:w="316" w:type="pct"/>
            <w:tcBorders>
              <w:top w:val="single" w:sz="4" w:space="0" w:color="auto"/>
              <w:left w:val="single" w:sz="4" w:space="0" w:color="auto"/>
              <w:bottom w:val="single" w:sz="4" w:space="0" w:color="auto"/>
              <w:right w:val="single" w:sz="4" w:space="0" w:color="auto"/>
            </w:tcBorders>
            <w:vAlign w:val="center"/>
          </w:tcPr>
          <w:p w14:paraId="3E0A5AFA" w14:textId="26B00E84" w:rsidR="00635493" w:rsidRPr="009E20AA" w:rsidRDefault="00635493" w:rsidP="009E20AA">
            <w:pPr>
              <w:pStyle w:val="TAC"/>
            </w:pPr>
            <w:r w:rsidRPr="009E20AA">
              <w:rPr>
                <w:rFonts w:eastAsia="SimSun"/>
                <w:lang w:eastAsia="zh-CN"/>
              </w:rPr>
              <w:t>40</w:t>
            </w:r>
          </w:p>
        </w:tc>
        <w:tc>
          <w:tcPr>
            <w:tcW w:w="293" w:type="pct"/>
            <w:tcBorders>
              <w:top w:val="single" w:sz="4" w:space="0" w:color="auto"/>
              <w:left w:val="single" w:sz="4" w:space="0" w:color="auto"/>
              <w:bottom w:val="single" w:sz="4" w:space="0" w:color="auto"/>
              <w:right w:val="single" w:sz="4" w:space="0" w:color="auto"/>
            </w:tcBorders>
          </w:tcPr>
          <w:p w14:paraId="2E51098E" w14:textId="77777777" w:rsidR="00635493" w:rsidRPr="009E20AA" w:rsidRDefault="00635493"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E8532A" w14:textId="77345F4D" w:rsidR="00635493" w:rsidRPr="009E20AA" w:rsidRDefault="00635493" w:rsidP="009E20AA">
            <w:pPr>
              <w:pStyle w:val="TAC"/>
            </w:pPr>
            <w:r w:rsidRPr="009E20AA">
              <w:rPr>
                <w:rFonts w:eastAsia="SimSun"/>
                <w:lang w:eastAsia="zh-CN"/>
              </w:rPr>
              <w:t>50</w:t>
            </w:r>
          </w:p>
        </w:tc>
        <w:tc>
          <w:tcPr>
            <w:tcW w:w="293" w:type="pct"/>
            <w:tcBorders>
              <w:top w:val="single" w:sz="4" w:space="0" w:color="auto"/>
              <w:left w:val="single" w:sz="4" w:space="0" w:color="auto"/>
              <w:bottom w:val="single" w:sz="4" w:space="0" w:color="auto"/>
              <w:right w:val="single" w:sz="4" w:space="0" w:color="auto"/>
            </w:tcBorders>
            <w:vAlign w:val="center"/>
          </w:tcPr>
          <w:p w14:paraId="6CCB7681" w14:textId="77777777" w:rsidR="00635493" w:rsidRPr="009E20AA" w:rsidRDefault="00635493"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8E23A1" w14:textId="77777777" w:rsidR="00635493" w:rsidRPr="009E20AA" w:rsidRDefault="00635493"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BF9BF90" w14:textId="77777777" w:rsidR="00635493" w:rsidRPr="009E20AA" w:rsidRDefault="00635493"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36DC9D" w14:textId="77777777" w:rsidR="00635493" w:rsidRPr="009E20AA" w:rsidRDefault="00635493"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BA630E" w14:textId="77777777" w:rsidR="00635493" w:rsidRPr="009E20AA" w:rsidRDefault="00635493" w:rsidP="009E20AA">
            <w:pPr>
              <w:pStyle w:val="TAC"/>
            </w:pPr>
          </w:p>
        </w:tc>
      </w:tr>
      <w:tr w:rsidR="00635493" w:rsidRPr="009E20AA" w14:paraId="5540E87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D66B862" w14:textId="77777777" w:rsidR="00635493" w:rsidRPr="009E20AA" w:rsidRDefault="00635493"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8BC77FE" w14:textId="77777777" w:rsidR="00635493" w:rsidRPr="009E20AA" w:rsidRDefault="00635493"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015436CD" w14:textId="77777777" w:rsidR="00635493" w:rsidRPr="009E20AA" w:rsidRDefault="00635493"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6C6FCB0" w14:textId="77777777" w:rsidR="00635493" w:rsidRPr="009E20AA" w:rsidRDefault="00635493"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D8B7D7" w14:textId="77777777" w:rsidR="00635493" w:rsidRPr="009E20AA" w:rsidRDefault="00635493"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7119886" w14:textId="77777777" w:rsidR="00635493" w:rsidRPr="009E20AA" w:rsidRDefault="00635493"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19150DA5" w14:textId="4B2994BA" w:rsidR="00635493" w:rsidRPr="009E20AA" w:rsidRDefault="00635493" w:rsidP="009E20AA">
            <w:pPr>
              <w:pStyle w:val="TAC"/>
            </w:pPr>
            <w:r w:rsidRPr="009E20AA">
              <w:rPr>
                <w:rFonts w:eastAsia="SimSun"/>
                <w:lang w:eastAsia="zh-CN"/>
              </w:rPr>
              <w:t>25</w:t>
            </w:r>
          </w:p>
        </w:tc>
        <w:tc>
          <w:tcPr>
            <w:tcW w:w="327" w:type="pct"/>
            <w:tcBorders>
              <w:top w:val="single" w:sz="4" w:space="0" w:color="auto"/>
              <w:left w:val="single" w:sz="4" w:space="0" w:color="auto"/>
              <w:bottom w:val="single" w:sz="4" w:space="0" w:color="auto"/>
              <w:right w:val="single" w:sz="4" w:space="0" w:color="auto"/>
            </w:tcBorders>
            <w:vAlign w:val="center"/>
          </w:tcPr>
          <w:p w14:paraId="57B938EC" w14:textId="153B74F2" w:rsidR="00635493" w:rsidRPr="009E20AA" w:rsidRDefault="00635493" w:rsidP="009E20AA">
            <w:pPr>
              <w:pStyle w:val="TAC"/>
            </w:pPr>
            <w:r w:rsidRPr="009E20AA">
              <w:rPr>
                <w:rFonts w:eastAsia="SimSun"/>
                <w:lang w:eastAsia="zh-CN"/>
              </w:rPr>
              <w:t>30</w:t>
            </w:r>
          </w:p>
        </w:tc>
        <w:tc>
          <w:tcPr>
            <w:tcW w:w="316" w:type="pct"/>
            <w:tcBorders>
              <w:top w:val="single" w:sz="4" w:space="0" w:color="auto"/>
              <w:left w:val="single" w:sz="4" w:space="0" w:color="auto"/>
              <w:bottom w:val="single" w:sz="4" w:space="0" w:color="auto"/>
              <w:right w:val="single" w:sz="4" w:space="0" w:color="auto"/>
            </w:tcBorders>
            <w:vAlign w:val="center"/>
          </w:tcPr>
          <w:p w14:paraId="77C9A899" w14:textId="2502256F" w:rsidR="00635493" w:rsidRPr="009E20AA" w:rsidRDefault="00635493" w:rsidP="009E20AA">
            <w:pPr>
              <w:pStyle w:val="TAC"/>
            </w:pPr>
            <w:r w:rsidRPr="009E20AA">
              <w:rPr>
                <w:rFonts w:eastAsia="SimSun"/>
                <w:lang w:eastAsia="zh-CN"/>
              </w:rPr>
              <w:t>40</w:t>
            </w:r>
          </w:p>
        </w:tc>
        <w:tc>
          <w:tcPr>
            <w:tcW w:w="293" w:type="pct"/>
            <w:tcBorders>
              <w:top w:val="single" w:sz="4" w:space="0" w:color="auto"/>
              <w:left w:val="single" w:sz="4" w:space="0" w:color="auto"/>
              <w:bottom w:val="single" w:sz="4" w:space="0" w:color="auto"/>
              <w:right w:val="single" w:sz="4" w:space="0" w:color="auto"/>
            </w:tcBorders>
          </w:tcPr>
          <w:p w14:paraId="0E55E0E2" w14:textId="77777777" w:rsidR="00635493" w:rsidRPr="009E20AA" w:rsidRDefault="00635493"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A0F5C7" w14:textId="2F390862" w:rsidR="00635493" w:rsidRPr="009E20AA" w:rsidRDefault="00635493" w:rsidP="009E20AA">
            <w:pPr>
              <w:pStyle w:val="TAC"/>
            </w:pPr>
            <w:r w:rsidRPr="009E20AA">
              <w:rPr>
                <w:rFonts w:eastAsia="SimSun"/>
                <w:lang w:eastAsia="zh-CN"/>
              </w:rPr>
              <w:t>50</w:t>
            </w:r>
          </w:p>
        </w:tc>
        <w:tc>
          <w:tcPr>
            <w:tcW w:w="293" w:type="pct"/>
            <w:tcBorders>
              <w:top w:val="single" w:sz="4" w:space="0" w:color="auto"/>
              <w:left w:val="single" w:sz="4" w:space="0" w:color="auto"/>
              <w:bottom w:val="single" w:sz="4" w:space="0" w:color="auto"/>
              <w:right w:val="single" w:sz="4" w:space="0" w:color="auto"/>
            </w:tcBorders>
            <w:vAlign w:val="center"/>
          </w:tcPr>
          <w:p w14:paraId="2D018532" w14:textId="77777777" w:rsidR="00635493" w:rsidRPr="009E20AA" w:rsidRDefault="00635493"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5FA7F5" w14:textId="77777777" w:rsidR="00635493" w:rsidRPr="009E20AA" w:rsidRDefault="00635493"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BB1ED9" w14:textId="77777777" w:rsidR="00635493" w:rsidRPr="009E20AA" w:rsidRDefault="00635493"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9B3130" w14:textId="77777777" w:rsidR="00635493" w:rsidRPr="009E20AA" w:rsidRDefault="00635493"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3BAEDC8" w14:textId="77777777" w:rsidR="00635493" w:rsidRPr="009E20AA" w:rsidRDefault="00635493" w:rsidP="009E20AA">
            <w:pPr>
              <w:pStyle w:val="TAC"/>
            </w:pPr>
          </w:p>
        </w:tc>
      </w:tr>
      <w:tr w:rsidR="00635493" w:rsidRPr="009E20AA" w14:paraId="3D3E0457"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6243DFC" w14:textId="77777777" w:rsidR="00635493" w:rsidRPr="009E20AA" w:rsidRDefault="00635493"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276AAAF7" w14:textId="77777777" w:rsidR="00635493" w:rsidRPr="009E20AA" w:rsidRDefault="00635493"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422D84F8" w14:textId="77777777" w:rsidR="00635493" w:rsidRPr="009E20AA" w:rsidRDefault="00635493"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753039F" w14:textId="77777777" w:rsidR="00635493" w:rsidRPr="009E20AA" w:rsidRDefault="00635493"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BEC951" w14:textId="77777777" w:rsidR="00635493" w:rsidRPr="009E20AA" w:rsidRDefault="00635493"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3E3179" w14:textId="77777777" w:rsidR="00635493" w:rsidRPr="009E20AA" w:rsidRDefault="00635493"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3CFCAAFA" w14:textId="5E62CBAB" w:rsidR="00635493" w:rsidRPr="009E20AA" w:rsidRDefault="00635493" w:rsidP="009E20AA">
            <w:pPr>
              <w:pStyle w:val="TAC"/>
            </w:pPr>
            <w:r w:rsidRPr="009E20AA">
              <w:rPr>
                <w:rFonts w:eastAsia="SimSun"/>
                <w:lang w:eastAsia="zh-CN"/>
              </w:rPr>
              <w:t>25</w:t>
            </w:r>
          </w:p>
        </w:tc>
        <w:tc>
          <w:tcPr>
            <w:tcW w:w="327" w:type="pct"/>
            <w:tcBorders>
              <w:top w:val="single" w:sz="4" w:space="0" w:color="auto"/>
              <w:left w:val="single" w:sz="4" w:space="0" w:color="auto"/>
              <w:bottom w:val="single" w:sz="4" w:space="0" w:color="auto"/>
              <w:right w:val="single" w:sz="4" w:space="0" w:color="auto"/>
            </w:tcBorders>
            <w:vAlign w:val="center"/>
          </w:tcPr>
          <w:p w14:paraId="4437FF41" w14:textId="0F2C4FBE" w:rsidR="00635493" w:rsidRPr="009E20AA" w:rsidRDefault="00635493" w:rsidP="009E20AA">
            <w:pPr>
              <w:pStyle w:val="TAC"/>
            </w:pPr>
            <w:r w:rsidRPr="009E20AA">
              <w:rPr>
                <w:rFonts w:eastAsia="SimSun"/>
                <w:lang w:eastAsia="zh-CN"/>
              </w:rPr>
              <w:t>30</w:t>
            </w:r>
          </w:p>
        </w:tc>
        <w:tc>
          <w:tcPr>
            <w:tcW w:w="316" w:type="pct"/>
            <w:tcBorders>
              <w:top w:val="single" w:sz="4" w:space="0" w:color="auto"/>
              <w:left w:val="single" w:sz="4" w:space="0" w:color="auto"/>
              <w:bottom w:val="single" w:sz="4" w:space="0" w:color="auto"/>
              <w:right w:val="single" w:sz="4" w:space="0" w:color="auto"/>
            </w:tcBorders>
            <w:vAlign w:val="center"/>
          </w:tcPr>
          <w:p w14:paraId="33483090" w14:textId="31FBDFBA" w:rsidR="00635493" w:rsidRPr="009E20AA" w:rsidRDefault="00635493" w:rsidP="009E20AA">
            <w:pPr>
              <w:pStyle w:val="TAC"/>
            </w:pPr>
            <w:r w:rsidRPr="009E20AA">
              <w:rPr>
                <w:rFonts w:eastAsia="SimSun"/>
                <w:lang w:eastAsia="zh-CN"/>
              </w:rPr>
              <w:t>40</w:t>
            </w:r>
          </w:p>
        </w:tc>
        <w:tc>
          <w:tcPr>
            <w:tcW w:w="293" w:type="pct"/>
            <w:tcBorders>
              <w:top w:val="single" w:sz="4" w:space="0" w:color="auto"/>
              <w:left w:val="single" w:sz="4" w:space="0" w:color="auto"/>
              <w:bottom w:val="single" w:sz="4" w:space="0" w:color="auto"/>
              <w:right w:val="single" w:sz="4" w:space="0" w:color="auto"/>
            </w:tcBorders>
          </w:tcPr>
          <w:p w14:paraId="737BD6E1" w14:textId="77777777" w:rsidR="00635493" w:rsidRPr="009E20AA" w:rsidRDefault="00635493"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EF7C62" w14:textId="3A03515F" w:rsidR="00635493" w:rsidRPr="009E20AA" w:rsidRDefault="00635493" w:rsidP="009E20AA">
            <w:pPr>
              <w:pStyle w:val="TAC"/>
            </w:pPr>
            <w:r w:rsidRPr="009E20AA">
              <w:rPr>
                <w:rFonts w:eastAsia="SimSun"/>
                <w:lang w:eastAsia="zh-CN"/>
              </w:rPr>
              <w:t>50</w:t>
            </w:r>
          </w:p>
        </w:tc>
        <w:tc>
          <w:tcPr>
            <w:tcW w:w="293" w:type="pct"/>
            <w:tcBorders>
              <w:top w:val="single" w:sz="4" w:space="0" w:color="auto"/>
              <w:left w:val="single" w:sz="4" w:space="0" w:color="auto"/>
              <w:bottom w:val="single" w:sz="4" w:space="0" w:color="auto"/>
              <w:right w:val="single" w:sz="4" w:space="0" w:color="auto"/>
            </w:tcBorders>
            <w:vAlign w:val="center"/>
          </w:tcPr>
          <w:p w14:paraId="2E83A52D" w14:textId="77777777" w:rsidR="00635493" w:rsidRPr="009E20AA" w:rsidRDefault="00635493"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6486A5" w14:textId="77777777" w:rsidR="00635493" w:rsidRPr="009E20AA" w:rsidRDefault="00635493"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8E0C82" w14:textId="77777777" w:rsidR="00635493" w:rsidRPr="009E20AA" w:rsidRDefault="00635493"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82A348" w14:textId="77777777" w:rsidR="00635493" w:rsidRPr="009E20AA" w:rsidRDefault="00635493"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CBEC2A4" w14:textId="77777777" w:rsidR="00635493" w:rsidRPr="009E20AA" w:rsidRDefault="00635493" w:rsidP="009E20AA">
            <w:pPr>
              <w:pStyle w:val="TAC"/>
            </w:pPr>
          </w:p>
        </w:tc>
      </w:tr>
      <w:tr w:rsidR="00D04DBA" w:rsidRPr="009E20AA" w14:paraId="22A77340"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3953B4" w14:textId="77777777" w:rsidR="00D04DBA" w:rsidRPr="009E20AA" w:rsidRDefault="00D04DBA" w:rsidP="009E20AA">
            <w:pPr>
              <w:pStyle w:val="TAC"/>
            </w:pPr>
            <w:r w:rsidRPr="009E20AA">
              <w:t>n8</w:t>
            </w:r>
          </w:p>
        </w:tc>
        <w:tc>
          <w:tcPr>
            <w:tcW w:w="344" w:type="pct"/>
            <w:tcBorders>
              <w:top w:val="single" w:sz="4" w:space="0" w:color="auto"/>
              <w:left w:val="single" w:sz="4" w:space="0" w:color="auto"/>
              <w:bottom w:val="single" w:sz="4" w:space="0" w:color="auto"/>
              <w:right w:val="single" w:sz="4" w:space="0" w:color="auto"/>
            </w:tcBorders>
            <w:vAlign w:val="center"/>
            <w:hideMark/>
          </w:tcPr>
          <w:p w14:paraId="254CC88E"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DB6B0DA"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AB56B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C29805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F2C9039"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BA5AAA7"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D90C19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60116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187874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5ED01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10B5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FE044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FF68CE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089535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4EF204" w14:textId="77777777" w:rsidR="00D04DBA" w:rsidRPr="009E20AA" w:rsidRDefault="00D04DBA" w:rsidP="009E20AA">
            <w:pPr>
              <w:pStyle w:val="TAC"/>
            </w:pPr>
          </w:p>
        </w:tc>
      </w:tr>
      <w:tr w:rsidR="00D04DBA" w:rsidRPr="009E20AA" w14:paraId="0EE3D7BC"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FD1207"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3A95DB9"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737D717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E77250C"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D4FB0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F01D4"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8E5E406"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69BB5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145719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0239E6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180822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0DD68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EADF8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08DA94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A449A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AAA0B3" w14:textId="77777777" w:rsidR="00D04DBA" w:rsidRPr="009E20AA" w:rsidRDefault="00D04DBA" w:rsidP="009E20AA">
            <w:pPr>
              <w:pStyle w:val="TAC"/>
            </w:pPr>
          </w:p>
        </w:tc>
      </w:tr>
      <w:tr w:rsidR="00D04DBA" w:rsidRPr="009E20AA" w14:paraId="0987E9D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D7FF91"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A744753"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9E1195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B95DE73"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0F838BF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D405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B96F77"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F614B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5FE0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D6E75C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A9587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8B2B84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B542B6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710C27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90118B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1EC567" w14:textId="77777777" w:rsidR="00D04DBA" w:rsidRPr="009E20AA" w:rsidRDefault="00D04DBA" w:rsidP="009E20AA">
            <w:pPr>
              <w:pStyle w:val="TAC"/>
            </w:pPr>
          </w:p>
        </w:tc>
      </w:tr>
      <w:tr w:rsidR="00D04DBA" w:rsidRPr="009E20AA" w14:paraId="75C92B9F"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22CCD3" w14:textId="77777777" w:rsidR="00D04DBA" w:rsidRPr="009E20AA" w:rsidRDefault="00D04DBA" w:rsidP="009E20AA">
            <w:pPr>
              <w:pStyle w:val="TAC"/>
            </w:pPr>
            <w:r w:rsidRPr="009E20AA">
              <w:t>n12</w:t>
            </w:r>
          </w:p>
        </w:tc>
        <w:tc>
          <w:tcPr>
            <w:tcW w:w="344" w:type="pct"/>
            <w:tcBorders>
              <w:top w:val="single" w:sz="4" w:space="0" w:color="auto"/>
              <w:left w:val="single" w:sz="4" w:space="0" w:color="auto"/>
              <w:bottom w:val="single" w:sz="4" w:space="0" w:color="auto"/>
              <w:right w:val="single" w:sz="4" w:space="0" w:color="auto"/>
            </w:tcBorders>
            <w:vAlign w:val="center"/>
            <w:hideMark/>
          </w:tcPr>
          <w:p w14:paraId="58188DD2"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105A2F5"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049598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FCB00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40F95BB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40B2F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1F1AC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541F9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C4C93A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C9A6F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17333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4848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CBD5B"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1691A2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1C6E87" w14:textId="77777777" w:rsidR="00D04DBA" w:rsidRPr="009E20AA" w:rsidRDefault="00D04DBA" w:rsidP="009E20AA">
            <w:pPr>
              <w:pStyle w:val="TAC"/>
            </w:pPr>
          </w:p>
        </w:tc>
      </w:tr>
      <w:tr w:rsidR="00D04DBA" w:rsidRPr="009E20AA" w14:paraId="27570B07"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9B794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487B49E"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6528CA7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8ED2D5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F1868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65C3932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F2425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AE7323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7EF79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BED6D3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83BF8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56A09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5C7E5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C67277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610C7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281916" w14:textId="77777777" w:rsidR="00D04DBA" w:rsidRPr="009E20AA" w:rsidRDefault="00D04DBA" w:rsidP="009E20AA">
            <w:pPr>
              <w:pStyle w:val="TAC"/>
            </w:pPr>
          </w:p>
        </w:tc>
      </w:tr>
      <w:tr w:rsidR="00D04DBA" w:rsidRPr="009E20AA" w14:paraId="3B5BF597"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14EE18F"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A3018DE"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236E86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F7E4C2D"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B3D19E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170B8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213F6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89859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5D7D15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386F9B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274FD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B2E4A2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9DEFD8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B1E62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D787D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840260" w14:textId="77777777" w:rsidR="00D04DBA" w:rsidRPr="009E20AA" w:rsidRDefault="00D04DBA" w:rsidP="009E20AA">
            <w:pPr>
              <w:pStyle w:val="TAC"/>
            </w:pPr>
          </w:p>
        </w:tc>
      </w:tr>
      <w:tr w:rsidR="00D04DBA" w:rsidRPr="009E20AA" w14:paraId="6A8ABE23"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51E97E17" w14:textId="77777777" w:rsidR="00D04DBA" w:rsidRPr="009E20AA" w:rsidRDefault="00D04DBA" w:rsidP="009E20AA">
            <w:pPr>
              <w:pStyle w:val="TAC"/>
            </w:pPr>
            <w:r w:rsidRPr="009E20AA">
              <w:t>n14</w:t>
            </w:r>
          </w:p>
        </w:tc>
        <w:tc>
          <w:tcPr>
            <w:tcW w:w="344" w:type="pct"/>
            <w:tcBorders>
              <w:top w:val="single" w:sz="4" w:space="0" w:color="auto"/>
              <w:left w:val="single" w:sz="4" w:space="0" w:color="auto"/>
              <w:bottom w:val="single" w:sz="4" w:space="0" w:color="auto"/>
              <w:right w:val="single" w:sz="4" w:space="0" w:color="auto"/>
            </w:tcBorders>
            <w:vAlign w:val="center"/>
          </w:tcPr>
          <w:p w14:paraId="05972934"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13145223"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0D9FBC9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4411D4D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1E8DC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32C19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C38DE9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158C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07763B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386D3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C3CBC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6C51A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844EE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D3BD5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E13D978" w14:textId="77777777" w:rsidR="00D04DBA" w:rsidRPr="009E20AA" w:rsidRDefault="00D04DBA" w:rsidP="009E20AA">
            <w:pPr>
              <w:pStyle w:val="TAC"/>
            </w:pPr>
          </w:p>
        </w:tc>
      </w:tr>
      <w:tr w:rsidR="00D04DBA" w:rsidRPr="009E20AA" w14:paraId="3C9D3726"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tcPr>
          <w:p w14:paraId="67AD33F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7AB01A44"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0ECAD18"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2B95E71"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C68DE0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1AAF9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0CF607F"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B5886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3FC8D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B07CBA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1BF5E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B5A4A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7AF07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66DAF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6EC281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CB4184" w14:textId="77777777" w:rsidR="00D04DBA" w:rsidRPr="009E20AA" w:rsidRDefault="00D04DBA" w:rsidP="009E20AA">
            <w:pPr>
              <w:pStyle w:val="TAC"/>
            </w:pPr>
          </w:p>
        </w:tc>
      </w:tr>
      <w:tr w:rsidR="00D04DBA" w:rsidRPr="009E20AA" w14:paraId="259027F1"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tcPr>
          <w:p w14:paraId="7659909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650D8869"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533718F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C54FAA"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38DEC5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6B1DA8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18EA45"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E03D9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A8CD7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DDEF36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2C472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6B183D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1CD56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33D6F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3CB8A7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8AE56D" w14:textId="77777777" w:rsidR="00D04DBA" w:rsidRPr="009E20AA" w:rsidRDefault="00D04DBA" w:rsidP="009E20AA">
            <w:pPr>
              <w:pStyle w:val="TAC"/>
            </w:pPr>
          </w:p>
        </w:tc>
      </w:tr>
      <w:tr w:rsidR="00D04DBA" w:rsidRPr="009E20AA" w14:paraId="5A41A7C6"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6591BE0" w14:textId="77777777" w:rsidR="00D04DBA" w:rsidRPr="009E20AA" w:rsidRDefault="00D04DBA" w:rsidP="009E20AA">
            <w:pPr>
              <w:pStyle w:val="TAC"/>
            </w:pPr>
            <w:r w:rsidRPr="009E20AA">
              <w:t>n20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38F2A41"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654DD32"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6C25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4A9B7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3BC500"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30192D9"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E6B86C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E1EEC2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356FFF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A6987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34297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273CA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14DBF2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AA629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959352" w14:textId="77777777" w:rsidR="00D04DBA" w:rsidRPr="009E20AA" w:rsidRDefault="00D04DBA" w:rsidP="009E20AA">
            <w:pPr>
              <w:pStyle w:val="TAC"/>
            </w:pPr>
          </w:p>
        </w:tc>
      </w:tr>
      <w:tr w:rsidR="00D04DBA" w:rsidRPr="009E20AA" w14:paraId="10471C85"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3CE41D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AC129C1"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F6B97A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A485A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A932AA"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095E2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36CDE9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2A364E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63A2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65B10A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E99D30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413B3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88682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1026C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1ABE01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9C045EA" w14:textId="77777777" w:rsidR="00D04DBA" w:rsidRPr="009E20AA" w:rsidRDefault="00D04DBA" w:rsidP="009E20AA">
            <w:pPr>
              <w:pStyle w:val="TAC"/>
            </w:pPr>
          </w:p>
        </w:tc>
      </w:tr>
      <w:tr w:rsidR="00D04DBA" w:rsidRPr="009E20AA" w14:paraId="4913F71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31DCD1F"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7952D794"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7A25473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2B06BE"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4AE6C2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913A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F3D094"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995683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CD38B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30599A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E5497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00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13F6A2"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E964E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D14A75"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22689C" w14:textId="77777777" w:rsidR="00D04DBA" w:rsidRPr="009E20AA" w:rsidRDefault="00D04DBA" w:rsidP="009E20AA">
            <w:pPr>
              <w:pStyle w:val="TAC"/>
            </w:pPr>
          </w:p>
        </w:tc>
      </w:tr>
      <w:tr w:rsidR="00D04DBA" w:rsidRPr="009E20AA" w14:paraId="29A410A9" w14:textId="77777777" w:rsidTr="009E20AA">
        <w:trPr>
          <w:trHeight w:val="225"/>
        </w:trPr>
        <w:tc>
          <w:tcPr>
            <w:tcW w:w="348" w:type="pct"/>
            <w:vMerge w:val="restart"/>
            <w:tcBorders>
              <w:top w:val="single" w:sz="4" w:space="0" w:color="auto"/>
              <w:left w:val="single" w:sz="4" w:space="0" w:color="auto"/>
              <w:right w:val="single" w:sz="4" w:space="0" w:color="auto"/>
            </w:tcBorders>
            <w:vAlign w:val="center"/>
          </w:tcPr>
          <w:p w14:paraId="1DFC40EC" w14:textId="77777777" w:rsidR="00D04DBA" w:rsidRPr="009E20AA" w:rsidRDefault="00D04DBA" w:rsidP="009E20AA">
            <w:pPr>
              <w:pStyle w:val="TAC"/>
            </w:pPr>
            <w:r w:rsidRPr="009E20AA">
              <w:t>n24</w:t>
            </w:r>
          </w:p>
        </w:tc>
        <w:tc>
          <w:tcPr>
            <w:tcW w:w="344" w:type="pct"/>
            <w:tcBorders>
              <w:top w:val="single" w:sz="4" w:space="0" w:color="auto"/>
              <w:left w:val="single" w:sz="4" w:space="0" w:color="auto"/>
              <w:bottom w:val="single" w:sz="4" w:space="0" w:color="auto"/>
              <w:right w:val="single" w:sz="4" w:space="0" w:color="auto"/>
            </w:tcBorders>
            <w:vAlign w:val="center"/>
          </w:tcPr>
          <w:p w14:paraId="71535D59"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26310157"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410D308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20CC28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8E9F9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8C22D7"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216F8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0EE6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085D2A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EE711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742EF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3B278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A693A4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1EE229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7B0EDEB" w14:textId="77777777" w:rsidR="00D04DBA" w:rsidRPr="009E20AA" w:rsidRDefault="00D04DBA" w:rsidP="009E20AA">
            <w:pPr>
              <w:pStyle w:val="TAC"/>
            </w:pPr>
          </w:p>
        </w:tc>
      </w:tr>
      <w:tr w:rsidR="00D04DBA" w:rsidRPr="009E20AA" w14:paraId="59ECBE90" w14:textId="77777777" w:rsidTr="009E20AA">
        <w:trPr>
          <w:trHeight w:val="225"/>
        </w:trPr>
        <w:tc>
          <w:tcPr>
            <w:tcW w:w="348" w:type="pct"/>
            <w:vMerge/>
            <w:tcBorders>
              <w:left w:val="single" w:sz="4" w:space="0" w:color="auto"/>
              <w:right w:val="single" w:sz="4" w:space="0" w:color="auto"/>
            </w:tcBorders>
            <w:vAlign w:val="center"/>
          </w:tcPr>
          <w:p w14:paraId="161FF764"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362828E"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537698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9D79DF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6FD391E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9112D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8CF70F"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4EEC75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61A2E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7B44DE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B1CFDF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47DA4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8D9EB2"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0E08C1"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A7291C8"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4F6BF1" w14:textId="77777777" w:rsidR="00D04DBA" w:rsidRPr="009E20AA" w:rsidRDefault="00D04DBA" w:rsidP="009E20AA">
            <w:pPr>
              <w:pStyle w:val="TAC"/>
            </w:pPr>
          </w:p>
        </w:tc>
      </w:tr>
      <w:tr w:rsidR="00D04DBA" w:rsidRPr="009E20AA" w14:paraId="0FD4FEE5"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6A577520"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8352C29"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6AEBEB12"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7A60AF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800C36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5566D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571BD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D33FB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3F8BE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2E6B02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017C0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00C02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D7C82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3260D9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5E3D44F"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054C9F8" w14:textId="77777777" w:rsidR="00D04DBA" w:rsidRPr="009E20AA" w:rsidRDefault="00D04DBA" w:rsidP="009E20AA">
            <w:pPr>
              <w:pStyle w:val="TAC"/>
            </w:pPr>
          </w:p>
        </w:tc>
      </w:tr>
      <w:tr w:rsidR="00D04DBA" w:rsidRPr="009E20AA" w14:paraId="5489AE87"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9435BD3" w14:textId="77777777" w:rsidR="00D04DBA" w:rsidRPr="009E20AA" w:rsidRDefault="00D04DBA" w:rsidP="009E20AA">
            <w:pPr>
              <w:pStyle w:val="TAC"/>
            </w:pPr>
            <w:r w:rsidRPr="009E20AA">
              <w:t>n25</w:t>
            </w:r>
          </w:p>
        </w:tc>
        <w:tc>
          <w:tcPr>
            <w:tcW w:w="344" w:type="pct"/>
            <w:tcBorders>
              <w:top w:val="single" w:sz="4" w:space="0" w:color="auto"/>
              <w:left w:val="single" w:sz="4" w:space="0" w:color="auto"/>
              <w:bottom w:val="single" w:sz="4" w:space="0" w:color="auto"/>
              <w:right w:val="single" w:sz="4" w:space="0" w:color="auto"/>
            </w:tcBorders>
            <w:vAlign w:val="center"/>
            <w:hideMark/>
          </w:tcPr>
          <w:p w14:paraId="2826962E" w14:textId="77777777" w:rsidR="00D04DBA" w:rsidRPr="009E20AA" w:rsidRDefault="00D04DBA" w:rsidP="009E20AA">
            <w:pPr>
              <w:pStyle w:val="TAC"/>
              <w:rPr>
                <w:rFonts w:eastAsia="DengXian"/>
                <w:lang w:eastAsia="zh-CN"/>
              </w:rPr>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B5C252C"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90AE73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5622D8"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8392D4"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3BA4D177" w14:textId="77777777" w:rsidR="00D04DBA" w:rsidRPr="009E20AA" w:rsidRDefault="00D04DBA" w:rsidP="009E20AA">
            <w:pPr>
              <w:pStyle w:val="TAC"/>
              <w:rPr>
                <w:lang w:eastAsia="zh-CN"/>
              </w:rPr>
            </w:pPr>
            <w:r w:rsidRPr="009E20AA">
              <w:rPr>
                <w:lang w:eastAsia="zh-CN"/>
              </w:rPr>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D04A536" w14:textId="77777777" w:rsidR="00D04DBA" w:rsidRPr="009E20AA" w:rsidRDefault="00D04DBA" w:rsidP="009E20AA">
            <w:pPr>
              <w:pStyle w:val="TAC"/>
              <w:rPr>
                <w:lang w:eastAsia="zh-CN"/>
              </w:rPr>
            </w:pPr>
            <w:r w:rsidRPr="009E20AA">
              <w:rPr>
                <w:lang w:eastAsia="zh-CN"/>
              </w:rPr>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7642E06E" w14:textId="77777777" w:rsidR="00D04DBA" w:rsidRPr="009E20AA" w:rsidRDefault="00D04DBA" w:rsidP="009E20AA">
            <w:pPr>
              <w:pStyle w:val="TAC"/>
              <w:rPr>
                <w:lang w:eastAsia="zh-CN"/>
              </w:rPr>
            </w:pPr>
            <w:r w:rsidRPr="009E20AA">
              <w:rPr>
                <w:lang w:eastAsia="zh-CN"/>
              </w:rPr>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EA8D7A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6690C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CC7A5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ED60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E532F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E0191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2EB95C" w14:textId="77777777" w:rsidR="00D04DBA" w:rsidRPr="009E20AA" w:rsidRDefault="00D04DBA" w:rsidP="009E20AA">
            <w:pPr>
              <w:pStyle w:val="TAC"/>
            </w:pPr>
          </w:p>
        </w:tc>
      </w:tr>
      <w:tr w:rsidR="00D04DBA" w:rsidRPr="009E20AA" w14:paraId="569609CC"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9530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7F387AA"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4A8673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C766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A6596D"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C1A3E8"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DB9D81E" w14:textId="77777777" w:rsidR="00D04DBA" w:rsidRPr="009E20AA" w:rsidRDefault="00D04DBA" w:rsidP="009E20AA">
            <w:pPr>
              <w:pStyle w:val="TAC"/>
              <w:rPr>
                <w:lang w:eastAsia="zh-CN"/>
              </w:rPr>
            </w:pPr>
            <w:r w:rsidRPr="009E20AA">
              <w:rPr>
                <w:lang w:eastAsia="zh-CN"/>
              </w:rPr>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4DA4D2C3" w14:textId="77777777" w:rsidR="00D04DBA" w:rsidRPr="009E20AA" w:rsidRDefault="00D04DBA" w:rsidP="009E20AA">
            <w:pPr>
              <w:pStyle w:val="TAC"/>
              <w:rPr>
                <w:lang w:eastAsia="zh-CN"/>
              </w:rPr>
            </w:pPr>
            <w:r w:rsidRPr="009E20AA">
              <w:rPr>
                <w:lang w:eastAsia="zh-CN"/>
              </w:rPr>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473650D7" w14:textId="77777777" w:rsidR="00D04DBA" w:rsidRPr="009E20AA" w:rsidRDefault="00D04DBA" w:rsidP="009E20AA">
            <w:pPr>
              <w:pStyle w:val="TAC"/>
              <w:rPr>
                <w:lang w:eastAsia="zh-CN"/>
              </w:rPr>
            </w:pPr>
            <w:r w:rsidRPr="009E20AA">
              <w:rPr>
                <w:lang w:eastAsia="zh-CN"/>
              </w:rPr>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9C8255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C6CC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F57AF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B0E7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3E63EE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306DCD6"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52BFD4" w14:textId="77777777" w:rsidR="00D04DBA" w:rsidRPr="009E20AA" w:rsidRDefault="00D04DBA" w:rsidP="009E20AA">
            <w:pPr>
              <w:pStyle w:val="TAC"/>
            </w:pPr>
          </w:p>
        </w:tc>
      </w:tr>
      <w:tr w:rsidR="00D04DBA" w:rsidRPr="009E20AA" w14:paraId="2B364235"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02B285"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387893B"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61A8925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41C9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7CA34D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359B700"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3CE8338" w14:textId="77777777" w:rsidR="00D04DBA" w:rsidRPr="009E20AA" w:rsidRDefault="00D04DBA" w:rsidP="009E20AA">
            <w:pPr>
              <w:pStyle w:val="TAC"/>
              <w:rPr>
                <w:lang w:eastAsia="zh-CN"/>
              </w:rPr>
            </w:pPr>
            <w:r w:rsidRPr="009E20AA">
              <w:rPr>
                <w:lang w:eastAsia="zh-CN"/>
              </w:rPr>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48CDDE0" w14:textId="77777777" w:rsidR="00D04DBA" w:rsidRPr="009E20AA" w:rsidRDefault="00D04DBA" w:rsidP="009E20AA">
            <w:pPr>
              <w:pStyle w:val="TAC"/>
              <w:rPr>
                <w:lang w:eastAsia="zh-CN"/>
              </w:rPr>
            </w:pPr>
            <w:r w:rsidRPr="009E20AA">
              <w:rPr>
                <w:lang w:eastAsia="zh-CN"/>
              </w:rPr>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1B28AEBF" w14:textId="77777777" w:rsidR="00D04DBA" w:rsidRPr="009E20AA" w:rsidRDefault="00D04DBA" w:rsidP="009E20AA">
            <w:pPr>
              <w:pStyle w:val="TAC"/>
              <w:rPr>
                <w:lang w:eastAsia="zh-CN"/>
              </w:rPr>
            </w:pPr>
            <w:r w:rsidRPr="009E20AA">
              <w:rPr>
                <w:lang w:eastAsia="zh-CN"/>
              </w:rPr>
              <w:t>40</w:t>
            </w:r>
            <w:r w:rsidRPr="009E20AA">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2C49D1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CB750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55D9E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3943DAB"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90E940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F5282C5"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B6FCDC8" w14:textId="77777777" w:rsidR="00D04DBA" w:rsidRPr="009E20AA" w:rsidRDefault="00D04DBA" w:rsidP="009E20AA">
            <w:pPr>
              <w:pStyle w:val="TAC"/>
            </w:pPr>
          </w:p>
        </w:tc>
      </w:tr>
      <w:tr w:rsidR="00D04DBA" w:rsidRPr="009E20AA" w14:paraId="00FC0BD3" w14:textId="77777777" w:rsidTr="009E20AA">
        <w:trPr>
          <w:trHeight w:val="225"/>
        </w:trPr>
        <w:tc>
          <w:tcPr>
            <w:tcW w:w="348" w:type="pct"/>
            <w:vMerge w:val="restart"/>
            <w:tcBorders>
              <w:top w:val="single" w:sz="4" w:space="0" w:color="auto"/>
              <w:left w:val="single" w:sz="4" w:space="0" w:color="auto"/>
              <w:right w:val="single" w:sz="4" w:space="0" w:color="auto"/>
            </w:tcBorders>
            <w:vAlign w:val="center"/>
          </w:tcPr>
          <w:p w14:paraId="5B96A8D8" w14:textId="77777777" w:rsidR="00D04DBA" w:rsidRPr="009E20AA" w:rsidRDefault="00D04DBA" w:rsidP="009E20AA">
            <w:pPr>
              <w:pStyle w:val="TAC"/>
            </w:pPr>
            <w:r w:rsidRPr="009E20AA">
              <w:t>n26</w:t>
            </w:r>
          </w:p>
        </w:tc>
        <w:tc>
          <w:tcPr>
            <w:tcW w:w="344" w:type="pct"/>
            <w:tcBorders>
              <w:top w:val="single" w:sz="4" w:space="0" w:color="auto"/>
              <w:left w:val="single" w:sz="4" w:space="0" w:color="auto"/>
              <w:bottom w:val="single" w:sz="4" w:space="0" w:color="auto"/>
              <w:right w:val="single" w:sz="4" w:space="0" w:color="auto"/>
            </w:tcBorders>
            <w:vAlign w:val="center"/>
          </w:tcPr>
          <w:p w14:paraId="3DD84C26"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2DEE13F0"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217FB8A1"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BDAB52E"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5065847F"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198CD5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E0B185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B28EB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F1AB22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31D65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F9973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ABBF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7A12A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2975F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39E7504" w14:textId="77777777" w:rsidR="00D04DBA" w:rsidRPr="009E20AA" w:rsidRDefault="00D04DBA" w:rsidP="009E20AA">
            <w:pPr>
              <w:pStyle w:val="TAC"/>
            </w:pPr>
          </w:p>
        </w:tc>
      </w:tr>
      <w:tr w:rsidR="00D04DBA" w:rsidRPr="009E20AA" w14:paraId="366D62F7" w14:textId="77777777" w:rsidTr="009E20AA">
        <w:trPr>
          <w:trHeight w:val="225"/>
        </w:trPr>
        <w:tc>
          <w:tcPr>
            <w:tcW w:w="348" w:type="pct"/>
            <w:vMerge/>
            <w:tcBorders>
              <w:left w:val="single" w:sz="4" w:space="0" w:color="auto"/>
              <w:right w:val="single" w:sz="4" w:space="0" w:color="auto"/>
            </w:tcBorders>
            <w:vAlign w:val="center"/>
          </w:tcPr>
          <w:p w14:paraId="605E4A4F"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1C559C6F"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B5F043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730E30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19818C5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19F17318"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ED92DDE"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CC188C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A9CA3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7BF33C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D3197E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9C7CF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3BF1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77A72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53ADE6"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D4335A3" w14:textId="77777777" w:rsidR="00D04DBA" w:rsidRPr="009E20AA" w:rsidRDefault="00D04DBA" w:rsidP="009E20AA">
            <w:pPr>
              <w:pStyle w:val="TAC"/>
            </w:pPr>
          </w:p>
        </w:tc>
      </w:tr>
      <w:tr w:rsidR="00D04DBA" w:rsidRPr="009E20AA" w14:paraId="0487B50C"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7A72C7" w14:textId="77777777" w:rsidR="00D04DBA" w:rsidRPr="009E20AA" w:rsidRDefault="00D04DBA" w:rsidP="009E20AA">
            <w:pPr>
              <w:pStyle w:val="TAC"/>
            </w:pPr>
            <w:r w:rsidRPr="009E20AA">
              <w:t>n28</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91F5FC"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396BF81"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93D948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A78B32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7D8F0C" w14:textId="77777777" w:rsidR="00D04DBA" w:rsidRPr="009E20AA" w:rsidRDefault="00D04DBA" w:rsidP="009E20AA">
            <w:pPr>
              <w:pStyle w:val="TAC"/>
            </w:pPr>
            <w:r w:rsidRPr="009E20AA">
              <w:t>20</w:t>
            </w:r>
            <w:r w:rsidRPr="009E20AA">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42E59BD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D97A6AB" w14:textId="77777777" w:rsidR="00D04DBA" w:rsidRPr="009E20AA" w:rsidRDefault="00D04DBA" w:rsidP="009E20AA">
            <w:pPr>
              <w:pStyle w:val="TAC"/>
            </w:pPr>
            <w:r w:rsidRPr="009E20AA">
              <w:t>30</w:t>
            </w:r>
            <w:r w:rsidRPr="009E20AA">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3DE1F71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0D108B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47584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1162F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0DB3A2"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B11FE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21906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AE5F37" w14:textId="77777777" w:rsidR="00D04DBA" w:rsidRPr="009E20AA" w:rsidRDefault="00D04DBA" w:rsidP="009E20AA">
            <w:pPr>
              <w:pStyle w:val="TAC"/>
            </w:pPr>
          </w:p>
        </w:tc>
      </w:tr>
      <w:tr w:rsidR="00D04DBA" w:rsidRPr="009E20AA" w14:paraId="14FC8AEC"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394EB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28CEB7D"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332F8AB"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57AA54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D23FAAD"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547CD0" w14:textId="77777777" w:rsidR="00D04DBA" w:rsidRPr="009E20AA" w:rsidRDefault="00D04DBA" w:rsidP="009E20AA">
            <w:pPr>
              <w:pStyle w:val="TAC"/>
            </w:pPr>
            <w:r w:rsidRPr="009E20AA">
              <w:t>20</w:t>
            </w:r>
            <w:r w:rsidRPr="009E20AA">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3C4519B8"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1F87FBC" w14:textId="77777777" w:rsidR="00D04DBA" w:rsidRPr="009E20AA" w:rsidRDefault="00D04DBA" w:rsidP="009E20AA">
            <w:pPr>
              <w:pStyle w:val="TAC"/>
            </w:pPr>
            <w:r w:rsidRPr="009E20AA">
              <w:t>30</w:t>
            </w:r>
            <w:r w:rsidRPr="009E20AA">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75492B9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31AD11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D556D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7097D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7E265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D91AE8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8E1192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E8DE7A6" w14:textId="77777777" w:rsidR="00D04DBA" w:rsidRPr="009E20AA" w:rsidRDefault="00D04DBA" w:rsidP="009E20AA">
            <w:pPr>
              <w:pStyle w:val="TAC"/>
            </w:pPr>
          </w:p>
        </w:tc>
      </w:tr>
      <w:tr w:rsidR="00D04DBA" w:rsidRPr="009E20AA" w14:paraId="27BC6990"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76A3B61"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174C232"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774AB65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84291C3"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DE969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450EC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53D68F"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15AFAA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4DB25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1BF111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FE76D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2202C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D0682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376E7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C949E3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C86BAE4" w14:textId="77777777" w:rsidR="00D04DBA" w:rsidRPr="009E20AA" w:rsidRDefault="00D04DBA" w:rsidP="009E20AA">
            <w:pPr>
              <w:pStyle w:val="TAC"/>
            </w:pPr>
          </w:p>
        </w:tc>
      </w:tr>
      <w:tr w:rsidR="00D04DBA" w:rsidRPr="009E20AA" w14:paraId="798EA325" w14:textId="77777777" w:rsidTr="009E20AA">
        <w:trPr>
          <w:trHeight w:val="225"/>
        </w:trPr>
        <w:tc>
          <w:tcPr>
            <w:tcW w:w="348" w:type="pct"/>
            <w:vMerge w:val="restart"/>
            <w:tcBorders>
              <w:top w:val="single" w:sz="4" w:space="0" w:color="auto"/>
              <w:left w:val="single" w:sz="4" w:space="0" w:color="auto"/>
              <w:bottom w:val="nil"/>
              <w:right w:val="single" w:sz="4" w:space="0" w:color="auto"/>
            </w:tcBorders>
            <w:vAlign w:val="center"/>
            <w:hideMark/>
          </w:tcPr>
          <w:p w14:paraId="022A7DA7" w14:textId="77777777" w:rsidR="00D04DBA" w:rsidRPr="009E20AA" w:rsidRDefault="00D04DBA" w:rsidP="009E20AA">
            <w:pPr>
              <w:pStyle w:val="TAC"/>
            </w:pPr>
            <w:r w:rsidRPr="009E20AA">
              <w:t>n29</w:t>
            </w:r>
          </w:p>
        </w:tc>
        <w:tc>
          <w:tcPr>
            <w:tcW w:w="344" w:type="pct"/>
            <w:tcBorders>
              <w:top w:val="single" w:sz="4" w:space="0" w:color="auto"/>
              <w:left w:val="single" w:sz="4" w:space="0" w:color="auto"/>
              <w:bottom w:val="single" w:sz="4" w:space="0" w:color="auto"/>
              <w:right w:val="single" w:sz="4" w:space="0" w:color="auto"/>
            </w:tcBorders>
            <w:vAlign w:val="center"/>
            <w:hideMark/>
          </w:tcPr>
          <w:p w14:paraId="332315F5"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0E2AE0"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8FC02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BCC27E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24CE6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0ED8F9"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6B1F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5D44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9AC89B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2B417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7B36D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F4A4D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E6381F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7D1E9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0A91F7" w14:textId="77777777" w:rsidR="00D04DBA" w:rsidRPr="009E20AA" w:rsidRDefault="00D04DBA" w:rsidP="009E20AA">
            <w:pPr>
              <w:pStyle w:val="TAC"/>
            </w:pPr>
          </w:p>
        </w:tc>
      </w:tr>
      <w:tr w:rsidR="00D04DBA" w:rsidRPr="009E20AA" w14:paraId="508ACAB6" w14:textId="77777777" w:rsidTr="009E20AA">
        <w:trPr>
          <w:trHeight w:val="225"/>
        </w:trPr>
        <w:tc>
          <w:tcPr>
            <w:tcW w:w="348" w:type="pct"/>
            <w:vMerge/>
            <w:tcBorders>
              <w:top w:val="single" w:sz="4" w:space="0" w:color="auto"/>
              <w:left w:val="single" w:sz="4" w:space="0" w:color="auto"/>
              <w:bottom w:val="nil"/>
              <w:right w:val="single" w:sz="4" w:space="0" w:color="auto"/>
            </w:tcBorders>
            <w:vAlign w:val="center"/>
            <w:hideMark/>
          </w:tcPr>
          <w:p w14:paraId="7015AA4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A32CFCC"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A5A82C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57D293"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0D3639C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453621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E78558"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34B3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9A3C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E2CA34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1814F3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C891B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18B4E82"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84FA51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27C873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5B52F8" w14:textId="77777777" w:rsidR="00D04DBA" w:rsidRPr="009E20AA" w:rsidRDefault="00D04DBA" w:rsidP="009E20AA">
            <w:pPr>
              <w:pStyle w:val="TAC"/>
            </w:pPr>
          </w:p>
        </w:tc>
      </w:tr>
      <w:tr w:rsidR="00D04DBA" w:rsidRPr="009E20AA" w14:paraId="02BF77C9" w14:textId="77777777" w:rsidTr="009E20AA">
        <w:trPr>
          <w:trHeight w:val="225"/>
        </w:trPr>
        <w:tc>
          <w:tcPr>
            <w:tcW w:w="348" w:type="pct"/>
            <w:vMerge/>
            <w:tcBorders>
              <w:top w:val="single" w:sz="4" w:space="0" w:color="auto"/>
              <w:left w:val="single" w:sz="4" w:space="0" w:color="auto"/>
              <w:bottom w:val="nil"/>
              <w:right w:val="single" w:sz="4" w:space="0" w:color="auto"/>
            </w:tcBorders>
            <w:vAlign w:val="center"/>
            <w:hideMark/>
          </w:tcPr>
          <w:p w14:paraId="778F810E"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756E73A"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BF180B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AE32AB2"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7E9B61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FAAE5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FF760D"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560DC3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EDF26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678C53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319AA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05E44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14920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32DC87"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42F38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8606CA" w14:textId="77777777" w:rsidR="00D04DBA" w:rsidRPr="009E20AA" w:rsidRDefault="00D04DBA" w:rsidP="009E20AA">
            <w:pPr>
              <w:pStyle w:val="TAC"/>
            </w:pPr>
          </w:p>
        </w:tc>
      </w:tr>
      <w:tr w:rsidR="00D04DBA" w:rsidRPr="009E20AA" w14:paraId="2A770969" w14:textId="77777777" w:rsidTr="009E20AA">
        <w:trPr>
          <w:trHeight w:val="225"/>
        </w:trPr>
        <w:tc>
          <w:tcPr>
            <w:tcW w:w="348" w:type="pct"/>
            <w:vMerge w:val="restart"/>
            <w:tcBorders>
              <w:top w:val="single" w:sz="4" w:space="0" w:color="auto"/>
              <w:left w:val="single" w:sz="4" w:space="0" w:color="auto"/>
              <w:right w:val="single" w:sz="4" w:space="0" w:color="auto"/>
            </w:tcBorders>
            <w:vAlign w:val="center"/>
          </w:tcPr>
          <w:p w14:paraId="06630C00" w14:textId="77777777" w:rsidR="00D04DBA" w:rsidRPr="009E20AA" w:rsidRDefault="00D04DBA" w:rsidP="009E20AA">
            <w:pPr>
              <w:pStyle w:val="TAC"/>
            </w:pPr>
            <w:r w:rsidRPr="009E20AA">
              <w:t>n30</w:t>
            </w:r>
          </w:p>
        </w:tc>
        <w:tc>
          <w:tcPr>
            <w:tcW w:w="344" w:type="pct"/>
            <w:tcBorders>
              <w:top w:val="single" w:sz="4" w:space="0" w:color="auto"/>
              <w:left w:val="single" w:sz="4" w:space="0" w:color="auto"/>
              <w:bottom w:val="single" w:sz="4" w:space="0" w:color="auto"/>
              <w:right w:val="single" w:sz="4" w:space="0" w:color="auto"/>
            </w:tcBorders>
            <w:vAlign w:val="center"/>
          </w:tcPr>
          <w:p w14:paraId="20D01566"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69D1B9C4"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2DD08F59"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518242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F7EF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B270701"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3445E3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E0692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C2F0E7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44A59B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5FEE8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24ED4B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42326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793E0A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1D19E3" w14:textId="77777777" w:rsidR="00D04DBA" w:rsidRPr="009E20AA" w:rsidRDefault="00D04DBA" w:rsidP="009E20AA">
            <w:pPr>
              <w:pStyle w:val="TAC"/>
            </w:pPr>
          </w:p>
        </w:tc>
      </w:tr>
      <w:tr w:rsidR="00D04DBA" w:rsidRPr="009E20AA" w14:paraId="2802153A" w14:textId="77777777" w:rsidTr="009E20AA">
        <w:trPr>
          <w:trHeight w:val="225"/>
        </w:trPr>
        <w:tc>
          <w:tcPr>
            <w:tcW w:w="348" w:type="pct"/>
            <w:vMerge/>
            <w:tcBorders>
              <w:left w:val="single" w:sz="4" w:space="0" w:color="auto"/>
              <w:right w:val="single" w:sz="4" w:space="0" w:color="auto"/>
            </w:tcBorders>
            <w:vAlign w:val="center"/>
          </w:tcPr>
          <w:p w14:paraId="33B0C2D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1F3030DD"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6CF57F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B6D813C"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2303959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B8F98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D7791F"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B4E66D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9CC120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4DBB0A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145C3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22A59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846A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FAA37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E5D2A2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726D68F" w14:textId="77777777" w:rsidR="00D04DBA" w:rsidRPr="009E20AA" w:rsidRDefault="00D04DBA" w:rsidP="009E20AA">
            <w:pPr>
              <w:pStyle w:val="TAC"/>
            </w:pPr>
          </w:p>
        </w:tc>
      </w:tr>
      <w:tr w:rsidR="00D04DBA" w:rsidRPr="009E20AA" w14:paraId="1BF17AD2" w14:textId="77777777" w:rsidTr="009E20AA">
        <w:trPr>
          <w:trHeight w:val="225"/>
        </w:trPr>
        <w:tc>
          <w:tcPr>
            <w:tcW w:w="348" w:type="pct"/>
            <w:vMerge/>
            <w:tcBorders>
              <w:left w:val="single" w:sz="4" w:space="0" w:color="auto"/>
              <w:bottom w:val="nil"/>
              <w:right w:val="single" w:sz="4" w:space="0" w:color="auto"/>
            </w:tcBorders>
            <w:vAlign w:val="center"/>
          </w:tcPr>
          <w:p w14:paraId="72F50D7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3E134FD3"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5EA1C3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48ECD5"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5B2571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C49B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95EEC1"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F53BF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09D15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EAFC37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EA075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296CE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43A5E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40231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8E646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AF58E2" w14:textId="77777777" w:rsidR="00D04DBA" w:rsidRPr="009E20AA" w:rsidRDefault="00D04DBA" w:rsidP="009E20AA">
            <w:pPr>
              <w:pStyle w:val="TAC"/>
            </w:pPr>
          </w:p>
        </w:tc>
      </w:tr>
      <w:tr w:rsidR="00D04DBA" w:rsidRPr="009E20AA" w14:paraId="6AE5587F"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017DEB" w14:textId="77777777" w:rsidR="00D04DBA" w:rsidRPr="009E20AA" w:rsidRDefault="00D04DBA" w:rsidP="009E20AA">
            <w:pPr>
              <w:pStyle w:val="TAC"/>
            </w:pPr>
            <w:r w:rsidRPr="009E20AA">
              <w:t>n34</w:t>
            </w:r>
          </w:p>
        </w:tc>
        <w:tc>
          <w:tcPr>
            <w:tcW w:w="344" w:type="pct"/>
            <w:tcBorders>
              <w:top w:val="single" w:sz="4" w:space="0" w:color="auto"/>
              <w:left w:val="single" w:sz="4" w:space="0" w:color="auto"/>
              <w:bottom w:val="single" w:sz="4" w:space="0" w:color="auto"/>
              <w:right w:val="single" w:sz="4" w:space="0" w:color="auto"/>
            </w:tcBorders>
            <w:vAlign w:val="center"/>
            <w:hideMark/>
          </w:tcPr>
          <w:p w14:paraId="4648709F"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154BD7"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00B6D4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6BB4B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4C001F8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74D0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E3A39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08D19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45C9A7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9EAB9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286F1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B36B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AE4D5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D9D40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5A8E1A4" w14:textId="77777777" w:rsidR="00D04DBA" w:rsidRPr="009E20AA" w:rsidRDefault="00D04DBA" w:rsidP="009E20AA">
            <w:pPr>
              <w:pStyle w:val="TAC"/>
            </w:pPr>
          </w:p>
        </w:tc>
      </w:tr>
      <w:tr w:rsidR="00D04DBA" w:rsidRPr="009E20AA" w14:paraId="3F2F1725"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B80ED27"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C16FC76"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38E0081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5A44B2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E3F25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65D5691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2CB37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EE244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F303F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FEC402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66B43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1CD03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6BA75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8FF8FA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367B0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1A2CA3" w14:textId="77777777" w:rsidR="00D04DBA" w:rsidRPr="009E20AA" w:rsidRDefault="00D04DBA" w:rsidP="009E20AA">
            <w:pPr>
              <w:pStyle w:val="TAC"/>
            </w:pPr>
          </w:p>
        </w:tc>
      </w:tr>
      <w:tr w:rsidR="00D04DBA" w:rsidRPr="009E20AA" w14:paraId="4945A11E"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97CD8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6B524F0"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5E56E40D"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677B0E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CA29CA"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7EB21A1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1A02AB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8929AA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439DA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C05121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93320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F3092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45DB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7B0E77"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1E6C9C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D82D10" w14:textId="77777777" w:rsidR="00D04DBA" w:rsidRPr="009E20AA" w:rsidRDefault="00D04DBA" w:rsidP="009E20AA">
            <w:pPr>
              <w:pStyle w:val="TAC"/>
            </w:pPr>
          </w:p>
        </w:tc>
      </w:tr>
      <w:tr w:rsidR="00D04DBA" w:rsidRPr="009E20AA" w14:paraId="71E671C4"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42E1BB" w14:textId="77777777" w:rsidR="00D04DBA" w:rsidRPr="009E20AA" w:rsidRDefault="00D04DBA" w:rsidP="009E20AA">
            <w:pPr>
              <w:pStyle w:val="TAC"/>
            </w:pPr>
            <w:r w:rsidRPr="009E20AA">
              <w:t>n38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3DA70A5"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E2015C6"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FF030BB" w14:textId="77777777" w:rsidR="00D04DBA" w:rsidRPr="009E20AA" w:rsidRDefault="00D04DBA" w:rsidP="009E20AA">
            <w:pPr>
              <w:pStyle w:val="TAC"/>
            </w:pPr>
            <w:r w:rsidRPr="009E20AA">
              <w:t>10</w:t>
            </w:r>
            <w:r w:rsidRPr="009E20AA">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8A740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927216" w14:textId="77777777" w:rsidR="00D04DBA" w:rsidRPr="009E20AA" w:rsidRDefault="00D04DBA" w:rsidP="009E20AA">
            <w:pPr>
              <w:pStyle w:val="TAC"/>
            </w:pPr>
            <w:r w:rsidRPr="009E20AA">
              <w:t>20</w:t>
            </w:r>
            <w:r w:rsidRPr="009E20AA">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0B2F705D"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35F6665E" w14:textId="77777777" w:rsidR="00D04DBA" w:rsidRPr="009E20AA" w:rsidRDefault="00D04DBA" w:rsidP="009E20AA">
            <w:pPr>
              <w:pStyle w:val="TAC"/>
            </w:pPr>
            <w:r w:rsidRPr="009E20AA">
              <w:t>30</w:t>
            </w:r>
            <w:r w:rsidRPr="009E20AA">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48C20209" w14:textId="77777777" w:rsidR="00D04DBA" w:rsidRPr="009E20AA" w:rsidRDefault="00D04DBA" w:rsidP="009E20AA">
            <w:pPr>
              <w:pStyle w:val="TAC"/>
            </w:pPr>
            <w:r w:rsidRPr="009E20AA">
              <w:t>40</w:t>
            </w:r>
            <w:r w:rsidRPr="009E20AA">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55D4DD9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46179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04C47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F2E32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2012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BF3EE4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8099003" w14:textId="77777777" w:rsidR="00D04DBA" w:rsidRPr="009E20AA" w:rsidRDefault="00D04DBA" w:rsidP="009E20AA">
            <w:pPr>
              <w:pStyle w:val="TAC"/>
            </w:pPr>
          </w:p>
        </w:tc>
      </w:tr>
      <w:tr w:rsidR="00D04DBA" w:rsidRPr="009E20AA" w14:paraId="32E54964"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0A772A0"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22E538DF"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4EC38732"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266E3E" w14:textId="77777777" w:rsidR="00D04DBA" w:rsidRPr="009E20AA" w:rsidRDefault="00D04DBA" w:rsidP="009E20AA">
            <w:pPr>
              <w:pStyle w:val="TAC"/>
            </w:pPr>
            <w:r w:rsidRPr="009E20AA">
              <w:t>10</w:t>
            </w:r>
            <w:r w:rsidRPr="009E20AA">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3601BA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9111141" w14:textId="77777777" w:rsidR="00D04DBA" w:rsidRPr="009E20AA" w:rsidRDefault="00D04DBA" w:rsidP="009E20AA">
            <w:pPr>
              <w:pStyle w:val="TAC"/>
            </w:pPr>
            <w:r w:rsidRPr="009E20AA">
              <w:t>20</w:t>
            </w:r>
            <w:r w:rsidRPr="009E20AA">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ECFF109"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2A5EBB04" w14:textId="77777777" w:rsidR="00D04DBA" w:rsidRPr="009E20AA" w:rsidRDefault="00D04DBA" w:rsidP="009E20AA">
            <w:pPr>
              <w:pStyle w:val="TAC"/>
            </w:pPr>
            <w:r w:rsidRPr="009E20AA">
              <w:t>30</w:t>
            </w:r>
            <w:r w:rsidRPr="009E20AA">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0F394CA4" w14:textId="77777777" w:rsidR="00D04DBA" w:rsidRPr="009E20AA" w:rsidRDefault="00D04DBA" w:rsidP="009E20AA">
            <w:pPr>
              <w:pStyle w:val="TAC"/>
            </w:pPr>
            <w:r w:rsidRPr="009E20AA">
              <w:t>40</w:t>
            </w:r>
            <w:r w:rsidRPr="009E20AA">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243DEE4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6EB8E5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C1347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06995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6605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91B0ED3"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147BFC" w14:textId="77777777" w:rsidR="00D04DBA" w:rsidRPr="009E20AA" w:rsidRDefault="00D04DBA" w:rsidP="009E20AA">
            <w:pPr>
              <w:pStyle w:val="TAC"/>
            </w:pPr>
          </w:p>
        </w:tc>
      </w:tr>
      <w:tr w:rsidR="00D04DBA" w:rsidRPr="009E20AA" w14:paraId="50EE89D8"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13D48D0"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71F11FA"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E01896D"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01D9C3" w14:textId="77777777" w:rsidR="00D04DBA" w:rsidRPr="009E20AA" w:rsidRDefault="00D04DBA" w:rsidP="009E20AA">
            <w:pPr>
              <w:pStyle w:val="TAC"/>
            </w:pPr>
            <w:r w:rsidRPr="009E20AA">
              <w:t>10</w:t>
            </w:r>
            <w:r w:rsidRPr="009E20AA">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1E0BEC6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78E7E3" w14:textId="77777777" w:rsidR="00D04DBA" w:rsidRPr="009E20AA" w:rsidRDefault="00D04DBA" w:rsidP="009E20AA">
            <w:pPr>
              <w:pStyle w:val="TAC"/>
            </w:pPr>
            <w:r w:rsidRPr="009E20AA">
              <w:t>20</w:t>
            </w:r>
            <w:r w:rsidRPr="009E20AA">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B64B959"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0227428F" w14:textId="77777777" w:rsidR="00D04DBA" w:rsidRPr="009E20AA" w:rsidRDefault="00D04DBA" w:rsidP="009E20AA">
            <w:pPr>
              <w:pStyle w:val="TAC"/>
            </w:pPr>
            <w:r w:rsidRPr="009E20AA">
              <w:t>30</w:t>
            </w:r>
            <w:r w:rsidRPr="009E20AA">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37311668" w14:textId="77777777" w:rsidR="00D04DBA" w:rsidRPr="009E20AA" w:rsidRDefault="00D04DBA" w:rsidP="009E20AA">
            <w:pPr>
              <w:pStyle w:val="TAC"/>
            </w:pPr>
            <w:r w:rsidRPr="009E20AA">
              <w:t>40</w:t>
            </w:r>
            <w:r w:rsidRPr="009E20AA">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71355EE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87EEC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E0678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F00C4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7137A5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1489206"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16E225" w14:textId="77777777" w:rsidR="00D04DBA" w:rsidRPr="009E20AA" w:rsidRDefault="00D04DBA" w:rsidP="009E20AA">
            <w:pPr>
              <w:pStyle w:val="TAC"/>
            </w:pPr>
          </w:p>
        </w:tc>
      </w:tr>
      <w:tr w:rsidR="00D04DBA" w:rsidRPr="009E20AA" w14:paraId="45EDC86C"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A2B0C97" w14:textId="77777777" w:rsidR="00D04DBA" w:rsidRPr="009E20AA" w:rsidRDefault="00D04DBA" w:rsidP="009E20AA">
            <w:pPr>
              <w:pStyle w:val="TAC"/>
            </w:pPr>
            <w:r w:rsidRPr="009E20AA">
              <w:t>n39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08EF6FE"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7A62498"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BD6CF83"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AE3847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5DCC0F"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6A1479"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2A02232"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4CD9DE"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34EDD5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38CFA5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6D936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BBE90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E75D8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FBCF6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5131BD" w14:textId="77777777" w:rsidR="00D04DBA" w:rsidRPr="009E20AA" w:rsidRDefault="00D04DBA" w:rsidP="009E20AA">
            <w:pPr>
              <w:pStyle w:val="TAC"/>
            </w:pPr>
          </w:p>
        </w:tc>
      </w:tr>
      <w:tr w:rsidR="00D04DBA" w:rsidRPr="009E20AA" w14:paraId="1B31E01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2EA9E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F381260"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525CD7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647E097"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7FC79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18B150"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573284"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39AD85"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CC2B0AA"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400529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CFC6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1B4F2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B7BE3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5092F48"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6794D3"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C56148" w14:textId="77777777" w:rsidR="00D04DBA" w:rsidRPr="009E20AA" w:rsidRDefault="00D04DBA" w:rsidP="009E20AA">
            <w:pPr>
              <w:pStyle w:val="TAC"/>
            </w:pPr>
          </w:p>
        </w:tc>
      </w:tr>
      <w:tr w:rsidR="00D04DBA" w:rsidRPr="009E20AA" w14:paraId="3C9D7F07"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36EE9D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10E8167"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487162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D697F7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4B623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E032F4C"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3A3852"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38F8718"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3E6D61"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9F6C48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DF5CC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F6BB9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87A1BF"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F54C29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BA59D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15B3BF" w14:textId="77777777" w:rsidR="00D04DBA" w:rsidRPr="009E20AA" w:rsidRDefault="00D04DBA" w:rsidP="009E20AA">
            <w:pPr>
              <w:pStyle w:val="TAC"/>
            </w:pPr>
          </w:p>
        </w:tc>
      </w:tr>
      <w:tr w:rsidR="00D04DBA" w:rsidRPr="009E20AA" w14:paraId="5E2BFC78" w14:textId="77777777" w:rsidTr="009E20AA">
        <w:trPr>
          <w:trHeight w:val="225"/>
        </w:trPr>
        <w:tc>
          <w:tcPr>
            <w:tcW w:w="348" w:type="pct"/>
            <w:vMerge w:val="restart"/>
            <w:tcBorders>
              <w:top w:val="nil"/>
              <w:left w:val="single" w:sz="4" w:space="0" w:color="auto"/>
              <w:bottom w:val="single" w:sz="4" w:space="0" w:color="auto"/>
              <w:right w:val="single" w:sz="4" w:space="0" w:color="auto"/>
            </w:tcBorders>
            <w:vAlign w:val="center"/>
            <w:hideMark/>
          </w:tcPr>
          <w:p w14:paraId="011F04D1" w14:textId="77777777" w:rsidR="00D04DBA" w:rsidRPr="009E20AA" w:rsidRDefault="00D04DBA" w:rsidP="009E20AA">
            <w:pPr>
              <w:pStyle w:val="TAC"/>
            </w:pPr>
            <w:r w:rsidRPr="009E20AA">
              <w:t>n40</w:t>
            </w:r>
          </w:p>
        </w:tc>
        <w:tc>
          <w:tcPr>
            <w:tcW w:w="344" w:type="pct"/>
            <w:tcBorders>
              <w:top w:val="single" w:sz="4" w:space="0" w:color="auto"/>
              <w:left w:val="single" w:sz="4" w:space="0" w:color="auto"/>
              <w:bottom w:val="single" w:sz="4" w:space="0" w:color="auto"/>
              <w:right w:val="single" w:sz="4" w:space="0" w:color="auto"/>
            </w:tcBorders>
            <w:vAlign w:val="center"/>
            <w:hideMark/>
          </w:tcPr>
          <w:p w14:paraId="1E086E2A"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477097D" w14:textId="77777777" w:rsidR="00D04DBA" w:rsidRPr="009E20AA" w:rsidRDefault="00D04DBA" w:rsidP="009E20AA">
            <w:pPr>
              <w:pStyle w:val="TAC"/>
            </w:pPr>
            <w:r w:rsidRPr="009E20AA">
              <w:t>5</w:t>
            </w:r>
            <w:r w:rsidRPr="009E20AA">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B3E9A6"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217506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739997"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D81578"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0BC5E62"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7D9B83"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0EC3B62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52EB2AF"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6B899AD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0738C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51AD79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CD311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E02D06" w14:textId="77777777" w:rsidR="00D04DBA" w:rsidRPr="009E20AA" w:rsidRDefault="00D04DBA" w:rsidP="009E20AA">
            <w:pPr>
              <w:pStyle w:val="TAC"/>
            </w:pPr>
          </w:p>
        </w:tc>
      </w:tr>
      <w:tr w:rsidR="00D04DBA" w:rsidRPr="009E20AA" w14:paraId="280B08DB" w14:textId="77777777" w:rsidTr="009E20AA">
        <w:trPr>
          <w:trHeight w:val="225"/>
        </w:trPr>
        <w:tc>
          <w:tcPr>
            <w:tcW w:w="348" w:type="pct"/>
            <w:vMerge/>
            <w:tcBorders>
              <w:top w:val="nil"/>
              <w:left w:val="single" w:sz="4" w:space="0" w:color="auto"/>
              <w:bottom w:val="single" w:sz="4" w:space="0" w:color="auto"/>
              <w:right w:val="single" w:sz="4" w:space="0" w:color="auto"/>
            </w:tcBorders>
            <w:vAlign w:val="center"/>
            <w:hideMark/>
          </w:tcPr>
          <w:p w14:paraId="588177C3"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79DC4A74"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3214372"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253744"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C6172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72F8EC"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C47A22"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B8E42B1"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A16010"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8EEFE8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3A79481"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F8DE52"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6C75D83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7FF57DF0"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tcPr>
          <w:p w14:paraId="07ED620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D6EB3B" w14:textId="77777777" w:rsidR="00D04DBA" w:rsidRPr="009E20AA" w:rsidRDefault="00D04DBA" w:rsidP="009E20AA">
            <w:pPr>
              <w:pStyle w:val="TAC"/>
            </w:pPr>
          </w:p>
        </w:tc>
      </w:tr>
      <w:tr w:rsidR="00D04DBA" w:rsidRPr="009E20AA" w14:paraId="03D18A60" w14:textId="77777777" w:rsidTr="009E20AA">
        <w:trPr>
          <w:trHeight w:val="225"/>
        </w:trPr>
        <w:tc>
          <w:tcPr>
            <w:tcW w:w="348" w:type="pct"/>
            <w:vMerge/>
            <w:tcBorders>
              <w:top w:val="nil"/>
              <w:left w:val="single" w:sz="4" w:space="0" w:color="auto"/>
              <w:bottom w:val="single" w:sz="4" w:space="0" w:color="auto"/>
              <w:right w:val="single" w:sz="4" w:space="0" w:color="auto"/>
            </w:tcBorders>
            <w:vAlign w:val="center"/>
            <w:hideMark/>
          </w:tcPr>
          <w:p w14:paraId="4A5F8BE8"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E870EA9"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2E4A38E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075785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5958E1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782FDE"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ED11DA1"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76A9C5B"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FD13FD"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5AF4D54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DA81009"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7C2F64"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3E32EE9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2F6DEFB"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tcPr>
          <w:p w14:paraId="13D526C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33CF009" w14:textId="77777777" w:rsidR="00D04DBA" w:rsidRPr="009E20AA" w:rsidRDefault="00D04DBA" w:rsidP="009E20AA">
            <w:pPr>
              <w:pStyle w:val="TAC"/>
            </w:pPr>
          </w:p>
        </w:tc>
      </w:tr>
      <w:tr w:rsidR="00D04DBA" w:rsidRPr="009E20AA" w14:paraId="7C5F4988"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8B63728" w14:textId="77777777" w:rsidR="00D04DBA" w:rsidRPr="009E20AA" w:rsidRDefault="00D04DBA" w:rsidP="009E20AA">
            <w:pPr>
              <w:pStyle w:val="TAC"/>
            </w:pPr>
            <w:r w:rsidRPr="009E20AA">
              <w:t>n41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16EA870"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2D409F4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2BA21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BF7104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03809D3"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0DDA69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24BC406"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FABC843"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C2E810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4F185CA8"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74A7699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8A36B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26216AC"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80C988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64551C9" w14:textId="77777777" w:rsidR="00D04DBA" w:rsidRPr="009E20AA" w:rsidRDefault="00D04DBA" w:rsidP="009E20AA">
            <w:pPr>
              <w:pStyle w:val="TAC"/>
            </w:pPr>
          </w:p>
        </w:tc>
      </w:tr>
      <w:tr w:rsidR="009D2421" w:rsidRPr="009E20AA" w14:paraId="4BE12C04"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94EB7A" w14:textId="77777777" w:rsidR="009D2421" w:rsidRPr="009E20AA" w:rsidRDefault="009D2421"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21A97F0" w14:textId="77777777" w:rsidR="009D2421" w:rsidRPr="009E20AA" w:rsidRDefault="009D2421"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3143AC54"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C36D9B3"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F4A70EF"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5DB508C"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9ADEEE3" w14:textId="77777777" w:rsidR="009D2421" w:rsidRPr="009E20AA" w:rsidRDefault="009D2421"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0B2671D" w14:textId="77777777"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2A858C" w14:textId="77777777"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55226AD"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BA27F7C" w14:textId="77777777" w:rsidR="009D2421" w:rsidRPr="009E20AA" w:rsidRDefault="009D2421"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4017A35" w14:textId="77777777" w:rsidR="009D2421" w:rsidRPr="009E20AA" w:rsidRDefault="009D2421"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77BA2C00" w14:textId="0582BB23" w:rsidR="009D2421" w:rsidRPr="009E20AA" w:rsidRDefault="009D2421" w:rsidP="009E20AA">
            <w:pPr>
              <w:pStyle w:val="TAC"/>
            </w:pPr>
            <w:r w:rsidRPr="009E20AA">
              <w:t>70</w:t>
            </w:r>
          </w:p>
        </w:tc>
        <w:tc>
          <w:tcPr>
            <w:tcW w:w="294" w:type="pct"/>
            <w:tcBorders>
              <w:top w:val="single" w:sz="4" w:space="0" w:color="auto"/>
              <w:left w:val="single" w:sz="4" w:space="0" w:color="auto"/>
              <w:bottom w:val="single" w:sz="4" w:space="0" w:color="auto"/>
              <w:right w:val="single" w:sz="4" w:space="0" w:color="auto"/>
            </w:tcBorders>
            <w:vAlign w:val="center"/>
            <w:hideMark/>
          </w:tcPr>
          <w:p w14:paraId="3C36F9CE" w14:textId="77777777" w:rsidR="009D2421" w:rsidRPr="009E20AA" w:rsidRDefault="009D2421"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41A2CC7" w14:textId="77777777" w:rsidR="009D2421" w:rsidRPr="009E20AA" w:rsidRDefault="009D2421" w:rsidP="009E20AA">
            <w:pPr>
              <w:pStyle w:val="TAC"/>
              <w:rPr>
                <w:rFonts w:eastAsia="DengXian"/>
                <w:lang w:eastAsia="zh-CN"/>
              </w:rPr>
            </w:pPr>
            <w:r w:rsidRPr="009E20AA">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B349913" w14:textId="77777777" w:rsidR="009D2421" w:rsidRPr="009E20AA" w:rsidRDefault="009D2421" w:rsidP="009E20AA">
            <w:pPr>
              <w:pStyle w:val="TAC"/>
            </w:pPr>
            <w:r w:rsidRPr="009E20AA">
              <w:t>100</w:t>
            </w:r>
          </w:p>
        </w:tc>
      </w:tr>
      <w:tr w:rsidR="009D2421" w:rsidRPr="009E20AA" w14:paraId="648FED3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62858C" w14:textId="77777777" w:rsidR="009D2421" w:rsidRPr="009E20AA" w:rsidRDefault="009D2421"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6AA1B83" w14:textId="77777777" w:rsidR="009D2421" w:rsidRPr="009E20AA" w:rsidRDefault="009D2421"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6EE274A"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9660C49"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F23485"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D5B0A6"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8E6C484" w14:textId="77777777" w:rsidR="009D2421" w:rsidRPr="009E20AA" w:rsidRDefault="009D2421"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780DF196" w14:textId="77777777"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9FA0E70" w14:textId="77777777"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908BDC6"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F651BA9" w14:textId="77777777" w:rsidR="009D2421" w:rsidRPr="009E20AA" w:rsidRDefault="009D2421"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E30E37" w14:textId="77777777" w:rsidR="009D2421" w:rsidRPr="009E20AA" w:rsidRDefault="009D2421"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75A53C81" w14:textId="0351E132" w:rsidR="009D2421" w:rsidRPr="009E20AA" w:rsidRDefault="009D2421" w:rsidP="009E20AA">
            <w:pPr>
              <w:pStyle w:val="TAC"/>
            </w:pPr>
            <w:r w:rsidRPr="009E20AA">
              <w:t>70</w:t>
            </w:r>
          </w:p>
        </w:tc>
        <w:tc>
          <w:tcPr>
            <w:tcW w:w="294" w:type="pct"/>
            <w:tcBorders>
              <w:top w:val="single" w:sz="4" w:space="0" w:color="auto"/>
              <w:left w:val="single" w:sz="4" w:space="0" w:color="auto"/>
              <w:bottom w:val="single" w:sz="4" w:space="0" w:color="auto"/>
              <w:right w:val="single" w:sz="4" w:space="0" w:color="auto"/>
            </w:tcBorders>
            <w:vAlign w:val="center"/>
            <w:hideMark/>
          </w:tcPr>
          <w:p w14:paraId="5F0F099D" w14:textId="77777777" w:rsidR="009D2421" w:rsidRPr="009E20AA" w:rsidRDefault="009D2421"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F0A37A" w14:textId="77777777" w:rsidR="009D2421" w:rsidRPr="009E20AA" w:rsidRDefault="009D2421" w:rsidP="009E20AA">
            <w:pPr>
              <w:pStyle w:val="TAC"/>
              <w:rPr>
                <w:rFonts w:eastAsia="DengXian"/>
                <w:lang w:eastAsia="zh-CN"/>
              </w:rPr>
            </w:pPr>
            <w:r w:rsidRPr="009E20AA">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50BC582F" w14:textId="77777777" w:rsidR="009D2421" w:rsidRPr="009E20AA" w:rsidRDefault="009D2421" w:rsidP="009E20AA">
            <w:pPr>
              <w:pStyle w:val="TAC"/>
            </w:pPr>
            <w:r w:rsidRPr="009E20AA">
              <w:t>100</w:t>
            </w:r>
          </w:p>
        </w:tc>
      </w:tr>
      <w:tr w:rsidR="00D04DBA" w:rsidRPr="009E20AA" w14:paraId="0C873E16" w14:textId="77777777" w:rsidTr="009E20AA">
        <w:trPr>
          <w:trHeight w:val="225"/>
        </w:trPr>
        <w:tc>
          <w:tcPr>
            <w:tcW w:w="348" w:type="pct"/>
            <w:vMerge w:val="restart"/>
            <w:tcBorders>
              <w:top w:val="single" w:sz="4" w:space="0" w:color="auto"/>
              <w:left w:val="single" w:sz="4" w:space="0" w:color="auto"/>
              <w:right w:val="single" w:sz="4" w:space="0" w:color="auto"/>
            </w:tcBorders>
            <w:vAlign w:val="center"/>
          </w:tcPr>
          <w:p w14:paraId="008D727E" w14:textId="77777777" w:rsidR="00D04DBA" w:rsidRPr="009E20AA" w:rsidRDefault="00D04DBA" w:rsidP="009E20AA">
            <w:pPr>
              <w:pStyle w:val="TAC"/>
            </w:pPr>
            <w:r w:rsidRPr="009E20AA">
              <w:t>n46</w:t>
            </w:r>
          </w:p>
        </w:tc>
        <w:tc>
          <w:tcPr>
            <w:tcW w:w="344" w:type="pct"/>
            <w:tcBorders>
              <w:top w:val="single" w:sz="4" w:space="0" w:color="auto"/>
              <w:left w:val="single" w:sz="4" w:space="0" w:color="auto"/>
              <w:bottom w:val="single" w:sz="4" w:space="0" w:color="auto"/>
              <w:right w:val="single" w:sz="4" w:space="0" w:color="auto"/>
            </w:tcBorders>
            <w:vAlign w:val="center"/>
          </w:tcPr>
          <w:p w14:paraId="4D6DEEC4" w14:textId="77777777" w:rsidR="00D04DBA" w:rsidRPr="009E20AA" w:rsidRDefault="00D04DBA" w:rsidP="009E20AA">
            <w:pPr>
              <w:pStyle w:val="TAC"/>
            </w:pPr>
            <w:r w:rsidRPr="009E20AA">
              <w:rPr>
                <w:rFonts w:eastAsia="Yu Mincho"/>
              </w:rPr>
              <w:t>15</w:t>
            </w:r>
          </w:p>
        </w:tc>
        <w:tc>
          <w:tcPr>
            <w:tcW w:w="245" w:type="pct"/>
            <w:tcBorders>
              <w:top w:val="single" w:sz="4" w:space="0" w:color="auto"/>
              <w:left w:val="single" w:sz="4" w:space="0" w:color="auto"/>
              <w:bottom w:val="single" w:sz="4" w:space="0" w:color="auto"/>
              <w:right w:val="single" w:sz="4" w:space="0" w:color="auto"/>
            </w:tcBorders>
          </w:tcPr>
          <w:p w14:paraId="0D6DA86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2E141A4" w14:textId="77777777" w:rsidR="00D04DBA" w:rsidRPr="009E20AA" w:rsidRDefault="00D04DBA" w:rsidP="009E20AA">
            <w:pPr>
              <w:pStyle w:val="TAC"/>
            </w:pPr>
            <w:r w:rsidRPr="009E20AA">
              <w:rPr>
                <w:rFonts w:eastAsia="Yu Mincho"/>
              </w:rPr>
              <w:t>10</w:t>
            </w:r>
            <w:r w:rsidRPr="009E20AA">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6A0177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B0A60A"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51DEB2D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tcPr>
          <w:p w14:paraId="67808AF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603F42"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0C67A7C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9C979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6F95C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tcPr>
          <w:p w14:paraId="14D2CAB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B6AD6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tcPr>
          <w:p w14:paraId="7C267492" w14:textId="77777777" w:rsidR="00D04DBA" w:rsidRPr="009E20AA" w:rsidRDefault="00D04DBA" w:rsidP="009E20AA">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A52FB80" w14:textId="77777777" w:rsidR="00D04DBA" w:rsidRPr="009E20AA" w:rsidRDefault="00D04DBA" w:rsidP="009E20AA">
            <w:pPr>
              <w:pStyle w:val="TAC"/>
            </w:pPr>
          </w:p>
        </w:tc>
      </w:tr>
      <w:tr w:rsidR="00D04DBA" w:rsidRPr="009E20AA" w14:paraId="30647B78" w14:textId="77777777" w:rsidTr="009E20AA">
        <w:trPr>
          <w:trHeight w:val="225"/>
        </w:trPr>
        <w:tc>
          <w:tcPr>
            <w:tcW w:w="348" w:type="pct"/>
            <w:vMerge/>
            <w:tcBorders>
              <w:left w:val="single" w:sz="4" w:space="0" w:color="auto"/>
              <w:right w:val="single" w:sz="4" w:space="0" w:color="auto"/>
            </w:tcBorders>
            <w:vAlign w:val="center"/>
          </w:tcPr>
          <w:p w14:paraId="3B658AA3"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41847558" w14:textId="77777777" w:rsidR="00D04DBA" w:rsidRPr="009E20AA" w:rsidRDefault="00D04DBA" w:rsidP="009E20AA">
            <w:pPr>
              <w:pStyle w:val="TAC"/>
            </w:pPr>
            <w:r w:rsidRPr="009E20AA">
              <w:rPr>
                <w:rFonts w:eastAsia="Yu Mincho"/>
              </w:rPr>
              <w:t>30</w:t>
            </w:r>
          </w:p>
        </w:tc>
        <w:tc>
          <w:tcPr>
            <w:tcW w:w="245" w:type="pct"/>
            <w:tcBorders>
              <w:top w:val="single" w:sz="4" w:space="0" w:color="auto"/>
              <w:left w:val="single" w:sz="4" w:space="0" w:color="auto"/>
              <w:bottom w:val="single" w:sz="4" w:space="0" w:color="auto"/>
              <w:right w:val="single" w:sz="4" w:space="0" w:color="auto"/>
            </w:tcBorders>
          </w:tcPr>
          <w:p w14:paraId="11967A8D"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tcPr>
          <w:p w14:paraId="54E834EF" w14:textId="77777777" w:rsidR="00D04DBA" w:rsidRPr="009E20AA" w:rsidRDefault="00D04DBA" w:rsidP="009E20AA">
            <w:pPr>
              <w:pStyle w:val="TAC"/>
            </w:pPr>
            <w:r w:rsidRPr="009E20AA">
              <w:rPr>
                <w:rFonts w:eastAsia="Yu Mincho"/>
              </w:rPr>
              <w:t>10</w:t>
            </w:r>
            <w:r w:rsidRPr="009E20AA">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6B439A2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7CADA5"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191E5BB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tcPr>
          <w:p w14:paraId="3CB0A3D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894ED5"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31A22D4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AFC5D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45F37E"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1D9B049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F0ACF58"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3CC1444D" w14:textId="77777777" w:rsidR="00D04DBA" w:rsidRPr="009E20AA" w:rsidRDefault="00D04DBA" w:rsidP="009E20AA">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5D6615F0" w14:textId="77777777" w:rsidR="00D04DBA" w:rsidRPr="009E20AA" w:rsidRDefault="00D04DBA" w:rsidP="009E20AA">
            <w:pPr>
              <w:pStyle w:val="TAC"/>
            </w:pPr>
          </w:p>
        </w:tc>
      </w:tr>
      <w:tr w:rsidR="00D04DBA" w:rsidRPr="009E20AA" w14:paraId="1F466455"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19E177E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79C25D97" w14:textId="77777777" w:rsidR="00D04DBA" w:rsidRPr="009E20AA" w:rsidRDefault="00D04DBA" w:rsidP="009E20AA">
            <w:pPr>
              <w:pStyle w:val="TAC"/>
            </w:pPr>
            <w:r w:rsidRPr="009E20AA">
              <w:rPr>
                <w:rFonts w:eastAsia="Yu Mincho"/>
              </w:rPr>
              <w:t>60</w:t>
            </w:r>
          </w:p>
        </w:tc>
        <w:tc>
          <w:tcPr>
            <w:tcW w:w="245" w:type="pct"/>
            <w:tcBorders>
              <w:top w:val="single" w:sz="4" w:space="0" w:color="auto"/>
              <w:left w:val="single" w:sz="4" w:space="0" w:color="auto"/>
              <w:bottom w:val="single" w:sz="4" w:space="0" w:color="auto"/>
              <w:right w:val="single" w:sz="4" w:space="0" w:color="auto"/>
            </w:tcBorders>
          </w:tcPr>
          <w:p w14:paraId="308D674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BC0380E" w14:textId="77777777" w:rsidR="00D04DBA" w:rsidRPr="009E20AA" w:rsidRDefault="00D04DBA" w:rsidP="009E20AA">
            <w:pPr>
              <w:pStyle w:val="TAC"/>
            </w:pPr>
            <w:r w:rsidRPr="009E20AA">
              <w:rPr>
                <w:rFonts w:eastAsia="Yu Mincho"/>
              </w:rPr>
              <w:t>10</w:t>
            </w:r>
            <w:r w:rsidRPr="009E20AA">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833577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AE422C"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6C2D6DB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5D62C1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46653E3"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04ACE3A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7A6AD1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04A9435"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58249B1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5E48B4"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2F17CD3A" w14:textId="77777777" w:rsidR="00D04DBA" w:rsidRPr="009E20AA" w:rsidRDefault="00D04DBA" w:rsidP="009E20AA">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3F28E783" w14:textId="77777777" w:rsidR="00D04DBA" w:rsidRPr="009E20AA" w:rsidRDefault="00D04DBA" w:rsidP="009E20AA">
            <w:pPr>
              <w:pStyle w:val="TAC"/>
            </w:pPr>
          </w:p>
        </w:tc>
      </w:tr>
      <w:tr w:rsidR="00D04DBA" w:rsidRPr="009E20AA" w14:paraId="3D85C818"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A83DF40" w14:textId="77777777" w:rsidR="00D04DBA" w:rsidRPr="009E20AA" w:rsidRDefault="00D04DBA" w:rsidP="009E20AA">
            <w:pPr>
              <w:pStyle w:val="TAC"/>
            </w:pPr>
            <w:r w:rsidRPr="009E20AA">
              <w:t>n47</w:t>
            </w:r>
            <w:r w:rsidRPr="009E20AA">
              <w:rPr>
                <w:rFonts w:eastAsia="Malgun Gothic"/>
                <w:vertAlign w:val="superscript"/>
              </w:rPr>
              <w:t>11</w:t>
            </w:r>
          </w:p>
        </w:tc>
        <w:tc>
          <w:tcPr>
            <w:tcW w:w="344" w:type="pct"/>
            <w:tcBorders>
              <w:top w:val="single" w:sz="4" w:space="0" w:color="auto"/>
              <w:left w:val="single" w:sz="4" w:space="0" w:color="auto"/>
              <w:bottom w:val="single" w:sz="4" w:space="0" w:color="auto"/>
              <w:right w:val="single" w:sz="4" w:space="0" w:color="auto"/>
            </w:tcBorders>
            <w:vAlign w:val="center"/>
          </w:tcPr>
          <w:p w14:paraId="60189A4D" w14:textId="77777777" w:rsidR="00D04DBA" w:rsidRPr="009E20AA" w:rsidRDefault="00D04DBA" w:rsidP="009E20AA">
            <w:pPr>
              <w:pStyle w:val="TAC"/>
            </w:pPr>
            <w:r w:rsidRPr="009E20AA">
              <w:rPr>
                <w:rFonts w:eastAsia="Yu Mincho"/>
              </w:rPr>
              <w:t>15</w:t>
            </w:r>
          </w:p>
        </w:tc>
        <w:tc>
          <w:tcPr>
            <w:tcW w:w="245" w:type="pct"/>
            <w:tcBorders>
              <w:top w:val="single" w:sz="4" w:space="0" w:color="auto"/>
              <w:left w:val="single" w:sz="4" w:space="0" w:color="auto"/>
              <w:bottom w:val="single" w:sz="4" w:space="0" w:color="auto"/>
              <w:right w:val="single" w:sz="4" w:space="0" w:color="auto"/>
            </w:tcBorders>
            <w:vAlign w:val="center"/>
          </w:tcPr>
          <w:p w14:paraId="2AE4661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72CA22C"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26563F7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CD64A9"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439B9C95"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3D2DD44"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0B7F4B14"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2D6FFBC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B065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D00E6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C55F7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ECD86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370F1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4B6C47" w14:textId="77777777" w:rsidR="00D04DBA" w:rsidRPr="009E20AA" w:rsidRDefault="00D04DBA" w:rsidP="009E20AA">
            <w:pPr>
              <w:pStyle w:val="TAC"/>
            </w:pPr>
          </w:p>
        </w:tc>
      </w:tr>
      <w:tr w:rsidR="00D04DBA" w:rsidRPr="009E20AA" w14:paraId="65D84358"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tcPr>
          <w:p w14:paraId="505A1490"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2AD3BBF8" w14:textId="77777777" w:rsidR="00D04DBA" w:rsidRPr="009E20AA" w:rsidRDefault="00D04DBA" w:rsidP="009E20AA">
            <w:pPr>
              <w:pStyle w:val="TAC"/>
            </w:pPr>
            <w:r w:rsidRPr="009E20AA">
              <w:rPr>
                <w:rFonts w:eastAsia="Yu Mincho"/>
              </w:rPr>
              <w:t>30</w:t>
            </w:r>
          </w:p>
        </w:tc>
        <w:tc>
          <w:tcPr>
            <w:tcW w:w="245" w:type="pct"/>
            <w:tcBorders>
              <w:top w:val="single" w:sz="4" w:space="0" w:color="auto"/>
              <w:left w:val="single" w:sz="4" w:space="0" w:color="auto"/>
              <w:bottom w:val="single" w:sz="4" w:space="0" w:color="auto"/>
              <w:right w:val="single" w:sz="4" w:space="0" w:color="auto"/>
            </w:tcBorders>
            <w:vAlign w:val="center"/>
          </w:tcPr>
          <w:p w14:paraId="17DEE2E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CB3682C"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69B038E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84A6E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402C3D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9207249"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6CCD5087"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B974E8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6ACFBF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54A376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C1EA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C706A9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B53995" w14:textId="77777777" w:rsidR="00D04DBA" w:rsidRPr="009E20AA" w:rsidRDefault="00D04DBA" w:rsidP="009E20AA">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066EDB1B" w14:textId="77777777" w:rsidR="00D04DBA" w:rsidRPr="009E20AA" w:rsidRDefault="00D04DBA" w:rsidP="009E20AA">
            <w:pPr>
              <w:pStyle w:val="TAC"/>
            </w:pPr>
          </w:p>
        </w:tc>
      </w:tr>
      <w:tr w:rsidR="00D04DBA" w:rsidRPr="009E20AA" w14:paraId="75A872D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tcPr>
          <w:p w14:paraId="349C6B13"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6FC48527" w14:textId="77777777" w:rsidR="00D04DBA" w:rsidRPr="009E20AA" w:rsidRDefault="00D04DBA" w:rsidP="009E20AA">
            <w:pPr>
              <w:pStyle w:val="TAC"/>
            </w:pPr>
            <w:r w:rsidRPr="009E20AA">
              <w:rPr>
                <w:rFonts w:eastAsia="Yu Mincho"/>
              </w:rPr>
              <w:t>60</w:t>
            </w:r>
          </w:p>
        </w:tc>
        <w:tc>
          <w:tcPr>
            <w:tcW w:w="245" w:type="pct"/>
            <w:tcBorders>
              <w:top w:val="single" w:sz="4" w:space="0" w:color="auto"/>
              <w:left w:val="single" w:sz="4" w:space="0" w:color="auto"/>
              <w:bottom w:val="single" w:sz="4" w:space="0" w:color="auto"/>
              <w:right w:val="single" w:sz="4" w:space="0" w:color="auto"/>
            </w:tcBorders>
            <w:vAlign w:val="center"/>
          </w:tcPr>
          <w:p w14:paraId="61350D6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B50C39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746BA1F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323A9A"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1FF221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CC1876"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37D3389E"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D2FD66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81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490DA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E47F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73AB4D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237FF68" w14:textId="77777777" w:rsidR="00D04DBA" w:rsidRPr="009E20AA" w:rsidRDefault="00D04DBA" w:rsidP="009E20AA">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94E232D" w14:textId="77777777" w:rsidR="00D04DBA" w:rsidRPr="009E20AA" w:rsidRDefault="00D04DBA" w:rsidP="009E20AA">
            <w:pPr>
              <w:pStyle w:val="TAC"/>
            </w:pPr>
          </w:p>
        </w:tc>
      </w:tr>
      <w:tr w:rsidR="009D2421" w:rsidRPr="009E20AA" w14:paraId="427DC714"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4AF88D" w14:textId="77777777" w:rsidR="009D2421" w:rsidRPr="009E20AA" w:rsidRDefault="009D2421" w:rsidP="009E20AA">
            <w:pPr>
              <w:pStyle w:val="TAC"/>
            </w:pPr>
            <w:r w:rsidRPr="009E20AA">
              <w:t>n48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092E0DAC" w14:textId="77777777" w:rsidR="009D2421" w:rsidRPr="009E20AA" w:rsidRDefault="009D2421"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6CF27CC" w14:textId="77777777" w:rsidR="009D2421" w:rsidRPr="009E20AA" w:rsidRDefault="009D2421" w:rsidP="009E20AA">
            <w:pPr>
              <w:pStyle w:val="TAC"/>
            </w:pPr>
            <w:r w:rsidRPr="009E20AA">
              <w:t>5</w:t>
            </w:r>
            <w:r w:rsidRPr="009E20AA">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368C50"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BB18C51"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60BC32"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B20898D" w14:textId="77777777" w:rsidR="009D2421" w:rsidRPr="009E20AA" w:rsidRDefault="009D2421"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A49D9B1" w14:textId="0CF70EF0"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E310B41" w14:textId="77777777"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4A89A00B"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CCDA143" w14:textId="77777777" w:rsidR="009D2421" w:rsidRPr="009E20AA" w:rsidRDefault="009D2421" w:rsidP="009E20AA">
            <w:pPr>
              <w:pStyle w:val="TAC"/>
            </w:pPr>
            <w:r w:rsidRPr="009E20AA">
              <w:t>50</w:t>
            </w:r>
            <w:r w:rsidRPr="009E20AA">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tcPr>
          <w:p w14:paraId="17B043F6" w14:textId="77777777" w:rsidR="009D2421" w:rsidRPr="009E20AA" w:rsidRDefault="009D2421"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2BE5D1" w14:textId="77777777" w:rsidR="009D2421" w:rsidRPr="009E20AA" w:rsidRDefault="009D2421"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1C7EA3" w14:textId="77777777" w:rsidR="009D2421" w:rsidRPr="009E20AA" w:rsidRDefault="009D2421"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332E26B" w14:textId="77777777" w:rsidR="009D2421" w:rsidRPr="009E20AA" w:rsidRDefault="009D2421"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2250D58" w14:textId="77777777" w:rsidR="009D2421" w:rsidRPr="009E20AA" w:rsidRDefault="009D2421" w:rsidP="009E20AA">
            <w:pPr>
              <w:pStyle w:val="TAC"/>
            </w:pPr>
          </w:p>
        </w:tc>
      </w:tr>
      <w:tr w:rsidR="009D2421" w:rsidRPr="009E20AA" w14:paraId="36D271A1"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4B297F" w14:textId="77777777" w:rsidR="009D2421" w:rsidRPr="009E20AA" w:rsidRDefault="009D2421"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5483E82B" w14:textId="77777777" w:rsidR="009D2421" w:rsidRPr="009E20AA" w:rsidRDefault="009D2421"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636E9D59"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975678"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9DD0C17"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25A7AB"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F9E38BD" w14:textId="77777777" w:rsidR="009D2421" w:rsidRPr="009E20AA" w:rsidRDefault="009D2421"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F3A0F9" w14:textId="7D04CCF3"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473431A" w14:textId="77777777"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4E223B2"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280490B" w14:textId="77777777" w:rsidR="009D2421" w:rsidRPr="009E20AA" w:rsidRDefault="009D2421" w:rsidP="009E20AA">
            <w:pPr>
              <w:pStyle w:val="TAC"/>
            </w:pPr>
            <w:r w:rsidRPr="009E20AA">
              <w:t>50</w:t>
            </w:r>
            <w:r w:rsidRPr="009E20AA">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1E7EFB9F" w14:textId="77777777" w:rsidR="009D2421" w:rsidRPr="009E20AA" w:rsidRDefault="009D2421" w:rsidP="009E20AA">
            <w:pPr>
              <w:pStyle w:val="TAC"/>
            </w:pPr>
            <w:r w:rsidRPr="009E20AA">
              <w:t>60</w:t>
            </w:r>
            <w:r w:rsidRPr="009E20AA">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0887C753" w14:textId="7431384A" w:rsidR="009D2421" w:rsidRPr="009E20AA" w:rsidRDefault="009D2421" w:rsidP="009E20AA">
            <w:pPr>
              <w:pStyle w:val="TAC"/>
            </w:pPr>
            <w:r w:rsidRPr="009E20AA">
              <w:t>70</w:t>
            </w:r>
            <w:r w:rsidRPr="009E20AA">
              <w:rPr>
                <w:vertAlign w:val="superscript"/>
              </w:rPr>
              <w:t>8</w:t>
            </w:r>
          </w:p>
        </w:tc>
        <w:tc>
          <w:tcPr>
            <w:tcW w:w="294" w:type="pct"/>
            <w:tcBorders>
              <w:top w:val="single" w:sz="4" w:space="0" w:color="auto"/>
              <w:left w:val="single" w:sz="4" w:space="0" w:color="auto"/>
              <w:bottom w:val="single" w:sz="4" w:space="0" w:color="auto"/>
              <w:right w:val="single" w:sz="4" w:space="0" w:color="auto"/>
            </w:tcBorders>
            <w:vAlign w:val="center"/>
            <w:hideMark/>
          </w:tcPr>
          <w:p w14:paraId="5BF67658" w14:textId="77777777" w:rsidR="009D2421" w:rsidRPr="009E20AA" w:rsidRDefault="009D2421" w:rsidP="009E20AA">
            <w:pPr>
              <w:pStyle w:val="TAC"/>
            </w:pPr>
            <w:r w:rsidRPr="009E20AA">
              <w:t>80</w:t>
            </w:r>
            <w:r w:rsidRPr="009E20AA">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FAD8" w14:textId="77777777" w:rsidR="009D2421" w:rsidRPr="009E20AA" w:rsidRDefault="009D2421" w:rsidP="009E20AA">
            <w:pPr>
              <w:pStyle w:val="TAC"/>
            </w:pPr>
            <w:r w:rsidRPr="009E20AA">
              <w:rPr>
                <w:rFonts w:eastAsia="DengXian"/>
                <w:lang w:eastAsia="zh-CN"/>
              </w:rPr>
              <w:t>90</w:t>
            </w:r>
            <w:r w:rsidRPr="009E20AA">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0771E107" w14:textId="77777777" w:rsidR="009D2421" w:rsidRPr="009E20AA" w:rsidRDefault="009D2421" w:rsidP="009E20AA">
            <w:pPr>
              <w:pStyle w:val="TAC"/>
            </w:pPr>
            <w:r w:rsidRPr="009E20AA">
              <w:t>100</w:t>
            </w:r>
            <w:r w:rsidRPr="009E20AA">
              <w:rPr>
                <w:vertAlign w:val="superscript"/>
              </w:rPr>
              <w:t>8</w:t>
            </w:r>
          </w:p>
        </w:tc>
      </w:tr>
      <w:tr w:rsidR="009D2421" w:rsidRPr="009E20AA" w14:paraId="3E764765"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25E0E25" w14:textId="77777777" w:rsidR="009D2421" w:rsidRPr="009E20AA" w:rsidRDefault="009D2421"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2D51876C" w14:textId="77777777" w:rsidR="009D2421" w:rsidRPr="009E20AA" w:rsidRDefault="009D2421"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2BC4F5E1" w14:textId="77777777" w:rsidR="009D2421" w:rsidRPr="009E20AA" w:rsidRDefault="009D2421"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1982B1" w14:textId="77777777" w:rsidR="009D2421" w:rsidRPr="009E20AA" w:rsidRDefault="009D2421"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B7A4DA" w14:textId="77777777" w:rsidR="009D2421" w:rsidRPr="009E20AA" w:rsidRDefault="009D2421"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73C3641" w14:textId="77777777" w:rsidR="009D2421" w:rsidRPr="009E20AA" w:rsidRDefault="009D2421"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BFA4D95" w14:textId="77777777" w:rsidR="009D2421" w:rsidRPr="009E20AA" w:rsidRDefault="009D2421"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C7F0B2C" w14:textId="3C377639" w:rsidR="009D2421" w:rsidRPr="009E20AA" w:rsidRDefault="009D2421"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DC59BF" w14:textId="77777777" w:rsidR="009D2421" w:rsidRPr="009E20AA" w:rsidRDefault="009D2421"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06BC828" w14:textId="77777777" w:rsidR="009D2421" w:rsidRPr="009E20AA" w:rsidRDefault="009D2421"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1EA8338" w14:textId="77777777" w:rsidR="009D2421" w:rsidRPr="009E20AA" w:rsidRDefault="009D2421" w:rsidP="009E20AA">
            <w:pPr>
              <w:pStyle w:val="TAC"/>
            </w:pPr>
            <w:r w:rsidRPr="009E20AA">
              <w:t>50</w:t>
            </w:r>
            <w:r w:rsidRPr="009E20AA">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0CB8C946" w14:textId="77777777" w:rsidR="009D2421" w:rsidRPr="009E20AA" w:rsidRDefault="009D2421" w:rsidP="009E20AA">
            <w:pPr>
              <w:pStyle w:val="TAC"/>
            </w:pPr>
            <w:r w:rsidRPr="009E20AA">
              <w:t>60</w:t>
            </w:r>
            <w:r w:rsidRPr="009E20AA">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280E3250" w14:textId="1F497010" w:rsidR="009D2421" w:rsidRPr="009E20AA" w:rsidRDefault="009D2421" w:rsidP="009E20AA">
            <w:pPr>
              <w:pStyle w:val="TAC"/>
            </w:pPr>
            <w:r w:rsidRPr="009E20AA">
              <w:t>70</w:t>
            </w:r>
            <w:r w:rsidRPr="009E20AA">
              <w:rPr>
                <w:vertAlign w:val="superscript"/>
              </w:rPr>
              <w:t>8</w:t>
            </w:r>
          </w:p>
        </w:tc>
        <w:tc>
          <w:tcPr>
            <w:tcW w:w="294" w:type="pct"/>
            <w:tcBorders>
              <w:top w:val="single" w:sz="4" w:space="0" w:color="auto"/>
              <w:left w:val="single" w:sz="4" w:space="0" w:color="auto"/>
              <w:bottom w:val="single" w:sz="4" w:space="0" w:color="auto"/>
              <w:right w:val="single" w:sz="4" w:space="0" w:color="auto"/>
            </w:tcBorders>
            <w:vAlign w:val="center"/>
            <w:hideMark/>
          </w:tcPr>
          <w:p w14:paraId="43ACDD29" w14:textId="77777777" w:rsidR="009D2421" w:rsidRPr="009E20AA" w:rsidRDefault="009D2421" w:rsidP="009E20AA">
            <w:pPr>
              <w:pStyle w:val="TAC"/>
            </w:pPr>
            <w:r w:rsidRPr="009E20AA">
              <w:t>80</w:t>
            </w:r>
            <w:r w:rsidRPr="009E20AA">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AD4D47" w14:textId="77777777" w:rsidR="009D2421" w:rsidRPr="009E20AA" w:rsidRDefault="009D2421" w:rsidP="009E20AA">
            <w:pPr>
              <w:pStyle w:val="TAC"/>
            </w:pPr>
            <w:r w:rsidRPr="009E20AA">
              <w:rPr>
                <w:rFonts w:eastAsia="DengXian"/>
                <w:lang w:eastAsia="zh-CN"/>
              </w:rPr>
              <w:t>90</w:t>
            </w:r>
            <w:r w:rsidRPr="009E20AA">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687A7F65" w14:textId="77777777" w:rsidR="009D2421" w:rsidRPr="009E20AA" w:rsidRDefault="009D2421" w:rsidP="009E20AA">
            <w:pPr>
              <w:pStyle w:val="TAC"/>
            </w:pPr>
            <w:r w:rsidRPr="009E20AA">
              <w:t>100</w:t>
            </w:r>
            <w:r w:rsidRPr="009E20AA">
              <w:rPr>
                <w:vertAlign w:val="superscript"/>
              </w:rPr>
              <w:t>8</w:t>
            </w:r>
          </w:p>
        </w:tc>
      </w:tr>
      <w:tr w:rsidR="00D04DBA" w:rsidRPr="009E20AA" w14:paraId="003E7EE6"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9DB147" w14:textId="77777777" w:rsidR="00D04DBA" w:rsidRPr="009E20AA" w:rsidRDefault="00D04DBA" w:rsidP="009E20AA">
            <w:pPr>
              <w:pStyle w:val="TAC"/>
            </w:pPr>
            <w:r w:rsidRPr="009E20AA">
              <w:t>n50</w:t>
            </w:r>
          </w:p>
        </w:tc>
        <w:tc>
          <w:tcPr>
            <w:tcW w:w="344" w:type="pct"/>
            <w:tcBorders>
              <w:top w:val="single" w:sz="4" w:space="0" w:color="auto"/>
              <w:left w:val="single" w:sz="4" w:space="0" w:color="auto"/>
              <w:bottom w:val="single" w:sz="4" w:space="0" w:color="auto"/>
              <w:right w:val="single" w:sz="4" w:space="0" w:color="auto"/>
            </w:tcBorders>
            <w:vAlign w:val="center"/>
            <w:hideMark/>
          </w:tcPr>
          <w:p w14:paraId="6EA6C47C"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ECCC522" w14:textId="77777777" w:rsidR="00D04DBA" w:rsidRPr="009E20AA" w:rsidRDefault="00D04DBA" w:rsidP="009E20AA">
            <w:pPr>
              <w:pStyle w:val="TAC"/>
            </w:pPr>
            <w:r w:rsidRPr="009E20AA">
              <w:t>5</w:t>
            </w:r>
            <w:r w:rsidRPr="009E20AA">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3550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AD2102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7C1EEB3"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5EF16A6"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44E56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1E216714"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027C28D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037408D"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12B464E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8EB55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6CF03B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ECEB07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A5594E9" w14:textId="77777777" w:rsidR="00D04DBA" w:rsidRPr="009E20AA" w:rsidRDefault="00D04DBA" w:rsidP="009E20AA">
            <w:pPr>
              <w:pStyle w:val="TAC"/>
            </w:pPr>
          </w:p>
        </w:tc>
      </w:tr>
      <w:tr w:rsidR="00D04DBA" w:rsidRPr="009E20AA" w14:paraId="088E7A62"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96DF45"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F00503B"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A12BA8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AB7B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3B7C0AD"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677FB8"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3C9B8BA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48C53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0C33A2F"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7C9BD71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19697A6"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446126"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1F4F97D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B81F34E" w14:textId="77777777" w:rsidR="00D04DBA" w:rsidRPr="009E20AA" w:rsidRDefault="00D04DBA" w:rsidP="009E20AA">
            <w:pPr>
              <w:pStyle w:val="TAC"/>
            </w:pPr>
            <w:r w:rsidRPr="009E20AA">
              <w:t>80</w:t>
            </w:r>
            <w:r w:rsidRPr="009E20AA">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535FDCC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FA49901" w14:textId="77777777" w:rsidR="00D04DBA" w:rsidRPr="009E20AA" w:rsidRDefault="00D04DBA" w:rsidP="009E20AA">
            <w:pPr>
              <w:pStyle w:val="TAC"/>
            </w:pPr>
          </w:p>
        </w:tc>
      </w:tr>
      <w:tr w:rsidR="00D04DBA" w:rsidRPr="009E20AA" w14:paraId="1EC8EF90"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F9ABD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714301D8"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2AA9D0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656DC33"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D4A7561"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C85F6D0"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A5A449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06CD3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3FCA2AE"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DF9E14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6442222"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DE34D0"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3D9CEDD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85C7E76" w14:textId="77777777" w:rsidR="00D04DBA" w:rsidRPr="009E20AA" w:rsidRDefault="00D04DBA" w:rsidP="009E20AA">
            <w:pPr>
              <w:pStyle w:val="TAC"/>
            </w:pPr>
            <w:r w:rsidRPr="009E20AA">
              <w:t>80</w:t>
            </w:r>
            <w:r w:rsidRPr="009E20AA">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1F6C414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711BE94" w14:textId="77777777" w:rsidR="00D04DBA" w:rsidRPr="009E20AA" w:rsidRDefault="00D04DBA" w:rsidP="009E20AA">
            <w:pPr>
              <w:pStyle w:val="TAC"/>
            </w:pPr>
          </w:p>
        </w:tc>
      </w:tr>
      <w:tr w:rsidR="00D04DBA" w:rsidRPr="009E20AA" w14:paraId="2545E4D3"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9B18D8" w14:textId="77777777" w:rsidR="00D04DBA" w:rsidRPr="009E20AA" w:rsidRDefault="00D04DBA" w:rsidP="009E20AA">
            <w:pPr>
              <w:pStyle w:val="TAC"/>
            </w:pPr>
            <w:r w:rsidRPr="009E20AA">
              <w:t>n51</w:t>
            </w:r>
          </w:p>
        </w:tc>
        <w:tc>
          <w:tcPr>
            <w:tcW w:w="344" w:type="pct"/>
            <w:tcBorders>
              <w:top w:val="single" w:sz="4" w:space="0" w:color="auto"/>
              <w:left w:val="single" w:sz="4" w:space="0" w:color="auto"/>
              <w:bottom w:val="single" w:sz="4" w:space="0" w:color="auto"/>
              <w:right w:val="single" w:sz="4" w:space="0" w:color="auto"/>
            </w:tcBorders>
            <w:vAlign w:val="center"/>
            <w:hideMark/>
          </w:tcPr>
          <w:p w14:paraId="6214CC6A"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2F2F651"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4DE06C46"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5A6940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894E7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9341F4"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5625F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BB6D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EA354B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AF4CF4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C1EEB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EF438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FEB7EF"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E32B8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08F257" w14:textId="77777777" w:rsidR="00D04DBA" w:rsidRPr="009E20AA" w:rsidRDefault="00D04DBA" w:rsidP="009E20AA">
            <w:pPr>
              <w:pStyle w:val="TAC"/>
            </w:pPr>
          </w:p>
        </w:tc>
      </w:tr>
      <w:tr w:rsidR="00D04DBA" w:rsidRPr="009E20AA" w14:paraId="3AB48D0E"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56837BD"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A2F1346"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4B030E1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F4061E5"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3F86A5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14E89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2AF5D7"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2619E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BCF38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BD88EB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DE7CD2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B7619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27855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33503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C9A3B1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3DA59D2" w14:textId="77777777" w:rsidR="00D04DBA" w:rsidRPr="009E20AA" w:rsidRDefault="00D04DBA" w:rsidP="009E20AA">
            <w:pPr>
              <w:pStyle w:val="TAC"/>
            </w:pPr>
          </w:p>
        </w:tc>
      </w:tr>
      <w:tr w:rsidR="00D04DBA" w:rsidRPr="009E20AA" w14:paraId="69F6DB1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941BA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BF630D5"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6EBC40A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70A433B"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FC1F73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34D49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CC6AE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2E668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211D5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170797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EF92C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DFCFD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3621C2"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BB9EC9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6B71468"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96BDAA" w14:textId="77777777" w:rsidR="00D04DBA" w:rsidRPr="009E20AA" w:rsidRDefault="00D04DBA" w:rsidP="009E20AA">
            <w:pPr>
              <w:pStyle w:val="TAC"/>
            </w:pPr>
          </w:p>
        </w:tc>
      </w:tr>
      <w:tr w:rsidR="00D04DBA" w:rsidRPr="009E20AA" w14:paraId="157C712E"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406510" w14:textId="77777777" w:rsidR="00D04DBA" w:rsidRPr="009E20AA" w:rsidRDefault="00D04DBA" w:rsidP="009E20AA">
            <w:pPr>
              <w:pStyle w:val="TAC"/>
            </w:pPr>
            <w:r w:rsidRPr="009E20AA">
              <w:t>n65</w:t>
            </w:r>
          </w:p>
        </w:tc>
        <w:tc>
          <w:tcPr>
            <w:tcW w:w="344" w:type="pct"/>
            <w:tcBorders>
              <w:top w:val="single" w:sz="4" w:space="0" w:color="auto"/>
              <w:left w:val="single" w:sz="4" w:space="0" w:color="auto"/>
              <w:bottom w:val="single" w:sz="4" w:space="0" w:color="auto"/>
              <w:right w:val="single" w:sz="4" w:space="0" w:color="auto"/>
            </w:tcBorders>
            <w:vAlign w:val="center"/>
            <w:hideMark/>
          </w:tcPr>
          <w:p w14:paraId="4771F0E0"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932A7F3"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76208A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F35778"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F7E24"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0472C7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8238D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CB2E8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0C4CF8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5A49C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CC578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472E9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D3081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E9F46F"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5301E5" w14:textId="77777777" w:rsidR="00D04DBA" w:rsidRPr="009E20AA" w:rsidRDefault="00D04DBA" w:rsidP="009E20AA">
            <w:pPr>
              <w:pStyle w:val="TAC"/>
            </w:pPr>
          </w:p>
        </w:tc>
      </w:tr>
      <w:tr w:rsidR="00D04DBA" w:rsidRPr="009E20AA" w14:paraId="641AB484"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20EB405"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91D1A80"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C8E95E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19FDB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260DF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BF1E1EB"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974C88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3D491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2AE39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A69A33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1A872B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46A81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ABFFC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06BAF"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DAFCBC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2860E9" w14:textId="77777777" w:rsidR="00D04DBA" w:rsidRPr="009E20AA" w:rsidRDefault="00D04DBA" w:rsidP="009E20AA">
            <w:pPr>
              <w:pStyle w:val="TAC"/>
            </w:pPr>
          </w:p>
        </w:tc>
      </w:tr>
      <w:tr w:rsidR="00D04DBA" w:rsidRPr="009E20AA" w14:paraId="18911F36"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8C1F1E"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D92A2B4"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2D78C74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D82D52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38F104"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832634"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05D8D8E"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0C536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3E7A5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8C223B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E1B4A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DCE80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BD26B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82DE6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99BC9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E439FA" w14:textId="77777777" w:rsidR="00D04DBA" w:rsidRPr="009E20AA" w:rsidRDefault="00D04DBA" w:rsidP="009E20AA">
            <w:pPr>
              <w:pStyle w:val="TAC"/>
            </w:pPr>
          </w:p>
        </w:tc>
      </w:tr>
      <w:tr w:rsidR="00D04DBA" w:rsidRPr="009E20AA" w14:paraId="52372100"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26729F8" w14:textId="77777777" w:rsidR="00D04DBA" w:rsidRPr="009E20AA" w:rsidRDefault="00D04DBA" w:rsidP="009E20AA">
            <w:pPr>
              <w:pStyle w:val="TAC"/>
            </w:pPr>
            <w:r w:rsidRPr="009E20AA">
              <w:t>n66</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C1D049"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860350C"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DDFCD8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DDB6D8F"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06DA6B"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FF6220B"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208504D9"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A17AE42"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984E10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B8EB0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1E766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B1A3CA"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E549B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D498FF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A2540E4" w14:textId="77777777" w:rsidR="00D04DBA" w:rsidRPr="009E20AA" w:rsidRDefault="00D04DBA" w:rsidP="009E20AA">
            <w:pPr>
              <w:pStyle w:val="TAC"/>
            </w:pPr>
          </w:p>
        </w:tc>
      </w:tr>
      <w:tr w:rsidR="00D04DBA" w:rsidRPr="009E20AA" w14:paraId="416941D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F9E35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893D22E"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9F30A6D"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E3B7A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09B3DA"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145636D"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040D09"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0C74F434"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C931E0"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2A8B470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18E1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26114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71BEB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AE37D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FA1FAC5"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41E171A" w14:textId="77777777" w:rsidR="00D04DBA" w:rsidRPr="009E20AA" w:rsidRDefault="00D04DBA" w:rsidP="009E20AA">
            <w:pPr>
              <w:pStyle w:val="TAC"/>
            </w:pPr>
          </w:p>
        </w:tc>
      </w:tr>
      <w:tr w:rsidR="00D04DBA" w:rsidRPr="009E20AA" w14:paraId="30FF97E3"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E0FEFFB"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4765B55"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B9A9C2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564661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7AC905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22A1E3D"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4D6F2AF" w14:textId="77777777" w:rsidR="00D04DBA" w:rsidRPr="009E20AA" w:rsidRDefault="00D04DBA" w:rsidP="009E20AA">
            <w:pPr>
              <w:pStyle w:val="TAC"/>
            </w:pPr>
            <w:r w:rsidRPr="009E20AA">
              <w:t>25</w:t>
            </w:r>
            <w:r w:rsidRPr="009E20AA">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55290C66" w14:textId="77777777" w:rsidR="00D04DBA" w:rsidRPr="009E20AA" w:rsidRDefault="00D04DBA" w:rsidP="009E20AA">
            <w:pPr>
              <w:pStyle w:val="TAC"/>
            </w:pPr>
            <w:r w:rsidRPr="009E20AA">
              <w:t>30</w:t>
            </w:r>
            <w:r w:rsidRPr="009E20AA">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2CD8351"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4133813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F1A73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A91A0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58AD8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04E65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062F9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E5D6BDC" w14:textId="77777777" w:rsidR="00D04DBA" w:rsidRPr="009E20AA" w:rsidRDefault="00D04DBA" w:rsidP="009E20AA">
            <w:pPr>
              <w:pStyle w:val="TAC"/>
            </w:pPr>
          </w:p>
        </w:tc>
      </w:tr>
      <w:tr w:rsidR="00D04DBA" w:rsidRPr="009E20AA" w14:paraId="0725C0D3"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872A572" w14:textId="77777777" w:rsidR="00D04DBA" w:rsidRPr="009E20AA" w:rsidRDefault="00D04DBA" w:rsidP="009E20AA">
            <w:pPr>
              <w:pStyle w:val="TAC"/>
            </w:pPr>
            <w:r w:rsidRPr="009E20AA">
              <w:t>n70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141F948"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B050418"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A7AC464"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CD0898"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ECF8802" w14:textId="77777777" w:rsidR="00D04DBA" w:rsidRPr="009E20AA" w:rsidRDefault="00D04DBA" w:rsidP="009E20AA">
            <w:pPr>
              <w:pStyle w:val="TAC"/>
            </w:pPr>
            <w:r w:rsidRPr="009E20AA">
              <w:t>20</w:t>
            </w:r>
            <w:r w:rsidRPr="009E20AA">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0AA197EF" w14:textId="77777777" w:rsidR="00D04DBA" w:rsidRPr="009E20AA" w:rsidRDefault="00D04DBA" w:rsidP="009E20AA">
            <w:pPr>
              <w:pStyle w:val="TAC"/>
            </w:pPr>
            <w:r w:rsidRPr="009E20AA">
              <w:t>25</w:t>
            </w:r>
            <w:r w:rsidRPr="009E20AA">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744E722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07F3E0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C7C75E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C4F2F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A8F7D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838744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8D2AA9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4E6CC3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35AC74" w14:textId="77777777" w:rsidR="00D04DBA" w:rsidRPr="009E20AA" w:rsidRDefault="00D04DBA" w:rsidP="009E20AA">
            <w:pPr>
              <w:pStyle w:val="TAC"/>
            </w:pPr>
          </w:p>
        </w:tc>
      </w:tr>
      <w:tr w:rsidR="00D04DBA" w:rsidRPr="009E20AA" w14:paraId="47E14481"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631A98"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B001F0C"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EB3E36D"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28C52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520735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581FB" w14:textId="77777777" w:rsidR="00D04DBA" w:rsidRPr="009E20AA" w:rsidRDefault="00D04DBA" w:rsidP="009E20AA">
            <w:pPr>
              <w:pStyle w:val="TAC"/>
            </w:pPr>
            <w:r w:rsidRPr="009E20AA">
              <w:t>20</w:t>
            </w:r>
            <w:r w:rsidRPr="009E20AA">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5D886EEC" w14:textId="77777777" w:rsidR="00D04DBA" w:rsidRPr="009E20AA" w:rsidRDefault="00D04DBA" w:rsidP="009E20AA">
            <w:pPr>
              <w:pStyle w:val="TAC"/>
            </w:pPr>
            <w:r w:rsidRPr="009E20AA">
              <w:t>25</w:t>
            </w:r>
            <w:r w:rsidRPr="009E20AA">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56142D6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1F725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472088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BD571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1F9F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9F944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86B4B"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08ED9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90AA48" w14:textId="77777777" w:rsidR="00D04DBA" w:rsidRPr="009E20AA" w:rsidRDefault="00D04DBA" w:rsidP="009E20AA">
            <w:pPr>
              <w:pStyle w:val="TAC"/>
            </w:pPr>
          </w:p>
        </w:tc>
      </w:tr>
      <w:tr w:rsidR="00D04DBA" w:rsidRPr="009E20AA" w14:paraId="14445903"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0DD31E"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568FFF7"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83066F2"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3EA1EF2"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7B1D2E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BF4A91C" w14:textId="77777777" w:rsidR="00D04DBA" w:rsidRPr="009E20AA" w:rsidRDefault="00D04DBA" w:rsidP="009E20AA">
            <w:pPr>
              <w:pStyle w:val="TAC"/>
            </w:pPr>
            <w:r w:rsidRPr="009E20AA">
              <w:t>20</w:t>
            </w:r>
            <w:r w:rsidRPr="009E20AA">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084BB3" w14:textId="77777777" w:rsidR="00D04DBA" w:rsidRPr="009E20AA" w:rsidRDefault="00D04DBA" w:rsidP="009E20AA">
            <w:pPr>
              <w:pStyle w:val="TAC"/>
            </w:pPr>
            <w:r w:rsidRPr="009E20AA">
              <w:t>25</w:t>
            </w:r>
            <w:r w:rsidRPr="009E20AA">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1D4CD22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2781A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1A6C3A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ADD16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46A16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A9B49F"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182FBF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0857F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248664" w14:textId="77777777" w:rsidR="00D04DBA" w:rsidRPr="009E20AA" w:rsidRDefault="00D04DBA" w:rsidP="009E20AA">
            <w:pPr>
              <w:pStyle w:val="TAC"/>
            </w:pPr>
          </w:p>
        </w:tc>
      </w:tr>
      <w:tr w:rsidR="00D04DBA" w:rsidRPr="009E20AA" w14:paraId="63630457"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1781CA" w14:textId="77777777" w:rsidR="00D04DBA" w:rsidRPr="009E20AA" w:rsidRDefault="00D04DBA" w:rsidP="009E20AA">
            <w:pPr>
              <w:pStyle w:val="TAC"/>
            </w:pPr>
            <w:r w:rsidRPr="009E20AA">
              <w:t>n71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9DADEFC"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CA922DE"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FAB76C4"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F8080F"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59EC89"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9D4096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789E4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C5C49E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B8B18E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247199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AD1D6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4ED68F"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389FE5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FF054D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1F44761" w14:textId="77777777" w:rsidR="00D04DBA" w:rsidRPr="009E20AA" w:rsidRDefault="00D04DBA" w:rsidP="009E20AA">
            <w:pPr>
              <w:pStyle w:val="TAC"/>
            </w:pPr>
          </w:p>
        </w:tc>
      </w:tr>
      <w:tr w:rsidR="00D04DBA" w:rsidRPr="009E20AA" w14:paraId="712D1BE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8AA6EF8"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D70197A"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008E410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626091"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51F9A8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8772798"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E36DF2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A1C2C4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DC118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698A76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5A177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4236C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C12E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AE4B7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792C1E5"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4252C9C" w14:textId="77777777" w:rsidR="00D04DBA" w:rsidRPr="009E20AA" w:rsidRDefault="00D04DBA" w:rsidP="009E20AA">
            <w:pPr>
              <w:pStyle w:val="TAC"/>
            </w:pPr>
          </w:p>
        </w:tc>
      </w:tr>
      <w:tr w:rsidR="00D04DBA" w:rsidRPr="009E20AA" w14:paraId="434C33E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A949F2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2AB399E"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5DCE4C0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E48468B"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5C728B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12B9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A18A5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45AAB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B3DAC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1DD782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58862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1E7EE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7F802E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093D8E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2F48A88"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7345DE" w14:textId="77777777" w:rsidR="00D04DBA" w:rsidRPr="009E20AA" w:rsidRDefault="00D04DBA" w:rsidP="009E20AA">
            <w:pPr>
              <w:pStyle w:val="TAC"/>
            </w:pPr>
          </w:p>
        </w:tc>
      </w:tr>
      <w:tr w:rsidR="00D04DBA" w:rsidRPr="009E20AA" w14:paraId="723CE2BD"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D703873" w14:textId="77777777" w:rsidR="00D04DBA" w:rsidRPr="009E20AA" w:rsidRDefault="00D04DBA" w:rsidP="009E20AA">
            <w:pPr>
              <w:pStyle w:val="TAC"/>
            </w:pPr>
            <w:r w:rsidRPr="009E20AA">
              <w:t>n74</w:t>
            </w:r>
          </w:p>
        </w:tc>
        <w:tc>
          <w:tcPr>
            <w:tcW w:w="344" w:type="pct"/>
            <w:tcBorders>
              <w:top w:val="single" w:sz="4" w:space="0" w:color="auto"/>
              <w:left w:val="single" w:sz="4" w:space="0" w:color="auto"/>
              <w:bottom w:val="single" w:sz="4" w:space="0" w:color="auto"/>
              <w:right w:val="single" w:sz="4" w:space="0" w:color="auto"/>
            </w:tcBorders>
            <w:vAlign w:val="center"/>
            <w:hideMark/>
          </w:tcPr>
          <w:p w14:paraId="35328692"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E614D01"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D4018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14B235B"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98444E"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4E8153E7"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27CB08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8C8B8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ED0754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E30257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195B9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C374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E4277AF"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F6786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74C1D5" w14:textId="77777777" w:rsidR="00D04DBA" w:rsidRPr="009E20AA" w:rsidRDefault="00D04DBA" w:rsidP="009E20AA">
            <w:pPr>
              <w:pStyle w:val="TAC"/>
            </w:pPr>
          </w:p>
        </w:tc>
      </w:tr>
      <w:tr w:rsidR="00D04DBA" w:rsidRPr="009E20AA" w14:paraId="70668C3C"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4D36F1D"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E5A6827"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4D5A77F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2B9D3E4"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02A76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6DCB82A"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C92015E"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84B526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A44E5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65E708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0F5D0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70D70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F5AFD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B686AFB"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FDCF3C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A80F5E7" w14:textId="77777777" w:rsidR="00D04DBA" w:rsidRPr="009E20AA" w:rsidRDefault="00D04DBA" w:rsidP="009E20AA">
            <w:pPr>
              <w:pStyle w:val="TAC"/>
            </w:pPr>
          </w:p>
        </w:tc>
      </w:tr>
      <w:tr w:rsidR="00D04DBA" w:rsidRPr="009E20AA" w14:paraId="7CB3E66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91EDA87"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FB222EB"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FF25BD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FBA82CD"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138CCB1"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B114A16"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154192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2554A2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D0B80E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D5E097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9E26B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4050C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7681718"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F4AD90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57484D6"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18CE6C" w14:textId="77777777" w:rsidR="00D04DBA" w:rsidRPr="009E20AA" w:rsidRDefault="00D04DBA" w:rsidP="009E20AA">
            <w:pPr>
              <w:pStyle w:val="TAC"/>
            </w:pPr>
          </w:p>
        </w:tc>
      </w:tr>
      <w:tr w:rsidR="00D04DBA" w:rsidRPr="009E20AA" w14:paraId="36B35377"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C9B60E7" w14:textId="77777777" w:rsidR="00D04DBA" w:rsidRPr="009E20AA" w:rsidRDefault="00D04DBA" w:rsidP="009E20AA">
            <w:pPr>
              <w:pStyle w:val="TAC"/>
            </w:pPr>
            <w:r w:rsidRPr="009E20AA">
              <w:t>n75</w:t>
            </w:r>
          </w:p>
        </w:tc>
        <w:tc>
          <w:tcPr>
            <w:tcW w:w="344" w:type="pct"/>
            <w:tcBorders>
              <w:top w:val="single" w:sz="4" w:space="0" w:color="auto"/>
              <w:left w:val="single" w:sz="4" w:space="0" w:color="auto"/>
              <w:bottom w:val="single" w:sz="4" w:space="0" w:color="auto"/>
              <w:right w:val="single" w:sz="4" w:space="0" w:color="auto"/>
            </w:tcBorders>
            <w:vAlign w:val="center"/>
            <w:hideMark/>
          </w:tcPr>
          <w:p w14:paraId="0FE14314"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FD722D7"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B60846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0C30A6E"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73D03D"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708896D"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D8D0F8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9ACF8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918E53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EEB3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3179B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171CD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B99F1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21950C3"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3BF1AE" w14:textId="77777777" w:rsidR="00D04DBA" w:rsidRPr="009E20AA" w:rsidRDefault="00D04DBA" w:rsidP="009E20AA">
            <w:pPr>
              <w:pStyle w:val="TAC"/>
            </w:pPr>
          </w:p>
        </w:tc>
      </w:tr>
      <w:tr w:rsidR="00D04DBA" w:rsidRPr="009E20AA" w14:paraId="6131F5BC"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95D001"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6596CB0"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6FAB69D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E09198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252C94"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2C101E"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C732D6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0E45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63B77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58831BD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8D0C4E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DAC2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631C4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A40B92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00B82C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4A3F670" w14:textId="77777777" w:rsidR="00D04DBA" w:rsidRPr="009E20AA" w:rsidRDefault="00D04DBA" w:rsidP="009E20AA">
            <w:pPr>
              <w:pStyle w:val="TAC"/>
            </w:pPr>
          </w:p>
        </w:tc>
      </w:tr>
      <w:tr w:rsidR="00D04DBA" w:rsidRPr="009E20AA" w14:paraId="633EA19E"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4AD1F56"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098119E"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4E8990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A43E8C7"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A45F374"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99AF2F"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AE29CA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29F9E5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89240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837E68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93958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DCE0D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AB89A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CC9FD1"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1BC7C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CCEA20" w14:textId="77777777" w:rsidR="00D04DBA" w:rsidRPr="009E20AA" w:rsidRDefault="00D04DBA" w:rsidP="009E20AA">
            <w:pPr>
              <w:pStyle w:val="TAC"/>
            </w:pPr>
          </w:p>
        </w:tc>
      </w:tr>
      <w:tr w:rsidR="00D04DBA" w:rsidRPr="009E20AA" w14:paraId="7CCD6CFF"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4CB1BFD" w14:textId="77777777" w:rsidR="00D04DBA" w:rsidRPr="009E20AA" w:rsidRDefault="00D04DBA" w:rsidP="009E20AA">
            <w:pPr>
              <w:pStyle w:val="TAC"/>
            </w:pPr>
            <w:r w:rsidRPr="009E20AA">
              <w:t>n76</w:t>
            </w:r>
          </w:p>
        </w:tc>
        <w:tc>
          <w:tcPr>
            <w:tcW w:w="344" w:type="pct"/>
            <w:tcBorders>
              <w:top w:val="single" w:sz="4" w:space="0" w:color="auto"/>
              <w:left w:val="single" w:sz="4" w:space="0" w:color="auto"/>
              <w:bottom w:val="single" w:sz="4" w:space="0" w:color="auto"/>
              <w:right w:val="single" w:sz="4" w:space="0" w:color="auto"/>
            </w:tcBorders>
            <w:vAlign w:val="center"/>
            <w:hideMark/>
          </w:tcPr>
          <w:p w14:paraId="2EFDA0D6"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310092F"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293D28F1"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A58695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ED70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1BCA89"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35BCF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9E34D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35E7E1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180B9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1E53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64359C1"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0D714B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6433F0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D68587" w14:textId="77777777" w:rsidR="00D04DBA" w:rsidRPr="009E20AA" w:rsidRDefault="00D04DBA" w:rsidP="009E20AA">
            <w:pPr>
              <w:pStyle w:val="TAC"/>
            </w:pPr>
          </w:p>
        </w:tc>
      </w:tr>
      <w:tr w:rsidR="00D04DBA" w:rsidRPr="009E20AA" w14:paraId="45DE324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DB74A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11670BF"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64F0400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FD4406D"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CB87C2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80977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EED18"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1A952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D8AE1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E9AA52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DBEC7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F5568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060A4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C63D3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260ED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6131A21" w14:textId="77777777" w:rsidR="00D04DBA" w:rsidRPr="009E20AA" w:rsidRDefault="00D04DBA" w:rsidP="009E20AA">
            <w:pPr>
              <w:pStyle w:val="TAC"/>
            </w:pPr>
          </w:p>
        </w:tc>
      </w:tr>
      <w:tr w:rsidR="00D04DBA" w:rsidRPr="009E20AA" w14:paraId="7CA93BC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3C139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3C8E92A"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DA5D19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D6665D3"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5D0C9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8B80A5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727D01"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328CC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50242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18704C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CEB9E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CBFBA8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628E9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04819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EC055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E960778" w14:textId="77777777" w:rsidR="00D04DBA" w:rsidRPr="009E20AA" w:rsidRDefault="00D04DBA" w:rsidP="009E20AA">
            <w:pPr>
              <w:pStyle w:val="TAC"/>
            </w:pPr>
          </w:p>
        </w:tc>
      </w:tr>
      <w:tr w:rsidR="00D04DBA" w:rsidRPr="009E20AA" w14:paraId="30C38BED"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367B33E" w14:textId="77777777" w:rsidR="00D04DBA" w:rsidRPr="009E20AA" w:rsidRDefault="00D04DBA" w:rsidP="009E20AA">
            <w:pPr>
              <w:pStyle w:val="TAC"/>
            </w:pPr>
            <w:r w:rsidRPr="009E20AA">
              <w:t>n77</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53F291"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7B8D827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D3B8C4"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B6442C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34EDE"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CD594C8"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18B9997F"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34252A3"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4269053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1F9EC31"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E6EC23" w14:textId="77777777" w:rsidR="00D04DBA" w:rsidRPr="009E20AA" w:rsidRDefault="00D04DBA" w:rsidP="009E20AA"/>
        </w:tc>
        <w:tc>
          <w:tcPr>
            <w:tcW w:w="316" w:type="pct"/>
            <w:tcBorders>
              <w:top w:val="single" w:sz="4" w:space="0" w:color="auto"/>
              <w:left w:val="single" w:sz="4" w:space="0" w:color="auto"/>
              <w:bottom w:val="single" w:sz="4" w:space="0" w:color="auto"/>
              <w:right w:val="single" w:sz="4" w:space="0" w:color="auto"/>
            </w:tcBorders>
            <w:vAlign w:val="center"/>
          </w:tcPr>
          <w:p w14:paraId="64FE00D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F72F0F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7937B7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F54E23" w14:textId="77777777" w:rsidR="00D04DBA" w:rsidRPr="009E20AA" w:rsidRDefault="00D04DBA" w:rsidP="009E20AA">
            <w:pPr>
              <w:pStyle w:val="TAC"/>
            </w:pPr>
          </w:p>
        </w:tc>
      </w:tr>
      <w:tr w:rsidR="00D04DBA" w:rsidRPr="009E20AA" w14:paraId="5B5060E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8DBDCA3"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5AC3561"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3A888DC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B2CB7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D34E12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AEB392"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192B9B11"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8E8A967"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B7A02B"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2F8883F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233B5540"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6424CC5"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887F736" w14:textId="77777777" w:rsidR="00D04DBA" w:rsidRPr="009E20AA" w:rsidRDefault="00D04DBA" w:rsidP="009E20AA">
            <w:pPr>
              <w:pStyle w:val="TAC"/>
            </w:pPr>
            <w:r w:rsidRPr="009E20AA">
              <w:t>70</w:t>
            </w:r>
            <w:r w:rsidRPr="009E20AA">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3239DB3"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8658FA8" w14:textId="77777777" w:rsidR="00D04DBA" w:rsidRPr="009E20AA" w:rsidRDefault="00D04DBA" w:rsidP="009E20AA">
            <w:pPr>
              <w:pStyle w:val="TAC"/>
              <w:rPr>
                <w:rFonts w:eastAsia="DengXian"/>
                <w:lang w:eastAsia="zh-CN"/>
              </w:rPr>
            </w:pPr>
            <w:r w:rsidRPr="009E20AA">
              <w:rPr>
                <w:rFonts w:eastAsia="DengXian"/>
                <w:lang w:eastAsia="zh-CN"/>
              </w:rPr>
              <w:t>90</w:t>
            </w:r>
            <w:r w:rsidRPr="009E20AA">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3B44D948" w14:textId="77777777" w:rsidR="00D04DBA" w:rsidRPr="009E20AA" w:rsidRDefault="00D04DBA" w:rsidP="009E20AA">
            <w:pPr>
              <w:pStyle w:val="TAC"/>
            </w:pPr>
            <w:r w:rsidRPr="009E20AA">
              <w:t>100</w:t>
            </w:r>
          </w:p>
        </w:tc>
      </w:tr>
      <w:tr w:rsidR="00D04DBA" w:rsidRPr="009E20AA" w14:paraId="67975717"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5A38DD0"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E8427FF"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EFF4DC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356E96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63EF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9EB2688"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D321934"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05FDCC04"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4886D1F"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0CF3CE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95FCFC5"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B28359"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A65AB72" w14:textId="77777777" w:rsidR="00D04DBA" w:rsidRPr="009E20AA" w:rsidRDefault="00D04DBA" w:rsidP="009E20AA">
            <w:pPr>
              <w:pStyle w:val="TAC"/>
            </w:pPr>
            <w:r w:rsidRPr="009E20AA">
              <w:t>70</w:t>
            </w:r>
            <w:r w:rsidRPr="009E20AA">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96F2483"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D85EE1" w14:textId="77777777" w:rsidR="00D04DBA" w:rsidRPr="009E20AA" w:rsidRDefault="00D04DBA" w:rsidP="009E20AA">
            <w:pPr>
              <w:pStyle w:val="TAC"/>
              <w:rPr>
                <w:rFonts w:eastAsia="DengXian"/>
                <w:lang w:eastAsia="zh-CN"/>
              </w:rPr>
            </w:pPr>
            <w:r w:rsidRPr="009E20AA">
              <w:rPr>
                <w:rFonts w:eastAsia="DengXian"/>
                <w:lang w:eastAsia="zh-CN"/>
              </w:rPr>
              <w:t>90</w:t>
            </w:r>
            <w:r w:rsidRPr="009E20AA">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2BC9470" w14:textId="77777777" w:rsidR="00D04DBA" w:rsidRPr="009E20AA" w:rsidRDefault="00D04DBA" w:rsidP="009E20AA">
            <w:pPr>
              <w:pStyle w:val="TAC"/>
            </w:pPr>
            <w:r w:rsidRPr="009E20AA">
              <w:t>100</w:t>
            </w:r>
          </w:p>
        </w:tc>
      </w:tr>
      <w:tr w:rsidR="00D04DBA" w:rsidRPr="009E20AA" w14:paraId="25C150C1"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3F4F55B" w14:textId="77777777" w:rsidR="00D04DBA" w:rsidRPr="009E20AA" w:rsidRDefault="00D04DBA" w:rsidP="009E20AA">
            <w:pPr>
              <w:pStyle w:val="TAC"/>
            </w:pPr>
            <w:r w:rsidRPr="009E20AA">
              <w:t>n78</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758264"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52182A77"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42205E7"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8492D4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A5A1B9D"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0DE21953"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5F23CFA"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1A02A9"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5E4DDF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8234A82"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1CEE1C8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C9C6A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8D5E8E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155AF3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3029D2" w14:textId="77777777" w:rsidR="00D04DBA" w:rsidRPr="009E20AA" w:rsidRDefault="00D04DBA" w:rsidP="009E20AA">
            <w:pPr>
              <w:pStyle w:val="TAC"/>
            </w:pPr>
          </w:p>
        </w:tc>
      </w:tr>
      <w:tr w:rsidR="00D04DBA" w:rsidRPr="009E20AA" w14:paraId="403FF6E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443D28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8EF8943"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871A67B"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CA00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6473ED"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EC03232"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E52A5F8"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3B5F409"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5FC80C"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038A58D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6D7EF9D5"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B435664"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1561777" w14:textId="77777777" w:rsidR="00D04DBA" w:rsidRPr="009E20AA" w:rsidRDefault="00D04DBA" w:rsidP="009E20AA">
            <w:pPr>
              <w:pStyle w:val="TAC"/>
            </w:pPr>
            <w:r w:rsidRPr="009E20AA">
              <w:t>70</w:t>
            </w:r>
            <w:r w:rsidRPr="009E20AA">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7ECF0199"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67D54D3" w14:textId="77777777" w:rsidR="00D04DBA" w:rsidRPr="009E20AA" w:rsidRDefault="00D04DBA" w:rsidP="009E20AA">
            <w:pPr>
              <w:pStyle w:val="TAC"/>
              <w:rPr>
                <w:rFonts w:eastAsia="DengXian"/>
                <w:lang w:eastAsia="zh-CN"/>
              </w:rPr>
            </w:pPr>
            <w:r w:rsidRPr="009E20AA">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712C016F" w14:textId="77777777" w:rsidR="00D04DBA" w:rsidRPr="009E20AA" w:rsidRDefault="00D04DBA" w:rsidP="009E20AA">
            <w:pPr>
              <w:pStyle w:val="TAC"/>
            </w:pPr>
            <w:r w:rsidRPr="009E20AA">
              <w:t>100</w:t>
            </w:r>
          </w:p>
        </w:tc>
      </w:tr>
      <w:tr w:rsidR="00D04DBA" w:rsidRPr="009E20AA" w14:paraId="0A4BDA02"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0F01E96"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6D24772"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C0BAA12"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883D3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3A16E8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319FB13"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16C1CD10"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23E4AB65"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8FFE3C"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2D1914A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639D768"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0985F9"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C658F73" w14:textId="77777777" w:rsidR="00D04DBA" w:rsidRPr="009E20AA" w:rsidRDefault="00D04DBA" w:rsidP="009E20AA">
            <w:pPr>
              <w:pStyle w:val="TAC"/>
            </w:pPr>
            <w:r w:rsidRPr="009E20AA">
              <w:t>70</w:t>
            </w:r>
            <w:r w:rsidRPr="009E20AA">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3F3D217E"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3ABC23" w14:textId="77777777" w:rsidR="00D04DBA" w:rsidRPr="009E20AA" w:rsidRDefault="00D04DBA" w:rsidP="009E20AA">
            <w:pPr>
              <w:pStyle w:val="TAC"/>
              <w:rPr>
                <w:rFonts w:eastAsia="DengXian"/>
                <w:lang w:eastAsia="zh-CN"/>
              </w:rPr>
            </w:pPr>
            <w:r w:rsidRPr="009E20AA">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3504AA2" w14:textId="77777777" w:rsidR="00D04DBA" w:rsidRPr="009E20AA" w:rsidRDefault="00D04DBA" w:rsidP="009E20AA">
            <w:pPr>
              <w:pStyle w:val="TAC"/>
            </w:pPr>
            <w:r w:rsidRPr="009E20AA">
              <w:t>100</w:t>
            </w:r>
          </w:p>
        </w:tc>
      </w:tr>
      <w:tr w:rsidR="00D04DBA" w:rsidRPr="009E20AA" w14:paraId="123D7DEC"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F73833" w14:textId="77777777" w:rsidR="00D04DBA" w:rsidRPr="009E20AA" w:rsidRDefault="00D04DBA" w:rsidP="009E20AA">
            <w:pPr>
              <w:pStyle w:val="TAC"/>
            </w:pPr>
            <w:r w:rsidRPr="009E20AA">
              <w:t>n79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933BC38"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70C872F4"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4EEE6D6"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C1A84A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6087A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413BD5"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BA1214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F85DABD"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D253E8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8DBBD65"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00FDA01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F24D8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94BAA4"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C8E3F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DDFCF1" w14:textId="77777777" w:rsidR="00D04DBA" w:rsidRPr="009E20AA" w:rsidRDefault="00D04DBA" w:rsidP="009E20AA">
            <w:pPr>
              <w:pStyle w:val="TAC"/>
            </w:pPr>
          </w:p>
        </w:tc>
      </w:tr>
      <w:tr w:rsidR="00D04DBA" w:rsidRPr="009E20AA" w14:paraId="170D6A8D"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148E70"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BA95860"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4AB00DC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F0C6566"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99AF46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9F51B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0F8139"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4DD3F1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6C98DCC"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0D51B96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428CA5"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1A62D1"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3E4DD3B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ABF69E5"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E574D" w14:textId="77777777" w:rsidR="00D04DBA" w:rsidRPr="009E20AA" w:rsidRDefault="00D04DBA" w:rsidP="009E20AA"/>
        </w:tc>
        <w:tc>
          <w:tcPr>
            <w:tcW w:w="325" w:type="pct"/>
            <w:tcBorders>
              <w:top w:val="single" w:sz="4" w:space="0" w:color="auto"/>
              <w:left w:val="single" w:sz="4" w:space="0" w:color="auto"/>
              <w:bottom w:val="single" w:sz="4" w:space="0" w:color="auto"/>
              <w:right w:val="single" w:sz="4" w:space="0" w:color="auto"/>
            </w:tcBorders>
            <w:vAlign w:val="center"/>
            <w:hideMark/>
          </w:tcPr>
          <w:p w14:paraId="5477E808" w14:textId="77777777" w:rsidR="00D04DBA" w:rsidRPr="009E20AA" w:rsidRDefault="00D04DBA" w:rsidP="009E20AA">
            <w:pPr>
              <w:pStyle w:val="TAC"/>
            </w:pPr>
            <w:r w:rsidRPr="009E20AA">
              <w:t>100</w:t>
            </w:r>
          </w:p>
        </w:tc>
      </w:tr>
      <w:tr w:rsidR="00D04DBA" w:rsidRPr="009E20AA" w14:paraId="4675DD18"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BD6F6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6687806"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40D1465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7842803"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3FFBB9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CCEBD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0A2B3"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EE6FB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7408C48"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6252870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135F28"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93630CF" w14:textId="77777777" w:rsidR="00D04DBA" w:rsidRPr="009E20AA" w:rsidRDefault="00D04DBA" w:rsidP="009E20AA">
            <w:pPr>
              <w:pStyle w:val="TAC"/>
            </w:pPr>
            <w:r w:rsidRPr="009E20AA">
              <w:t>60</w:t>
            </w:r>
          </w:p>
        </w:tc>
        <w:tc>
          <w:tcPr>
            <w:tcW w:w="316" w:type="pct"/>
            <w:tcBorders>
              <w:top w:val="single" w:sz="4" w:space="0" w:color="auto"/>
              <w:left w:val="single" w:sz="4" w:space="0" w:color="auto"/>
              <w:bottom w:val="single" w:sz="4" w:space="0" w:color="auto"/>
              <w:right w:val="single" w:sz="4" w:space="0" w:color="auto"/>
            </w:tcBorders>
            <w:vAlign w:val="center"/>
          </w:tcPr>
          <w:p w14:paraId="5EFB66A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6D9D7B91" w14:textId="77777777" w:rsidR="00D04DBA" w:rsidRPr="009E20AA" w:rsidRDefault="00D04DBA" w:rsidP="009E20AA">
            <w:pPr>
              <w:pStyle w:val="TAC"/>
            </w:pPr>
            <w:r w:rsidRPr="009E20AA">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9A4949" w14:textId="77777777" w:rsidR="00D04DBA" w:rsidRPr="009E20AA" w:rsidRDefault="00D04DBA" w:rsidP="009E20AA"/>
        </w:tc>
        <w:tc>
          <w:tcPr>
            <w:tcW w:w="325" w:type="pct"/>
            <w:tcBorders>
              <w:top w:val="single" w:sz="4" w:space="0" w:color="auto"/>
              <w:left w:val="single" w:sz="4" w:space="0" w:color="auto"/>
              <w:bottom w:val="single" w:sz="4" w:space="0" w:color="auto"/>
              <w:right w:val="single" w:sz="4" w:space="0" w:color="auto"/>
            </w:tcBorders>
            <w:vAlign w:val="center"/>
            <w:hideMark/>
          </w:tcPr>
          <w:p w14:paraId="32FA46AB" w14:textId="77777777" w:rsidR="00D04DBA" w:rsidRPr="009E20AA" w:rsidRDefault="00D04DBA" w:rsidP="009E20AA">
            <w:pPr>
              <w:pStyle w:val="TAC"/>
            </w:pPr>
            <w:r w:rsidRPr="009E20AA">
              <w:t>100</w:t>
            </w:r>
          </w:p>
        </w:tc>
      </w:tr>
      <w:tr w:rsidR="00D04DBA" w:rsidRPr="009E20AA" w14:paraId="3FD7C38E" w14:textId="77777777" w:rsidTr="009E20AA">
        <w:trPr>
          <w:trHeight w:val="256"/>
        </w:trPr>
        <w:tc>
          <w:tcPr>
            <w:tcW w:w="348" w:type="pct"/>
            <w:vMerge w:val="restart"/>
            <w:tcBorders>
              <w:top w:val="single" w:sz="4" w:space="0" w:color="auto"/>
              <w:left w:val="single" w:sz="4" w:space="0" w:color="auto"/>
              <w:right w:val="single" w:sz="4" w:space="0" w:color="auto"/>
            </w:tcBorders>
            <w:vAlign w:val="center"/>
          </w:tcPr>
          <w:p w14:paraId="32AFCCCB" w14:textId="77777777" w:rsidR="00D04DBA" w:rsidRPr="009E20AA" w:rsidRDefault="00D04DBA" w:rsidP="009E20AA">
            <w:pPr>
              <w:pStyle w:val="TAC"/>
            </w:pPr>
            <w:r w:rsidRPr="009E20AA">
              <w:lastRenderedPageBreak/>
              <w:t>n53</w:t>
            </w:r>
          </w:p>
        </w:tc>
        <w:tc>
          <w:tcPr>
            <w:tcW w:w="344" w:type="pct"/>
            <w:tcBorders>
              <w:top w:val="single" w:sz="4" w:space="0" w:color="auto"/>
              <w:left w:val="single" w:sz="4" w:space="0" w:color="auto"/>
              <w:bottom w:val="single" w:sz="4" w:space="0" w:color="auto"/>
              <w:right w:val="single" w:sz="4" w:space="0" w:color="auto"/>
            </w:tcBorders>
            <w:vAlign w:val="center"/>
          </w:tcPr>
          <w:p w14:paraId="1D5050E1"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2D3B8601"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5F90AC07"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4C24765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DBB8E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1502CB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D10D7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DFDD6D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E2886D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C9ECE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922AF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81A4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6504F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7D26A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412FE8" w14:textId="77777777" w:rsidR="00D04DBA" w:rsidRPr="009E20AA" w:rsidRDefault="00D04DBA" w:rsidP="009E20AA">
            <w:pPr>
              <w:pStyle w:val="TAC"/>
            </w:pPr>
          </w:p>
        </w:tc>
      </w:tr>
      <w:tr w:rsidR="00D04DBA" w:rsidRPr="009E20AA" w14:paraId="34E5B549" w14:textId="77777777" w:rsidTr="009E20AA">
        <w:trPr>
          <w:trHeight w:val="225"/>
        </w:trPr>
        <w:tc>
          <w:tcPr>
            <w:tcW w:w="348" w:type="pct"/>
            <w:vMerge/>
            <w:tcBorders>
              <w:left w:val="single" w:sz="4" w:space="0" w:color="auto"/>
              <w:right w:val="single" w:sz="4" w:space="0" w:color="auto"/>
            </w:tcBorders>
            <w:vAlign w:val="center"/>
          </w:tcPr>
          <w:p w14:paraId="5375E41E"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CBD4250" w14:textId="77777777" w:rsidR="00D04DBA" w:rsidRPr="009E20AA" w:rsidRDefault="00D04DBA" w:rsidP="009E20AA">
            <w:pPr>
              <w:pStyle w:val="TAC"/>
            </w:pPr>
            <w:r w:rsidRPr="009E20AA">
              <w:rPr>
                <w:rFonts w:eastAsia="SimSun"/>
              </w:rPr>
              <w:t>30</w:t>
            </w:r>
          </w:p>
        </w:tc>
        <w:tc>
          <w:tcPr>
            <w:tcW w:w="245" w:type="pct"/>
            <w:tcBorders>
              <w:top w:val="single" w:sz="4" w:space="0" w:color="auto"/>
              <w:left w:val="single" w:sz="4" w:space="0" w:color="auto"/>
              <w:bottom w:val="single" w:sz="4" w:space="0" w:color="auto"/>
              <w:right w:val="single" w:sz="4" w:space="0" w:color="auto"/>
            </w:tcBorders>
            <w:vAlign w:val="center"/>
          </w:tcPr>
          <w:p w14:paraId="33A5FB1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9E56E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279BD6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364FE0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731CF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F2A0E1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6AB9D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867EC6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E61FE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621EE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48832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DC0C9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DCCBA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7CF591" w14:textId="77777777" w:rsidR="00D04DBA" w:rsidRPr="009E20AA" w:rsidRDefault="00D04DBA" w:rsidP="009E20AA">
            <w:pPr>
              <w:pStyle w:val="TAC"/>
            </w:pPr>
          </w:p>
        </w:tc>
      </w:tr>
      <w:tr w:rsidR="00D04DBA" w:rsidRPr="009E20AA" w14:paraId="652FACD1"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6B6883CA"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2394C728" w14:textId="77777777" w:rsidR="00D04DBA" w:rsidRPr="009E20AA" w:rsidRDefault="00D04DBA" w:rsidP="009E20AA">
            <w:pPr>
              <w:pStyle w:val="TAC"/>
            </w:pPr>
            <w:r w:rsidRPr="009E20AA">
              <w:rPr>
                <w:rFonts w:eastAsia="SimSun"/>
              </w:rPr>
              <w:t>60</w:t>
            </w:r>
          </w:p>
        </w:tc>
        <w:tc>
          <w:tcPr>
            <w:tcW w:w="245" w:type="pct"/>
            <w:tcBorders>
              <w:top w:val="single" w:sz="4" w:space="0" w:color="auto"/>
              <w:left w:val="single" w:sz="4" w:space="0" w:color="auto"/>
              <w:bottom w:val="single" w:sz="4" w:space="0" w:color="auto"/>
              <w:right w:val="single" w:sz="4" w:space="0" w:color="auto"/>
            </w:tcBorders>
            <w:vAlign w:val="center"/>
          </w:tcPr>
          <w:p w14:paraId="1DA91D3B"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BD30FC9"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6B118A6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F873E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834BF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05536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5CD9F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022292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9189E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63F00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C349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179EB4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44EB8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0B5102" w14:textId="77777777" w:rsidR="00D04DBA" w:rsidRPr="009E20AA" w:rsidRDefault="00D04DBA" w:rsidP="009E20AA">
            <w:pPr>
              <w:pStyle w:val="TAC"/>
            </w:pPr>
          </w:p>
        </w:tc>
      </w:tr>
      <w:tr w:rsidR="00D04DBA" w:rsidRPr="009E20AA" w14:paraId="62199520"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105A7C3" w14:textId="77777777" w:rsidR="00D04DBA" w:rsidRPr="009E20AA" w:rsidRDefault="00D04DBA" w:rsidP="009E20AA">
            <w:pPr>
              <w:pStyle w:val="TAC"/>
            </w:pPr>
            <w:r w:rsidRPr="009E20AA">
              <w:t>n80</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01DBE1"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F5CF9EA"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CEC622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7F00F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A54A239"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BE06224"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A21B541"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4A333E9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AF5786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9EFA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0C7FE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693F31A"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E1DDAC"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801F64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E523073" w14:textId="77777777" w:rsidR="00D04DBA" w:rsidRPr="009E20AA" w:rsidRDefault="00D04DBA" w:rsidP="009E20AA">
            <w:pPr>
              <w:pStyle w:val="TAC"/>
            </w:pPr>
          </w:p>
        </w:tc>
      </w:tr>
      <w:tr w:rsidR="00D04DBA" w:rsidRPr="009E20AA" w14:paraId="65132621"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7AD574"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255B7B0A"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418BF57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153BC7B"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7278A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8B5A75"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1A38E9"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8060689"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6A35589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B95444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68DE9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30F4D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2CD03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3CA32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4CBCF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FAB58A" w14:textId="77777777" w:rsidR="00D04DBA" w:rsidRPr="009E20AA" w:rsidRDefault="00D04DBA" w:rsidP="009E20AA">
            <w:pPr>
              <w:pStyle w:val="TAC"/>
            </w:pPr>
          </w:p>
        </w:tc>
      </w:tr>
      <w:tr w:rsidR="00D04DBA" w:rsidRPr="009E20AA" w14:paraId="43932762"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AAAA644"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FB95637"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342D822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0E7DE79"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4EB7E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F1DAA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215D37CB"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0323067"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7077A81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978A84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DC02C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648B5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41DDF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ED65BC"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64B3B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4E5156" w14:textId="77777777" w:rsidR="00D04DBA" w:rsidRPr="009E20AA" w:rsidRDefault="00D04DBA" w:rsidP="009E20AA">
            <w:pPr>
              <w:pStyle w:val="TAC"/>
            </w:pPr>
          </w:p>
        </w:tc>
      </w:tr>
      <w:tr w:rsidR="00D04DBA" w:rsidRPr="009E20AA" w14:paraId="60DE08A1"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F5ABDF4" w14:textId="77777777" w:rsidR="00D04DBA" w:rsidRPr="009E20AA" w:rsidRDefault="00D04DBA" w:rsidP="009E20AA">
            <w:pPr>
              <w:pStyle w:val="TAC"/>
            </w:pPr>
            <w:r w:rsidRPr="009E20AA">
              <w:t>n81</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36344C"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5812EC9"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7ECB36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AC57B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D7EF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EEBA244"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0BCE5D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C957F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C40A52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0C9DC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0D1E7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560F19"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E0C7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804D8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D2A0A68" w14:textId="77777777" w:rsidR="00D04DBA" w:rsidRPr="009E20AA" w:rsidRDefault="00D04DBA" w:rsidP="009E20AA">
            <w:pPr>
              <w:pStyle w:val="TAC"/>
            </w:pPr>
          </w:p>
        </w:tc>
      </w:tr>
      <w:tr w:rsidR="00D04DBA" w:rsidRPr="009E20AA" w14:paraId="3B48C7B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DE1F4"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6D222D5"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268F336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EB2B63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905AC6F"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9B4DE3D"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ABEA1AD"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4D49A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107E4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1C8B95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C7A1E4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E7AEE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2DC77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949B0C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1014B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F6A5F0" w14:textId="77777777" w:rsidR="00D04DBA" w:rsidRPr="009E20AA" w:rsidRDefault="00D04DBA" w:rsidP="009E20AA">
            <w:pPr>
              <w:pStyle w:val="TAC"/>
            </w:pPr>
          </w:p>
        </w:tc>
      </w:tr>
      <w:tr w:rsidR="00D04DBA" w:rsidRPr="009E20AA" w14:paraId="2441D76B"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222CE6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3C547F10"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09B4D3A"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0EE5754"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299004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AC06E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906E82"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BEC2E5E"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EBBC56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490168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BDB97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803A4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48BD43"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A919CC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F37D47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BDF6566" w14:textId="77777777" w:rsidR="00D04DBA" w:rsidRPr="009E20AA" w:rsidRDefault="00D04DBA" w:rsidP="009E20AA">
            <w:pPr>
              <w:pStyle w:val="TAC"/>
            </w:pPr>
          </w:p>
        </w:tc>
      </w:tr>
      <w:tr w:rsidR="00D04DBA" w:rsidRPr="009E20AA" w14:paraId="10C67679"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CF1E3CA" w14:textId="77777777" w:rsidR="00D04DBA" w:rsidRPr="009E20AA" w:rsidRDefault="00D04DBA" w:rsidP="009E20AA">
            <w:pPr>
              <w:pStyle w:val="TAC"/>
            </w:pPr>
            <w:r w:rsidRPr="009E20AA">
              <w:t>n82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6BC6D89"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5C3009A"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4FAF9F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B5594C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D38D09C"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7A7CD5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B7E105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45FC9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DF76FD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8B50A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A292C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E6A4C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14C4C1E"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7111569"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56F1006" w14:textId="77777777" w:rsidR="00D04DBA" w:rsidRPr="009E20AA" w:rsidRDefault="00D04DBA" w:rsidP="009E20AA">
            <w:pPr>
              <w:pStyle w:val="TAC"/>
            </w:pPr>
          </w:p>
        </w:tc>
      </w:tr>
      <w:tr w:rsidR="00D04DBA" w:rsidRPr="009E20AA" w14:paraId="073A89B3"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BBAD97"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42FF4515"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560A1E8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4304F3"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21D68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0303411"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44A3209"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D6E768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C54F6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98373F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048CE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09DEF9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FCD81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F9826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0B8F4B"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84F1BD" w14:textId="77777777" w:rsidR="00D04DBA" w:rsidRPr="009E20AA" w:rsidRDefault="00D04DBA" w:rsidP="009E20AA">
            <w:pPr>
              <w:pStyle w:val="TAC"/>
            </w:pPr>
          </w:p>
        </w:tc>
      </w:tr>
      <w:tr w:rsidR="00D04DBA" w:rsidRPr="009E20AA" w14:paraId="2995DE23"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BC147AE"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70E7D7A1"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948360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24C50E1"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4C7880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5BA488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7DA15D"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CA42E5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2E3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4B361BE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DA1B0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4BC3C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4A2298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C1F9BB2"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A4E755"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4BA8C2" w14:textId="77777777" w:rsidR="00D04DBA" w:rsidRPr="009E20AA" w:rsidRDefault="00D04DBA" w:rsidP="009E20AA">
            <w:pPr>
              <w:pStyle w:val="TAC"/>
            </w:pPr>
          </w:p>
        </w:tc>
      </w:tr>
      <w:tr w:rsidR="00D04DBA" w:rsidRPr="009E20AA" w14:paraId="3842487B"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577BF60" w14:textId="77777777" w:rsidR="00D04DBA" w:rsidRPr="009E20AA" w:rsidRDefault="00D04DBA" w:rsidP="009E20AA">
            <w:pPr>
              <w:pStyle w:val="TAC"/>
            </w:pPr>
            <w:r w:rsidRPr="009E20AA">
              <w:t>n83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DF5BDD7"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7808D3D"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9B7367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4B1AD94"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F5CD6A4"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7A31D2E"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7A3521D" w14:textId="77777777" w:rsidR="00D04DBA" w:rsidRPr="009E20AA" w:rsidRDefault="00D04DBA" w:rsidP="009E20AA">
            <w:pPr>
              <w:pStyle w:val="TAC"/>
            </w:pPr>
            <w:r w:rsidRPr="009E20AA">
              <w:t>30</w:t>
            </w:r>
            <w:r w:rsidRPr="009E20AA">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4F920BA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30D6263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85D5D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687CBC"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A85E88D"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E37422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F2100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95E0DC0" w14:textId="77777777" w:rsidR="00D04DBA" w:rsidRPr="009E20AA" w:rsidRDefault="00D04DBA" w:rsidP="009E20AA">
            <w:pPr>
              <w:pStyle w:val="TAC"/>
            </w:pPr>
          </w:p>
        </w:tc>
      </w:tr>
      <w:tr w:rsidR="00D04DBA" w:rsidRPr="009E20AA" w14:paraId="53184A61"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1E36655"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BD9A7F0"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80C92F5"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56E82B8"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B998BC8"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9467AC"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45A209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A19C2B" w14:textId="77777777" w:rsidR="00D04DBA" w:rsidRPr="009E20AA" w:rsidRDefault="00D04DBA" w:rsidP="009E20AA">
            <w:pPr>
              <w:pStyle w:val="TAC"/>
            </w:pPr>
            <w:r w:rsidRPr="009E20AA">
              <w:t>30</w:t>
            </w:r>
            <w:r w:rsidRPr="009E20AA">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02F110D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520AFD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06EF3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3608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69FAB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C37A98"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F4303B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8F17B6A" w14:textId="77777777" w:rsidR="00D04DBA" w:rsidRPr="009E20AA" w:rsidRDefault="00D04DBA" w:rsidP="009E20AA">
            <w:pPr>
              <w:pStyle w:val="TAC"/>
            </w:pPr>
          </w:p>
        </w:tc>
      </w:tr>
      <w:tr w:rsidR="00D04DBA" w:rsidRPr="009E20AA" w14:paraId="027B0EFB"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EA3FE8"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6A28ADC"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04B60320"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5A29700"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987B39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008FF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EA03C8B"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43F685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9325F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B23D2A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549E9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155E05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8CA51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CA5B5B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3962A8"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8AA8D1" w14:textId="77777777" w:rsidR="00D04DBA" w:rsidRPr="009E20AA" w:rsidRDefault="00D04DBA" w:rsidP="009E20AA">
            <w:pPr>
              <w:pStyle w:val="TAC"/>
            </w:pPr>
          </w:p>
        </w:tc>
      </w:tr>
      <w:tr w:rsidR="00D04DBA" w:rsidRPr="009E20AA" w14:paraId="1AE7882E"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5FA5760" w14:textId="77777777" w:rsidR="00D04DBA" w:rsidRPr="009E20AA" w:rsidRDefault="00D04DBA" w:rsidP="009E20AA">
            <w:pPr>
              <w:pStyle w:val="TAC"/>
            </w:pPr>
            <w:r w:rsidRPr="009E20AA">
              <w:t>n84</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F6CD74"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A34A1E0"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032D3D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F57AD3"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75F8CB"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54D68599"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44D0102E"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7D098721"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7191F5B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78B9F7C"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1272083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B26B0B"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6C153E5"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BC5C4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2D9CDD" w14:textId="77777777" w:rsidR="00D04DBA" w:rsidRPr="009E20AA" w:rsidRDefault="00D04DBA" w:rsidP="009E20AA">
            <w:pPr>
              <w:pStyle w:val="TAC"/>
            </w:pPr>
          </w:p>
        </w:tc>
      </w:tr>
      <w:tr w:rsidR="00D04DBA" w:rsidRPr="009E20AA" w14:paraId="1EBBDB99"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F60188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649A3914"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0B8C9108"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AA48E70"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5F930D0"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D25209"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76A1FF21"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3FC5895A"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18331EFC"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7C38627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27576A"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725136AD"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0AB7B6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DA97E93"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A699FA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11F7442" w14:textId="77777777" w:rsidR="00D04DBA" w:rsidRPr="009E20AA" w:rsidRDefault="00D04DBA" w:rsidP="009E20AA">
            <w:pPr>
              <w:pStyle w:val="TAC"/>
            </w:pPr>
          </w:p>
        </w:tc>
      </w:tr>
      <w:tr w:rsidR="00D04DBA" w:rsidRPr="009E20AA" w14:paraId="7A6F733A"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E44B55"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7C2AD20B"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1C8EBDB"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40CEDC6" w14:textId="77777777" w:rsidR="00D04DBA" w:rsidRPr="009E20AA" w:rsidRDefault="00D04DBA" w:rsidP="009E20AA">
            <w:pPr>
              <w:pStyle w:val="TAC"/>
              <w:rPr>
                <w:rFonts w:eastAsia="DengXian"/>
                <w:lang w:eastAsia="zh-CN"/>
              </w:rPr>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F0AAE21"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7C702BA"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8C07222" w14:textId="77777777" w:rsidR="00D04DBA" w:rsidRPr="009E20AA" w:rsidRDefault="00D04DBA" w:rsidP="009E20AA">
            <w:pPr>
              <w:pStyle w:val="TAC"/>
            </w:pPr>
            <w:r w:rsidRPr="009E20AA">
              <w:t>25</w:t>
            </w:r>
          </w:p>
        </w:tc>
        <w:tc>
          <w:tcPr>
            <w:tcW w:w="327" w:type="pct"/>
            <w:tcBorders>
              <w:top w:val="single" w:sz="4" w:space="0" w:color="auto"/>
              <w:left w:val="single" w:sz="4" w:space="0" w:color="auto"/>
              <w:bottom w:val="single" w:sz="4" w:space="0" w:color="auto"/>
              <w:right w:val="single" w:sz="4" w:space="0" w:color="auto"/>
            </w:tcBorders>
            <w:vAlign w:val="center"/>
          </w:tcPr>
          <w:p w14:paraId="39E77704" w14:textId="77777777" w:rsidR="00D04DBA" w:rsidRPr="009E20AA" w:rsidRDefault="00D04DBA" w:rsidP="009E20AA">
            <w:pPr>
              <w:pStyle w:val="TAC"/>
            </w:pPr>
            <w:r w:rsidRPr="009E20AA">
              <w:t>30</w:t>
            </w:r>
          </w:p>
        </w:tc>
        <w:tc>
          <w:tcPr>
            <w:tcW w:w="316" w:type="pct"/>
            <w:tcBorders>
              <w:top w:val="single" w:sz="4" w:space="0" w:color="auto"/>
              <w:left w:val="single" w:sz="4" w:space="0" w:color="auto"/>
              <w:bottom w:val="single" w:sz="4" w:space="0" w:color="auto"/>
              <w:right w:val="single" w:sz="4" w:space="0" w:color="auto"/>
            </w:tcBorders>
            <w:vAlign w:val="center"/>
          </w:tcPr>
          <w:p w14:paraId="7FCDA72C"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0F93313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D3793A" w14:textId="77777777" w:rsidR="00D04DBA" w:rsidRPr="009E20AA" w:rsidRDefault="00D04DBA" w:rsidP="009E20AA">
            <w:pPr>
              <w:pStyle w:val="TAC"/>
            </w:pPr>
            <w:r w:rsidRPr="009E20AA">
              <w:t>50</w:t>
            </w:r>
          </w:p>
        </w:tc>
        <w:tc>
          <w:tcPr>
            <w:tcW w:w="293" w:type="pct"/>
            <w:tcBorders>
              <w:top w:val="single" w:sz="4" w:space="0" w:color="auto"/>
              <w:left w:val="single" w:sz="4" w:space="0" w:color="auto"/>
              <w:bottom w:val="single" w:sz="4" w:space="0" w:color="auto"/>
              <w:right w:val="single" w:sz="4" w:space="0" w:color="auto"/>
            </w:tcBorders>
            <w:vAlign w:val="center"/>
          </w:tcPr>
          <w:p w14:paraId="77DE57A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D644C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218E09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6D6622"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F41FA9" w14:textId="77777777" w:rsidR="00D04DBA" w:rsidRPr="009E20AA" w:rsidRDefault="00D04DBA" w:rsidP="009E20AA">
            <w:pPr>
              <w:pStyle w:val="TAC"/>
            </w:pPr>
          </w:p>
        </w:tc>
      </w:tr>
      <w:tr w:rsidR="00D04DBA" w:rsidRPr="009E20AA" w14:paraId="52FFFB81" w14:textId="77777777" w:rsidTr="009E20AA">
        <w:trPr>
          <w:trHeight w:val="225"/>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0A47A4C" w14:textId="77777777" w:rsidR="00D04DBA" w:rsidRPr="009E20AA" w:rsidRDefault="00D04DBA" w:rsidP="009E20AA">
            <w:pPr>
              <w:pStyle w:val="TAC"/>
            </w:pPr>
            <w:r w:rsidRPr="009E20AA">
              <w:t>n86</w:t>
            </w:r>
          </w:p>
        </w:tc>
        <w:tc>
          <w:tcPr>
            <w:tcW w:w="344" w:type="pct"/>
            <w:tcBorders>
              <w:top w:val="single" w:sz="4" w:space="0" w:color="auto"/>
              <w:left w:val="single" w:sz="4" w:space="0" w:color="auto"/>
              <w:bottom w:val="single" w:sz="4" w:space="0" w:color="auto"/>
              <w:right w:val="single" w:sz="4" w:space="0" w:color="auto"/>
            </w:tcBorders>
            <w:vAlign w:val="center"/>
            <w:hideMark/>
          </w:tcPr>
          <w:p w14:paraId="60F483C2" w14:textId="77777777" w:rsidR="00D04DBA" w:rsidRPr="009E20AA" w:rsidRDefault="00D04DBA" w:rsidP="009E20AA">
            <w:pPr>
              <w:pStyle w:val="TAC"/>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F6F94A0"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6A58E3A"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E0136"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3917306"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4DF6711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5C6263"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D370ED6"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3440FB4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F524AB"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C855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E456EA"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E70F99"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44E2A17"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5B16F1A" w14:textId="77777777" w:rsidR="00D04DBA" w:rsidRPr="009E20AA" w:rsidRDefault="00D04DBA" w:rsidP="009E20AA">
            <w:pPr>
              <w:pStyle w:val="TAC"/>
            </w:pPr>
          </w:p>
        </w:tc>
      </w:tr>
      <w:tr w:rsidR="00D04DBA" w:rsidRPr="009E20AA" w14:paraId="487B42A0"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607382"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2C3C0E6E" w14:textId="77777777" w:rsidR="00D04DBA" w:rsidRPr="009E20AA" w:rsidRDefault="00D04DBA" w:rsidP="009E20AA">
            <w:pPr>
              <w:pStyle w:val="TAC"/>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17026163"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15EDB1F"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090B07"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8F26B"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6178DBC5"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493F9C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6BE2C9CB"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7664640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5F8246"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55D6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ADAF3B"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2850B7"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AD2DA3"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6BC7FAF" w14:textId="77777777" w:rsidR="00D04DBA" w:rsidRPr="009E20AA" w:rsidRDefault="00D04DBA" w:rsidP="009E20AA">
            <w:pPr>
              <w:pStyle w:val="TAC"/>
            </w:pPr>
          </w:p>
        </w:tc>
      </w:tr>
      <w:tr w:rsidR="00D04DBA" w:rsidRPr="009E20AA" w14:paraId="1CA6E50F" w14:textId="77777777" w:rsidTr="009E20AA">
        <w:trPr>
          <w:trHeight w:val="225"/>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B7DD1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17A9F448" w14:textId="77777777" w:rsidR="00D04DBA" w:rsidRPr="009E20AA" w:rsidRDefault="00D04DBA" w:rsidP="009E20AA">
            <w:pPr>
              <w:pStyle w:val="TAC"/>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6E0D2CB8"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A798263"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28BC709"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5F9183" w14:textId="77777777" w:rsidR="00D04DBA" w:rsidRPr="009E20AA" w:rsidRDefault="00D04DBA" w:rsidP="009E20AA">
            <w:pPr>
              <w:pStyle w:val="TAC"/>
            </w:pPr>
            <w:r w:rsidRPr="009E20AA">
              <w:t>20</w:t>
            </w:r>
          </w:p>
        </w:tc>
        <w:tc>
          <w:tcPr>
            <w:tcW w:w="293" w:type="pct"/>
            <w:tcBorders>
              <w:top w:val="single" w:sz="4" w:space="0" w:color="auto"/>
              <w:left w:val="single" w:sz="4" w:space="0" w:color="auto"/>
              <w:bottom w:val="single" w:sz="4" w:space="0" w:color="auto"/>
              <w:right w:val="single" w:sz="4" w:space="0" w:color="auto"/>
            </w:tcBorders>
            <w:vAlign w:val="center"/>
          </w:tcPr>
          <w:p w14:paraId="285E4880"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101E5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39696A51" w14:textId="77777777" w:rsidR="00D04DBA" w:rsidRPr="009E20AA" w:rsidRDefault="00D04DBA" w:rsidP="009E20AA">
            <w:pPr>
              <w:pStyle w:val="TAC"/>
            </w:pPr>
            <w:r w:rsidRPr="009E20AA">
              <w:t>40</w:t>
            </w:r>
          </w:p>
        </w:tc>
        <w:tc>
          <w:tcPr>
            <w:tcW w:w="293" w:type="pct"/>
            <w:tcBorders>
              <w:top w:val="single" w:sz="4" w:space="0" w:color="auto"/>
              <w:left w:val="single" w:sz="4" w:space="0" w:color="auto"/>
              <w:bottom w:val="single" w:sz="4" w:space="0" w:color="auto"/>
              <w:right w:val="single" w:sz="4" w:space="0" w:color="auto"/>
            </w:tcBorders>
          </w:tcPr>
          <w:p w14:paraId="1C2076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6BF4A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94DE2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1BE000"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6D4BAD"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9FCE00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52A23A9" w14:textId="77777777" w:rsidR="00D04DBA" w:rsidRPr="009E20AA" w:rsidRDefault="00D04DBA" w:rsidP="009E20AA">
            <w:pPr>
              <w:pStyle w:val="TAC"/>
            </w:pPr>
          </w:p>
        </w:tc>
      </w:tr>
      <w:tr w:rsidR="00D04DBA" w:rsidRPr="009E20AA" w14:paraId="0F89A322" w14:textId="77777777" w:rsidTr="009E20AA">
        <w:trPr>
          <w:trHeight w:val="225"/>
        </w:trPr>
        <w:tc>
          <w:tcPr>
            <w:tcW w:w="348" w:type="pct"/>
            <w:vMerge w:val="restart"/>
            <w:tcBorders>
              <w:top w:val="nil"/>
              <w:left w:val="single" w:sz="4" w:space="0" w:color="auto"/>
              <w:bottom w:val="single" w:sz="4" w:space="0" w:color="auto"/>
              <w:right w:val="single" w:sz="4" w:space="0" w:color="auto"/>
            </w:tcBorders>
            <w:vAlign w:val="center"/>
            <w:hideMark/>
          </w:tcPr>
          <w:p w14:paraId="49AE420C" w14:textId="77777777" w:rsidR="00D04DBA" w:rsidRPr="009E20AA" w:rsidRDefault="00D04DBA" w:rsidP="009E20AA">
            <w:pPr>
              <w:pStyle w:val="TAC"/>
            </w:pPr>
            <w:r w:rsidRPr="009E20AA">
              <w:rPr>
                <w:rFonts w:eastAsia="DengXian"/>
                <w:lang w:eastAsia="zh-CN"/>
              </w:rPr>
              <w:t>n95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2898C8" w14:textId="77777777" w:rsidR="00D04DBA" w:rsidRPr="009E20AA" w:rsidRDefault="00D04DBA" w:rsidP="009E20AA">
            <w:pPr>
              <w:pStyle w:val="TAC"/>
            </w:pPr>
            <w:r w:rsidRPr="009E20AA">
              <w:rPr>
                <w:rFonts w:eastAsia="Yu Mincho"/>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97A0300"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8D208B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A63085"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3EA053CE"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BBD87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C6CCDE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252F3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E90AE97"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86A26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0670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F4DB184"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29FE85A"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BA17E8A"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8056AB" w14:textId="77777777" w:rsidR="00D04DBA" w:rsidRPr="009E20AA" w:rsidRDefault="00D04DBA" w:rsidP="009E20AA">
            <w:pPr>
              <w:pStyle w:val="TAC"/>
            </w:pPr>
          </w:p>
        </w:tc>
      </w:tr>
      <w:tr w:rsidR="00D04DBA" w:rsidRPr="009E20AA" w14:paraId="2051C2CB" w14:textId="77777777" w:rsidTr="009E20AA">
        <w:trPr>
          <w:trHeight w:val="225"/>
        </w:trPr>
        <w:tc>
          <w:tcPr>
            <w:tcW w:w="348" w:type="pct"/>
            <w:vMerge/>
            <w:tcBorders>
              <w:top w:val="nil"/>
              <w:left w:val="single" w:sz="4" w:space="0" w:color="auto"/>
              <w:bottom w:val="single" w:sz="4" w:space="0" w:color="auto"/>
              <w:right w:val="single" w:sz="4" w:space="0" w:color="auto"/>
            </w:tcBorders>
            <w:vAlign w:val="center"/>
            <w:hideMark/>
          </w:tcPr>
          <w:p w14:paraId="2E440DFE"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03D99D6C" w14:textId="77777777" w:rsidR="00D04DBA" w:rsidRPr="009E20AA" w:rsidRDefault="00D04DBA" w:rsidP="009E20AA">
            <w:pPr>
              <w:pStyle w:val="TAC"/>
            </w:pPr>
            <w:r w:rsidRPr="009E20AA">
              <w:rPr>
                <w:rFonts w:eastAsia="Yu Mincho"/>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4E78EB0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FDD97F5"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1B43C2"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0803345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DFB65F6"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837A5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EF92B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780E78E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0E79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019C8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7DF50A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2697C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5C3E"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C1798E8" w14:textId="77777777" w:rsidR="00D04DBA" w:rsidRPr="009E20AA" w:rsidRDefault="00D04DBA" w:rsidP="009E20AA">
            <w:pPr>
              <w:pStyle w:val="TAC"/>
            </w:pPr>
          </w:p>
        </w:tc>
      </w:tr>
      <w:tr w:rsidR="00D04DBA" w:rsidRPr="009E20AA" w14:paraId="3F73AF0D" w14:textId="77777777" w:rsidTr="009E20AA">
        <w:trPr>
          <w:trHeight w:val="225"/>
        </w:trPr>
        <w:tc>
          <w:tcPr>
            <w:tcW w:w="348" w:type="pct"/>
            <w:vMerge/>
            <w:tcBorders>
              <w:top w:val="nil"/>
              <w:left w:val="single" w:sz="4" w:space="0" w:color="auto"/>
              <w:bottom w:val="single" w:sz="4" w:space="0" w:color="auto"/>
              <w:right w:val="single" w:sz="4" w:space="0" w:color="auto"/>
            </w:tcBorders>
            <w:vAlign w:val="center"/>
            <w:hideMark/>
          </w:tcPr>
          <w:p w14:paraId="7BAA964C"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hideMark/>
          </w:tcPr>
          <w:p w14:paraId="5A54D66C" w14:textId="77777777" w:rsidR="00D04DBA" w:rsidRPr="009E20AA" w:rsidRDefault="00D04DBA" w:rsidP="009E20AA">
            <w:pPr>
              <w:pStyle w:val="TAC"/>
            </w:pPr>
            <w:r w:rsidRPr="009E20AA">
              <w:rPr>
                <w:rFonts w:eastAsia="Yu Mincho"/>
                <w:lang w:eastAsia="zh-CN"/>
              </w:rPr>
              <w:t>60</w:t>
            </w:r>
          </w:p>
        </w:tc>
        <w:tc>
          <w:tcPr>
            <w:tcW w:w="245" w:type="pct"/>
            <w:tcBorders>
              <w:top w:val="single" w:sz="4" w:space="0" w:color="auto"/>
              <w:left w:val="single" w:sz="4" w:space="0" w:color="auto"/>
              <w:bottom w:val="single" w:sz="4" w:space="0" w:color="auto"/>
              <w:right w:val="single" w:sz="4" w:space="0" w:color="auto"/>
            </w:tcBorders>
            <w:vAlign w:val="center"/>
          </w:tcPr>
          <w:p w14:paraId="03B2CDF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9469AC"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1A6EFBC" w14:textId="77777777" w:rsidR="00D04DBA" w:rsidRPr="009E20AA" w:rsidRDefault="00D04DBA" w:rsidP="009E20AA">
            <w:pPr>
              <w:pStyle w:val="TAC"/>
            </w:pPr>
            <w:r w:rsidRPr="009E20AA">
              <w:t>15</w:t>
            </w:r>
          </w:p>
        </w:tc>
        <w:tc>
          <w:tcPr>
            <w:tcW w:w="316" w:type="pct"/>
            <w:tcBorders>
              <w:top w:val="single" w:sz="4" w:space="0" w:color="auto"/>
              <w:left w:val="single" w:sz="4" w:space="0" w:color="auto"/>
              <w:bottom w:val="single" w:sz="4" w:space="0" w:color="auto"/>
              <w:right w:val="single" w:sz="4" w:space="0" w:color="auto"/>
            </w:tcBorders>
            <w:vAlign w:val="center"/>
          </w:tcPr>
          <w:p w14:paraId="3C47C9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11C008"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900AAE1"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A8478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67CC5B4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D5D7A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C00CD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DB9A41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5D9F11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50298D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ADF3EE" w14:textId="77777777" w:rsidR="00D04DBA" w:rsidRPr="009E20AA" w:rsidRDefault="00D04DBA" w:rsidP="009E20AA">
            <w:pPr>
              <w:pStyle w:val="TAC"/>
            </w:pPr>
          </w:p>
        </w:tc>
      </w:tr>
      <w:tr w:rsidR="00D04DBA" w:rsidRPr="009E20AA" w14:paraId="5EA4627C" w14:textId="77777777" w:rsidTr="009E20AA">
        <w:trPr>
          <w:trHeight w:val="225"/>
        </w:trPr>
        <w:tc>
          <w:tcPr>
            <w:tcW w:w="348" w:type="pct"/>
            <w:vMerge w:val="restart"/>
            <w:tcBorders>
              <w:top w:val="nil"/>
              <w:left w:val="single" w:sz="4" w:space="0" w:color="auto"/>
              <w:right w:val="single" w:sz="4" w:space="0" w:color="auto"/>
            </w:tcBorders>
            <w:vAlign w:val="center"/>
          </w:tcPr>
          <w:p w14:paraId="540F6B66" w14:textId="77777777" w:rsidR="00D04DBA" w:rsidRPr="009E20AA" w:rsidRDefault="00D04DBA" w:rsidP="009E20AA">
            <w:r w:rsidRPr="009E20AA">
              <w:t>n96</w:t>
            </w:r>
          </w:p>
        </w:tc>
        <w:tc>
          <w:tcPr>
            <w:tcW w:w="344" w:type="pct"/>
            <w:tcBorders>
              <w:top w:val="single" w:sz="4" w:space="0" w:color="auto"/>
              <w:left w:val="single" w:sz="4" w:space="0" w:color="auto"/>
              <w:bottom w:val="single" w:sz="4" w:space="0" w:color="auto"/>
              <w:right w:val="single" w:sz="4" w:space="0" w:color="auto"/>
            </w:tcBorders>
            <w:vAlign w:val="center"/>
          </w:tcPr>
          <w:p w14:paraId="6E98148C" w14:textId="77777777" w:rsidR="00D04DBA" w:rsidRPr="009E20AA" w:rsidRDefault="00D04DBA" w:rsidP="009E20AA">
            <w:pPr>
              <w:pStyle w:val="TAC"/>
              <w:rPr>
                <w:rFonts w:eastAsia="Yu Mincho"/>
                <w:lang w:eastAsia="zh-CN"/>
              </w:rPr>
            </w:pPr>
            <w:r w:rsidRPr="009E20AA">
              <w:rPr>
                <w:rFonts w:eastAsia="Yu Mincho"/>
              </w:rPr>
              <w:t>15</w:t>
            </w:r>
          </w:p>
        </w:tc>
        <w:tc>
          <w:tcPr>
            <w:tcW w:w="245" w:type="pct"/>
            <w:tcBorders>
              <w:top w:val="single" w:sz="4" w:space="0" w:color="auto"/>
              <w:left w:val="single" w:sz="4" w:space="0" w:color="auto"/>
              <w:bottom w:val="single" w:sz="4" w:space="0" w:color="auto"/>
              <w:right w:val="single" w:sz="4" w:space="0" w:color="auto"/>
            </w:tcBorders>
          </w:tcPr>
          <w:p w14:paraId="5B593FA9"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9EC1987"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19C0F6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8E26E"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3EE345E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FFE057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2374F3"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4E4A714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8E7C8C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0EE918"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tcPr>
          <w:p w14:paraId="4A10ECEC"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5E0436"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tcPr>
          <w:p w14:paraId="5FD4435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D292604" w14:textId="77777777" w:rsidR="00D04DBA" w:rsidRPr="009E20AA" w:rsidRDefault="00D04DBA" w:rsidP="009E20AA">
            <w:pPr>
              <w:pStyle w:val="TAC"/>
            </w:pPr>
          </w:p>
        </w:tc>
      </w:tr>
      <w:tr w:rsidR="00D04DBA" w:rsidRPr="009E20AA" w14:paraId="2616D5E9" w14:textId="77777777" w:rsidTr="009E20AA">
        <w:trPr>
          <w:trHeight w:val="225"/>
        </w:trPr>
        <w:tc>
          <w:tcPr>
            <w:tcW w:w="348" w:type="pct"/>
            <w:vMerge/>
            <w:tcBorders>
              <w:left w:val="single" w:sz="4" w:space="0" w:color="auto"/>
              <w:right w:val="single" w:sz="4" w:space="0" w:color="auto"/>
            </w:tcBorders>
            <w:vAlign w:val="center"/>
          </w:tcPr>
          <w:p w14:paraId="636312C6"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6AD42D10" w14:textId="77777777" w:rsidR="00D04DBA" w:rsidRPr="009E20AA" w:rsidRDefault="00D04DBA" w:rsidP="009E20AA">
            <w:pPr>
              <w:pStyle w:val="TAC"/>
              <w:rPr>
                <w:rFonts w:eastAsia="Yu Mincho"/>
                <w:lang w:eastAsia="zh-CN"/>
              </w:rPr>
            </w:pPr>
            <w:r w:rsidRPr="009E20AA">
              <w:rPr>
                <w:rFonts w:eastAsia="Yu Mincho"/>
              </w:rPr>
              <w:t>30</w:t>
            </w:r>
          </w:p>
        </w:tc>
        <w:tc>
          <w:tcPr>
            <w:tcW w:w="245" w:type="pct"/>
            <w:tcBorders>
              <w:top w:val="single" w:sz="4" w:space="0" w:color="auto"/>
              <w:left w:val="single" w:sz="4" w:space="0" w:color="auto"/>
              <w:bottom w:val="single" w:sz="4" w:space="0" w:color="auto"/>
              <w:right w:val="single" w:sz="4" w:space="0" w:color="auto"/>
            </w:tcBorders>
          </w:tcPr>
          <w:p w14:paraId="68D1B7AB"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0801AE0"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D93D199"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DCCCB4"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53A5BB01"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03F640"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0AA367"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122BA26D"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F02FAC1"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5A78B6"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49D5933E"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7E830C"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0D762ED1"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9EEB809" w14:textId="77777777" w:rsidR="00D04DBA" w:rsidRPr="009E20AA" w:rsidRDefault="00D04DBA" w:rsidP="009E20AA">
            <w:pPr>
              <w:pStyle w:val="TAC"/>
            </w:pPr>
          </w:p>
        </w:tc>
      </w:tr>
      <w:tr w:rsidR="00D04DBA" w:rsidRPr="009E20AA" w14:paraId="44A77F20"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55191EAA" w14:textId="77777777" w:rsidR="00D04DBA" w:rsidRPr="009E20AA" w:rsidRDefault="00D04DBA" w:rsidP="009E20AA"/>
        </w:tc>
        <w:tc>
          <w:tcPr>
            <w:tcW w:w="344" w:type="pct"/>
            <w:tcBorders>
              <w:top w:val="single" w:sz="4" w:space="0" w:color="auto"/>
              <w:left w:val="single" w:sz="4" w:space="0" w:color="auto"/>
              <w:bottom w:val="single" w:sz="4" w:space="0" w:color="auto"/>
              <w:right w:val="single" w:sz="4" w:space="0" w:color="auto"/>
            </w:tcBorders>
            <w:vAlign w:val="center"/>
          </w:tcPr>
          <w:p w14:paraId="3FBA437D" w14:textId="77777777" w:rsidR="00D04DBA" w:rsidRPr="009E20AA" w:rsidRDefault="00D04DBA" w:rsidP="009E20AA">
            <w:pPr>
              <w:pStyle w:val="TAC"/>
              <w:rPr>
                <w:rFonts w:eastAsia="Yu Mincho"/>
                <w:lang w:eastAsia="zh-CN"/>
              </w:rPr>
            </w:pPr>
            <w:r w:rsidRPr="009E20AA">
              <w:rPr>
                <w:rFonts w:eastAsia="Yu Mincho"/>
              </w:rPr>
              <w:t>60</w:t>
            </w:r>
          </w:p>
        </w:tc>
        <w:tc>
          <w:tcPr>
            <w:tcW w:w="245" w:type="pct"/>
            <w:tcBorders>
              <w:top w:val="single" w:sz="4" w:space="0" w:color="auto"/>
              <w:left w:val="single" w:sz="4" w:space="0" w:color="auto"/>
              <w:bottom w:val="single" w:sz="4" w:space="0" w:color="auto"/>
              <w:right w:val="single" w:sz="4" w:space="0" w:color="auto"/>
            </w:tcBorders>
          </w:tcPr>
          <w:p w14:paraId="67BBE32E"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E075492" w14:textId="77777777" w:rsidR="00D04DBA" w:rsidRPr="009E20AA" w:rsidRDefault="00D04DBA" w:rsidP="009E20AA">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A443E5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18F050"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72C8234C"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FF0C9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D9247E2"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3FDC72D5"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72E3C09"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C1D2E7"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0DC4B32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E197A5E"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42783F84"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A297CDA" w14:textId="77777777" w:rsidR="00D04DBA" w:rsidRPr="009E20AA" w:rsidRDefault="00D04DBA" w:rsidP="009E20AA">
            <w:pPr>
              <w:pStyle w:val="TAC"/>
            </w:pPr>
          </w:p>
        </w:tc>
      </w:tr>
      <w:tr w:rsidR="00D04DBA" w:rsidRPr="009E20AA" w14:paraId="03340071" w14:textId="77777777" w:rsidTr="009E20AA">
        <w:trPr>
          <w:trHeight w:val="225"/>
        </w:trPr>
        <w:tc>
          <w:tcPr>
            <w:tcW w:w="348" w:type="pct"/>
            <w:vMerge w:val="restart"/>
            <w:tcBorders>
              <w:top w:val="nil"/>
              <w:left w:val="single" w:sz="4" w:space="0" w:color="auto"/>
              <w:right w:val="single" w:sz="4" w:space="0" w:color="auto"/>
            </w:tcBorders>
            <w:vAlign w:val="center"/>
          </w:tcPr>
          <w:p w14:paraId="68C4D6D9" w14:textId="77777777" w:rsidR="00D04DBA" w:rsidRPr="009E20AA" w:rsidRDefault="00D04DBA" w:rsidP="009E20AA">
            <w:pPr>
              <w:pStyle w:val="TAC"/>
            </w:pPr>
            <w:r w:rsidRPr="009E20AA">
              <w:rPr>
                <w:rFonts w:eastAsia="DengXian"/>
                <w:lang w:eastAsia="zh-CN"/>
              </w:rPr>
              <w:t>n97</w:t>
            </w:r>
          </w:p>
        </w:tc>
        <w:tc>
          <w:tcPr>
            <w:tcW w:w="344" w:type="pct"/>
            <w:tcBorders>
              <w:top w:val="single" w:sz="4" w:space="0" w:color="auto"/>
              <w:left w:val="single" w:sz="4" w:space="0" w:color="auto"/>
              <w:bottom w:val="single" w:sz="4" w:space="0" w:color="auto"/>
              <w:right w:val="single" w:sz="4" w:space="0" w:color="auto"/>
            </w:tcBorders>
            <w:vAlign w:val="center"/>
          </w:tcPr>
          <w:p w14:paraId="62733612" w14:textId="77777777" w:rsidR="00D04DBA" w:rsidRPr="009E20AA" w:rsidRDefault="00D04DBA" w:rsidP="009E20AA">
            <w:pPr>
              <w:pStyle w:val="TAC"/>
              <w:rPr>
                <w:rFonts w:eastAsia="Yu Mincho"/>
                <w:lang w:eastAsia="zh-CN"/>
              </w:rPr>
            </w:pPr>
            <w:r w:rsidRPr="009E20AA">
              <w:rPr>
                <w:rFonts w:eastAsia="DengXian"/>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tcPr>
          <w:p w14:paraId="78EE3850" w14:textId="77777777" w:rsidR="00D04DBA" w:rsidRPr="009E20AA" w:rsidRDefault="00D04DBA" w:rsidP="009E20AA">
            <w:pPr>
              <w:pStyle w:val="TAC"/>
            </w:pPr>
            <w:r w:rsidRPr="009E20AA">
              <w:rPr>
                <w:rFonts w:eastAsia="Yu Mincho"/>
              </w:rPr>
              <w:t>5</w:t>
            </w:r>
          </w:p>
        </w:tc>
        <w:tc>
          <w:tcPr>
            <w:tcW w:w="377" w:type="pct"/>
            <w:tcBorders>
              <w:top w:val="single" w:sz="4" w:space="0" w:color="auto"/>
              <w:left w:val="single" w:sz="4" w:space="0" w:color="auto"/>
              <w:bottom w:val="single" w:sz="4" w:space="0" w:color="auto"/>
              <w:right w:val="single" w:sz="4" w:space="0" w:color="auto"/>
            </w:tcBorders>
            <w:vAlign w:val="center"/>
          </w:tcPr>
          <w:p w14:paraId="65F344DB" w14:textId="77777777" w:rsidR="00D04DBA" w:rsidRPr="009E20AA" w:rsidRDefault="00D04DBA" w:rsidP="009E20AA">
            <w:pPr>
              <w:pStyle w:val="TAC"/>
            </w:pPr>
            <w:r w:rsidRPr="009E20AA">
              <w:rPr>
                <w:rFonts w:eastAsia="Yu Mincho"/>
              </w:rPr>
              <w:t>10</w:t>
            </w:r>
          </w:p>
        </w:tc>
        <w:tc>
          <w:tcPr>
            <w:tcW w:w="268" w:type="pct"/>
            <w:tcBorders>
              <w:top w:val="single" w:sz="4" w:space="0" w:color="auto"/>
              <w:left w:val="single" w:sz="4" w:space="0" w:color="auto"/>
              <w:bottom w:val="single" w:sz="4" w:space="0" w:color="auto"/>
              <w:right w:val="single" w:sz="4" w:space="0" w:color="auto"/>
            </w:tcBorders>
            <w:vAlign w:val="center"/>
          </w:tcPr>
          <w:p w14:paraId="40A55FB3" w14:textId="77777777" w:rsidR="00D04DBA" w:rsidRPr="009E20AA" w:rsidRDefault="00D04DBA" w:rsidP="009E20AA">
            <w:pPr>
              <w:pStyle w:val="TAC"/>
            </w:pPr>
            <w:r w:rsidRPr="009E20AA">
              <w:rPr>
                <w:rFonts w:eastAsia="Yu Mincho"/>
              </w:rPr>
              <w:t>15</w:t>
            </w:r>
          </w:p>
        </w:tc>
        <w:tc>
          <w:tcPr>
            <w:tcW w:w="316" w:type="pct"/>
            <w:tcBorders>
              <w:top w:val="single" w:sz="4" w:space="0" w:color="auto"/>
              <w:left w:val="single" w:sz="4" w:space="0" w:color="auto"/>
              <w:bottom w:val="single" w:sz="4" w:space="0" w:color="auto"/>
              <w:right w:val="single" w:sz="4" w:space="0" w:color="auto"/>
            </w:tcBorders>
            <w:vAlign w:val="center"/>
          </w:tcPr>
          <w:p w14:paraId="23551D36"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134E6987"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42330967"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tcPr>
          <w:p w14:paraId="3AFC9873"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07713A10"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1DCD39D4"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65302E7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36AC5"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D3AB61"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62A1B3"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3E2145D" w14:textId="77777777" w:rsidR="00D04DBA" w:rsidRPr="009E20AA" w:rsidRDefault="00D04DBA" w:rsidP="009E20AA">
            <w:pPr>
              <w:pStyle w:val="TAC"/>
            </w:pPr>
          </w:p>
        </w:tc>
      </w:tr>
      <w:tr w:rsidR="00D04DBA" w:rsidRPr="009E20AA" w14:paraId="20846064" w14:textId="77777777" w:rsidTr="009E20AA">
        <w:trPr>
          <w:trHeight w:val="225"/>
        </w:trPr>
        <w:tc>
          <w:tcPr>
            <w:tcW w:w="348" w:type="pct"/>
            <w:vMerge/>
            <w:tcBorders>
              <w:left w:val="single" w:sz="4" w:space="0" w:color="auto"/>
              <w:right w:val="single" w:sz="4" w:space="0" w:color="auto"/>
            </w:tcBorders>
            <w:vAlign w:val="center"/>
          </w:tcPr>
          <w:p w14:paraId="7D019B8E"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1B992BF" w14:textId="77777777" w:rsidR="00D04DBA" w:rsidRPr="009E20AA" w:rsidRDefault="00D04DBA" w:rsidP="009E20AA">
            <w:pPr>
              <w:pStyle w:val="TAC"/>
              <w:rPr>
                <w:rFonts w:eastAsia="Yu Mincho"/>
                <w:lang w:eastAsia="zh-CN"/>
              </w:rPr>
            </w:pPr>
            <w:r w:rsidRPr="009E20AA">
              <w:rPr>
                <w:rFonts w:eastAsia="DengXian"/>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073F730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82D35AE" w14:textId="77777777" w:rsidR="00D04DBA" w:rsidRPr="009E20AA" w:rsidRDefault="00D04DBA" w:rsidP="009E20AA">
            <w:pPr>
              <w:pStyle w:val="TAC"/>
            </w:pPr>
            <w:r w:rsidRPr="009E20AA">
              <w:rPr>
                <w:rFonts w:eastAsia="Yu Mincho"/>
              </w:rPr>
              <w:t>10</w:t>
            </w:r>
          </w:p>
        </w:tc>
        <w:tc>
          <w:tcPr>
            <w:tcW w:w="268" w:type="pct"/>
            <w:tcBorders>
              <w:top w:val="single" w:sz="4" w:space="0" w:color="auto"/>
              <w:left w:val="single" w:sz="4" w:space="0" w:color="auto"/>
              <w:bottom w:val="single" w:sz="4" w:space="0" w:color="auto"/>
              <w:right w:val="single" w:sz="4" w:space="0" w:color="auto"/>
            </w:tcBorders>
            <w:vAlign w:val="center"/>
          </w:tcPr>
          <w:p w14:paraId="69710F07" w14:textId="77777777" w:rsidR="00D04DBA" w:rsidRPr="009E20AA" w:rsidRDefault="00D04DBA" w:rsidP="009E20AA">
            <w:pPr>
              <w:pStyle w:val="TAC"/>
            </w:pPr>
            <w:r w:rsidRPr="009E20AA">
              <w:rPr>
                <w:rFonts w:eastAsia="Yu Mincho"/>
              </w:rPr>
              <w:t>15</w:t>
            </w:r>
          </w:p>
        </w:tc>
        <w:tc>
          <w:tcPr>
            <w:tcW w:w="316" w:type="pct"/>
            <w:tcBorders>
              <w:top w:val="single" w:sz="4" w:space="0" w:color="auto"/>
              <w:left w:val="single" w:sz="4" w:space="0" w:color="auto"/>
              <w:bottom w:val="single" w:sz="4" w:space="0" w:color="auto"/>
              <w:right w:val="single" w:sz="4" w:space="0" w:color="auto"/>
            </w:tcBorders>
            <w:vAlign w:val="center"/>
          </w:tcPr>
          <w:p w14:paraId="315A6FF0"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75850F58"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0CAA95EA"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tcPr>
          <w:p w14:paraId="0745D7B3"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1D70AF84"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070A2B5B"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2C2DF1B7"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vAlign w:val="center"/>
          </w:tcPr>
          <w:p w14:paraId="799EC109" w14:textId="77777777" w:rsidR="00D04DBA" w:rsidRPr="009E20AA" w:rsidRDefault="00D04DBA" w:rsidP="009E20AA">
            <w:pPr>
              <w:pStyle w:val="TAC"/>
              <w:rPr>
                <w:lang w:eastAsia="zh-CN"/>
              </w:rPr>
            </w:pPr>
            <w:r w:rsidRPr="009E20AA">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5A606204"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vAlign w:val="center"/>
          </w:tcPr>
          <w:p w14:paraId="3E9D1516" w14:textId="77777777" w:rsidR="00D04DBA" w:rsidRPr="009E20AA" w:rsidRDefault="00D04DBA" w:rsidP="009E20AA">
            <w:pPr>
              <w:pStyle w:val="TAC"/>
              <w:rPr>
                <w:lang w:eastAsia="zh-CN"/>
              </w:rPr>
            </w:pPr>
            <w:r w:rsidRPr="009E20AA">
              <w:rPr>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tcPr>
          <w:p w14:paraId="2B3EBA78" w14:textId="77777777" w:rsidR="00D04DBA" w:rsidRPr="009E20AA" w:rsidRDefault="00D04DBA" w:rsidP="009E20AA">
            <w:pPr>
              <w:pStyle w:val="TAC"/>
              <w:rPr>
                <w:lang w:eastAsia="zh-CN"/>
              </w:rPr>
            </w:pPr>
            <w:r w:rsidRPr="009E20AA">
              <w:rPr>
                <w:lang w:eastAsia="zh-CN"/>
              </w:rPr>
              <w:t>100</w:t>
            </w:r>
          </w:p>
        </w:tc>
      </w:tr>
      <w:tr w:rsidR="00D04DBA" w:rsidRPr="009E20AA" w14:paraId="042528F8"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1172AB28"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771CD44D" w14:textId="77777777" w:rsidR="00D04DBA" w:rsidRPr="009E20AA" w:rsidRDefault="00D04DBA" w:rsidP="009E20AA">
            <w:pPr>
              <w:pStyle w:val="TAC"/>
              <w:rPr>
                <w:rFonts w:eastAsia="Yu Mincho"/>
                <w:lang w:eastAsia="zh-CN"/>
              </w:rPr>
            </w:pPr>
            <w:r w:rsidRPr="009E20AA">
              <w:rPr>
                <w:rFonts w:eastAsia="Yu Mincho"/>
              </w:rPr>
              <w:t>60</w:t>
            </w:r>
          </w:p>
        </w:tc>
        <w:tc>
          <w:tcPr>
            <w:tcW w:w="245" w:type="pct"/>
            <w:tcBorders>
              <w:top w:val="single" w:sz="4" w:space="0" w:color="auto"/>
              <w:left w:val="single" w:sz="4" w:space="0" w:color="auto"/>
              <w:bottom w:val="single" w:sz="4" w:space="0" w:color="auto"/>
              <w:right w:val="single" w:sz="4" w:space="0" w:color="auto"/>
            </w:tcBorders>
            <w:vAlign w:val="center"/>
          </w:tcPr>
          <w:p w14:paraId="280985B6"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05B54C9" w14:textId="77777777" w:rsidR="00D04DBA" w:rsidRPr="009E20AA" w:rsidRDefault="00D04DBA" w:rsidP="009E20AA">
            <w:pPr>
              <w:pStyle w:val="TAC"/>
            </w:pPr>
            <w:r w:rsidRPr="009E20AA">
              <w:rPr>
                <w:rFonts w:eastAsia="Yu Mincho"/>
              </w:rPr>
              <w:t>10</w:t>
            </w:r>
          </w:p>
        </w:tc>
        <w:tc>
          <w:tcPr>
            <w:tcW w:w="268" w:type="pct"/>
            <w:tcBorders>
              <w:top w:val="single" w:sz="4" w:space="0" w:color="auto"/>
              <w:left w:val="single" w:sz="4" w:space="0" w:color="auto"/>
              <w:bottom w:val="single" w:sz="4" w:space="0" w:color="auto"/>
              <w:right w:val="single" w:sz="4" w:space="0" w:color="auto"/>
            </w:tcBorders>
            <w:vAlign w:val="center"/>
          </w:tcPr>
          <w:p w14:paraId="1AD0694E" w14:textId="77777777" w:rsidR="00D04DBA" w:rsidRPr="009E20AA" w:rsidRDefault="00D04DBA" w:rsidP="009E20AA">
            <w:pPr>
              <w:pStyle w:val="TAC"/>
            </w:pPr>
            <w:r w:rsidRPr="009E20AA">
              <w:rPr>
                <w:rFonts w:eastAsia="Yu Mincho"/>
              </w:rPr>
              <w:t>15</w:t>
            </w:r>
          </w:p>
        </w:tc>
        <w:tc>
          <w:tcPr>
            <w:tcW w:w="316" w:type="pct"/>
            <w:tcBorders>
              <w:top w:val="single" w:sz="4" w:space="0" w:color="auto"/>
              <w:left w:val="single" w:sz="4" w:space="0" w:color="auto"/>
              <w:bottom w:val="single" w:sz="4" w:space="0" w:color="auto"/>
              <w:right w:val="single" w:sz="4" w:space="0" w:color="auto"/>
            </w:tcBorders>
            <w:vAlign w:val="center"/>
          </w:tcPr>
          <w:p w14:paraId="48649759" w14:textId="77777777" w:rsidR="00D04DBA" w:rsidRPr="009E20AA" w:rsidRDefault="00D04DBA" w:rsidP="009E20AA">
            <w:pPr>
              <w:pStyle w:val="TAC"/>
            </w:pPr>
            <w:r w:rsidRPr="009E20AA">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560F0C25" w14:textId="77777777" w:rsidR="00D04DBA" w:rsidRPr="009E20AA" w:rsidRDefault="00D04DBA" w:rsidP="009E20AA">
            <w:pPr>
              <w:pStyle w:val="TAC"/>
            </w:pPr>
            <w:r w:rsidRPr="009E20AA">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1A51C6FA" w14:textId="77777777" w:rsidR="00D04DBA" w:rsidRPr="009E20AA" w:rsidRDefault="00D04DBA" w:rsidP="009E20AA">
            <w:pPr>
              <w:pStyle w:val="TAC"/>
            </w:pPr>
            <w:r w:rsidRPr="009E20AA">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tcPr>
          <w:p w14:paraId="4E4B2F00" w14:textId="77777777" w:rsidR="00D04DBA" w:rsidRPr="009E20AA" w:rsidRDefault="00D04DBA" w:rsidP="009E20AA">
            <w:pPr>
              <w:pStyle w:val="TAC"/>
            </w:pPr>
            <w:r w:rsidRPr="009E20AA">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3556E619" w14:textId="77777777" w:rsidR="00D04DBA" w:rsidRPr="009E20AA" w:rsidRDefault="00D04DBA" w:rsidP="009E20AA">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61C6116A" w14:textId="77777777" w:rsidR="00D04DBA" w:rsidRPr="009E20AA" w:rsidRDefault="00D04DBA" w:rsidP="009E20AA">
            <w:pPr>
              <w:pStyle w:val="TAC"/>
            </w:pPr>
            <w:r w:rsidRPr="009E20AA">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06970287" w14:textId="77777777" w:rsidR="00D04DBA" w:rsidRPr="009E20AA" w:rsidRDefault="00D04DBA" w:rsidP="009E20AA">
            <w:pPr>
              <w:pStyle w:val="TAC"/>
            </w:pPr>
            <w:r w:rsidRPr="009E20AA">
              <w:rPr>
                <w:rFonts w:eastAsia="Yu Mincho"/>
              </w:rPr>
              <w:t>60</w:t>
            </w:r>
          </w:p>
        </w:tc>
        <w:tc>
          <w:tcPr>
            <w:tcW w:w="316" w:type="pct"/>
            <w:tcBorders>
              <w:top w:val="single" w:sz="4" w:space="0" w:color="auto"/>
              <w:left w:val="single" w:sz="4" w:space="0" w:color="auto"/>
              <w:bottom w:val="single" w:sz="4" w:space="0" w:color="auto"/>
              <w:right w:val="single" w:sz="4" w:space="0" w:color="auto"/>
            </w:tcBorders>
            <w:vAlign w:val="center"/>
          </w:tcPr>
          <w:p w14:paraId="6A48A18C" w14:textId="77777777" w:rsidR="00D04DBA" w:rsidRPr="009E20AA" w:rsidRDefault="00D04DBA" w:rsidP="009E20AA">
            <w:pPr>
              <w:pStyle w:val="TAC"/>
              <w:rPr>
                <w:lang w:eastAsia="zh-CN"/>
              </w:rPr>
            </w:pPr>
            <w:r w:rsidRPr="009E20AA">
              <w:rPr>
                <w:lang w:eastAsia="zh-CN"/>
              </w:rPr>
              <w:t>70</w:t>
            </w:r>
          </w:p>
        </w:tc>
        <w:tc>
          <w:tcPr>
            <w:tcW w:w="294" w:type="pct"/>
            <w:tcBorders>
              <w:top w:val="single" w:sz="4" w:space="0" w:color="auto"/>
              <w:left w:val="single" w:sz="4" w:space="0" w:color="auto"/>
              <w:bottom w:val="single" w:sz="4" w:space="0" w:color="auto"/>
              <w:right w:val="single" w:sz="4" w:space="0" w:color="auto"/>
            </w:tcBorders>
            <w:vAlign w:val="center"/>
          </w:tcPr>
          <w:p w14:paraId="7F6A7403" w14:textId="77777777" w:rsidR="00D04DBA" w:rsidRPr="009E20AA" w:rsidRDefault="00D04DBA" w:rsidP="009E20AA">
            <w:pPr>
              <w:pStyle w:val="TAC"/>
            </w:pPr>
            <w:r w:rsidRPr="009E20AA">
              <w:rPr>
                <w:rFonts w:eastAsia="Yu Mincho"/>
              </w:rPr>
              <w:t>80</w:t>
            </w:r>
          </w:p>
        </w:tc>
        <w:tc>
          <w:tcPr>
            <w:tcW w:w="352" w:type="pct"/>
            <w:tcBorders>
              <w:top w:val="single" w:sz="4" w:space="0" w:color="auto"/>
              <w:left w:val="single" w:sz="4" w:space="0" w:color="auto"/>
              <w:bottom w:val="single" w:sz="4" w:space="0" w:color="auto"/>
              <w:right w:val="single" w:sz="4" w:space="0" w:color="auto"/>
            </w:tcBorders>
            <w:vAlign w:val="center"/>
          </w:tcPr>
          <w:p w14:paraId="31F19678" w14:textId="77777777" w:rsidR="00D04DBA" w:rsidRPr="009E20AA" w:rsidRDefault="00D04DBA" w:rsidP="009E20AA">
            <w:pPr>
              <w:pStyle w:val="TAC"/>
              <w:rPr>
                <w:lang w:eastAsia="zh-CN"/>
              </w:rPr>
            </w:pPr>
            <w:r w:rsidRPr="009E20AA">
              <w:rPr>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tcPr>
          <w:p w14:paraId="1C264B58" w14:textId="77777777" w:rsidR="00D04DBA" w:rsidRPr="009E20AA" w:rsidRDefault="00D04DBA" w:rsidP="009E20AA">
            <w:pPr>
              <w:pStyle w:val="TAC"/>
              <w:rPr>
                <w:lang w:eastAsia="zh-CN"/>
              </w:rPr>
            </w:pPr>
            <w:r w:rsidRPr="009E20AA">
              <w:rPr>
                <w:lang w:eastAsia="zh-CN"/>
              </w:rPr>
              <w:t>100</w:t>
            </w:r>
          </w:p>
        </w:tc>
      </w:tr>
      <w:tr w:rsidR="00D04DBA" w:rsidRPr="009E20AA" w14:paraId="6045DA88" w14:textId="77777777" w:rsidTr="009E20AA">
        <w:trPr>
          <w:trHeight w:val="225"/>
        </w:trPr>
        <w:tc>
          <w:tcPr>
            <w:tcW w:w="348" w:type="pct"/>
            <w:vMerge w:val="restart"/>
            <w:tcBorders>
              <w:top w:val="nil"/>
              <w:left w:val="single" w:sz="4" w:space="0" w:color="auto"/>
              <w:right w:val="single" w:sz="4" w:space="0" w:color="auto"/>
            </w:tcBorders>
            <w:vAlign w:val="center"/>
          </w:tcPr>
          <w:p w14:paraId="20A155D6" w14:textId="77777777" w:rsidR="00D04DBA" w:rsidRPr="009E20AA" w:rsidRDefault="00D04DBA" w:rsidP="009E20AA">
            <w:pPr>
              <w:pStyle w:val="TAC"/>
            </w:pPr>
            <w:r w:rsidRPr="009E20AA">
              <w:rPr>
                <w:rFonts w:eastAsia="DengXian"/>
                <w:lang w:eastAsia="zh-CN"/>
              </w:rPr>
              <w:t>n99</w:t>
            </w:r>
          </w:p>
        </w:tc>
        <w:tc>
          <w:tcPr>
            <w:tcW w:w="344" w:type="pct"/>
            <w:tcBorders>
              <w:top w:val="single" w:sz="4" w:space="0" w:color="auto"/>
              <w:left w:val="single" w:sz="4" w:space="0" w:color="auto"/>
              <w:bottom w:val="single" w:sz="4" w:space="0" w:color="auto"/>
              <w:right w:val="single" w:sz="4" w:space="0" w:color="auto"/>
            </w:tcBorders>
            <w:vAlign w:val="center"/>
          </w:tcPr>
          <w:p w14:paraId="6866BEDE" w14:textId="77777777" w:rsidR="00D04DBA" w:rsidRPr="009E20AA" w:rsidRDefault="00D04DBA" w:rsidP="009E20AA">
            <w:pPr>
              <w:pStyle w:val="TAC"/>
              <w:rPr>
                <w:rFonts w:eastAsia="Yu Mincho"/>
                <w:lang w:eastAsia="zh-CN"/>
              </w:rPr>
            </w:pPr>
            <w:r w:rsidRPr="009E20AA">
              <w:t>15</w:t>
            </w:r>
          </w:p>
        </w:tc>
        <w:tc>
          <w:tcPr>
            <w:tcW w:w="245" w:type="pct"/>
            <w:tcBorders>
              <w:top w:val="single" w:sz="4" w:space="0" w:color="auto"/>
              <w:left w:val="single" w:sz="4" w:space="0" w:color="auto"/>
              <w:bottom w:val="single" w:sz="4" w:space="0" w:color="auto"/>
              <w:right w:val="single" w:sz="4" w:space="0" w:color="auto"/>
            </w:tcBorders>
            <w:vAlign w:val="center"/>
          </w:tcPr>
          <w:p w14:paraId="48B53978" w14:textId="77777777" w:rsidR="00D04DBA" w:rsidRPr="009E20AA" w:rsidRDefault="00D04DBA" w:rsidP="009E20AA">
            <w:pPr>
              <w:pStyle w:val="TAC"/>
            </w:pPr>
            <w:r w:rsidRPr="009E20AA">
              <w:t>5</w:t>
            </w:r>
          </w:p>
        </w:tc>
        <w:tc>
          <w:tcPr>
            <w:tcW w:w="377" w:type="pct"/>
            <w:tcBorders>
              <w:top w:val="single" w:sz="4" w:space="0" w:color="auto"/>
              <w:left w:val="single" w:sz="4" w:space="0" w:color="auto"/>
              <w:bottom w:val="single" w:sz="4" w:space="0" w:color="auto"/>
              <w:right w:val="single" w:sz="4" w:space="0" w:color="auto"/>
            </w:tcBorders>
            <w:vAlign w:val="center"/>
          </w:tcPr>
          <w:p w14:paraId="6B6A7CD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6F454D67"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B752E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F3D304"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F3004A"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5F0DCC"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1DA108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D7A0B4"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3D05E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17AFE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3C4140C"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41F61C"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18B83A4" w14:textId="77777777" w:rsidR="00D04DBA" w:rsidRPr="009E20AA" w:rsidRDefault="00D04DBA" w:rsidP="009E20AA">
            <w:pPr>
              <w:pStyle w:val="TAC"/>
            </w:pPr>
          </w:p>
        </w:tc>
      </w:tr>
      <w:tr w:rsidR="00D04DBA" w:rsidRPr="009E20AA" w14:paraId="1F322EF9" w14:textId="77777777" w:rsidTr="009E20AA">
        <w:trPr>
          <w:trHeight w:val="225"/>
        </w:trPr>
        <w:tc>
          <w:tcPr>
            <w:tcW w:w="348" w:type="pct"/>
            <w:vMerge/>
            <w:tcBorders>
              <w:left w:val="single" w:sz="4" w:space="0" w:color="auto"/>
              <w:right w:val="single" w:sz="4" w:space="0" w:color="auto"/>
            </w:tcBorders>
            <w:vAlign w:val="center"/>
          </w:tcPr>
          <w:p w14:paraId="72DD76D6"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24D678" w14:textId="77777777" w:rsidR="00D04DBA" w:rsidRPr="009E20AA" w:rsidRDefault="00D04DBA" w:rsidP="009E20AA">
            <w:pPr>
              <w:pStyle w:val="TAC"/>
              <w:rPr>
                <w:rFonts w:eastAsia="Yu Mincho"/>
                <w:lang w:eastAsia="zh-CN"/>
              </w:rPr>
            </w:pPr>
            <w:r w:rsidRPr="009E20AA">
              <w:t>30</w:t>
            </w:r>
          </w:p>
        </w:tc>
        <w:tc>
          <w:tcPr>
            <w:tcW w:w="245" w:type="pct"/>
            <w:tcBorders>
              <w:top w:val="single" w:sz="4" w:space="0" w:color="auto"/>
              <w:left w:val="single" w:sz="4" w:space="0" w:color="auto"/>
              <w:bottom w:val="single" w:sz="4" w:space="0" w:color="auto"/>
              <w:right w:val="single" w:sz="4" w:space="0" w:color="auto"/>
            </w:tcBorders>
            <w:vAlign w:val="center"/>
          </w:tcPr>
          <w:p w14:paraId="614494A1"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F06D8E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64BCE046"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F4D80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0FCB3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F42545"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46A08F"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2D8A5548"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F6820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E6017B"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D3B077"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258478"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557D520"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97E4D2" w14:textId="77777777" w:rsidR="00D04DBA" w:rsidRPr="009E20AA" w:rsidRDefault="00D04DBA" w:rsidP="009E20AA">
            <w:pPr>
              <w:pStyle w:val="TAC"/>
            </w:pPr>
          </w:p>
        </w:tc>
      </w:tr>
      <w:tr w:rsidR="00D04DBA" w:rsidRPr="009E20AA" w14:paraId="6C08C5CE" w14:textId="77777777" w:rsidTr="009E20AA">
        <w:trPr>
          <w:trHeight w:val="225"/>
        </w:trPr>
        <w:tc>
          <w:tcPr>
            <w:tcW w:w="348" w:type="pct"/>
            <w:vMerge/>
            <w:tcBorders>
              <w:left w:val="single" w:sz="4" w:space="0" w:color="auto"/>
              <w:bottom w:val="single" w:sz="4" w:space="0" w:color="auto"/>
              <w:right w:val="single" w:sz="4" w:space="0" w:color="auto"/>
            </w:tcBorders>
            <w:vAlign w:val="center"/>
          </w:tcPr>
          <w:p w14:paraId="6340C266" w14:textId="77777777" w:rsidR="00D04DBA" w:rsidRPr="009E20AA" w:rsidRDefault="00D04DBA" w:rsidP="009E20AA">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66EA8E2" w14:textId="77777777" w:rsidR="00D04DBA" w:rsidRPr="009E20AA" w:rsidRDefault="00D04DBA" w:rsidP="009E20AA">
            <w:pPr>
              <w:pStyle w:val="TAC"/>
              <w:rPr>
                <w:rFonts w:eastAsia="Yu Mincho"/>
                <w:lang w:eastAsia="zh-CN"/>
              </w:rPr>
            </w:pPr>
            <w:r w:rsidRPr="009E20AA">
              <w:t>60</w:t>
            </w:r>
          </w:p>
        </w:tc>
        <w:tc>
          <w:tcPr>
            <w:tcW w:w="245" w:type="pct"/>
            <w:tcBorders>
              <w:top w:val="single" w:sz="4" w:space="0" w:color="auto"/>
              <w:left w:val="single" w:sz="4" w:space="0" w:color="auto"/>
              <w:bottom w:val="single" w:sz="4" w:space="0" w:color="auto"/>
              <w:right w:val="single" w:sz="4" w:space="0" w:color="auto"/>
            </w:tcBorders>
            <w:vAlign w:val="center"/>
          </w:tcPr>
          <w:p w14:paraId="1E51BA2C" w14:textId="77777777" w:rsidR="00D04DBA" w:rsidRPr="009E20AA" w:rsidRDefault="00D04DBA" w:rsidP="009E20AA">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05FFC2E" w14:textId="77777777" w:rsidR="00D04DBA" w:rsidRPr="009E20AA" w:rsidRDefault="00D04DBA" w:rsidP="009E20AA">
            <w:pPr>
              <w:pStyle w:val="TAC"/>
            </w:pPr>
            <w:r w:rsidRPr="009E20AA">
              <w:t>10</w:t>
            </w:r>
          </w:p>
        </w:tc>
        <w:tc>
          <w:tcPr>
            <w:tcW w:w="268" w:type="pct"/>
            <w:tcBorders>
              <w:top w:val="single" w:sz="4" w:space="0" w:color="auto"/>
              <w:left w:val="single" w:sz="4" w:space="0" w:color="auto"/>
              <w:bottom w:val="single" w:sz="4" w:space="0" w:color="auto"/>
              <w:right w:val="single" w:sz="4" w:space="0" w:color="auto"/>
            </w:tcBorders>
            <w:vAlign w:val="center"/>
          </w:tcPr>
          <w:p w14:paraId="3D5A5484"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6923B2"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8B320A" w14:textId="77777777" w:rsidR="00D04DBA" w:rsidRPr="009E20AA" w:rsidRDefault="00D04DBA" w:rsidP="009E20AA">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80B8352"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9CAE3"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tcPr>
          <w:p w14:paraId="0EA9481A"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3FB490" w14:textId="77777777" w:rsidR="00D04DBA" w:rsidRPr="009E20AA" w:rsidRDefault="00D04DBA" w:rsidP="009E20AA">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FEA4BF" w14:textId="77777777" w:rsidR="00D04DBA" w:rsidRPr="009E20AA" w:rsidRDefault="00D04DBA" w:rsidP="009E20AA">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030236" w14:textId="77777777" w:rsidR="00D04DBA" w:rsidRPr="009E20AA" w:rsidRDefault="00D04DBA" w:rsidP="009E20AA">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78AEC0" w14:textId="77777777" w:rsidR="00D04DBA" w:rsidRPr="009E20AA" w:rsidRDefault="00D04DBA" w:rsidP="009E20AA">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7D4F37D" w14:textId="77777777" w:rsidR="00D04DBA" w:rsidRPr="009E20AA" w:rsidRDefault="00D04DBA" w:rsidP="009E20AA">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8DBFED" w14:textId="77777777" w:rsidR="00D04DBA" w:rsidRPr="009E20AA" w:rsidRDefault="00D04DBA" w:rsidP="009E20AA">
            <w:pPr>
              <w:pStyle w:val="TAC"/>
            </w:pPr>
          </w:p>
        </w:tc>
      </w:tr>
      <w:tr w:rsidR="00D04DBA" w:rsidRPr="009E20AA" w14:paraId="6363D868" w14:textId="77777777" w:rsidTr="009E20AA">
        <w:trPr>
          <w:trHeight w:val="225"/>
        </w:trPr>
        <w:tc>
          <w:tcPr>
            <w:tcW w:w="5000" w:type="pct"/>
            <w:gridSpan w:val="16"/>
            <w:tcBorders>
              <w:top w:val="nil"/>
              <w:left w:val="single" w:sz="4" w:space="0" w:color="auto"/>
              <w:bottom w:val="single" w:sz="4" w:space="0" w:color="auto"/>
              <w:right w:val="single" w:sz="4" w:space="0" w:color="auto"/>
            </w:tcBorders>
          </w:tcPr>
          <w:p w14:paraId="42161C48" w14:textId="77777777" w:rsidR="00D04DBA" w:rsidRPr="009E20AA" w:rsidRDefault="00D04DBA" w:rsidP="009E20AA">
            <w:pPr>
              <w:pStyle w:val="TAN"/>
            </w:pPr>
            <w:r w:rsidRPr="009E20AA">
              <w:t>NOTE 1:</w:t>
            </w:r>
            <w:r w:rsidRPr="009E20AA">
              <w:tab/>
              <w:t>Void.</w:t>
            </w:r>
          </w:p>
          <w:p w14:paraId="6547BD56" w14:textId="77777777" w:rsidR="00D04DBA" w:rsidRPr="009E20AA" w:rsidRDefault="00D04DBA" w:rsidP="009E20AA">
            <w:pPr>
              <w:pStyle w:val="TAN"/>
            </w:pPr>
            <w:r w:rsidRPr="009E20AA">
              <w:t>NOTE 2:</w:t>
            </w:r>
            <w:r w:rsidRPr="009E20AA">
              <w:tab/>
              <w:t>Void.</w:t>
            </w:r>
          </w:p>
          <w:p w14:paraId="0C377B84" w14:textId="77777777" w:rsidR="00D04DBA" w:rsidRPr="009E20AA" w:rsidRDefault="00D04DBA" w:rsidP="009E20AA">
            <w:pPr>
              <w:pStyle w:val="TAN"/>
              <w:rPr>
                <w:rFonts w:eastAsia="Yu Mincho"/>
              </w:rPr>
            </w:pPr>
            <w:r w:rsidRPr="009E20AA">
              <w:rPr>
                <w:rFonts w:eastAsia="Yu Mincho"/>
              </w:rPr>
              <w:t>NOTE 3:</w:t>
            </w:r>
            <w:r w:rsidRPr="009E20AA">
              <w:rPr>
                <w:rFonts w:eastAsia="Yu Mincho"/>
              </w:rPr>
              <w:tab/>
              <w:t>This UE channel bandwidth is applicable only to downlink.</w:t>
            </w:r>
          </w:p>
          <w:p w14:paraId="478A2050" w14:textId="77777777" w:rsidR="00D04DBA" w:rsidRPr="009E20AA" w:rsidRDefault="00D04DBA" w:rsidP="009E20AA">
            <w:pPr>
              <w:pStyle w:val="TAN"/>
              <w:rPr>
                <w:rFonts w:eastAsia="Yu Mincho"/>
              </w:rPr>
            </w:pPr>
            <w:r w:rsidRPr="009E20AA">
              <w:rPr>
                <w:rFonts w:eastAsia="Yu Mincho"/>
              </w:rPr>
              <w:t>NOTE 4:</w:t>
            </w:r>
            <w:r w:rsidRPr="009E20AA">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9068118" w14:textId="77777777" w:rsidR="00D04DBA" w:rsidRPr="009E20AA" w:rsidRDefault="00D04DBA" w:rsidP="009E20AA">
            <w:pPr>
              <w:pStyle w:val="TAN"/>
              <w:rPr>
                <w:rFonts w:eastAsia="Yu Mincho"/>
              </w:rPr>
            </w:pPr>
            <w:r w:rsidRPr="009E20AA">
              <w:rPr>
                <w:rFonts w:eastAsia="Yu Mincho"/>
              </w:rPr>
              <w:t>NOTE 5:</w:t>
            </w:r>
            <w:r w:rsidRPr="009E20AA">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29933C01" w14:textId="77777777" w:rsidR="00D04DBA" w:rsidRPr="009E20AA" w:rsidRDefault="00D04DBA" w:rsidP="009E20AA">
            <w:pPr>
              <w:pStyle w:val="TAN"/>
              <w:rPr>
                <w:rFonts w:eastAsia="Yu Mincho"/>
              </w:rPr>
            </w:pPr>
            <w:r w:rsidRPr="009E20AA">
              <w:rPr>
                <w:rFonts w:eastAsia="Yu Mincho"/>
              </w:rPr>
              <w:t>NOTE 6:</w:t>
            </w:r>
            <w:r w:rsidRPr="009E20AA">
              <w:rPr>
                <w:rFonts w:eastAsia="Yu Mincho"/>
              </w:rPr>
              <w:tab/>
              <w:t>This UE channel bandwidth is optional in R15.</w:t>
            </w:r>
          </w:p>
          <w:p w14:paraId="1071B461" w14:textId="77777777" w:rsidR="00D04DBA" w:rsidRPr="009E20AA" w:rsidRDefault="00D04DBA" w:rsidP="009E20AA">
            <w:pPr>
              <w:pStyle w:val="TAN"/>
              <w:rPr>
                <w:rFonts w:eastAsia="Yu Mincho"/>
              </w:rPr>
            </w:pPr>
            <w:r w:rsidRPr="009E20AA">
              <w:rPr>
                <w:rFonts w:eastAsia="Yu Mincho"/>
              </w:rPr>
              <w:t>NOTE 7:</w:t>
            </w:r>
            <w:r w:rsidRPr="009E20AA">
              <w:rPr>
                <w:rFonts w:eastAsia="Yu Mincho"/>
              </w:rPr>
              <w:tab/>
              <w:t>For this bandwidth, the minimum requirements are restricted to operation when carrier is configured as an SCell part of DC or CA configuration.</w:t>
            </w:r>
          </w:p>
          <w:p w14:paraId="7521A1AF" w14:textId="77777777" w:rsidR="00D04DBA" w:rsidRPr="009E20AA" w:rsidRDefault="00D04DBA" w:rsidP="009E20AA">
            <w:pPr>
              <w:pStyle w:val="TAN"/>
              <w:rPr>
                <w:rFonts w:eastAsia="Yu Mincho"/>
              </w:rPr>
            </w:pPr>
            <w:r w:rsidRPr="009E20AA">
              <w:rPr>
                <w:rFonts w:eastAsia="Yu Mincho"/>
              </w:rPr>
              <w:t>NOTE 8:</w:t>
            </w:r>
            <w:r w:rsidRPr="009E20AA">
              <w:rPr>
                <w:rFonts w:eastAsia="Yu Mincho"/>
              </w:rPr>
              <w:tab/>
              <w:t>For this bandwidth, the minimum requirements are restricted to operation when carrier is configured as a downlink SCell part of CA configuration.</w:t>
            </w:r>
          </w:p>
          <w:p w14:paraId="2644BC79" w14:textId="77777777" w:rsidR="00D04DBA" w:rsidRPr="009E20AA" w:rsidRDefault="00D04DBA" w:rsidP="009E20AA">
            <w:pPr>
              <w:pStyle w:val="TAN"/>
              <w:rPr>
                <w:rFonts w:eastAsia="Yu Mincho"/>
              </w:rPr>
            </w:pPr>
            <w:r w:rsidRPr="009E20AA">
              <w:rPr>
                <w:rFonts w:eastAsia="Yu Mincho"/>
              </w:rPr>
              <w:t>NOTE 9:</w:t>
            </w:r>
            <w:r w:rsidRPr="009E20AA">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35FF3836" w14:textId="77777777" w:rsidR="00D04DBA" w:rsidRPr="009E20AA" w:rsidRDefault="00D04DBA" w:rsidP="009E20AA">
            <w:pPr>
              <w:pStyle w:val="TAN"/>
              <w:rPr>
                <w:rFonts w:eastAsia="Yu Mincho"/>
              </w:rPr>
            </w:pPr>
            <w:r w:rsidRPr="009E20AA">
              <w:rPr>
                <w:rFonts w:eastAsia="Yu Mincho"/>
              </w:rPr>
              <w:t>NOTE 10:</w:t>
            </w:r>
            <w:r w:rsidRPr="009E20AA">
              <w:rPr>
                <w:rFonts w:eastAsia="Yu Mincho"/>
              </w:rPr>
              <w:tab/>
              <w:t>This UE channel bandwidth is optional in R16.</w:t>
            </w:r>
          </w:p>
          <w:p w14:paraId="1B1C49AF" w14:textId="77777777" w:rsidR="00D04DBA" w:rsidRPr="009E20AA" w:rsidRDefault="00D04DBA" w:rsidP="009E20AA">
            <w:pPr>
              <w:pStyle w:val="TAN"/>
              <w:rPr>
                <w:rFonts w:eastAsia="Yu Mincho"/>
              </w:rPr>
            </w:pPr>
            <w:r w:rsidRPr="009E20AA">
              <w:rPr>
                <w:rFonts w:eastAsia="Yu Mincho"/>
              </w:rPr>
              <w:t>NOTE 11:</w:t>
            </w:r>
            <w:r w:rsidRPr="009E20AA">
              <w:rPr>
                <w:rFonts w:eastAsia="Yu Mincho"/>
              </w:rPr>
              <w:tab/>
              <w:t>These UE channel bandwidths are applicable to sidelink operation.</w:t>
            </w:r>
          </w:p>
          <w:p w14:paraId="27437ECA" w14:textId="1CCD48AF" w:rsidR="00D04DBA" w:rsidRPr="009E20AA" w:rsidRDefault="00D04DBA" w:rsidP="009E20AA">
            <w:pPr>
              <w:pStyle w:val="TAN"/>
            </w:pPr>
            <w:r w:rsidRPr="009E20AA">
              <w:rPr>
                <w:lang w:eastAsia="zh-CN"/>
              </w:rPr>
              <w:t>NOTE 12:</w:t>
            </w:r>
            <w:r w:rsidR="009E20AA" w:rsidRPr="009E20AA">
              <w:rPr>
                <w:lang w:eastAsia="zh-CN"/>
              </w:rPr>
              <w:tab/>
            </w:r>
            <w:r w:rsidRPr="009E20AA">
              <w:rPr>
                <w:rFonts w:eastAsia="Yu Mincho"/>
              </w:rPr>
              <w:t>This UE channel bandwidth is optional in R17.</w:t>
            </w:r>
          </w:p>
        </w:tc>
      </w:tr>
    </w:tbl>
    <w:p w14:paraId="0872037F" w14:textId="77777777" w:rsidR="00D04DBA" w:rsidRPr="009E20AA" w:rsidRDefault="00D04DBA" w:rsidP="009E20AA">
      <w:pPr>
        <w:pStyle w:val="17"/>
      </w:pPr>
    </w:p>
    <w:p w14:paraId="37B29B89" w14:textId="77777777"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9E20AA">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9E20AA">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9E20AA">
      <w:pPr>
        <w:pStyle w:val="EQ"/>
      </w:pPr>
      <w:r w:rsidRPr="009E20AA">
        <w:lastRenderedPageBreak/>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9E20AA">
      <w:r w:rsidRPr="009E20AA">
        <w:t>The operating bands and supported asymmetric channel bandwidth combinations are defined in Table 5.3.6-1.</w:t>
      </w:r>
    </w:p>
    <w:p w14:paraId="5506835D" w14:textId="77777777" w:rsidR="00E62506" w:rsidRPr="009E20AA" w:rsidRDefault="00E62506" w:rsidP="009E20AA">
      <w:pPr>
        <w:pStyle w:val="TH"/>
        <w:rPr>
          <w:rFonts w:eastAsia="SimSun"/>
          <w:lang w:eastAsia="en-US"/>
        </w:rPr>
      </w:pPr>
      <w:r w:rsidRPr="009E20A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9E20AA">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9E20AA">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9E20AA">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9E20AA">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9E20AA">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9E20AA">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9E20AA">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9E20AA">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9E20AA">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9E20A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9E20AA">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9E20AA">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9E20AA">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9E20A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9E20AA">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9E20AA">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9E20AA">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9E20AA">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9E20AA">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9E20AA">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9E20AA">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9E20AA">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9E20AA">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9E20AA">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9E20AA">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9E20AA">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9E20AA">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9E20AA">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9E20AA">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9E20AA">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9E20AA">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9E20AA">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9E20AA">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9E20AA">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9E20AA">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9E20A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9E20AA">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9E20AA">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9E20AA">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2661E5C" w14:textId="77777777" w:rsidR="00E62506" w:rsidRPr="009E20AA" w:rsidRDefault="00E62506" w:rsidP="009E20AA">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tc>
      </w:tr>
    </w:tbl>
    <w:p w14:paraId="5F7D8A31" w14:textId="77777777" w:rsidR="00E62506" w:rsidRPr="009E20AA" w:rsidRDefault="00E62506" w:rsidP="009E20AA"/>
    <w:p w14:paraId="6E2B6B3D" w14:textId="77777777" w:rsidR="00E62506" w:rsidRPr="009E20AA" w:rsidRDefault="00E62506" w:rsidP="009E20AA">
      <w:r w:rsidRPr="009E20AA">
        <w:t>In TDD, the operating bands and supported asymmetric channel bandwidth combinations are defined in Table 5.3.6-2.</w:t>
      </w:r>
    </w:p>
    <w:p w14:paraId="12BE0384" w14:textId="77777777" w:rsidR="00E62506" w:rsidRPr="009E20AA" w:rsidRDefault="00E62506" w:rsidP="009E20AA">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9E20AA">
            <w:pPr>
              <w:pStyle w:val="TAH"/>
            </w:pPr>
            <w:r w:rsidRPr="009E20AA">
              <w:t>NR Band</w:t>
            </w:r>
          </w:p>
        </w:tc>
        <w:tc>
          <w:tcPr>
            <w:tcW w:w="1953" w:type="dxa"/>
            <w:shd w:val="clear" w:color="auto" w:fill="auto"/>
          </w:tcPr>
          <w:p w14:paraId="05738D8D" w14:textId="77777777" w:rsidR="00E62506" w:rsidRPr="009E20AA" w:rsidRDefault="00E62506" w:rsidP="009E20AA">
            <w:pPr>
              <w:pStyle w:val="TAH"/>
            </w:pPr>
            <w:r w:rsidRPr="009E20AA">
              <w:t>Channel bandwidths for UL (MHz)</w:t>
            </w:r>
          </w:p>
        </w:tc>
        <w:tc>
          <w:tcPr>
            <w:tcW w:w="1800" w:type="dxa"/>
            <w:shd w:val="clear" w:color="auto" w:fill="auto"/>
          </w:tcPr>
          <w:p w14:paraId="3D09FEB7" w14:textId="77777777" w:rsidR="00E62506" w:rsidRPr="009E20AA" w:rsidRDefault="00E62506" w:rsidP="009E20AA">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9E20AA">
            <w:pPr>
              <w:pStyle w:val="TAC"/>
            </w:pPr>
            <w:r w:rsidRPr="009E20AA">
              <w:t>n50</w:t>
            </w:r>
          </w:p>
        </w:tc>
        <w:tc>
          <w:tcPr>
            <w:tcW w:w="1953" w:type="dxa"/>
            <w:shd w:val="clear" w:color="auto" w:fill="auto"/>
          </w:tcPr>
          <w:p w14:paraId="7CFDAF8A" w14:textId="77777777" w:rsidR="00E62506" w:rsidRPr="009E20AA" w:rsidRDefault="00E62506" w:rsidP="009E20AA">
            <w:pPr>
              <w:pStyle w:val="TAC"/>
            </w:pPr>
            <w:r w:rsidRPr="009E20AA">
              <w:t>60</w:t>
            </w:r>
          </w:p>
        </w:tc>
        <w:tc>
          <w:tcPr>
            <w:tcW w:w="1800" w:type="dxa"/>
            <w:shd w:val="clear" w:color="auto" w:fill="auto"/>
          </w:tcPr>
          <w:p w14:paraId="2B444109" w14:textId="77777777" w:rsidR="00E62506" w:rsidRPr="009E20AA" w:rsidRDefault="00E62506" w:rsidP="009E20AA">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9E20AA">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9E20AA">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9E20AA">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9E20AA">
      <w:pPr>
        <w:rPr>
          <w:lang w:eastAsia="zh-CN"/>
        </w:rPr>
      </w:pPr>
    </w:p>
    <w:p w14:paraId="43CACEA9" w14:textId="6C8E1CCB"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9E20AA">
      <w:pPr>
        <w:pStyle w:val="TF"/>
      </w:pPr>
      <w:r w:rsidRPr="009E20AA">
        <w:t>Figure 5.3A.1-1: Void</w:t>
      </w:r>
    </w:p>
    <w:p w14:paraId="47E47B68" w14:textId="77777777" w:rsidR="00E62506" w:rsidRPr="009E20AA" w:rsidRDefault="00E62506" w:rsidP="009E20AA">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9E20AA">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9E20AA">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9E20AA">
      <w:pPr>
        <w:pStyle w:val="TH"/>
      </w:pPr>
      <w:r w:rsidRPr="009E20AA">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9E20AA">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9E20AA"/>
    <w:p w14:paraId="33D04DD6" w14:textId="77777777" w:rsidR="00E62506" w:rsidRPr="009E20AA" w:rsidRDefault="00E62506" w:rsidP="009E20AA">
      <w:r w:rsidRPr="009E20AA">
        <w:t xml:space="preserve">The </w:t>
      </w:r>
      <w:r w:rsidRPr="009E20AA">
        <w:rPr>
          <w:i/>
          <w:iCs/>
        </w:rPr>
        <w:t>aggregated channel bandwidth,</w:t>
      </w:r>
      <w:r w:rsidRPr="009E20AA">
        <w:t xml:space="preserve"> </w:t>
      </w:r>
      <w:r w:rsidRPr="009E20AA">
        <w:rPr>
          <w:bCs/>
        </w:rPr>
        <w:t>BW</w:t>
      </w:r>
      <w:r w:rsidRPr="009E20AA">
        <w:rPr>
          <w:bCs/>
          <w:vertAlign w:val="subscript"/>
        </w:rPr>
        <w:t>Channel_CA</w:t>
      </w:r>
      <w:r w:rsidRPr="009E20AA">
        <w:t>, is defined as</w:t>
      </w:r>
    </w:p>
    <w:p w14:paraId="5946D213" w14:textId="77777777" w:rsidR="00E62506" w:rsidRPr="009E20AA" w:rsidRDefault="00E62506" w:rsidP="009E20AA">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9E20AA">
      <w:r w:rsidRPr="009E20AA">
        <w:t>The lower bandwidth edge F</w:t>
      </w:r>
      <w:r w:rsidRPr="009E20AA">
        <w:rPr>
          <w:vertAlign w:val="subscript"/>
        </w:rPr>
        <w:t>edge, low</w:t>
      </w:r>
      <w:r w:rsidRPr="009E20AA">
        <w:t xml:space="preserve"> and the upper bandwidth edge F</w:t>
      </w:r>
      <w:r w:rsidRPr="009E20AA">
        <w:rPr>
          <w:vertAlign w:val="subscript"/>
        </w:rPr>
        <w:t xml:space="preserve">edge,high </w:t>
      </w:r>
      <w:r w:rsidRPr="009E20AA">
        <w:t>of the aggregated channel bandwidth are used as frequency reference points for transmitter and receiver requirements and are defined by</w:t>
      </w:r>
    </w:p>
    <w:p w14:paraId="537ADBDE" w14:textId="77777777" w:rsidR="00E62506" w:rsidRPr="009E20AA" w:rsidRDefault="00E62506" w:rsidP="009E20AA">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9E20AA">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9E20AA">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9E20AA">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9E20AA">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9E20A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9E20AA">
      <w:pPr>
        <w:rPr>
          <w:rFonts w:eastAsia="SimSun"/>
          <w:lang w:eastAsia="zh-CN"/>
        </w:rPr>
      </w:pPr>
      <w:r w:rsidRPr="009E20AA">
        <w:t>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SCS</w:t>
      </w:r>
      <w:r w:rsidRPr="009E20AA">
        <w:rPr>
          <w:vertAlign w:val="subscript"/>
        </w:rPr>
        <w:t>low</w:t>
      </w:r>
      <w:r w:rsidRPr="009E20AA">
        <w:t xml:space="preserve"> and SCS</w:t>
      </w:r>
      <w:r w:rsidRPr="009E20AA">
        <w:rPr>
          <w:vertAlign w:val="subscript"/>
        </w:rPr>
        <w:t>high</w:t>
      </w:r>
      <w:r w:rsidRPr="009E20AA">
        <w:t xml:space="preserve"> are the sub-carrier spacing for the lowest and highest assigned component carrier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251BDA19" w14:textId="77777777" w:rsidR="00E62506" w:rsidRPr="009E20AA" w:rsidRDefault="00E62506" w:rsidP="009E20AA"/>
    <w:p w14:paraId="388AC201" w14:textId="77777777" w:rsidR="00E62506" w:rsidRPr="009E20AA" w:rsidRDefault="00E62506" w:rsidP="009E20AA">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9E20AA">
      <w:pPr>
        <w:pStyle w:val="TH"/>
      </w:pPr>
      <w:r w:rsidRPr="009E20AA">
        <w:object w:dxaOrig="10634" w:dyaOrig="4455" w14:anchorId="47DA2BA7">
          <v:shape id="_x0000_i3791" type="#_x0000_t75" style="width:531.5pt;height:223pt" o:ole="">
            <v:imagedata r:id="rId13" o:title=""/>
          </v:shape>
          <o:OLEObject Type="Embed" ProgID="Word.Document.12" ShapeID="_x0000_i3791" DrawAspect="Content" ObjectID="_1717854438"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9E20AA">
      <w:bookmarkStart w:id="504" w:name="_Hlk522886688"/>
    </w:p>
    <w:p w14:paraId="27764A15" w14:textId="77777777" w:rsidR="00E62506" w:rsidRPr="009E20AA" w:rsidRDefault="00E62506" w:rsidP="009E20AA">
      <w:r w:rsidRPr="009E20AA">
        <w:t>The lower sub-block edge of the Sub-block Bandwidth (BW</w:t>
      </w:r>
      <w:r w:rsidRPr="009E20AA">
        <w:rPr>
          <w:vertAlign w:val="subscript"/>
        </w:rPr>
        <w:t>Channel,block</w:t>
      </w:r>
      <w:r w:rsidRPr="009E20AA">
        <w:t>) is defined as</w:t>
      </w:r>
    </w:p>
    <w:p w14:paraId="0004D08A" w14:textId="77777777" w:rsidR="00E62506" w:rsidRPr="009E20AA" w:rsidRDefault="00E62506" w:rsidP="009E20AA">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9E20AA">
      <w:r w:rsidRPr="009E20AA">
        <w:t xml:space="preserve">The upper sub-block edge of the Sub-block Bandwidth is defined as </w:t>
      </w:r>
    </w:p>
    <w:p w14:paraId="2A7DB0CE" w14:textId="77777777" w:rsidR="00E62506" w:rsidRPr="009E20AA" w:rsidRDefault="00E62506" w:rsidP="009E20AA">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9E20AA">
      <w:r w:rsidRPr="009E20AA">
        <w:t>The Sub-block Bandwidth, BW</w:t>
      </w:r>
      <w:r w:rsidRPr="009E20AA">
        <w:rPr>
          <w:vertAlign w:val="subscript"/>
        </w:rPr>
        <w:t>Channel,block</w:t>
      </w:r>
      <w:r w:rsidRPr="009E20AA">
        <w:t>, is defined as follows:</w:t>
      </w:r>
    </w:p>
    <w:p w14:paraId="6E1D5059" w14:textId="77777777" w:rsidR="00E62506" w:rsidRPr="009E20AA" w:rsidRDefault="00E62506" w:rsidP="009E20AA">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9E20AA">
      <w:r w:rsidRPr="009E20AA">
        <w:t>The lower and upper frequency offsets F</w:t>
      </w:r>
      <w:r w:rsidRPr="009E20AA">
        <w:rPr>
          <w:vertAlign w:val="subscript"/>
        </w:rPr>
        <w:t xml:space="preserve">offset,block,low </w:t>
      </w:r>
      <w:r w:rsidRPr="009E20AA">
        <w:t>and F</w:t>
      </w:r>
      <w:r w:rsidRPr="009E20AA">
        <w:rPr>
          <w:vertAlign w:val="subscript"/>
        </w:rPr>
        <w:t>offset,block,high</w:t>
      </w:r>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9E20AA">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9E20AA">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9E20AA">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9E20AA">
      <w:r w:rsidRPr="009E20AA">
        <w:t>where N</w:t>
      </w:r>
      <w:r w:rsidRPr="009E20AA">
        <w:rPr>
          <w:vertAlign w:val="subscript"/>
        </w:rPr>
        <w:t xml:space="preserve">RB,low </w:t>
      </w:r>
      <w:r w:rsidRPr="009E20AA">
        <w:t>and N</w:t>
      </w:r>
      <w:r w:rsidRPr="009E20AA">
        <w:rPr>
          <w:vertAlign w:val="subscript"/>
        </w:rPr>
        <w:t xml:space="preserve">RB,high </w:t>
      </w:r>
      <w:r w:rsidRPr="009E20AA">
        <w:t>are the transmission bandwidth configurations according to Table 5.3.2-1 for the lowest and highest assigned component carrier within a sub-block, respectively. SCS</w:t>
      </w:r>
      <w:r w:rsidRPr="009E20AA">
        <w:rPr>
          <w:vertAlign w:val="subscript"/>
        </w:rPr>
        <w:t xml:space="preserve">low </w:t>
      </w:r>
      <w:r w:rsidRPr="009E20AA">
        <w:t>and SCS</w:t>
      </w:r>
      <w:r w:rsidRPr="009E20AA">
        <w:rPr>
          <w:vertAlign w:val="subscript"/>
        </w:rPr>
        <w:t xml:space="preserve">high </w:t>
      </w:r>
      <w:r w:rsidRPr="009E20AA">
        <w:t>are the sub-carrier spacing for the lowest and highest assigned component carrier within a sub-block, respectively. 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t xml:space="preserve"> use the largest μ value among the subcarrier spacing configurations supported in the operating band for both of the channel bandwidths according to Table 5.3.5-1 and BW</w:t>
      </w:r>
      <w:r w:rsidRPr="009E20AA">
        <w:rPr>
          <w:vertAlign w:val="subscript"/>
        </w:rPr>
        <w:t>GB,Channel(k)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r w:rsidRPr="009E20AA">
        <w:t>SCS</w:t>
      </w:r>
      <w:r w:rsidRPr="009E20AA">
        <w:rPr>
          <w:vertAlign w:val="subscript"/>
        </w:rPr>
        <w:t>low</w:t>
      </w:r>
      <w:r w:rsidRPr="009E20AA">
        <w:t>, SCS</w:t>
      </w:r>
      <w:r w:rsidRPr="009E20AA">
        <w:rPr>
          <w:vertAlign w:val="subscript"/>
        </w:rPr>
        <w:t>high</w:t>
      </w:r>
      <w:r w:rsidRPr="009E20AA">
        <w:t>, N</w:t>
      </w:r>
      <w:r w:rsidRPr="009E20AA">
        <w:rPr>
          <w:vertAlign w:val="subscript"/>
        </w:rPr>
        <w:t>RB,low</w:t>
      </w:r>
      <w:r w:rsidRPr="009E20AA">
        <w:t>, N</w:t>
      </w:r>
      <w:r w:rsidRPr="009E20AA">
        <w:rPr>
          <w:vertAlign w:val="subscript"/>
        </w:rPr>
        <w:t>RB,high</w:t>
      </w:r>
      <w:r w:rsidRPr="009E20AA">
        <w:t>, and BW</w:t>
      </w:r>
      <w:r w:rsidRPr="009E20AA">
        <w:rPr>
          <w:vertAlign w:val="subscript"/>
        </w:rPr>
        <w:t>GB,Channel(k)</w:t>
      </w:r>
      <w:r w:rsidRPr="009E20AA">
        <w:rPr>
          <w:rFonts w:eastAsia="SimSun"/>
          <w:lang w:eastAsia="zh-CN"/>
        </w:rPr>
        <w:t>.</w:t>
      </w:r>
    </w:p>
    <w:p w14:paraId="54D53803" w14:textId="77777777" w:rsidR="00E62506" w:rsidRPr="009E20AA" w:rsidRDefault="00E62506" w:rsidP="009E20AA">
      <w:r w:rsidRPr="009E20AA">
        <w:t>The sub-block gap size between two consecutive sub-blocks W</w:t>
      </w:r>
      <w:r w:rsidRPr="009E20AA">
        <w:rPr>
          <w:vertAlign w:val="subscript"/>
        </w:rPr>
        <w:t>gap</w:t>
      </w:r>
      <w:r w:rsidRPr="009E20AA">
        <w:t xml:space="preserve"> is defined as</w:t>
      </w:r>
    </w:p>
    <w:p w14:paraId="12D2B2DE" w14:textId="77777777" w:rsidR="00E62506" w:rsidRPr="009E20AA" w:rsidRDefault="00E62506" w:rsidP="009E20AA">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2A7E7F50"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9E20AA">
      <w:r w:rsidRPr="009E20AA">
        <w:t>The requirements for carrier aggregation in this specification are defined for carrier aggregation configurations.</w:t>
      </w:r>
    </w:p>
    <w:p w14:paraId="744531C8" w14:textId="77777777" w:rsidR="00E62506" w:rsidRPr="009E20AA" w:rsidRDefault="00E62506" w:rsidP="009E20AA">
      <w:r w:rsidRPr="009E20AA">
        <w:lastRenderedPageBreak/>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9E20AA">
      <w:r w:rsidRPr="009E20AA">
        <w:t xml:space="preserve">For intra-band non-contiguous uplink carrier aggregation, </w:t>
      </w:r>
      <w:r w:rsidRPr="009E20AA">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9E20AA" w:rsidRDefault="00E62506" w:rsidP="009E20AA">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9E20AA">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9E20AA">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9E20AA">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9E20AA">
            <w:pPr>
              <w:pStyle w:val="TAH"/>
            </w:pPr>
            <w:r w:rsidRPr="009E20AA">
              <w:t>Number of contiguous CC</w:t>
            </w:r>
          </w:p>
        </w:tc>
        <w:tc>
          <w:tcPr>
            <w:tcW w:w="1959" w:type="dxa"/>
          </w:tcPr>
          <w:p w14:paraId="513EE86B" w14:textId="77777777" w:rsidR="00E62506" w:rsidRPr="009E20AA" w:rsidRDefault="00E62506" w:rsidP="009E20AA">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9E20AA">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9E20AA">
            <w:pPr>
              <w:pStyle w:val="TAC"/>
            </w:pPr>
            <w:r w:rsidRPr="009E20AA">
              <w:t>BW</w:t>
            </w:r>
            <w:r w:rsidRPr="009E20AA">
              <w:rPr>
                <w:vertAlign w:val="subscript"/>
              </w:rPr>
              <w:t xml:space="preserve">Channel </w:t>
            </w:r>
            <w:r w:rsidRPr="009E20AA">
              <w:t>≤ BW</w:t>
            </w:r>
            <w:r w:rsidRPr="009E20AA">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9E20AA" w:rsidRDefault="00E62506" w:rsidP="009E20AA">
            <w:pPr>
              <w:pStyle w:val="TAC"/>
            </w:pPr>
            <w:r w:rsidRPr="009E20AA">
              <w:t>1</w:t>
            </w:r>
          </w:p>
        </w:tc>
        <w:tc>
          <w:tcPr>
            <w:tcW w:w="1959" w:type="dxa"/>
          </w:tcPr>
          <w:p w14:paraId="0AAAA558" w14:textId="77777777" w:rsidR="00E62506" w:rsidRPr="009E20AA" w:rsidRDefault="00E62506" w:rsidP="009E20AA">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9E20AA">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9E20AA">
            <w:pPr>
              <w:pStyle w:val="TAC"/>
            </w:pPr>
            <w:r w:rsidRPr="009E20AA">
              <w:t>20 MHz ≤ BW</w:t>
            </w:r>
            <w:r w:rsidRPr="009E20AA">
              <w:rPr>
                <w:vertAlign w:val="subscript"/>
              </w:rPr>
              <w:t>Channel_CA</w:t>
            </w:r>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9E20AA">
            <w:pPr>
              <w:pStyle w:val="TAC"/>
            </w:pPr>
            <w:r w:rsidRPr="009E20AA">
              <w:t>2</w:t>
            </w:r>
          </w:p>
        </w:tc>
        <w:tc>
          <w:tcPr>
            <w:tcW w:w="1959" w:type="dxa"/>
          </w:tcPr>
          <w:p w14:paraId="274B7D9D" w14:textId="77777777" w:rsidR="00E62506" w:rsidRPr="009E20AA" w:rsidRDefault="00E62506" w:rsidP="009E20AA">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9E20AA">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9E20AA">
            <w:pPr>
              <w:pStyle w:val="TAC"/>
            </w:pPr>
            <w:r w:rsidRPr="009E20AA">
              <w:t>100 MHz &lt; BW</w:t>
            </w:r>
            <w:r w:rsidRPr="009E20AA">
              <w:rPr>
                <w:vertAlign w:val="subscript"/>
              </w:rPr>
              <w:t>Channel_CA</w:t>
            </w:r>
            <w:r w:rsidRPr="009E20AA">
              <w:t xml:space="preserve"> ≤ 2 x BW</w:t>
            </w:r>
            <w:r w:rsidRPr="009E20AA">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9E20AA" w:rsidRDefault="00E62506" w:rsidP="009E20AA">
            <w:pPr>
              <w:pStyle w:val="TAC"/>
            </w:pPr>
            <w:r w:rsidRPr="009E20AA">
              <w:t>2</w:t>
            </w:r>
          </w:p>
        </w:tc>
        <w:tc>
          <w:tcPr>
            <w:tcW w:w="1959" w:type="dxa"/>
            <w:vMerge w:val="restart"/>
          </w:tcPr>
          <w:p w14:paraId="32B28C00" w14:textId="77777777" w:rsidR="00E62506" w:rsidRPr="009E20AA" w:rsidRDefault="00E62506" w:rsidP="009E20AA">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9E20AA">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9E20AA">
            <w:pPr>
              <w:pStyle w:val="TAC"/>
            </w:pPr>
            <w:r w:rsidRPr="009E20AA">
              <w:t>200 MHz &lt; BW</w:t>
            </w:r>
            <w:r w:rsidRPr="009E20AA">
              <w:rPr>
                <w:vertAlign w:val="subscript"/>
              </w:rPr>
              <w:t>Channel_CA</w:t>
            </w:r>
            <w:r w:rsidRPr="009E20AA">
              <w:t xml:space="preserve"> ≤ 3 x BW</w:t>
            </w:r>
            <w:r w:rsidRPr="009E20AA">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9E20AA" w:rsidRDefault="00E62506" w:rsidP="009E20AA">
            <w:pPr>
              <w:pStyle w:val="TAC"/>
            </w:pPr>
            <w:r w:rsidRPr="009E20AA">
              <w:t>3</w:t>
            </w:r>
          </w:p>
        </w:tc>
        <w:tc>
          <w:tcPr>
            <w:tcW w:w="1959" w:type="dxa"/>
            <w:vMerge/>
          </w:tcPr>
          <w:p w14:paraId="46DF135F" w14:textId="77777777" w:rsidR="00E62506" w:rsidRPr="009E20AA" w:rsidRDefault="00E62506" w:rsidP="009E20AA">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9E20AA">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9E20AA">
            <w:pPr>
              <w:pStyle w:val="TAC"/>
            </w:pPr>
            <w:r w:rsidRPr="009E20AA">
              <w:t>300 MHz &lt; BW</w:t>
            </w:r>
            <w:r w:rsidRPr="009E20AA">
              <w:rPr>
                <w:vertAlign w:val="subscript"/>
              </w:rPr>
              <w:t>Channel_CA</w:t>
            </w:r>
            <w:r w:rsidRPr="009E20AA">
              <w:t xml:space="preserve"> ≤ 4 x BW</w:t>
            </w:r>
            <w:r w:rsidRPr="009E20AA">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9E20AA" w:rsidRDefault="00E62506" w:rsidP="009E20AA">
            <w:pPr>
              <w:pStyle w:val="TAC"/>
            </w:pPr>
            <w:r w:rsidRPr="009E20AA">
              <w:t>4</w:t>
            </w:r>
          </w:p>
        </w:tc>
        <w:tc>
          <w:tcPr>
            <w:tcW w:w="1959" w:type="dxa"/>
            <w:vMerge/>
          </w:tcPr>
          <w:p w14:paraId="0DEE2659" w14:textId="77777777" w:rsidR="00E62506" w:rsidRPr="009E20AA" w:rsidRDefault="00E62506" w:rsidP="009E20AA">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9E20AA">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9E20AA">
            <w:pPr>
              <w:pStyle w:val="TAC"/>
            </w:pPr>
            <w:r w:rsidRPr="009E20AA">
              <w:t>100 MHz &lt; BW</w:t>
            </w:r>
            <w:r w:rsidRPr="009E20AA">
              <w:rPr>
                <w:vertAlign w:val="subscript"/>
              </w:rPr>
              <w:t>Channel_CA</w:t>
            </w:r>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9E20AA">
            <w:pPr>
              <w:pStyle w:val="TAC"/>
            </w:pPr>
            <w:r w:rsidRPr="009E20AA">
              <w:t>3</w:t>
            </w:r>
          </w:p>
        </w:tc>
        <w:tc>
          <w:tcPr>
            <w:tcW w:w="1959" w:type="dxa"/>
            <w:vMerge w:val="restart"/>
          </w:tcPr>
          <w:p w14:paraId="170E246F" w14:textId="77777777" w:rsidR="00E62506" w:rsidRPr="009E20AA" w:rsidRDefault="00E62506" w:rsidP="009E20AA">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9E20AA">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9E20AA">
            <w:pPr>
              <w:pStyle w:val="TAC"/>
            </w:pPr>
            <w:r w:rsidRPr="009E20AA">
              <w:t>150 MHz &lt;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9E20AA">
            <w:pPr>
              <w:pStyle w:val="TAC"/>
            </w:pPr>
            <w:r w:rsidRPr="009E20AA">
              <w:t>4</w:t>
            </w:r>
          </w:p>
        </w:tc>
        <w:tc>
          <w:tcPr>
            <w:tcW w:w="1959" w:type="dxa"/>
            <w:vMerge/>
          </w:tcPr>
          <w:p w14:paraId="28B5D8CD" w14:textId="77777777" w:rsidR="00E62506" w:rsidRPr="009E20AA" w:rsidRDefault="00E62506" w:rsidP="009E20AA">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9E20AA">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9E20AA">
            <w:pPr>
              <w:pStyle w:val="TAC"/>
            </w:pPr>
            <w:r w:rsidRPr="009E20AA">
              <w:t>200 MHz &lt; BW</w:t>
            </w:r>
            <w:r w:rsidRPr="009E20AA">
              <w:rPr>
                <w:vertAlign w:val="subscript"/>
              </w:rPr>
              <w:t>Channel_CA</w:t>
            </w:r>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9E20AA">
            <w:pPr>
              <w:pStyle w:val="TAC"/>
            </w:pPr>
            <w:r w:rsidRPr="009E20AA">
              <w:t>5</w:t>
            </w:r>
          </w:p>
        </w:tc>
        <w:tc>
          <w:tcPr>
            <w:tcW w:w="1959" w:type="dxa"/>
            <w:vMerge/>
          </w:tcPr>
          <w:p w14:paraId="0DA24EBA" w14:textId="77777777" w:rsidR="00E62506" w:rsidRPr="009E20AA" w:rsidRDefault="00E62506" w:rsidP="009E20AA">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9E20AA">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9E20AA">
            <w:pPr>
              <w:pStyle w:val="TAC"/>
            </w:pPr>
            <w:r w:rsidRPr="009E20AA">
              <w:t>250 MHz &lt;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9E20AA">
            <w:pPr>
              <w:pStyle w:val="TAC"/>
            </w:pPr>
            <w:r w:rsidRPr="009E20AA">
              <w:t>6</w:t>
            </w:r>
          </w:p>
        </w:tc>
        <w:tc>
          <w:tcPr>
            <w:tcW w:w="1959" w:type="dxa"/>
            <w:vMerge/>
          </w:tcPr>
          <w:p w14:paraId="78DABFB8" w14:textId="77777777" w:rsidR="00E62506" w:rsidRPr="009E20AA" w:rsidRDefault="00E62506" w:rsidP="009E20AA">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9E20AA">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9E20AA">
            <w:pPr>
              <w:pStyle w:val="TAC"/>
            </w:pPr>
            <w:r w:rsidRPr="009E20AA">
              <w:t>300 MHz &lt; BW</w:t>
            </w:r>
            <w:r w:rsidRPr="009E20AA">
              <w:rPr>
                <w:vertAlign w:val="subscript"/>
              </w:rPr>
              <w:t>Channel_CA</w:t>
            </w:r>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9E20AA">
            <w:pPr>
              <w:pStyle w:val="TAC"/>
            </w:pPr>
            <w:r w:rsidRPr="009E20AA">
              <w:t>7</w:t>
            </w:r>
          </w:p>
        </w:tc>
        <w:tc>
          <w:tcPr>
            <w:tcW w:w="1959" w:type="dxa"/>
            <w:vMerge/>
          </w:tcPr>
          <w:p w14:paraId="6D419E9E" w14:textId="77777777" w:rsidR="00E62506" w:rsidRPr="009E20AA" w:rsidRDefault="00E62506" w:rsidP="009E20AA">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9E20AA">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9E20AA">
            <w:pPr>
              <w:pStyle w:val="TAC"/>
            </w:pPr>
            <w:r w:rsidRPr="009E20AA">
              <w:t>350 MHz &lt;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9E20AA">
            <w:pPr>
              <w:pStyle w:val="TAC"/>
            </w:pPr>
            <w:r w:rsidRPr="009E20AA">
              <w:t>8</w:t>
            </w:r>
          </w:p>
        </w:tc>
        <w:tc>
          <w:tcPr>
            <w:tcW w:w="1959" w:type="dxa"/>
            <w:vMerge/>
          </w:tcPr>
          <w:p w14:paraId="041BA90C" w14:textId="77777777" w:rsidR="00E62506" w:rsidRPr="009E20AA" w:rsidRDefault="00E62506" w:rsidP="009E20AA">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9E20AA">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9E20AA">
            <w:pPr>
              <w:pStyle w:val="TAC"/>
            </w:pPr>
            <w:r w:rsidRPr="009E20AA">
              <w:t>50 MHz ≤ BW</w:t>
            </w:r>
            <w:r w:rsidRPr="009E20AA">
              <w:rPr>
                <w:vertAlign w:val="subscript"/>
              </w:rPr>
              <w:t>Channel_CA</w:t>
            </w:r>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9E20AA">
            <w:pPr>
              <w:pStyle w:val="TAC"/>
            </w:pPr>
            <w:r w:rsidRPr="009E20AA">
              <w:t>3</w:t>
            </w:r>
          </w:p>
        </w:tc>
        <w:tc>
          <w:tcPr>
            <w:tcW w:w="1959" w:type="dxa"/>
            <w:vMerge w:val="restart"/>
          </w:tcPr>
          <w:p w14:paraId="2E3A4C9A" w14:textId="77777777" w:rsidR="00E62506" w:rsidRPr="009E20AA" w:rsidRDefault="00E62506" w:rsidP="009E20AA">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9E20AA">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9E20AA">
            <w:pPr>
              <w:pStyle w:val="TAC"/>
            </w:pPr>
            <w:r w:rsidRPr="009E20AA">
              <w:t>80 MHz ≤ BW</w:t>
            </w:r>
            <w:r w:rsidRPr="009E20AA">
              <w:rPr>
                <w:vertAlign w:val="subscript"/>
              </w:rPr>
              <w:t>Channel_CA</w:t>
            </w:r>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9E20AA">
            <w:pPr>
              <w:pStyle w:val="TAC"/>
            </w:pPr>
            <w:r w:rsidRPr="009E20AA">
              <w:t>4</w:t>
            </w:r>
          </w:p>
        </w:tc>
        <w:tc>
          <w:tcPr>
            <w:tcW w:w="1959" w:type="dxa"/>
            <w:vMerge/>
          </w:tcPr>
          <w:p w14:paraId="47C306F1" w14:textId="77777777" w:rsidR="00E62506" w:rsidRPr="009E20AA" w:rsidRDefault="00E62506" w:rsidP="009E20AA">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9E20AA">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9E20AA">
            <w:pPr>
              <w:pStyle w:val="TAC"/>
            </w:pPr>
            <w:r w:rsidRPr="009E20AA">
              <w:t>100 MHz ≤ BW</w:t>
            </w:r>
            <w:r w:rsidRPr="009E20AA">
              <w:rPr>
                <w:vertAlign w:val="subscript"/>
              </w:rPr>
              <w:t>Channel_CA</w:t>
            </w:r>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9E20AA">
            <w:pPr>
              <w:pStyle w:val="TAC"/>
            </w:pPr>
            <w:r w:rsidRPr="009E20AA">
              <w:t>5</w:t>
            </w:r>
          </w:p>
        </w:tc>
        <w:tc>
          <w:tcPr>
            <w:tcW w:w="1959" w:type="dxa"/>
            <w:vMerge/>
          </w:tcPr>
          <w:p w14:paraId="2CF8BFD5" w14:textId="77777777" w:rsidR="00E62506" w:rsidRPr="009E20AA" w:rsidRDefault="00E62506" w:rsidP="009E20AA">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9E20AA">
            <w:pPr>
              <w:pStyle w:val="TAN"/>
            </w:pPr>
            <w:r w:rsidRPr="009E20AA">
              <w:t>NOTE 1:</w:t>
            </w:r>
            <w:r w:rsidRPr="009E20AA">
              <w:tab/>
              <w:t>BW</w:t>
            </w:r>
            <w:r w:rsidRPr="009E20AA">
              <w:rPr>
                <w:rStyle w:val="TACChar"/>
                <w:vertAlign w:val="subscript"/>
              </w:rPr>
              <w:t>Channel,max</w:t>
            </w:r>
            <w:r w:rsidRPr="009E20AA">
              <w:t xml:space="preserve"> is maximum channel bandwidth supported among all bands in a release</w:t>
            </w:r>
          </w:p>
          <w:p w14:paraId="4946E64D" w14:textId="77777777" w:rsidR="00E62506" w:rsidRPr="009E20AA" w:rsidRDefault="00E62506" w:rsidP="009E20AA">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9E20AA">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9E20AA">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9E20AA"/>
    <w:p w14:paraId="51540F87" w14:textId="77777777" w:rsidR="00E62506" w:rsidRPr="009E20AA" w:rsidRDefault="00E62506" w:rsidP="009E20AA">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9E20AA">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9E20AA">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9E20AA">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9E20AA">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9E20AA">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9E20AA">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9E20AA">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9E20AA">
            <w:pPr>
              <w:pStyle w:val="TAC"/>
            </w:pPr>
            <w:r w:rsidRPr="009E20AA">
              <w:t>[600MHz]</w:t>
            </w:r>
          </w:p>
        </w:tc>
      </w:tr>
    </w:tbl>
    <w:p w14:paraId="7C50672A" w14:textId="77777777" w:rsidR="00E62506" w:rsidRPr="009E20AA" w:rsidRDefault="00E62506" w:rsidP="009E20AA"/>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9E20AA" w:rsidRDefault="00E62506" w:rsidP="009E20AA">
      <w:r w:rsidRPr="009E20AA">
        <w:t>NR V2X operation channel bandwidths for each operating band is specified in Table 5.3.5-1 in subclause 5.3.5. The same (symmetrical) channel bandwidth is specified for both the transmission and reception path.</w:t>
      </w:r>
    </w:p>
    <w:p w14:paraId="0CC1E3FC" w14:textId="77777777" w:rsidR="00E62506" w:rsidRPr="009E20AA"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9E20AA">
        <w:lastRenderedPageBreak/>
        <w:t>5.3E.2</w:t>
      </w:r>
      <w:r w:rsidRPr="009E20AA">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9E20AA" w:rsidRDefault="00E62506" w:rsidP="009E20AA">
      <w:r w:rsidRPr="009E20AA">
        <w:t xml:space="preserve">For NR V2X inter-band con-current operation in FR1, the NR V2X channel bandwidths for each operating band is specified in Table </w:t>
      </w:r>
      <w:r w:rsidRPr="009E20AA">
        <w:rPr>
          <w:lang w:eastAsia="zh-CN"/>
        </w:rPr>
        <w:t>5.3E.2-1</w:t>
      </w:r>
      <w:r w:rsidRPr="009E20AA">
        <w:t>.</w:t>
      </w:r>
    </w:p>
    <w:p w14:paraId="0123FF3E" w14:textId="77777777" w:rsidR="00E62506" w:rsidRPr="009E20AA" w:rsidRDefault="00E62506" w:rsidP="009E20AA">
      <w:pPr>
        <w:pStyle w:val="TH"/>
        <w:rPr>
          <w:rFonts w:ascii="Times New Roman" w:hAnsi="Times New Roman"/>
        </w:rPr>
      </w:pPr>
      <w:r w:rsidRPr="009E20AA">
        <w:t xml:space="preserve">Table </w:t>
      </w:r>
      <w:r w:rsidRPr="009E20AA">
        <w:rPr>
          <w:lang w:eastAsia="zh-CN"/>
        </w:rPr>
        <w:t>5.3E.2-1</w:t>
      </w:r>
      <w:r w:rsidRPr="009E20AA">
        <w:t>: Inter-band con-current V2X configurations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9E20AA" w14:paraId="5D425C92" w14:textId="77777777" w:rsidTr="009E20AA">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004A6D07" w:rsidR="00E62506" w:rsidRPr="009E20AA" w:rsidRDefault="00E62506" w:rsidP="009E20AA">
            <w:pPr>
              <w:pStyle w:val="TAH"/>
              <w:rPr>
                <w:lang w:eastAsia="zh-CN"/>
              </w:rPr>
            </w:pPr>
            <w:r w:rsidRPr="009E20AA">
              <w:rPr>
                <w:lang w:eastAsia="zh-CN"/>
              </w:rPr>
              <w:t>V2X con-current operating band</w:t>
            </w:r>
            <w:r w:rsidRPr="009E20AA">
              <w:t xml:space="preserve"> Configuration</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9E20AA" w:rsidRDefault="00E62506" w:rsidP="009E20AA">
            <w:pPr>
              <w:pStyle w:val="TAH"/>
            </w:pPr>
            <w:r w:rsidRPr="009E20AA">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9E20AA" w:rsidRDefault="00E62506" w:rsidP="009E20AA">
            <w:pPr>
              <w:pStyle w:val="TAH"/>
            </w:pPr>
            <w:r w:rsidRPr="009E20AA">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9E20AA" w:rsidRDefault="00E62506" w:rsidP="009E20AA">
            <w:pPr>
              <w:pStyle w:val="TAH"/>
              <w:rPr>
                <w:lang w:eastAsia="zh-CN"/>
              </w:rPr>
            </w:pPr>
            <w:r w:rsidRPr="009E20AA">
              <w:rPr>
                <w:lang w:eastAsia="zh-CN"/>
              </w:rPr>
              <w:t>5</w:t>
            </w:r>
          </w:p>
          <w:p w14:paraId="0FC92181" w14:textId="77777777" w:rsidR="00E62506" w:rsidRPr="009E20AA" w:rsidRDefault="00E62506" w:rsidP="009E20AA">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9E20AA" w:rsidRDefault="00E62506" w:rsidP="009E20AA">
            <w:pPr>
              <w:pStyle w:val="TAH"/>
            </w:pPr>
            <w:r w:rsidRPr="009E20AA">
              <w:t>10</w:t>
            </w:r>
            <w:r w:rsidRPr="009E20AA">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9E20AA" w:rsidRDefault="00E62506" w:rsidP="009E20AA">
            <w:pPr>
              <w:pStyle w:val="TAH"/>
              <w:rPr>
                <w:lang w:eastAsia="zh-CN"/>
              </w:rPr>
            </w:pPr>
            <w:r w:rsidRPr="009E20AA">
              <w:rPr>
                <w:lang w:eastAsia="zh-CN"/>
              </w:rPr>
              <w:t>15</w:t>
            </w:r>
          </w:p>
          <w:p w14:paraId="553F8395" w14:textId="77777777" w:rsidR="00E62506" w:rsidRPr="009E20AA" w:rsidRDefault="00E62506" w:rsidP="009E20AA">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9E20AA" w:rsidRDefault="00E62506" w:rsidP="009E20AA">
            <w:pPr>
              <w:pStyle w:val="TAH"/>
            </w:pPr>
            <w:r w:rsidRPr="009E20AA">
              <w:t>20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9E20AA" w:rsidRDefault="00E62506" w:rsidP="009E20AA">
            <w:pPr>
              <w:pStyle w:val="TAH"/>
            </w:pPr>
            <w:r w:rsidRPr="009E20AA">
              <w:t>30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9E20AA" w:rsidRDefault="00E62506" w:rsidP="009E20AA">
            <w:pPr>
              <w:pStyle w:val="TAH"/>
            </w:pPr>
            <w:r w:rsidRPr="009E20AA">
              <w:t>40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9E20AA" w:rsidRDefault="00E62506" w:rsidP="009E20AA">
            <w:pPr>
              <w:pStyle w:val="TAH"/>
            </w:pPr>
            <w:r w:rsidRPr="009E20AA">
              <w:t>50</w:t>
            </w:r>
            <w:r w:rsidRPr="009E20AA">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9E20AA" w:rsidRDefault="00E62506" w:rsidP="009E20AA">
            <w:pPr>
              <w:pStyle w:val="TAH"/>
            </w:pPr>
            <w:r w:rsidRPr="009E20AA">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9E20AA" w:rsidRDefault="00E62506" w:rsidP="009E20AA">
            <w:pPr>
              <w:pStyle w:val="TAH"/>
            </w:pPr>
            <w:r w:rsidRPr="009E20AA">
              <w:t>Bandwidth combination set</w:t>
            </w:r>
          </w:p>
        </w:tc>
      </w:tr>
      <w:tr w:rsidR="00E62506" w:rsidRPr="009E20AA" w14:paraId="7EEEA047" w14:textId="77777777" w:rsidTr="009E20AA">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9E20AA" w:rsidRDefault="00E62506" w:rsidP="009E20AA">
            <w:pPr>
              <w:pStyle w:val="TAC"/>
            </w:pPr>
            <w:r w:rsidRPr="009E20AA">
              <w:rPr>
                <w:lang w:eastAsia="zh-CN"/>
              </w:rPr>
              <w:t>V2X</w:t>
            </w:r>
            <w:r w:rsidRPr="009E20AA">
              <w:rPr>
                <w:rFonts w:eastAsia="Calibri"/>
              </w:rPr>
              <w:t>_</w:t>
            </w:r>
            <w:r w:rsidRPr="009E20AA">
              <w:rPr>
                <w:lang w:eastAsia="zh-CN"/>
              </w:rPr>
              <w:t>n71</w:t>
            </w:r>
            <w:r w:rsidRPr="009E20AA">
              <w:rPr>
                <w:rFonts w:eastAsia="Calibri"/>
              </w:rPr>
              <w:t>A-n</w:t>
            </w:r>
            <w:r w:rsidRPr="009E20AA">
              <w:rPr>
                <w:lang w:eastAsia="zh-CN"/>
              </w:rPr>
              <w:t>47</w:t>
            </w:r>
            <w:r w:rsidRPr="009E20AA">
              <w:rPr>
                <w:rFonts w:eastAsia="Calibri"/>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9E20AA" w:rsidRDefault="00E62506" w:rsidP="009E20AA">
            <w:pPr>
              <w:pStyle w:val="TAC"/>
              <w:rPr>
                <w:lang w:eastAsia="zh-CN"/>
              </w:rPr>
            </w:pPr>
            <w:r w:rsidRPr="009E20AA">
              <w:rPr>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9E20AA" w:rsidRDefault="00E62506" w:rsidP="009E20AA">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9E20AA" w:rsidRDefault="00E62506" w:rsidP="009E20AA">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9E20AA" w:rsidRDefault="00E62506" w:rsidP="009E20AA">
            <w:pPr>
              <w:pStyle w:val="TAC"/>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9E20AA" w:rsidRDefault="00E62506" w:rsidP="009E20AA">
            <w:pPr>
              <w:pStyle w:val="TAC"/>
            </w:pPr>
            <w:r w:rsidRPr="009E20AA">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9E20AA" w:rsidRDefault="00E62506" w:rsidP="009E20AA">
            <w:pPr>
              <w:pStyle w:val="TAC"/>
            </w:pPr>
            <w:r w:rsidRPr="009E20AA">
              <w:t>0</w:t>
            </w:r>
          </w:p>
        </w:tc>
      </w:tr>
      <w:tr w:rsidR="00E62506" w:rsidRPr="009E20AA" w14:paraId="36E99BFF"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9E20AA" w:rsidRDefault="00E62506" w:rsidP="009E20AA">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9E20AA" w:rsidRDefault="00E62506"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9E20AA" w:rsidRDefault="00E62506" w:rsidP="009E20AA">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9E20AA" w:rsidRDefault="00E62506" w:rsidP="009E20AA"/>
        </w:tc>
      </w:tr>
      <w:tr w:rsidR="00E62506" w:rsidRPr="009E20AA" w14:paraId="0BFCEA20"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9E20AA" w:rsidRDefault="00E62506" w:rsidP="009E20AA">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9E20AA" w:rsidRDefault="00E62506" w:rsidP="009E20AA"/>
        </w:tc>
      </w:tr>
      <w:tr w:rsidR="00E62506" w:rsidRPr="009E20AA" w14:paraId="7E7458D1"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9E20AA" w:rsidRDefault="00E62506" w:rsidP="009E20AA"/>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9E20AA" w:rsidRDefault="00E62506" w:rsidP="009E20AA">
            <w:pPr>
              <w:pStyle w:val="TAC"/>
              <w:rPr>
                <w:lang w:eastAsia="zh-CN"/>
              </w:rPr>
            </w:pPr>
            <w:r w:rsidRPr="009E20AA">
              <w:rPr>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9E20AA" w:rsidRDefault="00E62506" w:rsidP="009E20AA">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9E20AA" w:rsidRDefault="00E62506" w:rsidP="009E20AA">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9E20AA" w:rsidRDefault="00E62506" w:rsidP="009E20AA"/>
        </w:tc>
      </w:tr>
      <w:tr w:rsidR="00E62506" w:rsidRPr="009E20AA" w14:paraId="60C00A10"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9E20AA" w:rsidRDefault="00E62506" w:rsidP="009E20AA">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9E20AA" w:rsidRDefault="00E62506"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9E20AA" w:rsidRDefault="00E62506" w:rsidP="009E20AA">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9E20AA" w:rsidRDefault="00E62506" w:rsidP="009E20AA"/>
        </w:tc>
      </w:tr>
      <w:tr w:rsidR="00E62506" w:rsidRPr="009E20AA" w14:paraId="67C2BD6D"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9E20AA" w:rsidRDefault="00E62506" w:rsidP="009E20AA">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9E20AA" w:rsidRDefault="00E62506" w:rsidP="009E20AA">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9E20AA" w:rsidRDefault="00E62506" w:rsidP="009E20AA">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9E20AA" w:rsidRDefault="00E62506" w:rsidP="009E20AA">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9E20AA" w:rsidRDefault="00E62506" w:rsidP="009E20AA"/>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9E20AA" w:rsidRDefault="00E62506" w:rsidP="009E20AA"/>
        </w:tc>
      </w:tr>
    </w:tbl>
    <w:p w14:paraId="34E9F164" w14:textId="77777777" w:rsidR="00E62506" w:rsidRPr="009E20AA" w:rsidRDefault="00E62506" w:rsidP="009E20AA"/>
    <w:p w14:paraId="62B0BDFF" w14:textId="77777777" w:rsidR="000E33CB" w:rsidRPr="009E20AA" w:rsidRDefault="000E33CB">
      <w:pPr>
        <w:pStyle w:val="Heading2"/>
        <w:rPr>
          <w:rStyle w:val="Strong"/>
          <w:rFonts w:ascii="Times New Roman" w:hAnsi="Times New Roman"/>
          <w:color w:val="C00000"/>
          <w:sz w:val="20"/>
        </w:rPr>
      </w:pPr>
      <w:bookmarkStart w:id="570" w:name="_Toc61372648"/>
      <w:bookmarkStart w:id="571" w:name="_Toc75467008"/>
      <w:bookmarkStart w:id="572" w:name="_Toc76718020"/>
      <w:bookmarkStart w:id="573" w:name="_Toc61367265"/>
      <w:bookmarkStart w:id="574" w:name="_Toc69084001"/>
      <w:bookmarkStart w:id="575" w:name="_Toc68230588"/>
      <w:bookmarkStart w:id="576" w:name="_Toc76509030"/>
      <w:bookmarkStart w:id="577" w:name="_Toc52989844"/>
      <w:bookmarkStart w:id="578" w:name="_Toc60823033"/>
      <w:bookmarkStart w:id="579" w:name="_Toc60824956"/>
      <w:bookmarkStart w:id="580" w:name="_Toc69305853"/>
      <w:bookmarkStart w:id="581" w:name="_Toc69309708"/>
      <w:bookmarkStart w:id="582" w:name="_Toc76020019"/>
      <w:bookmarkStart w:id="583" w:name="_Toc83720489"/>
      <w:bookmarkStart w:id="584" w:name="_Toc90916343"/>
      <w:bookmarkStart w:id="585" w:name="_Toc90916540"/>
      <w:bookmarkStart w:id="586" w:name="_Toc90917296"/>
      <w:r w:rsidRPr="009E20AA">
        <w:t>5.3I</w:t>
      </w:r>
      <w:r w:rsidRPr="009E20AA">
        <w:tab/>
        <w:t xml:space="preserve">Channel bandwidth </w:t>
      </w:r>
      <w:bookmarkStart w:id="587" w:name="OLE_LINK48"/>
      <w:r w:rsidRPr="009E20AA">
        <w:t xml:space="preserve">for </w:t>
      </w:r>
      <w:bookmarkEnd w:id="570"/>
      <w:bookmarkEnd w:id="571"/>
      <w:bookmarkEnd w:id="572"/>
      <w:bookmarkEnd w:id="573"/>
      <w:bookmarkEnd w:id="574"/>
      <w:bookmarkEnd w:id="575"/>
      <w:bookmarkEnd w:id="576"/>
      <w:r w:rsidRPr="009E20AA">
        <w:t>RedCap</w:t>
      </w:r>
      <w:bookmarkEnd w:id="587"/>
    </w:p>
    <w:p w14:paraId="3175D739" w14:textId="77777777" w:rsidR="000E33CB" w:rsidRPr="009E20AA" w:rsidRDefault="000E33CB" w:rsidP="009E20AA">
      <w:r w:rsidRPr="009E20AA">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0DDE474C" w14:textId="140E6BC5" w:rsidR="00E62506" w:rsidRPr="009E20AA" w:rsidRDefault="00E62506" w:rsidP="00E62506">
      <w:pPr>
        <w:pStyle w:val="Heading2"/>
      </w:pPr>
      <w:r w:rsidRPr="009E20AA">
        <w:t>5.4</w:t>
      </w:r>
      <w:r w:rsidRPr="009E20AA">
        <w:tab/>
        <w:t>Channel arrangement</w:t>
      </w:r>
      <w:bookmarkEnd w:id="531"/>
      <w:bookmarkEnd w:id="532"/>
      <w:bookmarkEnd w:id="533"/>
      <w:bookmarkEnd w:id="577"/>
      <w:bookmarkEnd w:id="578"/>
      <w:bookmarkEnd w:id="579"/>
      <w:bookmarkEnd w:id="580"/>
      <w:bookmarkEnd w:id="581"/>
      <w:bookmarkEnd w:id="582"/>
      <w:bookmarkEnd w:id="583"/>
      <w:bookmarkEnd w:id="584"/>
      <w:bookmarkEnd w:id="585"/>
      <w:bookmarkEnd w:id="586"/>
    </w:p>
    <w:p w14:paraId="2361EA67" w14:textId="77777777" w:rsidR="00E62506" w:rsidRPr="009E20AA" w:rsidRDefault="00E62506" w:rsidP="00E62506">
      <w:pPr>
        <w:pStyle w:val="Heading3"/>
      </w:pPr>
      <w:bookmarkStart w:id="588" w:name="_Toc27477760"/>
      <w:bookmarkStart w:id="589" w:name="_Toc36226439"/>
      <w:bookmarkStart w:id="590" w:name="_Toc44323694"/>
      <w:bookmarkStart w:id="591" w:name="_Toc52989845"/>
      <w:bookmarkStart w:id="592" w:name="_Toc60823034"/>
      <w:bookmarkStart w:id="593" w:name="_Toc60824957"/>
      <w:bookmarkStart w:id="594" w:name="_Toc69305854"/>
      <w:bookmarkStart w:id="595" w:name="_Toc69309709"/>
      <w:bookmarkStart w:id="596" w:name="_Toc76020020"/>
      <w:bookmarkStart w:id="597" w:name="_Toc83720490"/>
      <w:bookmarkStart w:id="598" w:name="_Toc90916344"/>
      <w:bookmarkStart w:id="599" w:name="_Toc90916541"/>
      <w:bookmarkStart w:id="600" w:name="_Toc90917297"/>
      <w:r w:rsidRPr="009E20AA">
        <w:t>5.4.1</w:t>
      </w:r>
      <w:r w:rsidRPr="009E20AA">
        <w:tab/>
        <w:t>Channel spacing</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7E6A494E" w14:textId="77777777" w:rsidR="00E62506" w:rsidRPr="009E20AA" w:rsidRDefault="00E62506" w:rsidP="00E62506">
      <w:pPr>
        <w:pStyle w:val="Heading4"/>
      </w:pPr>
      <w:bookmarkStart w:id="601" w:name="_Toc27477761"/>
      <w:bookmarkStart w:id="602" w:name="_Toc36226440"/>
      <w:bookmarkStart w:id="603" w:name="_Toc44323695"/>
      <w:bookmarkStart w:id="604" w:name="_Toc52989846"/>
      <w:bookmarkStart w:id="605" w:name="_Toc60823035"/>
      <w:bookmarkStart w:id="606" w:name="_Toc60824958"/>
      <w:bookmarkStart w:id="607" w:name="_Toc69305855"/>
      <w:bookmarkStart w:id="608" w:name="_Toc69309710"/>
      <w:bookmarkStart w:id="609" w:name="_Toc76020021"/>
      <w:bookmarkStart w:id="610" w:name="_Toc83720491"/>
      <w:bookmarkStart w:id="611" w:name="_Toc90916345"/>
      <w:bookmarkStart w:id="612" w:name="_Toc90916542"/>
      <w:bookmarkStart w:id="613" w:name="_Toc90917298"/>
      <w:r w:rsidRPr="009E20AA">
        <w:t>5.4.1.1</w:t>
      </w:r>
      <w:r w:rsidRPr="009E20AA">
        <w:tab/>
        <w:t>Channel spacing for adjacent NR carriers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4E8B3803" w14:textId="77777777" w:rsidR="00E62506" w:rsidRPr="009E20AA" w:rsidRDefault="00E62506" w:rsidP="009E20AA">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9E20AA">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9E20AA">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9E20AA">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9E20AA">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9E20AA">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9E20AA">
      <w:r w:rsidRPr="009E20AA">
        <w:t>where BW</w:t>
      </w:r>
      <w:r w:rsidRPr="009E20AA">
        <w:rPr>
          <w:vertAlign w:val="subscript"/>
        </w:rPr>
        <w:t>Channel(1)</w:t>
      </w:r>
      <w:r w:rsidRPr="009E20AA">
        <w:t xml:space="preserve"> and BW</w:t>
      </w:r>
      <w:r w:rsidRPr="009E20AA">
        <w:rPr>
          <w:vertAlign w:val="subscript"/>
        </w:rPr>
        <w:t>Channel(2)</w:t>
      </w:r>
      <w:r w:rsidRPr="009E20AA">
        <w:t xml:space="preserve"> are the channel bandwidths of the two respective NR carriers. The channel spacing can be adjusted depending on the channel raster to optimize performance in a particular deployment scenario.</w:t>
      </w:r>
    </w:p>
    <w:p w14:paraId="4CE67230" w14:textId="24D986F8" w:rsidR="00E62506" w:rsidRPr="009E20AA" w:rsidRDefault="00E62506" w:rsidP="00E62506">
      <w:pPr>
        <w:pStyle w:val="Heading3"/>
      </w:pPr>
      <w:bookmarkStart w:id="614" w:name="_Toc27477762"/>
      <w:bookmarkStart w:id="615" w:name="_Toc36226441"/>
      <w:bookmarkStart w:id="616" w:name="_Toc44323696"/>
      <w:bookmarkStart w:id="617" w:name="_Toc52989847"/>
      <w:bookmarkStart w:id="618" w:name="_Toc60823036"/>
      <w:bookmarkStart w:id="619" w:name="_Toc60824959"/>
      <w:bookmarkStart w:id="620" w:name="_Toc69305856"/>
      <w:bookmarkStart w:id="621" w:name="_Toc69309711"/>
      <w:bookmarkStart w:id="622" w:name="_Toc76020022"/>
      <w:bookmarkStart w:id="623" w:name="_Toc83720492"/>
      <w:bookmarkStart w:id="624" w:name="_Toc90916346"/>
      <w:bookmarkStart w:id="625" w:name="_Toc90916543"/>
      <w:bookmarkStart w:id="626" w:name="_Toc90917299"/>
      <w:r w:rsidRPr="009E20AA">
        <w:t>5.4.2</w:t>
      </w:r>
      <w:r w:rsidRPr="009E20AA">
        <w:tab/>
        <w:t>Channel raster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3FB77F8B" w14:textId="77777777" w:rsidR="00E62506" w:rsidRPr="009E20AA" w:rsidRDefault="00E62506" w:rsidP="00E62506">
      <w:pPr>
        <w:pStyle w:val="Heading4"/>
      </w:pPr>
      <w:bookmarkStart w:id="627" w:name="_Toc27477763"/>
      <w:bookmarkStart w:id="628" w:name="_Toc36226442"/>
      <w:bookmarkStart w:id="629" w:name="_Toc44323697"/>
      <w:bookmarkStart w:id="630" w:name="_Toc52989848"/>
      <w:bookmarkStart w:id="631" w:name="_Toc60823037"/>
      <w:bookmarkStart w:id="632" w:name="_Toc60824960"/>
      <w:bookmarkStart w:id="633" w:name="_Toc69305857"/>
      <w:bookmarkStart w:id="634" w:name="_Toc69309712"/>
      <w:bookmarkStart w:id="635" w:name="_Toc76020023"/>
      <w:bookmarkStart w:id="636" w:name="_Toc83720493"/>
      <w:bookmarkStart w:id="637" w:name="_Toc90916347"/>
      <w:bookmarkStart w:id="638" w:name="_Toc90916544"/>
      <w:bookmarkStart w:id="639" w:name="_Toc90917300"/>
      <w:r w:rsidRPr="009E20AA">
        <w:t>5.4.2.1</w:t>
      </w:r>
      <w:r w:rsidRPr="009E20AA">
        <w:tab/>
        <w:t>NR-ARFCN and 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7DA4C4BE" w14:textId="77777777" w:rsidR="00E62506" w:rsidRPr="009E20AA" w:rsidRDefault="00E62506" w:rsidP="009E20AA">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9E20AA">
      <w:pPr>
        <w:rPr>
          <w:lang w:eastAsia="zh-CN"/>
        </w:rPr>
      </w:pPr>
      <w:r w:rsidRPr="009E20AA">
        <w:t>The global frequency raster is defined for all frequencies from 0 to 100 GHz. The granularity of the global frequency raster is ΔF</w:t>
      </w:r>
      <w:r w:rsidRPr="009E20AA">
        <w:rPr>
          <w:vertAlign w:val="subscript"/>
        </w:rPr>
        <w:t>Global</w:t>
      </w:r>
      <w:r w:rsidRPr="009E20AA">
        <w:t>.</w:t>
      </w:r>
    </w:p>
    <w:p w14:paraId="29BDE9EB" w14:textId="77777777" w:rsidR="00E62506" w:rsidRPr="009E20AA" w:rsidRDefault="00E62506" w:rsidP="009E20AA">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N</w:t>
      </w:r>
      <w:r w:rsidRPr="009E20AA">
        <w:rPr>
          <w:vertAlign w:val="subscript"/>
        </w:rPr>
        <w:t>Ref-Offs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9E20AA">
      <w:pPr>
        <w:pStyle w:val="EQ"/>
      </w:pPr>
      <w:r w:rsidRPr="009E20AA">
        <w:lastRenderedPageBreak/>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9E20AA">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9E20AA">
            <w:pPr>
              <w:pStyle w:val="TAH"/>
            </w:pPr>
            <w:r w:rsidRPr="009E20AA">
              <w:t>Frequency range (MHz)</w:t>
            </w:r>
          </w:p>
        </w:tc>
        <w:tc>
          <w:tcPr>
            <w:tcW w:w="1369" w:type="dxa"/>
            <w:shd w:val="clear" w:color="auto" w:fill="auto"/>
            <w:vAlign w:val="center"/>
          </w:tcPr>
          <w:p w14:paraId="6C55CE60" w14:textId="77777777" w:rsidR="00E62506" w:rsidRPr="009E20AA" w:rsidRDefault="00E62506" w:rsidP="009E20AA">
            <w:pPr>
              <w:pStyle w:val="TAH"/>
            </w:pPr>
            <w:r w:rsidRPr="009E20AA">
              <w:t>ΔF</w:t>
            </w:r>
            <w:r w:rsidRPr="009E20AA">
              <w:rPr>
                <w:vertAlign w:val="subscript"/>
              </w:rPr>
              <w:t xml:space="preserve">Global </w:t>
            </w:r>
            <w:r w:rsidRPr="009E20AA">
              <w:t>(kHz)</w:t>
            </w:r>
          </w:p>
        </w:tc>
        <w:tc>
          <w:tcPr>
            <w:tcW w:w="1590" w:type="dxa"/>
            <w:shd w:val="clear" w:color="auto" w:fill="auto"/>
            <w:vAlign w:val="center"/>
          </w:tcPr>
          <w:p w14:paraId="32DB37F4" w14:textId="77777777" w:rsidR="00E62506" w:rsidRPr="009E20AA" w:rsidRDefault="00E62506" w:rsidP="009E20AA">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9E20AA">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9E20AA">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9E20AA">
            <w:pPr>
              <w:pStyle w:val="TAC"/>
            </w:pPr>
            <w:r w:rsidRPr="009E20AA">
              <w:t>0 – 3000</w:t>
            </w:r>
          </w:p>
        </w:tc>
        <w:tc>
          <w:tcPr>
            <w:tcW w:w="1369" w:type="dxa"/>
            <w:shd w:val="clear" w:color="auto" w:fill="auto"/>
            <w:vAlign w:val="center"/>
          </w:tcPr>
          <w:p w14:paraId="11D490ED" w14:textId="77777777" w:rsidR="00E62506" w:rsidRPr="009E20AA" w:rsidRDefault="00E62506" w:rsidP="009E20AA">
            <w:pPr>
              <w:pStyle w:val="TAC"/>
            </w:pPr>
            <w:r w:rsidRPr="009E20AA">
              <w:t>5</w:t>
            </w:r>
          </w:p>
        </w:tc>
        <w:tc>
          <w:tcPr>
            <w:tcW w:w="1590" w:type="dxa"/>
            <w:shd w:val="clear" w:color="auto" w:fill="auto"/>
            <w:vAlign w:val="center"/>
          </w:tcPr>
          <w:p w14:paraId="22C898E3" w14:textId="77777777" w:rsidR="00E62506" w:rsidRPr="009E20AA" w:rsidRDefault="00E62506" w:rsidP="009E20AA">
            <w:pPr>
              <w:pStyle w:val="TAC"/>
            </w:pPr>
            <w:r w:rsidRPr="009E20AA">
              <w:t>0</w:t>
            </w:r>
          </w:p>
        </w:tc>
        <w:tc>
          <w:tcPr>
            <w:tcW w:w="1134" w:type="dxa"/>
            <w:shd w:val="clear" w:color="auto" w:fill="auto"/>
            <w:vAlign w:val="center"/>
          </w:tcPr>
          <w:p w14:paraId="049DFD35" w14:textId="77777777" w:rsidR="00E62506" w:rsidRPr="009E20AA" w:rsidRDefault="00E62506" w:rsidP="009E20AA">
            <w:pPr>
              <w:pStyle w:val="TAC"/>
            </w:pPr>
            <w:r w:rsidRPr="009E20AA">
              <w:t>0</w:t>
            </w:r>
          </w:p>
        </w:tc>
        <w:tc>
          <w:tcPr>
            <w:tcW w:w="1935" w:type="dxa"/>
            <w:shd w:val="clear" w:color="auto" w:fill="auto"/>
            <w:vAlign w:val="center"/>
          </w:tcPr>
          <w:p w14:paraId="3C078B55" w14:textId="77777777" w:rsidR="00E62506" w:rsidRPr="009E20AA" w:rsidRDefault="00E62506" w:rsidP="009E20AA">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9E20AA">
            <w:pPr>
              <w:pStyle w:val="TAC"/>
            </w:pPr>
            <w:r w:rsidRPr="009E20AA">
              <w:t>3000 – 24250</w:t>
            </w:r>
          </w:p>
        </w:tc>
        <w:tc>
          <w:tcPr>
            <w:tcW w:w="1369" w:type="dxa"/>
            <w:shd w:val="clear" w:color="auto" w:fill="auto"/>
            <w:vAlign w:val="center"/>
          </w:tcPr>
          <w:p w14:paraId="14A411C4" w14:textId="77777777" w:rsidR="00E62506" w:rsidRPr="009E20AA" w:rsidRDefault="00E62506" w:rsidP="009E20AA">
            <w:pPr>
              <w:pStyle w:val="TAC"/>
            </w:pPr>
            <w:r w:rsidRPr="009E20AA">
              <w:t>15</w:t>
            </w:r>
          </w:p>
        </w:tc>
        <w:tc>
          <w:tcPr>
            <w:tcW w:w="1590" w:type="dxa"/>
            <w:shd w:val="clear" w:color="auto" w:fill="auto"/>
            <w:vAlign w:val="center"/>
          </w:tcPr>
          <w:p w14:paraId="754A558E" w14:textId="77777777" w:rsidR="00E62506" w:rsidRPr="009E20AA" w:rsidRDefault="00E62506" w:rsidP="009E20AA">
            <w:pPr>
              <w:pStyle w:val="TAC"/>
            </w:pPr>
            <w:r w:rsidRPr="009E20AA">
              <w:t>3000</w:t>
            </w:r>
          </w:p>
        </w:tc>
        <w:tc>
          <w:tcPr>
            <w:tcW w:w="1134" w:type="dxa"/>
            <w:shd w:val="clear" w:color="auto" w:fill="auto"/>
            <w:vAlign w:val="center"/>
          </w:tcPr>
          <w:p w14:paraId="3FC1221F" w14:textId="77777777" w:rsidR="00E62506" w:rsidRPr="009E20AA" w:rsidRDefault="00E62506" w:rsidP="009E20AA">
            <w:pPr>
              <w:pStyle w:val="TAC"/>
            </w:pPr>
            <w:r w:rsidRPr="009E20AA">
              <w:t>600000</w:t>
            </w:r>
          </w:p>
        </w:tc>
        <w:tc>
          <w:tcPr>
            <w:tcW w:w="1935" w:type="dxa"/>
            <w:shd w:val="clear" w:color="auto" w:fill="auto"/>
            <w:vAlign w:val="center"/>
          </w:tcPr>
          <w:p w14:paraId="6F46CAB6" w14:textId="77777777" w:rsidR="00E62506" w:rsidRPr="009E20AA" w:rsidRDefault="00E62506" w:rsidP="009E20AA">
            <w:pPr>
              <w:pStyle w:val="TAC"/>
            </w:pPr>
            <w:r w:rsidRPr="009E20AA">
              <w:t>600000 – 2016666</w:t>
            </w:r>
          </w:p>
        </w:tc>
      </w:tr>
    </w:tbl>
    <w:p w14:paraId="4A53C96E" w14:textId="77777777" w:rsidR="00E62506" w:rsidRPr="009E20AA" w:rsidRDefault="00E62506" w:rsidP="009E20AA">
      <w:pPr>
        <w:rPr>
          <w:lang w:eastAsia="zh-CN"/>
        </w:rPr>
      </w:pPr>
    </w:p>
    <w:p w14:paraId="0B6361EC" w14:textId="77777777" w:rsidR="00E62506" w:rsidRPr="009E20AA" w:rsidRDefault="00E62506" w:rsidP="009E20AA">
      <w:r w:rsidRPr="009E20AA">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E20AA">
        <w:rPr>
          <w:vertAlign w:val="subscript"/>
        </w:rPr>
        <w:t>Raster</w:t>
      </w:r>
      <w:r w:rsidRPr="009E20AA">
        <w:t>, which may be equal to or larger than ΔF</w:t>
      </w:r>
      <w:r w:rsidRPr="009E20AA">
        <w:rPr>
          <w:vertAlign w:val="subscript"/>
        </w:rPr>
        <w:t>Global</w:t>
      </w:r>
      <w:r w:rsidRPr="009E20AA">
        <w:t>.</w:t>
      </w:r>
    </w:p>
    <w:p w14:paraId="7EB04FDB" w14:textId="77777777" w:rsidR="00E62506" w:rsidRPr="009E20AA" w:rsidRDefault="00E62506" w:rsidP="009E20AA">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9E20AA">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9E20AA">
      <w:r w:rsidRPr="009E20AA">
        <w:t>where Δ</w:t>
      </w:r>
      <w:r w:rsidRPr="009E20AA">
        <w:rPr>
          <w:vertAlign w:val="subscript"/>
        </w:rPr>
        <w:t>shift</w:t>
      </w:r>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9E20AA">
      <w:r w:rsidRPr="009E20AA">
        <w:t>The mapping between the channel raster and corresponding resource element is given in Section 5.4.2.2. The applicable entries for each operating band are defined in Section 5.4.2.3</w:t>
      </w:r>
    </w:p>
    <w:p w14:paraId="014E64E8" w14:textId="7F38B213" w:rsidR="00E62506" w:rsidRPr="009E20AA" w:rsidRDefault="00E62506" w:rsidP="00E62506">
      <w:pPr>
        <w:pStyle w:val="Heading4"/>
      </w:pPr>
      <w:bookmarkStart w:id="640" w:name="_Toc27477764"/>
      <w:bookmarkStart w:id="641" w:name="_Toc36226443"/>
      <w:bookmarkStart w:id="642" w:name="_Toc44323698"/>
      <w:bookmarkStart w:id="643" w:name="_Toc52989849"/>
      <w:bookmarkStart w:id="644" w:name="_Toc60823038"/>
      <w:bookmarkStart w:id="645" w:name="_Toc60824961"/>
      <w:bookmarkStart w:id="646" w:name="_Toc69305858"/>
      <w:bookmarkStart w:id="647" w:name="_Toc69309713"/>
      <w:bookmarkStart w:id="648" w:name="_Toc76020024"/>
      <w:bookmarkStart w:id="649" w:name="_Toc83720494"/>
      <w:bookmarkStart w:id="650" w:name="_Toc90916348"/>
      <w:bookmarkStart w:id="651" w:name="_Toc90916545"/>
      <w:bookmarkStart w:id="652" w:name="_Toc90917301"/>
      <w:r w:rsidRPr="009E20AA">
        <w:t>5.4.2.2</w:t>
      </w:r>
      <w:r w:rsidRPr="009E20AA">
        <w:tab/>
        <w:t>Channel raster to resource element mapping</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3781C4F0" w14:textId="77777777" w:rsidR="00E62506" w:rsidRPr="009E20AA" w:rsidRDefault="00E62506" w:rsidP="009E20AA">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9E20AA">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9E20AA">
            <w:pPr>
              <w:pStyle w:val="TAH"/>
            </w:pPr>
            <w:r w:rsidRPr="009E20AA">
              <w:br w:type="page"/>
            </w:r>
          </w:p>
        </w:tc>
        <w:tc>
          <w:tcPr>
            <w:tcW w:w="2406" w:type="dxa"/>
          </w:tcPr>
          <w:p w14:paraId="31631027" w14:textId="77207A2B" w:rsidR="00E62506" w:rsidRPr="009E20AA" w:rsidRDefault="00E62506" w:rsidP="009E20AA">
            <w:pPr>
              <w:pStyle w:val="TAH"/>
              <w:rPr>
                <w:vertAlign w:val="superscript"/>
              </w:rPr>
            </w:pPr>
            <w:bookmarkStart w:id="653" w:name="OLE_LINK11"/>
            <w:bookmarkStart w:id="654" w:name="OLE_LINK12"/>
            <w:r w:rsidRPr="009E20AA">
              <w:t>N</w:t>
            </w:r>
            <w:r w:rsidRPr="009E20AA">
              <w:rPr>
                <w:vertAlign w:val="subscript"/>
              </w:rPr>
              <w:t>RB</w:t>
            </w:r>
            <w:r w:rsidRPr="009E20AA">
              <w:t>mod2 = 0</w:t>
            </w:r>
            <w:bookmarkEnd w:id="653"/>
            <w:bookmarkEnd w:id="654"/>
          </w:p>
        </w:tc>
        <w:tc>
          <w:tcPr>
            <w:tcW w:w="2406" w:type="dxa"/>
          </w:tcPr>
          <w:p w14:paraId="406F70C6" w14:textId="77777777" w:rsidR="00E62506" w:rsidRPr="009E20AA" w:rsidRDefault="00E62506" w:rsidP="009E20AA">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9E20AA">
            <w:pPr>
              <w:pStyle w:val="TAC"/>
            </w:pPr>
            <w:r w:rsidRPr="009E20AA">
              <w:t xml:space="preserve">Resource element index </w:t>
            </w:r>
            <w:r w:rsidRPr="009E20AA">
              <w:rPr>
                <w:position w:val="-6"/>
              </w:rPr>
              <w:object w:dxaOrig="180" w:dyaOrig="260" w14:anchorId="17C97086">
                <v:shape id="_x0000_i3793" type="#_x0000_t75" style="width:8pt;height:14.5pt" o:ole="">
                  <v:imagedata r:id="rId15" o:title=""/>
                </v:shape>
                <o:OLEObject Type="Embed" ProgID="Equation.3" ShapeID="_x0000_i3793" DrawAspect="Content" ObjectID="_1717854439" r:id="rId16"/>
              </w:object>
            </w:r>
          </w:p>
        </w:tc>
        <w:tc>
          <w:tcPr>
            <w:tcW w:w="2406" w:type="dxa"/>
          </w:tcPr>
          <w:p w14:paraId="7F024700" w14:textId="77777777" w:rsidR="00E62506" w:rsidRPr="009E20AA" w:rsidRDefault="00E62506" w:rsidP="009E20AA">
            <w:pPr>
              <w:pStyle w:val="TAC"/>
            </w:pPr>
            <w:r w:rsidRPr="009E20AA">
              <w:t>0</w:t>
            </w:r>
          </w:p>
        </w:tc>
        <w:tc>
          <w:tcPr>
            <w:tcW w:w="2406" w:type="dxa"/>
          </w:tcPr>
          <w:p w14:paraId="156AC177" w14:textId="77777777" w:rsidR="00E62506" w:rsidRPr="009E20AA" w:rsidRDefault="00E62506" w:rsidP="009E20AA">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9E20AA">
            <w:pPr>
              <w:pStyle w:val="TAC"/>
            </w:pPr>
            <w:r w:rsidRPr="009E20AA">
              <w:t xml:space="preserve">Physical resource block number </w:t>
            </w:r>
            <w:r w:rsidRPr="009E20AA">
              <w:rPr>
                <w:position w:val="-10"/>
              </w:rPr>
              <w:object w:dxaOrig="440" w:dyaOrig="300" w14:anchorId="25EE89C4">
                <v:shape id="_x0000_i3794" type="#_x0000_t75" style="width:22pt;height:15.5pt" o:ole="">
                  <v:imagedata r:id="rId7" o:title=""/>
                </v:shape>
                <o:OLEObject Type="Embed" ProgID="Equation.3" ShapeID="_x0000_i3794" DrawAspect="Content" ObjectID="_1717854440" r:id="rId17"/>
              </w:object>
            </w:r>
          </w:p>
        </w:tc>
        <w:tc>
          <w:tcPr>
            <w:tcW w:w="2406" w:type="dxa"/>
          </w:tcPr>
          <w:p w14:paraId="5D658325" w14:textId="77777777" w:rsidR="00E62506" w:rsidRPr="009E20AA" w:rsidRDefault="00E62506" w:rsidP="009E20AA">
            <w:pPr>
              <w:pStyle w:val="TAC"/>
              <w:rPr>
                <w:rFonts w:cs="v5.0.0"/>
              </w:rPr>
            </w:pPr>
            <w:r w:rsidRPr="009E20AA">
              <w:object w:dxaOrig="1400" w:dyaOrig="760" w14:anchorId="4B27E9D0">
                <v:shape id="_x0000_i3795" type="#_x0000_t75" style="width:69pt;height:37pt" o:ole="">
                  <v:imagedata r:id="rId18" o:title=""/>
                </v:shape>
                <o:OLEObject Type="Embed" ProgID="Equation.3" ShapeID="_x0000_i3795" DrawAspect="Content" ObjectID="_1717854441" r:id="rId19"/>
              </w:object>
            </w:r>
          </w:p>
        </w:tc>
        <w:tc>
          <w:tcPr>
            <w:tcW w:w="2406" w:type="dxa"/>
          </w:tcPr>
          <w:p w14:paraId="1A651263" w14:textId="77777777" w:rsidR="00E62506" w:rsidRPr="009E20AA" w:rsidRDefault="00E62506" w:rsidP="009E20AA">
            <w:pPr>
              <w:pStyle w:val="TAC"/>
              <w:rPr>
                <w:rFonts w:cs="v5.0.0"/>
              </w:rPr>
            </w:pPr>
            <w:r w:rsidRPr="009E20AA">
              <w:object w:dxaOrig="1400" w:dyaOrig="760" w14:anchorId="5541A096">
                <v:shape id="_x0000_i3796" type="#_x0000_t75" style="width:69pt;height:37pt" o:ole="">
                  <v:imagedata r:id="rId20" o:title=""/>
                </v:shape>
                <o:OLEObject Type="Embed" ProgID="Equation.3" ShapeID="_x0000_i3796" DrawAspect="Content" ObjectID="_1717854442" r:id="rId21"/>
              </w:object>
            </w:r>
          </w:p>
        </w:tc>
      </w:tr>
    </w:tbl>
    <w:p w14:paraId="523BCF26" w14:textId="77777777" w:rsidR="00E62506" w:rsidRPr="009E20AA" w:rsidRDefault="00E62506" w:rsidP="009E20AA"/>
    <w:p w14:paraId="5B86D4D2" w14:textId="77777777" w:rsidR="00E62506" w:rsidRPr="009E20AA" w:rsidRDefault="00E62506" w:rsidP="009E20AA">
      <w:r w:rsidRPr="009E20AA">
        <w:rPr>
          <w:position w:val="-6"/>
        </w:rPr>
        <w:object w:dxaOrig="180" w:dyaOrig="260" w14:anchorId="51BA7408">
          <v:shape id="_x0000_i3797" type="#_x0000_t75" style="width:8pt;height:14.5pt" o:ole="">
            <v:imagedata r:id="rId15" o:title=""/>
          </v:shape>
          <o:OLEObject Type="Embed" ProgID="Equation.3" ShapeID="_x0000_i3797" DrawAspect="Content" ObjectID="_1717854443" r:id="rId22"/>
        </w:object>
      </w:r>
      <w:r w:rsidRPr="009E20AA">
        <w:t xml:space="preserve">, </w:t>
      </w:r>
      <w:r w:rsidRPr="009E20AA">
        <w:rPr>
          <w:rFonts w:eastAsia="Yu Mincho"/>
          <w:i/>
        </w:rPr>
        <w:t>n</w:t>
      </w:r>
      <w:r w:rsidRPr="009E20AA">
        <w:rPr>
          <w:rFonts w:eastAsia="Yu Mincho"/>
          <w:i/>
          <w:vertAlign w:val="subscript"/>
        </w:rPr>
        <w:t>PRB</w:t>
      </w:r>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628EEF9F" w:rsidR="00E62506" w:rsidRPr="009E20AA" w:rsidRDefault="00E62506" w:rsidP="00E62506">
      <w:pPr>
        <w:pStyle w:val="Heading4"/>
      </w:pPr>
      <w:bookmarkStart w:id="655" w:name="_Toc27477765"/>
      <w:bookmarkStart w:id="656" w:name="_Toc36226444"/>
      <w:bookmarkStart w:id="657" w:name="_Toc44323699"/>
      <w:bookmarkStart w:id="658" w:name="_Toc52989850"/>
      <w:bookmarkStart w:id="659" w:name="_Toc60823039"/>
      <w:bookmarkStart w:id="660" w:name="_Toc60824962"/>
      <w:bookmarkStart w:id="661" w:name="_Toc69305859"/>
      <w:bookmarkStart w:id="662" w:name="_Toc69309714"/>
      <w:bookmarkStart w:id="663" w:name="_Toc76020025"/>
      <w:bookmarkStart w:id="664" w:name="_Toc83720495"/>
      <w:bookmarkStart w:id="665" w:name="_Toc90916349"/>
      <w:bookmarkStart w:id="666" w:name="_Toc90916546"/>
      <w:bookmarkStart w:id="667" w:name="_Toc90917302"/>
      <w:r w:rsidRPr="009E20AA">
        <w:t>5.4.2.3</w:t>
      </w:r>
      <w:r w:rsidRPr="009E20AA">
        <w:tab/>
        <w:t>Channel raster entries for each operating band</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4E57D10" w14:textId="77777777" w:rsidR="00E62506" w:rsidRPr="009E20AA" w:rsidRDefault="00E62506" w:rsidP="009E20AA">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9E20AA">
      <w:r w:rsidRPr="009E20AA">
        <w:t>For NR operating bands with 100 kHz channel raster, ΔF</w:t>
      </w:r>
      <w:r w:rsidRPr="009E20AA">
        <w:rPr>
          <w:vertAlign w:val="subscript"/>
        </w:rPr>
        <w:t>Raster</w:t>
      </w:r>
      <w:r w:rsidRPr="009E20AA">
        <w:t xml:space="preserve"> = 20 × ΔF</w:t>
      </w:r>
      <w:r w:rsidRPr="009E20AA">
        <w:rPr>
          <w:vertAlign w:val="subscript"/>
        </w:rPr>
        <w:t>Global</w:t>
      </w:r>
      <w:r w:rsidRPr="009E20AA">
        <w:t>. In this case every 20</w:t>
      </w:r>
      <w:r w:rsidRPr="009E20AA">
        <w:rPr>
          <w:vertAlign w:val="superscript"/>
        </w:rPr>
        <w:t>th</w:t>
      </w:r>
      <w:bookmarkStart w:id="668" w:name="_Hlk499903272"/>
      <w:r w:rsidRPr="009E20AA">
        <w:t xml:space="preserve"> NR-ARFCN within the operating band are applicable for the channel raster within the operating band and the step size for the channel raster in Table 5.4.2.3-1 is given as &lt;20&gt;.</w:t>
      </w:r>
      <w:bookmarkEnd w:id="668"/>
    </w:p>
    <w:p w14:paraId="59235BA0" w14:textId="77777777" w:rsidR="00E62506" w:rsidRPr="009E20AA" w:rsidRDefault="00E62506" w:rsidP="009E20AA">
      <w:r w:rsidRPr="009E20AA">
        <w:t>For NR operating bands with 15 kHz channel raster below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{3,6}</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9E20AA">
      <w:r w:rsidRPr="009E20AA">
        <w:t>For NR operating bands with 15 kHz channel raster above 3GHz, ΔF</w:t>
      </w:r>
      <w:r w:rsidRPr="009E20AA">
        <w:rPr>
          <w:vertAlign w:val="subscript"/>
        </w:rPr>
        <w:t>Raster</w:t>
      </w:r>
      <w:r w:rsidRPr="009E20AA">
        <w:t xml:space="preserve"> = </w:t>
      </w:r>
      <w:r w:rsidRPr="009E20AA">
        <w:rPr>
          <w:i/>
        </w:rPr>
        <w:t>I</w:t>
      </w:r>
      <w:r w:rsidRPr="009E20AA">
        <w:t xml:space="preserve"> × ΔF</w:t>
      </w:r>
      <w:r w:rsidRPr="009E20AA">
        <w:rPr>
          <w:vertAlign w:val="subscript"/>
        </w:rPr>
        <w:t>Global</w:t>
      </w:r>
      <w:r w:rsidRPr="009E20AA">
        <w:t xml:space="preserve">, where </w:t>
      </w:r>
      <w:r w:rsidRPr="009E20AA">
        <w:rPr>
          <w:i/>
        </w:rPr>
        <w:t>I ϵ {1,2}.</w:t>
      </w:r>
      <w:r w:rsidRPr="009E20AA">
        <w:t xml:space="preserve"> Every </w:t>
      </w:r>
      <w:r w:rsidRPr="009E20AA">
        <w:rPr>
          <w:i/>
        </w:rPr>
        <w:t>I</w:t>
      </w:r>
      <w:r w:rsidRPr="009E20AA">
        <w:rPr>
          <w:i/>
          <w:vertAlign w:val="superscript"/>
        </w:rPr>
        <w:t>th</w:t>
      </w:r>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9E20AA">
      <w:r w:rsidRPr="009E20AA">
        <w:t>In frequency bands with two</w:t>
      </w:r>
      <w:r w:rsidR="00D04DBA" w:rsidRPr="009E20AA">
        <w:t xml:space="preserve"> or more</w:t>
      </w:r>
      <w:r w:rsidRPr="009E20AA">
        <w:t xml:space="preserve"> ΔF</w:t>
      </w:r>
      <w:r w:rsidRPr="009E20AA">
        <w:rPr>
          <w:vertAlign w:val="subscript"/>
        </w:rPr>
        <w:t>Raster</w:t>
      </w:r>
      <w:r w:rsidR="00D04DBA" w:rsidRPr="009E20AA">
        <w:t>: For 15 kHz and 30 kHz channel raster,</w:t>
      </w:r>
      <w:r w:rsidRPr="009E20AA">
        <w:t>the higher ΔF</w:t>
      </w:r>
      <w:r w:rsidRPr="009E20AA">
        <w:rPr>
          <w:vertAlign w:val="subscript"/>
        </w:rPr>
        <w:t>Raster</w:t>
      </w:r>
      <w:r w:rsidRPr="009E20AA">
        <w:t xml:space="preserve"> applies to channels using only the SCS that is equals to or larger than the higher ΔF</w:t>
      </w:r>
      <w:r w:rsidRPr="009E20AA">
        <w:rPr>
          <w:vertAlign w:val="subscript"/>
        </w:rPr>
        <w:t xml:space="preserve">Raster </w:t>
      </w:r>
      <w:r w:rsidRPr="009E20AA">
        <w:t>and SSB SCS is equal to the higher ∆F</w:t>
      </w:r>
      <w:r w:rsidRPr="009E20AA">
        <w:rPr>
          <w:vertAlign w:val="subscript"/>
        </w:rPr>
        <w:t>Raster</w:t>
      </w:r>
      <w:r w:rsidRPr="009E20AA">
        <w:t>.</w:t>
      </w:r>
    </w:p>
    <w:p w14:paraId="7A72AD2D" w14:textId="77777777" w:rsidR="00E62506" w:rsidRPr="009E20AA" w:rsidRDefault="00E62506" w:rsidP="009E20AA">
      <w:pPr>
        <w:pStyle w:val="TH"/>
      </w:pPr>
      <w:r w:rsidRPr="009E20AA">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9E20AA">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9E20AA">
            <w:pPr>
              <w:pStyle w:val="TAH"/>
              <w:rPr>
                <w:rFonts w:ascii="Times New Roman" w:hAnsi="Times New Roman"/>
                <w:sz w:val="20"/>
              </w:rPr>
            </w:pPr>
            <w:r w:rsidRPr="009E20AA">
              <w:t>ΔF</w:t>
            </w:r>
            <w:r w:rsidRPr="009E20AA">
              <w:rPr>
                <w:vertAlign w:val="subscript"/>
              </w:rPr>
              <w:t>Raster</w:t>
            </w:r>
            <w:r w:rsidRPr="009E20AA">
              <w:rPr>
                <w:rFonts w:ascii="Times New Roman" w:hAnsi="Times New Roman"/>
                <w:sz w:val="20"/>
              </w:rPr>
              <w:t xml:space="preserve"> </w:t>
            </w:r>
          </w:p>
          <w:p w14:paraId="4637E533" w14:textId="77777777" w:rsidR="00E62506" w:rsidRPr="009E20AA" w:rsidRDefault="00E62506" w:rsidP="009E20AA">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9E20AA">
            <w:pPr>
              <w:pStyle w:val="TAH"/>
            </w:pPr>
            <w:r w:rsidRPr="009E20AA">
              <w:rPr>
                <w:rFonts w:eastAsia="Yu Mincho"/>
              </w:rPr>
              <w:t>U</w:t>
            </w:r>
            <w:r w:rsidRPr="009E20AA">
              <w:t>plink</w:t>
            </w:r>
          </w:p>
          <w:p w14:paraId="3FB29E1C" w14:textId="77777777" w:rsidR="00E62506" w:rsidRPr="009E20AA" w:rsidRDefault="00E62506" w:rsidP="009E20AA">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9E20AA">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9E20AA">
            <w:pPr>
              <w:pStyle w:val="TAH"/>
            </w:pPr>
            <w:r w:rsidRPr="009E20AA">
              <w:t>Downlink</w:t>
            </w:r>
          </w:p>
          <w:p w14:paraId="390D105C" w14:textId="77777777" w:rsidR="00E62506" w:rsidRPr="009E20AA" w:rsidRDefault="00E62506" w:rsidP="009E20AA">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9E20AA">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9E20AA">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9E20A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9E20AA">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9E20AA">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9E20AA">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9E20AA">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9E20AA">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9E20A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9E20AA">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9E20AA">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9E20AA">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9E20AA">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9E20AA">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9E20AA">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9E20AA">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9E20AA">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9E20A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9E20AA">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9E20AA">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9E20AA">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9E20AA">
            <w:pPr>
              <w:pStyle w:val="TAC"/>
            </w:pPr>
            <w:r w:rsidRPr="009E20AA">
              <w:t>145800 – &lt;20&gt; – 149200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9E20AA">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9E20AA">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9E20AA">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9E20AA">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9E20AA">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9E20AA">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9E20AA">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9E20AA">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9E20AA">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9E20AA">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9E20AA">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9E20AA">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9E20AA">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9E20AA">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9E20AA">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9E20AA">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9E20AA">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9E20AA">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9E20AA">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9E20A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9E20A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9E20AA">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9E20AA">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9E20AA">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9E20AA">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9E20AA">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9E20AA">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9E20A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9E20AA">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9E20AA">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9E20AA">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9E20AA">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9E20AA">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9E20AA">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9E20AA">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9E20AA">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9E20A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9E20AA">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9E20AA">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9E20A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9E20AA">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9E20AA">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9E20A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9E20A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9E20AA">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9E20AA">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9E20AA">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9E20AA">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9E20AA">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9E20AA">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9E20AA">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9E20AA">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9E20A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9E20AA">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9E20AA">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9E20AA">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9E20AA">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9E20AA">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9E20AA">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9E20AA">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9E20AA">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9E20AA">
            <w:pPr>
              <w:pStyle w:val="TAC"/>
              <w:rPr>
                <w:lang w:eastAsia="zh-CN"/>
              </w:rPr>
            </w:pPr>
            <w:r w:rsidRPr="009E20AA">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9E20AA">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9E20AA">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9E20AA">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9E20AA">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9E20AA">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9E20AA">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9E20AA">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9E20AA">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9E20AA">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9E20AA">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9E20AA">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9E20A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9E20AA">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9E20AA">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9E20AA">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9E20AA">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9E20AA">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9E20AA">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9E20AA">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9E20AA">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9E20AA">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9E20AA">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9E20AA">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9E20AA">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9E20A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9E20AA">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9E20AA">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9E20AA">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9E20AA">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9E20AA">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9E20A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9E20AA">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9E20AA">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9E20A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9E20A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9E20AA">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9E20AA">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9E20AA">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9E20A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9E20AA">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9E20AA">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9E20A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9E20AA">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9E20AA">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9E20AA">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9E20AA">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9E20AA">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9E20AA">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9E20AA">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9E20A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9E20AA">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9E20AA">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9E20AA">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9E20AA">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9E20AA">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9E20AA">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9E20AA">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9E20AA">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9E20AA">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9E20AA">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9E20AA">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9E20AA">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9E20AA">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9E20AA">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9E20AA">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9E20AA">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9E20AA">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9E20AA">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9E20AA">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9E20AA">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9E20AA">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9E20AA">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9E20AA">
            <w:pPr>
              <w:pStyle w:val="TAC"/>
            </w:pPr>
            <w:r w:rsidRPr="009E20AA">
              <w:t>N/A</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9E20AA">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9E20AA">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9E20AA">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9E20AA">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9E20AA">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9E20AA">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9E20AA">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9E20AA">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9E20AA">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9E20A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9E20AA">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9E20AA">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9E20AA">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9E20AA">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9E20AA">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9E20AA">
            <w:pPr>
              <w:pStyle w:val="TAC"/>
            </w:pPr>
            <w:r w:rsidRPr="009E20AA">
              <w:t>N/A</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77777777" w:rsidR="00E62506" w:rsidRPr="009E20AA" w:rsidRDefault="00E62506" w:rsidP="009E20AA">
            <w:pPr>
              <w:pStyle w:val="TAN"/>
            </w:pPr>
            <w:r w:rsidRPr="009E20AA">
              <w:t xml:space="preserve">NOTE 1: </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9E20AA">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9E20AA">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9E20AA"/>
    <w:p w14:paraId="442E7881" w14:textId="77777777" w:rsidR="00E62506" w:rsidRPr="009E20AA" w:rsidRDefault="00E62506" w:rsidP="009E20AA">
      <w:pPr>
        <w:pStyle w:val="TH"/>
      </w:pPr>
      <w:r w:rsidRPr="009E20AA">
        <w:lastRenderedPageBreak/>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9E20AA">
            <w:pPr>
              <w:pStyle w:val="TAH"/>
            </w:pPr>
            <w:r w:rsidRPr="009E20AA">
              <w:t>Channel Bandwidth</w:t>
            </w:r>
          </w:p>
        </w:tc>
        <w:tc>
          <w:tcPr>
            <w:tcW w:w="5100" w:type="dxa"/>
            <w:shd w:val="clear" w:color="auto" w:fill="auto"/>
          </w:tcPr>
          <w:p w14:paraId="1E27DD64" w14:textId="77777777" w:rsidR="00E62506" w:rsidRPr="009E20AA" w:rsidRDefault="00E62506" w:rsidP="009E20AA">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9E20AA">
            <w:pPr>
              <w:pStyle w:val="TAL"/>
            </w:pPr>
            <w:r w:rsidRPr="009E20AA">
              <w:t>10 MHz</w:t>
            </w:r>
          </w:p>
        </w:tc>
        <w:tc>
          <w:tcPr>
            <w:tcW w:w="5100" w:type="dxa"/>
            <w:shd w:val="clear" w:color="auto" w:fill="auto"/>
          </w:tcPr>
          <w:p w14:paraId="227DFCC5" w14:textId="77777777" w:rsidR="00E62506" w:rsidRPr="009E20AA" w:rsidRDefault="00E62506" w:rsidP="009E20AA">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9E20AA">
            <w:pPr>
              <w:pStyle w:val="TAL"/>
            </w:pPr>
            <w:r w:rsidRPr="009E20AA">
              <w:t>20 MHz</w:t>
            </w:r>
          </w:p>
        </w:tc>
        <w:tc>
          <w:tcPr>
            <w:tcW w:w="5100" w:type="dxa"/>
            <w:shd w:val="clear" w:color="auto" w:fill="auto"/>
          </w:tcPr>
          <w:p w14:paraId="442A341F" w14:textId="77777777" w:rsidR="00E62506" w:rsidRPr="009E20AA" w:rsidRDefault="00E62506" w:rsidP="009E20AA">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9E20AA">
            <w:pPr>
              <w:pStyle w:val="TAL"/>
            </w:pPr>
            <w:r w:rsidRPr="009E20AA">
              <w:t>40 MHz</w:t>
            </w:r>
          </w:p>
        </w:tc>
        <w:tc>
          <w:tcPr>
            <w:tcW w:w="5100" w:type="dxa"/>
            <w:shd w:val="clear" w:color="auto" w:fill="auto"/>
          </w:tcPr>
          <w:p w14:paraId="01408E4B" w14:textId="77777777" w:rsidR="00E62506" w:rsidRPr="009E20AA" w:rsidRDefault="00E62506" w:rsidP="009E20AA">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9E20AA">
            <w:pPr>
              <w:pStyle w:val="TAL"/>
            </w:pPr>
            <w:r w:rsidRPr="009E20AA">
              <w:t>60 MHz</w:t>
            </w:r>
          </w:p>
        </w:tc>
        <w:tc>
          <w:tcPr>
            <w:tcW w:w="5100" w:type="dxa"/>
            <w:shd w:val="clear" w:color="auto" w:fill="auto"/>
          </w:tcPr>
          <w:p w14:paraId="3D630ADD" w14:textId="77777777" w:rsidR="00E62506" w:rsidRPr="009E20AA" w:rsidRDefault="00E62506" w:rsidP="009E20AA">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9E20AA">
            <w:pPr>
              <w:pStyle w:val="TAL"/>
            </w:pPr>
            <w:r w:rsidRPr="009E20AA">
              <w:t>80 MHz</w:t>
            </w:r>
          </w:p>
        </w:tc>
        <w:tc>
          <w:tcPr>
            <w:tcW w:w="5100" w:type="dxa"/>
            <w:shd w:val="clear" w:color="auto" w:fill="auto"/>
          </w:tcPr>
          <w:p w14:paraId="70684A5E" w14:textId="77777777" w:rsidR="00E62506" w:rsidRPr="009E20AA" w:rsidRDefault="00E62506" w:rsidP="009E20AA">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9E20AA">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9E20AA"/>
    <w:p w14:paraId="7833D21F" w14:textId="77777777" w:rsidR="00E62506" w:rsidRPr="009E20AA" w:rsidRDefault="00E62506" w:rsidP="009E20AA">
      <w:pPr>
        <w:pStyle w:val="TH"/>
      </w:pPr>
      <w:r w:rsidRPr="009E20AA">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9E20AA">
            <w:pPr>
              <w:pStyle w:val="TAH"/>
            </w:pPr>
            <w:r w:rsidRPr="009E20AA">
              <w:t>Channel Bandwidth</w:t>
            </w:r>
          </w:p>
        </w:tc>
        <w:tc>
          <w:tcPr>
            <w:tcW w:w="5100" w:type="dxa"/>
            <w:shd w:val="clear" w:color="auto" w:fill="auto"/>
          </w:tcPr>
          <w:p w14:paraId="5FDC38AF" w14:textId="77777777" w:rsidR="00E62506" w:rsidRPr="009E20AA" w:rsidRDefault="00E62506" w:rsidP="009E20AA">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9E20AA">
            <w:pPr>
              <w:pStyle w:val="TAC"/>
            </w:pPr>
            <w:r w:rsidRPr="009E20AA">
              <w:t>20 MHz</w:t>
            </w:r>
          </w:p>
        </w:tc>
        <w:tc>
          <w:tcPr>
            <w:tcW w:w="5100" w:type="dxa"/>
            <w:shd w:val="clear" w:color="auto" w:fill="auto"/>
          </w:tcPr>
          <w:p w14:paraId="2BBBD3A3" w14:textId="77777777" w:rsidR="00E62506" w:rsidRPr="009E20AA" w:rsidRDefault="00E62506" w:rsidP="009E20AA">
            <w:pPr>
              <w:pStyle w:val="TAC"/>
            </w:pPr>
            <w:r w:rsidRPr="009E20AA">
              <w:t xml:space="preserve">797000, 798332, 799668, 801000, 802332, 803668, 805000, 806332, 807668, 809000, 810332, 811668, 813000, 814332, </w:t>
            </w:r>
          </w:p>
          <w:p w14:paraId="5FB2CECF" w14:textId="77777777" w:rsidR="00E62506" w:rsidRPr="009E20AA" w:rsidRDefault="00E62506" w:rsidP="009E20AA">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9E20AA">
            <w:pPr>
              <w:pStyle w:val="TAC"/>
            </w:pPr>
            <w:r w:rsidRPr="009E20AA">
              <w:t>40 MHz</w:t>
            </w:r>
          </w:p>
        </w:tc>
        <w:tc>
          <w:tcPr>
            <w:tcW w:w="5100" w:type="dxa"/>
            <w:shd w:val="clear" w:color="auto" w:fill="auto"/>
          </w:tcPr>
          <w:p w14:paraId="7CE22D51" w14:textId="77777777" w:rsidR="00E62506" w:rsidRPr="009E20AA" w:rsidRDefault="00E62506" w:rsidP="009E20AA">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9E20AA">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9E20AA">
            <w:pPr>
              <w:pStyle w:val="TAC"/>
            </w:pPr>
            <w:r w:rsidRPr="009E20AA">
              <w:t>60 MHz</w:t>
            </w:r>
          </w:p>
        </w:tc>
        <w:tc>
          <w:tcPr>
            <w:tcW w:w="5100" w:type="dxa"/>
            <w:shd w:val="clear" w:color="auto" w:fill="auto"/>
          </w:tcPr>
          <w:p w14:paraId="48182D67" w14:textId="77777777" w:rsidR="00E62506" w:rsidRPr="009E20AA" w:rsidRDefault="00E62506" w:rsidP="009E20AA">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9E20AA">
            <w:pPr>
              <w:pStyle w:val="TAC"/>
            </w:pPr>
            <w:r w:rsidRPr="009E20AA">
              <w:t>80 MHz</w:t>
            </w:r>
          </w:p>
        </w:tc>
        <w:tc>
          <w:tcPr>
            <w:tcW w:w="5100" w:type="dxa"/>
            <w:shd w:val="clear" w:color="auto" w:fill="auto"/>
          </w:tcPr>
          <w:p w14:paraId="0576C2D6" w14:textId="77777777" w:rsidR="00E62506" w:rsidRPr="009E20AA" w:rsidRDefault="00E62506" w:rsidP="009E20AA">
            <w:pPr>
              <w:pStyle w:val="TAC"/>
            </w:pPr>
            <w:r w:rsidRPr="009E20AA">
              <w:t>799000, 804332, 809668, 815000, 820332, 825668, 831000, 836332, 841668, 847000, 852332, 857668, 863000, 868332</w:t>
            </w:r>
          </w:p>
        </w:tc>
      </w:tr>
    </w:tbl>
    <w:p w14:paraId="52D5F29F" w14:textId="77777777" w:rsidR="00E62506" w:rsidRPr="009E20AA" w:rsidRDefault="00E62506" w:rsidP="009E20AA"/>
    <w:p w14:paraId="74C9A17D" w14:textId="4060B668" w:rsidR="00E62506" w:rsidRPr="009E20AA" w:rsidRDefault="00E62506" w:rsidP="00E62506">
      <w:pPr>
        <w:pStyle w:val="Heading3"/>
      </w:pPr>
      <w:bookmarkStart w:id="669" w:name="_Toc27477766"/>
      <w:bookmarkStart w:id="670" w:name="_Toc36226445"/>
      <w:bookmarkStart w:id="671" w:name="_Toc44323700"/>
      <w:bookmarkStart w:id="672" w:name="_Toc52989851"/>
      <w:bookmarkStart w:id="673" w:name="_Toc60823040"/>
      <w:bookmarkStart w:id="674" w:name="_Toc60824963"/>
      <w:bookmarkStart w:id="675" w:name="_Toc69305860"/>
      <w:bookmarkStart w:id="676" w:name="_Toc69309715"/>
      <w:bookmarkStart w:id="677" w:name="_Toc76020026"/>
      <w:bookmarkStart w:id="678" w:name="_Toc83720496"/>
      <w:bookmarkStart w:id="679" w:name="_Toc90916350"/>
      <w:bookmarkStart w:id="680" w:name="_Toc90916547"/>
      <w:bookmarkStart w:id="681" w:name="_Toc90917303"/>
      <w:r w:rsidRPr="009E20AA">
        <w:t>5.4.3</w:t>
      </w:r>
      <w:r w:rsidRPr="009E20AA">
        <w:tab/>
        <w:t>Synchronization raster</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76452F8B" w14:textId="77777777" w:rsidR="00E62506" w:rsidRPr="009E20AA" w:rsidRDefault="00E62506" w:rsidP="00E62506">
      <w:pPr>
        <w:pStyle w:val="Heading4"/>
      </w:pPr>
      <w:bookmarkStart w:id="682" w:name="_Toc27477767"/>
      <w:bookmarkStart w:id="683" w:name="_Toc36226446"/>
      <w:bookmarkStart w:id="684" w:name="_Toc44323701"/>
      <w:bookmarkStart w:id="685" w:name="_Toc52989852"/>
      <w:bookmarkStart w:id="686" w:name="_Toc60823041"/>
      <w:bookmarkStart w:id="687" w:name="_Toc60824964"/>
      <w:bookmarkStart w:id="688" w:name="_Toc69305861"/>
      <w:bookmarkStart w:id="689" w:name="_Toc69309716"/>
      <w:bookmarkStart w:id="690" w:name="_Toc76020027"/>
      <w:bookmarkStart w:id="691" w:name="_Toc83720497"/>
      <w:bookmarkStart w:id="692" w:name="_Toc90916351"/>
      <w:bookmarkStart w:id="693" w:name="_Toc90916548"/>
      <w:bookmarkStart w:id="694" w:name="_Toc90917304"/>
      <w:r w:rsidRPr="009E20AA">
        <w:t>5.4.3.1</w:t>
      </w:r>
      <w:r w:rsidRPr="009E20AA">
        <w:tab/>
        <w:t>Synchronization raster and numbering</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573DE081" w14:textId="77777777" w:rsidR="00E62506" w:rsidRPr="009E20AA" w:rsidRDefault="00E62506" w:rsidP="009E20AA">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9E20AA">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9E20AA">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9E20AA">
      <w:pPr>
        <w:pStyle w:val="TH"/>
      </w:pPr>
      <w:r w:rsidRPr="009E20AA">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C31988">
        <w:trPr>
          <w:jc w:val="center"/>
        </w:trPr>
        <w:tc>
          <w:tcPr>
            <w:tcW w:w="2401" w:type="dxa"/>
            <w:shd w:val="clear" w:color="auto" w:fill="auto"/>
            <w:vAlign w:val="center"/>
          </w:tcPr>
          <w:p w14:paraId="60F8C95A" w14:textId="77777777" w:rsidR="00E62506" w:rsidRPr="009E20AA" w:rsidRDefault="00E62506" w:rsidP="009E20AA">
            <w:pPr>
              <w:pStyle w:val="TAH"/>
            </w:pPr>
            <w:r w:rsidRPr="009E20AA">
              <w:t>Frequency range</w:t>
            </w:r>
          </w:p>
        </w:tc>
        <w:tc>
          <w:tcPr>
            <w:tcW w:w="3534" w:type="dxa"/>
            <w:shd w:val="clear" w:color="auto" w:fill="auto"/>
            <w:vAlign w:val="center"/>
          </w:tcPr>
          <w:p w14:paraId="43517E00" w14:textId="77777777" w:rsidR="00E62506" w:rsidRPr="009E20AA" w:rsidRDefault="00E62506" w:rsidP="009E20AA">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9E20AA">
            <w:pPr>
              <w:pStyle w:val="TAH"/>
            </w:pPr>
            <w:r w:rsidRPr="009E20AA">
              <w:t>GSCN</w:t>
            </w:r>
          </w:p>
        </w:tc>
        <w:tc>
          <w:tcPr>
            <w:tcW w:w="1995" w:type="dxa"/>
            <w:shd w:val="clear" w:color="auto" w:fill="auto"/>
            <w:vAlign w:val="center"/>
          </w:tcPr>
          <w:p w14:paraId="6006D625" w14:textId="77777777" w:rsidR="00E62506" w:rsidRPr="009E20AA" w:rsidRDefault="00E62506" w:rsidP="009E20AA">
            <w:pPr>
              <w:pStyle w:val="TAH"/>
            </w:pPr>
            <w:r w:rsidRPr="009E20AA">
              <w:t>Range of GSCN</w:t>
            </w:r>
          </w:p>
        </w:tc>
      </w:tr>
      <w:tr w:rsidR="00E62506" w:rsidRPr="009E20AA" w14:paraId="5963B848" w14:textId="77777777" w:rsidTr="00C31988">
        <w:trPr>
          <w:jc w:val="center"/>
        </w:trPr>
        <w:tc>
          <w:tcPr>
            <w:tcW w:w="2401" w:type="dxa"/>
            <w:shd w:val="clear" w:color="auto" w:fill="auto"/>
            <w:vAlign w:val="center"/>
          </w:tcPr>
          <w:p w14:paraId="48372649" w14:textId="77777777" w:rsidR="00E62506" w:rsidRPr="009E20AA" w:rsidRDefault="00E62506" w:rsidP="009E20AA">
            <w:pPr>
              <w:pStyle w:val="TAC"/>
              <w:rPr>
                <w:b/>
              </w:rPr>
            </w:pPr>
            <w:r w:rsidRPr="009E20AA">
              <w:t>0 – 3000 MHz</w:t>
            </w:r>
          </w:p>
        </w:tc>
        <w:tc>
          <w:tcPr>
            <w:tcW w:w="3534" w:type="dxa"/>
            <w:shd w:val="clear" w:color="auto" w:fill="auto"/>
            <w:vAlign w:val="center"/>
          </w:tcPr>
          <w:p w14:paraId="06C487CE" w14:textId="77777777" w:rsidR="00E62506" w:rsidRPr="009E20AA" w:rsidRDefault="00E62506" w:rsidP="009E20AA">
            <w:pPr>
              <w:pStyle w:val="TAC"/>
            </w:pPr>
            <w:r w:rsidRPr="009E20AA">
              <w:t xml:space="preserve">N * 1200kHz + M * 50 kHz, </w:t>
            </w:r>
          </w:p>
          <w:p w14:paraId="3C9A9B24" w14:textId="77777777" w:rsidR="00E62506" w:rsidRPr="009E20AA" w:rsidRDefault="00E62506" w:rsidP="009E20AA">
            <w:pPr>
              <w:pStyle w:val="TAC"/>
              <w:rPr>
                <w:b/>
              </w:rPr>
            </w:pPr>
            <w:r w:rsidRPr="009E20AA">
              <w:t>N=1:2499, M ϵ {1,3,5} (Note 1)</w:t>
            </w:r>
          </w:p>
        </w:tc>
        <w:tc>
          <w:tcPr>
            <w:tcW w:w="1927" w:type="dxa"/>
            <w:vAlign w:val="center"/>
          </w:tcPr>
          <w:p w14:paraId="123E7B7D" w14:textId="77777777" w:rsidR="00E62506" w:rsidRPr="009E20AA" w:rsidRDefault="00E62506" w:rsidP="009E20AA">
            <w:pPr>
              <w:pStyle w:val="TAC"/>
            </w:pPr>
            <w:r w:rsidRPr="009E20AA">
              <w:t>3N + (M-3)/2</w:t>
            </w:r>
          </w:p>
        </w:tc>
        <w:tc>
          <w:tcPr>
            <w:tcW w:w="1995" w:type="dxa"/>
            <w:shd w:val="clear" w:color="auto" w:fill="auto"/>
            <w:vAlign w:val="center"/>
          </w:tcPr>
          <w:p w14:paraId="021421DC" w14:textId="77777777" w:rsidR="00E62506" w:rsidRPr="009E20AA" w:rsidRDefault="00E62506" w:rsidP="009E20AA">
            <w:pPr>
              <w:pStyle w:val="TAC"/>
              <w:rPr>
                <w:b/>
              </w:rPr>
            </w:pPr>
            <w:r w:rsidRPr="009E20AA">
              <w:t>2 – 7498</w:t>
            </w:r>
          </w:p>
        </w:tc>
      </w:tr>
      <w:tr w:rsidR="00E62506" w:rsidRPr="009E20AA" w14:paraId="0470C13D" w14:textId="77777777" w:rsidTr="00C31988">
        <w:trPr>
          <w:jc w:val="center"/>
        </w:trPr>
        <w:tc>
          <w:tcPr>
            <w:tcW w:w="2401" w:type="dxa"/>
            <w:shd w:val="clear" w:color="auto" w:fill="auto"/>
            <w:vAlign w:val="center"/>
          </w:tcPr>
          <w:p w14:paraId="61A1874F" w14:textId="77777777" w:rsidR="00E62506" w:rsidRPr="009E20AA" w:rsidRDefault="00E62506" w:rsidP="009E20AA">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9E20AA">
            <w:pPr>
              <w:pStyle w:val="TAC"/>
            </w:pPr>
            <w:r w:rsidRPr="009E20AA">
              <w:t>3000 MHz + N * 1.44 MHz</w:t>
            </w:r>
          </w:p>
          <w:p w14:paraId="436618E0" w14:textId="77777777" w:rsidR="00E62506" w:rsidRPr="009E20AA" w:rsidRDefault="00E62506" w:rsidP="009E20AA">
            <w:pPr>
              <w:pStyle w:val="TAC"/>
              <w:rPr>
                <w:b/>
              </w:rPr>
            </w:pPr>
            <w:r w:rsidRPr="009E20AA">
              <w:t>N = 0:14756</w:t>
            </w:r>
          </w:p>
        </w:tc>
        <w:tc>
          <w:tcPr>
            <w:tcW w:w="1927" w:type="dxa"/>
          </w:tcPr>
          <w:p w14:paraId="3ED52AA2" w14:textId="77777777" w:rsidR="00E62506" w:rsidRPr="009E20AA" w:rsidRDefault="00E62506" w:rsidP="009E20AA">
            <w:pPr>
              <w:pStyle w:val="TAC"/>
            </w:pPr>
            <w:r w:rsidRPr="009E20AA">
              <w:t>7499 + N</w:t>
            </w:r>
          </w:p>
        </w:tc>
        <w:tc>
          <w:tcPr>
            <w:tcW w:w="1995" w:type="dxa"/>
            <w:shd w:val="clear" w:color="auto" w:fill="auto"/>
            <w:vAlign w:val="center"/>
          </w:tcPr>
          <w:p w14:paraId="12D159DA" w14:textId="77777777" w:rsidR="00E62506" w:rsidRPr="009E20AA" w:rsidRDefault="00E62506" w:rsidP="009E20AA">
            <w:pPr>
              <w:pStyle w:val="TAC"/>
              <w:rPr>
                <w:b/>
              </w:rPr>
            </w:pPr>
            <w:r w:rsidRPr="009E20AA">
              <w:t>7499 – 22255</w:t>
            </w:r>
          </w:p>
        </w:tc>
      </w:tr>
      <w:tr w:rsidR="00E62506" w:rsidRPr="009E20AA" w14:paraId="68147921" w14:textId="77777777" w:rsidTr="00C31988">
        <w:trPr>
          <w:jc w:val="center"/>
        </w:trPr>
        <w:tc>
          <w:tcPr>
            <w:tcW w:w="9857" w:type="dxa"/>
            <w:gridSpan w:val="4"/>
            <w:shd w:val="clear" w:color="auto" w:fill="auto"/>
            <w:vAlign w:val="center"/>
          </w:tcPr>
          <w:p w14:paraId="74B1E7BF" w14:textId="77777777" w:rsidR="00E62506" w:rsidRPr="009E20AA" w:rsidRDefault="00E62506" w:rsidP="009E20AA">
            <w:pPr>
              <w:pStyle w:val="TAN"/>
            </w:pPr>
            <w:r w:rsidRPr="009E20AA">
              <w:t>NOTE 1: The default value for operating bands with SCS spaced channel raster is M=3.</w:t>
            </w:r>
          </w:p>
        </w:tc>
      </w:tr>
    </w:tbl>
    <w:p w14:paraId="7477D2CF" w14:textId="77777777" w:rsidR="00E62506" w:rsidRPr="009E20AA" w:rsidRDefault="00E62506" w:rsidP="009E20AA">
      <w:pPr>
        <w:rPr>
          <w:lang w:eastAsia="zh-CN"/>
        </w:rPr>
      </w:pPr>
    </w:p>
    <w:p w14:paraId="33DF37A6" w14:textId="7E94BBBD" w:rsidR="00E62506" w:rsidRPr="009E20AA" w:rsidRDefault="00E62506" w:rsidP="00E62506">
      <w:pPr>
        <w:pStyle w:val="Heading4"/>
      </w:pPr>
      <w:bookmarkStart w:id="695" w:name="_Toc27477768"/>
      <w:bookmarkStart w:id="696" w:name="_Toc36226447"/>
      <w:bookmarkStart w:id="697" w:name="_Toc44323702"/>
      <w:bookmarkStart w:id="698" w:name="_Toc52989853"/>
      <w:bookmarkStart w:id="699" w:name="_Toc60823042"/>
      <w:bookmarkStart w:id="700" w:name="_Toc60824965"/>
      <w:bookmarkStart w:id="701" w:name="_Toc69305862"/>
      <w:bookmarkStart w:id="702" w:name="_Toc69309717"/>
      <w:bookmarkStart w:id="703" w:name="_Toc76020028"/>
      <w:bookmarkStart w:id="704" w:name="_Toc83720498"/>
      <w:bookmarkStart w:id="705" w:name="_Toc90916352"/>
      <w:bookmarkStart w:id="706" w:name="_Toc90916549"/>
      <w:bookmarkStart w:id="707" w:name="_Toc90917305"/>
      <w:r w:rsidRPr="009E20AA">
        <w:t>5.4.3.2</w:t>
      </w:r>
      <w:r w:rsidRPr="009E20AA">
        <w:tab/>
        <w:t>Synchronization raster to synchronization block resource element mapping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1566BD3D" w14:textId="77777777" w:rsidR="00E62506" w:rsidRPr="009E20AA" w:rsidRDefault="00E62506" w:rsidP="009E20AA">
      <w:r w:rsidRPr="009E20AA">
        <w:t>The mapping between the synchronization raster and the corresponding resource element of the SS block is given in Table 5.4.3.2-1.</w:t>
      </w:r>
    </w:p>
    <w:p w14:paraId="21769026" w14:textId="77777777" w:rsidR="00E62506" w:rsidRPr="009E20AA" w:rsidRDefault="00E62506" w:rsidP="009E20AA">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9E20AA">
            <w:pPr>
              <w:pStyle w:val="TAC"/>
            </w:pPr>
            <w:r w:rsidRPr="009E20AA">
              <w:t xml:space="preserve">Resource element index </w:t>
            </w:r>
            <w:r w:rsidRPr="009E20AA">
              <w:rPr>
                <w:position w:val="-6"/>
              </w:rPr>
              <w:object w:dxaOrig="180" w:dyaOrig="260" w14:anchorId="79023311">
                <v:shape id="_x0000_i3798" type="#_x0000_t75" style="width:8pt;height:14.5pt" o:ole="">
                  <v:imagedata r:id="rId15" o:title=""/>
                </v:shape>
                <o:OLEObject Type="Embed" ProgID="Equation.3" ShapeID="_x0000_i3798" DrawAspect="Content" ObjectID="_1717854444" r:id="rId23"/>
              </w:object>
            </w:r>
          </w:p>
        </w:tc>
        <w:tc>
          <w:tcPr>
            <w:tcW w:w="2406" w:type="dxa"/>
          </w:tcPr>
          <w:p w14:paraId="6C648338" w14:textId="77777777" w:rsidR="00E62506" w:rsidRPr="009E20AA" w:rsidRDefault="00E62506" w:rsidP="009E20AA">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9E20AA">
            <w:pPr>
              <w:pStyle w:val="TAC"/>
            </w:pPr>
          </w:p>
        </w:tc>
        <w:tc>
          <w:tcPr>
            <w:tcW w:w="2406" w:type="dxa"/>
          </w:tcPr>
          <w:p w14:paraId="3B05B969" w14:textId="77777777" w:rsidR="00E62506" w:rsidRPr="009E20AA" w:rsidRDefault="00E62506" w:rsidP="009E20AA">
            <w:pPr>
              <w:pStyle w:val="TAC"/>
            </w:pPr>
          </w:p>
        </w:tc>
      </w:tr>
    </w:tbl>
    <w:p w14:paraId="4BD42B10" w14:textId="77777777" w:rsidR="00E62506" w:rsidRPr="009E20AA" w:rsidRDefault="00E62506" w:rsidP="009E20AA"/>
    <w:p w14:paraId="2584DA75" w14:textId="77777777" w:rsidR="00E62506" w:rsidRPr="009E20AA" w:rsidRDefault="00E62506" w:rsidP="009E20AA">
      <w:r w:rsidRPr="009E20AA">
        <w:rPr>
          <w:position w:val="-6"/>
        </w:rPr>
        <w:object w:dxaOrig="180" w:dyaOrig="260" w14:anchorId="646DFD0C">
          <v:shape id="_x0000_i3799" type="#_x0000_t75" style="width:8pt;height:14.5pt" o:ole="">
            <v:imagedata r:id="rId15" o:title=""/>
          </v:shape>
          <o:OLEObject Type="Embed" ProgID="Equation.3" ShapeID="_x0000_i3799" DrawAspect="Content" ObjectID="_1717854445" r:id="rId24"/>
        </w:object>
      </w:r>
      <w:r w:rsidRPr="009E20AA">
        <w:t>is the subcarrier number of SS/PBCH block defined in TS 38.211 clause 7.4.3.1[8].</w:t>
      </w:r>
    </w:p>
    <w:p w14:paraId="74BD8594" w14:textId="2FFD01FD" w:rsidR="00E62506" w:rsidRPr="009E20AA" w:rsidRDefault="00E62506" w:rsidP="00E62506">
      <w:pPr>
        <w:pStyle w:val="Heading4"/>
      </w:pPr>
      <w:bookmarkStart w:id="708" w:name="_Toc27477769"/>
      <w:bookmarkStart w:id="709" w:name="_Toc36226448"/>
      <w:bookmarkStart w:id="710" w:name="_Toc44323703"/>
      <w:bookmarkStart w:id="711" w:name="_Toc52989854"/>
      <w:bookmarkStart w:id="712" w:name="_Toc60823043"/>
      <w:bookmarkStart w:id="713" w:name="_Toc60824966"/>
      <w:bookmarkStart w:id="714" w:name="_Toc69305863"/>
      <w:bookmarkStart w:id="715" w:name="_Toc69309718"/>
      <w:bookmarkStart w:id="716" w:name="_Toc76020029"/>
      <w:bookmarkStart w:id="717" w:name="_Toc83720499"/>
      <w:bookmarkStart w:id="718" w:name="_Toc90916353"/>
      <w:bookmarkStart w:id="719" w:name="_Toc90916550"/>
      <w:bookmarkStart w:id="720" w:name="_Toc90917306"/>
      <w:r w:rsidRPr="009E20AA">
        <w:t>5.4.3.3</w:t>
      </w:r>
      <w:r w:rsidRPr="009E20AA">
        <w:tab/>
        <w:t>Synchronization raster entries for each operating band</w:t>
      </w:r>
      <w:bookmarkEnd w:id="708"/>
      <w:bookmarkEnd w:id="709"/>
      <w:bookmarkEnd w:id="710"/>
      <w:bookmarkEnd w:id="711"/>
      <w:bookmarkEnd w:id="712"/>
      <w:bookmarkEnd w:id="713"/>
      <w:bookmarkEnd w:id="714"/>
      <w:bookmarkEnd w:id="715"/>
      <w:bookmarkEnd w:id="716"/>
      <w:bookmarkEnd w:id="717"/>
      <w:bookmarkEnd w:id="718"/>
      <w:bookmarkEnd w:id="719"/>
      <w:bookmarkEnd w:id="720"/>
      <w:r w:rsidRPr="009E20AA">
        <w:t xml:space="preserve"> </w:t>
      </w:r>
    </w:p>
    <w:p w14:paraId="25BA7F1F" w14:textId="77777777" w:rsidR="00E62506" w:rsidRPr="009E20AA" w:rsidRDefault="00E62506" w:rsidP="009E20AA">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9E20AA">
      <w:pPr>
        <w:pStyle w:val="TH"/>
      </w:pPr>
      <w:r w:rsidRPr="009E20AA">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1"/>
        <w:gridCol w:w="2529"/>
      </w:tblGrid>
      <w:tr w:rsidR="00E62506" w:rsidRPr="009E20AA" w14:paraId="465875E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9E20AA">
            <w:pPr>
              <w:pStyle w:val="TAH"/>
            </w:pPr>
            <w:r w:rsidRPr="009E20AA">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9E20AA">
            <w:pPr>
              <w:pStyle w:val="TAH"/>
            </w:pPr>
            <w:r w:rsidRPr="009E20AA">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9E20AA">
            <w:pPr>
              <w:pStyle w:val="TAH"/>
            </w:pPr>
            <w:r w:rsidRPr="009E20AA">
              <w:t>SS Block pattern</w:t>
            </w:r>
            <w:r w:rsidRPr="009E20AA">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9E20AA">
            <w:pPr>
              <w:pStyle w:val="TAH"/>
            </w:pPr>
            <w:r w:rsidRPr="009E20AA">
              <w:t>Range of GSCN</w:t>
            </w:r>
          </w:p>
          <w:p w14:paraId="379ABD2F" w14:textId="77777777" w:rsidR="00E62506" w:rsidRPr="009E20AA" w:rsidRDefault="00E62506" w:rsidP="009E20AA">
            <w:pPr>
              <w:pStyle w:val="TAH"/>
            </w:pPr>
            <w:r w:rsidRPr="009E20AA">
              <w:t>(First – &lt;Step size&gt; – Last)</w:t>
            </w:r>
          </w:p>
        </w:tc>
      </w:tr>
      <w:tr w:rsidR="00E62506" w:rsidRPr="009E20AA" w14:paraId="43E4D6C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9E20AA">
            <w:pPr>
              <w:pStyle w:val="TAC"/>
              <w:rPr>
                <w:rFonts w:eastAsia="Yu Mincho"/>
              </w:rPr>
            </w:pPr>
            <w:r w:rsidRPr="009E20AA">
              <w:t>n1</w:t>
            </w:r>
          </w:p>
        </w:tc>
        <w:tc>
          <w:tcPr>
            <w:tcW w:w="2586"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9E20AA">
            <w:pPr>
              <w:pStyle w:val="TAC"/>
              <w:rPr>
                <w:rFonts w:eastAsia="Yu Mincho"/>
                <w:lang w:eastAsia="zh-CN"/>
              </w:rPr>
            </w:pPr>
            <w:r w:rsidRPr="009E20AA">
              <w:t>5279 – &lt;1&gt; – 5419</w:t>
            </w:r>
          </w:p>
        </w:tc>
      </w:tr>
      <w:tr w:rsidR="00E62506" w:rsidRPr="009E20AA" w14:paraId="0CBF95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9E20AA">
            <w:pPr>
              <w:pStyle w:val="TAC"/>
              <w:rPr>
                <w:rFonts w:eastAsia="Yu Mincho"/>
              </w:rPr>
            </w:pPr>
            <w:r w:rsidRPr="009E20AA">
              <w:t>n2</w:t>
            </w:r>
          </w:p>
        </w:tc>
        <w:tc>
          <w:tcPr>
            <w:tcW w:w="2586"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9E20AA">
            <w:pPr>
              <w:pStyle w:val="TAC"/>
              <w:rPr>
                <w:rFonts w:eastAsia="Yu Mincho"/>
                <w:lang w:eastAsia="zh-CN"/>
              </w:rPr>
            </w:pPr>
            <w:r w:rsidRPr="009E20AA">
              <w:t>4829 – &lt;1&gt; – 4969</w:t>
            </w:r>
          </w:p>
        </w:tc>
      </w:tr>
      <w:tr w:rsidR="00E62506" w:rsidRPr="009E20AA" w14:paraId="66DC198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9E20AA">
            <w:pPr>
              <w:pStyle w:val="TAC"/>
              <w:rPr>
                <w:rFonts w:eastAsia="Yu Mincho"/>
              </w:rPr>
            </w:pPr>
            <w:r w:rsidRPr="009E20AA">
              <w:t>n3</w:t>
            </w:r>
          </w:p>
        </w:tc>
        <w:tc>
          <w:tcPr>
            <w:tcW w:w="2586"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9E20AA">
            <w:pPr>
              <w:pStyle w:val="TAC"/>
              <w:rPr>
                <w:rFonts w:eastAsia="Yu Mincho"/>
                <w:lang w:eastAsia="zh-CN"/>
              </w:rPr>
            </w:pPr>
            <w:r w:rsidRPr="009E20AA">
              <w:t>4517 – &lt;1&gt; – 4693</w:t>
            </w:r>
          </w:p>
        </w:tc>
      </w:tr>
      <w:tr w:rsidR="00E62506" w:rsidRPr="009E20AA" w14:paraId="1F9CAE1E"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9E20AA">
            <w:pPr>
              <w:pStyle w:val="TAC"/>
              <w:rPr>
                <w:rFonts w:eastAsia="Yu Mincho"/>
              </w:rPr>
            </w:pPr>
            <w:r w:rsidRPr="009E20AA">
              <w:t>n5</w:t>
            </w:r>
          </w:p>
        </w:tc>
        <w:tc>
          <w:tcPr>
            <w:tcW w:w="2586"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9E20AA">
            <w:pPr>
              <w:pStyle w:val="TAC"/>
              <w:rPr>
                <w:rFonts w:eastAsia="Yu Mincho"/>
                <w:lang w:eastAsia="zh-CN"/>
              </w:rPr>
            </w:pPr>
            <w:r w:rsidRPr="009E20AA">
              <w:t>2177 – &lt;1&gt; – 2230</w:t>
            </w:r>
          </w:p>
        </w:tc>
      </w:tr>
      <w:tr w:rsidR="00E62506" w:rsidRPr="009E20AA" w14:paraId="1C558F03"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9E20AA">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9E20AA">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9E20AA">
            <w:pPr>
              <w:pStyle w:val="TAC"/>
              <w:rPr>
                <w:lang w:eastAsia="zh-CN"/>
              </w:rPr>
            </w:pPr>
            <w:r w:rsidRPr="009E20AA">
              <w:t>2183 – &lt;1&gt; – 2224</w:t>
            </w:r>
          </w:p>
        </w:tc>
      </w:tr>
      <w:tr w:rsidR="00E62506" w:rsidRPr="009E20AA" w14:paraId="27AA7A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9E20AA">
            <w:pPr>
              <w:pStyle w:val="TAC"/>
              <w:rPr>
                <w:rFonts w:eastAsia="Yu Mincho"/>
              </w:rPr>
            </w:pPr>
            <w:r w:rsidRPr="009E20AA">
              <w:t>n7</w:t>
            </w:r>
          </w:p>
        </w:tc>
        <w:tc>
          <w:tcPr>
            <w:tcW w:w="2586"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9E20AA">
            <w:pPr>
              <w:pStyle w:val="TAC"/>
              <w:rPr>
                <w:rFonts w:eastAsia="Yu Mincho"/>
                <w:lang w:eastAsia="zh-CN"/>
              </w:rPr>
            </w:pPr>
            <w:r w:rsidRPr="009E20AA">
              <w:t>6554 – &lt;1&gt; – 6718</w:t>
            </w:r>
          </w:p>
        </w:tc>
      </w:tr>
      <w:tr w:rsidR="00E62506" w:rsidRPr="009E20AA" w14:paraId="1A38613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9E20AA">
            <w:pPr>
              <w:pStyle w:val="TAC"/>
              <w:rPr>
                <w:rFonts w:eastAsia="Yu Mincho"/>
              </w:rPr>
            </w:pPr>
            <w:r w:rsidRPr="009E20AA">
              <w:t>n8</w:t>
            </w:r>
          </w:p>
        </w:tc>
        <w:tc>
          <w:tcPr>
            <w:tcW w:w="2586"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9E20AA">
            <w:pPr>
              <w:pStyle w:val="TAC"/>
              <w:rPr>
                <w:rFonts w:eastAsia="Yu Mincho"/>
                <w:lang w:eastAsia="zh-CN"/>
              </w:rPr>
            </w:pPr>
            <w:r w:rsidRPr="009E20AA">
              <w:t>2318 – &lt;1&gt; – 2395</w:t>
            </w:r>
          </w:p>
        </w:tc>
      </w:tr>
      <w:tr w:rsidR="00E62506" w:rsidRPr="009E20AA" w14:paraId="5EC2650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9E20AA">
            <w:pPr>
              <w:pStyle w:val="TAC"/>
            </w:pPr>
            <w:r w:rsidRPr="009E20AA">
              <w:t>n12</w:t>
            </w:r>
          </w:p>
        </w:tc>
        <w:tc>
          <w:tcPr>
            <w:tcW w:w="2586"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9E20AA">
            <w:pPr>
              <w:pStyle w:val="TAC"/>
            </w:pPr>
            <w:r w:rsidRPr="009E20AA">
              <w:t>1828 – &lt;1&gt; – 1858</w:t>
            </w:r>
          </w:p>
        </w:tc>
      </w:tr>
      <w:tr w:rsidR="00E62506" w:rsidRPr="009E20AA" w14:paraId="4741D99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9E20AA">
            <w:pPr>
              <w:pStyle w:val="TAC"/>
            </w:pPr>
            <w:r w:rsidRPr="009E20AA">
              <w:t>n14</w:t>
            </w:r>
          </w:p>
        </w:tc>
        <w:tc>
          <w:tcPr>
            <w:tcW w:w="2586"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9E20AA">
            <w:pPr>
              <w:pStyle w:val="TAC"/>
            </w:pPr>
            <w:r w:rsidRPr="009E20AA">
              <w:t>1901 – &lt;1&gt; – 1915</w:t>
            </w:r>
          </w:p>
        </w:tc>
      </w:tr>
      <w:tr w:rsidR="00E62506" w:rsidRPr="009E20AA" w14:paraId="2CE3FE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9E20AA">
            <w:pPr>
              <w:pStyle w:val="TAC"/>
              <w:rPr>
                <w:rFonts w:eastAsia="Yu Mincho"/>
              </w:rPr>
            </w:pPr>
            <w:r w:rsidRPr="009E20AA">
              <w:t>n20</w:t>
            </w:r>
          </w:p>
        </w:tc>
        <w:tc>
          <w:tcPr>
            <w:tcW w:w="2586"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9E20AA">
            <w:pPr>
              <w:pStyle w:val="TAC"/>
              <w:rPr>
                <w:rFonts w:eastAsia="Yu Mincho"/>
              </w:rPr>
            </w:pPr>
            <w:r w:rsidRPr="009E20AA">
              <w:t>1982 – &lt;1&gt; – 2047</w:t>
            </w:r>
          </w:p>
        </w:tc>
      </w:tr>
      <w:tr w:rsidR="00E62506" w:rsidRPr="009E20AA" w14:paraId="2F326D29" w14:textId="77777777" w:rsidTr="00C31988">
        <w:trPr>
          <w:jc w:val="center"/>
        </w:trPr>
        <w:tc>
          <w:tcPr>
            <w:tcW w:w="2158"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9E20AA">
            <w:pPr>
              <w:pStyle w:val="TAC"/>
            </w:pPr>
            <w:r w:rsidRPr="009E20AA">
              <w:t>n24</w:t>
            </w:r>
          </w:p>
        </w:tc>
        <w:tc>
          <w:tcPr>
            <w:tcW w:w="2586"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9E20AA">
            <w:pPr>
              <w:pStyle w:val="TAC"/>
            </w:pPr>
            <w:r w:rsidRPr="009E20AA">
              <w:t>3818 – &lt;1&gt; – 3892</w:t>
            </w:r>
          </w:p>
        </w:tc>
      </w:tr>
      <w:tr w:rsidR="00E62506" w:rsidRPr="009E20AA" w14:paraId="1FCFD272" w14:textId="77777777" w:rsidTr="00C31988">
        <w:trPr>
          <w:jc w:val="center"/>
        </w:trPr>
        <w:tc>
          <w:tcPr>
            <w:tcW w:w="2158" w:type="dxa"/>
            <w:vMerge/>
            <w:tcBorders>
              <w:left w:val="single" w:sz="4" w:space="0" w:color="auto"/>
              <w:bottom w:val="single" w:sz="4" w:space="0" w:color="auto"/>
              <w:right w:val="single" w:sz="4" w:space="0" w:color="auto"/>
            </w:tcBorders>
          </w:tcPr>
          <w:p w14:paraId="3C928993" w14:textId="77777777" w:rsidR="00E62506" w:rsidRPr="009E20AA" w:rsidRDefault="00E62506" w:rsidP="009E20AA">
            <w:pPr>
              <w:pStyle w:val="TAC"/>
            </w:pPr>
          </w:p>
        </w:tc>
        <w:tc>
          <w:tcPr>
            <w:tcW w:w="2586"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9E20AA">
            <w:pPr>
              <w:pStyle w:val="TAC"/>
              <w:rPr>
                <w:lang w:eastAsia="zh-CN"/>
              </w:rPr>
            </w:pPr>
            <w:r w:rsidRPr="009E20AA">
              <w:t>Case B</w:t>
            </w:r>
          </w:p>
        </w:tc>
        <w:tc>
          <w:tcPr>
            <w:tcW w:w="2592"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9E20AA">
            <w:pPr>
              <w:pStyle w:val="TAC"/>
            </w:pPr>
            <w:r w:rsidRPr="009E20AA">
              <w:t>3824 – &lt;1&gt; – 3886</w:t>
            </w:r>
          </w:p>
        </w:tc>
      </w:tr>
      <w:tr w:rsidR="00E62506" w:rsidRPr="009E20AA" w14:paraId="114C3CB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9E20AA">
            <w:pPr>
              <w:pStyle w:val="TAC"/>
            </w:pPr>
            <w:r w:rsidRPr="009E20AA">
              <w:t>n25</w:t>
            </w:r>
          </w:p>
        </w:tc>
        <w:tc>
          <w:tcPr>
            <w:tcW w:w="2586"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9E20AA">
            <w:pPr>
              <w:pStyle w:val="TAC"/>
            </w:pPr>
            <w:r w:rsidRPr="009E20AA">
              <w:t>4829 – &lt;1&gt; – 4981</w:t>
            </w:r>
          </w:p>
        </w:tc>
      </w:tr>
      <w:tr w:rsidR="00E62506" w:rsidRPr="009E20AA" w14:paraId="4348865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9E20AA">
            <w:pPr>
              <w:pStyle w:val="TAC"/>
            </w:pPr>
            <w:r w:rsidRPr="009E20AA">
              <w:t>n26</w:t>
            </w:r>
          </w:p>
        </w:tc>
        <w:tc>
          <w:tcPr>
            <w:tcW w:w="2586"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9E20AA">
            <w:pPr>
              <w:pStyle w:val="TAC"/>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9E20AA">
            <w:pPr>
              <w:pStyle w:val="TAC"/>
            </w:pPr>
            <w:r w:rsidRPr="009E20AA">
              <w:t>2153 – &lt;1&gt; – 2230</w:t>
            </w:r>
          </w:p>
        </w:tc>
      </w:tr>
      <w:tr w:rsidR="00E62506" w:rsidRPr="009E20AA" w14:paraId="31DFF74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9E20AA">
            <w:pPr>
              <w:pStyle w:val="TAC"/>
              <w:rPr>
                <w:rFonts w:eastAsia="Yu Mincho"/>
              </w:rPr>
            </w:pPr>
            <w:r w:rsidRPr="009E20AA">
              <w:t>n28</w:t>
            </w:r>
          </w:p>
        </w:tc>
        <w:tc>
          <w:tcPr>
            <w:tcW w:w="2586"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9E20AA">
            <w:pPr>
              <w:pStyle w:val="TAC"/>
              <w:rPr>
                <w:rFonts w:eastAsia="Yu Mincho"/>
              </w:rPr>
            </w:pPr>
            <w:r w:rsidRPr="009E20AA">
              <w:t>1901 – &lt;1&gt; – 2002</w:t>
            </w:r>
          </w:p>
        </w:tc>
      </w:tr>
      <w:tr w:rsidR="00E62506" w:rsidRPr="009E20AA" w14:paraId="3FC5FA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9E20AA">
            <w:pPr>
              <w:pStyle w:val="TAC"/>
            </w:pPr>
            <w:r w:rsidRPr="009E20AA">
              <w:t>n29</w:t>
            </w:r>
          </w:p>
        </w:tc>
        <w:tc>
          <w:tcPr>
            <w:tcW w:w="2586"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9E20AA">
            <w:pPr>
              <w:pStyle w:val="TAC"/>
            </w:pPr>
            <w:r w:rsidRPr="009E20AA">
              <w:t>1798 – &lt;1&gt; – 1813</w:t>
            </w:r>
          </w:p>
        </w:tc>
      </w:tr>
      <w:tr w:rsidR="00E62506" w:rsidRPr="009E20AA" w14:paraId="72A9127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9E20AA">
            <w:pPr>
              <w:pStyle w:val="TAC"/>
            </w:pPr>
            <w:r w:rsidRPr="009E20AA">
              <w:t>n30</w:t>
            </w:r>
          </w:p>
        </w:tc>
        <w:tc>
          <w:tcPr>
            <w:tcW w:w="2586"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9E20AA">
            <w:pPr>
              <w:pStyle w:val="TAC"/>
            </w:pPr>
            <w:r w:rsidRPr="009E20AA">
              <w:t>5879 – &lt;1&gt; – 5893</w:t>
            </w:r>
          </w:p>
        </w:tc>
      </w:tr>
      <w:tr w:rsidR="00E62506" w:rsidRPr="009E20AA" w14:paraId="3C9155B7" w14:textId="77777777" w:rsidTr="00C31988">
        <w:trPr>
          <w:jc w:val="center"/>
        </w:trPr>
        <w:tc>
          <w:tcPr>
            <w:tcW w:w="2158"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9E20AA">
            <w:pPr>
              <w:pStyle w:val="TAC"/>
            </w:pPr>
            <w:r w:rsidRPr="009E20AA">
              <w:t>n34</w:t>
            </w:r>
          </w:p>
        </w:tc>
        <w:tc>
          <w:tcPr>
            <w:tcW w:w="2586"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9E20AA">
            <w:pPr>
              <w:pStyle w:val="TAC"/>
            </w:pPr>
            <w:r w:rsidRPr="009E20AA">
              <w:t xml:space="preserve"> NOTE5</w:t>
            </w:r>
          </w:p>
        </w:tc>
      </w:tr>
      <w:tr w:rsidR="00E62506" w:rsidRPr="009E20AA" w14:paraId="7CB00CE8" w14:textId="77777777" w:rsidTr="00C31988">
        <w:trPr>
          <w:jc w:val="center"/>
        </w:trPr>
        <w:tc>
          <w:tcPr>
            <w:tcW w:w="2158" w:type="dxa"/>
            <w:vMerge/>
            <w:tcBorders>
              <w:left w:val="single" w:sz="4" w:space="0" w:color="auto"/>
              <w:bottom w:val="single" w:sz="4" w:space="0" w:color="auto"/>
              <w:right w:val="single" w:sz="4" w:space="0" w:color="auto"/>
            </w:tcBorders>
          </w:tcPr>
          <w:p w14:paraId="2E9220E1" w14:textId="77777777" w:rsidR="00E62506" w:rsidRPr="009E20AA" w:rsidRDefault="00E62506" w:rsidP="009E20AA">
            <w:pPr>
              <w:pStyle w:val="TAC"/>
            </w:pPr>
          </w:p>
        </w:tc>
        <w:tc>
          <w:tcPr>
            <w:tcW w:w="2586"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9E20AA">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9E20AA">
            <w:pPr>
              <w:pStyle w:val="TAC"/>
            </w:pPr>
            <w:r w:rsidRPr="009E20AA">
              <w:t>5036– &lt;1&gt; – 5050</w:t>
            </w:r>
          </w:p>
        </w:tc>
      </w:tr>
      <w:tr w:rsidR="00E62506" w:rsidRPr="009E20AA" w14:paraId="170386D5" w14:textId="77777777" w:rsidTr="00C31988">
        <w:trPr>
          <w:jc w:val="center"/>
        </w:trPr>
        <w:tc>
          <w:tcPr>
            <w:tcW w:w="2158"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9E20AA">
            <w:pPr>
              <w:pStyle w:val="TAC"/>
              <w:rPr>
                <w:rFonts w:eastAsia="Yu Mincho"/>
              </w:rPr>
            </w:pPr>
            <w:r w:rsidRPr="009E20AA">
              <w:t>n38</w:t>
            </w:r>
          </w:p>
        </w:tc>
        <w:tc>
          <w:tcPr>
            <w:tcW w:w="2586"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9E20AA">
            <w:pPr>
              <w:pStyle w:val="TAC"/>
              <w:rPr>
                <w:rFonts w:eastAsia="Yu Mincho"/>
              </w:rPr>
            </w:pPr>
            <w:r w:rsidRPr="009E20AA">
              <w:t>NOTE 2</w:t>
            </w:r>
          </w:p>
        </w:tc>
      </w:tr>
      <w:tr w:rsidR="00E62506" w:rsidRPr="009E20AA" w14:paraId="47E227A5" w14:textId="77777777" w:rsidTr="00C31988">
        <w:trPr>
          <w:jc w:val="center"/>
        </w:trPr>
        <w:tc>
          <w:tcPr>
            <w:tcW w:w="2158"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9E20AA">
            <w:pPr>
              <w:pStyle w:val="TAC"/>
            </w:pPr>
          </w:p>
        </w:tc>
        <w:tc>
          <w:tcPr>
            <w:tcW w:w="2586"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9E20AA">
            <w:pPr>
              <w:pStyle w:val="TAC"/>
              <w:rPr>
                <w:lang w:eastAsia="zh-CN"/>
              </w:rPr>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9E20AA">
            <w:pPr>
              <w:pStyle w:val="TAC"/>
            </w:pPr>
            <w:r w:rsidRPr="009E20AA">
              <w:t>6437 – &lt;1&gt; – 6538</w:t>
            </w:r>
          </w:p>
        </w:tc>
      </w:tr>
      <w:tr w:rsidR="00E62506" w:rsidRPr="009E20AA" w14:paraId="701066D5" w14:textId="77777777" w:rsidTr="00C31988">
        <w:trPr>
          <w:jc w:val="center"/>
        </w:trPr>
        <w:tc>
          <w:tcPr>
            <w:tcW w:w="2158"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9E20AA">
            <w:pPr>
              <w:pStyle w:val="TAC"/>
            </w:pPr>
            <w:r w:rsidRPr="009E20AA">
              <w:t>n39</w:t>
            </w:r>
          </w:p>
        </w:tc>
        <w:tc>
          <w:tcPr>
            <w:tcW w:w="2586"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9E20AA">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9E20AA">
            <w:pPr>
              <w:pStyle w:val="TAC"/>
            </w:pPr>
            <w:r w:rsidRPr="009E20AA">
              <w:t>NOTE 6</w:t>
            </w:r>
          </w:p>
        </w:tc>
      </w:tr>
      <w:tr w:rsidR="00E62506" w:rsidRPr="009E20AA" w14:paraId="73EE5B0A" w14:textId="77777777" w:rsidTr="00C31988">
        <w:trPr>
          <w:jc w:val="center"/>
        </w:trPr>
        <w:tc>
          <w:tcPr>
            <w:tcW w:w="2158" w:type="dxa"/>
            <w:vMerge/>
            <w:tcBorders>
              <w:left w:val="single" w:sz="4" w:space="0" w:color="auto"/>
              <w:bottom w:val="single" w:sz="4" w:space="0" w:color="auto"/>
              <w:right w:val="single" w:sz="4" w:space="0" w:color="auto"/>
            </w:tcBorders>
          </w:tcPr>
          <w:p w14:paraId="4045DA69" w14:textId="77777777" w:rsidR="00E62506" w:rsidRPr="009E20AA" w:rsidRDefault="00E62506" w:rsidP="009E20AA">
            <w:pPr>
              <w:pStyle w:val="TAC"/>
            </w:pPr>
          </w:p>
        </w:tc>
        <w:tc>
          <w:tcPr>
            <w:tcW w:w="2586"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9E20AA">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9E20AA">
            <w:pPr>
              <w:pStyle w:val="TAC"/>
            </w:pPr>
            <w:r w:rsidRPr="009E20AA">
              <w:t>4712 – &lt;1&gt; – 4789</w:t>
            </w:r>
          </w:p>
        </w:tc>
      </w:tr>
      <w:tr w:rsidR="00E62506" w:rsidRPr="009E20AA" w14:paraId="09235A6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9E20AA">
            <w:pPr>
              <w:pStyle w:val="TAC"/>
            </w:pPr>
            <w:r w:rsidRPr="009E20AA">
              <w:t>n40</w:t>
            </w:r>
          </w:p>
        </w:tc>
        <w:tc>
          <w:tcPr>
            <w:tcW w:w="2586"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9E20AA">
            <w:pPr>
              <w:pStyle w:val="TAC"/>
              <w:rPr>
                <w:lang w:eastAsia="zh-CN"/>
              </w:rPr>
            </w:pPr>
            <w:r w:rsidRPr="009E20AA">
              <w:t>Case</w:t>
            </w:r>
            <w:r w:rsidRPr="009E20AA">
              <w:rPr>
                <w:lang w:eastAsia="zh-CN"/>
              </w:rPr>
              <w:t>C</w:t>
            </w:r>
          </w:p>
        </w:tc>
        <w:tc>
          <w:tcPr>
            <w:tcW w:w="2592"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9E20AA">
            <w:pPr>
              <w:pStyle w:val="TAC"/>
            </w:pPr>
            <w:r w:rsidRPr="009E20AA">
              <w:t>5762 – &lt;1&gt; – 5989</w:t>
            </w:r>
          </w:p>
        </w:tc>
      </w:tr>
      <w:tr w:rsidR="00E62506" w:rsidRPr="009E20AA" w14:paraId="49982579" w14:textId="77777777" w:rsidTr="00C31988">
        <w:trPr>
          <w:jc w:val="center"/>
        </w:trPr>
        <w:tc>
          <w:tcPr>
            <w:tcW w:w="2158"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9E20AA">
            <w:pPr>
              <w:pStyle w:val="TAC"/>
              <w:rPr>
                <w:rFonts w:eastAsia="Yu Mincho"/>
              </w:rPr>
            </w:pPr>
            <w:r w:rsidRPr="009E20AA">
              <w:t>n41</w:t>
            </w:r>
          </w:p>
        </w:tc>
        <w:tc>
          <w:tcPr>
            <w:tcW w:w="2586"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9E20AA">
            <w:pPr>
              <w:pStyle w:val="TAC"/>
              <w:rPr>
                <w:rFonts w:eastAsia="Yu Mincho"/>
              </w:rPr>
            </w:pPr>
            <w:r w:rsidRPr="009E20AA">
              <w:t>6246 – &lt;3&gt; – 6717</w:t>
            </w:r>
          </w:p>
        </w:tc>
      </w:tr>
      <w:tr w:rsidR="00E62506" w:rsidRPr="009E20AA" w14:paraId="273048F2" w14:textId="77777777" w:rsidTr="00C31988">
        <w:trPr>
          <w:jc w:val="center"/>
        </w:trPr>
        <w:tc>
          <w:tcPr>
            <w:tcW w:w="2158" w:type="dxa"/>
            <w:vMerge/>
            <w:tcBorders>
              <w:left w:val="single" w:sz="4" w:space="0" w:color="auto"/>
              <w:bottom w:val="single" w:sz="4" w:space="0" w:color="auto"/>
              <w:right w:val="single" w:sz="4" w:space="0" w:color="auto"/>
            </w:tcBorders>
          </w:tcPr>
          <w:p w14:paraId="6CE260F4" w14:textId="77777777" w:rsidR="00E62506" w:rsidRPr="009E20AA" w:rsidRDefault="00E62506" w:rsidP="009E20AA">
            <w:pPr>
              <w:pStyle w:val="TAC"/>
            </w:pPr>
          </w:p>
        </w:tc>
        <w:tc>
          <w:tcPr>
            <w:tcW w:w="2586"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9E20AA">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9E20AA">
            <w:pPr>
              <w:pStyle w:val="TAC"/>
            </w:pPr>
            <w:r w:rsidRPr="009E20AA">
              <w:t>6252 – &lt;3&gt; – 6714</w:t>
            </w:r>
          </w:p>
        </w:tc>
      </w:tr>
      <w:tr w:rsidR="00E62506" w:rsidRPr="009E20AA" w14:paraId="5CD4D977" w14:textId="77777777" w:rsidTr="00C31988">
        <w:trPr>
          <w:jc w:val="center"/>
        </w:trPr>
        <w:tc>
          <w:tcPr>
            <w:tcW w:w="2158" w:type="dxa"/>
            <w:tcBorders>
              <w:left w:val="single" w:sz="4" w:space="0" w:color="auto"/>
              <w:bottom w:val="single" w:sz="4" w:space="0" w:color="auto"/>
              <w:right w:val="single" w:sz="4" w:space="0" w:color="auto"/>
            </w:tcBorders>
          </w:tcPr>
          <w:p w14:paraId="026B32A7" w14:textId="77777777" w:rsidR="00E62506" w:rsidRPr="009E20AA" w:rsidRDefault="00E62506" w:rsidP="009E20AA">
            <w:pPr>
              <w:pStyle w:val="TAC"/>
            </w:pPr>
            <w:r w:rsidRPr="009E20AA">
              <w:t>n46</w:t>
            </w:r>
            <w:r w:rsidRPr="009E20AA">
              <w:rPr>
                <w:rFonts w:eastAsia="Yu Mincho"/>
                <w:b/>
                <w:vertAlign w:val="superscript"/>
              </w:rPr>
              <w:t>3</w:t>
            </w:r>
          </w:p>
        </w:tc>
        <w:tc>
          <w:tcPr>
            <w:tcW w:w="2586"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9E20AA">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9E20AA">
            <w:pPr>
              <w:pStyle w:val="TAC"/>
            </w:pPr>
            <w:r w:rsidRPr="009E20AA">
              <w:t>8993 – &lt;1&gt; – 9530</w:t>
            </w:r>
          </w:p>
        </w:tc>
      </w:tr>
      <w:tr w:rsidR="00E62506" w:rsidRPr="009E20AA" w14:paraId="1C174920" w14:textId="77777777" w:rsidTr="00C31988">
        <w:trPr>
          <w:jc w:val="center"/>
        </w:trPr>
        <w:tc>
          <w:tcPr>
            <w:tcW w:w="2158" w:type="dxa"/>
            <w:tcBorders>
              <w:left w:val="single" w:sz="4" w:space="0" w:color="auto"/>
              <w:bottom w:val="single" w:sz="4" w:space="0" w:color="auto"/>
              <w:right w:val="single" w:sz="4" w:space="0" w:color="auto"/>
            </w:tcBorders>
          </w:tcPr>
          <w:p w14:paraId="6CA79C0B" w14:textId="77777777" w:rsidR="00E62506" w:rsidRPr="009E20AA" w:rsidRDefault="00E62506" w:rsidP="009E20AA">
            <w:pPr>
              <w:pStyle w:val="TAC"/>
              <w:rPr>
                <w:lang w:eastAsia="zh-CN"/>
              </w:rPr>
            </w:pPr>
            <w:r w:rsidRPr="009E20AA">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9E20AA">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9E20AA">
            <w:pPr>
              <w:pStyle w:val="TAC"/>
            </w:pPr>
            <w:r w:rsidRPr="009E20AA">
              <w:t>3590 – &lt;1&gt; – 3781</w:t>
            </w:r>
          </w:p>
        </w:tc>
      </w:tr>
      <w:tr w:rsidR="00E62506" w:rsidRPr="009E20AA" w14:paraId="528E3399" w14:textId="77777777" w:rsidTr="00C31988">
        <w:trPr>
          <w:jc w:val="center"/>
        </w:trPr>
        <w:tc>
          <w:tcPr>
            <w:tcW w:w="2158" w:type="dxa"/>
            <w:tcBorders>
              <w:left w:val="single" w:sz="4" w:space="0" w:color="auto"/>
              <w:bottom w:val="single" w:sz="4" w:space="0" w:color="auto"/>
              <w:right w:val="single" w:sz="4" w:space="0" w:color="auto"/>
            </w:tcBorders>
          </w:tcPr>
          <w:p w14:paraId="445D1E07" w14:textId="77777777" w:rsidR="00E62506" w:rsidRPr="009E20AA" w:rsidRDefault="00E62506" w:rsidP="009E20AA">
            <w:pPr>
              <w:pStyle w:val="TAC"/>
              <w:rPr>
                <w:lang w:eastAsia="zh-CN"/>
              </w:rPr>
            </w:pPr>
            <w:r w:rsidRPr="009E20AA">
              <w:t>n48</w:t>
            </w:r>
          </w:p>
        </w:tc>
        <w:tc>
          <w:tcPr>
            <w:tcW w:w="2586"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9E20AA">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9E20AA">
            <w:pPr>
              <w:pStyle w:val="TAC"/>
            </w:pPr>
            <w:r w:rsidRPr="009E20AA">
              <w:t>7884 – &lt;1&gt; – 7982</w:t>
            </w:r>
          </w:p>
        </w:tc>
      </w:tr>
      <w:tr w:rsidR="00E62506" w:rsidRPr="009E20AA" w14:paraId="4BA921D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9E20AA">
            <w:pPr>
              <w:pStyle w:val="TAC"/>
              <w:rPr>
                <w:rFonts w:eastAsia="Yu Mincho"/>
              </w:rPr>
            </w:pPr>
            <w:r w:rsidRPr="009E20AA">
              <w:t>n51</w:t>
            </w:r>
          </w:p>
        </w:tc>
        <w:tc>
          <w:tcPr>
            <w:tcW w:w="2586"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9E20AA">
            <w:pPr>
              <w:pStyle w:val="TAC"/>
              <w:rPr>
                <w:rFonts w:eastAsia="Yu Mincho"/>
              </w:rPr>
            </w:pPr>
            <w:r w:rsidRPr="009E20AA">
              <w:t>3572 – &lt;1&gt; – 3574</w:t>
            </w:r>
          </w:p>
        </w:tc>
      </w:tr>
      <w:tr w:rsidR="00E62506" w:rsidRPr="009E20AA" w14:paraId="0CEF7A7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9E20AA">
            <w:pPr>
              <w:pStyle w:val="TAC"/>
            </w:pPr>
            <w:r w:rsidRPr="009E20AA">
              <w:t>n53</w:t>
            </w:r>
          </w:p>
        </w:tc>
        <w:tc>
          <w:tcPr>
            <w:tcW w:w="2586"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9E20AA">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9E20AA">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9E20AA">
            <w:pPr>
              <w:pStyle w:val="TAC"/>
            </w:pPr>
            <w:r w:rsidRPr="009E20AA">
              <w:t>n65</w:t>
            </w:r>
          </w:p>
        </w:tc>
        <w:tc>
          <w:tcPr>
            <w:tcW w:w="2586"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9E20AA">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9E20AA">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9E20AA">
            <w:pPr>
              <w:pStyle w:val="TAC"/>
            </w:pPr>
            <w:r w:rsidRPr="009E20AA">
              <w:t>5279 – &lt;1&gt; – 5494</w:t>
            </w:r>
          </w:p>
        </w:tc>
      </w:tr>
      <w:tr w:rsidR="00E62506" w:rsidRPr="009E20AA" w14:paraId="1D52CD14"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9E20AA">
            <w:pPr>
              <w:pStyle w:val="TAC"/>
              <w:rPr>
                <w:rFonts w:eastAsia="Yu Mincho"/>
              </w:rPr>
            </w:pPr>
            <w:r w:rsidRPr="009E20AA">
              <w:t>n66</w:t>
            </w:r>
          </w:p>
        </w:tc>
        <w:tc>
          <w:tcPr>
            <w:tcW w:w="2586"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9E20AA">
            <w:pPr>
              <w:pStyle w:val="TAC"/>
              <w:rPr>
                <w:rFonts w:eastAsia="Yu Mincho"/>
              </w:rPr>
            </w:pPr>
            <w:r w:rsidRPr="009E20AA">
              <w:t>5279 – &lt;1&gt; – 5494</w:t>
            </w:r>
          </w:p>
        </w:tc>
      </w:tr>
      <w:tr w:rsidR="00E62506" w:rsidRPr="009E20AA" w14:paraId="25DE52AB"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9E20AA">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9E20AA">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9E20AA">
            <w:pPr>
              <w:pStyle w:val="TAC"/>
            </w:pPr>
            <w:r w:rsidRPr="009E20AA">
              <w:t>5285 – &lt;1&gt; – 5488</w:t>
            </w:r>
          </w:p>
        </w:tc>
      </w:tr>
      <w:tr w:rsidR="00E62506" w:rsidRPr="009E20AA" w14:paraId="39DAC3D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9E20AA">
            <w:pPr>
              <w:pStyle w:val="TAC"/>
              <w:rPr>
                <w:rFonts w:eastAsia="Yu Mincho"/>
              </w:rPr>
            </w:pPr>
            <w:r w:rsidRPr="009E20AA">
              <w:t>n70</w:t>
            </w:r>
          </w:p>
        </w:tc>
        <w:tc>
          <w:tcPr>
            <w:tcW w:w="2586"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9E20AA">
            <w:pPr>
              <w:pStyle w:val="TAC"/>
              <w:rPr>
                <w:rFonts w:eastAsia="Yu Mincho"/>
              </w:rPr>
            </w:pPr>
            <w:r w:rsidRPr="009E20AA">
              <w:t>4993 – &lt;1&gt; – 5044</w:t>
            </w:r>
          </w:p>
        </w:tc>
      </w:tr>
      <w:tr w:rsidR="00E62506" w:rsidRPr="009E20AA" w14:paraId="5389E0D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9E20AA">
            <w:pPr>
              <w:pStyle w:val="TAC"/>
              <w:rPr>
                <w:rFonts w:eastAsia="Yu Mincho"/>
              </w:rPr>
            </w:pPr>
            <w:r w:rsidRPr="009E20AA">
              <w:t>n71</w:t>
            </w:r>
          </w:p>
        </w:tc>
        <w:tc>
          <w:tcPr>
            <w:tcW w:w="2586"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9E20AA">
            <w:pPr>
              <w:pStyle w:val="TAC"/>
              <w:rPr>
                <w:rFonts w:eastAsia="Yu Mincho"/>
              </w:rPr>
            </w:pPr>
            <w:r w:rsidRPr="009E20AA">
              <w:t>1547 – &lt;1&gt; – 1624</w:t>
            </w:r>
          </w:p>
        </w:tc>
      </w:tr>
      <w:tr w:rsidR="00E62506" w:rsidRPr="009E20AA" w14:paraId="75810027"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9E20AA">
            <w:pPr>
              <w:pStyle w:val="TAC"/>
              <w:rPr>
                <w:rFonts w:eastAsia="Yu Mincho"/>
              </w:rPr>
            </w:pPr>
            <w:r w:rsidRPr="009E20AA">
              <w:t>n74</w:t>
            </w:r>
          </w:p>
        </w:tc>
        <w:tc>
          <w:tcPr>
            <w:tcW w:w="2586"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9E20AA">
            <w:pPr>
              <w:pStyle w:val="TAC"/>
              <w:rPr>
                <w:rFonts w:eastAsia="Yu Mincho"/>
              </w:rPr>
            </w:pPr>
            <w:r w:rsidRPr="009E20AA">
              <w:t>3692 – &lt;1&gt; – 3790</w:t>
            </w:r>
          </w:p>
        </w:tc>
      </w:tr>
      <w:tr w:rsidR="00E62506" w:rsidRPr="009E20AA" w14:paraId="11B5746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9E20AA">
            <w:pPr>
              <w:pStyle w:val="TAC"/>
              <w:rPr>
                <w:rFonts w:eastAsia="Yu Mincho"/>
              </w:rPr>
            </w:pPr>
            <w:r w:rsidRPr="009E20AA">
              <w:t>n75</w:t>
            </w:r>
          </w:p>
        </w:tc>
        <w:tc>
          <w:tcPr>
            <w:tcW w:w="2586"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9E20AA">
            <w:pPr>
              <w:pStyle w:val="TAC"/>
              <w:rPr>
                <w:rFonts w:eastAsia="Yu Mincho"/>
              </w:rPr>
            </w:pPr>
            <w:r w:rsidRPr="009E20AA">
              <w:t>3584 – &lt;1&gt; – 3787</w:t>
            </w:r>
          </w:p>
        </w:tc>
      </w:tr>
      <w:tr w:rsidR="00E62506" w:rsidRPr="009E20AA" w14:paraId="40C2E9C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9E20AA">
            <w:pPr>
              <w:pStyle w:val="TAC"/>
              <w:rPr>
                <w:rFonts w:eastAsia="Yu Mincho"/>
              </w:rPr>
            </w:pPr>
            <w:r w:rsidRPr="009E20AA">
              <w:t>n76</w:t>
            </w:r>
          </w:p>
        </w:tc>
        <w:tc>
          <w:tcPr>
            <w:tcW w:w="2586"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9E20AA">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9E20AA">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9E20AA">
            <w:pPr>
              <w:pStyle w:val="TAC"/>
              <w:rPr>
                <w:rFonts w:eastAsia="Yu Mincho"/>
              </w:rPr>
            </w:pPr>
            <w:r w:rsidRPr="009E20AA">
              <w:t>3572 – &lt;1&gt; – 3574</w:t>
            </w:r>
          </w:p>
        </w:tc>
      </w:tr>
      <w:tr w:rsidR="00E62506" w:rsidRPr="009E20AA" w14:paraId="4319144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9E20AA">
            <w:pPr>
              <w:pStyle w:val="TAC"/>
              <w:rPr>
                <w:rFonts w:eastAsia="Yu Mincho"/>
              </w:rPr>
            </w:pPr>
            <w:r w:rsidRPr="009E20AA">
              <w:t>n77</w:t>
            </w:r>
          </w:p>
        </w:tc>
        <w:tc>
          <w:tcPr>
            <w:tcW w:w="2586"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9E20AA">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9E20AA">
            <w:pPr>
              <w:pStyle w:val="TAC"/>
              <w:rPr>
                <w:rFonts w:eastAsia="Yu Mincho"/>
              </w:rPr>
            </w:pPr>
            <w:r w:rsidRPr="009E20AA">
              <w:t>7711 – &lt;1&gt; – 8329</w:t>
            </w:r>
          </w:p>
        </w:tc>
      </w:tr>
      <w:tr w:rsidR="00E62506" w:rsidRPr="009E20AA" w14:paraId="770813E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9E20AA">
            <w:pPr>
              <w:pStyle w:val="TAC"/>
              <w:rPr>
                <w:rFonts w:eastAsia="Yu Mincho"/>
              </w:rPr>
            </w:pPr>
            <w:r w:rsidRPr="009E20AA">
              <w:t>n78</w:t>
            </w:r>
          </w:p>
        </w:tc>
        <w:tc>
          <w:tcPr>
            <w:tcW w:w="2586"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9E20AA">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9E20AA">
            <w:pPr>
              <w:pStyle w:val="TAC"/>
              <w:rPr>
                <w:rFonts w:eastAsia="Yu Mincho"/>
              </w:rPr>
            </w:pPr>
            <w:r w:rsidRPr="009E20AA">
              <w:t>7711 – &lt;1&gt; – 8051</w:t>
            </w:r>
          </w:p>
        </w:tc>
      </w:tr>
      <w:tr w:rsidR="00E62506" w:rsidRPr="009E20AA" w14:paraId="49CFFBCB"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9E20AA">
            <w:pPr>
              <w:pStyle w:val="TAC"/>
              <w:rPr>
                <w:rFonts w:eastAsia="Yu Mincho"/>
              </w:rPr>
            </w:pPr>
            <w:r w:rsidRPr="009E20AA">
              <w:t>n79</w:t>
            </w:r>
          </w:p>
        </w:tc>
        <w:tc>
          <w:tcPr>
            <w:tcW w:w="2586"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9E20AA">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9E20AA">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9E20AA">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9E20AA">
            <w:pPr>
              <w:pStyle w:val="TAC"/>
              <w:rPr>
                <w:rFonts w:eastAsia="Yu Mincho"/>
              </w:rPr>
            </w:pPr>
            <w:r w:rsidRPr="009E20AA">
              <w:rPr>
                <w:rFonts w:eastAsia="Malgun Gothic"/>
              </w:rPr>
              <w:t>8475 – &lt;1&gt; – 8884</w:t>
            </w:r>
            <w:r w:rsidRPr="009E20AA">
              <w:rPr>
                <w:rFonts w:eastAsia="Yu Mincho"/>
                <w:b/>
                <w:vertAlign w:val="superscript"/>
              </w:rPr>
              <w:t>8</w:t>
            </w:r>
          </w:p>
        </w:tc>
      </w:tr>
      <w:tr w:rsidR="00E62506" w:rsidRPr="009E20AA" w14:paraId="0D1C96F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9E20AA">
            <w:pPr>
              <w:pStyle w:val="TAC"/>
            </w:pPr>
            <w:r w:rsidRPr="009E20AA">
              <w:t>n96</w:t>
            </w:r>
            <w:r w:rsidRPr="009E20AA">
              <w:rPr>
                <w:rFonts w:eastAsia="Yu Mincho"/>
                <w:b/>
                <w:vertAlign w:val="superscript"/>
              </w:rPr>
              <w:t>4</w:t>
            </w:r>
          </w:p>
        </w:tc>
        <w:tc>
          <w:tcPr>
            <w:tcW w:w="2586"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9E20AA">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9E20AA">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9E20AA">
            <w:pPr>
              <w:pStyle w:val="TAC"/>
            </w:pPr>
            <w:r w:rsidRPr="009E20AA">
              <w:t>9531 – &lt;1&gt; – 10363</w:t>
            </w:r>
          </w:p>
        </w:tc>
      </w:tr>
      <w:tr w:rsidR="00E62506" w:rsidRPr="009E20AA" w14:paraId="4473414D" w14:textId="77777777" w:rsidTr="00C3198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9E20AA">
            <w:pPr>
              <w:pStyle w:val="TAN"/>
            </w:pPr>
            <w:r w:rsidRPr="009E20AA">
              <w:t>NOTE 1:</w:t>
            </w:r>
            <w:r w:rsidRPr="009E20AA">
              <w:tab/>
              <w:t xml:space="preserve">SS Block pattern is defined in section 4.1 in TS 38.213 [9] </w:t>
            </w:r>
          </w:p>
          <w:p w14:paraId="5803BA2B" w14:textId="77777777" w:rsidR="00E62506" w:rsidRPr="009E20AA" w:rsidRDefault="00E62506" w:rsidP="009E20AA">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9E20AA">
            <w:pPr>
              <w:pStyle w:val="TAN"/>
            </w:pPr>
            <w:r w:rsidRPr="009E20AA">
              <w:t>NOTE 3:</w:t>
            </w:r>
            <w:r w:rsidRPr="009E20AA">
              <w:tab/>
              <w:t>The following GSCN are allowed for operation in band n46:</w:t>
            </w:r>
          </w:p>
          <w:p w14:paraId="708D1D82" w14:textId="77777777" w:rsidR="00E62506" w:rsidRPr="009E20AA" w:rsidRDefault="00E62506" w:rsidP="009E20AA">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9E20AA">
            <w:pPr>
              <w:pStyle w:val="TAN"/>
            </w:pPr>
            <w:r w:rsidRPr="009E20AA">
              <w:t>NOTE 4:</w:t>
            </w:r>
            <w:r w:rsidRPr="009E20AA">
              <w:tab/>
              <w:t>The following GSCN are allowed for operation in band n96:</w:t>
            </w:r>
          </w:p>
          <w:p w14:paraId="785DE1E9" w14:textId="77777777" w:rsidR="00E62506" w:rsidRPr="009E20AA" w:rsidRDefault="00E62506" w:rsidP="009E20AA">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9E20AA">
            <w:pPr>
              <w:pStyle w:val="TAN"/>
            </w:pPr>
            <w:r w:rsidRPr="009E20AA">
              <w:t>NOTE 5:</w:t>
            </w:r>
            <w:r w:rsidRPr="009E20AA">
              <w:tab/>
              <w:t>The applicable SS raster entries are GSCN = {5032, 5043, 5054}</w:t>
            </w:r>
          </w:p>
          <w:p w14:paraId="24CC7AA4" w14:textId="77777777" w:rsidR="00D04DBA" w:rsidRPr="009E20AA" w:rsidRDefault="00E62506" w:rsidP="009E20AA">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9E20AA">
            <w:pPr>
              <w:pStyle w:val="TAN"/>
            </w:pPr>
            <w:r w:rsidRPr="009E20AA">
              <w:t>NOTE 7:</w:t>
            </w:r>
            <w:r w:rsidRPr="009E20AA">
              <w:tab/>
              <w:t>The SS raster entries apply for channel bandwidths larger than or equal to 40 MHz</w:t>
            </w:r>
          </w:p>
          <w:p w14:paraId="450AA546" w14:textId="6405FA1F" w:rsidR="00E62506" w:rsidRPr="009E20AA" w:rsidRDefault="00D04DBA" w:rsidP="009E20AA">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9E20AA"/>
    <w:p w14:paraId="6599C437" w14:textId="193FAA9D" w:rsidR="00E62506" w:rsidRPr="009E20AA" w:rsidRDefault="00E62506" w:rsidP="00E62506">
      <w:pPr>
        <w:pStyle w:val="Heading3"/>
      </w:pPr>
      <w:bookmarkStart w:id="721" w:name="_Toc27477770"/>
      <w:bookmarkStart w:id="722" w:name="_Toc36226449"/>
      <w:bookmarkStart w:id="723" w:name="_Toc44323704"/>
      <w:bookmarkStart w:id="724" w:name="_Toc52989855"/>
      <w:bookmarkStart w:id="725" w:name="_Toc60823044"/>
      <w:bookmarkStart w:id="726" w:name="_Toc60824967"/>
      <w:bookmarkStart w:id="727" w:name="_Toc69305864"/>
      <w:bookmarkStart w:id="728" w:name="_Toc69309719"/>
      <w:bookmarkStart w:id="729" w:name="_Toc76020030"/>
      <w:bookmarkStart w:id="730" w:name="_Toc83720500"/>
      <w:bookmarkStart w:id="731" w:name="_Toc90916354"/>
      <w:bookmarkStart w:id="732" w:name="_Toc90916551"/>
      <w:bookmarkStart w:id="733" w:name="_Toc90917307"/>
      <w:r w:rsidRPr="009E20AA">
        <w:lastRenderedPageBreak/>
        <w:t>5.4.4</w:t>
      </w:r>
      <w:r w:rsidRPr="009E20AA">
        <w:tab/>
        <w:t>TX–RX frequency separation</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57096A17" w14:textId="77777777" w:rsidR="00E62506" w:rsidRPr="009E20AA" w:rsidRDefault="00E62506" w:rsidP="009E20AA">
      <w:r w:rsidRPr="009E20AA">
        <w:t>The default TX channel (carrier centre frequency) to RX channel (carrier centre frequency) separation for operating bands is specified in Table 5.4.4-1.</w:t>
      </w:r>
    </w:p>
    <w:p w14:paraId="1F37D4B7" w14:textId="77777777" w:rsidR="00E62506" w:rsidRPr="009E20AA" w:rsidRDefault="00E62506" w:rsidP="009E20AA">
      <w:pPr>
        <w:pStyle w:val="TH"/>
      </w:pPr>
      <w:r w:rsidRPr="009E20AA">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9E20AA">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9E20AA">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9E20AA">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9E20AA">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9E20AA">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9E20AA">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9E20AA">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9E20AA">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9E20AA">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9E20AA">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9E20AA">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9E20AA">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9E20AA">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9E20AA">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9E20AA">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9E20AA">
            <w:pPr>
              <w:pStyle w:val="TAC"/>
              <w:rPr>
                <w:lang w:eastAsia="zh-CN"/>
              </w:rPr>
            </w:pPr>
            <w:r w:rsidRPr="009E20AA">
              <w:t>30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9E20AA">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9E20AA">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9E20AA">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9E20AA">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9E20AA">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9E20AA">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9E20AA">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9E20AA">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9E20AA">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9E20AA">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9E20AA">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9E20AA">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9E20AA">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9E20AA">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9E20AA">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9E20AA">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9E20AA">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9E20AA">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9E20AA">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9E20AA">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9E20AA">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9E20AA">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9E20AA">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9E20AA">
            <w:pPr>
              <w:pStyle w:val="TAC"/>
            </w:pPr>
            <w:r w:rsidRPr="009E20AA">
              <w:t>48 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F53A57E" w14:textId="77777777" w:rsidR="00E62506" w:rsidRPr="009E20AA" w:rsidRDefault="00E62506" w:rsidP="009E20AA">
            <w:pPr>
              <w:pStyle w:val="TAN"/>
            </w:pPr>
            <w:r w:rsidRPr="009E20AA">
              <w:t>NOTE 1:</w:t>
            </w:r>
            <w:r w:rsidRPr="009E20AA">
              <w:tab/>
              <w:t>Default TX-RX carrier centre frequency separation.</w:t>
            </w:r>
          </w:p>
        </w:tc>
      </w:tr>
    </w:tbl>
    <w:p w14:paraId="0AD78F2A" w14:textId="77777777" w:rsidR="00E62506" w:rsidRPr="009E20AA" w:rsidRDefault="00E62506" w:rsidP="009E20AA"/>
    <w:p w14:paraId="0A9C0691" w14:textId="79B62038" w:rsidR="00E62506" w:rsidRPr="009E20AA" w:rsidRDefault="00E62506" w:rsidP="00E62506">
      <w:pPr>
        <w:pStyle w:val="Heading2"/>
      </w:pPr>
      <w:bookmarkStart w:id="734" w:name="_Toc27477771"/>
      <w:bookmarkStart w:id="735" w:name="_Toc36226450"/>
      <w:bookmarkStart w:id="736" w:name="_Toc44323705"/>
      <w:bookmarkStart w:id="737" w:name="_Toc52989856"/>
      <w:bookmarkStart w:id="738" w:name="_Toc60823045"/>
      <w:bookmarkStart w:id="739" w:name="_Toc60824968"/>
      <w:bookmarkStart w:id="740" w:name="_Toc69305865"/>
      <w:bookmarkStart w:id="741" w:name="_Toc69309720"/>
      <w:bookmarkStart w:id="742" w:name="_Toc76020031"/>
      <w:bookmarkStart w:id="743" w:name="_Toc83720501"/>
      <w:bookmarkStart w:id="744" w:name="_Toc90916355"/>
      <w:bookmarkStart w:id="745" w:name="_Toc90916552"/>
      <w:bookmarkStart w:id="746" w:name="_Toc90917308"/>
      <w:r w:rsidRPr="009E20AA">
        <w:t>5.4A</w:t>
      </w:r>
      <w:r w:rsidRPr="009E20AA">
        <w:tab/>
        <w:t>Channel arrangement for CA</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1EB4A705" w14:textId="77777777" w:rsidR="00E62506" w:rsidRPr="009E20AA" w:rsidRDefault="00E62506" w:rsidP="00E62506">
      <w:pPr>
        <w:pStyle w:val="Heading3"/>
      </w:pPr>
      <w:bookmarkStart w:id="747" w:name="_Toc27477772"/>
      <w:bookmarkStart w:id="748" w:name="_Toc36226451"/>
      <w:bookmarkStart w:id="749" w:name="_Toc44323706"/>
      <w:bookmarkStart w:id="750" w:name="_Toc52989857"/>
      <w:bookmarkStart w:id="751" w:name="_Toc60823046"/>
      <w:bookmarkStart w:id="752" w:name="_Toc60824969"/>
      <w:bookmarkStart w:id="753" w:name="_Toc69305866"/>
      <w:bookmarkStart w:id="754" w:name="_Toc69309721"/>
      <w:bookmarkStart w:id="755" w:name="_Toc76020032"/>
      <w:bookmarkStart w:id="756" w:name="_Toc83720502"/>
      <w:bookmarkStart w:id="757" w:name="_Toc90916356"/>
      <w:bookmarkStart w:id="758" w:name="_Toc90916553"/>
      <w:bookmarkStart w:id="759" w:name="_Toc90917309"/>
      <w:r w:rsidRPr="009E20AA">
        <w:t>5.4A.1</w:t>
      </w:r>
      <w:r w:rsidRPr="009E20AA">
        <w:tab/>
        <w:t>Channel spacing for CA</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3782317" w14:textId="77777777" w:rsidR="00E62506" w:rsidRPr="009E20AA" w:rsidRDefault="00E62506" w:rsidP="009E20AA">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9E20AA">
      <w:pPr>
        <w:rPr>
          <w:rFonts w:eastAsia="Yu Mincho"/>
        </w:rPr>
      </w:pPr>
      <w:r w:rsidRPr="009E20AA">
        <w:rPr>
          <w:rFonts w:eastAsia="Yu Mincho"/>
        </w:rPr>
        <w:t>For NR operating bands with a 100 kHz channel raster:</w:t>
      </w:r>
    </w:p>
    <w:p w14:paraId="70112DC3" w14:textId="77777777" w:rsidR="00E62506" w:rsidRPr="009E20AA" w:rsidRDefault="00E62506" w:rsidP="009E20AA">
      <w:pPr>
        <w:pStyle w:val="EQ"/>
        <w:rPr>
          <w:rFonts w:eastAsia="Yu Mincho"/>
        </w:rPr>
      </w:pPr>
      <w:r w:rsidRPr="009E20AA">
        <w:rPr>
          <w:lang w:eastAsia="zh-CN"/>
        </w:rPr>
        <w:object w:dxaOrig="8344" w:dyaOrig="839" w14:anchorId="6A91A886">
          <v:shape id="对象 1" o:spid="_x0000_i3800" type="#_x0000_t75" style="width:379pt;height:38pt;mso-position-horizontal-relative:page;mso-position-vertical-relative:page" o:ole="">
            <v:imagedata r:id="rId25" o:title=""/>
          </v:shape>
          <o:OLEObject Type="Embed" ProgID="Equation.3" ShapeID="对象 1" DrawAspect="Content" ObjectID="_1717854446" r:id="rId26">
            <o:FieldCodes>\* MERGEFORMAT</o:FieldCodes>
          </o:OLEObject>
        </w:object>
      </w:r>
    </w:p>
    <w:p w14:paraId="5E15780B" w14:textId="77777777" w:rsidR="00E62506" w:rsidRPr="009E20AA" w:rsidRDefault="00E62506" w:rsidP="009E20AA">
      <w:r w:rsidRPr="009E20AA">
        <w:t>while for NR operating bands with 15 kHz channel raster:</w:t>
      </w:r>
    </w:p>
    <w:p w14:paraId="78AB259E" w14:textId="77777777" w:rsidR="00E62506" w:rsidRPr="009E20AA" w:rsidRDefault="00E62506" w:rsidP="009E20AA">
      <w:pPr>
        <w:pStyle w:val="EQ"/>
      </w:pPr>
      <w:r w:rsidRPr="009E20AA">
        <w:rPr>
          <w:lang w:eastAsia="zh-CN"/>
        </w:rPr>
        <w:object w:dxaOrig="9464" w:dyaOrig="879" w14:anchorId="70FAFD7C">
          <v:shape id="对象 2" o:spid="_x0000_i3801" type="#_x0000_t75" style="width:431pt;height:39.5pt;mso-position-horizontal-relative:page;mso-position-vertical-relative:page" o:ole="">
            <v:fill o:detectmouseclick="t"/>
            <v:imagedata r:id="rId27" o:title=""/>
          </v:shape>
          <o:OLEObject Type="Embed" ProgID="Equation.3" ShapeID="对象 2" DrawAspect="Content" ObjectID="_1717854447" r:id="rId28">
            <o:FieldCodes>\* MERGEFORMAT</o:FieldCodes>
          </o:OLEObject>
        </w:object>
      </w:r>
    </w:p>
    <w:p w14:paraId="58CF269E" w14:textId="77777777" w:rsidR="00E62506" w:rsidRPr="009E20AA" w:rsidRDefault="00E62506" w:rsidP="009E20AA">
      <w:pPr>
        <w:rPr>
          <w:lang w:eastAsia="zh-CN"/>
        </w:rPr>
      </w:pPr>
      <w:r w:rsidRPr="009E20AA">
        <w:rPr>
          <w:lang w:eastAsia="zh-CN"/>
        </w:rPr>
        <w:t xml:space="preserve">with </w:t>
      </w:r>
    </w:p>
    <w:p w14:paraId="1E095DEE" w14:textId="77777777" w:rsidR="00E62506" w:rsidRPr="009E20AA" w:rsidRDefault="00E62506" w:rsidP="009E20AA">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9E20AA">
      <w:pPr>
        <w:pStyle w:val="EQ"/>
      </w:pPr>
    </w:p>
    <w:p w14:paraId="10817E17" w14:textId="77777777" w:rsidR="00E62506" w:rsidRPr="009E20AA" w:rsidRDefault="00E62506" w:rsidP="009E20AA">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9E20AA">
      <w:pPr>
        <w:rPr>
          <w:rFonts w:eastAsia="SimSun"/>
          <w:lang w:eastAsia="en-US"/>
        </w:rPr>
      </w:pPr>
      <w:r w:rsidRPr="009E20AA">
        <w:rPr>
          <w:rFonts w:eastAsia="SimSun"/>
          <w:lang w:eastAsia="en-US"/>
        </w:rPr>
        <w:t>where BW</w:t>
      </w:r>
      <w:r w:rsidRPr="009E20AA">
        <w:rPr>
          <w:rFonts w:eastAsia="SimSun"/>
          <w:vertAlign w:val="subscript"/>
          <w:lang w:eastAsia="en-US"/>
        </w:rPr>
        <w:t>Channel(1)</w:t>
      </w:r>
      <w:r w:rsidRPr="009E20AA">
        <w:rPr>
          <w:rFonts w:eastAsia="SimSun"/>
          <w:lang w:eastAsia="en-US"/>
        </w:rPr>
        <w:t xml:space="preserve"> and BW</w:t>
      </w:r>
      <w:r w:rsidRPr="009E20AA">
        <w:rPr>
          <w:rFonts w:eastAsia="SimSun"/>
          <w:vertAlign w:val="subscript"/>
          <w:lang w:eastAsia="en-US"/>
        </w:rPr>
        <w:t>Channel(2)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r w:rsidRPr="009E20AA">
        <w:rPr>
          <w:rFonts w:eastAsia="SimSun"/>
          <w:i/>
          <w:lang w:eastAsia="en-US"/>
        </w:rPr>
        <w:t>GB</w:t>
      </w:r>
      <w:r w:rsidRPr="009E20AA">
        <w:rPr>
          <w:rFonts w:eastAsia="SimSun"/>
          <w:i/>
          <w:vertAlign w:val="subscript"/>
          <w:lang w:eastAsia="en-US"/>
        </w:rPr>
        <w:t>Channel(i)</w:t>
      </w:r>
      <w:r w:rsidRPr="009E20AA">
        <w:rPr>
          <w:rFonts w:eastAsia="SimSun"/>
          <w:lang w:eastAsia="en-US"/>
        </w:rPr>
        <w:t xml:space="preserve"> is the minimum guard band for channel bandwidth i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w:t>
      </w:r>
      <w:r w:rsidRPr="009E20AA">
        <w:rPr>
          <w:szCs w:val="22"/>
          <w:lang w:eastAsia="zh-CN"/>
        </w:rPr>
        <w:lastRenderedPageBreak/>
        <w:t xml:space="preserve">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r w:rsidRPr="009E20AA">
        <w:rPr>
          <w:i/>
        </w:rPr>
        <w:t>GB</w:t>
      </w:r>
      <w:r w:rsidRPr="009E20AA">
        <w:rPr>
          <w:i/>
          <w:vertAlign w:val="subscript"/>
        </w:rPr>
        <w:t>Channel(i)</w:t>
      </w:r>
      <w:r w:rsidRPr="009E20AA">
        <w:t xml:space="preserve"> is the minimum guard band for channel bandwidth i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9E20AA">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9E20AA">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1384608D" w:rsidR="00E62506" w:rsidRPr="009E20AA" w:rsidRDefault="00E62506" w:rsidP="00E62506">
      <w:pPr>
        <w:pStyle w:val="Heading3"/>
      </w:pPr>
      <w:bookmarkStart w:id="760" w:name="_Toc27477773"/>
      <w:bookmarkStart w:id="761" w:name="_Toc36226452"/>
      <w:bookmarkStart w:id="762" w:name="_Toc44323707"/>
      <w:bookmarkStart w:id="763" w:name="_Toc52989858"/>
      <w:bookmarkStart w:id="764" w:name="_Toc60823047"/>
      <w:bookmarkStart w:id="765" w:name="_Toc60824970"/>
      <w:bookmarkStart w:id="766" w:name="_Toc69305867"/>
      <w:bookmarkStart w:id="767" w:name="_Toc69309722"/>
      <w:bookmarkStart w:id="768" w:name="_Toc76020033"/>
      <w:bookmarkStart w:id="769" w:name="_Toc83720503"/>
      <w:bookmarkStart w:id="770" w:name="_Toc90916357"/>
      <w:bookmarkStart w:id="771" w:name="_Toc90916554"/>
      <w:bookmarkStart w:id="772" w:name="_Toc90917310"/>
      <w:r w:rsidRPr="009E20AA">
        <w:t>5.4A.2</w:t>
      </w:r>
      <w:r w:rsidRPr="009E20AA">
        <w:tab/>
        <w:t>Channel raster for CA</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189C597E" w14:textId="77777777" w:rsidR="00E62506" w:rsidRPr="009E20AA" w:rsidRDefault="00E62506" w:rsidP="009E20AA">
      <w:bookmarkStart w:id="773" w:name="_Toc27477774"/>
      <w:bookmarkStart w:id="774" w:name="_Toc36226453"/>
      <w:bookmarkStart w:id="775" w:name="_Toc44323708"/>
      <w:r w:rsidRPr="009E20AA">
        <w:t>For inter-band and intra-band contiguous carrier aggregation, the channel raster requirements in clause 5.4.2 apply for each operating band.</w:t>
      </w:r>
    </w:p>
    <w:p w14:paraId="4121F856" w14:textId="6562666E" w:rsidR="00E62506" w:rsidRPr="009E20AA" w:rsidRDefault="00E62506" w:rsidP="00E62506">
      <w:pPr>
        <w:pStyle w:val="Heading3"/>
      </w:pPr>
      <w:bookmarkStart w:id="776" w:name="_Toc52989859"/>
      <w:bookmarkStart w:id="777" w:name="_Toc60823048"/>
      <w:bookmarkStart w:id="778" w:name="_Toc60824971"/>
      <w:bookmarkStart w:id="779" w:name="_Toc69305868"/>
      <w:bookmarkStart w:id="780" w:name="_Toc69309723"/>
      <w:bookmarkStart w:id="781" w:name="_Toc76020034"/>
      <w:bookmarkStart w:id="782" w:name="_Toc83720504"/>
      <w:bookmarkStart w:id="783" w:name="_Toc90916358"/>
      <w:bookmarkStart w:id="784" w:name="_Toc90916555"/>
      <w:bookmarkStart w:id="785" w:name="_Toc90917311"/>
      <w:r w:rsidRPr="009E20AA">
        <w:t>5.4A.3</w:t>
      </w:r>
      <w:r w:rsidRPr="009E20AA">
        <w:tab/>
        <w:t>Synchronization raster for CA</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4F40D29C" w14:textId="77777777" w:rsidR="00E62506" w:rsidRPr="009E20AA" w:rsidRDefault="00E62506" w:rsidP="009E20AA">
      <w:bookmarkStart w:id="786" w:name="_Toc27477775"/>
      <w:bookmarkStart w:id="787" w:name="_Toc36226454"/>
      <w:bookmarkStart w:id="788" w:name="_Toc44323709"/>
      <w:r w:rsidRPr="009E20AA">
        <w:t>For inter-band and intra-band contiguous carrier aggregation, the synchronization raster requirements in clause 5.4.3 apply for each operating band.</w:t>
      </w:r>
    </w:p>
    <w:p w14:paraId="04DC7C93" w14:textId="21B1B3DC" w:rsidR="00E62506" w:rsidRPr="009E20AA" w:rsidRDefault="00E62506" w:rsidP="00E62506">
      <w:pPr>
        <w:pStyle w:val="Heading3"/>
      </w:pPr>
      <w:bookmarkStart w:id="789" w:name="_Toc52989860"/>
      <w:bookmarkStart w:id="790" w:name="_Toc60823049"/>
      <w:bookmarkStart w:id="791" w:name="_Toc60824972"/>
      <w:bookmarkStart w:id="792" w:name="_Toc69305869"/>
      <w:bookmarkStart w:id="793" w:name="_Toc69309724"/>
      <w:bookmarkStart w:id="794" w:name="_Toc76020035"/>
      <w:bookmarkStart w:id="795" w:name="_Toc83720505"/>
      <w:bookmarkStart w:id="796" w:name="_Toc90916359"/>
      <w:bookmarkStart w:id="797" w:name="_Toc90916556"/>
      <w:bookmarkStart w:id="798" w:name="_Toc90917312"/>
      <w:r w:rsidRPr="009E20AA">
        <w:t>5.4A.4</w:t>
      </w:r>
      <w:r w:rsidRPr="009E20AA">
        <w:tab/>
        <w:t>Tx-Rx frequency separation for CA</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19A3B4F9" w14:textId="77777777" w:rsidR="00E62506" w:rsidRPr="009E20AA" w:rsidRDefault="00E62506" w:rsidP="009E20AA">
      <w:r w:rsidRPr="009E20AA">
        <w:t>For inter-band carrier aggregation, the Tx-Rx frequency separation requirements in subclause 5.4.4 apply for each operating band.</w:t>
      </w:r>
    </w:p>
    <w:p w14:paraId="38627652" w14:textId="77777777" w:rsidR="00E62506" w:rsidRPr="009E20AA" w:rsidRDefault="00E62506" w:rsidP="009E20AA">
      <w:pPr>
        <w:rPr>
          <w:rFonts w:eastAsia="Malgun Gothic"/>
        </w:rPr>
      </w:pPr>
      <w:r w:rsidRPr="009E20AA">
        <w:t>For intra-band contiguous carrier aggregation, the same TX-RX frequency separation as specified in Table 5.4.4-1 is applied to PCC and SCC, respectively.</w:t>
      </w:r>
    </w:p>
    <w:p w14:paraId="3461F4AB" w14:textId="5198FC13" w:rsidR="00E62506" w:rsidRPr="009E20AA" w:rsidRDefault="00E62506" w:rsidP="00E62506">
      <w:pPr>
        <w:pStyle w:val="Heading2"/>
      </w:pPr>
      <w:bookmarkStart w:id="799" w:name="_Toc45888047"/>
      <w:bookmarkStart w:id="800" w:name="_Toc45888646"/>
      <w:bookmarkStart w:id="801" w:name="_Toc52989864"/>
      <w:bookmarkStart w:id="802" w:name="_Toc60823053"/>
      <w:bookmarkStart w:id="803" w:name="_Toc60824976"/>
      <w:bookmarkStart w:id="804" w:name="_Toc69305873"/>
      <w:bookmarkStart w:id="805" w:name="_Toc69309725"/>
      <w:bookmarkStart w:id="806" w:name="_Toc76020036"/>
      <w:bookmarkStart w:id="807" w:name="_Toc83720506"/>
      <w:bookmarkStart w:id="808" w:name="_Toc90916360"/>
      <w:bookmarkStart w:id="809" w:name="_Toc90916557"/>
      <w:bookmarkStart w:id="810" w:name="_Toc90917313"/>
      <w:r w:rsidRPr="009E20AA">
        <w:t>5.4E</w:t>
      </w:r>
      <w:r w:rsidRPr="009E20AA">
        <w:tab/>
        <w:t>Channel arrangement for V2X</w:t>
      </w:r>
      <w:bookmarkEnd w:id="799"/>
      <w:bookmarkEnd w:id="800"/>
      <w:bookmarkEnd w:id="801"/>
      <w:bookmarkEnd w:id="802"/>
      <w:bookmarkEnd w:id="803"/>
      <w:bookmarkEnd w:id="804"/>
      <w:bookmarkEnd w:id="805"/>
      <w:bookmarkEnd w:id="806"/>
      <w:bookmarkEnd w:id="807"/>
      <w:bookmarkEnd w:id="808"/>
      <w:bookmarkEnd w:id="809"/>
      <w:bookmarkEnd w:id="810"/>
    </w:p>
    <w:p w14:paraId="2CF40589" w14:textId="77777777" w:rsidR="00E62506" w:rsidRPr="009E20AA" w:rsidRDefault="00E62506" w:rsidP="00E62506">
      <w:pPr>
        <w:pStyle w:val="Heading3"/>
      </w:pPr>
      <w:bookmarkStart w:id="811" w:name="_Toc45888048"/>
      <w:bookmarkStart w:id="812" w:name="_Toc45888647"/>
      <w:bookmarkStart w:id="813" w:name="_Toc52989865"/>
      <w:bookmarkStart w:id="814" w:name="_Toc60823054"/>
      <w:bookmarkStart w:id="815" w:name="_Toc60824977"/>
      <w:bookmarkStart w:id="816" w:name="_Toc69305874"/>
      <w:bookmarkStart w:id="817" w:name="_Toc69309726"/>
      <w:bookmarkStart w:id="818" w:name="_Toc76020037"/>
      <w:bookmarkStart w:id="819" w:name="_Toc83720507"/>
      <w:bookmarkStart w:id="820" w:name="_Toc90916361"/>
      <w:bookmarkStart w:id="821" w:name="_Toc90916558"/>
      <w:bookmarkStart w:id="822" w:name="_Toc90917314"/>
      <w:r w:rsidRPr="009E20AA">
        <w:t>5.4E.1</w:t>
      </w:r>
      <w:r w:rsidRPr="009E20AA">
        <w:tab/>
        <w:t>Channel spacing</w:t>
      </w:r>
      <w:bookmarkEnd w:id="811"/>
      <w:bookmarkEnd w:id="812"/>
      <w:bookmarkEnd w:id="813"/>
      <w:bookmarkEnd w:id="814"/>
      <w:bookmarkEnd w:id="815"/>
      <w:bookmarkEnd w:id="816"/>
      <w:bookmarkEnd w:id="817"/>
      <w:bookmarkEnd w:id="818"/>
      <w:bookmarkEnd w:id="819"/>
      <w:bookmarkEnd w:id="820"/>
      <w:bookmarkEnd w:id="821"/>
      <w:bookmarkEnd w:id="822"/>
    </w:p>
    <w:p w14:paraId="28852233" w14:textId="77777777" w:rsidR="00E62506" w:rsidRPr="009E20AA" w:rsidRDefault="00E62506" w:rsidP="009E20AA">
      <w:r w:rsidRPr="009E20AA">
        <w:t>For NR V2X, the channel spacing requirements in clause 5.4.1 apply for each operating band.</w:t>
      </w:r>
    </w:p>
    <w:p w14:paraId="167DD8AB" w14:textId="7093AB8A" w:rsidR="00E62506" w:rsidRPr="009E20AA" w:rsidRDefault="00E62506" w:rsidP="00E62506">
      <w:pPr>
        <w:pStyle w:val="Heading3"/>
      </w:pPr>
      <w:bookmarkStart w:id="823" w:name="_Toc45888049"/>
      <w:bookmarkStart w:id="824" w:name="_Toc45888648"/>
      <w:bookmarkStart w:id="825" w:name="_Toc52989866"/>
      <w:bookmarkStart w:id="826" w:name="_Toc60823055"/>
      <w:bookmarkStart w:id="827" w:name="_Toc60824978"/>
      <w:bookmarkStart w:id="828" w:name="_Toc69305875"/>
      <w:bookmarkStart w:id="829" w:name="_Toc69309727"/>
      <w:bookmarkStart w:id="830" w:name="_Toc76020038"/>
      <w:bookmarkStart w:id="831" w:name="_Toc83720508"/>
      <w:bookmarkStart w:id="832" w:name="_Toc90916362"/>
      <w:bookmarkStart w:id="833" w:name="_Toc90916559"/>
      <w:bookmarkStart w:id="834" w:name="_Toc90917315"/>
      <w:r w:rsidRPr="009E20AA">
        <w:t>5.4E.2</w:t>
      </w:r>
      <w:r w:rsidRPr="009E20AA">
        <w:tab/>
        <w:t>Channel raster</w:t>
      </w:r>
      <w:bookmarkEnd w:id="823"/>
      <w:bookmarkEnd w:id="824"/>
      <w:bookmarkEnd w:id="825"/>
      <w:bookmarkEnd w:id="826"/>
      <w:bookmarkEnd w:id="827"/>
      <w:bookmarkEnd w:id="828"/>
      <w:bookmarkEnd w:id="829"/>
      <w:bookmarkEnd w:id="830"/>
      <w:bookmarkEnd w:id="831"/>
      <w:bookmarkEnd w:id="832"/>
      <w:bookmarkEnd w:id="833"/>
      <w:bookmarkEnd w:id="834"/>
    </w:p>
    <w:p w14:paraId="74EDDF4D" w14:textId="77777777" w:rsidR="00E62506" w:rsidRPr="009E20AA" w:rsidRDefault="00E62506" w:rsidP="00E62506">
      <w:pPr>
        <w:pStyle w:val="Heading4"/>
      </w:pPr>
      <w:bookmarkStart w:id="835" w:name="_Toc45888050"/>
      <w:bookmarkStart w:id="836" w:name="_Toc45888649"/>
      <w:bookmarkStart w:id="837" w:name="_Toc52989867"/>
      <w:bookmarkStart w:id="838" w:name="_Toc60823056"/>
      <w:bookmarkStart w:id="839" w:name="_Toc60824979"/>
      <w:bookmarkStart w:id="840" w:name="_Toc69305876"/>
      <w:bookmarkStart w:id="841" w:name="_Toc69309728"/>
      <w:bookmarkStart w:id="842" w:name="_Toc76020039"/>
      <w:bookmarkStart w:id="843" w:name="_Toc83720509"/>
      <w:bookmarkStart w:id="844" w:name="_Toc90916363"/>
      <w:bookmarkStart w:id="845" w:name="_Toc90916560"/>
      <w:bookmarkStart w:id="846" w:name="_Toc90917316"/>
      <w:r w:rsidRPr="009E20AA">
        <w:t>5.4E.2.1</w:t>
      </w:r>
      <w:r w:rsidRPr="009E20AA">
        <w:tab/>
        <w:t>NR-ARFCN and channel raster</w:t>
      </w:r>
      <w:bookmarkEnd w:id="835"/>
      <w:bookmarkEnd w:id="836"/>
      <w:bookmarkEnd w:id="837"/>
      <w:bookmarkEnd w:id="838"/>
      <w:bookmarkEnd w:id="839"/>
      <w:bookmarkEnd w:id="840"/>
      <w:bookmarkEnd w:id="841"/>
      <w:bookmarkEnd w:id="842"/>
      <w:bookmarkEnd w:id="843"/>
      <w:bookmarkEnd w:id="844"/>
      <w:bookmarkEnd w:id="845"/>
      <w:bookmarkEnd w:id="846"/>
    </w:p>
    <w:p w14:paraId="649C7C3D" w14:textId="77777777" w:rsidR="00E62506" w:rsidRPr="009E20AA" w:rsidRDefault="00E62506" w:rsidP="009E20AA">
      <w:r w:rsidRPr="009E20AA">
        <w:t>For NR V2X, the NR-ARFCN and channel raster requirements in clause 5.4.2.1 apply for each operating band.</w:t>
      </w:r>
    </w:p>
    <w:p w14:paraId="62572652" w14:textId="77777777" w:rsidR="00E62506" w:rsidRPr="009E20AA" w:rsidRDefault="00E62506" w:rsidP="009E20AA">
      <w:r w:rsidRPr="009E20AA">
        <w:t>For NR V2X UE, the reference frequency can be shifted by configuration.</w:t>
      </w:r>
    </w:p>
    <w:p w14:paraId="446602C9" w14:textId="77777777" w:rsidR="00E62506" w:rsidRPr="009E20AA" w:rsidRDefault="00E62506" w:rsidP="009E20AA">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9E20AA">
      <w:r w:rsidRPr="009E20AA">
        <w:t>where</w:t>
      </w:r>
    </w:p>
    <w:p w14:paraId="5E5EDA3F" w14:textId="77777777" w:rsidR="00E62506" w:rsidRPr="009E20AA" w:rsidRDefault="00E62506" w:rsidP="009E20AA">
      <w:r w:rsidRPr="009E20AA">
        <w:t>Δ</w:t>
      </w:r>
      <w:r w:rsidRPr="009E20AA">
        <w:rPr>
          <w:vertAlign w:val="subscript"/>
        </w:rPr>
        <w:t>shift</w:t>
      </w:r>
      <w:r w:rsidRPr="009E20AA">
        <w:t xml:space="preserve"> = 0 kHz or 7.5 kHz indicated in IE (</w:t>
      </w:r>
      <w:r w:rsidRPr="009E20AA">
        <w:rPr>
          <w:i/>
        </w:rPr>
        <w:t>frequencyShift7p5khz</w:t>
      </w:r>
      <w:r w:rsidRPr="009E20AA">
        <w:t>), and</w:t>
      </w:r>
    </w:p>
    <w:p w14:paraId="77E77A2D" w14:textId="77777777" w:rsidR="00E62506" w:rsidRPr="009E20AA" w:rsidRDefault="00E62506" w:rsidP="009E20AA">
      <w:r w:rsidRPr="009E20AA">
        <w:t>N can be set as one of following values {-1, 0, 1}, which are signalled by the network in higher layer parameters or configured by pre-configuration parameters.</w:t>
      </w:r>
    </w:p>
    <w:p w14:paraId="064701A5" w14:textId="1A44622F" w:rsidR="00E62506" w:rsidRPr="009E20AA" w:rsidRDefault="00E62506" w:rsidP="00E62506">
      <w:pPr>
        <w:pStyle w:val="Heading4"/>
      </w:pPr>
      <w:bookmarkStart w:id="847" w:name="_Toc45888051"/>
      <w:bookmarkStart w:id="848" w:name="_Toc45888650"/>
      <w:bookmarkStart w:id="849" w:name="_Toc52989868"/>
      <w:bookmarkStart w:id="850" w:name="_Toc60823057"/>
      <w:bookmarkStart w:id="851" w:name="_Toc60824980"/>
      <w:bookmarkStart w:id="852" w:name="_Toc69305877"/>
      <w:bookmarkStart w:id="853" w:name="_Toc69309729"/>
      <w:bookmarkStart w:id="854" w:name="_Toc76020040"/>
      <w:bookmarkStart w:id="855" w:name="_Toc83720510"/>
      <w:bookmarkStart w:id="856" w:name="_Toc90916364"/>
      <w:bookmarkStart w:id="857" w:name="_Toc90916561"/>
      <w:bookmarkStart w:id="858" w:name="_Toc90917317"/>
      <w:r w:rsidRPr="009E20AA">
        <w:t>5.4E.2.2</w:t>
      </w:r>
      <w:r w:rsidRPr="009E20AA">
        <w:tab/>
        <w:t>Channel raster to resource element mapping</w:t>
      </w:r>
      <w:bookmarkEnd w:id="847"/>
      <w:bookmarkEnd w:id="848"/>
      <w:bookmarkEnd w:id="849"/>
      <w:bookmarkEnd w:id="850"/>
      <w:bookmarkEnd w:id="851"/>
      <w:bookmarkEnd w:id="852"/>
      <w:bookmarkEnd w:id="853"/>
      <w:bookmarkEnd w:id="854"/>
      <w:bookmarkEnd w:id="855"/>
      <w:bookmarkEnd w:id="856"/>
      <w:bookmarkEnd w:id="857"/>
      <w:bookmarkEnd w:id="858"/>
    </w:p>
    <w:p w14:paraId="6D16BCA1" w14:textId="77777777" w:rsidR="00E62506" w:rsidRPr="009E20AA" w:rsidRDefault="00E62506" w:rsidP="009E20AA">
      <w:r w:rsidRPr="009E20AA">
        <w:t>For NR V2X, the channel raster to resource element mapping requirements in clause 5.4.2.2 apply for each operating band.</w:t>
      </w:r>
    </w:p>
    <w:p w14:paraId="1C4F5457" w14:textId="0D78BC59" w:rsidR="00E62506" w:rsidRPr="009E20AA" w:rsidRDefault="00E62506" w:rsidP="00E62506">
      <w:pPr>
        <w:pStyle w:val="Heading4"/>
      </w:pPr>
      <w:bookmarkStart w:id="859" w:name="_Toc45888052"/>
      <w:bookmarkStart w:id="860" w:name="_Toc45888651"/>
      <w:bookmarkStart w:id="861" w:name="_Toc52989869"/>
      <w:bookmarkStart w:id="862" w:name="_Toc60823058"/>
      <w:bookmarkStart w:id="863" w:name="_Toc60824981"/>
      <w:bookmarkStart w:id="864" w:name="_Toc69305878"/>
      <w:bookmarkStart w:id="865" w:name="_Toc69309730"/>
      <w:bookmarkStart w:id="866" w:name="_Toc76020041"/>
      <w:bookmarkStart w:id="867" w:name="_Toc83720511"/>
      <w:bookmarkStart w:id="868" w:name="_Toc90916365"/>
      <w:bookmarkStart w:id="869" w:name="_Toc90916562"/>
      <w:bookmarkStart w:id="870" w:name="_Toc90917318"/>
      <w:r w:rsidRPr="009E20AA">
        <w:t>5.4E.2.3</w:t>
      </w:r>
      <w:r w:rsidRPr="009E20AA">
        <w:tab/>
        <w:t>Channel raster entries for each operating band</w:t>
      </w:r>
      <w:bookmarkEnd w:id="859"/>
      <w:bookmarkEnd w:id="860"/>
      <w:bookmarkEnd w:id="861"/>
      <w:bookmarkEnd w:id="862"/>
      <w:bookmarkEnd w:id="863"/>
      <w:bookmarkEnd w:id="864"/>
      <w:bookmarkEnd w:id="865"/>
      <w:bookmarkEnd w:id="866"/>
      <w:bookmarkEnd w:id="867"/>
      <w:bookmarkEnd w:id="868"/>
      <w:bookmarkEnd w:id="869"/>
      <w:bookmarkEnd w:id="870"/>
    </w:p>
    <w:p w14:paraId="2A635E28" w14:textId="77777777" w:rsidR="00E62506" w:rsidRPr="009E20AA" w:rsidRDefault="00E62506" w:rsidP="009E20AA">
      <w:r w:rsidRPr="009E20AA">
        <w:t xml:space="preserve">For NR V2X, the channel raster entries, the channel raster entries requirements in clause 5.4.2.3 apply for each operating band. </w:t>
      </w:r>
    </w:p>
    <w:p w14:paraId="411FE21F" w14:textId="77777777" w:rsidR="00E62506" w:rsidRPr="009E20AA" w:rsidRDefault="00E62506" w:rsidP="009E20AA">
      <w:pPr>
        <w:rPr>
          <w:rFonts w:eastAsia="Malgun Gothic"/>
        </w:rPr>
      </w:pPr>
      <w:r w:rsidRPr="009E20AA">
        <w:lastRenderedPageBreak/>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9E20AA">
      <w:pPr>
        <w:rPr>
          <w:rFonts w:eastAsia="SimSun"/>
          <w:lang w:eastAsia="zh-CN"/>
        </w:rPr>
      </w:pPr>
      <w:r w:rsidRPr="009E20AA">
        <w:rPr>
          <w:rFonts w:eastAsia="SimSun"/>
          <w:lang w:eastAsia="zh-CN"/>
        </w:rPr>
        <w:t>For NR V2X operating band n47, ΔF</w:t>
      </w:r>
      <w:r w:rsidRPr="009E20AA">
        <w:rPr>
          <w:rFonts w:eastAsia="SimSun"/>
          <w:vertAlign w:val="subscript"/>
          <w:lang w:eastAsia="zh-CN"/>
        </w:rPr>
        <w:t>Raster</w:t>
      </w:r>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ΔF</w:t>
      </w:r>
      <w:r w:rsidRPr="009E20AA">
        <w:rPr>
          <w:rFonts w:eastAsia="SimSun"/>
          <w:vertAlign w:val="subscript"/>
          <w:lang w:eastAsia="zh-CN"/>
        </w:rPr>
        <w:t>Global</w:t>
      </w:r>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r w:rsidRPr="009E20AA">
        <w:rPr>
          <w:rFonts w:eastAsia="SimSun"/>
          <w:i/>
          <w:lang w:eastAsia="zh-CN"/>
        </w:rPr>
        <w:t>I</w:t>
      </w:r>
      <w:r w:rsidRPr="009E20AA">
        <w:rPr>
          <w:rFonts w:eastAsia="SimSun"/>
          <w:i/>
          <w:vertAlign w:val="superscript"/>
          <w:lang w:eastAsia="zh-CN"/>
        </w:rPr>
        <w:t>th</w:t>
      </w:r>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0ACA6F8A" w:rsidR="00E62506" w:rsidRPr="009E20AA" w:rsidRDefault="00E62506" w:rsidP="00E62506">
      <w:pPr>
        <w:pStyle w:val="Heading3"/>
      </w:pPr>
      <w:bookmarkStart w:id="871" w:name="_Toc45888053"/>
      <w:bookmarkStart w:id="872" w:name="_Toc45888652"/>
      <w:bookmarkStart w:id="873" w:name="_Toc52989870"/>
      <w:bookmarkStart w:id="874" w:name="_Toc60823059"/>
      <w:bookmarkStart w:id="875" w:name="_Toc60824982"/>
      <w:bookmarkStart w:id="876" w:name="_Toc69305879"/>
      <w:bookmarkStart w:id="877" w:name="_Toc69309731"/>
      <w:bookmarkStart w:id="878" w:name="_Toc76020042"/>
      <w:bookmarkStart w:id="879" w:name="_Toc83720512"/>
      <w:bookmarkStart w:id="880" w:name="_Toc90916366"/>
      <w:bookmarkStart w:id="881" w:name="_Toc90916563"/>
      <w:bookmarkStart w:id="882" w:name="_Toc90917319"/>
      <w:r w:rsidRPr="009E20AA">
        <w:t>5.4E.3</w:t>
      </w:r>
      <w:r w:rsidRPr="009E20AA">
        <w:tab/>
        <w:t>Synchronization raster for V2X</w:t>
      </w:r>
      <w:bookmarkEnd w:id="871"/>
      <w:bookmarkEnd w:id="872"/>
      <w:bookmarkEnd w:id="873"/>
      <w:bookmarkEnd w:id="874"/>
      <w:bookmarkEnd w:id="875"/>
      <w:bookmarkEnd w:id="876"/>
      <w:bookmarkEnd w:id="877"/>
      <w:bookmarkEnd w:id="878"/>
      <w:bookmarkEnd w:id="879"/>
      <w:bookmarkEnd w:id="880"/>
      <w:bookmarkEnd w:id="881"/>
      <w:bookmarkEnd w:id="882"/>
    </w:p>
    <w:p w14:paraId="5B724F03" w14:textId="77777777" w:rsidR="00E62506" w:rsidRPr="009E20AA" w:rsidRDefault="00E62506" w:rsidP="009E20AA">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3" w:name="_Toc27477776"/>
      <w:bookmarkStart w:id="884" w:name="_Toc36226455"/>
      <w:bookmarkStart w:id="885" w:name="_Toc44323710"/>
      <w:bookmarkStart w:id="886" w:name="_Toc52989871"/>
      <w:bookmarkStart w:id="887" w:name="_Toc60823060"/>
      <w:bookmarkStart w:id="888" w:name="_Toc60824983"/>
      <w:bookmarkStart w:id="889" w:name="_Toc69305880"/>
      <w:bookmarkStart w:id="890" w:name="_Toc69309732"/>
      <w:bookmarkStart w:id="891" w:name="_Toc76020043"/>
      <w:bookmarkStart w:id="892" w:name="_Toc83720513"/>
      <w:bookmarkStart w:id="893" w:name="_Toc90916367"/>
      <w:bookmarkStart w:id="894" w:name="_Toc90916564"/>
      <w:bookmarkStart w:id="895" w:name="_Toc90917320"/>
      <w:bookmarkStart w:id="896" w:name="_Hlk508136926"/>
      <w:r w:rsidRPr="009E20AA">
        <w:t>5.5</w:t>
      </w:r>
      <w:r w:rsidRPr="009E20AA">
        <w:tab/>
        <w:t>Void</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0BC1AF3B" w14:textId="77777777" w:rsidR="00E62506" w:rsidRPr="009E20AA" w:rsidRDefault="00E62506" w:rsidP="00E62506">
      <w:pPr>
        <w:pStyle w:val="Heading2"/>
      </w:pPr>
      <w:bookmarkStart w:id="897" w:name="_Toc27477777"/>
      <w:bookmarkStart w:id="898" w:name="_Toc36226456"/>
      <w:bookmarkStart w:id="899" w:name="_Toc44323711"/>
      <w:bookmarkStart w:id="900" w:name="_Toc52989872"/>
      <w:bookmarkStart w:id="901" w:name="_Toc60823061"/>
      <w:bookmarkStart w:id="902" w:name="_Toc60824984"/>
      <w:bookmarkStart w:id="903" w:name="_Toc69305881"/>
      <w:bookmarkStart w:id="904" w:name="_Toc69309733"/>
      <w:bookmarkStart w:id="905" w:name="_Toc76020044"/>
      <w:bookmarkStart w:id="906" w:name="_Toc83720514"/>
      <w:bookmarkStart w:id="907" w:name="_Toc90916368"/>
      <w:bookmarkStart w:id="908" w:name="_Toc90916565"/>
      <w:bookmarkStart w:id="909" w:name="_Toc90917321"/>
      <w:r w:rsidRPr="009E20AA">
        <w:t>5.5A</w:t>
      </w:r>
      <w:r w:rsidRPr="009E20AA">
        <w:tab/>
        <w:t>Configurations for CA</w:t>
      </w:r>
      <w:bookmarkStart w:id="910" w:name="_Toc21344223"/>
      <w:bookmarkStart w:id="911" w:name="_Toc29801707"/>
      <w:bookmarkStart w:id="912" w:name="_Toc29802131"/>
      <w:bookmarkStart w:id="913" w:name="_Toc29802756"/>
      <w:bookmarkStart w:id="914" w:name="_Toc36107498"/>
      <w:bookmarkStart w:id="915" w:name="_Toc37251257"/>
      <w:bookmarkStart w:id="916" w:name="_Toc45888056"/>
      <w:bookmarkStart w:id="917" w:name="_Toc45888655"/>
      <w:bookmarkEnd w:id="897"/>
      <w:bookmarkEnd w:id="898"/>
      <w:bookmarkEnd w:id="899"/>
      <w:bookmarkEnd w:id="900"/>
      <w:bookmarkEnd w:id="901"/>
      <w:bookmarkEnd w:id="902"/>
      <w:bookmarkEnd w:id="903"/>
      <w:bookmarkEnd w:id="904"/>
      <w:bookmarkEnd w:id="905"/>
      <w:bookmarkEnd w:id="906"/>
      <w:bookmarkEnd w:id="907"/>
      <w:bookmarkEnd w:id="908"/>
      <w:bookmarkEnd w:id="909"/>
    </w:p>
    <w:p w14:paraId="206C154B" w14:textId="77777777" w:rsidR="00E62506" w:rsidRPr="009E20AA" w:rsidRDefault="00E62506" w:rsidP="00E62506">
      <w:pPr>
        <w:pStyle w:val="Heading3"/>
      </w:pPr>
      <w:bookmarkStart w:id="918" w:name="_Toc60823062"/>
      <w:bookmarkStart w:id="919" w:name="_Toc60824985"/>
      <w:bookmarkStart w:id="920" w:name="_Toc69305882"/>
      <w:bookmarkStart w:id="921" w:name="_Toc69309734"/>
      <w:bookmarkStart w:id="922" w:name="_Toc76020045"/>
      <w:bookmarkStart w:id="923" w:name="_Toc83720515"/>
      <w:bookmarkStart w:id="924" w:name="_Toc90916369"/>
      <w:bookmarkStart w:id="925" w:name="_Toc90916566"/>
      <w:bookmarkStart w:id="926" w:name="_Toc90917322"/>
      <w:r w:rsidRPr="009E20AA">
        <w:t>5.5A.0</w:t>
      </w:r>
      <w:r w:rsidRPr="009E20AA">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D79B430" w14:textId="77777777" w:rsidR="00E62506" w:rsidRPr="009E20AA" w:rsidRDefault="00E62506" w:rsidP="009E20AA">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71027C63" w14:textId="77777777" w:rsidR="00E62506" w:rsidRPr="009E20AA" w:rsidRDefault="00E62506" w:rsidP="009E20AA">
      <w:bookmarkStart w:id="927"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7"/>
    </w:p>
    <w:p w14:paraId="076AD1FD" w14:textId="77777777" w:rsidR="00E62506" w:rsidRPr="009E20AA" w:rsidRDefault="00E62506" w:rsidP="009E20AA">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28" w:name="_Toc27477778"/>
      <w:bookmarkStart w:id="929" w:name="_Toc36226457"/>
      <w:bookmarkStart w:id="930" w:name="_Toc44323712"/>
      <w:bookmarkStart w:id="931" w:name="_Toc52989873"/>
      <w:bookmarkStart w:id="932" w:name="_Toc60823064"/>
      <w:bookmarkStart w:id="933" w:name="_Toc60824986"/>
      <w:bookmarkStart w:id="934" w:name="_Toc69305883"/>
      <w:bookmarkStart w:id="935" w:name="_Toc69309735"/>
      <w:bookmarkStart w:id="936" w:name="_Toc76020046"/>
      <w:bookmarkStart w:id="937" w:name="_Toc83720516"/>
      <w:bookmarkStart w:id="938" w:name="_Toc90916370"/>
      <w:bookmarkStart w:id="939" w:name="_Toc90916567"/>
      <w:bookmarkStart w:id="940" w:name="_Toc90917323"/>
      <w:r w:rsidRPr="009E20AA">
        <w:t>5.5A.1</w:t>
      </w:r>
      <w:r w:rsidRPr="009E20AA">
        <w:tab/>
        <w:t>Configurations for intra-band contiguous CA</w:t>
      </w:r>
      <w:bookmarkEnd w:id="928"/>
      <w:bookmarkEnd w:id="929"/>
      <w:bookmarkEnd w:id="930"/>
      <w:bookmarkEnd w:id="931"/>
      <w:bookmarkEnd w:id="932"/>
      <w:bookmarkEnd w:id="933"/>
      <w:bookmarkEnd w:id="934"/>
      <w:bookmarkEnd w:id="935"/>
      <w:bookmarkEnd w:id="936"/>
      <w:bookmarkEnd w:id="937"/>
      <w:bookmarkEnd w:id="938"/>
      <w:bookmarkEnd w:id="939"/>
      <w:bookmarkEnd w:id="940"/>
    </w:p>
    <w:p w14:paraId="6AE2AB72" w14:textId="77777777" w:rsidR="00D04DBA" w:rsidRPr="009E20AA" w:rsidRDefault="00D04DBA" w:rsidP="009E20AA">
      <w:pPr>
        <w:rPr>
          <w:lang w:eastAsia="zh-CN"/>
        </w:rPr>
      </w:pPr>
      <w:bookmarkStart w:id="941" w:name="_Hlk39830486"/>
      <w:bookmarkEnd w:id="896"/>
      <w:r w:rsidRPr="009E20AA">
        <w:t>Power class 3 is supported for all uplinks. Power classes other than power class 3 are supported as indicated in Table 5.5A.1-1.</w:t>
      </w:r>
    </w:p>
    <w:p w14:paraId="1B686720" w14:textId="02ECB488" w:rsidR="00E62506" w:rsidRPr="009E20AA" w:rsidRDefault="00E62506" w:rsidP="009E20AA">
      <w:pPr>
        <w:pStyle w:val="TH"/>
      </w:pPr>
      <w:r w:rsidRPr="009E20AA">
        <w:lastRenderedPageBreak/>
        <w:t xml:space="preserve">Table 5.5A.1-1: </w:t>
      </w:r>
      <w:bookmarkEnd w:id="941"/>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9E20AA">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9E20AA">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9E20AA">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9E20A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9E20AA">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9E20AA">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9E20AA">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9E20AA">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9E20AA">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9E20AA">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9E20AA">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9E20AA">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9E20AA">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9E20A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9E20AA">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9E20AA">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9E20A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9E20A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9E20AA">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9E20A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9E20A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9E20AA">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77777777" w:rsidR="00E62506" w:rsidRPr="009E20AA" w:rsidRDefault="00E62506" w:rsidP="009E20AA">
            <w:pPr>
              <w:pStyle w:val="TAC"/>
            </w:pPr>
            <w:r w:rsidRPr="009E20AA">
              <w:t>CA_n41C</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9E20AA">
            <w:pPr>
              <w:pStyle w:val="TAC"/>
              <w:rPr>
                <w:vertAlign w:val="superscript"/>
              </w:rPr>
            </w:pPr>
            <w:r w:rsidRPr="009E20AA">
              <w:t>n41</w:t>
            </w:r>
            <w:r w:rsidRPr="009E20AA">
              <w:rPr>
                <w:vertAlign w:val="superscript"/>
              </w:rPr>
              <w:t>4,5</w:t>
            </w:r>
          </w:p>
          <w:p w14:paraId="1BFA2B25" w14:textId="36B2F80A" w:rsidR="00E62506" w:rsidRPr="009E20AA" w:rsidRDefault="00E62506" w:rsidP="009E20AA">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9E20A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9E20AA">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9E20A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9E20AA">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9E20AA">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9E20AA">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9E20AA">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9E20AA">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9E20A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9E20AA">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9E20A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9E20AA">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9E20AA">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9E20A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9E20AA">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9E20AA">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9E20AA">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9E20AA">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9E20AA">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9E20AA">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9E20AA">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9E20AA">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9E20AA">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9E20A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9E20A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9E20AA">
            <w:pPr>
              <w:pStyle w:val="TAC"/>
            </w:pPr>
          </w:p>
        </w:tc>
        <w:tc>
          <w:tcPr>
            <w:tcW w:w="1080" w:type="dxa"/>
            <w:tcBorders>
              <w:left w:val="single" w:sz="6" w:space="0" w:color="auto"/>
              <w:right w:val="single" w:sz="6" w:space="0" w:color="auto"/>
            </w:tcBorders>
          </w:tcPr>
          <w:p w14:paraId="386A436C" w14:textId="77777777" w:rsidR="00E62506" w:rsidRPr="009E20AA" w:rsidRDefault="00E62506" w:rsidP="009E20AA">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9E20AA">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9E20AA">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9E20A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9E20A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9E20AA">
            <w:pPr>
              <w:pStyle w:val="TAC"/>
            </w:pPr>
          </w:p>
        </w:tc>
        <w:tc>
          <w:tcPr>
            <w:tcW w:w="1080" w:type="dxa"/>
            <w:tcBorders>
              <w:left w:val="single" w:sz="6" w:space="0" w:color="auto"/>
              <w:right w:val="single" w:sz="6" w:space="0" w:color="auto"/>
            </w:tcBorders>
          </w:tcPr>
          <w:p w14:paraId="66D6D998" w14:textId="77777777" w:rsidR="00E62506" w:rsidRPr="009E20AA" w:rsidRDefault="00E62506" w:rsidP="009E20AA">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9E20AA">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9E20AA">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9E20AA">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9E20A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9E20A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9E20AA">
            <w:pPr>
              <w:pStyle w:val="TAC"/>
            </w:pPr>
          </w:p>
        </w:tc>
        <w:tc>
          <w:tcPr>
            <w:tcW w:w="1080" w:type="dxa"/>
            <w:tcBorders>
              <w:left w:val="single" w:sz="6" w:space="0" w:color="auto"/>
              <w:right w:val="single" w:sz="6" w:space="0" w:color="auto"/>
            </w:tcBorders>
          </w:tcPr>
          <w:p w14:paraId="7C336DF7" w14:textId="77777777" w:rsidR="00E62506" w:rsidRPr="009E20AA" w:rsidRDefault="00E62506" w:rsidP="009E20AA">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9E20AA">
            <w:pPr>
              <w:pStyle w:val="TAC"/>
            </w:pPr>
            <w:r w:rsidRPr="009E20AA">
              <w:t>0</w:t>
            </w:r>
          </w:p>
        </w:tc>
      </w:tr>
      <w:tr w:rsidR="00E62506" w:rsidRPr="009E20AA"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9E20AA" w:rsidRDefault="00E62506" w:rsidP="009E20AA">
            <w:pPr>
              <w:pStyle w:val="TAC"/>
            </w:pPr>
            <w:r w:rsidRPr="009E20AA">
              <w:t>CA_n46E</w:t>
            </w:r>
          </w:p>
        </w:tc>
        <w:tc>
          <w:tcPr>
            <w:tcW w:w="990" w:type="dxa"/>
            <w:tcBorders>
              <w:left w:val="single" w:sz="6" w:space="0" w:color="auto"/>
              <w:right w:val="single" w:sz="6" w:space="0" w:color="auto"/>
            </w:tcBorders>
          </w:tcPr>
          <w:p w14:paraId="01E7066C"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9E20AA" w:rsidRDefault="00E62506" w:rsidP="009E20A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9E20AA" w:rsidRDefault="00E62506" w:rsidP="009E20AA">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9E20AA" w:rsidRDefault="00E62506" w:rsidP="009E20AA">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9E20AA" w:rsidRDefault="00E62506" w:rsidP="009E20AA">
            <w:pPr>
              <w:pStyle w:val="TAC"/>
            </w:pPr>
            <w:r w:rsidRPr="009E20AA">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9E20AA" w:rsidRDefault="00E62506" w:rsidP="009E20AA">
            <w:pPr>
              <w:pStyle w:val="TAC"/>
            </w:pPr>
          </w:p>
        </w:tc>
        <w:tc>
          <w:tcPr>
            <w:tcW w:w="1080" w:type="dxa"/>
            <w:tcBorders>
              <w:left w:val="single" w:sz="6" w:space="0" w:color="auto"/>
              <w:right w:val="single" w:sz="6" w:space="0" w:color="auto"/>
            </w:tcBorders>
          </w:tcPr>
          <w:p w14:paraId="0F8C643F" w14:textId="77777777" w:rsidR="00E62506" w:rsidRPr="009E20AA" w:rsidRDefault="00E62506" w:rsidP="009E20AA">
            <w:pPr>
              <w:pStyle w:val="TAC"/>
              <w:rPr>
                <w:rFonts w:eastAsia="Yu Mincho"/>
              </w:rPr>
            </w:pPr>
            <w:r w:rsidRPr="009E20AA">
              <w:rPr>
                <w:rFonts w:eastAsia="Yu Mincho"/>
              </w:rPr>
              <w:t>320</w:t>
            </w:r>
          </w:p>
        </w:tc>
        <w:tc>
          <w:tcPr>
            <w:tcW w:w="1318" w:type="dxa"/>
            <w:tcBorders>
              <w:left w:val="single" w:sz="6" w:space="0" w:color="auto"/>
              <w:right w:val="single" w:sz="4" w:space="0" w:color="auto"/>
            </w:tcBorders>
          </w:tcPr>
          <w:p w14:paraId="17EE736C" w14:textId="77777777" w:rsidR="00E62506" w:rsidRPr="009E20AA" w:rsidRDefault="00E62506" w:rsidP="009E20AA">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9E20AA">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9E20AA">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9E20A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9E20A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9E20AA">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9E20AA">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9E20AA">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9E20AA">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9E20AA">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9E20A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9E20A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9E20A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9E20AA">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9E20AA">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9E20AA">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9E20AA">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9E20AA">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9E20A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9E20AA">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9E20AA">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9E20AA">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9E20AA">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9E20AA">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9E20AA">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9E20AA">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9E20AA">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9E20A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9E20A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9E20AA">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9E20AA">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9E20A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9E20A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9E20AA">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9E20AA">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9E20AA">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9E20A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9E20A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9E20AA">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9E20AA">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9E20AA">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9E20AA">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9E20A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9E20A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9E20AA">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9E20AA">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9E20AA">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9E20AA">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9E20AA">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9E20AA">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9E20AA">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9E20AA">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9E20AA">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9E20AA">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9E20AA">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9E20A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9E20AA">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9E20AA">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9E20AA">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9E20A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9E20A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9E20AA">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9E20A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9E20A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9E20A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9E20AA">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9E20AA">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9E20AA">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9E20AA">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9E20AA">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9E20A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9E20AA">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9E20AA">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9E20AA">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9E20AA">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9E20AA">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9E20AA">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9E20AA">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9E20AA">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9E20AA">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9E20A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9E20A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9E20A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9E20A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9E20AA">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9E20AA">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9E20AA">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9E20AA">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9E20A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9E20A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9E20AA">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9E20AA">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9E20AA">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9E20AA">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9E20A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9E20AA">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9E20AA">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9E20AA">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9E20A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9E20AA">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9E20A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9E20AA">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9E20A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9E20AA">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9E20AA">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9E20AA">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9E20A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9E20AA">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9E20AA">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9E20AA">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9E20AA">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9E20AA">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9E20AA">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9E20AA">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9E20AA">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9E20AA">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9E20AA">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9E20AA">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9E20A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9E20AA">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9E20AA">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9E20AA">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9E20AA">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9E20A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9E20A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9E20AA">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9E20AA">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9E20A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9E20AA">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9E20AA">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9E20A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9E20AA">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9E20AA">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9E20AA">
            <w:pPr>
              <w:pStyle w:val="TAC"/>
            </w:pPr>
            <w:r w:rsidRPr="009E20AA">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9E20AA">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9E20AA">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9E20A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9E20AA">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9E20AA">
            <w:pPr>
              <w:pStyle w:val="TAC"/>
            </w:pPr>
            <w:r w:rsidRPr="009E20AA">
              <w:t>0</w:t>
            </w:r>
          </w:p>
        </w:tc>
      </w:tr>
      <w:tr w:rsidR="00E62506" w:rsidRPr="009E20AA" w14:paraId="58E9C1B2" w14:textId="77777777" w:rsidTr="009E20AA">
        <w:trPr>
          <w:trHeight w:val="304"/>
          <w:jc w:val="center"/>
        </w:trPr>
        <w:tc>
          <w:tcPr>
            <w:tcW w:w="1307" w:type="dxa"/>
            <w:vMerge w:val="restart"/>
            <w:tcBorders>
              <w:top w:val="single" w:sz="6" w:space="0" w:color="auto"/>
              <w:left w:val="single" w:sz="4" w:space="0" w:color="auto"/>
              <w:right w:val="single" w:sz="6" w:space="0" w:color="auto"/>
            </w:tcBorders>
            <w:vAlign w:val="center"/>
          </w:tcPr>
          <w:p w14:paraId="3B351F49" w14:textId="70E8043E" w:rsidR="00E62506" w:rsidRPr="009E20AA" w:rsidRDefault="00E62506" w:rsidP="009E20AA">
            <w:pPr>
              <w:pStyle w:val="TAC"/>
            </w:pPr>
          </w:p>
        </w:tc>
        <w:tc>
          <w:tcPr>
            <w:tcW w:w="990" w:type="dxa"/>
            <w:vMerge w:val="restart"/>
            <w:tcBorders>
              <w:top w:val="single" w:sz="6" w:space="0" w:color="auto"/>
              <w:left w:val="single" w:sz="6" w:space="0" w:color="auto"/>
              <w:right w:val="single" w:sz="6" w:space="0" w:color="auto"/>
            </w:tcBorders>
            <w:vAlign w:val="center"/>
          </w:tcPr>
          <w:p w14:paraId="7FFE07A9" w14:textId="0FF7C15A"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78DDEC" w14:textId="2EC152DE"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AE68691" w14:textId="4994D8D4"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tcPr>
          <w:p w14:paraId="28C54EBB"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346A1EB2"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6628666F" w14:textId="77777777" w:rsidR="00E62506" w:rsidRPr="009E20AA" w:rsidRDefault="00E62506" w:rsidP="009E20AA">
            <w:pPr>
              <w:pStyle w:val="TAC"/>
            </w:pPr>
          </w:p>
        </w:tc>
        <w:tc>
          <w:tcPr>
            <w:tcW w:w="1080" w:type="dxa"/>
            <w:vMerge w:val="restart"/>
            <w:tcBorders>
              <w:top w:val="single" w:sz="6" w:space="0" w:color="auto"/>
              <w:left w:val="single" w:sz="6" w:space="0" w:color="auto"/>
              <w:right w:val="single" w:sz="6" w:space="0" w:color="auto"/>
            </w:tcBorders>
            <w:vAlign w:val="center"/>
          </w:tcPr>
          <w:p w14:paraId="36EE8D03" w14:textId="6E4F101C" w:rsidR="00E62506" w:rsidRPr="009E20AA" w:rsidRDefault="00E62506" w:rsidP="009E20AA">
            <w:pPr>
              <w:pStyle w:val="TAC"/>
              <w:rPr>
                <w:rFonts w:eastAsia="Yu Mincho"/>
              </w:rPr>
            </w:pPr>
          </w:p>
        </w:tc>
        <w:tc>
          <w:tcPr>
            <w:tcW w:w="1318" w:type="dxa"/>
            <w:vMerge w:val="restart"/>
            <w:tcBorders>
              <w:top w:val="single" w:sz="6" w:space="0" w:color="auto"/>
              <w:left w:val="single" w:sz="6" w:space="0" w:color="auto"/>
              <w:right w:val="single" w:sz="4" w:space="0" w:color="auto"/>
            </w:tcBorders>
            <w:vAlign w:val="center"/>
          </w:tcPr>
          <w:p w14:paraId="78A47A03" w14:textId="6A29ECDE" w:rsidR="00E62506" w:rsidRPr="009E20AA" w:rsidRDefault="00E62506" w:rsidP="009E20AA">
            <w:pPr>
              <w:pStyle w:val="TAC"/>
            </w:pPr>
          </w:p>
        </w:tc>
      </w:tr>
      <w:tr w:rsidR="00E62506" w:rsidRPr="009E20AA" w14:paraId="4D272442" w14:textId="77777777" w:rsidTr="009E20AA">
        <w:trPr>
          <w:trHeight w:val="304"/>
          <w:jc w:val="center"/>
        </w:trPr>
        <w:tc>
          <w:tcPr>
            <w:tcW w:w="1307" w:type="dxa"/>
            <w:vMerge/>
            <w:tcBorders>
              <w:left w:val="single" w:sz="4" w:space="0" w:color="auto"/>
              <w:right w:val="single" w:sz="6" w:space="0" w:color="auto"/>
            </w:tcBorders>
            <w:vAlign w:val="center"/>
          </w:tcPr>
          <w:p w14:paraId="1AB8A634" w14:textId="77777777" w:rsidR="00E62506" w:rsidRPr="009E20AA" w:rsidRDefault="00E62506" w:rsidP="009E20AA"/>
        </w:tc>
        <w:tc>
          <w:tcPr>
            <w:tcW w:w="990" w:type="dxa"/>
            <w:vMerge/>
            <w:tcBorders>
              <w:left w:val="single" w:sz="6" w:space="0" w:color="auto"/>
              <w:right w:val="single" w:sz="6" w:space="0" w:color="auto"/>
            </w:tcBorders>
            <w:vAlign w:val="center"/>
          </w:tcPr>
          <w:p w14:paraId="38CCD8E1"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vAlign w:val="center"/>
          </w:tcPr>
          <w:p w14:paraId="25A90E3A" w14:textId="6570F3A9"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1937C6B" w14:textId="394093A1"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tcPr>
          <w:p w14:paraId="7218FB4C"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436D7810"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59A3D58D"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7D4476F5"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4694950E" w14:textId="77777777" w:rsidR="00E62506" w:rsidRPr="009E20AA" w:rsidRDefault="00E62506" w:rsidP="009E20AA"/>
        </w:tc>
      </w:tr>
      <w:tr w:rsidR="00E62506" w:rsidRPr="009E20AA" w14:paraId="745C5031" w14:textId="77777777" w:rsidTr="00C31988">
        <w:trPr>
          <w:trHeight w:val="304"/>
          <w:jc w:val="center"/>
        </w:trPr>
        <w:tc>
          <w:tcPr>
            <w:tcW w:w="1307" w:type="dxa"/>
            <w:vMerge/>
            <w:tcBorders>
              <w:left w:val="single" w:sz="4" w:space="0" w:color="auto"/>
              <w:right w:val="single" w:sz="6" w:space="0" w:color="auto"/>
            </w:tcBorders>
            <w:vAlign w:val="center"/>
          </w:tcPr>
          <w:p w14:paraId="71A6E093" w14:textId="77777777" w:rsidR="00E62506" w:rsidRPr="009E20AA" w:rsidRDefault="00E62506" w:rsidP="009E20AA"/>
        </w:tc>
        <w:tc>
          <w:tcPr>
            <w:tcW w:w="990" w:type="dxa"/>
            <w:vMerge/>
            <w:tcBorders>
              <w:left w:val="single" w:sz="6" w:space="0" w:color="auto"/>
              <w:right w:val="single" w:sz="6" w:space="0" w:color="auto"/>
            </w:tcBorders>
            <w:vAlign w:val="center"/>
          </w:tcPr>
          <w:p w14:paraId="2A02571F"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vAlign w:val="center"/>
          </w:tcPr>
          <w:p w14:paraId="36D51382" w14:textId="7D6C5D47" w:rsidR="00E62506" w:rsidRPr="009E20AA" w:rsidRDefault="00E62506" w:rsidP="009E20A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75A3480" w14:textId="41436C2C" w:rsidR="00E62506" w:rsidRPr="009E20AA" w:rsidRDefault="00E62506" w:rsidP="009E20A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4A9CD6E9"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7DED7C43"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1AC50B75"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14553763"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243A8711" w14:textId="77777777" w:rsidR="00E62506" w:rsidRPr="009E20AA" w:rsidRDefault="00E62506" w:rsidP="009E20AA"/>
        </w:tc>
      </w:tr>
      <w:tr w:rsidR="00E62506" w:rsidRPr="009E20AA" w14:paraId="2BECE2E2" w14:textId="77777777" w:rsidTr="00C31988">
        <w:trPr>
          <w:trHeight w:val="304"/>
          <w:jc w:val="center"/>
        </w:trPr>
        <w:tc>
          <w:tcPr>
            <w:tcW w:w="1307" w:type="dxa"/>
            <w:vMerge/>
            <w:tcBorders>
              <w:left w:val="single" w:sz="4" w:space="0" w:color="auto"/>
              <w:right w:val="single" w:sz="6" w:space="0" w:color="auto"/>
            </w:tcBorders>
            <w:vAlign w:val="center"/>
          </w:tcPr>
          <w:p w14:paraId="147D70C6" w14:textId="77777777" w:rsidR="00E62506" w:rsidRPr="009E20AA" w:rsidRDefault="00E62506" w:rsidP="009E20AA"/>
        </w:tc>
        <w:tc>
          <w:tcPr>
            <w:tcW w:w="990" w:type="dxa"/>
            <w:vMerge/>
            <w:tcBorders>
              <w:left w:val="single" w:sz="6" w:space="0" w:color="auto"/>
              <w:right w:val="single" w:sz="6" w:space="0" w:color="auto"/>
            </w:tcBorders>
            <w:vAlign w:val="center"/>
          </w:tcPr>
          <w:p w14:paraId="2B5C10E8"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vAlign w:val="center"/>
          </w:tcPr>
          <w:p w14:paraId="060157DF" w14:textId="5299A5BB" w:rsidR="00E62506" w:rsidRPr="009E20AA" w:rsidRDefault="00E62506" w:rsidP="009E20A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7C94B357" w14:textId="6B77D74A" w:rsidR="00E62506" w:rsidRPr="009E20AA" w:rsidRDefault="00E62506" w:rsidP="009E20A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6FB10CAF"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76408DFB"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2593D27E" w14:textId="77777777" w:rsidR="00E62506" w:rsidRPr="009E20AA" w:rsidRDefault="00E62506" w:rsidP="009E20AA">
            <w:pPr>
              <w:pStyle w:val="TAC"/>
            </w:pPr>
          </w:p>
        </w:tc>
        <w:tc>
          <w:tcPr>
            <w:tcW w:w="1080" w:type="dxa"/>
            <w:vMerge/>
            <w:tcBorders>
              <w:left w:val="single" w:sz="6" w:space="0" w:color="auto"/>
              <w:bottom w:val="single" w:sz="6" w:space="0" w:color="auto"/>
              <w:right w:val="single" w:sz="6" w:space="0" w:color="auto"/>
            </w:tcBorders>
            <w:vAlign w:val="center"/>
          </w:tcPr>
          <w:p w14:paraId="32FEEC70" w14:textId="77777777" w:rsidR="00E62506" w:rsidRPr="009E20AA" w:rsidRDefault="00E62506" w:rsidP="009E20A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8C15528" w14:textId="77777777" w:rsidR="00E62506" w:rsidRPr="009E20AA" w:rsidRDefault="00E62506" w:rsidP="009E20AA"/>
        </w:tc>
      </w:tr>
      <w:tr w:rsidR="00E62506" w:rsidRPr="009E20AA" w14:paraId="0625D963" w14:textId="77777777" w:rsidTr="00C31988">
        <w:trPr>
          <w:trHeight w:val="304"/>
          <w:jc w:val="center"/>
        </w:trPr>
        <w:tc>
          <w:tcPr>
            <w:tcW w:w="1307" w:type="dxa"/>
            <w:vMerge/>
            <w:tcBorders>
              <w:left w:val="single" w:sz="4" w:space="0" w:color="auto"/>
              <w:right w:val="single" w:sz="6" w:space="0" w:color="auto"/>
            </w:tcBorders>
            <w:vAlign w:val="center"/>
          </w:tcPr>
          <w:p w14:paraId="39C8BB9D" w14:textId="77777777" w:rsidR="00E62506" w:rsidRPr="009E20AA" w:rsidRDefault="00E62506" w:rsidP="009E20AA"/>
        </w:tc>
        <w:tc>
          <w:tcPr>
            <w:tcW w:w="990" w:type="dxa"/>
            <w:vMerge/>
            <w:tcBorders>
              <w:left w:val="single" w:sz="6" w:space="0" w:color="auto"/>
              <w:right w:val="single" w:sz="6" w:space="0" w:color="auto"/>
            </w:tcBorders>
            <w:vAlign w:val="center"/>
          </w:tcPr>
          <w:p w14:paraId="64D242C3"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vAlign w:val="center"/>
          </w:tcPr>
          <w:p w14:paraId="71580CAD" w14:textId="6F8B2259"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vAlign w:val="center"/>
          </w:tcPr>
          <w:p w14:paraId="59EB40E2" w14:textId="47B1A2E6"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124F7A4"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723D2ABD"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2F9D7E89"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480C1A92" w14:textId="04C3210F" w:rsidR="00E62506" w:rsidRPr="009E20AA" w:rsidRDefault="00E62506" w:rsidP="009E20AA">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36433D9" w14:textId="4CD7E536" w:rsidR="00E62506" w:rsidRPr="009E20AA" w:rsidRDefault="00E62506" w:rsidP="009E20AA">
            <w:pPr>
              <w:pStyle w:val="TAC"/>
            </w:pPr>
          </w:p>
        </w:tc>
      </w:tr>
      <w:tr w:rsidR="00E62506" w:rsidRPr="009E20AA" w14:paraId="5B7B6A4C" w14:textId="77777777" w:rsidTr="00C31988">
        <w:trPr>
          <w:trHeight w:val="304"/>
          <w:jc w:val="center"/>
        </w:trPr>
        <w:tc>
          <w:tcPr>
            <w:tcW w:w="1307" w:type="dxa"/>
            <w:vMerge/>
            <w:tcBorders>
              <w:left w:val="single" w:sz="4" w:space="0" w:color="auto"/>
              <w:right w:val="single" w:sz="6" w:space="0" w:color="auto"/>
            </w:tcBorders>
            <w:vAlign w:val="center"/>
          </w:tcPr>
          <w:p w14:paraId="75115E5D" w14:textId="77777777" w:rsidR="00E62506" w:rsidRPr="009E20AA" w:rsidRDefault="00E62506" w:rsidP="009E20AA"/>
        </w:tc>
        <w:tc>
          <w:tcPr>
            <w:tcW w:w="990" w:type="dxa"/>
            <w:vMerge/>
            <w:tcBorders>
              <w:left w:val="single" w:sz="6" w:space="0" w:color="auto"/>
              <w:right w:val="single" w:sz="6" w:space="0" w:color="auto"/>
            </w:tcBorders>
            <w:vAlign w:val="center"/>
          </w:tcPr>
          <w:p w14:paraId="365E06DA"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tcPr>
          <w:p w14:paraId="5039B6C8" w14:textId="20FFC098"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5125EB79" w14:textId="0E8C463D" w:rsidR="00E62506" w:rsidRPr="009E20AA" w:rsidDel="0057082F"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6C77279"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1C7F6CEB"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5F82287E"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1F5861A9" w14:textId="77777777" w:rsidR="00E62506" w:rsidRPr="009E20AA" w:rsidRDefault="00E62506" w:rsidP="009E20AA">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CA75BDA" w14:textId="77777777" w:rsidR="00E62506" w:rsidRPr="009E20AA" w:rsidRDefault="00E62506" w:rsidP="009E20AA">
            <w:pPr>
              <w:pStyle w:val="TAC"/>
            </w:pPr>
          </w:p>
        </w:tc>
      </w:tr>
      <w:tr w:rsidR="00E62506" w:rsidRPr="009E20AA" w14:paraId="50E72229" w14:textId="77777777" w:rsidTr="00C31988">
        <w:trPr>
          <w:trHeight w:val="304"/>
          <w:jc w:val="center"/>
        </w:trPr>
        <w:tc>
          <w:tcPr>
            <w:tcW w:w="1307" w:type="dxa"/>
            <w:vMerge/>
            <w:tcBorders>
              <w:left w:val="single" w:sz="4" w:space="0" w:color="auto"/>
              <w:right w:val="single" w:sz="6" w:space="0" w:color="auto"/>
            </w:tcBorders>
            <w:vAlign w:val="center"/>
          </w:tcPr>
          <w:p w14:paraId="28A9D6FA" w14:textId="77777777" w:rsidR="00E62506" w:rsidRPr="009E20AA" w:rsidRDefault="00E62506" w:rsidP="009E20AA"/>
        </w:tc>
        <w:tc>
          <w:tcPr>
            <w:tcW w:w="990" w:type="dxa"/>
            <w:vMerge/>
            <w:tcBorders>
              <w:left w:val="single" w:sz="6" w:space="0" w:color="auto"/>
              <w:right w:val="single" w:sz="6" w:space="0" w:color="auto"/>
            </w:tcBorders>
            <w:vAlign w:val="center"/>
          </w:tcPr>
          <w:p w14:paraId="16A907D8"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tcPr>
          <w:p w14:paraId="6D9EA6D5" w14:textId="366F3C6C"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A733083" w14:textId="646DBFCB" w:rsidR="00E62506" w:rsidRPr="009E20AA" w:rsidDel="0057082F"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0190A9A"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4BB876E8"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7EB68EA0"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3C8A82FE" w14:textId="77777777" w:rsidR="00E62506" w:rsidRPr="009E20AA" w:rsidRDefault="00E62506" w:rsidP="009E20AA">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8D00F49" w14:textId="77777777" w:rsidR="00E62506" w:rsidRPr="009E20AA" w:rsidRDefault="00E62506" w:rsidP="009E20AA">
            <w:pPr>
              <w:pStyle w:val="TAC"/>
            </w:pPr>
          </w:p>
        </w:tc>
      </w:tr>
      <w:tr w:rsidR="00E62506" w:rsidRPr="009E20AA" w14:paraId="2E2334C0" w14:textId="77777777" w:rsidTr="00C31988">
        <w:trPr>
          <w:trHeight w:val="304"/>
          <w:jc w:val="center"/>
        </w:trPr>
        <w:tc>
          <w:tcPr>
            <w:tcW w:w="1307" w:type="dxa"/>
            <w:vMerge/>
            <w:tcBorders>
              <w:left w:val="single" w:sz="4" w:space="0" w:color="auto"/>
              <w:right w:val="single" w:sz="6" w:space="0" w:color="auto"/>
            </w:tcBorders>
            <w:vAlign w:val="center"/>
          </w:tcPr>
          <w:p w14:paraId="4E16530A" w14:textId="77777777" w:rsidR="00E62506" w:rsidRPr="009E20AA" w:rsidRDefault="00E62506" w:rsidP="009E20AA"/>
        </w:tc>
        <w:tc>
          <w:tcPr>
            <w:tcW w:w="990" w:type="dxa"/>
            <w:vMerge/>
            <w:tcBorders>
              <w:left w:val="single" w:sz="6" w:space="0" w:color="auto"/>
              <w:right w:val="single" w:sz="6" w:space="0" w:color="auto"/>
            </w:tcBorders>
            <w:vAlign w:val="center"/>
          </w:tcPr>
          <w:p w14:paraId="497C7FCC"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tcPr>
          <w:p w14:paraId="483F94CB" w14:textId="6163B04D"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A3C07DD" w14:textId="486F66D8" w:rsidR="00E62506" w:rsidRPr="009E20AA" w:rsidDel="0057082F"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C067423"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1EA24E2A"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539D6704"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5885E269" w14:textId="77777777" w:rsidR="00E62506" w:rsidRPr="009E20AA" w:rsidRDefault="00E62506" w:rsidP="009E20AA">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34BCDCF" w14:textId="77777777" w:rsidR="00E62506" w:rsidRPr="009E20AA" w:rsidRDefault="00E62506" w:rsidP="009E20AA">
            <w:pPr>
              <w:pStyle w:val="TAC"/>
            </w:pPr>
          </w:p>
        </w:tc>
      </w:tr>
      <w:tr w:rsidR="00E62506" w:rsidRPr="009E20AA" w14:paraId="222B230C"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7AB6638" w14:textId="77777777" w:rsidR="00E62506" w:rsidRPr="009E20AA" w:rsidRDefault="00E62506" w:rsidP="009E20AA"/>
        </w:tc>
        <w:tc>
          <w:tcPr>
            <w:tcW w:w="990" w:type="dxa"/>
            <w:vMerge/>
            <w:tcBorders>
              <w:left w:val="single" w:sz="6" w:space="0" w:color="auto"/>
              <w:bottom w:val="single" w:sz="4" w:space="0" w:color="auto"/>
              <w:right w:val="single" w:sz="6" w:space="0" w:color="auto"/>
            </w:tcBorders>
            <w:vAlign w:val="center"/>
          </w:tcPr>
          <w:p w14:paraId="257D3C3A" w14:textId="77777777" w:rsidR="00E62506" w:rsidRPr="009E20AA" w:rsidRDefault="00E62506" w:rsidP="009E20AA"/>
        </w:tc>
        <w:tc>
          <w:tcPr>
            <w:tcW w:w="1260" w:type="dxa"/>
            <w:tcBorders>
              <w:top w:val="single" w:sz="6" w:space="0" w:color="auto"/>
              <w:left w:val="single" w:sz="6" w:space="0" w:color="auto"/>
              <w:bottom w:val="single" w:sz="6" w:space="0" w:color="auto"/>
              <w:right w:val="single" w:sz="6" w:space="0" w:color="auto"/>
            </w:tcBorders>
          </w:tcPr>
          <w:p w14:paraId="507C344B" w14:textId="74C94362" w:rsidR="00E62506" w:rsidRPr="009E20AA"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7EEF611" w14:textId="682AFB6A" w:rsidR="00E62506" w:rsidRPr="009E20AA" w:rsidDel="0057082F" w:rsidRDefault="00E62506" w:rsidP="009E20AA">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562B554"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26D3387A"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102A5573"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431CC7F0" w14:textId="77777777" w:rsidR="00E62506" w:rsidRPr="009E20AA" w:rsidRDefault="00E62506" w:rsidP="009E20AA">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422F0DA4" w14:textId="77777777" w:rsidR="00E62506" w:rsidRPr="009E20AA" w:rsidRDefault="00E62506" w:rsidP="009E20AA">
            <w:pPr>
              <w:pStyle w:val="TAC"/>
            </w:pP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9E20AA">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9E20AA">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9E20AA">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9E20A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9E20A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9E20A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9E20AA">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9E20AA">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9E20AA">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9E20A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9E20AA">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9E20AA">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9E20AA">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9E20A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9E20AA">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9E20A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9E20AA">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9E20A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9E20A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9E20AA">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9E20AA">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9E20AA">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9E20A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9E20AA">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9E20AA">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9E20AA">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9E20AA">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9E20AA">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9E20AA">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9E20AA">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9E20AA">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9E20AA">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9E20AA">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9E20AA">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9E20A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9E20AA">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9E20A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9E20A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9E20AA">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9E20AA">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9E20A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9E20A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9E20A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9E20A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9E20AA">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9E20AA">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9E20A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9E20AA">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9E20A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9E20A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9E20AA">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9E20AA">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9E20AA">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9E20A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9E20A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9E20AA">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9E20AA">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9E20AA">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9E20AA">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9E20AA">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9E20AA">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9E20AA">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9E20AA">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9E20AA">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9E20A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9E20AA">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9E20A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9E20A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9E20A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9E20AA">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9E20A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9E20A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9E20A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9E20AA">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9E20AA">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9E20AA">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9E20A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9E20AA">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9E20AA">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9E20A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9E20A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9E20AA">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9E20AA">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9E20AA" w:rsidRDefault="00E62506" w:rsidP="009E20AA">
            <w:pPr>
              <w:pStyle w:val="TAN"/>
            </w:pPr>
            <w:r w:rsidRPr="009E20AA">
              <w:t>NOTE 1:</w:t>
            </w:r>
            <w:r w:rsidRPr="009E20AA">
              <w:tab/>
              <w:t>Unless otherwise stated, minimum requirements are applicable irrespective of the order of the component carriers.</w:t>
            </w:r>
          </w:p>
          <w:p w14:paraId="6D9FB695" w14:textId="77777777" w:rsidR="00E62506" w:rsidRPr="009E20AA" w:rsidRDefault="00E62506" w:rsidP="009E20AA">
            <w:pPr>
              <w:pStyle w:val="TAN"/>
            </w:pPr>
            <w:r w:rsidRPr="009E20AA">
              <w:t>NOTE 2:</w:t>
            </w:r>
            <w:r w:rsidRPr="009E20AA">
              <w:tab/>
              <w:t>5 MHz is not applicable for 30/60 kHz SCS.</w:t>
            </w:r>
          </w:p>
          <w:p w14:paraId="16D3A0D6" w14:textId="77777777" w:rsidR="00046E03" w:rsidRPr="009E20AA" w:rsidRDefault="00E62506" w:rsidP="009E20AA">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9E20A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9E20AA">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9E20AA">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9E20AA"/>
    <w:p w14:paraId="35313F7F" w14:textId="77777777" w:rsidR="00E62506" w:rsidRPr="009E20AA" w:rsidRDefault="00E62506" w:rsidP="009E20AA">
      <w:pPr>
        <w:pStyle w:val="TH"/>
      </w:pPr>
      <w:r w:rsidRPr="009E20AA">
        <w:lastRenderedPageBreak/>
        <w:t>Table 5.5A.1-2: Void</w:t>
      </w:r>
    </w:p>
    <w:p w14:paraId="3D5DAECC" w14:textId="03DF65FE" w:rsidR="00E62506" w:rsidRPr="009E20AA" w:rsidRDefault="00E62506" w:rsidP="00E62506">
      <w:pPr>
        <w:pStyle w:val="Heading3"/>
      </w:pPr>
      <w:bookmarkStart w:id="942" w:name="_Toc27477779"/>
      <w:bookmarkStart w:id="943" w:name="_Toc36226458"/>
      <w:bookmarkStart w:id="944" w:name="_Toc44323713"/>
      <w:bookmarkStart w:id="945" w:name="_Toc52989874"/>
      <w:bookmarkStart w:id="946" w:name="_Toc60823065"/>
      <w:bookmarkStart w:id="947" w:name="_Toc60824987"/>
      <w:bookmarkStart w:id="948" w:name="_Toc69305884"/>
      <w:bookmarkStart w:id="949" w:name="_Toc69309736"/>
      <w:bookmarkStart w:id="950" w:name="_Toc76020047"/>
      <w:bookmarkStart w:id="951" w:name="_Toc83720517"/>
      <w:bookmarkStart w:id="952" w:name="_Toc90916371"/>
      <w:bookmarkStart w:id="953" w:name="_Toc90916568"/>
      <w:bookmarkStart w:id="954" w:name="_Toc90917324"/>
      <w:r w:rsidRPr="009E20AA">
        <w:t>5.5A.2</w:t>
      </w:r>
      <w:r w:rsidRPr="009E20AA">
        <w:tab/>
        <w:t>Configurations for intra-band non-contiguous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4E07A2C6" w14:textId="77777777" w:rsidR="00E62506" w:rsidRPr="009E20AA" w:rsidRDefault="00E62506" w:rsidP="009E20AA">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9E20AA">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77777777" w:rsidR="00E62506" w:rsidRPr="009E20AA" w:rsidRDefault="00E62506" w:rsidP="009E20AA">
            <w:pPr>
              <w:pStyle w:val="TAH"/>
              <w:rPr>
                <w:rFonts w:ascii="Yu Gothic" w:eastAsia="Yu Gothic" w:hAnsi="Yu Gothic"/>
                <w:sz w:val="21"/>
                <w:szCs w:val="21"/>
              </w:rPr>
            </w:pPr>
            <w:r w:rsidRPr="009E20AA">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9E20AA">
            <w:pPr>
              <w:pStyle w:val="TAH"/>
              <w:rPr>
                <w:rFonts w:eastAsia="Yu Gothic"/>
              </w:rPr>
            </w:pPr>
            <w:r w:rsidRPr="009E20AA">
              <w:rPr>
                <w:rFonts w:eastAsia="Yu Gothic"/>
              </w:rPr>
              <w:t>Channel bandwidths for carrier</w:t>
            </w:r>
          </w:p>
          <w:p w14:paraId="2F818C25" w14:textId="77777777" w:rsidR="00E62506" w:rsidRPr="009E20AA" w:rsidRDefault="00E62506" w:rsidP="009E20AA">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9E20AA">
            <w:pPr>
              <w:pStyle w:val="TAH"/>
              <w:rPr>
                <w:rFonts w:eastAsia="Yu Gothic"/>
              </w:rPr>
            </w:pPr>
            <w:r w:rsidRPr="009E20AA">
              <w:rPr>
                <w:rFonts w:eastAsia="Yu Gothic"/>
              </w:rPr>
              <w:t>Channel bandwidths for carrier</w:t>
            </w:r>
          </w:p>
          <w:p w14:paraId="0F4A8AAE" w14:textId="77777777" w:rsidR="00E62506" w:rsidRPr="009E20AA" w:rsidRDefault="00E62506" w:rsidP="009E20AA">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9E20AA">
            <w:pPr>
              <w:pStyle w:val="TAH"/>
              <w:rPr>
                <w:rFonts w:eastAsia="Yu Gothic"/>
              </w:rPr>
            </w:pPr>
            <w:r w:rsidRPr="009E20AA">
              <w:rPr>
                <w:rFonts w:eastAsia="Yu Gothic"/>
              </w:rPr>
              <w:t>Maximum</w:t>
            </w:r>
          </w:p>
          <w:p w14:paraId="37F58607" w14:textId="77777777" w:rsidR="00E62506" w:rsidRPr="009E20AA" w:rsidRDefault="00E62506" w:rsidP="009E20AA">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9E20AA">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9E20AA">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9E20AA">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9E20AA">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9E20AA">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9E20A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9E20AA">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9E20AA">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9E20AA">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9E20AA">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9E20AA">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9E20AA">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9E20AA">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9E20AA">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9E20AA">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9E20AA">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9E20AA">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9E20AA">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9E20A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9E20AA">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9E20AA">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9E20A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9E20AA">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9E20A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9E20AA">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9E20AA">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9E20AA">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9E20AA">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9E20AA">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9E20AA">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9E20AA">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9E20AA">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9E20AA">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9E20AA">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9E20AA">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9E20AA">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9E20AA">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9E20AA">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9E20A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9E20AA">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9E20AA">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9E20AA">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9E20AA">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9E20A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9E20AA">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9E20AA">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1A7B4C46" w:rsidR="00E62506" w:rsidRPr="009E20AA" w:rsidRDefault="00E62506" w:rsidP="009E20AA">
            <w:pPr>
              <w:pStyle w:val="TAC"/>
              <w:rPr>
                <w:rFonts w:eastAsia="Yu Gothic" w:cs="Arial"/>
                <w:szCs w:val="18"/>
              </w:rPr>
            </w:pPr>
            <w:bookmarkStart w:id="955" w:name="OLE_LINK50"/>
            <w:r w:rsidRPr="009E20AA">
              <w:rPr>
                <w:rFonts w:eastAsia="Calibri Light"/>
                <w:lang w:eastAsia="zh-CN"/>
              </w:rPr>
              <w:t>10, 20, 25, 30, 40, 50, 60, 80, 90, 100</w:t>
            </w:r>
            <w:bookmarkEnd w:id="955"/>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9E20AA">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9E20A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9E20AA">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9E20AA">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9E20AA">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9E20AA">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9E20AA">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9E20AA">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9E20AA">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9E20AA">
            <w:pPr>
              <w:pStyle w:val="TAN"/>
            </w:pPr>
            <w:r w:rsidRPr="009E20AA">
              <w:t>NOTE 1:</w:t>
            </w:r>
            <w:r w:rsidRPr="009E20AA">
              <w:tab/>
              <w:t>5 MHz is not applicable for 30/60 kHz SCS.</w:t>
            </w:r>
          </w:p>
          <w:p w14:paraId="15191B7C" w14:textId="77777777" w:rsidR="00E62506" w:rsidRPr="009E20AA" w:rsidRDefault="00E62506" w:rsidP="009E20AA">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9E20AA"/>
    <w:p w14:paraId="29A63FDF" w14:textId="4FEAB9D9" w:rsidR="00E62506" w:rsidRPr="009E20AA" w:rsidRDefault="00E62506" w:rsidP="00E62506">
      <w:pPr>
        <w:pStyle w:val="Heading3"/>
      </w:pPr>
      <w:bookmarkStart w:id="956" w:name="_Toc27477780"/>
      <w:bookmarkStart w:id="957" w:name="_Toc36226459"/>
      <w:bookmarkStart w:id="958" w:name="_Toc44323714"/>
      <w:bookmarkStart w:id="959" w:name="_Toc52989875"/>
      <w:bookmarkStart w:id="960" w:name="_Toc60823066"/>
      <w:bookmarkStart w:id="961" w:name="_Toc60824988"/>
      <w:bookmarkStart w:id="962" w:name="_Toc69305885"/>
      <w:bookmarkStart w:id="963" w:name="_Toc69309737"/>
      <w:bookmarkStart w:id="964" w:name="_Toc76020048"/>
      <w:bookmarkStart w:id="965" w:name="_Toc83720518"/>
      <w:bookmarkStart w:id="966" w:name="_Toc90916372"/>
      <w:bookmarkStart w:id="967" w:name="_Toc90916569"/>
      <w:bookmarkStart w:id="968" w:name="_Toc90917325"/>
      <w:r w:rsidRPr="009E20AA">
        <w:t>5.5A.3</w:t>
      </w:r>
      <w:r w:rsidRPr="009E20AA">
        <w:tab/>
        <w:t>Configurations for inter-band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69ED0E99" w14:textId="77777777" w:rsidR="00E62506" w:rsidRPr="009E20AA" w:rsidRDefault="00E62506" w:rsidP="009E20AA">
      <w:pPr>
        <w:pStyle w:val="TH"/>
      </w:pPr>
      <w:r w:rsidRPr="009E20AA">
        <w:t>Table 5.5A.3-1: Void</w:t>
      </w:r>
    </w:p>
    <w:p w14:paraId="4655F373" w14:textId="77777777" w:rsidR="00E62506" w:rsidRPr="009E20AA" w:rsidRDefault="00E62506" w:rsidP="009E20AA">
      <w:pPr>
        <w:pStyle w:val="TH"/>
      </w:pPr>
      <w:r w:rsidRPr="009E20AA">
        <w:t>Table 5.5A.3-2: Void</w:t>
      </w:r>
    </w:p>
    <w:p w14:paraId="6A6963E2" w14:textId="77777777" w:rsidR="00E62506" w:rsidRPr="009E20AA" w:rsidRDefault="00E62506" w:rsidP="009E20AA">
      <w:pPr>
        <w:pStyle w:val="TH"/>
      </w:pPr>
      <w:r w:rsidRPr="009E20AA">
        <w:t>Table 5.5A.3-3: Void</w:t>
      </w:r>
    </w:p>
    <w:p w14:paraId="6829BE86" w14:textId="77777777" w:rsidR="00E62506" w:rsidRPr="009E20AA" w:rsidRDefault="00E62506" w:rsidP="009E20AA"/>
    <w:p w14:paraId="4BED59BC" w14:textId="77777777" w:rsidR="00E62506" w:rsidRPr="009E20AA" w:rsidRDefault="00E62506" w:rsidP="009E20AA">
      <w:pPr>
        <w:sectPr w:rsidR="00E62506" w:rsidRPr="009E20AA" w:rsidSect="009E20AA">
          <w:headerReference w:type="default" r:id="rId29"/>
          <w:footerReference w:type="default" r:id="rId30"/>
          <w:pgSz w:w="11906" w:h="16838"/>
          <w:pgMar w:top="1417" w:right="1134" w:bottom="1134" w:left="1134" w:header="850" w:footer="340" w:gutter="0"/>
          <w:pgNumType w:start="16"/>
          <w:cols w:space="708"/>
          <w:docGrid w:linePitch="360"/>
        </w:sectPr>
      </w:pPr>
    </w:p>
    <w:p w14:paraId="0BDC6C6F" w14:textId="77777777" w:rsidR="00E62506" w:rsidRPr="009E20AA" w:rsidRDefault="00E62506" w:rsidP="00E62506">
      <w:pPr>
        <w:pStyle w:val="Heading4"/>
      </w:pPr>
      <w:bookmarkStart w:id="970" w:name="_Toc45888060"/>
      <w:bookmarkStart w:id="971" w:name="_Toc45888659"/>
      <w:bookmarkStart w:id="972" w:name="_Toc52989876"/>
      <w:bookmarkStart w:id="973" w:name="_Toc60823067"/>
      <w:bookmarkStart w:id="974" w:name="_Toc60824989"/>
      <w:bookmarkStart w:id="975" w:name="_Toc69305886"/>
      <w:bookmarkStart w:id="976" w:name="_Toc69309738"/>
      <w:bookmarkStart w:id="977" w:name="_Toc76020049"/>
      <w:bookmarkStart w:id="978" w:name="_Toc83720519"/>
      <w:bookmarkStart w:id="979" w:name="_Toc90916373"/>
      <w:bookmarkStart w:id="980" w:name="_Toc90916570"/>
      <w:bookmarkStart w:id="981" w:name="_Toc90917326"/>
      <w:bookmarkStart w:id="982" w:name="_Hlk515992150"/>
      <w:bookmarkStart w:id="983" w:name="_Toc27477782"/>
      <w:bookmarkStart w:id="984" w:name="_Toc36226461"/>
      <w:bookmarkStart w:id="985" w:name="_Toc44323716"/>
      <w:r w:rsidRPr="009E20AA">
        <w:lastRenderedPageBreak/>
        <w:t>5.5A.3.1</w:t>
      </w:r>
      <w:r w:rsidRPr="009E20AA">
        <w:tab/>
        <w:t>Configurations for inter-band CA (</w:t>
      </w:r>
      <w:r w:rsidRPr="009E20AA">
        <w:rPr>
          <w:bCs/>
        </w:rPr>
        <w:t>two bands)</w:t>
      </w:r>
      <w:bookmarkEnd w:id="970"/>
      <w:bookmarkEnd w:id="971"/>
      <w:bookmarkEnd w:id="972"/>
      <w:bookmarkEnd w:id="973"/>
      <w:bookmarkEnd w:id="974"/>
      <w:bookmarkEnd w:id="975"/>
      <w:bookmarkEnd w:id="976"/>
      <w:bookmarkEnd w:id="977"/>
      <w:bookmarkEnd w:id="978"/>
      <w:bookmarkEnd w:id="979"/>
      <w:bookmarkEnd w:id="980"/>
      <w:bookmarkEnd w:id="981"/>
    </w:p>
    <w:p w14:paraId="2238977F" w14:textId="77777777" w:rsidR="00E62506" w:rsidRPr="009E20AA" w:rsidRDefault="00E62506" w:rsidP="009E20AA">
      <w:pPr>
        <w:pStyle w:val="TH"/>
      </w:pPr>
      <w:r w:rsidRPr="009E20AA">
        <w:t>Table 5.5A.3</w:t>
      </w:r>
      <w:r w:rsidRPr="009E20AA">
        <w:rPr>
          <w:lang w:eastAsia="zh-CN"/>
        </w:rPr>
        <w:t>.1</w:t>
      </w:r>
      <w:r w:rsidRPr="009E20AA">
        <w:t>-1</w:t>
      </w:r>
      <w:bookmarkEnd w:id="982"/>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E62506" w:rsidRPr="009E20AA" w14:paraId="110F7AF9" w14:textId="77777777" w:rsidTr="004A72C1">
        <w:trPr>
          <w:trHeight w:val="130"/>
        </w:trPr>
        <w:tc>
          <w:tcPr>
            <w:tcW w:w="1644" w:type="dxa"/>
            <w:tcBorders>
              <w:top w:val="single" w:sz="4" w:space="0" w:color="auto"/>
              <w:left w:val="single" w:sz="4" w:space="0" w:color="auto"/>
              <w:bottom w:val="nil"/>
              <w:right w:val="single" w:sz="4" w:space="0" w:color="auto"/>
            </w:tcBorders>
            <w:shd w:val="clear" w:color="auto" w:fill="auto"/>
          </w:tcPr>
          <w:p w14:paraId="7018AD50" w14:textId="77777777" w:rsidR="00E62506" w:rsidRPr="009E20AA" w:rsidRDefault="00E62506" w:rsidP="009E20AA">
            <w:pPr>
              <w:pStyle w:val="TAH"/>
            </w:pPr>
            <w:r w:rsidRPr="009E20AA">
              <w:lastRenderedPageBreak/>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7DBDCF85" w14:textId="6A0FFA3A" w:rsidR="00E62506" w:rsidRPr="009E20AA" w:rsidRDefault="00E62506" w:rsidP="009E20AA">
            <w:pPr>
              <w:pStyle w:val="TAH"/>
            </w:pPr>
            <w:r w:rsidRPr="009E20AA">
              <w:t>Uplink CA configuration</w:t>
            </w:r>
            <w:r w:rsidR="00046E03" w:rsidRPr="009E20AA">
              <w:rPr>
                <w:lang w:eastAsia="en-GB"/>
              </w:rPr>
              <w:t>or single uplink carrier</w:t>
            </w:r>
            <w:r w:rsidR="00046E03" w:rsidRPr="009E20AA">
              <w:rPr>
                <w:vertAlign w:val="superscript"/>
                <w:lang w:eastAsia="en-GB"/>
              </w:rPr>
              <w:t>5</w:t>
            </w:r>
          </w:p>
        </w:tc>
        <w:tc>
          <w:tcPr>
            <w:tcW w:w="671" w:type="dxa"/>
            <w:tcBorders>
              <w:top w:val="single" w:sz="4" w:space="0" w:color="auto"/>
              <w:left w:val="single" w:sz="4" w:space="0" w:color="auto"/>
              <w:bottom w:val="nil"/>
              <w:right w:val="single" w:sz="4" w:space="0" w:color="auto"/>
            </w:tcBorders>
            <w:shd w:val="clear" w:color="auto" w:fill="auto"/>
          </w:tcPr>
          <w:p w14:paraId="75CF0C16" w14:textId="77777777" w:rsidR="00E62506" w:rsidRPr="009E20AA" w:rsidRDefault="00E62506" w:rsidP="009E20AA">
            <w:pPr>
              <w:pStyle w:val="TAH"/>
            </w:pPr>
            <w:r w:rsidRPr="009E20AA">
              <w:t>NR Band</w:t>
            </w:r>
          </w:p>
        </w:tc>
        <w:tc>
          <w:tcPr>
            <w:tcW w:w="8734" w:type="dxa"/>
            <w:gridSpan w:val="13"/>
            <w:tcBorders>
              <w:top w:val="single" w:sz="4" w:space="0" w:color="auto"/>
              <w:left w:val="single" w:sz="4" w:space="0" w:color="auto"/>
              <w:bottom w:val="single" w:sz="4" w:space="0" w:color="auto"/>
              <w:right w:val="single" w:sz="4" w:space="0" w:color="auto"/>
            </w:tcBorders>
          </w:tcPr>
          <w:p w14:paraId="230FA20D" w14:textId="77777777" w:rsidR="00E62506" w:rsidRPr="009E20AA" w:rsidRDefault="00E62506" w:rsidP="009E20AA">
            <w:pPr>
              <w:pStyle w:val="TAH"/>
            </w:pPr>
            <w:r w:rsidRPr="009E20AA">
              <w:rPr>
                <w:lang w:eastAsia="zh-CN"/>
              </w:rPr>
              <w:t>Channel bandwidth (MHz) (NOTE 3)</w:t>
            </w:r>
          </w:p>
        </w:tc>
        <w:tc>
          <w:tcPr>
            <w:tcW w:w="1487" w:type="dxa"/>
            <w:tcBorders>
              <w:top w:val="single" w:sz="4" w:space="0" w:color="auto"/>
              <w:left w:val="single" w:sz="4" w:space="0" w:color="auto"/>
              <w:bottom w:val="nil"/>
              <w:right w:val="single" w:sz="4" w:space="0" w:color="auto"/>
            </w:tcBorders>
            <w:shd w:val="clear" w:color="auto" w:fill="auto"/>
          </w:tcPr>
          <w:p w14:paraId="29C8A284" w14:textId="77777777" w:rsidR="00E62506" w:rsidRPr="009E20AA" w:rsidRDefault="00E62506" w:rsidP="009E20AA">
            <w:pPr>
              <w:pStyle w:val="TAH"/>
            </w:pPr>
            <w:r w:rsidRPr="009E20AA">
              <w:t>Bandwidth combination set</w:t>
            </w:r>
          </w:p>
        </w:tc>
      </w:tr>
      <w:tr w:rsidR="00E62506" w:rsidRPr="009E20AA" w14:paraId="5FC253EC" w14:textId="77777777" w:rsidTr="004A72C1">
        <w:trPr>
          <w:trHeight w:val="130"/>
        </w:trPr>
        <w:tc>
          <w:tcPr>
            <w:tcW w:w="1644" w:type="dxa"/>
            <w:tcBorders>
              <w:top w:val="nil"/>
              <w:left w:val="single" w:sz="4" w:space="0" w:color="auto"/>
              <w:bottom w:val="single" w:sz="4" w:space="0" w:color="auto"/>
              <w:right w:val="single" w:sz="4" w:space="0" w:color="auto"/>
            </w:tcBorders>
            <w:shd w:val="clear" w:color="auto" w:fill="auto"/>
          </w:tcPr>
          <w:p w14:paraId="19ED4DD8" w14:textId="77777777" w:rsidR="00E62506" w:rsidRPr="009E20AA" w:rsidRDefault="00E62506" w:rsidP="009E20AA">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3FD01177" w14:textId="77777777" w:rsidR="00E62506" w:rsidRPr="009E20AA" w:rsidRDefault="00E62506" w:rsidP="009E20AA">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C3ACC56" w14:textId="77777777" w:rsidR="00E62506" w:rsidRPr="009E20AA" w:rsidRDefault="00E62506" w:rsidP="009E20AA">
            <w:pPr>
              <w:pStyle w:val="TAH"/>
            </w:pPr>
          </w:p>
        </w:tc>
        <w:tc>
          <w:tcPr>
            <w:tcW w:w="671" w:type="dxa"/>
            <w:tcBorders>
              <w:top w:val="single" w:sz="4" w:space="0" w:color="auto"/>
              <w:left w:val="single" w:sz="4" w:space="0" w:color="auto"/>
              <w:bottom w:val="single" w:sz="4" w:space="0" w:color="auto"/>
              <w:right w:val="single" w:sz="4" w:space="0" w:color="auto"/>
            </w:tcBorders>
          </w:tcPr>
          <w:p w14:paraId="66BDCB5E" w14:textId="77777777" w:rsidR="00E62506" w:rsidRPr="009E20AA" w:rsidRDefault="00E62506" w:rsidP="009E20AA">
            <w:pPr>
              <w:pStyle w:val="TAH"/>
            </w:pPr>
            <w:r w:rsidRPr="009E20AA">
              <w:t>5</w:t>
            </w:r>
          </w:p>
        </w:tc>
        <w:tc>
          <w:tcPr>
            <w:tcW w:w="672" w:type="dxa"/>
            <w:tcBorders>
              <w:top w:val="single" w:sz="4" w:space="0" w:color="auto"/>
              <w:left w:val="single" w:sz="4" w:space="0" w:color="auto"/>
              <w:bottom w:val="single" w:sz="4" w:space="0" w:color="auto"/>
              <w:right w:val="single" w:sz="4" w:space="0" w:color="auto"/>
            </w:tcBorders>
          </w:tcPr>
          <w:p w14:paraId="1A2FC3F8" w14:textId="77777777" w:rsidR="00E62506" w:rsidRPr="009E20AA" w:rsidRDefault="00E62506" w:rsidP="009E20AA">
            <w:pPr>
              <w:pStyle w:val="TAH"/>
            </w:pPr>
            <w:r w:rsidRPr="009E20AA">
              <w:t>10</w:t>
            </w:r>
          </w:p>
        </w:tc>
        <w:tc>
          <w:tcPr>
            <w:tcW w:w="672" w:type="dxa"/>
            <w:tcBorders>
              <w:top w:val="single" w:sz="4" w:space="0" w:color="auto"/>
              <w:left w:val="single" w:sz="4" w:space="0" w:color="auto"/>
              <w:bottom w:val="single" w:sz="4" w:space="0" w:color="auto"/>
              <w:right w:val="single" w:sz="4" w:space="0" w:color="auto"/>
            </w:tcBorders>
          </w:tcPr>
          <w:p w14:paraId="357DCD5F" w14:textId="77777777" w:rsidR="00E62506" w:rsidRPr="009E20AA" w:rsidRDefault="00E62506" w:rsidP="009E20AA">
            <w:pPr>
              <w:pStyle w:val="TAH"/>
            </w:pPr>
            <w:r w:rsidRPr="009E20AA">
              <w:t>15</w:t>
            </w:r>
          </w:p>
        </w:tc>
        <w:tc>
          <w:tcPr>
            <w:tcW w:w="672" w:type="dxa"/>
            <w:tcBorders>
              <w:top w:val="single" w:sz="4" w:space="0" w:color="auto"/>
              <w:left w:val="single" w:sz="4" w:space="0" w:color="auto"/>
              <w:bottom w:val="single" w:sz="4" w:space="0" w:color="auto"/>
              <w:right w:val="single" w:sz="4" w:space="0" w:color="auto"/>
            </w:tcBorders>
          </w:tcPr>
          <w:p w14:paraId="363C8BE8" w14:textId="77777777" w:rsidR="00E62506" w:rsidRPr="009E20AA" w:rsidRDefault="00E62506" w:rsidP="009E20AA">
            <w:pPr>
              <w:pStyle w:val="TAH"/>
            </w:pPr>
            <w:r w:rsidRPr="009E20AA">
              <w:t>20</w:t>
            </w:r>
          </w:p>
        </w:tc>
        <w:tc>
          <w:tcPr>
            <w:tcW w:w="672" w:type="dxa"/>
            <w:tcBorders>
              <w:top w:val="single" w:sz="4" w:space="0" w:color="auto"/>
              <w:left w:val="single" w:sz="4" w:space="0" w:color="auto"/>
              <w:bottom w:val="single" w:sz="4" w:space="0" w:color="auto"/>
              <w:right w:val="single" w:sz="4" w:space="0" w:color="auto"/>
            </w:tcBorders>
          </w:tcPr>
          <w:p w14:paraId="4BD00751" w14:textId="77777777" w:rsidR="00E62506" w:rsidRPr="009E20AA" w:rsidRDefault="00E62506" w:rsidP="009E20AA">
            <w:pPr>
              <w:pStyle w:val="TAH"/>
            </w:pPr>
            <w:r w:rsidRPr="009E20AA">
              <w:t>25</w:t>
            </w:r>
          </w:p>
        </w:tc>
        <w:tc>
          <w:tcPr>
            <w:tcW w:w="672" w:type="dxa"/>
            <w:tcBorders>
              <w:top w:val="single" w:sz="4" w:space="0" w:color="auto"/>
              <w:left w:val="single" w:sz="4" w:space="0" w:color="auto"/>
              <w:bottom w:val="single" w:sz="4" w:space="0" w:color="auto"/>
              <w:right w:val="single" w:sz="4" w:space="0" w:color="auto"/>
            </w:tcBorders>
          </w:tcPr>
          <w:p w14:paraId="06B58592" w14:textId="77777777" w:rsidR="00E62506" w:rsidRPr="009E20AA" w:rsidRDefault="00E62506" w:rsidP="009E20AA">
            <w:pPr>
              <w:pStyle w:val="TAH"/>
            </w:pPr>
            <w:r w:rsidRPr="009E20AA">
              <w:t>30</w:t>
            </w:r>
          </w:p>
        </w:tc>
        <w:tc>
          <w:tcPr>
            <w:tcW w:w="671" w:type="dxa"/>
            <w:tcBorders>
              <w:top w:val="single" w:sz="4" w:space="0" w:color="auto"/>
              <w:left w:val="single" w:sz="4" w:space="0" w:color="auto"/>
              <w:bottom w:val="single" w:sz="4" w:space="0" w:color="auto"/>
              <w:right w:val="single" w:sz="4" w:space="0" w:color="auto"/>
            </w:tcBorders>
          </w:tcPr>
          <w:p w14:paraId="7CD1EF07" w14:textId="77777777" w:rsidR="00E62506" w:rsidRPr="009E20AA" w:rsidRDefault="00E62506" w:rsidP="009E20AA">
            <w:pPr>
              <w:pStyle w:val="TAH"/>
            </w:pPr>
            <w:r w:rsidRPr="009E20AA">
              <w:t>40</w:t>
            </w:r>
          </w:p>
        </w:tc>
        <w:tc>
          <w:tcPr>
            <w:tcW w:w="672" w:type="dxa"/>
            <w:tcBorders>
              <w:top w:val="single" w:sz="4" w:space="0" w:color="auto"/>
              <w:left w:val="single" w:sz="4" w:space="0" w:color="auto"/>
              <w:bottom w:val="single" w:sz="4" w:space="0" w:color="auto"/>
              <w:right w:val="single" w:sz="4" w:space="0" w:color="auto"/>
            </w:tcBorders>
          </w:tcPr>
          <w:p w14:paraId="1CCBDA34" w14:textId="77777777" w:rsidR="00E62506" w:rsidRPr="009E20AA" w:rsidRDefault="00E62506" w:rsidP="009E20AA">
            <w:pPr>
              <w:pStyle w:val="TAH"/>
            </w:pPr>
            <w:r w:rsidRPr="009E20AA">
              <w:t>50</w:t>
            </w:r>
          </w:p>
        </w:tc>
        <w:tc>
          <w:tcPr>
            <w:tcW w:w="672" w:type="dxa"/>
            <w:tcBorders>
              <w:top w:val="single" w:sz="4" w:space="0" w:color="auto"/>
              <w:left w:val="single" w:sz="4" w:space="0" w:color="auto"/>
              <w:bottom w:val="single" w:sz="4" w:space="0" w:color="auto"/>
              <w:right w:val="single" w:sz="4" w:space="0" w:color="auto"/>
            </w:tcBorders>
          </w:tcPr>
          <w:p w14:paraId="537EBDB4" w14:textId="77777777" w:rsidR="00E62506" w:rsidRPr="009E20AA" w:rsidRDefault="00E62506" w:rsidP="009E20AA">
            <w:pPr>
              <w:pStyle w:val="TAH"/>
            </w:pPr>
            <w:r w:rsidRPr="009E20AA">
              <w:t>60</w:t>
            </w:r>
          </w:p>
        </w:tc>
        <w:tc>
          <w:tcPr>
            <w:tcW w:w="672" w:type="dxa"/>
            <w:tcBorders>
              <w:top w:val="single" w:sz="4" w:space="0" w:color="auto"/>
              <w:left w:val="single" w:sz="4" w:space="0" w:color="auto"/>
              <w:bottom w:val="single" w:sz="4" w:space="0" w:color="auto"/>
              <w:right w:val="single" w:sz="4" w:space="0" w:color="auto"/>
            </w:tcBorders>
          </w:tcPr>
          <w:p w14:paraId="404080CD" w14:textId="77777777" w:rsidR="00E62506" w:rsidRPr="009E20AA" w:rsidRDefault="00E62506" w:rsidP="009E20AA">
            <w:pPr>
              <w:pStyle w:val="TAH"/>
              <w:rPr>
                <w:lang w:eastAsia="zh-CN"/>
              </w:rPr>
            </w:pPr>
            <w:r w:rsidRPr="009E20AA">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59A0D38" w14:textId="77777777" w:rsidR="00E62506" w:rsidRPr="009E20AA" w:rsidRDefault="00E62506" w:rsidP="009E20AA">
            <w:pPr>
              <w:pStyle w:val="TAH"/>
            </w:pPr>
            <w:r w:rsidRPr="009E20AA">
              <w:t>80</w:t>
            </w:r>
          </w:p>
        </w:tc>
        <w:tc>
          <w:tcPr>
            <w:tcW w:w="672" w:type="dxa"/>
            <w:tcBorders>
              <w:top w:val="single" w:sz="4" w:space="0" w:color="auto"/>
              <w:left w:val="single" w:sz="4" w:space="0" w:color="auto"/>
              <w:bottom w:val="single" w:sz="4" w:space="0" w:color="auto"/>
              <w:right w:val="single" w:sz="4" w:space="0" w:color="auto"/>
            </w:tcBorders>
          </w:tcPr>
          <w:p w14:paraId="01F9E188" w14:textId="77777777" w:rsidR="00E62506" w:rsidRPr="009E20AA" w:rsidRDefault="00E62506" w:rsidP="009E20AA">
            <w:pPr>
              <w:pStyle w:val="TAH"/>
            </w:pPr>
            <w:r w:rsidRPr="009E20AA">
              <w:t>90</w:t>
            </w:r>
          </w:p>
        </w:tc>
        <w:tc>
          <w:tcPr>
            <w:tcW w:w="672" w:type="dxa"/>
            <w:tcBorders>
              <w:top w:val="single" w:sz="4" w:space="0" w:color="auto"/>
              <w:left w:val="single" w:sz="4" w:space="0" w:color="auto"/>
              <w:bottom w:val="single" w:sz="4" w:space="0" w:color="auto"/>
              <w:right w:val="single" w:sz="4" w:space="0" w:color="auto"/>
            </w:tcBorders>
          </w:tcPr>
          <w:p w14:paraId="6A4DDD1E" w14:textId="77777777" w:rsidR="00E62506" w:rsidRPr="009E20AA" w:rsidRDefault="00E62506" w:rsidP="009E20AA">
            <w:pPr>
              <w:pStyle w:val="TAH"/>
            </w:pPr>
            <w:r w:rsidRPr="009E20AA">
              <w:t>100</w:t>
            </w:r>
          </w:p>
        </w:tc>
        <w:tc>
          <w:tcPr>
            <w:tcW w:w="1487" w:type="dxa"/>
            <w:tcBorders>
              <w:top w:val="nil"/>
              <w:left w:val="single" w:sz="4" w:space="0" w:color="auto"/>
              <w:bottom w:val="single" w:sz="4" w:space="0" w:color="auto"/>
              <w:right w:val="single" w:sz="4" w:space="0" w:color="auto"/>
            </w:tcBorders>
            <w:shd w:val="clear" w:color="auto" w:fill="auto"/>
          </w:tcPr>
          <w:p w14:paraId="4828C960" w14:textId="77777777" w:rsidR="00E62506" w:rsidRPr="009E20AA" w:rsidRDefault="00E62506" w:rsidP="009E20AA">
            <w:pPr>
              <w:pStyle w:val="TAH"/>
            </w:pPr>
          </w:p>
        </w:tc>
      </w:tr>
      <w:tr w:rsidR="00E62506" w:rsidRPr="009E20AA" w14:paraId="2DBF67E5" w14:textId="77777777" w:rsidTr="004A72C1">
        <w:trPr>
          <w:trHeight w:val="187"/>
        </w:trPr>
        <w:tc>
          <w:tcPr>
            <w:tcW w:w="1644" w:type="dxa"/>
            <w:vMerge w:val="restart"/>
            <w:tcBorders>
              <w:left w:val="single" w:sz="4" w:space="0" w:color="auto"/>
              <w:right w:val="single" w:sz="4" w:space="0" w:color="auto"/>
            </w:tcBorders>
            <w:shd w:val="clear" w:color="auto" w:fill="auto"/>
          </w:tcPr>
          <w:p w14:paraId="3D1A5BBA" w14:textId="77777777" w:rsidR="00E62506" w:rsidRPr="009E20AA" w:rsidRDefault="00E62506" w:rsidP="009E20AA">
            <w:pPr>
              <w:pStyle w:val="TAC"/>
              <w:rPr>
                <w:lang w:eastAsia="zh-CN"/>
              </w:rPr>
            </w:pPr>
            <w:r w:rsidRPr="009E20AA">
              <w:rPr>
                <w:lang w:eastAsia="zh-CN"/>
              </w:rPr>
              <w:t>CA</w:t>
            </w:r>
            <w:r w:rsidRPr="009E20AA">
              <w:t>_</w:t>
            </w:r>
            <w:r w:rsidRPr="009E20AA">
              <w:rPr>
                <w:lang w:eastAsia="zh-CN"/>
              </w:rPr>
              <w:t>n1</w:t>
            </w:r>
            <w:r w:rsidRPr="009E20AA">
              <w:t>A-</w:t>
            </w:r>
            <w:r w:rsidRPr="009E20AA">
              <w:rPr>
                <w:lang w:eastAsia="zh-CN"/>
              </w:rPr>
              <w:t>n3</w:t>
            </w:r>
            <w:r w:rsidRPr="009E20AA">
              <w:t>A</w:t>
            </w:r>
          </w:p>
        </w:tc>
        <w:tc>
          <w:tcPr>
            <w:tcW w:w="1382" w:type="dxa"/>
            <w:vMerge w:val="restart"/>
            <w:tcBorders>
              <w:left w:val="single" w:sz="4" w:space="0" w:color="auto"/>
              <w:right w:val="single" w:sz="4" w:space="0" w:color="auto"/>
            </w:tcBorders>
            <w:shd w:val="clear" w:color="auto" w:fill="auto"/>
          </w:tcPr>
          <w:p w14:paraId="373DC3FD" w14:textId="77777777" w:rsidR="00E62506" w:rsidRPr="009E20AA" w:rsidRDefault="00E62506" w:rsidP="009E20AA">
            <w:pPr>
              <w:pStyle w:val="TAC"/>
              <w:rPr>
                <w:lang w:eastAsia="zh-CN"/>
              </w:rPr>
            </w:pPr>
            <w:r w:rsidRPr="009E20AA">
              <w:rPr>
                <w:lang w:eastAsia="zh-CN"/>
              </w:rPr>
              <w:t>CA</w:t>
            </w:r>
            <w:r w:rsidRPr="009E20AA">
              <w:t>_</w:t>
            </w:r>
            <w:r w:rsidRPr="009E20AA">
              <w:rPr>
                <w:lang w:eastAsia="zh-CN"/>
              </w:rPr>
              <w:t>n1</w:t>
            </w:r>
            <w:r w:rsidRPr="009E20AA">
              <w:t>A-</w:t>
            </w:r>
            <w:r w:rsidRPr="009E20AA">
              <w:rPr>
                <w:lang w:eastAsia="zh-CN"/>
              </w:rPr>
              <w:t>n3</w:t>
            </w:r>
            <w:r w:rsidRPr="009E20AA">
              <w:t>A</w:t>
            </w:r>
          </w:p>
        </w:tc>
        <w:tc>
          <w:tcPr>
            <w:tcW w:w="671" w:type="dxa"/>
            <w:tcBorders>
              <w:left w:val="single" w:sz="4" w:space="0" w:color="auto"/>
              <w:right w:val="single" w:sz="4" w:space="0" w:color="auto"/>
            </w:tcBorders>
          </w:tcPr>
          <w:p w14:paraId="57949D72" w14:textId="77777777" w:rsidR="00E62506" w:rsidRPr="009E20AA" w:rsidRDefault="00E62506"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7B6904C3"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E8B1B1"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F588BA"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B0E9B"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BC0B48"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F097AC3"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9B747C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748AACE"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9CD65B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7C334B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6CAC65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271034"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1A5819F" w14:textId="77777777" w:rsidR="00E62506" w:rsidRPr="009E20AA" w:rsidRDefault="00E62506"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156A655D" w14:textId="77777777" w:rsidR="00E62506" w:rsidRPr="009E20AA" w:rsidRDefault="00E62506" w:rsidP="009E20AA">
            <w:pPr>
              <w:pStyle w:val="TAC"/>
              <w:rPr>
                <w:lang w:eastAsia="zh-CN"/>
              </w:rPr>
            </w:pPr>
            <w:r w:rsidRPr="009E20AA">
              <w:rPr>
                <w:lang w:eastAsia="zh-CN"/>
              </w:rPr>
              <w:t>0</w:t>
            </w:r>
          </w:p>
        </w:tc>
      </w:tr>
      <w:tr w:rsidR="00E62506" w:rsidRPr="009E20AA" w14:paraId="7C2717FC" w14:textId="77777777" w:rsidTr="004A72C1">
        <w:trPr>
          <w:trHeight w:val="187"/>
        </w:trPr>
        <w:tc>
          <w:tcPr>
            <w:tcW w:w="1644" w:type="dxa"/>
            <w:vMerge/>
            <w:tcBorders>
              <w:left w:val="single" w:sz="4" w:space="0" w:color="auto"/>
              <w:right w:val="single" w:sz="4" w:space="0" w:color="auto"/>
            </w:tcBorders>
            <w:shd w:val="clear" w:color="auto" w:fill="auto"/>
          </w:tcPr>
          <w:p w14:paraId="23017E21" w14:textId="77777777" w:rsidR="00E62506" w:rsidRPr="009E20AA" w:rsidRDefault="00E62506" w:rsidP="009E20AA">
            <w:pPr>
              <w:pStyle w:val="TAC"/>
              <w:rPr>
                <w:lang w:eastAsia="zh-CN"/>
              </w:rPr>
            </w:pPr>
          </w:p>
        </w:tc>
        <w:tc>
          <w:tcPr>
            <w:tcW w:w="1382" w:type="dxa"/>
            <w:vMerge/>
            <w:tcBorders>
              <w:left w:val="single" w:sz="4" w:space="0" w:color="auto"/>
              <w:right w:val="single" w:sz="4" w:space="0" w:color="auto"/>
            </w:tcBorders>
            <w:shd w:val="clear" w:color="auto" w:fill="auto"/>
          </w:tcPr>
          <w:p w14:paraId="0B508BD6" w14:textId="77777777" w:rsidR="00E62506" w:rsidRPr="009E20AA" w:rsidRDefault="00E62506" w:rsidP="009E20AA">
            <w:pPr>
              <w:pStyle w:val="TAC"/>
              <w:rPr>
                <w:lang w:eastAsia="zh-CN"/>
              </w:rPr>
            </w:pPr>
          </w:p>
        </w:tc>
        <w:tc>
          <w:tcPr>
            <w:tcW w:w="671" w:type="dxa"/>
            <w:tcBorders>
              <w:left w:val="single" w:sz="4" w:space="0" w:color="auto"/>
              <w:right w:val="single" w:sz="4" w:space="0" w:color="auto"/>
            </w:tcBorders>
          </w:tcPr>
          <w:p w14:paraId="2C114E09" w14:textId="77777777" w:rsidR="00E62506" w:rsidRPr="009E20AA" w:rsidRDefault="00E62506"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2EEB7913"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90A486"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045B42"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2DBDC1"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9D57997" w14:textId="77777777" w:rsidR="00E62506" w:rsidRPr="009E20AA" w:rsidRDefault="00E62506"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DA685F4" w14:textId="77777777" w:rsidR="00E62506" w:rsidRPr="009E20AA" w:rsidRDefault="00E62506"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6D8AED"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D778329"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CEF864C"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BFFF99C"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617B401"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6617E93"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541C30A" w14:textId="77777777" w:rsidR="00E62506" w:rsidRPr="009E20AA" w:rsidRDefault="00E62506"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06E43738" w14:textId="77777777" w:rsidR="00E62506" w:rsidRPr="009E20AA" w:rsidRDefault="00E62506" w:rsidP="009E20AA">
            <w:pPr>
              <w:pStyle w:val="TAC"/>
              <w:rPr>
                <w:lang w:eastAsia="zh-CN"/>
              </w:rPr>
            </w:pPr>
          </w:p>
        </w:tc>
      </w:tr>
      <w:tr w:rsidR="00E62506" w:rsidRPr="009E20AA" w14:paraId="1BA81CD0" w14:textId="77777777" w:rsidTr="004A72C1">
        <w:trPr>
          <w:trHeight w:val="187"/>
        </w:trPr>
        <w:tc>
          <w:tcPr>
            <w:tcW w:w="1644" w:type="dxa"/>
            <w:vMerge/>
            <w:tcBorders>
              <w:left w:val="single" w:sz="4" w:space="0" w:color="auto"/>
              <w:right w:val="single" w:sz="4" w:space="0" w:color="auto"/>
            </w:tcBorders>
            <w:shd w:val="clear" w:color="auto" w:fill="auto"/>
          </w:tcPr>
          <w:p w14:paraId="02D02B0B" w14:textId="77777777" w:rsidR="00E62506" w:rsidRPr="009E20AA" w:rsidRDefault="00E62506" w:rsidP="009E20AA">
            <w:pPr>
              <w:pStyle w:val="TAC"/>
              <w:rPr>
                <w:lang w:eastAsia="zh-CN"/>
              </w:rPr>
            </w:pPr>
          </w:p>
        </w:tc>
        <w:tc>
          <w:tcPr>
            <w:tcW w:w="1382" w:type="dxa"/>
            <w:vMerge/>
            <w:tcBorders>
              <w:left w:val="single" w:sz="4" w:space="0" w:color="auto"/>
              <w:right w:val="single" w:sz="4" w:space="0" w:color="auto"/>
            </w:tcBorders>
            <w:shd w:val="clear" w:color="auto" w:fill="auto"/>
          </w:tcPr>
          <w:p w14:paraId="070FE84B" w14:textId="77777777" w:rsidR="00E62506" w:rsidRPr="009E20AA" w:rsidRDefault="00E62506" w:rsidP="009E20AA">
            <w:pPr>
              <w:pStyle w:val="TAC"/>
              <w:rPr>
                <w:lang w:eastAsia="zh-CN"/>
              </w:rPr>
            </w:pPr>
          </w:p>
        </w:tc>
        <w:tc>
          <w:tcPr>
            <w:tcW w:w="671" w:type="dxa"/>
            <w:tcBorders>
              <w:left w:val="single" w:sz="4" w:space="0" w:color="auto"/>
              <w:right w:val="single" w:sz="4" w:space="0" w:color="auto"/>
            </w:tcBorders>
          </w:tcPr>
          <w:p w14:paraId="084F2792" w14:textId="77777777" w:rsidR="00E62506" w:rsidRPr="009E20AA" w:rsidRDefault="00E62506" w:rsidP="009E20AA">
            <w:pPr>
              <w:pStyle w:val="TAC"/>
              <w:rPr>
                <w:szCs w:val="18"/>
                <w:lang w:eastAsia="zh-CN"/>
              </w:rPr>
            </w:pPr>
            <w:r w:rsidRPr="009E20AA">
              <w:t>n1</w:t>
            </w:r>
          </w:p>
        </w:tc>
        <w:tc>
          <w:tcPr>
            <w:tcW w:w="671" w:type="dxa"/>
            <w:tcBorders>
              <w:top w:val="single" w:sz="4" w:space="0" w:color="auto"/>
              <w:left w:val="single" w:sz="4" w:space="0" w:color="auto"/>
              <w:bottom w:val="single" w:sz="4" w:space="0" w:color="auto"/>
              <w:right w:val="single" w:sz="4" w:space="0" w:color="auto"/>
            </w:tcBorders>
          </w:tcPr>
          <w:p w14:paraId="5FADB77D" w14:textId="77777777" w:rsidR="00E62506" w:rsidRPr="009E20AA" w:rsidRDefault="00E62506"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26650E7B" w14:textId="77777777" w:rsidR="00E62506" w:rsidRPr="009E20AA" w:rsidRDefault="00E62506"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0DE94FFD" w14:textId="77777777" w:rsidR="00E62506" w:rsidRPr="009E20AA" w:rsidRDefault="00E62506"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4AAE6571" w14:textId="77777777" w:rsidR="00E62506" w:rsidRPr="009E20AA" w:rsidRDefault="00E62506" w:rsidP="009E20AA">
            <w:pPr>
              <w:pStyle w:val="TAC"/>
              <w:rPr>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1F76734C" w14:textId="77777777" w:rsidR="00E62506" w:rsidRPr="009E20AA" w:rsidRDefault="00E62506" w:rsidP="009E20AA">
            <w:pPr>
              <w:pStyle w:val="TAC"/>
              <w:rPr>
                <w:szCs w:val="18"/>
                <w:lang w:eastAsia="zh-CN"/>
              </w:rPr>
            </w:pPr>
            <w:r w:rsidRPr="009E20AA">
              <w:t>25</w:t>
            </w:r>
          </w:p>
        </w:tc>
        <w:tc>
          <w:tcPr>
            <w:tcW w:w="672" w:type="dxa"/>
            <w:tcBorders>
              <w:top w:val="single" w:sz="4" w:space="0" w:color="auto"/>
              <w:left w:val="single" w:sz="4" w:space="0" w:color="auto"/>
              <w:bottom w:val="single" w:sz="4" w:space="0" w:color="auto"/>
              <w:right w:val="single" w:sz="4" w:space="0" w:color="auto"/>
            </w:tcBorders>
          </w:tcPr>
          <w:p w14:paraId="1E31FCE2" w14:textId="77777777" w:rsidR="00E62506" w:rsidRPr="009E20AA" w:rsidRDefault="00E62506" w:rsidP="009E20AA">
            <w:pPr>
              <w:pStyle w:val="TAC"/>
              <w:rPr>
                <w:szCs w:val="18"/>
                <w:lang w:eastAsia="zh-CN"/>
              </w:rPr>
            </w:pPr>
            <w:r w:rsidRPr="009E20AA">
              <w:t>30</w:t>
            </w:r>
          </w:p>
        </w:tc>
        <w:tc>
          <w:tcPr>
            <w:tcW w:w="671" w:type="dxa"/>
            <w:tcBorders>
              <w:top w:val="single" w:sz="4" w:space="0" w:color="auto"/>
              <w:left w:val="single" w:sz="4" w:space="0" w:color="auto"/>
              <w:bottom w:val="single" w:sz="4" w:space="0" w:color="auto"/>
              <w:right w:val="single" w:sz="4" w:space="0" w:color="auto"/>
            </w:tcBorders>
          </w:tcPr>
          <w:p w14:paraId="7EBF2E82" w14:textId="77777777" w:rsidR="00E62506" w:rsidRPr="009E20AA" w:rsidRDefault="00E62506" w:rsidP="009E20AA">
            <w:pPr>
              <w:pStyle w:val="TAC"/>
              <w:rPr>
                <w:szCs w:val="18"/>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07682B37" w14:textId="77777777" w:rsidR="00E62506" w:rsidRPr="009E20AA" w:rsidRDefault="00E62506" w:rsidP="009E20AA">
            <w:pPr>
              <w:pStyle w:val="TAC"/>
              <w:rPr>
                <w:szCs w:val="18"/>
                <w:lang w:eastAsia="zh-CN"/>
              </w:rPr>
            </w:pPr>
            <w:r w:rsidRPr="009E20AA">
              <w:t>50</w:t>
            </w:r>
          </w:p>
        </w:tc>
        <w:tc>
          <w:tcPr>
            <w:tcW w:w="672" w:type="dxa"/>
            <w:tcBorders>
              <w:top w:val="single" w:sz="4" w:space="0" w:color="auto"/>
              <w:left w:val="single" w:sz="4" w:space="0" w:color="auto"/>
              <w:bottom w:val="single" w:sz="4" w:space="0" w:color="auto"/>
              <w:right w:val="single" w:sz="4" w:space="0" w:color="auto"/>
            </w:tcBorders>
          </w:tcPr>
          <w:p w14:paraId="424E855E"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95F3D51"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5C021E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6E217E1"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ABACE9B" w14:textId="77777777" w:rsidR="00E62506" w:rsidRPr="009E20AA" w:rsidRDefault="00E62506" w:rsidP="009E20AA">
            <w:pPr>
              <w:pStyle w:val="TAC"/>
              <w:rPr>
                <w:lang w:eastAsia="zh-CN"/>
              </w:rPr>
            </w:pPr>
          </w:p>
        </w:tc>
        <w:tc>
          <w:tcPr>
            <w:tcW w:w="1487" w:type="dxa"/>
            <w:vMerge w:val="restart"/>
            <w:tcBorders>
              <w:top w:val="nil"/>
              <w:left w:val="single" w:sz="4" w:space="0" w:color="auto"/>
              <w:right w:val="single" w:sz="4" w:space="0" w:color="auto"/>
            </w:tcBorders>
            <w:shd w:val="clear" w:color="auto" w:fill="auto"/>
          </w:tcPr>
          <w:p w14:paraId="7B94EF2A" w14:textId="77777777" w:rsidR="00E62506" w:rsidRPr="009E20AA" w:rsidRDefault="00E62506" w:rsidP="009E20AA">
            <w:pPr>
              <w:pStyle w:val="TAC"/>
              <w:rPr>
                <w:lang w:eastAsia="zh-CN"/>
              </w:rPr>
            </w:pPr>
            <w:r w:rsidRPr="009E20AA">
              <w:rPr>
                <w:lang w:eastAsia="zh-CN"/>
              </w:rPr>
              <w:t>1</w:t>
            </w:r>
          </w:p>
        </w:tc>
      </w:tr>
      <w:tr w:rsidR="00E62506" w:rsidRPr="009E20AA" w14:paraId="321245B1"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B662976" w14:textId="77777777" w:rsidR="00E62506" w:rsidRPr="009E20AA" w:rsidRDefault="00E62506"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9515BCD" w14:textId="77777777" w:rsidR="00E62506" w:rsidRPr="009E20AA" w:rsidRDefault="00E62506" w:rsidP="009E20AA">
            <w:pPr>
              <w:pStyle w:val="TAC"/>
              <w:rPr>
                <w:lang w:eastAsia="zh-CN"/>
              </w:rPr>
            </w:pPr>
          </w:p>
        </w:tc>
        <w:tc>
          <w:tcPr>
            <w:tcW w:w="671" w:type="dxa"/>
            <w:tcBorders>
              <w:left w:val="single" w:sz="4" w:space="0" w:color="auto"/>
              <w:right w:val="single" w:sz="4" w:space="0" w:color="auto"/>
            </w:tcBorders>
          </w:tcPr>
          <w:p w14:paraId="013B8957" w14:textId="77777777" w:rsidR="00E62506" w:rsidRPr="009E20AA" w:rsidRDefault="00E62506" w:rsidP="009E20AA">
            <w:pPr>
              <w:pStyle w:val="TAC"/>
              <w:rPr>
                <w:szCs w:val="18"/>
                <w:lang w:eastAsia="zh-CN"/>
              </w:rPr>
            </w:pPr>
            <w:r w:rsidRPr="009E20AA">
              <w:t>n3</w:t>
            </w:r>
          </w:p>
        </w:tc>
        <w:tc>
          <w:tcPr>
            <w:tcW w:w="671" w:type="dxa"/>
            <w:tcBorders>
              <w:top w:val="single" w:sz="4" w:space="0" w:color="auto"/>
              <w:left w:val="single" w:sz="4" w:space="0" w:color="auto"/>
              <w:bottom w:val="single" w:sz="4" w:space="0" w:color="auto"/>
              <w:right w:val="single" w:sz="4" w:space="0" w:color="auto"/>
            </w:tcBorders>
          </w:tcPr>
          <w:p w14:paraId="6410751E" w14:textId="77777777" w:rsidR="00E62506" w:rsidRPr="009E20AA" w:rsidRDefault="00E62506"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6669E7AC" w14:textId="77777777" w:rsidR="00E62506" w:rsidRPr="009E20AA" w:rsidRDefault="00E62506"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07E9ACBF" w14:textId="77777777" w:rsidR="00E62506" w:rsidRPr="009E20AA" w:rsidRDefault="00E62506"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2A94C725" w14:textId="77777777" w:rsidR="00E62506" w:rsidRPr="009E20AA" w:rsidRDefault="00E62506" w:rsidP="009E20AA">
            <w:pPr>
              <w:pStyle w:val="TAC"/>
              <w:rPr>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28A8B348" w14:textId="77777777" w:rsidR="00E62506" w:rsidRPr="009E20AA" w:rsidRDefault="00E62506" w:rsidP="009E20AA">
            <w:pPr>
              <w:pStyle w:val="TAC"/>
              <w:rPr>
                <w:szCs w:val="18"/>
                <w:lang w:eastAsia="zh-CN"/>
              </w:rPr>
            </w:pPr>
            <w:r w:rsidRPr="009E20AA">
              <w:t>25</w:t>
            </w:r>
          </w:p>
        </w:tc>
        <w:tc>
          <w:tcPr>
            <w:tcW w:w="672" w:type="dxa"/>
            <w:tcBorders>
              <w:top w:val="single" w:sz="4" w:space="0" w:color="auto"/>
              <w:left w:val="single" w:sz="4" w:space="0" w:color="auto"/>
              <w:bottom w:val="single" w:sz="4" w:space="0" w:color="auto"/>
              <w:right w:val="single" w:sz="4" w:space="0" w:color="auto"/>
            </w:tcBorders>
          </w:tcPr>
          <w:p w14:paraId="6AF286A7" w14:textId="77777777" w:rsidR="00E62506" w:rsidRPr="009E20AA" w:rsidRDefault="00E62506" w:rsidP="009E20AA">
            <w:pPr>
              <w:pStyle w:val="TAC"/>
              <w:rPr>
                <w:szCs w:val="18"/>
                <w:lang w:eastAsia="zh-CN"/>
              </w:rPr>
            </w:pPr>
            <w:r w:rsidRPr="009E20AA">
              <w:t>30</w:t>
            </w:r>
          </w:p>
        </w:tc>
        <w:tc>
          <w:tcPr>
            <w:tcW w:w="671" w:type="dxa"/>
            <w:tcBorders>
              <w:top w:val="single" w:sz="4" w:space="0" w:color="auto"/>
              <w:left w:val="single" w:sz="4" w:space="0" w:color="auto"/>
              <w:bottom w:val="single" w:sz="4" w:space="0" w:color="auto"/>
              <w:right w:val="single" w:sz="4" w:space="0" w:color="auto"/>
            </w:tcBorders>
          </w:tcPr>
          <w:p w14:paraId="7524A907" w14:textId="77777777" w:rsidR="00E62506" w:rsidRPr="009E20AA" w:rsidRDefault="00E62506" w:rsidP="009E20AA">
            <w:pPr>
              <w:pStyle w:val="TAC"/>
              <w:rPr>
                <w:szCs w:val="18"/>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1A75753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71DB830"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A2FC5AE"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5BF7F8C"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E8D07CF"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37163E4" w14:textId="77777777" w:rsidR="00E62506" w:rsidRPr="009E20AA" w:rsidRDefault="00E62506"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0121DE8" w14:textId="77777777" w:rsidR="00E62506" w:rsidRPr="009E20AA" w:rsidRDefault="00E62506" w:rsidP="009E20AA">
            <w:pPr>
              <w:pStyle w:val="TAC"/>
              <w:rPr>
                <w:lang w:eastAsia="zh-CN"/>
              </w:rPr>
            </w:pPr>
          </w:p>
        </w:tc>
      </w:tr>
      <w:tr w:rsidR="00D04DBA" w:rsidRPr="009E20AA" w14:paraId="5AD454F7"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023BBAA1" w14:textId="77777777" w:rsidR="00D04DBA" w:rsidRPr="009E20AA" w:rsidRDefault="00D04DBA" w:rsidP="009E20AA">
            <w:pPr>
              <w:pStyle w:val="TAC"/>
              <w:rPr>
                <w:lang w:eastAsia="zh-CN"/>
              </w:rPr>
            </w:pPr>
            <w:r w:rsidRPr="009E20AA">
              <w:rPr>
                <w:lang w:eastAsia="zh-CN"/>
              </w:rPr>
              <w:t>CA_n1(2A)-n3A</w:t>
            </w:r>
          </w:p>
        </w:tc>
        <w:tc>
          <w:tcPr>
            <w:tcW w:w="1382" w:type="dxa"/>
            <w:vMerge w:val="restart"/>
            <w:tcBorders>
              <w:left w:val="single" w:sz="4" w:space="0" w:color="auto"/>
              <w:right w:val="single" w:sz="4" w:space="0" w:color="auto"/>
            </w:tcBorders>
            <w:shd w:val="clear" w:color="auto" w:fill="auto"/>
            <w:vAlign w:val="center"/>
          </w:tcPr>
          <w:p w14:paraId="48737027" w14:textId="77777777"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0FA274D2" w14:textId="77777777" w:rsidR="00D04DBA" w:rsidRPr="009E20AA" w:rsidRDefault="00D04DBA" w:rsidP="009E20AA">
            <w:pPr>
              <w:pStyle w:val="TAC"/>
              <w:rPr>
                <w:lang w:eastAsia="zh-CN"/>
              </w:rPr>
            </w:pPr>
            <w:r w:rsidRPr="009E20AA">
              <w:rPr>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66684EF0" w14:textId="77777777" w:rsidR="00D04DBA" w:rsidRPr="009E20AA" w:rsidRDefault="00D04DBA" w:rsidP="009E20AA">
            <w:pPr>
              <w:pStyle w:val="TAC"/>
              <w:rPr>
                <w:szCs w:val="18"/>
                <w:lang w:eastAsia="zh-CN"/>
              </w:rPr>
            </w:pPr>
            <w:r w:rsidRPr="009E20AA">
              <w:rPr>
                <w:lang w:eastAsia="zh-CN"/>
              </w:rPr>
              <w:t>See CA_n1(2A) bandwidth combination set 0 in Table 5.5A.2-1</w:t>
            </w:r>
          </w:p>
        </w:tc>
        <w:tc>
          <w:tcPr>
            <w:tcW w:w="1487" w:type="dxa"/>
            <w:vMerge w:val="restart"/>
            <w:tcBorders>
              <w:left w:val="single" w:sz="4" w:space="0" w:color="auto"/>
              <w:right w:val="single" w:sz="4" w:space="0" w:color="auto"/>
            </w:tcBorders>
            <w:shd w:val="clear" w:color="auto" w:fill="auto"/>
          </w:tcPr>
          <w:p w14:paraId="4AA9454C" w14:textId="77777777" w:rsidR="00D04DBA" w:rsidRPr="009E20AA" w:rsidRDefault="00D04DBA" w:rsidP="009E20AA">
            <w:pPr>
              <w:pStyle w:val="TAC"/>
              <w:rPr>
                <w:lang w:eastAsia="zh-CN"/>
              </w:rPr>
            </w:pPr>
            <w:r w:rsidRPr="009E20AA">
              <w:rPr>
                <w:lang w:eastAsia="zh-CN"/>
              </w:rPr>
              <w:t>0</w:t>
            </w:r>
          </w:p>
        </w:tc>
      </w:tr>
      <w:tr w:rsidR="00D04DBA" w:rsidRPr="009E20AA" w14:paraId="1D9EDE9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ECC7833"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252C08A8"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2554DD7D" w14:textId="77777777" w:rsidR="00D04DBA" w:rsidRPr="009E20AA" w:rsidRDefault="00D04DBA"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43C1D0B0"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D6FC65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4186EE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63DE2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A4E3B29"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6406857"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FEFA048"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E4B95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FA7B1A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F57F69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C9CCAD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61F545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AF3F941" w14:textId="77777777" w:rsidR="00D04DBA" w:rsidRPr="009E20AA" w:rsidRDefault="00D04DBA" w:rsidP="009E20AA">
            <w:pPr>
              <w:pStyle w:val="TAC"/>
              <w:rPr>
                <w:lang w:eastAsia="zh-CN"/>
              </w:rPr>
            </w:pPr>
          </w:p>
        </w:tc>
        <w:tc>
          <w:tcPr>
            <w:tcW w:w="1487" w:type="dxa"/>
            <w:vMerge/>
            <w:tcBorders>
              <w:left w:val="single" w:sz="4" w:space="0" w:color="auto"/>
              <w:right w:val="single" w:sz="4" w:space="0" w:color="auto"/>
            </w:tcBorders>
            <w:shd w:val="clear" w:color="auto" w:fill="auto"/>
          </w:tcPr>
          <w:p w14:paraId="5CAE166B" w14:textId="77777777" w:rsidR="00D04DBA" w:rsidRPr="009E20AA" w:rsidRDefault="00D04DBA" w:rsidP="009E20AA">
            <w:pPr>
              <w:pStyle w:val="TAC"/>
              <w:rPr>
                <w:lang w:eastAsia="zh-CN"/>
              </w:rPr>
            </w:pPr>
          </w:p>
        </w:tc>
      </w:tr>
      <w:tr w:rsidR="00D04DBA" w:rsidRPr="009E20AA" w14:paraId="7A8025E5"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72CEFB68" w14:textId="77777777" w:rsidR="00D04DBA" w:rsidRPr="009E20AA" w:rsidRDefault="00D04DBA" w:rsidP="009E20AA">
            <w:pPr>
              <w:pStyle w:val="TAC"/>
            </w:pPr>
            <w:r w:rsidRPr="009E20AA">
              <w:rPr>
                <w:lang w:eastAsia="zh-CN"/>
              </w:rPr>
              <w:t>CA_n1(2A)-n5A</w:t>
            </w:r>
          </w:p>
        </w:tc>
        <w:tc>
          <w:tcPr>
            <w:tcW w:w="1382" w:type="dxa"/>
            <w:vMerge w:val="restart"/>
            <w:tcBorders>
              <w:left w:val="single" w:sz="4" w:space="0" w:color="auto"/>
              <w:right w:val="single" w:sz="4" w:space="0" w:color="auto"/>
            </w:tcBorders>
            <w:shd w:val="clear" w:color="auto" w:fill="auto"/>
            <w:vAlign w:val="center"/>
          </w:tcPr>
          <w:p w14:paraId="098FC4D6" w14:textId="77777777"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6B7F098D" w14:textId="77777777" w:rsidR="00D04DBA" w:rsidRPr="009E20AA" w:rsidRDefault="00D04DBA" w:rsidP="009E20AA">
            <w:pPr>
              <w:pStyle w:val="TAC"/>
              <w:rPr>
                <w:lang w:eastAsia="zh-CN"/>
              </w:rPr>
            </w:pPr>
            <w:r w:rsidRPr="009E20AA">
              <w:rPr>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039E4ED4" w14:textId="77777777" w:rsidR="00D04DBA" w:rsidRPr="009E20AA" w:rsidRDefault="00D04DBA" w:rsidP="009E20AA">
            <w:pPr>
              <w:pStyle w:val="TAC"/>
              <w:rPr>
                <w:szCs w:val="18"/>
                <w:lang w:eastAsia="zh-CN"/>
              </w:rPr>
            </w:pPr>
            <w:r w:rsidRPr="009E20AA">
              <w:rPr>
                <w:lang w:eastAsia="zh-CN"/>
              </w:rPr>
              <w:t>See CA_n1(2A) bandwidth combination set 0 in Table 5.5A.2-1</w:t>
            </w:r>
          </w:p>
        </w:tc>
        <w:tc>
          <w:tcPr>
            <w:tcW w:w="1487" w:type="dxa"/>
            <w:vMerge w:val="restart"/>
            <w:tcBorders>
              <w:left w:val="single" w:sz="4" w:space="0" w:color="auto"/>
              <w:right w:val="single" w:sz="4" w:space="0" w:color="auto"/>
            </w:tcBorders>
            <w:shd w:val="clear" w:color="auto" w:fill="auto"/>
          </w:tcPr>
          <w:p w14:paraId="6B42BE01" w14:textId="77777777" w:rsidR="00D04DBA" w:rsidRPr="009E20AA" w:rsidRDefault="00D04DBA" w:rsidP="009E20AA">
            <w:pPr>
              <w:pStyle w:val="TAC"/>
              <w:rPr>
                <w:lang w:eastAsia="zh-CN"/>
              </w:rPr>
            </w:pPr>
            <w:r w:rsidRPr="009E20AA">
              <w:rPr>
                <w:lang w:eastAsia="zh-CN"/>
              </w:rPr>
              <w:t>0</w:t>
            </w:r>
          </w:p>
        </w:tc>
      </w:tr>
      <w:tr w:rsidR="00D04DBA" w:rsidRPr="009E20AA" w14:paraId="74D5596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13AB402"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64188744"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1C0A340A"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4E7B3288"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4E6F8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718C1D7"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BD1395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492599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D8491AF"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1D5C28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093F09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680770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963935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C18999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6C8408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5FF6ED" w14:textId="77777777" w:rsidR="00D04DBA" w:rsidRPr="009E20AA" w:rsidRDefault="00D04DBA" w:rsidP="009E20AA">
            <w:pPr>
              <w:pStyle w:val="TAC"/>
              <w:rPr>
                <w:lang w:eastAsia="zh-CN"/>
              </w:rPr>
            </w:pPr>
          </w:p>
        </w:tc>
        <w:tc>
          <w:tcPr>
            <w:tcW w:w="1487" w:type="dxa"/>
            <w:vMerge/>
            <w:tcBorders>
              <w:left w:val="single" w:sz="4" w:space="0" w:color="auto"/>
              <w:right w:val="single" w:sz="4" w:space="0" w:color="auto"/>
            </w:tcBorders>
            <w:shd w:val="clear" w:color="auto" w:fill="auto"/>
          </w:tcPr>
          <w:p w14:paraId="7B9095F2" w14:textId="77777777" w:rsidR="00D04DBA" w:rsidRPr="009E20AA" w:rsidRDefault="00D04DBA" w:rsidP="009E20AA">
            <w:pPr>
              <w:pStyle w:val="TAC"/>
              <w:rPr>
                <w:lang w:eastAsia="zh-CN"/>
              </w:rPr>
            </w:pPr>
          </w:p>
        </w:tc>
      </w:tr>
      <w:tr w:rsidR="00516908" w:rsidRPr="009E20AA" w14:paraId="44A5D22D"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0EF69FE5" w14:textId="70161348" w:rsidR="00516908" w:rsidRPr="009E20AA" w:rsidRDefault="00516908" w:rsidP="009E20AA">
            <w:pPr>
              <w:pStyle w:val="TAC"/>
            </w:pPr>
            <w:r w:rsidRPr="009E20AA">
              <w:rPr>
                <w:lang w:eastAsia="zh-CN"/>
              </w:rPr>
              <w:t>CA_n1A-n8A</w:t>
            </w:r>
          </w:p>
        </w:tc>
        <w:tc>
          <w:tcPr>
            <w:tcW w:w="1382" w:type="dxa"/>
            <w:vMerge w:val="restart"/>
            <w:tcBorders>
              <w:left w:val="single" w:sz="4" w:space="0" w:color="auto"/>
              <w:right w:val="single" w:sz="4" w:space="0" w:color="auto"/>
            </w:tcBorders>
            <w:shd w:val="clear" w:color="auto" w:fill="auto"/>
            <w:vAlign w:val="center"/>
          </w:tcPr>
          <w:p w14:paraId="2660CFFC" w14:textId="19EE98C9" w:rsidR="00516908" w:rsidRPr="009E20AA" w:rsidRDefault="00516908" w:rsidP="009E20AA">
            <w:pPr>
              <w:pStyle w:val="TAC"/>
              <w:rPr>
                <w:lang w:eastAsia="zh-CN"/>
              </w:rPr>
            </w:pPr>
            <w:r w:rsidRPr="009E20AA">
              <w:rPr>
                <w:lang w:eastAsia="zh-CN"/>
              </w:rPr>
              <w:t>CA_n1A-n8A</w:t>
            </w:r>
          </w:p>
        </w:tc>
        <w:tc>
          <w:tcPr>
            <w:tcW w:w="671" w:type="dxa"/>
            <w:tcBorders>
              <w:left w:val="single" w:sz="4" w:space="0" w:color="auto"/>
              <w:bottom w:val="single" w:sz="4" w:space="0" w:color="auto"/>
              <w:right w:val="single" w:sz="4" w:space="0" w:color="auto"/>
            </w:tcBorders>
          </w:tcPr>
          <w:p w14:paraId="6B17CE6F" w14:textId="71681296" w:rsidR="00516908" w:rsidRPr="009E20AA" w:rsidRDefault="00516908"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B577B01" w14:textId="409DEDD7" w:rsidR="00516908" w:rsidRPr="009E20AA" w:rsidRDefault="00516908"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6168073" w14:textId="05BA39EF" w:rsidR="00516908" w:rsidRPr="009E20AA" w:rsidRDefault="00516908" w:rsidP="009E20AA">
            <w:pPr>
              <w:pStyle w:val="TAC"/>
              <w:rPr>
                <w:szCs w:val="18"/>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84A8044" w14:textId="544D3DB8" w:rsidR="00516908" w:rsidRPr="009E20AA" w:rsidRDefault="00516908" w:rsidP="009E20AA">
            <w:pPr>
              <w:pStyle w:val="TAC"/>
              <w:rPr>
                <w:szCs w:val="18"/>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2764ED" w14:textId="3245A904" w:rsidR="00516908" w:rsidRPr="009E20AA" w:rsidRDefault="00516908" w:rsidP="009E20AA">
            <w:pPr>
              <w:pStyle w:val="TAC"/>
              <w:rPr>
                <w:szCs w:val="18"/>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B57C916" w14:textId="77777777" w:rsidR="00516908" w:rsidRPr="009E20AA" w:rsidRDefault="00516908"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1CA4DE6" w14:textId="77777777" w:rsidR="00516908" w:rsidRPr="009E20AA" w:rsidRDefault="00516908"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691B4299"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5D6E3D0"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FEE828C"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C13027C"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0532FC8"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25CD251"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FD2BEB" w14:textId="77777777" w:rsidR="00516908" w:rsidRPr="009E20AA" w:rsidRDefault="00516908" w:rsidP="009E20AA">
            <w:pPr>
              <w:pStyle w:val="TAC"/>
              <w:rPr>
                <w:lang w:eastAsia="zh-CN"/>
              </w:rPr>
            </w:pPr>
          </w:p>
        </w:tc>
        <w:tc>
          <w:tcPr>
            <w:tcW w:w="1487" w:type="dxa"/>
            <w:tcBorders>
              <w:left w:val="single" w:sz="4" w:space="0" w:color="auto"/>
              <w:right w:val="single" w:sz="4" w:space="0" w:color="auto"/>
            </w:tcBorders>
            <w:shd w:val="clear" w:color="auto" w:fill="auto"/>
          </w:tcPr>
          <w:p w14:paraId="348A9C95" w14:textId="77777777" w:rsidR="00516908" w:rsidRPr="009E20AA" w:rsidRDefault="00516908" w:rsidP="009E20AA">
            <w:pPr>
              <w:pStyle w:val="TAC"/>
              <w:rPr>
                <w:lang w:eastAsia="zh-CN"/>
              </w:rPr>
            </w:pPr>
          </w:p>
        </w:tc>
      </w:tr>
      <w:tr w:rsidR="00516908" w:rsidRPr="009E20AA" w14:paraId="4449A38B"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EB8CA89" w14:textId="77777777" w:rsidR="00516908" w:rsidRPr="009E20AA" w:rsidRDefault="00516908" w:rsidP="009E20AA">
            <w:pPr>
              <w:pStyle w:val="TAC"/>
            </w:pPr>
          </w:p>
        </w:tc>
        <w:tc>
          <w:tcPr>
            <w:tcW w:w="1382" w:type="dxa"/>
            <w:vMerge/>
            <w:tcBorders>
              <w:left w:val="single" w:sz="4" w:space="0" w:color="auto"/>
              <w:right w:val="single" w:sz="4" w:space="0" w:color="auto"/>
            </w:tcBorders>
            <w:shd w:val="clear" w:color="auto" w:fill="auto"/>
            <w:vAlign w:val="center"/>
          </w:tcPr>
          <w:p w14:paraId="423EE567" w14:textId="77777777" w:rsidR="00516908" w:rsidRPr="009E20AA" w:rsidRDefault="00516908" w:rsidP="009E20AA">
            <w:pPr>
              <w:pStyle w:val="TAC"/>
              <w:rPr>
                <w:lang w:eastAsia="zh-CN"/>
              </w:rPr>
            </w:pPr>
          </w:p>
        </w:tc>
        <w:tc>
          <w:tcPr>
            <w:tcW w:w="671" w:type="dxa"/>
            <w:tcBorders>
              <w:left w:val="single" w:sz="4" w:space="0" w:color="auto"/>
              <w:bottom w:val="single" w:sz="4" w:space="0" w:color="auto"/>
              <w:right w:val="single" w:sz="4" w:space="0" w:color="auto"/>
            </w:tcBorders>
          </w:tcPr>
          <w:p w14:paraId="01F36F2C" w14:textId="3571CAE2" w:rsidR="00516908" w:rsidRPr="009E20AA" w:rsidRDefault="00516908" w:rsidP="009E20AA">
            <w:pPr>
              <w:pStyle w:val="TAC"/>
              <w:rPr>
                <w:lang w:eastAsia="zh-CN"/>
              </w:rPr>
            </w:pPr>
            <w:r w:rsidRPr="009E20AA">
              <w:rPr>
                <w:lang w:eastAsia="zh-CN"/>
              </w:rPr>
              <w:t>n8</w:t>
            </w:r>
          </w:p>
        </w:tc>
        <w:tc>
          <w:tcPr>
            <w:tcW w:w="671" w:type="dxa"/>
            <w:tcBorders>
              <w:top w:val="single" w:sz="4" w:space="0" w:color="auto"/>
              <w:left w:val="single" w:sz="4" w:space="0" w:color="auto"/>
              <w:bottom w:val="single" w:sz="4" w:space="0" w:color="auto"/>
              <w:right w:val="single" w:sz="4" w:space="0" w:color="auto"/>
            </w:tcBorders>
          </w:tcPr>
          <w:p w14:paraId="72FC9AC9" w14:textId="6980FE11" w:rsidR="00516908" w:rsidRPr="009E20AA" w:rsidRDefault="00516908"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FCB0CE0" w14:textId="149FB456" w:rsidR="00516908" w:rsidRPr="009E20AA" w:rsidRDefault="00516908" w:rsidP="009E20AA">
            <w:pPr>
              <w:pStyle w:val="TAC"/>
              <w:rPr>
                <w:szCs w:val="18"/>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BB9E7E3" w14:textId="4DD5F8C5" w:rsidR="00516908" w:rsidRPr="009E20AA" w:rsidRDefault="00516908" w:rsidP="009E20AA">
            <w:pPr>
              <w:pStyle w:val="TAC"/>
              <w:rPr>
                <w:szCs w:val="18"/>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601A243" w14:textId="24B579E1" w:rsidR="00516908" w:rsidRPr="009E20AA" w:rsidRDefault="00516908" w:rsidP="009E20AA">
            <w:pPr>
              <w:pStyle w:val="TAC"/>
              <w:rPr>
                <w:szCs w:val="18"/>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7BAEA63" w14:textId="77777777" w:rsidR="00516908" w:rsidRPr="009E20AA" w:rsidRDefault="00516908"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8BEB028" w14:textId="77777777" w:rsidR="00516908" w:rsidRPr="009E20AA" w:rsidRDefault="00516908"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6678C05A"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1782406"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90AC02A"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C7AD7C2"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FB418C6"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B2741F6" w14:textId="77777777" w:rsidR="00516908" w:rsidRPr="009E20AA" w:rsidRDefault="00516908"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C1A78FF" w14:textId="77777777" w:rsidR="00516908" w:rsidRPr="009E20AA" w:rsidRDefault="00516908" w:rsidP="009E20AA">
            <w:pPr>
              <w:pStyle w:val="TAC"/>
              <w:rPr>
                <w:lang w:eastAsia="zh-CN"/>
              </w:rPr>
            </w:pPr>
          </w:p>
        </w:tc>
        <w:tc>
          <w:tcPr>
            <w:tcW w:w="1487" w:type="dxa"/>
            <w:tcBorders>
              <w:left w:val="single" w:sz="4" w:space="0" w:color="auto"/>
              <w:right w:val="single" w:sz="4" w:space="0" w:color="auto"/>
            </w:tcBorders>
            <w:shd w:val="clear" w:color="auto" w:fill="auto"/>
          </w:tcPr>
          <w:p w14:paraId="0EA0A794" w14:textId="77777777" w:rsidR="00516908" w:rsidRPr="009E20AA" w:rsidRDefault="00516908" w:rsidP="009E20AA">
            <w:pPr>
              <w:pStyle w:val="TAC"/>
              <w:rPr>
                <w:lang w:eastAsia="zh-CN"/>
              </w:rPr>
            </w:pPr>
          </w:p>
        </w:tc>
      </w:tr>
      <w:tr w:rsidR="00D04DBA" w:rsidRPr="009E20AA" w14:paraId="1257299B"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7D495D2" w14:textId="77777777" w:rsidR="00D04DBA" w:rsidRPr="009E20AA" w:rsidRDefault="00D04DBA" w:rsidP="009E20AA">
            <w:pPr>
              <w:pStyle w:val="TAC"/>
            </w:pPr>
            <w:r w:rsidRPr="009E20AA">
              <w:rPr>
                <w:lang w:eastAsia="zh-CN"/>
              </w:rPr>
              <w:t>CA_n1(2A)-n8A</w:t>
            </w:r>
          </w:p>
        </w:tc>
        <w:tc>
          <w:tcPr>
            <w:tcW w:w="1382" w:type="dxa"/>
            <w:vMerge w:val="restart"/>
            <w:tcBorders>
              <w:left w:val="single" w:sz="4" w:space="0" w:color="auto"/>
              <w:right w:val="single" w:sz="4" w:space="0" w:color="auto"/>
            </w:tcBorders>
            <w:shd w:val="clear" w:color="auto" w:fill="auto"/>
            <w:vAlign w:val="center"/>
          </w:tcPr>
          <w:p w14:paraId="7184706E" w14:textId="77777777"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00DA0F52" w14:textId="77777777" w:rsidR="00D04DBA" w:rsidRPr="009E20AA" w:rsidRDefault="00D04DBA" w:rsidP="009E20AA">
            <w:pPr>
              <w:pStyle w:val="TAC"/>
              <w:rPr>
                <w:lang w:eastAsia="zh-CN"/>
              </w:rPr>
            </w:pPr>
            <w:r w:rsidRPr="009E20AA">
              <w:rPr>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488A6ADF" w14:textId="77777777" w:rsidR="00D04DBA" w:rsidRPr="009E20AA" w:rsidRDefault="00D04DBA" w:rsidP="009E20AA">
            <w:pPr>
              <w:pStyle w:val="TAC"/>
              <w:rPr>
                <w:szCs w:val="18"/>
                <w:lang w:eastAsia="zh-CN"/>
              </w:rPr>
            </w:pPr>
            <w:r w:rsidRPr="009E20AA">
              <w:rPr>
                <w:lang w:eastAsia="zh-CN"/>
              </w:rPr>
              <w:t>See CA_n1(2A) bandwidth combination set 0 in Table 5.5A.2-1</w:t>
            </w:r>
          </w:p>
        </w:tc>
        <w:tc>
          <w:tcPr>
            <w:tcW w:w="1487" w:type="dxa"/>
            <w:vMerge w:val="restart"/>
            <w:tcBorders>
              <w:left w:val="single" w:sz="4" w:space="0" w:color="auto"/>
              <w:right w:val="single" w:sz="4" w:space="0" w:color="auto"/>
            </w:tcBorders>
            <w:shd w:val="clear" w:color="auto" w:fill="auto"/>
          </w:tcPr>
          <w:p w14:paraId="0132BBB1" w14:textId="77777777" w:rsidR="00D04DBA" w:rsidRPr="009E20AA" w:rsidRDefault="00D04DBA" w:rsidP="009E20AA">
            <w:pPr>
              <w:pStyle w:val="TAC"/>
              <w:rPr>
                <w:lang w:eastAsia="zh-CN"/>
              </w:rPr>
            </w:pPr>
            <w:r w:rsidRPr="009E20AA">
              <w:rPr>
                <w:lang w:eastAsia="zh-CN"/>
              </w:rPr>
              <w:t>0</w:t>
            </w:r>
          </w:p>
        </w:tc>
      </w:tr>
      <w:tr w:rsidR="00D04DBA" w:rsidRPr="009E20AA" w14:paraId="7A4A68D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4E3CA8B"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21DE146C"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5FC22DDD" w14:textId="77777777" w:rsidR="00D04DBA" w:rsidRPr="009E20AA" w:rsidRDefault="00D04DBA" w:rsidP="009E20AA">
            <w:pPr>
              <w:pStyle w:val="TAC"/>
              <w:rPr>
                <w:lang w:eastAsia="zh-CN"/>
              </w:rPr>
            </w:pPr>
            <w:r w:rsidRPr="009E20AA">
              <w:rPr>
                <w:lang w:eastAsia="zh-CN"/>
              </w:rPr>
              <w:t>n8</w:t>
            </w:r>
          </w:p>
        </w:tc>
        <w:tc>
          <w:tcPr>
            <w:tcW w:w="671" w:type="dxa"/>
            <w:tcBorders>
              <w:top w:val="single" w:sz="4" w:space="0" w:color="auto"/>
              <w:left w:val="single" w:sz="4" w:space="0" w:color="auto"/>
              <w:bottom w:val="single" w:sz="4" w:space="0" w:color="auto"/>
              <w:right w:val="single" w:sz="4" w:space="0" w:color="auto"/>
            </w:tcBorders>
          </w:tcPr>
          <w:p w14:paraId="37666970"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EE7D04A"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E2EA89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F06462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EBE20D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EFE5D20"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F4774F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35FB1A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92F1FC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FE39D9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A20900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E4239E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DB43958" w14:textId="77777777" w:rsidR="00D04DBA" w:rsidRPr="009E20AA" w:rsidRDefault="00D04DBA" w:rsidP="009E20AA">
            <w:pPr>
              <w:pStyle w:val="TAC"/>
              <w:rPr>
                <w:lang w:eastAsia="zh-CN"/>
              </w:rPr>
            </w:pPr>
          </w:p>
        </w:tc>
        <w:tc>
          <w:tcPr>
            <w:tcW w:w="1487" w:type="dxa"/>
            <w:vMerge/>
            <w:tcBorders>
              <w:left w:val="single" w:sz="4" w:space="0" w:color="auto"/>
              <w:right w:val="single" w:sz="4" w:space="0" w:color="auto"/>
            </w:tcBorders>
            <w:shd w:val="clear" w:color="auto" w:fill="auto"/>
          </w:tcPr>
          <w:p w14:paraId="6608CA6B" w14:textId="77777777" w:rsidR="00D04DBA" w:rsidRPr="009E20AA" w:rsidRDefault="00D04DBA" w:rsidP="009E20AA">
            <w:pPr>
              <w:pStyle w:val="TAC"/>
              <w:rPr>
                <w:lang w:eastAsia="zh-CN"/>
              </w:rPr>
            </w:pPr>
          </w:p>
        </w:tc>
      </w:tr>
      <w:tr w:rsidR="00E62506" w:rsidRPr="009E20AA" w14:paraId="6DD682DE" w14:textId="77777777" w:rsidTr="004A72C1">
        <w:trPr>
          <w:trHeight w:val="187"/>
        </w:trPr>
        <w:tc>
          <w:tcPr>
            <w:tcW w:w="1644" w:type="dxa"/>
            <w:tcBorders>
              <w:left w:val="single" w:sz="4" w:space="0" w:color="auto"/>
              <w:bottom w:val="nil"/>
              <w:right w:val="single" w:sz="4" w:space="0" w:color="auto"/>
            </w:tcBorders>
            <w:shd w:val="clear" w:color="auto" w:fill="auto"/>
          </w:tcPr>
          <w:p w14:paraId="02086D2C" w14:textId="77777777" w:rsidR="00E62506" w:rsidRPr="009E20AA" w:rsidRDefault="00E62506" w:rsidP="009E20AA">
            <w:pPr>
              <w:pStyle w:val="TAC"/>
            </w:pPr>
            <w:r w:rsidRPr="009E20AA">
              <w:t>CA_n</w:t>
            </w:r>
            <w:r w:rsidRPr="009E20AA">
              <w:rPr>
                <w:lang w:eastAsia="zh-CN"/>
              </w:rPr>
              <w:t>1</w:t>
            </w:r>
            <w:r w:rsidRPr="009E20AA">
              <w:t>A-n77A</w:t>
            </w:r>
          </w:p>
        </w:tc>
        <w:tc>
          <w:tcPr>
            <w:tcW w:w="1382" w:type="dxa"/>
            <w:tcBorders>
              <w:left w:val="single" w:sz="4" w:space="0" w:color="auto"/>
              <w:bottom w:val="nil"/>
              <w:right w:val="single" w:sz="4" w:space="0" w:color="auto"/>
            </w:tcBorders>
            <w:shd w:val="clear" w:color="auto" w:fill="auto"/>
          </w:tcPr>
          <w:p w14:paraId="1850EA9B" w14:textId="77777777" w:rsidR="00E62506" w:rsidRPr="009E20AA" w:rsidRDefault="00E62506"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734509EF" w14:textId="77777777" w:rsidR="00E62506" w:rsidRPr="009E20AA" w:rsidRDefault="00E62506" w:rsidP="009E20AA">
            <w:pPr>
              <w:pStyle w:val="TAC"/>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3A9B0D8F"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640AFA"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E060577"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80C8E9C"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4C7AB1F"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AFCA3CB"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924934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B3350F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AB67184"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42DC7F8"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B5D480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4A18465"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360EB96" w14:textId="77777777" w:rsidR="00E62506" w:rsidRPr="009E20AA" w:rsidRDefault="00E62506"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283AAB9E" w14:textId="77777777" w:rsidR="00E62506" w:rsidRPr="009E20AA" w:rsidRDefault="00E62506" w:rsidP="009E20AA">
            <w:pPr>
              <w:pStyle w:val="TAC"/>
              <w:rPr>
                <w:lang w:eastAsia="zh-CN"/>
              </w:rPr>
            </w:pPr>
            <w:r w:rsidRPr="009E20AA">
              <w:rPr>
                <w:lang w:eastAsia="zh-CN"/>
              </w:rPr>
              <w:t>0</w:t>
            </w:r>
          </w:p>
        </w:tc>
      </w:tr>
      <w:tr w:rsidR="00E62506" w:rsidRPr="009E20AA" w14:paraId="4C030D6A"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96780DF" w14:textId="77777777" w:rsidR="00E62506" w:rsidRPr="009E20AA" w:rsidRDefault="00E62506"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72C7DF86"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tcPr>
          <w:p w14:paraId="78D702D3" w14:textId="77777777" w:rsidR="00E62506" w:rsidRPr="009E20AA" w:rsidRDefault="00E62506" w:rsidP="009E20AA">
            <w:pPr>
              <w:pStyle w:val="TAC"/>
            </w:pPr>
            <w:r w:rsidRPr="009E20AA">
              <w:rPr>
                <w:lang w:eastAsia="zh-CN"/>
              </w:rPr>
              <w:t>n77</w:t>
            </w:r>
          </w:p>
        </w:tc>
        <w:tc>
          <w:tcPr>
            <w:tcW w:w="671" w:type="dxa"/>
            <w:tcBorders>
              <w:top w:val="single" w:sz="4" w:space="0" w:color="auto"/>
              <w:left w:val="single" w:sz="4" w:space="0" w:color="auto"/>
              <w:bottom w:val="single" w:sz="4" w:space="0" w:color="auto"/>
              <w:right w:val="single" w:sz="4" w:space="0" w:color="auto"/>
            </w:tcBorders>
          </w:tcPr>
          <w:p w14:paraId="6B944F43"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3B1ABDC"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21AEDC4"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203FB0"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38015A"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D98BF4C"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7EFAC24"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0AB9947" w14:textId="77777777" w:rsidR="00E62506" w:rsidRPr="009E20AA" w:rsidRDefault="00E62506"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223F51C" w14:textId="77777777" w:rsidR="00E62506" w:rsidRPr="009E20AA" w:rsidRDefault="00E62506"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7F157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E67CF26" w14:textId="77777777" w:rsidR="00E62506" w:rsidRPr="009E20AA" w:rsidRDefault="00E62506"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F82B8F3" w14:textId="77777777" w:rsidR="00E62506" w:rsidRPr="009E20AA" w:rsidRDefault="00E62506"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4FE1B71" w14:textId="77777777" w:rsidR="00E62506" w:rsidRPr="009E20AA" w:rsidRDefault="00E62506"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36F9DBB" w14:textId="77777777" w:rsidR="00E62506" w:rsidRPr="009E20AA" w:rsidRDefault="00E62506" w:rsidP="009E20AA">
            <w:pPr>
              <w:pStyle w:val="TAC"/>
              <w:rPr>
                <w:lang w:eastAsia="zh-CN"/>
              </w:rPr>
            </w:pPr>
          </w:p>
        </w:tc>
      </w:tr>
      <w:tr w:rsidR="00E62506" w:rsidRPr="009E20AA" w14:paraId="44F011D6" w14:textId="77777777" w:rsidTr="004A72C1">
        <w:trPr>
          <w:trHeight w:val="187"/>
        </w:trPr>
        <w:tc>
          <w:tcPr>
            <w:tcW w:w="1644" w:type="dxa"/>
            <w:tcBorders>
              <w:left w:val="single" w:sz="4" w:space="0" w:color="auto"/>
              <w:bottom w:val="nil"/>
              <w:right w:val="single" w:sz="4" w:space="0" w:color="auto"/>
            </w:tcBorders>
            <w:shd w:val="clear" w:color="auto" w:fill="auto"/>
          </w:tcPr>
          <w:p w14:paraId="2C26665D"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1382" w:type="dxa"/>
            <w:tcBorders>
              <w:left w:val="single" w:sz="4" w:space="0" w:color="auto"/>
              <w:bottom w:val="nil"/>
              <w:right w:val="single" w:sz="4" w:space="0" w:color="auto"/>
            </w:tcBorders>
            <w:shd w:val="clear" w:color="auto" w:fill="auto"/>
          </w:tcPr>
          <w:p w14:paraId="5831C2DE"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671" w:type="dxa"/>
            <w:tcBorders>
              <w:left w:val="single" w:sz="4" w:space="0" w:color="auto"/>
              <w:bottom w:val="single" w:sz="4" w:space="0" w:color="auto"/>
              <w:right w:val="single" w:sz="4" w:space="0" w:color="auto"/>
            </w:tcBorders>
          </w:tcPr>
          <w:p w14:paraId="080DAAA0" w14:textId="77777777" w:rsidR="00E62506" w:rsidRPr="009E20AA" w:rsidRDefault="00E62506" w:rsidP="009E20AA">
            <w:pPr>
              <w:pStyle w:val="TAC"/>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5765CA"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E8A990"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BDAF1C"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5F3AF0B"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8F2C17"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F9B21D5"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6D6DBA0C"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5875E1D"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5324CD6"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5BA8078"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EDF1D16"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06BB640"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F3B8640" w14:textId="77777777" w:rsidR="00E62506" w:rsidRPr="009E20AA" w:rsidRDefault="00E62506"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199A064A" w14:textId="77777777" w:rsidR="00E62506" w:rsidRPr="009E20AA" w:rsidRDefault="00E62506" w:rsidP="009E20AA">
            <w:pPr>
              <w:pStyle w:val="TAC"/>
              <w:rPr>
                <w:lang w:eastAsia="zh-CN"/>
              </w:rPr>
            </w:pPr>
            <w:r w:rsidRPr="009E20AA">
              <w:rPr>
                <w:lang w:eastAsia="zh-CN"/>
              </w:rPr>
              <w:t>0</w:t>
            </w:r>
          </w:p>
        </w:tc>
      </w:tr>
      <w:tr w:rsidR="00E62506" w:rsidRPr="009E20AA" w14:paraId="1C8D04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8E9071F" w14:textId="77777777" w:rsidR="00E62506" w:rsidRPr="009E20AA" w:rsidRDefault="00E62506"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2EC31BEF"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tcPr>
          <w:p w14:paraId="0E137A57" w14:textId="77777777" w:rsidR="00E62506" w:rsidRPr="009E20AA" w:rsidRDefault="00E62506" w:rsidP="009E20AA">
            <w:pPr>
              <w:pStyle w:val="TAC"/>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1C491F45"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C414E5E"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683DBF"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159ACF"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E0C98C"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FA0CB3C"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6A1B2A9"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44FCC84" w14:textId="77777777" w:rsidR="00E62506" w:rsidRPr="009E20AA" w:rsidRDefault="00E62506"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465DCF7" w14:textId="77777777" w:rsidR="00E62506" w:rsidRPr="009E20AA" w:rsidRDefault="00E62506"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2DAB0B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AB962A5" w14:textId="77777777" w:rsidR="00E62506" w:rsidRPr="009E20AA" w:rsidRDefault="00E62506"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50A46CF" w14:textId="77777777" w:rsidR="00E62506" w:rsidRPr="009E20AA" w:rsidRDefault="00E62506"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4B3822" w14:textId="77777777" w:rsidR="00E62506" w:rsidRPr="009E20AA" w:rsidRDefault="00E62506"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EB54E63" w14:textId="77777777" w:rsidR="00E62506" w:rsidRPr="009E20AA" w:rsidRDefault="00E62506" w:rsidP="009E20AA">
            <w:pPr>
              <w:pStyle w:val="TAC"/>
              <w:rPr>
                <w:lang w:eastAsia="zh-CN"/>
              </w:rPr>
            </w:pPr>
          </w:p>
        </w:tc>
      </w:tr>
      <w:tr w:rsidR="00E62506" w:rsidRPr="009E20AA" w14:paraId="25945DF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68E82439"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1382" w:type="dxa"/>
            <w:tcBorders>
              <w:top w:val="nil"/>
              <w:left w:val="single" w:sz="4" w:space="0" w:color="auto"/>
              <w:bottom w:val="nil"/>
              <w:right w:val="single" w:sz="4" w:space="0" w:color="auto"/>
            </w:tcBorders>
            <w:shd w:val="clear" w:color="auto" w:fill="auto"/>
          </w:tcPr>
          <w:p w14:paraId="2CC281EA"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671" w:type="dxa"/>
            <w:tcBorders>
              <w:left w:val="single" w:sz="4" w:space="0" w:color="auto"/>
              <w:bottom w:val="single" w:sz="4" w:space="0" w:color="auto"/>
              <w:right w:val="single" w:sz="4" w:space="0" w:color="auto"/>
            </w:tcBorders>
          </w:tcPr>
          <w:p w14:paraId="3CFEB45E" w14:textId="77777777" w:rsidR="00E62506" w:rsidRPr="009E20AA" w:rsidRDefault="00E62506"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25A4322"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CE1FAF"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A2361F"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30309EB"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A06139" w14:textId="77777777" w:rsidR="00E62506" w:rsidRPr="009E20AA" w:rsidRDefault="00E62506" w:rsidP="009E20AA">
            <w:pPr>
              <w:pStyle w:val="TAC"/>
            </w:pPr>
            <w:r w:rsidRPr="009E20AA">
              <w:t>25</w:t>
            </w:r>
          </w:p>
        </w:tc>
        <w:tc>
          <w:tcPr>
            <w:tcW w:w="672" w:type="dxa"/>
            <w:tcBorders>
              <w:top w:val="single" w:sz="4" w:space="0" w:color="auto"/>
              <w:left w:val="single" w:sz="4" w:space="0" w:color="auto"/>
              <w:bottom w:val="single" w:sz="4" w:space="0" w:color="auto"/>
              <w:right w:val="single" w:sz="4" w:space="0" w:color="auto"/>
            </w:tcBorders>
          </w:tcPr>
          <w:p w14:paraId="61BEB46D" w14:textId="77777777" w:rsidR="00E62506" w:rsidRPr="009E20AA" w:rsidRDefault="00E62506" w:rsidP="009E20AA">
            <w:pPr>
              <w:pStyle w:val="TAC"/>
            </w:pPr>
            <w:r w:rsidRPr="009E20AA">
              <w:t>30</w:t>
            </w:r>
          </w:p>
        </w:tc>
        <w:tc>
          <w:tcPr>
            <w:tcW w:w="671" w:type="dxa"/>
            <w:tcBorders>
              <w:top w:val="single" w:sz="4" w:space="0" w:color="auto"/>
              <w:left w:val="single" w:sz="4" w:space="0" w:color="auto"/>
              <w:bottom w:val="single" w:sz="4" w:space="0" w:color="auto"/>
              <w:right w:val="single" w:sz="4" w:space="0" w:color="auto"/>
            </w:tcBorders>
          </w:tcPr>
          <w:p w14:paraId="6C1CA8F0"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289FC3F" w14:textId="77777777" w:rsidR="00E62506" w:rsidRPr="009E20AA" w:rsidRDefault="00E62506"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29EB68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CC66D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59299ED"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428060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E7CB1E1" w14:textId="77777777" w:rsidR="00E62506" w:rsidRPr="009E20AA" w:rsidRDefault="00E62506"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20C0F56F" w14:textId="77777777" w:rsidR="00E62506" w:rsidRPr="009E20AA" w:rsidRDefault="00E62506" w:rsidP="009E20AA">
            <w:pPr>
              <w:pStyle w:val="TAC"/>
              <w:rPr>
                <w:lang w:eastAsia="zh-CN"/>
              </w:rPr>
            </w:pPr>
            <w:r w:rsidRPr="009E20AA">
              <w:rPr>
                <w:lang w:eastAsia="zh-CN"/>
              </w:rPr>
              <w:t>1</w:t>
            </w:r>
          </w:p>
        </w:tc>
      </w:tr>
      <w:tr w:rsidR="00E62506" w:rsidRPr="009E20AA" w14:paraId="76E33AE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7E6BBBB" w14:textId="77777777" w:rsidR="00E62506" w:rsidRPr="009E20AA" w:rsidRDefault="00E62506"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79BCC255"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tcPr>
          <w:p w14:paraId="59782912" w14:textId="77777777" w:rsidR="00E62506" w:rsidRPr="009E20AA" w:rsidRDefault="00E62506"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CC6A7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A1DF3CF"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A1F213D"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4B2796"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93A53E0"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DB07C90"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46A75F07"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DF56AA8" w14:textId="77777777" w:rsidR="00E62506" w:rsidRPr="009E20AA" w:rsidRDefault="00E62506"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B098413" w14:textId="77777777" w:rsidR="00E62506" w:rsidRPr="009E20AA" w:rsidRDefault="00E62506"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1CACF5"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2242E1C" w14:textId="77777777" w:rsidR="00E62506" w:rsidRPr="009E20AA" w:rsidRDefault="00E62506"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109D2B8" w14:textId="77777777" w:rsidR="00E62506" w:rsidRPr="009E20AA" w:rsidRDefault="00E62506"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0E5C1ED" w14:textId="77777777" w:rsidR="00E62506" w:rsidRPr="009E20AA" w:rsidRDefault="00E62506"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94D55DA" w14:textId="77777777" w:rsidR="00E62506" w:rsidRPr="009E20AA" w:rsidRDefault="00E62506" w:rsidP="009E20AA">
            <w:pPr>
              <w:pStyle w:val="TAC"/>
              <w:rPr>
                <w:lang w:eastAsia="zh-CN"/>
              </w:rPr>
            </w:pPr>
          </w:p>
        </w:tc>
      </w:tr>
      <w:tr w:rsidR="00E62506" w:rsidRPr="009E20AA" w14:paraId="0660AC86"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6568EF0"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1382" w:type="dxa"/>
            <w:tcBorders>
              <w:top w:val="nil"/>
              <w:left w:val="single" w:sz="4" w:space="0" w:color="auto"/>
              <w:bottom w:val="nil"/>
              <w:right w:val="single" w:sz="4" w:space="0" w:color="auto"/>
            </w:tcBorders>
            <w:shd w:val="clear" w:color="auto" w:fill="auto"/>
          </w:tcPr>
          <w:p w14:paraId="41B64A1B"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671" w:type="dxa"/>
            <w:tcBorders>
              <w:left w:val="single" w:sz="4" w:space="0" w:color="auto"/>
              <w:bottom w:val="single" w:sz="4" w:space="0" w:color="auto"/>
              <w:right w:val="single" w:sz="4" w:space="0" w:color="auto"/>
            </w:tcBorders>
          </w:tcPr>
          <w:p w14:paraId="0945BB23" w14:textId="77777777" w:rsidR="00E62506" w:rsidRPr="009E20AA" w:rsidRDefault="00E62506"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328F293"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4EEC878"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78D7FFB"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A739899"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B20C4F" w14:textId="77777777" w:rsidR="00E62506" w:rsidRPr="009E20AA" w:rsidRDefault="00E62506" w:rsidP="009E20AA">
            <w:pPr>
              <w:pStyle w:val="TAC"/>
            </w:pPr>
            <w:r w:rsidRPr="009E20AA">
              <w:t>25</w:t>
            </w:r>
          </w:p>
        </w:tc>
        <w:tc>
          <w:tcPr>
            <w:tcW w:w="672" w:type="dxa"/>
            <w:tcBorders>
              <w:top w:val="single" w:sz="4" w:space="0" w:color="auto"/>
              <w:left w:val="single" w:sz="4" w:space="0" w:color="auto"/>
              <w:bottom w:val="single" w:sz="4" w:space="0" w:color="auto"/>
              <w:right w:val="single" w:sz="4" w:space="0" w:color="auto"/>
            </w:tcBorders>
          </w:tcPr>
          <w:p w14:paraId="7C8F0DA9" w14:textId="77777777" w:rsidR="00E62506" w:rsidRPr="009E20AA" w:rsidRDefault="00E62506" w:rsidP="009E20AA">
            <w:pPr>
              <w:pStyle w:val="TAC"/>
            </w:pPr>
            <w:r w:rsidRPr="009E20AA">
              <w:t>30</w:t>
            </w:r>
          </w:p>
        </w:tc>
        <w:tc>
          <w:tcPr>
            <w:tcW w:w="671" w:type="dxa"/>
            <w:tcBorders>
              <w:top w:val="single" w:sz="4" w:space="0" w:color="auto"/>
              <w:left w:val="single" w:sz="4" w:space="0" w:color="auto"/>
              <w:bottom w:val="single" w:sz="4" w:space="0" w:color="auto"/>
              <w:right w:val="single" w:sz="4" w:space="0" w:color="auto"/>
            </w:tcBorders>
          </w:tcPr>
          <w:p w14:paraId="170BF9DE"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17D7BA9"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5FDDD36"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71C19C9"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C162491"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8857B8F"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3E1EF38" w14:textId="77777777" w:rsidR="00E62506" w:rsidRPr="009E20AA" w:rsidRDefault="00E62506"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DA3221E" w14:textId="77777777" w:rsidR="00E62506" w:rsidRPr="009E20AA" w:rsidRDefault="00E62506" w:rsidP="009E20AA">
            <w:pPr>
              <w:pStyle w:val="TAC"/>
              <w:rPr>
                <w:lang w:eastAsia="zh-CN"/>
              </w:rPr>
            </w:pPr>
            <w:r w:rsidRPr="009E20AA">
              <w:rPr>
                <w:lang w:eastAsia="zh-CN"/>
              </w:rPr>
              <w:t>2</w:t>
            </w:r>
          </w:p>
        </w:tc>
      </w:tr>
      <w:tr w:rsidR="00E62506" w:rsidRPr="009E20AA" w14:paraId="6804673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C73911" w14:textId="77777777" w:rsidR="00E62506" w:rsidRPr="009E20AA" w:rsidRDefault="00E62506"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06E51759"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tcPr>
          <w:p w14:paraId="1DBD6077" w14:textId="77777777" w:rsidR="00E62506" w:rsidRPr="009E20AA" w:rsidRDefault="00E62506"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52A7260"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87288BE"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F4BFE1"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472194C"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8412425"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614675F"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7CE8FBD" w14:textId="77777777" w:rsidR="00E62506" w:rsidRPr="009E20AA" w:rsidRDefault="00E62506"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A6D128A" w14:textId="77777777" w:rsidR="00E62506" w:rsidRPr="009E20AA" w:rsidRDefault="00E62506"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56CF98C" w14:textId="77777777" w:rsidR="00E62506" w:rsidRPr="009E20AA" w:rsidRDefault="00E62506"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0AE394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6D8A606" w14:textId="77777777" w:rsidR="00E62506" w:rsidRPr="009E20AA" w:rsidRDefault="00E62506"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65FB5D" w14:textId="77777777" w:rsidR="00E62506" w:rsidRPr="009E20AA" w:rsidRDefault="00E62506"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368E7B1" w14:textId="77777777" w:rsidR="00E62506" w:rsidRPr="009E20AA" w:rsidRDefault="00E62506"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A8D4107" w14:textId="77777777" w:rsidR="00E62506" w:rsidRPr="009E20AA" w:rsidRDefault="00E62506" w:rsidP="009E20AA">
            <w:pPr>
              <w:pStyle w:val="TAC"/>
              <w:rPr>
                <w:lang w:eastAsia="zh-CN"/>
              </w:rPr>
            </w:pPr>
          </w:p>
        </w:tc>
      </w:tr>
      <w:tr w:rsidR="00E62506" w:rsidRPr="009E20AA" w14:paraId="70582C1C"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BF848E7" w14:textId="77777777" w:rsidR="00E62506" w:rsidRPr="009E20AA" w:rsidRDefault="00E62506" w:rsidP="009E20AA">
            <w:pPr>
              <w:pStyle w:val="TAC"/>
            </w:pPr>
            <w:r w:rsidRPr="009E20AA">
              <w:t>CA_n1A-n78(2A)</w:t>
            </w:r>
          </w:p>
        </w:tc>
        <w:tc>
          <w:tcPr>
            <w:tcW w:w="1382" w:type="dxa"/>
            <w:tcBorders>
              <w:top w:val="nil"/>
              <w:left w:val="single" w:sz="4" w:space="0" w:color="auto"/>
              <w:bottom w:val="nil"/>
              <w:right w:val="single" w:sz="4" w:space="0" w:color="auto"/>
            </w:tcBorders>
            <w:shd w:val="clear" w:color="auto" w:fill="auto"/>
          </w:tcPr>
          <w:p w14:paraId="4F1187EE" w14:textId="77777777" w:rsidR="00E62506" w:rsidRPr="009E20AA" w:rsidRDefault="00E62506" w:rsidP="009E20AA">
            <w:pPr>
              <w:pStyle w:val="TAC"/>
            </w:pPr>
            <w:r w:rsidRPr="009E20AA">
              <w:t>CA_n1A-n78A</w:t>
            </w:r>
          </w:p>
        </w:tc>
        <w:tc>
          <w:tcPr>
            <w:tcW w:w="671" w:type="dxa"/>
            <w:tcBorders>
              <w:left w:val="single" w:sz="4" w:space="0" w:color="auto"/>
              <w:bottom w:val="single" w:sz="4" w:space="0" w:color="auto"/>
              <w:right w:val="single" w:sz="4" w:space="0" w:color="auto"/>
            </w:tcBorders>
          </w:tcPr>
          <w:p w14:paraId="6E989046" w14:textId="77777777" w:rsidR="00E62506" w:rsidRPr="009E20AA" w:rsidRDefault="00E62506" w:rsidP="009E20AA">
            <w:pPr>
              <w:pStyle w:val="TAC"/>
              <w:rPr>
                <w:szCs w:val="18"/>
                <w:lang w:eastAsia="zh-CN"/>
              </w:rPr>
            </w:pPr>
            <w:r w:rsidRPr="009E20AA">
              <w:t>n1</w:t>
            </w:r>
          </w:p>
        </w:tc>
        <w:tc>
          <w:tcPr>
            <w:tcW w:w="671" w:type="dxa"/>
            <w:tcBorders>
              <w:top w:val="single" w:sz="4" w:space="0" w:color="auto"/>
              <w:left w:val="single" w:sz="4" w:space="0" w:color="auto"/>
              <w:bottom w:val="single" w:sz="4" w:space="0" w:color="auto"/>
              <w:right w:val="single" w:sz="4" w:space="0" w:color="auto"/>
            </w:tcBorders>
          </w:tcPr>
          <w:p w14:paraId="6DE3ACF6" w14:textId="77777777" w:rsidR="00E62506" w:rsidRPr="009E20AA" w:rsidRDefault="00E62506"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526F49FC" w14:textId="77777777" w:rsidR="00E62506" w:rsidRPr="009E20AA" w:rsidRDefault="00E62506"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127622B0" w14:textId="77777777" w:rsidR="00E62506" w:rsidRPr="009E20AA" w:rsidRDefault="00E62506"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591D811E" w14:textId="77777777" w:rsidR="00E62506" w:rsidRPr="009E20AA" w:rsidRDefault="00E62506" w:rsidP="009E20AA">
            <w:pPr>
              <w:pStyle w:val="TAC"/>
              <w:rPr>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5BEF4B2A"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6238059"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AFF9400"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9DD8A48"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30ED489"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AFC4039"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A3883E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52818E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E50C277" w14:textId="77777777" w:rsidR="00E62506" w:rsidRPr="009E20AA" w:rsidRDefault="00E62506" w:rsidP="009E20AA">
            <w:pPr>
              <w:pStyle w:val="TAC"/>
              <w:rPr>
                <w:lang w:eastAsia="zh-CN"/>
              </w:rPr>
            </w:pPr>
          </w:p>
        </w:tc>
        <w:tc>
          <w:tcPr>
            <w:tcW w:w="1487" w:type="dxa"/>
            <w:vMerge w:val="restart"/>
            <w:tcBorders>
              <w:top w:val="nil"/>
              <w:left w:val="single" w:sz="4" w:space="0" w:color="auto"/>
              <w:right w:val="single" w:sz="4" w:space="0" w:color="auto"/>
            </w:tcBorders>
            <w:shd w:val="clear" w:color="auto" w:fill="auto"/>
          </w:tcPr>
          <w:p w14:paraId="5B4139ED" w14:textId="77777777" w:rsidR="00E62506" w:rsidRPr="009E20AA" w:rsidRDefault="00E62506" w:rsidP="009E20AA">
            <w:pPr>
              <w:pStyle w:val="TAC"/>
              <w:rPr>
                <w:szCs w:val="18"/>
                <w:lang w:eastAsia="zh-CN"/>
              </w:rPr>
            </w:pPr>
            <w:r w:rsidRPr="009E20AA">
              <w:t>0</w:t>
            </w:r>
          </w:p>
        </w:tc>
      </w:tr>
      <w:tr w:rsidR="00E62506" w:rsidRPr="009E20AA" w14:paraId="0236428A"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1A12769" w14:textId="77777777" w:rsidR="00E62506" w:rsidRPr="009E20AA" w:rsidRDefault="00E62506" w:rsidP="009E20AA">
            <w:pPr>
              <w:pStyle w:val="TAC"/>
            </w:pPr>
          </w:p>
        </w:tc>
        <w:tc>
          <w:tcPr>
            <w:tcW w:w="1382" w:type="dxa"/>
            <w:tcBorders>
              <w:top w:val="nil"/>
              <w:left w:val="single" w:sz="4" w:space="0" w:color="auto"/>
              <w:bottom w:val="nil"/>
              <w:right w:val="single" w:sz="4" w:space="0" w:color="auto"/>
            </w:tcBorders>
            <w:shd w:val="clear" w:color="auto" w:fill="auto"/>
          </w:tcPr>
          <w:p w14:paraId="1E7196BA"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tcPr>
          <w:p w14:paraId="06B01E2A" w14:textId="77777777" w:rsidR="00E62506" w:rsidRPr="009E20AA" w:rsidRDefault="00E62506" w:rsidP="009E20AA">
            <w:pPr>
              <w:pStyle w:val="TAC"/>
              <w:rPr>
                <w:szCs w:val="18"/>
                <w:lang w:eastAsia="zh-CN"/>
              </w:rPr>
            </w:pPr>
            <w:r w:rsidRPr="009E20AA">
              <w:t>n78</w:t>
            </w:r>
          </w:p>
        </w:tc>
        <w:tc>
          <w:tcPr>
            <w:tcW w:w="8734" w:type="dxa"/>
            <w:gridSpan w:val="13"/>
            <w:tcBorders>
              <w:top w:val="single" w:sz="4" w:space="0" w:color="auto"/>
              <w:left w:val="single" w:sz="4" w:space="0" w:color="auto"/>
              <w:bottom w:val="single" w:sz="4" w:space="0" w:color="auto"/>
              <w:right w:val="single" w:sz="4" w:space="0" w:color="auto"/>
            </w:tcBorders>
          </w:tcPr>
          <w:p w14:paraId="2D81DFE7" w14:textId="77777777" w:rsidR="00E62506" w:rsidRPr="009E20AA" w:rsidRDefault="00E62506" w:rsidP="009E20AA">
            <w:pPr>
              <w:pStyle w:val="TAC"/>
              <w:rPr>
                <w:lang w:eastAsia="zh-CN"/>
              </w:rPr>
            </w:pPr>
            <w:r w:rsidRPr="009E20AA">
              <w:rPr>
                <w:lang w:eastAsia="zh-CN"/>
              </w:rPr>
              <w:t>See CA_n78(2A)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776A4F" w14:textId="77777777" w:rsidR="00E62506" w:rsidRPr="009E20AA" w:rsidRDefault="00E62506" w:rsidP="009E20AA">
            <w:pPr>
              <w:pStyle w:val="TAC"/>
              <w:rPr>
                <w:lang w:eastAsia="zh-CN"/>
              </w:rPr>
            </w:pPr>
          </w:p>
        </w:tc>
      </w:tr>
      <w:tr w:rsidR="00E62506" w:rsidRPr="009E20AA" w14:paraId="691B3129"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6A35E3A" w14:textId="09173083" w:rsidR="00E62506" w:rsidRPr="009E20AA" w:rsidRDefault="00E62506" w:rsidP="009E20AA">
            <w:pPr>
              <w:pStyle w:val="TAC"/>
            </w:pPr>
          </w:p>
        </w:tc>
        <w:tc>
          <w:tcPr>
            <w:tcW w:w="1382" w:type="dxa"/>
            <w:tcBorders>
              <w:top w:val="nil"/>
              <w:left w:val="single" w:sz="4" w:space="0" w:color="auto"/>
              <w:bottom w:val="nil"/>
              <w:right w:val="single" w:sz="4" w:space="0" w:color="auto"/>
            </w:tcBorders>
            <w:shd w:val="clear" w:color="auto" w:fill="auto"/>
          </w:tcPr>
          <w:p w14:paraId="7462DCD1" w14:textId="59ACD014"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vAlign w:val="center"/>
          </w:tcPr>
          <w:p w14:paraId="0FBE378A" w14:textId="77777777" w:rsidR="00E62506" w:rsidRPr="009E20AA" w:rsidRDefault="00E62506" w:rsidP="009E20AA">
            <w:pPr>
              <w:pStyle w:val="TAC"/>
              <w:rPr>
                <w:szCs w:val="18"/>
                <w:lang w:eastAsia="zh-CN"/>
              </w:rPr>
            </w:pPr>
            <w:r w:rsidRPr="009E20AA">
              <w:t>n1</w:t>
            </w:r>
          </w:p>
        </w:tc>
        <w:tc>
          <w:tcPr>
            <w:tcW w:w="671" w:type="dxa"/>
            <w:tcBorders>
              <w:top w:val="single" w:sz="4" w:space="0" w:color="auto"/>
              <w:left w:val="single" w:sz="4" w:space="0" w:color="auto"/>
              <w:bottom w:val="single" w:sz="4" w:space="0" w:color="auto"/>
              <w:right w:val="single" w:sz="4" w:space="0" w:color="auto"/>
            </w:tcBorders>
          </w:tcPr>
          <w:p w14:paraId="0F65551E" w14:textId="77777777" w:rsidR="00E62506" w:rsidRPr="009E20AA" w:rsidRDefault="00E62506"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3D7F2B47" w14:textId="77777777" w:rsidR="00E62506" w:rsidRPr="009E20AA" w:rsidRDefault="00E62506"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52AC124B" w14:textId="77777777" w:rsidR="00E62506" w:rsidRPr="009E20AA" w:rsidRDefault="00E62506"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2E46965F" w14:textId="77777777" w:rsidR="00E62506" w:rsidRPr="009E20AA" w:rsidRDefault="00E62506" w:rsidP="009E20AA">
            <w:pPr>
              <w:pStyle w:val="TAC"/>
              <w:rPr>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65038D28" w14:textId="77777777" w:rsidR="00E62506" w:rsidRPr="009E20AA" w:rsidRDefault="00E62506" w:rsidP="009E20AA">
            <w:pPr>
              <w:pStyle w:val="TAC"/>
              <w:rPr>
                <w:szCs w:val="18"/>
              </w:rPr>
            </w:pPr>
            <w:r w:rsidRPr="009E20AA">
              <w:t>25</w:t>
            </w:r>
          </w:p>
        </w:tc>
        <w:tc>
          <w:tcPr>
            <w:tcW w:w="672" w:type="dxa"/>
            <w:tcBorders>
              <w:top w:val="single" w:sz="4" w:space="0" w:color="auto"/>
              <w:left w:val="single" w:sz="4" w:space="0" w:color="auto"/>
              <w:bottom w:val="single" w:sz="4" w:space="0" w:color="auto"/>
              <w:right w:val="single" w:sz="4" w:space="0" w:color="auto"/>
            </w:tcBorders>
          </w:tcPr>
          <w:p w14:paraId="544B1EC8" w14:textId="77777777" w:rsidR="00E62506" w:rsidRPr="009E20AA" w:rsidRDefault="00E62506" w:rsidP="009E20AA">
            <w:pPr>
              <w:pStyle w:val="TAC"/>
              <w:rPr>
                <w:szCs w:val="18"/>
              </w:rPr>
            </w:pPr>
            <w:r w:rsidRPr="009E20AA">
              <w:t>30</w:t>
            </w:r>
          </w:p>
        </w:tc>
        <w:tc>
          <w:tcPr>
            <w:tcW w:w="671" w:type="dxa"/>
            <w:tcBorders>
              <w:top w:val="single" w:sz="4" w:space="0" w:color="auto"/>
              <w:left w:val="single" w:sz="4" w:space="0" w:color="auto"/>
              <w:bottom w:val="single" w:sz="4" w:space="0" w:color="auto"/>
              <w:right w:val="single" w:sz="4" w:space="0" w:color="auto"/>
            </w:tcBorders>
          </w:tcPr>
          <w:p w14:paraId="60E8C408" w14:textId="77777777" w:rsidR="00E62506" w:rsidRPr="009E20AA" w:rsidRDefault="00E62506" w:rsidP="009E20AA">
            <w:pPr>
              <w:pStyle w:val="TAC"/>
              <w:rPr>
                <w:szCs w:val="18"/>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5CB55DE4" w14:textId="77777777" w:rsidR="00E62506" w:rsidRPr="009E20AA" w:rsidRDefault="00E62506" w:rsidP="009E20AA">
            <w:pPr>
              <w:pStyle w:val="TAC"/>
              <w:rPr>
                <w:szCs w:val="18"/>
                <w:lang w:eastAsia="zh-CN"/>
              </w:rPr>
            </w:pPr>
            <w:r w:rsidRPr="009E20AA">
              <w:t>50</w:t>
            </w:r>
          </w:p>
        </w:tc>
        <w:tc>
          <w:tcPr>
            <w:tcW w:w="672" w:type="dxa"/>
            <w:tcBorders>
              <w:top w:val="single" w:sz="4" w:space="0" w:color="auto"/>
              <w:left w:val="single" w:sz="4" w:space="0" w:color="auto"/>
              <w:bottom w:val="single" w:sz="4" w:space="0" w:color="auto"/>
              <w:right w:val="single" w:sz="4" w:space="0" w:color="auto"/>
            </w:tcBorders>
          </w:tcPr>
          <w:p w14:paraId="34DFDEC0"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714D4F"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4AF9636"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F22462C"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0EAD46F" w14:textId="77777777" w:rsidR="00E62506" w:rsidRPr="009E20AA" w:rsidRDefault="00E62506" w:rsidP="009E20AA">
            <w:pPr>
              <w:pStyle w:val="TAC"/>
              <w:rPr>
                <w:lang w:eastAsia="zh-CN"/>
              </w:rPr>
            </w:pPr>
          </w:p>
        </w:tc>
        <w:tc>
          <w:tcPr>
            <w:tcW w:w="1487" w:type="dxa"/>
            <w:vMerge w:val="restart"/>
            <w:tcBorders>
              <w:top w:val="nil"/>
              <w:left w:val="single" w:sz="4" w:space="0" w:color="auto"/>
              <w:right w:val="single" w:sz="4" w:space="0" w:color="auto"/>
            </w:tcBorders>
            <w:shd w:val="clear" w:color="auto" w:fill="auto"/>
          </w:tcPr>
          <w:p w14:paraId="5BE486FB" w14:textId="77777777" w:rsidR="00E62506" w:rsidRPr="009E20AA" w:rsidRDefault="00E62506" w:rsidP="009E20AA">
            <w:pPr>
              <w:pStyle w:val="TAC"/>
              <w:rPr>
                <w:szCs w:val="18"/>
                <w:lang w:eastAsia="zh-CN"/>
              </w:rPr>
            </w:pPr>
            <w:r w:rsidRPr="009E20AA">
              <w:t>1</w:t>
            </w:r>
          </w:p>
        </w:tc>
      </w:tr>
      <w:tr w:rsidR="00E62506" w:rsidRPr="009E20AA" w14:paraId="415DD281"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339D3E6" w14:textId="77777777" w:rsidR="00E62506" w:rsidRPr="009E20AA" w:rsidRDefault="00E62506" w:rsidP="009E20AA">
            <w:pPr>
              <w:pStyle w:val="TAC"/>
            </w:pPr>
          </w:p>
        </w:tc>
        <w:tc>
          <w:tcPr>
            <w:tcW w:w="1382" w:type="dxa"/>
            <w:tcBorders>
              <w:top w:val="nil"/>
              <w:left w:val="single" w:sz="4" w:space="0" w:color="auto"/>
              <w:bottom w:val="nil"/>
              <w:right w:val="single" w:sz="4" w:space="0" w:color="auto"/>
            </w:tcBorders>
            <w:shd w:val="clear" w:color="auto" w:fill="auto"/>
          </w:tcPr>
          <w:p w14:paraId="6C830EDF" w14:textId="77777777" w:rsidR="00E62506" w:rsidRPr="009E20AA" w:rsidRDefault="00E62506" w:rsidP="009E20AA">
            <w:pPr>
              <w:pStyle w:val="TAC"/>
            </w:pPr>
          </w:p>
        </w:tc>
        <w:tc>
          <w:tcPr>
            <w:tcW w:w="671" w:type="dxa"/>
            <w:tcBorders>
              <w:left w:val="single" w:sz="4" w:space="0" w:color="auto"/>
              <w:bottom w:val="single" w:sz="4" w:space="0" w:color="auto"/>
              <w:right w:val="single" w:sz="4" w:space="0" w:color="auto"/>
            </w:tcBorders>
            <w:vAlign w:val="center"/>
          </w:tcPr>
          <w:p w14:paraId="7ADE6590" w14:textId="77777777" w:rsidR="00E62506" w:rsidRPr="009E20AA" w:rsidRDefault="00E62506" w:rsidP="009E20AA">
            <w:pPr>
              <w:pStyle w:val="TAC"/>
              <w:rPr>
                <w:szCs w:val="18"/>
                <w:lang w:eastAsia="zh-CN"/>
              </w:rPr>
            </w:pPr>
            <w:r w:rsidRPr="009E20AA">
              <w:t>n78</w:t>
            </w:r>
          </w:p>
        </w:tc>
        <w:tc>
          <w:tcPr>
            <w:tcW w:w="8734" w:type="dxa"/>
            <w:gridSpan w:val="13"/>
            <w:tcBorders>
              <w:top w:val="single" w:sz="4" w:space="0" w:color="auto"/>
              <w:left w:val="single" w:sz="4" w:space="0" w:color="auto"/>
              <w:bottom w:val="single" w:sz="4" w:space="0" w:color="auto"/>
              <w:right w:val="single" w:sz="4" w:space="0" w:color="auto"/>
            </w:tcBorders>
          </w:tcPr>
          <w:p w14:paraId="40EB3C86" w14:textId="77777777" w:rsidR="00E62506" w:rsidRPr="009E20AA" w:rsidRDefault="00E62506" w:rsidP="009E20AA">
            <w:pPr>
              <w:pStyle w:val="TAC"/>
              <w:rPr>
                <w:lang w:eastAsia="zh-CN"/>
              </w:rPr>
            </w:pPr>
            <w:r w:rsidRPr="009E20AA">
              <w:rPr>
                <w:lang w:eastAsia="zh-CN"/>
              </w:rPr>
              <w:t>See CA_n78(2A) Bandwidth Combination Set 1 in Table 5.5A.2-1</w:t>
            </w:r>
          </w:p>
        </w:tc>
        <w:tc>
          <w:tcPr>
            <w:tcW w:w="1487" w:type="dxa"/>
            <w:vMerge/>
            <w:tcBorders>
              <w:left w:val="single" w:sz="4" w:space="0" w:color="auto"/>
              <w:bottom w:val="single" w:sz="4" w:space="0" w:color="auto"/>
              <w:right w:val="single" w:sz="4" w:space="0" w:color="auto"/>
            </w:tcBorders>
            <w:shd w:val="clear" w:color="auto" w:fill="auto"/>
          </w:tcPr>
          <w:p w14:paraId="1B7DBA39" w14:textId="77777777" w:rsidR="00E62506" w:rsidRPr="009E20AA" w:rsidRDefault="00E62506" w:rsidP="009E20AA">
            <w:pPr>
              <w:pStyle w:val="TAC"/>
              <w:rPr>
                <w:lang w:eastAsia="zh-CN"/>
              </w:rPr>
            </w:pPr>
          </w:p>
        </w:tc>
      </w:tr>
      <w:tr w:rsidR="00D04DBA" w:rsidRPr="009E20AA" w14:paraId="0B848E84"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4CE271B" w14:textId="77777777" w:rsidR="00D04DBA" w:rsidRPr="009E20AA" w:rsidRDefault="00D04DBA" w:rsidP="009E20AA">
            <w:pPr>
              <w:pStyle w:val="TAC"/>
            </w:pPr>
          </w:p>
        </w:tc>
        <w:tc>
          <w:tcPr>
            <w:tcW w:w="1382" w:type="dxa"/>
            <w:vMerge w:val="restart"/>
            <w:tcBorders>
              <w:top w:val="nil"/>
              <w:left w:val="single" w:sz="4" w:space="0" w:color="auto"/>
              <w:right w:val="single" w:sz="4" w:space="0" w:color="auto"/>
            </w:tcBorders>
            <w:shd w:val="clear" w:color="auto" w:fill="auto"/>
            <w:vAlign w:val="center"/>
          </w:tcPr>
          <w:p w14:paraId="23BF3B82" w14:textId="77777777" w:rsidR="00D04DBA" w:rsidRPr="009E20AA" w:rsidRDefault="00D04DBA" w:rsidP="009E20AA">
            <w:pPr>
              <w:pStyle w:val="TAC"/>
            </w:pPr>
          </w:p>
        </w:tc>
        <w:tc>
          <w:tcPr>
            <w:tcW w:w="671" w:type="dxa"/>
            <w:tcBorders>
              <w:top w:val="single" w:sz="4" w:space="0" w:color="auto"/>
              <w:left w:val="single" w:sz="4" w:space="0" w:color="auto"/>
              <w:right w:val="single" w:sz="4" w:space="0" w:color="auto"/>
            </w:tcBorders>
          </w:tcPr>
          <w:p w14:paraId="7A5AB813" w14:textId="77777777" w:rsidR="00D04DBA" w:rsidRPr="009E20AA" w:rsidRDefault="00D04DBA"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554A68B"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85DCD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76F73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3F77051"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9CC43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71F73C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CAA5DC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EDD9B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6B58E2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E1A466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10BC30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457C5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3C01A88"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BC68FB8" w14:textId="77777777" w:rsidR="00D04DBA" w:rsidRPr="009E20AA" w:rsidRDefault="00D04DBA" w:rsidP="009E20AA">
            <w:pPr>
              <w:pStyle w:val="TAC"/>
              <w:rPr>
                <w:lang w:eastAsia="zh-CN"/>
              </w:rPr>
            </w:pPr>
            <w:r w:rsidRPr="009E20AA">
              <w:rPr>
                <w:lang w:eastAsia="zh-CN"/>
              </w:rPr>
              <w:t>2</w:t>
            </w:r>
          </w:p>
        </w:tc>
      </w:tr>
      <w:tr w:rsidR="00D04DBA" w:rsidRPr="009E20AA" w14:paraId="07AB514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5C1D6A"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23E165F1" w14:textId="77777777" w:rsidR="00D04DBA" w:rsidRPr="009E20AA" w:rsidRDefault="00D04DBA" w:rsidP="009E20AA">
            <w:pPr>
              <w:pStyle w:val="TAC"/>
            </w:pPr>
          </w:p>
        </w:tc>
        <w:tc>
          <w:tcPr>
            <w:tcW w:w="671" w:type="dxa"/>
            <w:tcBorders>
              <w:top w:val="single" w:sz="4" w:space="0" w:color="auto"/>
              <w:left w:val="single" w:sz="4" w:space="0" w:color="auto"/>
              <w:right w:val="single" w:sz="4" w:space="0" w:color="auto"/>
            </w:tcBorders>
          </w:tcPr>
          <w:p w14:paraId="1910A0E6"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2DF962EF" w14:textId="77777777" w:rsidR="00D04DBA" w:rsidRPr="009E20AA" w:rsidRDefault="00D04DBA" w:rsidP="009E20AA">
            <w:pPr>
              <w:pStyle w:val="TAC"/>
              <w:rPr>
                <w:lang w:eastAsia="zh-CN"/>
              </w:rPr>
            </w:pPr>
            <w:r w:rsidRPr="009E20AA">
              <w:rPr>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53553A53" w14:textId="77777777" w:rsidR="00D04DBA" w:rsidRPr="009E20AA" w:rsidRDefault="00D04DBA" w:rsidP="009E20AA">
            <w:pPr>
              <w:pStyle w:val="TAC"/>
              <w:rPr>
                <w:lang w:eastAsia="zh-CN"/>
              </w:rPr>
            </w:pPr>
          </w:p>
        </w:tc>
      </w:tr>
      <w:tr w:rsidR="00E62506" w:rsidRPr="009E20AA" w14:paraId="6A454E4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76188BD"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8C</w:t>
            </w:r>
          </w:p>
        </w:tc>
        <w:tc>
          <w:tcPr>
            <w:tcW w:w="1382" w:type="dxa"/>
            <w:tcBorders>
              <w:top w:val="single" w:sz="4" w:space="0" w:color="auto"/>
              <w:left w:val="single" w:sz="4" w:space="0" w:color="auto"/>
              <w:bottom w:val="nil"/>
              <w:right w:val="single" w:sz="4" w:space="0" w:color="auto"/>
            </w:tcBorders>
            <w:shd w:val="clear" w:color="auto" w:fill="auto"/>
          </w:tcPr>
          <w:p w14:paraId="03C78764"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8</w:t>
            </w:r>
            <w:r w:rsidRPr="009E20AA">
              <w:t>A</w:t>
            </w:r>
          </w:p>
        </w:tc>
        <w:tc>
          <w:tcPr>
            <w:tcW w:w="671" w:type="dxa"/>
            <w:tcBorders>
              <w:top w:val="single" w:sz="4" w:space="0" w:color="auto"/>
              <w:left w:val="single" w:sz="4" w:space="0" w:color="auto"/>
              <w:right w:val="single" w:sz="4" w:space="0" w:color="auto"/>
            </w:tcBorders>
          </w:tcPr>
          <w:p w14:paraId="18A1BACE" w14:textId="77777777" w:rsidR="00E62506" w:rsidRPr="009E20AA" w:rsidRDefault="00E62506"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884283"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6C4E9D"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10D1A0"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F46B2E0"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6492DB7" w14:textId="77777777" w:rsidR="00E62506" w:rsidRPr="009E20AA" w:rsidRDefault="00E62506"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06BA65D" w14:textId="77777777" w:rsidR="00E62506" w:rsidRPr="009E20AA" w:rsidRDefault="00E62506"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CDA124E"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4FD0FFB"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B5ADB43"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79A7355"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B473D1F"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700C5C6"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3B00BFA" w14:textId="77777777" w:rsidR="00E62506" w:rsidRPr="009E20AA" w:rsidRDefault="00E62506"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73C867DC" w14:textId="77777777" w:rsidR="00E62506" w:rsidRPr="009E20AA" w:rsidRDefault="00E62506" w:rsidP="009E20AA">
            <w:pPr>
              <w:pStyle w:val="TAC"/>
              <w:rPr>
                <w:lang w:eastAsia="zh-CN"/>
              </w:rPr>
            </w:pPr>
            <w:r w:rsidRPr="009E20AA">
              <w:rPr>
                <w:lang w:eastAsia="zh-CN"/>
              </w:rPr>
              <w:t>0</w:t>
            </w:r>
          </w:p>
        </w:tc>
      </w:tr>
      <w:tr w:rsidR="00E62506" w:rsidRPr="009E20AA" w14:paraId="0CA14E5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FD97852" w14:textId="77777777" w:rsidR="00E62506" w:rsidRPr="009E20AA" w:rsidRDefault="00E62506" w:rsidP="009E20AA">
            <w:pPr>
              <w:pStyle w:val="TAC"/>
            </w:pPr>
          </w:p>
        </w:tc>
        <w:tc>
          <w:tcPr>
            <w:tcW w:w="1382" w:type="dxa"/>
            <w:tcBorders>
              <w:top w:val="nil"/>
              <w:left w:val="single" w:sz="4" w:space="0" w:color="auto"/>
              <w:bottom w:val="nil"/>
              <w:right w:val="single" w:sz="4" w:space="0" w:color="auto"/>
            </w:tcBorders>
            <w:shd w:val="clear" w:color="auto" w:fill="auto"/>
          </w:tcPr>
          <w:p w14:paraId="54E9E344" w14:textId="77777777" w:rsidR="00E62506" w:rsidRPr="009E20AA" w:rsidRDefault="00E62506" w:rsidP="009E20AA">
            <w:pPr>
              <w:pStyle w:val="TAC"/>
            </w:pPr>
          </w:p>
        </w:tc>
        <w:tc>
          <w:tcPr>
            <w:tcW w:w="671" w:type="dxa"/>
            <w:tcBorders>
              <w:top w:val="single" w:sz="4" w:space="0" w:color="auto"/>
              <w:left w:val="single" w:sz="4" w:space="0" w:color="auto"/>
              <w:right w:val="single" w:sz="4" w:space="0" w:color="auto"/>
            </w:tcBorders>
          </w:tcPr>
          <w:p w14:paraId="2BC07CC0" w14:textId="77777777" w:rsidR="00E62506" w:rsidRPr="009E20AA" w:rsidRDefault="00E62506"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127E8B73" w14:textId="77777777" w:rsidR="00E62506" w:rsidRPr="009E20AA" w:rsidRDefault="00E62506" w:rsidP="009E20AA">
            <w:pPr>
              <w:pStyle w:val="TAC"/>
              <w:rPr>
                <w:lang w:eastAsia="zh-CN"/>
              </w:rPr>
            </w:pPr>
            <w:r w:rsidRPr="009E20AA">
              <w:rPr>
                <w:lang w:eastAsia="zh-CN"/>
              </w:rPr>
              <w:t>See CA_n78C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1BB86903" w14:textId="77777777" w:rsidR="00E62506" w:rsidRPr="009E20AA" w:rsidRDefault="00E62506" w:rsidP="009E20AA">
            <w:pPr>
              <w:pStyle w:val="TAC"/>
              <w:rPr>
                <w:lang w:eastAsia="zh-CN"/>
              </w:rPr>
            </w:pPr>
          </w:p>
        </w:tc>
      </w:tr>
      <w:tr w:rsidR="00D04DBA" w:rsidRPr="009E20AA" w14:paraId="75B41717"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7B57898" w14:textId="77777777" w:rsidR="00D04DBA" w:rsidRPr="009E20AA" w:rsidRDefault="00D04DBA" w:rsidP="009E20AA">
            <w:pPr>
              <w:pStyle w:val="TAC"/>
              <w:rPr>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7E051A3"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43A89BC7" w14:textId="77777777" w:rsidR="00D04DBA" w:rsidRPr="009E20AA" w:rsidRDefault="00D04DBA"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366CF8A9"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D8C3D4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8182E2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2B05C93"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2DC4048"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69ACB92"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B806978"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85AFABB"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551C57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11C89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49189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540C9C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18A5D78"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24308D93" w14:textId="77777777" w:rsidR="00D04DBA" w:rsidRPr="009E20AA" w:rsidRDefault="00D04DBA" w:rsidP="009E20AA">
            <w:pPr>
              <w:pStyle w:val="TAC"/>
              <w:rPr>
                <w:lang w:eastAsia="zh-CN"/>
              </w:rPr>
            </w:pPr>
            <w:r w:rsidRPr="009E20AA">
              <w:rPr>
                <w:lang w:eastAsia="zh-CN"/>
              </w:rPr>
              <w:t>1</w:t>
            </w:r>
          </w:p>
        </w:tc>
      </w:tr>
      <w:tr w:rsidR="00D04DBA" w:rsidRPr="009E20AA" w14:paraId="588A71D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8E6D3A1"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6A518E25"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55C7064B"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4F4957D1" w14:textId="77777777" w:rsidR="00D04DBA" w:rsidRPr="009E20AA" w:rsidRDefault="00D04DBA" w:rsidP="009E20AA">
            <w:pPr>
              <w:pStyle w:val="TAC"/>
              <w:rPr>
                <w:rFonts w:eastAsia="Yu Mincho"/>
              </w:rPr>
            </w:pPr>
            <w:r w:rsidRPr="009E20AA">
              <w:rPr>
                <w:lang w:eastAsia="zh-CN"/>
              </w:rPr>
              <w:t>See CA_n78C Bandwidth Combination Set 0 in Table 5.5A.1-1</w:t>
            </w:r>
          </w:p>
        </w:tc>
        <w:tc>
          <w:tcPr>
            <w:tcW w:w="1487" w:type="dxa"/>
            <w:vMerge/>
            <w:tcBorders>
              <w:left w:val="single" w:sz="4" w:space="0" w:color="auto"/>
              <w:right w:val="single" w:sz="4" w:space="0" w:color="auto"/>
            </w:tcBorders>
            <w:shd w:val="clear" w:color="auto" w:fill="auto"/>
          </w:tcPr>
          <w:p w14:paraId="4BBACE55" w14:textId="77777777" w:rsidR="00D04DBA" w:rsidRPr="009E20AA" w:rsidRDefault="00D04DBA" w:rsidP="009E20AA">
            <w:pPr>
              <w:pStyle w:val="TAC"/>
              <w:rPr>
                <w:lang w:eastAsia="zh-CN"/>
              </w:rPr>
            </w:pPr>
          </w:p>
        </w:tc>
      </w:tr>
      <w:tr w:rsidR="00D04DBA" w:rsidRPr="009E20AA" w14:paraId="5837385B"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23D17B8"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0CC3E1E9"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51BE68FB" w14:textId="77777777" w:rsidR="00D04DBA" w:rsidRPr="009E20AA" w:rsidRDefault="00D04DBA" w:rsidP="009E20AA">
            <w:pPr>
              <w:pStyle w:val="TAC"/>
              <w:rPr>
                <w:lang w:eastAsia="zh-CN"/>
              </w:rPr>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0CE4E03"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59380F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6C830B8"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901CF4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5796E64"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E8CFAD9"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1802EE0"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D930B4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23D28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2510A2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9FFEE2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A5F786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99D589"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37A1E0BB" w14:textId="77777777" w:rsidR="00D04DBA" w:rsidRPr="009E20AA" w:rsidRDefault="00D04DBA" w:rsidP="009E20AA">
            <w:pPr>
              <w:pStyle w:val="TAC"/>
              <w:rPr>
                <w:lang w:eastAsia="zh-CN"/>
              </w:rPr>
            </w:pPr>
            <w:r w:rsidRPr="009E20AA">
              <w:rPr>
                <w:lang w:eastAsia="zh-CN"/>
              </w:rPr>
              <w:t>2</w:t>
            </w:r>
          </w:p>
        </w:tc>
      </w:tr>
      <w:tr w:rsidR="00D04DBA" w:rsidRPr="009E20AA" w14:paraId="7DE0D34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979CD67"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30C9DA29"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AC32665"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3BA4BFD1" w14:textId="77777777" w:rsidR="00D04DBA" w:rsidRPr="009E20AA" w:rsidRDefault="00D04DBA" w:rsidP="009E20AA">
            <w:pPr>
              <w:pStyle w:val="TAC"/>
              <w:rPr>
                <w:rFonts w:eastAsia="Yu Mincho"/>
              </w:rPr>
            </w:pPr>
            <w:r w:rsidRPr="009E20AA">
              <w:rPr>
                <w:lang w:eastAsia="zh-CN"/>
              </w:rPr>
              <w:t>See CA_n78C Bandwidth Combination Set 0 in Table 5.5A.1-1</w:t>
            </w:r>
          </w:p>
        </w:tc>
        <w:tc>
          <w:tcPr>
            <w:tcW w:w="1487" w:type="dxa"/>
            <w:vMerge/>
            <w:tcBorders>
              <w:left w:val="single" w:sz="4" w:space="0" w:color="auto"/>
              <w:right w:val="single" w:sz="4" w:space="0" w:color="auto"/>
            </w:tcBorders>
            <w:shd w:val="clear" w:color="auto" w:fill="auto"/>
          </w:tcPr>
          <w:p w14:paraId="3A5F8793" w14:textId="77777777" w:rsidR="00D04DBA" w:rsidRPr="009E20AA" w:rsidRDefault="00D04DBA" w:rsidP="009E20AA">
            <w:pPr>
              <w:pStyle w:val="TAC"/>
              <w:rPr>
                <w:lang w:eastAsia="zh-CN"/>
              </w:rPr>
            </w:pPr>
          </w:p>
        </w:tc>
      </w:tr>
      <w:tr w:rsidR="00D04DBA" w:rsidRPr="009E20AA" w14:paraId="47955E3C"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516A343" w14:textId="77777777" w:rsidR="00D04DBA" w:rsidRPr="009E20AA" w:rsidRDefault="00D04DBA" w:rsidP="009E20AA">
            <w:pPr>
              <w:pStyle w:val="TAC"/>
            </w:pPr>
            <w:r w:rsidRPr="009E20AA">
              <w:rPr>
                <w:lang w:eastAsia="zh-CN"/>
              </w:rPr>
              <w:t>CA_n1(2A)-n78A</w:t>
            </w:r>
          </w:p>
        </w:tc>
        <w:tc>
          <w:tcPr>
            <w:tcW w:w="1382" w:type="dxa"/>
            <w:vMerge w:val="restart"/>
            <w:tcBorders>
              <w:left w:val="single" w:sz="4" w:space="0" w:color="auto"/>
              <w:right w:val="single" w:sz="4" w:space="0" w:color="auto"/>
            </w:tcBorders>
            <w:shd w:val="clear" w:color="auto" w:fill="auto"/>
            <w:vAlign w:val="center"/>
          </w:tcPr>
          <w:p w14:paraId="4082120A"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58FAD529" w14:textId="77777777" w:rsidR="00D04DBA" w:rsidRPr="009E20AA" w:rsidRDefault="00D04DBA" w:rsidP="009E20AA">
            <w:pPr>
              <w:pStyle w:val="TAC"/>
              <w:rPr>
                <w:lang w:eastAsia="zh-CN"/>
              </w:rPr>
            </w:pPr>
            <w:r w:rsidRPr="009E20AA">
              <w:rPr>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29D06355" w14:textId="77777777" w:rsidR="00D04DBA" w:rsidRPr="009E20AA" w:rsidRDefault="00D04DBA" w:rsidP="009E20AA">
            <w:pPr>
              <w:pStyle w:val="TAC"/>
              <w:rPr>
                <w:rFonts w:eastAsia="Yu Mincho"/>
              </w:rPr>
            </w:pPr>
            <w:r w:rsidRPr="009E20AA">
              <w:rPr>
                <w:lang w:eastAsia="zh-CN"/>
              </w:rPr>
              <w:t>See CA_n1(2A) bandwidth combination set 0 in Table 5.5A.2-1</w:t>
            </w:r>
          </w:p>
        </w:tc>
        <w:tc>
          <w:tcPr>
            <w:tcW w:w="1487" w:type="dxa"/>
            <w:vMerge w:val="restart"/>
            <w:tcBorders>
              <w:left w:val="single" w:sz="4" w:space="0" w:color="auto"/>
              <w:right w:val="single" w:sz="4" w:space="0" w:color="auto"/>
            </w:tcBorders>
            <w:shd w:val="clear" w:color="auto" w:fill="auto"/>
          </w:tcPr>
          <w:p w14:paraId="3A7F7AC3" w14:textId="77777777" w:rsidR="00D04DBA" w:rsidRPr="009E20AA" w:rsidRDefault="00D04DBA" w:rsidP="009E20AA">
            <w:pPr>
              <w:pStyle w:val="TAC"/>
              <w:rPr>
                <w:lang w:eastAsia="zh-CN"/>
              </w:rPr>
            </w:pPr>
            <w:r w:rsidRPr="009E20AA">
              <w:rPr>
                <w:lang w:eastAsia="zh-CN"/>
              </w:rPr>
              <w:t>0</w:t>
            </w:r>
          </w:p>
        </w:tc>
      </w:tr>
      <w:tr w:rsidR="00D04DBA" w:rsidRPr="009E20AA" w14:paraId="7ACD6F1A"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84D0401"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4D9F7CE5"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7A87318F"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2F85290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2837837"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A78FD4"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F45742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6870371"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649BF41E"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DF11C95"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5E2595F" w14:textId="77777777" w:rsidR="00D04DBA" w:rsidRPr="009E20AA" w:rsidRDefault="00D04DBA" w:rsidP="009E20AA">
            <w:pPr>
              <w:pStyle w:val="TAC"/>
              <w:rPr>
                <w:rFonts w:eastAsia="Yu Mincho"/>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78B51CD" w14:textId="77777777" w:rsidR="00D04DBA" w:rsidRPr="009E20AA" w:rsidRDefault="00D04DBA" w:rsidP="009E20AA">
            <w:pPr>
              <w:pStyle w:val="TAC"/>
              <w:rPr>
                <w:rFonts w:eastAsia="Yu Mincho"/>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6CDF978" w14:textId="77777777" w:rsidR="00D04DBA" w:rsidRPr="009E20AA" w:rsidRDefault="00D04DBA" w:rsidP="009E20AA">
            <w:pPr>
              <w:pStyle w:val="TAC"/>
              <w:rPr>
                <w:rFonts w:eastAsia="Yu Mincho"/>
              </w:rPr>
            </w:pPr>
            <w:r w:rsidRPr="009E20AA">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66E83BD2" w14:textId="77777777" w:rsidR="00D04DBA" w:rsidRPr="009E20AA" w:rsidRDefault="00D04DBA" w:rsidP="009E20AA">
            <w:pPr>
              <w:pStyle w:val="TAC"/>
              <w:rPr>
                <w:rFonts w:eastAsia="Yu Mincho"/>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64BCF36" w14:textId="77777777" w:rsidR="00D04DBA" w:rsidRPr="009E20AA" w:rsidRDefault="00D04DBA" w:rsidP="009E20AA">
            <w:pPr>
              <w:pStyle w:val="TAC"/>
              <w:rPr>
                <w:rFonts w:eastAsia="Yu Mincho"/>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5594859" w14:textId="77777777" w:rsidR="00D04DBA" w:rsidRPr="009E20AA" w:rsidRDefault="00D04DBA" w:rsidP="009E20AA">
            <w:pPr>
              <w:pStyle w:val="TAC"/>
              <w:rPr>
                <w:rFonts w:eastAsia="Yu Mincho"/>
              </w:rPr>
            </w:pPr>
            <w:r w:rsidRPr="009E20AA">
              <w:rPr>
                <w:lang w:eastAsia="zh-CN"/>
              </w:rPr>
              <w:t>100</w:t>
            </w:r>
          </w:p>
        </w:tc>
        <w:tc>
          <w:tcPr>
            <w:tcW w:w="1487" w:type="dxa"/>
            <w:vMerge/>
            <w:tcBorders>
              <w:left w:val="single" w:sz="4" w:space="0" w:color="auto"/>
              <w:right w:val="single" w:sz="4" w:space="0" w:color="auto"/>
            </w:tcBorders>
            <w:shd w:val="clear" w:color="auto" w:fill="auto"/>
          </w:tcPr>
          <w:p w14:paraId="5D395061" w14:textId="77777777" w:rsidR="00D04DBA" w:rsidRPr="009E20AA" w:rsidRDefault="00D04DBA" w:rsidP="009E20AA">
            <w:pPr>
              <w:pStyle w:val="TAC"/>
              <w:rPr>
                <w:lang w:eastAsia="zh-CN"/>
              </w:rPr>
            </w:pPr>
          </w:p>
        </w:tc>
      </w:tr>
      <w:tr w:rsidR="00E62506" w:rsidRPr="009E20AA" w14:paraId="6BCF6BAD"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472691" w14:textId="77777777" w:rsidR="00E62506" w:rsidRPr="009E20AA" w:rsidRDefault="00E62506" w:rsidP="009E20AA">
            <w:pPr>
              <w:pStyle w:val="TAC"/>
            </w:pPr>
            <w:r w:rsidRPr="009E20AA">
              <w:t>CA_n</w:t>
            </w:r>
            <w:r w:rsidRPr="009E20AA">
              <w:rPr>
                <w:lang w:eastAsia="zh-CN"/>
              </w:rPr>
              <w:t>1</w:t>
            </w:r>
            <w:r w:rsidRPr="009E20AA">
              <w:t>A-n7</w:t>
            </w:r>
            <w:r w:rsidRPr="009E20AA">
              <w:rPr>
                <w:lang w:eastAsia="zh-CN"/>
              </w:rPr>
              <w:t>9</w:t>
            </w:r>
            <w:r w:rsidRPr="009E20AA">
              <w:t>A</w:t>
            </w:r>
          </w:p>
        </w:tc>
        <w:tc>
          <w:tcPr>
            <w:tcW w:w="1382" w:type="dxa"/>
            <w:tcBorders>
              <w:left w:val="single" w:sz="4" w:space="0" w:color="auto"/>
              <w:bottom w:val="nil"/>
              <w:right w:val="single" w:sz="4" w:space="0" w:color="auto"/>
            </w:tcBorders>
            <w:shd w:val="clear" w:color="auto" w:fill="auto"/>
          </w:tcPr>
          <w:p w14:paraId="7B9F3CAC" w14:textId="77777777" w:rsidR="00E62506" w:rsidRPr="009E20AA" w:rsidRDefault="00E62506" w:rsidP="009E20AA">
            <w:pPr>
              <w:pStyle w:val="TAC"/>
              <w:rPr>
                <w:lang w:eastAsia="zh-CN"/>
              </w:rPr>
            </w:pPr>
            <w:r w:rsidRPr="009E20AA">
              <w:t>CA_n</w:t>
            </w:r>
            <w:r w:rsidRPr="009E20AA">
              <w:rPr>
                <w:lang w:eastAsia="zh-CN"/>
              </w:rPr>
              <w:t>1</w:t>
            </w:r>
            <w:r w:rsidRPr="009E20AA">
              <w:t>A-n7</w:t>
            </w:r>
            <w:r w:rsidRPr="009E20AA">
              <w:rPr>
                <w:lang w:eastAsia="zh-CN"/>
              </w:rPr>
              <w:t>9</w:t>
            </w:r>
            <w:r w:rsidRPr="009E20AA">
              <w:t>A</w:t>
            </w:r>
          </w:p>
        </w:tc>
        <w:tc>
          <w:tcPr>
            <w:tcW w:w="671" w:type="dxa"/>
            <w:tcBorders>
              <w:left w:val="single" w:sz="4" w:space="0" w:color="auto"/>
              <w:bottom w:val="single" w:sz="4" w:space="0" w:color="auto"/>
              <w:right w:val="single" w:sz="4" w:space="0" w:color="auto"/>
            </w:tcBorders>
          </w:tcPr>
          <w:p w14:paraId="26E794F0" w14:textId="77777777" w:rsidR="00E62506" w:rsidRPr="009E20AA" w:rsidRDefault="00E62506" w:rsidP="009E20AA">
            <w:pPr>
              <w:pStyle w:val="TAC"/>
            </w:pPr>
            <w:r w:rsidRPr="009E20AA">
              <w:rPr>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D4977CF" w14:textId="77777777" w:rsidR="00E62506" w:rsidRPr="009E20AA" w:rsidRDefault="00E62506"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85F1A7" w14:textId="77777777" w:rsidR="00E62506" w:rsidRPr="009E20AA" w:rsidRDefault="00E62506"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946902" w14:textId="77777777" w:rsidR="00E62506" w:rsidRPr="009E20AA" w:rsidRDefault="00E62506"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78D6DA9" w14:textId="77777777" w:rsidR="00E62506" w:rsidRPr="009E20AA" w:rsidRDefault="00E62506"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B4B0A7"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9E9E2B7" w14:textId="77777777" w:rsidR="00E62506" w:rsidRPr="009E20AA" w:rsidRDefault="00E62506"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CAB5D79"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52DC060"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739FF6A"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708457F"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35EF79E"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D4E6A7A"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578A62" w14:textId="77777777" w:rsidR="00E62506" w:rsidRPr="009E20AA" w:rsidRDefault="00E62506"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0D64B70F" w14:textId="77777777" w:rsidR="00E62506" w:rsidRPr="009E20AA" w:rsidRDefault="00E62506" w:rsidP="009E20AA">
            <w:pPr>
              <w:pStyle w:val="TAC"/>
              <w:rPr>
                <w:lang w:eastAsia="zh-CN"/>
              </w:rPr>
            </w:pPr>
            <w:r w:rsidRPr="009E20AA">
              <w:rPr>
                <w:lang w:eastAsia="zh-CN"/>
              </w:rPr>
              <w:t>0</w:t>
            </w:r>
          </w:p>
        </w:tc>
      </w:tr>
      <w:tr w:rsidR="00E62506" w:rsidRPr="009E20AA" w14:paraId="21941E5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F62B2A7" w14:textId="77777777" w:rsidR="00E62506" w:rsidRPr="009E20AA" w:rsidRDefault="00E62506"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586C6C3C" w14:textId="77777777" w:rsidR="00E62506" w:rsidRPr="009E20AA" w:rsidRDefault="00E62506" w:rsidP="009E20AA">
            <w:pPr>
              <w:pStyle w:val="TAC"/>
              <w:rPr>
                <w:lang w:eastAsia="zh-CN"/>
              </w:rPr>
            </w:pPr>
          </w:p>
        </w:tc>
        <w:tc>
          <w:tcPr>
            <w:tcW w:w="671" w:type="dxa"/>
            <w:tcBorders>
              <w:left w:val="single" w:sz="4" w:space="0" w:color="auto"/>
              <w:bottom w:val="single" w:sz="4" w:space="0" w:color="auto"/>
              <w:right w:val="single" w:sz="4" w:space="0" w:color="auto"/>
            </w:tcBorders>
          </w:tcPr>
          <w:p w14:paraId="52812325" w14:textId="77777777" w:rsidR="00E62506" w:rsidRPr="009E20AA" w:rsidRDefault="00E62506" w:rsidP="009E20AA">
            <w:pPr>
              <w:pStyle w:val="TAC"/>
            </w:pPr>
            <w:r w:rsidRPr="009E20AA">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F2E2B1E"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938EE38"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817CFC2"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48A1127"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FC0F08A" w14:textId="77777777" w:rsidR="00E62506" w:rsidRPr="009E20AA" w:rsidRDefault="00E62506"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7D8C323" w14:textId="77777777" w:rsidR="00E62506" w:rsidRPr="009E20AA" w:rsidRDefault="00E62506"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1C2E9DD" w14:textId="77777777" w:rsidR="00E62506" w:rsidRPr="009E20AA" w:rsidRDefault="00E62506"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D927615" w14:textId="77777777" w:rsidR="00E62506" w:rsidRPr="009E20AA" w:rsidRDefault="00E62506" w:rsidP="009E20AA">
            <w:pPr>
              <w:pStyle w:val="TAC"/>
              <w:rPr>
                <w:rFonts w:eastAsia="Yu Mincho"/>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6C909AC" w14:textId="77777777" w:rsidR="00E62506" w:rsidRPr="009E20AA" w:rsidRDefault="00E62506" w:rsidP="009E20AA">
            <w:pPr>
              <w:pStyle w:val="TAC"/>
              <w:rPr>
                <w:rFonts w:eastAsia="Yu Mincho"/>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9850A0A"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FDEF388" w14:textId="77777777" w:rsidR="00E62506" w:rsidRPr="009E20AA" w:rsidRDefault="00E62506" w:rsidP="009E20AA">
            <w:pPr>
              <w:pStyle w:val="TAC"/>
              <w:rPr>
                <w:rFonts w:eastAsia="Yu Mincho"/>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7317056" w14:textId="77777777" w:rsidR="00E62506" w:rsidRPr="009E20AA" w:rsidRDefault="00E62506"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AF7B78" w14:textId="77777777" w:rsidR="00E62506" w:rsidRPr="009E20AA" w:rsidRDefault="00E62506" w:rsidP="009E20AA">
            <w:pPr>
              <w:pStyle w:val="TAC"/>
              <w:rPr>
                <w:rFonts w:eastAsia="Yu Mincho"/>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207778" w14:textId="77777777" w:rsidR="00E62506" w:rsidRPr="009E20AA" w:rsidRDefault="00E62506" w:rsidP="009E20AA">
            <w:pPr>
              <w:pStyle w:val="TAC"/>
              <w:rPr>
                <w:lang w:eastAsia="zh-CN"/>
              </w:rPr>
            </w:pPr>
          </w:p>
        </w:tc>
      </w:tr>
      <w:tr w:rsidR="00D04DBA" w:rsidRPr="009E20AA" w14:paraId="6B638DD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24A91AA" w14:textId="7A8DA147" w:rsidR="00D04DBA" w:rsidRPr="009E20AA" w:rsidRDefault="00D04DBA" w:rsidP="009E20AA">
            <w:pPr>
              <w:pStyle w:val="TAC"/>
              <w:rPr>
                <w:lang w:eastAsia="zh-CN"/>
              </w:rPr>
            </w:pPr>
            <w:r w:rsidRPr="009E20AA">
              <w:rPr>
                <w:lang w:eastAsia="zh-CN"/>
              </w:rPr>
              <w:t>CA_n3A-n5A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5C91EE8" w14:textId="78C6B7FF" w:rsidR="00D04DBA" w:rsidRPr="009E20AA" w:rsidRDefault="00D04DBA" w:rsidP="009E20AA">
            <w:pPr>
              <w:pStyle w:val="TAC"/>
              <w:rPr>
                <w:lang w:eastAsia="zh-CN"/>
              </w:rPr>
            </w:pPr>
            <w:r w:rsidRPr="009E20AA">
              <w:rPr>
                <w:lang w:eastAsia="zh-CN"/>
              </w:rPr>
              <w:t>CA_n3A-n5A</w:t>
            </w:r>
          </w:p>
        </w:tc>
        <w:tc>
          <w:tcPr>
            <w:tcW w:w="671" w:type="dxa"/>
            <w:tcBorders>
              <w:left w:val="single" w:sz="4" w:space="0" w:color="auto"/>
              <w:bottom w:val="single" w:sz="4" w:space="0" w:color="auto"/>
              <w:right w:val="single" w:sz="4" w:space="0" w:color="auto"/>
            </w:tcBorders>
          </w:tcPr>
          <w:p w14:paraId="2FB37B81" w14:textId="77777777" w:rsidR="00D04DBA" w:rsidRPr="009E20AA" w:rsidRDefault="00D04DBA"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1395D9CF"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D19AC9"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22C00E3"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2AE5A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B8DB57"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BC33767"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B3136FE"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17B78B"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AE9205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C8AA97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E92DCA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32861B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F388769" w14:textId="77777777" w:rsidR="00D04DBA" w:rsidRPr="009E20AA" w:rsidRDefault="00D04DBA" w:rsidP="009E20AA">
            <w:pPr>
              <w:pStyle w:val="TAC"/>
              <w:rPr>
                <w:rFonts w:eastAsia="Yu Mincho"/>
              </w:rPr>
            </w:pPr>
          </w:p>
        </w:tc>
        <w:tc>
          <w:tcPr>
            <w:tcW w:w="1487" w:type="dxa"/>
            <w:vMerge w:val="restart"/>
            <w:tcBorders>
              <w:top w:val="single" w:sz="4" w:space="0" w:color="auto"/>
              <w:left w:val="single" w:sz="4" w:space="0" w:color="auto"/>
              <w:right w:val="single" w:sz="4" w:space="0" w:color="auto"/>
            </w:tcBorders>
            <w:shd w:val="clear" w:color="auto" w:fill="auto"/>
          </w:tcPr>
          <w:p w14:paraId="16AFA542" w14:textId="77777777" w:rsidR="00D04DBA" w:rsidRPr="009E20AA" w:rsidRDefault="00D04DBA" w:rsidP="009E20AA">
            <w:pPr>
              <w:pStyle w:val="TAC"/>
              <w:rPr>
                <w:lang w:eastAsia="zh-CN"/>
              </w:rPr>
            </w:pPr>
            <w:r w:rsidRPr="009E20AA">
              <w:rPr>
                <w:lang w:eastAsia="zh-CN"/>
              </w:rPr>
              <w:t>0</w:t>
            </w:r>
          </w:p>
        </w:tc>
      </w:tr>
      <w:tr w:rsidR="00D04DBA" w:rsidRPr="009E20AA" w14:paraId="1FAF91C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5459280"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39121C3B"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06D1D436"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AC6C7C0"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E9EA10"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6C55570"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6B534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66770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8F01B48"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E5382A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4C8374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FFD8D3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D202CF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699E1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E22E6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1ABD52" w14:textId="77777777" w:rsidR="00D04DBA" w:rsidRPr="009E20AA" w:rsidRDefault="00D04DBA" w:rsidP="009E20AA">
            <w:pPr>
              <w:pStyle w:val="TAC"/>
              <w:rPr>
                <w:rFonts w:eastAsia="Yu Mincho"/>
              </w:rPr>
            </w:pPr>
          </w:p>
        </w:tc>
        <w:tc>
          <w:tcPr>
            <w:tcW w:w="1487" w:type="dxa"/>
            <w:vMerge/>
            <w:tcBorders>
              <w:left w:val="single" w:sz="4" w:space="0" w:color="auto"/>
              <w:right w:val="single" w:sz="4" w:space="0" w:color="auto"/>
            </w:tcBorders>
            <w:shd w:val="clear" w:color="auto" w:fill="auto"/>
          </w:tcPr>
          <w:p w14:paraId="68DDCA87" w14:textId="77777777" w:rsidR="00D04DBA" w:rsidRPr="009E20AA" w:rsidRDefault="00D04DBA" w:rsidP="009E20AA">
            <w:pPr>
              <w:pStyle w:val="TAC"/>
              <w:rPr>
                <w:lang w:eastAsia="zh-CN"/>
              </w:rPr>
            </w:pPr>
          </w:p>
        </w:tc>
      </w:tr>
      <w:tr w:rsidR="00D04DBA" w:rsidRPr="009E20AA" w14:paraId="390FA83A"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2BA3D12" w14:textId="757987C5" w:rsidR="00D04DBA" w:rsidRPr="009E20AA" w:rsidRDefault="00D04DBA" w:rsidP="009E20AA">
            <w:pPr>
              <w:pStyle w:val="TAC"/>
              <w:rPr>
                <w:lang w:eastAsia="zh-CN"/>
              </w:rPr>
            </w:pPr>
            <w:r w:rsidRPr="009E20AA">
              <w:rPr>
                <w:lang w:eastAsia="zh-CN"/>
              </w:rPr>
              <w:t>CA_n3(2A)-n5A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03750AD" w14:textId="09935D93"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451EE6A5" w14:textId="77777777" w:rsidR="00D04DBA" w:rsidRPr="009E20AA" w:rsidRDefault="00D04DBA" w:rsidP="009E20AA">
            <w:pPr>
              <w:pStyle w:val="TAC"/>
              <w:rPr>
                <w:lang w:eastAsia="zh-CN"/>
              </w:rPr>
            </w:pPr>
            <w:r w:rsidRPr="009E20AA">
              <w:rPr>
                <w:lang w:eastAsia="zh-CN"/>
              </w:rPr>
              <w:t>n3</w:t>
            </w:r>
          </w:p>
        </w:tc>
        <w:tc>
          <w:tcPr>
            <w:tcW w:w="8734" w:type="dxa"/>
            <w:gridSpan w:val="13"/>
            <w:tcBorders>
              <w:top w:val="single" w:sz="4" w:space="0" w:color="auto"/>
              <w:left w:val="single" w:sz="4" w:space="0" w:color="auto"/>
              <w:bottom w:val="single" w:sz="4" w:space="0" w:color="auto"/>
              <w:right w:val="single" w:sz="4" w:space="0" w:color="auto"/>
            </w:tcBorders>
          </w:tcPr>
          <w:p w14:paraId="4D833410" w14:textId="77777777" w:rsidR="00D04DBA" w:rsidRPr="009E20AA" w:rsidRDefault="00D04DBA" w:rsidP="009E20AA">
            <w:pPr>
              <w:pStyle w:val="TAC"/>
              <w:rPr>
                <w:rFonts w:eastAsia="Yu Mincho"/>
                <w:szCs w:val="18"/>
              </w:rPr>
            </w:pPr>
            <w:r w:rsidRPr="009E20AA">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3D7127C6" w14:textId="77777777" w:rsidR="00D04DBA" w:rsidRPr="009E20AA" w:rsidRDefault="00D04DBA" w:rsidP="009E20AA">
            <w:pPr>
              <w:pStyle w:val="TAC"/>
              <w:rPr>
                <w:lang w:eastAsia="zh-CN"/>
              </w:rPr>
            </w:pPr>
            <w:r w:rsidRPr="009E20AA">
              <w:rPr>
                <w:lang w:eastAsia="zh-CN"/>
              </w:rPr>
              <w:t>0</w:t>
            </w:r>
          </w:p>
        </w:tc>
      </w:tr>
      <w:tr w:rsidR="00D04DBA" w:rsidRPr="009E20AA" w14:paraId="669B925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8B595FC"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5947A103"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2BF8E055"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05C2FA78"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0F7C0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16C9E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24B775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42DD35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D129A2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AFF42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23641E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68BFF2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3C7939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A76ED3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762DA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3C1D94C" w14:textId="77777777" w:rsidR="00D04DBA" w:rsidRPr="009E20AA" w:rsidRDefault="00D04DBA" w:rsidP="009E20AA">
            <w:pPr>
              <w:pStyle w:val="TAC"/>
              <w:rPr>
                <w:rFonts w:eastAsia="Yu Mincho"/>
              </w:rPr>
            </w:pPr>
          </w:p>
        </w:tc>
        <w:tc>
          <w:tcPr>
            <w:tcW w:w="1487" w:type="dxa"/>
            <w:vMerge/>
            <w:tcBorders>
              <w:left w:val="single" w:sz="4" w:space="0" w:color="auto"/>
              <w:right w:val="single" w:sz="4" w:space="0" w:color="auto"/>
            </w:tcBorders>
            <w:shd w:val="clear" w:color="auto" w:fill="auto"/>
          </w:tcPr>
          <w:p w14:paraId="1EBA27F5" w14:textId="77777777" w:rsidR="00D04DBA" w:rsidRPr="009E20AA" w:rsidRDefault="00D04DBA" w:rsidP="009E20AA">
            <w:pPr>
              <w:pStyle w:val="TAC"/>
              <w:rPr>
                <w:lang w:eastAsia="zh-CN"/>
              </w:rPr>
            </w:pPr>
          </w:p>
        </w:tc>
      </w:tr>
      <w:tr w:rsidR="00D04DBA" w:rsidRPr="009E20AA" w14:paraId="61EF1E2D"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19905A0B" w14:textId="525A99AF" w:rsidR="00D04DBA" w:rsidRPr="009E20AA" w:rsidRDefault="00D04DBA" w:rsidP="009E20AA">
            <w:pPr>
              <w:pStyle w:val="TAC"/>
            </w:pPr>
            <w:r w:rsidRPr="009E20AA">
              <w:rPr>
                <w:lang w:eastAsia="zh-CN"/>
              </w:rPr>
              <w:t>CA_n3(2A)-n8A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CFD5F7D" w14:textId="6C300742"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7F451BB1" w14:textId="77777777" w:rsidR="00D04DBA" w:rsidRPr="009E20AA" w:rsidRDefault="00D04DBA" w:rsidP="009E20AA">
            <w:pPr>
              <w:pStyle w:val="TAC"/>
              <w:rPr>
                <w:lang w:eastAsia="zh-CN"/>
              </w:rPr>
            </w:pPr>
            <w:r w:rsidRPr="009E20AA">
              <w:rPr>
                <w:lang w:eastAsia="zh-CN"/>
              </w:rPr>
              <w:t>n3</w:t>
            </w:r>
          </w:p>
        </w:tc>
        <w:tc>
          <w:tcPr>
            <w:tcW w:w="8734" w:type="dxa"/>
            <w:gridSpan w:val="13"/>
            <w:tcBorders>
              <w:top w:val="single" w:sz="4" w:space="0" w:color="auto"/>
              <w:left w:val="single" w:sz="4" w:space="0" w:color="auto"/>
              <w:bottom w:val="single" w:sz="4" w:space="0" w:color="auto"/>
              <w:right w:val="single" w:sz="4" w:space="0" w:color="auto"/>
            </w:tcBorders>
          </w:tcPr>
          <w:p w14:paraId="19445AFA" w14:textId="77777777" w:rsidR="00D04DBA" w:rsidRPr="009E20AA" w:rsidRDefault="00D04DBA" w:rsidP="009E20AA">
            <w:pPr>
              <w:pStyle w:val="TAC"/>
              <w:rPr>
                <w:rFonts w:eastAsia="Yu Mincho"/>
                <w:szCs w:val="18"/>
              </w:rPr>
            </w:pPr>
            <w:r w:rsidRPr="009E20AA">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6E62DE18" w14:textId="77777777" w:rsidR="00D04DBA" w:rsidRPr="009E20AA" w:rsidRDefault="00D04DBA" w:rsidP="009E20AA">
            <w:pPr>
              <w:pStyle w:val="TAC"/>
              <w:rPr>
                <w:lang w:eastAsia="zh-CN"/>
              </w:rPr>
            </w:pPr>
            <w:r w:rsidRPr="009E20AA">
              <w:rPr>
                <w:lang w:eastAsia="zh-CN"/>
              </w:rPr>
              <w:t>0</w:t>
            </w:r>
          </w:p>
        </w:tc>
      </w:tr>
      <w:tr w:rsidR="00D04DBA" w:rsidRPr="009E20AA" w14:paraId="4E933D4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D658E13"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2C082DB2"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50CDC162" w14:textId="77777777" w:rsidR="00D04DBA" w:rsidRPr="009E20AA" w:rsidRDefault="00D04DBA" w:rsidP="009E20AA">
            <w:pPr>
              <w:pStyle w:val="TAC"/>
              <w:rPr>
                <w:lang w:eastAsia="zh-CN"/>
              </w:rPr>
            </w:pPr>
            <w:r w:rsidRPr="009E20AA">
              <w:rPr>
                <w:lang w:eastAsia="zh-CN"/>
              </w:rPr>
              <w:t>n8</w:t>
            </w:r>
          </w:p>
        </w:tc>
        <w:tc>
          <w:tcPr>
            <w:tcW w:w="671" w:type="dxa"/>
            <w:tcBorders>
              <w:top w:val="single" w:sz="4" w:space="0" w:color="auto"/>
              <w:left w:val="single" w:sz="4" w:space="0" w:color="auto"/>
              <w:bottom w:val="single" w:sz="4" w:space="0" w:color="auto"/>
              <w:right w:val="single" w:sz="4" w:space="0" w:color="auto"/>
            </w:tcBorders>
          </w:tcPr>
          <w:p w14:paraId="00809D8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27FE1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4C6F9C"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628724"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E7574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10B370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64AB5E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B32094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9AF43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8987CF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FFAB8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76568E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875A181" w14:textId="77777777" w:rsidR="00D04DBA" w:rsidRPr="009E20AA" w:rsidRDefault="00D04DBA" w:rsidP="009E20AA">
            <w:pPr>
              <w:pStyle w:val="TAC"/>
              <w:rPr>
                <w:rFonts w:eastAsia="Yu Mincho"/>
              </w:rPr>
            </w:pPr>
          </w:p>
        </w:tc>
        <w:tc>
          <w:tcPr>
            <w:tcW w:w="1487" w:type="dxa"/>
            <w:vMerge/>
            <w:tcBorders>
              <w:left w:val="single" w:sz="4" w:space="0" w:color="auto"/>
              <w:right w:val="single" w:sz="4" w:space="0" w:color="auto"/>
            </w:tcBorders>
            <w:shd w:val="clear" w:color="auto" w:fill="auto"/>
          </w:tcPr>
          <w:p w14:paraId="53C1D849" w14:textId="77777777" w:rsidR="00D04DBA" w:rsidRPr="009E20AA" w:rsidRDefault="00D04DBA" w:rsidP="009E20AA">
            <w:pPr>
              <w:pStyle w:val="TAC"/>
              <w:rPr>
                <w:lang w:eastAsia="zh-CN"/>
              </w:rPr>
            </w:pPr>
          </w:p>
        </w:tc>
      </w:tr>
      <w:tr w:rsidR="00D04DBA" w:rsidRPr="009E20AA" w14:paraId="78FE111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9090A88" w14:textId="04608F7E" w:rsidR="00D04DBA" w:rsidRPr="009E20AA" w:rsidRDefault="00D04DBA" w:rsidP="009E20AA">
            <w:pPr>
              <w:pStyle w:val="TAC"/>
            </w:pPr>
            <w:r w:rsidRPr="009E20AA">
              <w:rPr>
                <w:lang w:eastAsia="en-GB"/>
              </w:rPr>
              <w:t>CA_n3A-n41A</w:t>
            </w:r>
          </w:p>
        </w:tc>
        <w:tc>
          <w:tcPr>
            <w:tcW w:w="1382" w:type="dxa"/>
            <w:tcBorders>
              <w:top w:val="nil"/>
              <w:left w:val="single" w:sz="4" w:space="0" w:color="auto"/>
              <w:bottom w:val="nil"/>
              <w:right w:val="single" w:sz="4" w:space="0" w:color="auto"/>
            </w:tcBorders>
            <w:shd w:val="clear" w:color="auto" w:fill="auto"/>
          </w:tcPr>
          <w:p w14:paraId="6664A62E" w14:textId="77777777" w:rsidR="00046E03" w:rsidRPr="009E20AA" w:rsidRDefault="00046E03" w:rsidP="009E20AA">
            <w:pPr>
              <w:pStyle w:val="TAC"/>
              <w:rPr>
                <w:vertAlign w:val="superscript"/>
                <w:lang w:eastAsia="en-GB"/>
              </w:rPr>
            </w:pPr>
            <w:r w:rsidRPr="009E20AA">
              <w:rPr>
                <w:lang w:eastAsia="en-GB"/>
              </w:rPr>
              <w:t>n41</w:t>
            </w:r>
            <w:r w:rsidRPr="009E20AA">
              <w:rPr>
                <w:vertAlign w:val="superscript"/>
                <w:lang w:eastAsia="en-GB"/>
              </w:rPr>
              <w:t>4</w:t>
            </w:r>
          </w:p>
          <w:p w14:paraId="2AE5DF0C" w14:textId="0FAB48B6" w:rsidR="00D04DBA" w:rsidRPr="009E20AA" w:rsidRDefault="00D04DBA" w:rsidP="009E20AA">
            <w:pPr>
              <w:pStyle w:val="TAC"/>
              <w:rPr>
                <w:lang w:eastAsia="zh-CN"/>
              </w:rPr>
            </w:pPr>
            <w:r w:rsidRPr="009E20AA">
              <w:rPr>
                <w:lang w:eastAsia="en-GB"/>
              </w:rPr>
              <w:t>CA_n</w:t>
            </w:r>
            <w:r w:rsidRPr="009E20AA">
              <w:rPr>
                <w:lang w:eastAsia="zh-CN"/>
              </w:rPr>
              <w:t>3</w:t>
            </w:r>
            <w:r w:rsidRPr="009E20AA">
              <w:rPr>
                <w:lang w:eastAsia="en-GB"/>
              </w:rPr>
              <w:t>A-n41A</w:t>
            </w:r>
            <w:r w:rsidR="00046E03" w:rsidRPr="009E20AA">
              <w:rPr>
                <w:vertAlign w:val="superscript"/>
                <w:lang w:eastAsia="en-GB"/>
              </w:rPr>
              <w:t>4</w:t>
            </w:r>
          </w:p>
        </w:tc>
        <w:tc>
          <w:tcPr>
            <w:tcW w:w="671" w:type="dxa"/>
            <w:tcBorders>
              <w:left w:val="single" w:sz="4" w:space="0" w:color="auto"/>
              <w:bottom w:val="single" w:sz="4" w:space="0" w:color="auto"/>
              <w:right w:val="single" w:sz="4" w:space="0" w:color="auto"/>
            </w:tcBorders>
          </w:tcPr>
          <w:p w14:paraId="4FAA8874" w14:textId="10C02909" w:rsidR="00D04DBA" w:rsidRPr="009E20AA" w:rsidRDefault="00D04DBA" w:rsidP="009E20AA">
            <w:pPr>
              <w:pStyle w:val="TAC"/>
              <w:rPr>
                <w:lang w:eastAsia="zh-CN"/>
              </w:rPr>
            </w:pPr>
            <w:r w:rsidRPr="009E20AA">
              <w:rPr>
                <w:lang w:eastAsia="en-GB"/>
              </w:rPr>
              <w:t>n3</w:t>
            </w:r>
          </w:p>
        </w:tc>
        <w:tc>
          <w:tcPr>
            <w:tcW w:w="671" w:type="dxa"/>
            <w:tcBorders>
              <w:top w:val="single" w:sz="4" w:space="0" w:color="auto"/>
              <w:left w:val="single" w:sz="4" w:space="0" w:color="auto"/>
              <w:bottom w:val="single" w:sz="4" w:space="0" w:color="auto"/>
              <w:right w:val="single" w:sz="4" w:space="0" w:color="auto"/>
            </w:tcBorders>
          </w:tcPr>
          <w:p w14:paraId="5C41B3B7" w14:textId="36F30275"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F984AB2" w14:textId="23B20139"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07678FC" w14:textId="7EE59C74"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C0C5216" w14:textId="49B0098C"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B5D741" w14:textId="016B1FFF"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E0FBA79" w14:textId="05B72ED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C716FF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6E1904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667DD9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9ABAFF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A8A314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2906FF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A2533E6" w14:textId="77777777" w:rsidR="00D04DBA" w:rsidRPr="009E20AA" w:rsidRDefault="00D04DBA" w:rsidP="009E20AA">
            <w:pPr>
              <w:pStyle w:val="TAC"/>
              <w:rPr>
                <w:lang w:eastAsia="zh-CN"/>
              </w:rPr>
            </w:pPr>
          </w:p>
        </w:tc>
        <w:tc>
          <w:tcPr>
            <w:tcW w:w="1487" w:type="dxa"/>
            <w:tcBorders>
              <w:top w:val="nil"/>
              <w:left w:val="single" w:sz="4" w:space="0" w:color="auto"/>
              <w:bottom w:val="nil"/>
              <w:right w:val="single" w:sz="4" w:space="0" w:color="auto"/>
            </w:tcBorders>
            <w:shd w:val="clear" w:color="auto" w:fill="auto"/>
          </w:tcPr>
          <w:p w14:paraId="5044C31D" w14:textId="5F8CA03B" w:rsidR="00D04DBA" w:rsidRPr="009E20AA" w:rsidRDefault="00D04DBA" w:rsidP="009E20AA">
            <w:pPr>
              <w:pStyle w:val="TAC"/>
              <w:rPr>
                <w:lang w:eastAsia="zh-CN"/>
              </w:rPr>
            </w:pPr>
            <w:r w:rsidRPr="009E20AA">
              <w:rPr>
                <w:lang w:eastAsia="zh-CN"/>
              </w:rPr>
              <w:t>0</w:t>
            </w:r>
          </w:p>
        </w:tc>
      </w:tr>
      <w:tr w:rsidR="00D04DBA" w:rsidRPr="009E20AA" w14:paraId="163A305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49B423"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0D906B8C"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787AA29D" w14:textId="30EBF0A0" w:rsidR="00D04DBA" w:rsidRPr="009E20AA" w:rsidRDefault="00D04DBA" w:rsidP="009E20AA">
            <w:pPr>
              <w:pStyle w:val="TAC"/>
              <w:rPr>
                <w:lang w:eastAsia="zh-CN"/>
              </w:rPr>
            </w:pPr>
            <w:r w:rsidRPr="009E20AA">
              <w:rPr>
                <w:lang w:eastAsia="en-GB"/>
              </w:rPr>
              <w:t>n41</w:t>
            </w:r>
          </w:p>
        </w:tc>
        <w:tc>
          <w:tcPr>
            <w:tcW w:w="671" w:type="dxa"/>
            <w:tcBorders>
              <w:top w:val="single" w:sz="4" w:space="0" w:color="auto"/>
              <w:left w:val="single" w:sz="4" w:space="0" w:color="auto"/>
              <w:bottom w:val="single" w:sz="4" w:space="0" w:color="auto"/>
              <w:right w:val="single" w:sz="4" w:space="0" w:color="auto"/>
            </w:tcBorders>
          </w:tcPr>
          <w:p w14:paraId="13BD493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FAD7C7E" w14:textId="667B0802"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8DE79C" w14:textId="18EF256C"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7FB0C7C" w14:textId="297B5AE8"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1ACF7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095904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4CBAB6F" w14:textId="7C5B325F" w:rsidR="00D04DBA" w:rsidRPr="009E20AA" w:rsidRDefault="00D04DBA" w:rsidP="009E20AA">
            <w:pPr>
              <w:pStyle w:val="TAC"/>
              <w:rPr>
                <w:lang w:eastAsia="zh-CN"/>
              </w:rPr>
            </w:pPr>
            <w:r w:rsidRPr="009E20AA">
              <w:rPr>
                <w:rFonts w:eastAsia="Yu Mincho"/>
                <w:lang w:eastAsia="en-GB"/>
              </w:rPr>
              <w:t>40</w:t>
            </w:r>
          </w:p>
        </w:tc>
        <w:tc>
          <w:tcPr>
            <w:tcW w:w="672" w:type="dxa"/>
            <w:tcBorders>
              <w:top w:val="single" w:sz="4" w:space="0" w:color="auto"/>
              <w:left w:val="single" w:sz="4" w:space="0" w:color="auto"/>
              <w:bottom w:val="single" w:sz="4" w:space="0" w:color="auto"/>
              <w:right w:val="single" w:sz="4" w:space="0" w:color="auto"/>
            </w:tcBorders>
          </w:tcPr>
          <w:p w14:paraId="247CA668" w14:textId="51A85A46" w:rsidR="00D04DBA" w:rsidRPr="009E20AA" w:rsidRDefault="00D04DBA" w:rsidP="009E20AA">
            <w:pPr>
              <w:pStyle w:val="TAC"/>
              <w:rPr>
                <w:lang w:eastAsia="zh-CN"/>
              </w:rPr>
            </w:pPr>
            <w:r w:rsidRPr="009E20AA">
              <w:rPr>
                <w:rFonts w:eastAsia="Yu Mincho"/>
                <w:lang w:eastAsia="en-GB"/>
              </w:rPr>
              <w:t>50</w:t>
            </w:r>
          </w:p>
        </w:tc>
        <w:tc>
          <w:tcPr>
            <w:tcW w:w="672" w:type="dxa"/>
            <w:tcBorders>
              <w:top w:val="single" w:sz="4" w:space="0" w:color="auto"/>
              <w:left w:val="single" w:sz="4" w:space="0" w:color="auto"/>
              <w:bottom w:val="single" w:sz="4" w:space="0" w:color="auto"/>
              <w:right w:val="single" w:sz="4" w:space="0" w:color="auto"/>
            </w:tcBorders>
          </w:tcPr>
          <w:p w14:paraId="5D089888" w14:textId="429C21B2" w:rsidR="00D04DBA" w:rsidRPr="009E20AA" w:rsidRDefault="00D04DBA" w:rsidP="009E20AA">
            <w:pPr>
              <w:pStyle w:val="TAC"/>
              <w:rPr>
                <w:lang w:eastAsia="zh-CN"/>
              </w:rPr>
            </w:pPr>
            <w:r w:rsidRPr="009E20AA">
              <w:rPr>
                <w:rFonts w:eastAsia="Yu Mincho"/>
                <w:lang w:eastAsia="en-GB"/>
              </w:rPr>
              <w:t>60</w:t>
            </w:r>
          </w:p>
        </w:tc>
        <w:tc>
          <w:tcPr>
            <w:tcW w:w="672" w:type="dxa"/>
            <w:tcBorders>
              <w:top w:val="single" w:sz="4" w:space="0" w:color="auto"/>
              <w:left w:val="single" w:sz="4" w:space="0" w:color="auto"/>
              <w:bottom w:val="single" w:sz="4" w:space="0" w:color="auto"/>
              <w:right w:val="single" w:sz="4" w:space="0" w:color="auto"/>
            </w:tcBorders>
          </w:tcPr>
          <w:p w14:paraId="2DD06E7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02A11D6" w14:textId="7AC58393" w:rsidR="00D04DBA" w:rsidRPr="009E20AA" w:rsidRDefault="00D04DBA" w:rsidP="009E20AA">
            <w:pPr>
              <w:pStyle w:val="TAC"/>
              <w:rPr>
                <w:lang w:eastAsia="zh-CN"/>
              </w:rPr>
            </w:pPr>
            <w:r w:rsidRPr="009E20AA">
              <w:rPr>
                <w:rFonts w:eastAsia="Yu Mincho"/>
                <w:lang w:eastAsia="en-GB"/>
              </w:rPr>
              <w:t>80</w:t>
            </w:r>
          </w:p>
        </w:tc>
        <w:tc>
          <w:tcPr>
            <w:tcW w:w="672" w:type="dxa"/>
            <w:tcBorders>
              <w:top w:val="single" w:sz="4" w:space="0" w:color="auto"/>
              <w:left w:val="single" w:sz="4" w:space="0" w:color="auto"/>
              <w:bottom w:val="single" w:sz="4" w:space="0" w:color="auto"/>
              <w:right w:val="single" w:sz="4" w:space="0" w:color="auto"/>
            </w:tcBorders>
          </w:tcPr>
          <w:p w14:paraId="58FB1356" w14:textId="06559D69" w:rsidR="00D04DBA" w:rsidRPr="009E20AA" w:rsidRDefault="00D04DBA" w:rsidP="009E20AA">
            <w:pPr>
              <w:pStyle w:val="TAC"/>
              <w:rPr>
                <w:rFonts w:eastAsia="Yu Mincho"/>
              </w:rPr>
            </w:pPr>
            <w:r w:rsidRPr="009E20AA">
              <w:rPr>
                <w:rFonts w:eastAsia="Yu Mincho"/>
                <w:lang w:eastAsia="en-GB"/>
              </w:rPr>
              <w:t>90</w:t>
            </w:r>
          </w:p>
        </w:tc>
        <w:tc>
          <w:tcPr>
            <w:tcW w:w="672" w:type="dxa"/>
            <w:tcBorders>
              <w:top w:val="single" w:sz="4" w:space="0" w:color="auto"/>
              <w:left w:val="single" w:sz="4" w:space="0" w:color="auto"/>
              <w:bottom w:val="single" w:sz="4" w:space="0" w:color="auto"/>
              <w:right w:val="single" w:sz="4" w:space="0" w:color="auto"/>
            </w:tcBorders>
          </w:tcPr>
          <w:p w14:paraId="3321A6DB" w14:textId="1D847421" w:rsidR="00D04DBA" w:rsidRPr="009E20AA" w:rsidRDefault="00D04DBA" w:rsidP="009E20AA">
            <w:pPr>
              <w:pStyle w:val="TAC"/>
              <w:rPr>
                <w:lang w:eastAsia="zh-CN"/>
              </w:rPr>
            </w:pPr>
            <w:r w:rsidRPr="009E20AA">
              <w:rPr>
                <w:rFonts w:eastAsia="Yu Mincho"/>
                <w:lang w:eastAsia="en-GB"/>
              </w:rPr>
              <w:t>100</w:t>
            </w:r>
          </w:p>
        </w:tc>
        <w:tc>
          <w:tcPr>
            <w:tcW w:w="1487" w:type="dxa"/>
            <w:tcBorders>
              <w:top w:val="nil"/>
              <w:left w:val="single" w:sz="4" w:space="0" w:color="auto"/>
              <w:bottom w:val="single" w:sz="4" w:space="0" w:color="auto"/>
              <w:right w:val="single" w:sz="4" w:space="0" w:color="auto"/>
            </w:tcBorders>
            <w:shd w:val="clear" w:color="auto" w:fill="auto"/>
          </w:tcPr>
          <w:p w14:paraId="2D0AE684" w14:textId="77777777" w:rsidR="00D04DBA" w:rsidRPr="009E20AA" w:rsidRDefault="00D04DBA" w:rsidP="009E20AA">
            <w:pPr>
              <w:pStyle w:val="TAC"/>
              <w:rPr>
                <w:lang w:eastAsia="zh-CN"/>
              </w:rPr>
            </w:pPr>
          </w:p>
        </w:tc>
      </w:tr>
      <w:tr w:rsidR="00D04DBA" w:rsidRPr="009E20AA" w14:paraId="560629B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A5DEBF1" w14:textId="77777777" w:rsidR="00D04DBA" w:rsidRPr="009E20AA" w:rsidRDefault="00D04DBA" w:rsidP="009E20AA">
            <w:pPr>
              <w:pStyle w:val="TAC"/>
            </w:pPr>
            <w:r w:rsidRPr="009E20AA">
              <w:t>CA_n3A-n77A</w:t>
            </w:r>
          </w:p>
        </w:tc>
        <w:tc>
          <w:tcPr>
            <w:tcW w:w="1382" w:type="dxa"/>
            <w:tcBorders>
              <w:top w:val="single" w:sz="4" w:space="0" w:color="auto"/>
              <w:left w:val="single" w:sz="4" w:space="0" w:color="auto"/>
              <w:bottom w:val="nil"/>
              <w:right w:val="single" w:sz="4" w:space="0" w:color="auto"/>
            </w:tcBorders>
            <w:shd w:val="clear" w:color="auto" w:fill="auto"/>
          </w:tcPr>
          <w:p w14:paraId="103156B1"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4FD78B7B" w14:textId="77777777" w:rsidR="00D04DBA" w:rsidRPr="009E20AA" w:rsidRDefault="00D04DBA" w:rsidP="009E20AA">
            <w:pPr>
              <w:pStyle w:val="TAC"/>
            </w:pPr>
            <w:r w:rsidRPr="009E20AA">
              <w:t>n3</w:t>
            </w:r>
          </w:p>
        </w:tc>
        <w:tc>
          <w:tcPr>
            <w:tcW w:w="671" w:type="dxa"/>
            <w:tcBorders>
              <w:top w:val="single" w:sz="4" w:space="0" w:color="auto"/>
              <w:left w:val="single" w:sz="4" w:space="0" w:color="auto"/>
              <w:bottom w:val="single" w:sz="4" w:space="0" w:color="auto"/>
              <w:right w:val="single" w:sz="4" w:space="0" w:color="auto"/>
            </w:tcBorders>
          </w:tcPr>
          <w:p w14:paraId="1B0EDCF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3F4C5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616FD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0B6B3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1CB8A1"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9E3D34D"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42E108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63C156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A0E09E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9DC11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A04C28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3A8947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54224C"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27B496B3" w14:textId="77777777" w:rsidR="00D04DBA" w:rsidRPr="009E20AA" w:rsidRDefault="00D04DBA" w:rsidP="009E20AA">
            <w:pPr>
              <w:pStyle w:val="TAC"/>
              <w:rPr>
                <w:lang w:eastAsia="zh-CN"/>
              </w:rPr>
            </w:pPr>
            <w:r w:rsidRPr="009E20AA">
              <w:rPr>
                <w:lang w:eastAsia="zh-CN"/>
              </w:rPr>
              <w:t>0</w:t>
            </w:r>
          </w:p>
        </w:tc>
      </w:tr>
      <w:tr w:rsidR="00D04DBA" w:rsidRPr="009E20AA" w14:paraId="1C714DD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7C3A43"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49D3E6D1"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614ACEE5" w14:textId="77777777" w:rsidR="00D04DBA" w:rsidRPr="009E20AA" w:rsidRDefault="00D04DBA" w:rsidP="009E20AA">
            <w:pPr>
              <w:pStyle w:val="TAC"/>
            </w:pPr>
            <w:r w:rsidRPr="009E20AA">
              <w:t>n77</w:t>
            </w:r>
          </w:p>
        </w:tc>
        <w:tc>
          <w:tcPr>
            <w:tcW w:w="671" w:type="dxa"/>
            <w:tcBorders>
              <w:top w:val="single" w:sz="4" w:space="0" w:color="auto"/>
              <w:left w:val="single" w:sz="4" w:space="0" w:color="auto"/>
              <w:bottom w:val="single" w:sz="4" w:space="0" w:color="auto"/>
              <w:right w:val="single" w:sz="4" w:space="0" w:color="auto"/>
            </w:tcBorders>
          </w:tcPr>
          <w:p w14:paraId="0DF0016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B72C0E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0559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C111C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D3931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ABE17F2"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59A962CC"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2401BAD"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072A773"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98E93F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DCF0C25"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B11F390"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B98233"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9C4C2C8" w14:textId="77777777" w:rsidR="00D04DBA" w:rsidRPr="009E20AA" w:rsidRDefault="00D04DBA" w:rsidP="009E20AA">
            <w:pPr>
              <w:pStyle w:val="TAC"/>
              <w:rPr>
                <w:lang w:eastAsia="zh-CN"/>
              </w:rPr>
            </w:pPr>
          </w:p>
        </w:tc>
      </w:tr>
      <w:tr w:rsidR="00D04DBA" w:rsidRPr="009E20AA" w14:paraId="287DC5F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1C4337B" w14:textId="77777777" w:rsidR="00D04DBA" w:rsidRPr="009E20AA" w:rsidRDefault="00D04DBA" w:rsidP="009E20AA">
            <w:pPr>
              <w:pStyle w:val="TAC"/>
            </w:pPr>
            <w:r w:rsidRPr="009E20AA">
              <w:t>CA_n3A-n78A</w:t>
            </w:r>
          </w:p>
        </w:tc>
        <w:tc>
          <w:tcPr>
            <w:tcW w:w="1382" w:type="dxa"/>
            <w:tcBorders>
              <w:top w:val="single" w:sz="4" w:space="0" w:color="auto"/>
              <w:left w:val="single" w:sz="4" w:space="0" w:color="auto"/>
              <w:bottom w:val="nil"/>
              <w:right w:val="single" w:sz="4" w:space="0" w:color="auto"/>
            </w:tcBorders>
            <w:shd w:val="clear" w:color="auto" w:fill="auto"/>
          </w:tcPr>
          <w:p w14:paraId="1EF7D19F" w14:textId="77777777" w:rsidR="00D04DBA" w:rsidRPr="009E20AA" w:rsidRDefault="00D04DBA" w:rsidP="009E20AA">
            <w:pPr>
              <w:pStyle w:val="TAC"/>
            </w:pPr>
            <w:r w:rsidRPr="009E20AA">
              <w:t>CA_n3A-n78A</w:t>
            </w:r>
          </w:p>
        </w:tc>
        <w:tc>
          <w:tcPr>
            <w:tcW w:w="671" w:type="dxa"/>
            <w:tcBorders>
              <w:top w:val="single" w:sz="4" w:space="0" w:color="auto"/>
              <w:left w:val="single" w:sz="4" w:space="0" w:color="auto"/>
              <w:bottom w:val="single" w:sz="4" w:space="0" w:color="auto"/>
              <w:right w:val="single" w:sz="4" w:space="0" w:color="auto"/>
            </w:tcBorders>
          </w:tcPr>
          <w:p w14:paraId="243195BC" w14:textId="77777777" w:rsidR="00D04DBA" w:rsidRPr="009E20AA" w:rsidRDefault="00D04DBA" w:rsidP="009E20AA">
            <w:pPr>
              <w:pStyle w:val="TAC"/>
            </w:pPr>
            <w:r w:rsidRPr="009E20AA">
              <w:t>n3</w:t>
            </w:r>
          </w:p>
        </w:tc>
        <w:tc>
          <w:tcPr>
            <w:tcW w:w="671" w:type="dxa"/>
            <w:tcBorders>
              <w:top w:val="single" w:sz="4" w:space="0" w:color="auto"/>
              <w:left w:val="single" w:sz="4" w:space="0" w:color="auto"/>
              <w:bottom w:val="single" w:sz="4" w:space="0" w:color="auto"/>
              <w:right w:val="single" w:sz="4" w:space="0" w:color="auto"/>
            </w:tcBorders>
          </w:tcPr>
          <w:p w14:paraId="1D4A000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EFBEE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A7B336E"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370CD7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8630A9"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C05773F"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8BC7A0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1A2966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57156F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82248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4813F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63394C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3E01F50"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281E2BA9" w14:textId="77777777" w:rsidR="00D04DBA" w:rsidRPr="009E20AA" w:rsidRDefault="00D04DBA" w:rsidP="009E20AA">
            <w:pPr>
              <w:pStyle w:val="TAC"/>
              <w:rPr>
                <w:lang w:eastAsia="zh-CN"/>
              </w:rPr>
            </w:pPr>
            <w:r w:rsidRPr="009E20AA">
              <w:rPr>
                <w:lang w:eastAsia="zh-CN"/>
              </w:rPr>
              <w:t>0</w:t>
            </w:r>
          </w:p>
        </w:tc>
      </w:tr>
      <w:tr w:rsidR="00D04DBA" w:rsidRPr="009E20AA" w14:paraId="165F487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C1F7654" w14:textId="77777777" w:rsidR="00D04DBA" w:rsidRPr="009E20AA" w:rsidRDefault="00D04DBA" w:rsidP="009E20AA">
            <w:pPr>
              <w:pStyle w:val="TAC"/>
            </w:pPr>
          </w:p>
        </w:tc>
        <w:tc>
          <w:tcPr>
            <w:tcW w:w="1382" w:type="dxa"/>
            <w:tcBorders>
              <w:top w:val="nil"/>
              <w:left w:val="single" w:sz="4" w:space="0" w:color="auto"/>
              <w:bottom w:val="nil"/>
              <w:right w:val="single" w:sz="4" w:space="0" w:color="auto"/>
            </w:tcBorders>
            <w:shd w:val="clear" w:color="auto" w:fill="auto"/>
          </w:tcPr>
          <w:p w14:paraId="5E0B752A"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89AC7D0"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64F0648E"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54E8E4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B5FD5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C48C4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84771C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7E529F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881C41"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B0F1E8"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3D3AB5"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C01FB0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3085478"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19D7575"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0AFD8B4"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5194B01" w14:textId="77777777" w:rsidR="00D04DBA" w:rsidRPr="009E20AA" w:rsidRDefault="00D04DBA" w:rsidP="009E20AA">
            <w:pPr>
              <w:pStyle w:val="TAC"/>
              <w:rPr>
                <w:lang w:eastAsia="zh-CN"/>
              </w:rPr>
            </w:pPr>
          </w:p>
        </w:tc>
      </w:tr>
      <w:tr w:rsidR="00D04DBA" w:rsidRPr="009E20AA" w14:paraId="4751D402"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3FE9E748" w14:textId="77777777" w:rsidR="00D04DBA" w:rsidRPr="009E20AA" w:rsidRDefault="00D04DBA" w:rsidP="009E20AA">
            <w:pPr>
              <w:pStyle w:val="TAC"/>
              <w:rPr>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B5A8808"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2B214A56" w14:textId="77777777" w:rsidR="00D04DBA" w:rsidRPr="009E20AA" w:rsidRDefault="00D04DBA"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372D9E42" w14:textId="77777777" w:rsidR="00D04DBA" w:rsidRPr="009E20AA" w:rsidRDefault="00D04DBA" w:rsidP="009E20AA">
            <w:pPr>
              <w:pStyle w:val="TAC"/>
              <w:rPr>
                <w:rFonts w:eastAsia="SimSun"/>
                <w:lang w:eastAsia="zh-CN"/>
              </w:rPr>
            </w:pPr>
            <w:r w:rsidRPr="009E20AA">
              <w:rPr>
                <w:rFonts w:eastAsia="SimSun"/>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1D1BB9"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BD689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4614CE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D12087"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8D99B42"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F260001"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FDAF5B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112EA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438310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ABD004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C17D7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CF60802"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759DF1CA" w14:textId="77777777" w:rsidR="00D04DBA" w:rsidRPr="009E20AA" w:rsidRDefault="00D04DBA" w:rsidP="009E20AA">
            <w:pPr>
              <w:pStyle w:val="TAC"/>
              <w:rPr>
                <w:lang w:eastAsia="zh-CN"/>
              </w:rPr>
            </w:pPr>
            <w:r w:rsidRPr="009E20AA">
              <w:rPr>
                <w:lang w:eastAsia="zh-CN"/>
              </w:rPr>
              <w:t>1</w:t>
            </w:r>
          </w:p>
        </w:tc>
      </w:tr>
      <w:tr w:rsidR="00D04DBA" w:rsidRPr="009E20AA" w14:paraId="143FF5A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vAlign w:val="center"/>
          </w:tcPr>
          <w:p w14:paraId="293F33DC"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vAlign w:val="center"/>
          </w:tcPr>
          <w:p w14:paraId="78B53E4F"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5C24502A"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82431A6"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F9197B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75AB89"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04263C3"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DFA0423"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B7D7375"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6C30095"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1FA2CFE"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59CF673"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1A75C18" w14:textId="77777777" w:rsidR="00D04DBA" w:rsidRPr="009E20AA" w:rsidRDefault="00D04DBA" w:rsidP="009E20AA">
            <w:pPr>
              <w:pStyle w:val="TAC"/>
              <w:rPr>
                <w:lang w:eastAsia="zh-CN"/>
              </w:rPr>
            </w:pPr>
            <w:r w:rsidRPr="009E20AA">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5C84AEAD"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92E1842"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8658E05" w14:textId="77777777" w:rsidR="00D04DBA" w:rsidRPr="009E20AA" w:rsidRDefault="00D04DBA" w:rsidP="009E20AA">
            <w:pPr>
              <w:pStyle w:val="TAC"/>
              <w:rPr>
                <w:lang w:eastAsia="zh-CN"/>
              </w:rPr>
            </w:pPr>
            <w:r w:rsidRPr="009E20AA">
              <w:rPr>
                <w:lang w:eastAsia="zh-CN"/>
              </w:rPr>
              <w:t>100</w:t>
            </w:r>
          </w:p>
        </w:tc>
        <w:tc>
          <w:tcPr>
            <w:tcW w:w="1487" w:type="dxa"/>
            <w:vMerge/>
            <w:tcBorders>
              <w:left w:val="single" w:sz="4" w:space="0" w:color="auto"/>
              <w:right w:val="single" w:sz="4" w:space="0" w:color="auto"/>
            </w:tcBorders>
            <w:shd w:val="clear" w:color="auto" w:fill="auto"/>
          </w:tcPr>
          <w:p w14:paraId="5B061AD3" w14:textId="77777777" w:rsidR="00D04DBA" w:rsidRPr="009E20AA" w:rsidRDefault="00D04DBA" w:rsidP="009E20AA">
            <w:pPr>
              <w:pStyle w:val="TAC"/>
              <w:rPr>
                <w:lang w:eastAsia="zh-CN"/>
              </w:rPr>
            </w:pPr>
          </w:p>
        </w:tc>
      </w:tr>
      <w:tr w:rsidR="00D04DBA" w:rsidRPr="009E20AA" w14:paraId="0D7CE5C7"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4C0022C" w14:textId="77777777" w:rsidR="00D04DBA" w:rsidRPr="009E20AA" w:rsidRDefault="00D04DBA" w:rsidP="009E20AA">
            <w:pPr>
              <w:pStyle w:val="TAC"/>
              <w:rPr>
                <w:lang w:eastAsia="zh-CN"/>
              </w:rPr>
            </w:pPr>
            <w:r w:rsidRPr="009E20AA">
              <w:rPr>
                <w:lang w:eastAsia="zh-CN"/>
              </w:rPr>
              <w:t>CA_n3A-n78(2A)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5205184" w14:textId="77777777" w:rsidR="00D04DBA" w:rsidRPr="009E20AA" w:rsidRDefault="00D04DBA" w:rsidP="009E20AA">
            <w:pPr>
              <w:pStyle w:val="TAC"/>
              <w:rPr>
                <w:lang w:eastAsia="zh-CN"/>
              </w:rPr>
            </w:pPr>
            <w:r w:rsidRPr="009E20AA">
              <w:rPr>
                <w:lang w:eastAsia="zh-CN"/>
              </w:rPr>
              <w:t>CA_n3A-n78A</w:t>
            </w:r>
          </w:p>
          <w:p w14:paraId="43E3EE6C" w14:textId="77777777" w:rsidR="00D04DBA" w:rsidRPr="009E20AA" w:rsidRDefault="00D04DBA" w:rsidP="009E20AA">
            <w:pPr>
              <w:pStyle w:val="TAC"/>
              <w:rPr>
                <w:szCs w:val="18"/>
                <w:lang w:eastAsia="zh-CN"/>
              </w:rPr>
            </w:pPr>
            <w:r w:rsidRPr="009E20AA">
              <w:rPr>
                <w:lang w:eastAsia="zh-CN"/>
              </w:rPr>
              <w:t>CA_n78(2A)</w:t>
            </w:r>
          </w:p>
        </w:tc>
        <w:tc>
          <w:tcPr>
            <w:tcW w:w="671" w:type="dxa"/>
            <w:tcBorders>
              <w:left w:val="single" w:sz="4" w:space="0" w:color="auto"/>
              <w:bottom w:val="single" w:sz="4" w:space="0" w:color="auto"/>
              <w:right w:val="single" w:sz="4" w:space="0" w:color="auto"/>
            </w:tcBorders>
          </w:tcPr>
          <w:p w14:paraId="1A3E8B4A" w14:textId="77777777" w:rsidR="00D04DBA" w:rsidRPr="009E20AA" w:rsidRDefault="00D04DBA"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6C72587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B9C5F7"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ECA00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C3D36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9930737"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888A42A"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D0EE1A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EF2DFC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6801D5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BF2DEC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F599DB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C05118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97E7F40"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44E482DB" w14:textId="77777777" w:rsidR="00D04DBA" w:rsidRPr="009E20AA" w:rsidRDefault="00D04DBA" w:rsidP="009E20AA">
            <w:pPr>
              <w:pStyle w:val="TAC"/>
              <w:rPr>
                <w:lang w:eastAsia="zh-CN"/>
              </w:rPr>
            </w:pPr>
            <w:r w:rsidRPr="009E20AA">
              <w:rPr>
                <w:lang w:eastAsia="zh-CN"/>
              </w:rPr>
              <w:t>0</w:t>
            </w:r>
          </w:p>
        </w:tc>
      </w:tr>
      <w:tr w:rsidR="00D04DBA" w:rsidRPr="009E20AA" w14:paraId="431479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B87AB15"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6EBB0969"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1864F79C"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747BD5E3" w14:textId="77777777" w:rsidR="00D04DBA" w:rsidRPr="009E20AA" w:rsidRDefault="00D04DBA" w:rsidP="009E20AA">
            <w:pPr>
              <w:pStyle w:val="TAC"/>
              <w:rPr>
                <w:rFonts w:eastAsia="Yu Mincho"/>
              </w:rPr>
            </w:pPr>
            <w:r w:rsidRPr="009E20AA">
              <w:rPr>
                <w:lang w:eastAsia="zh-CN"/>
              </w:rPr>
              <w:t>See CA_n78(2A) Bandwidth Combination Set 0 in Table 5.5A.2-1</w:t>
            </w:r>
          </w:p>
        </w:tc>
        <w:tc>
          <w:tcPr>
            <w:tcW w:w="1487" w:type="dxa"/>
            <w:vMerge/>
            <w:tcBorders>
              <w:left w:val="single" w:sz="4" w:space="0" w:color="auto"/>
              <w:right w:val="single" w:sz="4" w:space="0" w:color="auto"/>
            </w:tcBorders>
            <w:shd w:val="clear" w:color="auto" w:fill="auto"/>
          </w:tcPr>
          <w:p w14:paraId="4DC96AD6" w14:textId="77777777" w:rsidR="00D04DBA" w:rsidRPr="009E20AA" w:rsidRDefault="00D04DBA" w:rsidP="009E20AA">
            <w:pPr>
              <w:pStyle w:val="TAC"/>
              <w:rPr>
                <w:lang w:eastAsia="zh-CN"/>
              </w:rPr>
            </w:pPr>
          </w:p>
        </w:tc>
      </w:tr>
      <w:tr w:rsidR="00D04DBA" w:rsidRPr="009E20AA" w14:paraId="289D570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3942998" w14:textId="77777777" w:rsidR="00D04DBA" w:rsidRPr="009E20AA" w:rsidRDefault="00D04DBA" w:rsidP="009E20AA">
            <w:pPr>
              <w:pStyle w:val="TAC"/>
            </w:pPr>
          </w:p>
        </w:tc>
        <w:tc>
          <w:tcPr>
            <w:tcW w:w="1382" w:type="dxa"/>
            <w:vMerge w:val="restart"/>
            <w:tcBorders>
              <w:left w:val="single" w:sz="4" w:space="0" w:color="auto"/>
              <w:right w:val="single" w:sz="4" w:space="0" w:color="auto"/>
            </w:tcBorders>
            <w:shd w:val="clear" w:color="auto" w:fill="auto"/>
            <w:vAlign w:val="center"/>
          </w:tcPr>
          <w:p w14:paraId="660C6DEE" w14:textId="77777777" w:rsidR="00D04DBA" w:rsidRPr="009E20AA" w:rsidRDefault="00D04DBA" w:rsidP="009E20AA">
            <w:pPr>
              <w:pStyle w:val="TAC"/>
              <w:rPr>
                <w:szCs w:val="18"/>
                <w:lang w:eastAsia="zh-CN"/>
              </w:rPr>
            </w:pPr>
            <w:r w:rsidRPr="009E20AA">
              <w:rPr>
                <w:lang w:eastAsia="zh-CN"/>
              </w:rPr>
              <w:t>CA_n3A-n78A</w:t>
            </w:r>
          </w:p>
        </w:tc>
        <w:tc>
          <w:tcPr>
            <w:tcW w:w="671" w:type="dxa"/>
            <w:tcBorders>
              <w:left w:val="single" w:sz="4" w:space="0" w:color="auto"/>
              <w:bottom w:val="single" w:sz="4" w:space="0" w:color="auto"/>
              <w:right w:val="single" w:sz="4" w:space="0" w:color="auto"/>
            </w:tcBorders>
          </w:tcPr>
          <w:p w14:paraId="05E228C5" w14:textId="77777777" w:rsidR="00D04DBA" w:rsidRPr="009E20AA" w:rsidRDefault="00D04DBA" w:rsidP="009E20AA">
            <w:pPr>
              <w:pStyle w:val="TAC"/>
              <w:rPr>
                <w:lang w:eastAsia="zh-CN"/>
              </w:rPr>
            </w:pPr>
            <w:r w:rsidRPr="009E20AA">
              <w:rPr>
                <w:lang w:eastAsia="zh-CN"/>
              </w:rPr>
              <w:t>n3</w:t>
            </w:r>
          </w:p>
        </w:tc>
        <w:tc>
          <w:tcPr>
            <w:tcW w:w="671" w:type="dxa"/>
            <w:tcBorders>
              <w:top w:val="single" w:sz="4" w:space="0" w:color="auto"/>
              <w:left w:val="single" w:sz="4" w:space="0" w:color="auto"/>
              <w:bottom w:val="single" w:sz="4" w:space="0" w:color="auto"/>
              <w:right w:val="single" w:sz="4" w:space="0" w:color="auto"/>
            </w:tcBorders>
          </w:tcPr>
          <w:p w14:paraId="5042B0DB"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987B09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8EE520"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5F8ED04"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A99DFA"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B1E4C66"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465B0F4"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C4280E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E58900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699986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79AFE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05DA84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40E7014"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68EEB4DC" w14:textId="77777777" w:rsidR="00D04DBA" w:rsidRPr="009E20AA" w:rsidRDefault="00D04DBA" w:rsidP="009E20AA">
            <w:pPr>
              <w:pStyle w:val="TAC"/>
              <w:rPr>
                <w:lang w:eastAsia="zh-CN"/>
              </w:rPr>
            </w:pPr>
            <w:r w:rsidRPr="009E20AA">
              <w:rPr>
                <w:lang w:eastAsia="zh-CN"/>
              </w:rPr>
              <w:t>1</w:t>
            </w:r>
          </w:p>
        </w:tc>
      </w:tr>
      <w:tr w:rsidR="00D04DBA" w:rsidRPr="009E20AA" w14:paraId="2927FC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7209218"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7791616E"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1F53BA70"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6A242FBB" w14:textId="77777777" w:rsidR="00D04DBA" w:rsidRPr="009E20AA" w:rsidRDefault="00D04DBA" w:rsidP="009E20AA">
            <w:pPr>
              <w:pStyle w:val="TAC"/>
              <w:rPr>
                <w:rFonts w:eastAsia="Yu Mincho"/>
              </w:rPr>
            </w:pPr>
            <w:r w:rsidRPr="009E20AA">
              <w:rPr>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0947F8FF" w14:textId="77777777" w:rsidR="00D04DBA" w:rsidRPr="009E20AA" w:rsidRDefault="00D04DBA" w:rsidP="009E20AA">
            <w:pPr>
              <w:pStyle w:val="TAC"/>
              <w:rPr>
                <w:lang w:eastAsia="zh-CN"/>
              </w:rPr>
            </w:pPr>
          </w:p>
        </w:tc>
      </w:tr>
      <w:tr w:rsidR="00D04DBA" w:rsidRPr="009E20AA" w14:paraId="43239278" w14:textId="77777777" w:rsidTr="00B41213">
        <w:trPr>
          <w:trHeight w:val="187"/>
        </w:trPr>
        <w:tc>
          <w:tcPr>
            <w:tcW w:w="1644" w:type="dxa"/>
            <w:vMerge w:val="restart"/>
            <w:tcBorders>
              <w:left w:val="single" w:sz="4" w:space="0" w:color="auto"/>
              <w:right w:val="single" w:sz="4" w:space="0" w:color="auto"/>
            </w:tcBorders>
            <w:shd w:val="clear" w:color="auto" w:fill="auto"/>
          </w:tcPr>
          <w:p w14:paraId="7E1CAD42" w14:textId="77777777" w:rsidR="00D04DBA" w:rsidRPr="009E20AA" w:rsidRDefault="00D04DBA" w:rsidP="009E20AA">
            <w:pPr>
              <w:pStyle w:val="TAC"/>
            </w:pPr>
            <w:r w:rsidRPr="009E20AA">
              <w:rPr>
                <w:lang w:eastAsia="zh-CN"/>
              </w:rPr>
              <w:t>CA_n3(2A)-n78A</w:t>
            </w:r>
          </w:p>
        </w:tc>
        <w:tc>
          <w:tcPr>
            <w:tcW w:w="1382" w:type="dxa"/>
            <w:vMerge w:val="restart"/>
            <w:tcBorders>
              <w:left w:val="single" w:sz="4" w:space="0" w:color="auto"/>
              <w:right w:val="single" w:sz="4" w:space="0" w:color="auto"/>
            </w:tcBorders>
            <w:shd w:val="clear" w:color="auto" w:fill="auto"/>
            <w:vAlign w:val="center"/>
          </w:tcPr>
          <w:p w14:paraId="2D2FAA4C" w14:textId="77777777" w:rsidR="00D04DBA" w:rsidRPr="009E20AA" w:rsidRDefault="00D04DBA" w:rsidP="009E20AA">
            <w:pPr>
              <w:pStyle w:val="TAC"/>
              <w:rPr>
                <w:lang w:eastAsia="zh-CN"/>
              </w:rPr>
            </w:pPr>
            <w:r w:rsidRPr="009E20AA">
              <w:rPr>
                <w:lang w:eastAsia="zh-CN"/>
              </w:rPr>
              <w:t>-</w:t>
            </w:r>
          </w:p>
        </w:tc>
        <w:tc>
          <w:tcPr>
            <w:tcW w:w="671" w:type="dxa"/>
            <w:tcBorders>
              <w:left w:val="single" w:sz="4" w:space="0" w:color="auto"/>
              <w:bottom w:val="single" w:sz="4" w:space="0" w:color="auto"/>
              <w:right w:val="single" w:sz="4" w:space="0" w:color="auto"/>
            </w:tcBorders>
          </w:tcPr>
          <w:p w14:paraId="18A5000D" w14:textId="77777777" w:rsidR="00D04DBA" w:rsidRPr="009E20AA" w:rsidRDefault="00D04DBA" w:rsidP="009E20AA">
            <w:pPr>
              <w:pStyle w:val="TAC"/>
              <w:rPr>
                <w:lang w:eastAsia="zh-CN"/>
              </w:rPr>
            </w:pPr>
            <w:r w:rsidRPr="009E20AA">
              <w:rPr>
                <w:lang w:eastAsia="zh-CN"/>
              </w:rPr>
              <w:t>n3</w:t>
            </w:r>
          </w:p>
        </w:tc>
        <w:tc>
          <w:tcPr>
            <w:tcW w:w="8734" w:type="dxa"/>
            <w:gridSpan w:val="13"/>
            <w:tcBorders>
              <w:top w:val="single" w:sz="4" w:space="0" w:color="auto"/>
              <w:left w:val="single" w:sz="4" w:space="0" w:color="auto"/>
              <w:bottom w:val="single" w:sz="4" w:space="0" w:color="auto"/>
              <w:right w:val="single" w:sz="4" w:space="0" w:color="auto"/>
            </w:tcBorders>
          </w:tcPr>
          <w:p w14:paraId="0CFFAF6B" w14:textId="77777777" w:rsidR="00D04DBA" w:rsidRPr="009E20AA" w:rsidRDefault="00D04DBA" w:rsidP="009E20AA">
            <w:pPr>
              <w:pStyle w:val="TAC"/>
              <w:rPr>
                <w:rFonts w:eastAsia="Yu Mincho"/>
              </w:rPr>
            </w:pPr>
            <w:r w:rsidRPr="009E20AA">
              <w:rPr>
                <w:lang w:eastAsia="zh-CN"/>
              </w:rPr>
              <w:t>See CA_n3(2A) bandwidth combination set 0 in Table 5.5A.2-1</w:t>
            </w:r>
          </w:p>
        </w:tc>
        <w:tc>
          <w:tcPr>
            <w:tcW w:w="1487" w:type="dxa"/>
            <w:vMerge w:val="restart"/>
            <w:tcBorders>
              <w:left w:val="single" w:sz="4" w:space="0" w:color="auto"/>
              <w:right w:val="single" w:sz="4" w:space="0" w:color="auto"/>
            </w:tcBorders>
            <w:shd w:val="clear" w:color="auto" w:fill="auto"/>
          </w:tcPr>
          <w:p w14:paraId="47F9544B" w14:textId="77777777" w:rsidR="00D04DBA" w:rsidRPr="009E20AA" w:rsidRDefault="00D04DBA" w:rsidP="009E20AA">
            <w:pPr>
              <w:pStyle w:val="TAC"/>
              <w:rPr>
                <w:lang w:eastAsia="zh-CN"/>
              </w:rPr>
            </w:pPr>
            <w:r w:rsidRPr="009E20AA">
              <w:rPr>
                <w:lang w:eastAsia="zh-CN"/>
              </w:rPr>
              <w:t>0</w:t>
            </w:r>
          </w:p>
        </w:tc>
      </w:tr>
      <w:tr w:rsidR="00D04DBA" w:rsidRPr="009E20AA" w14:paraId="4A39079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6B6DB89"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7010FDB8"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56E26BB6"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74B064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43D8201"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6B1258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4F9524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BD579E1"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7B186A7"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0878D4E" w14:textId="77777777" w:rsidR="00D04DBA" w:rsidRPr="009E20AA" w:rsidRDefault="00D04DBA" w:rsidP="009E20AA">
            <w:pPr>
              <w:pStyle w:val="TAC"/>
              <w:rPr>
                <w:rFonts w:eastAsia="Yu Mincho"/>
              </w:rPr>
            </w:pPr>
            <w:r w:rsidRPr="009E20AA">
              <w:rPr>
                <w:rFonts w:eastAsia="SimSun"/>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B44E4F8" w14:textId="77777777" w:rsidR="00D04DBA" w:rsidRPr="009E20AA" w:rsidRDefault="00D04DBA" w:rsidP="009E20AA">
            <w:pPr>
              <w:pStyle w:val="TAC"/>
              <w:rPr>
                <w:rFonts w:eastAsia="Yu Mincho"/>
              </w:rPr>
            </w:pPr>
            <w:r w:rsidRPr="009E20AA">
              <w:rPr>
                <w:rFonts w:eastAsia="SimSun"/>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D10CCB2" w14:textId="77777777" w:rsidR="00D04DBA" w:rsidRPr="009E20AA" w:rsidRDefault="00D04DBA" w:rsidP="009E20AA">
            <w:pPr>
              <w:pStyle w:val="TAC"/>
              <w:rPr>
                <w:rFonts w:eastAsia="Yu Mincho"/>
              </w:rPr>
            </w:pPr>
            <w:r w:rsidRPr="009E20AA">
              <w:rPr>
                <w:rFonts w:eastAsia="SimSun"/>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8990E4" w14:textId="77777777" w:rsidR="00D04DBA" w:rsidRPr="009E20AA" w:rsidRDefault="00D04DBA" w:rsidP="009E20AA">
            <w:pPr>
              <w:pStyle w:val="TAC"/>
              <w:rPr>
                <w:rFonts w:eastAsia="Yu Mincho"/>
              </w:rPr>
            </w:pPr>
            <w:r w:rsidRPr="009E20AA">
              <w:rPr>
                <w:rFonts w:eastAsia="SimSun"/>
                <w:lang w:eastAsia="zh-CN"/>
              </w:rPr>
              <w:t>70</w:t>
            </w:r>
          </w:p>
        </w:tc>
        <w:tc>
          <w:tcPr>
            <w:tcW w:w="672" w:type="dxa"/>
            <w:tcBorders>
              <w:top w:val="single" w:sz="4" w:space="0" w:color="auto"/>
              <w:left w:val="single" w:sz="4" w:space="0" w:color="auto"/>
              <w:bottom w:val="single" w:sz="4" w:space="0" w:color="auto"/>
              <w:right w:val="single" w:sz="4" w:space="0" w:color="auto"/>
            </w:tcBorders>
          </w:tcPr>
          <w:p w14:paraId="50887EED" w14:textId="77777777" w:rsidR="00D04DBA" w:rsidRPr="009E20AA" w:rsidRDefault="00D04DBA" w:rsidP="009E20AA">
            <w:pPr>
              <w:pStyle w:val="TAC"/>
              <w:rPr>
                <w:rFonts w:eastAsia="Yu Mincho"/>
              </w:rPr>
            </w:pPr>
            <w:r w:rsidRPr="009E20AA">
              <w:rPr>
                <w:rFonts w:eastAsia="SimSun"/>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F7A2CEE" w14:textId="77777777" w:rsidR="00D04DBA" w:rsidRPr="009E20AA" w:rsidRDefault="00D04DBA" w:rsidP="009E20AA">
            <w:pPr>
              <w:pStyle w:val="TAC"/>
              <w:rPr>
                <w:rFonts w:eastAsia="Yu Mincho"/>
              </w:rPr>
            </w:pPr>
            <w:r w:rsidRPr="009E20AA">
              <w:rPr>
                <w:rFonts w:eastAsia="SimSun"/>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D1A7057" w14:textId="77777777" w:rsidR="00D04DBA" w:rsidRPr="009E20AA" w:rsidRDefault="00D04DBA" w:rsidP="009E20AA">
            <w:pPr>
              <w:pStyle w:val="TAC"/>
              <w:rPr>
                <w:rFonts w:eastAsia="Yu Mincho"/>
              </w:rPr>
            </w:pPr>
            <w:r w:rsidRPr="009E20AA">
              <w:rPr>
                <w:rFonts w:eastAsia="SimSun"/>
                <w:lang w:eastAsia="zh-CN"/>
              </w:rPr>
              <w:t>100</w:t>
            </w:r>
          </w:p>
        </w:tc>
        <w:tc>
          <w:tcPr>
            <w:tcW w:w="1487" w:type="dxa"/>
            <w:vMerge/>
            <w:tcBorders>
              <w:left w:val="single" w:sz="4" w:space="0" w:color="auto"/>
              <w:right w:val="single" w:sz="4" w:space="0" w:color="auto"/>
            </w:tcBorders>
            <w:shd w:val="clear" w:color="auto" w:fill="auto"/>
          </w:tcPr>
          <w:p w14:paraId="6A549730" w14:textId="77777777" w:rsidR="00D04DBA" w:rsidRPr="009E20AA" w:rsidRDefault="00D04DBA" w:rsidP="009E20AA">
            <w:pPr>
              <w:pStyle w:val="TAC"/>
              <w:rPr>
                <w:lang w:eastAsia="zh-CN"/>
              </w:rPr>
            </w:pPr>
          </w:p>
        </w:tc>
      </w:tr>
      <w:tr w:rsidR="00D04DBA" w:rsidRPr="009E20AA" w14:paraId="05A99037" w14:textId="77777777" w:rsidTr="004A72C1">
        <w:trPr>
          <w:trHeight w:val="187"/>
        </w:trPr>
        <w:tc>
          <w:tcPr>
            <w:tcW w:w="1644" w:type="dxa"/>
            <w:tcBorders>
              <w:left w:val="single" w:sz="4" w:space="0" w:color="auto"/>
              <w:bottom w:val="nil"/>
              <w:right w:val="single" w:sz="4" w:space="0" w:color="auto"/>
            </w:tcBorders>
            <w:shd w:val="clear" w:color="auto" w:fill="auto"/>
          </w:tcPr>
          <w:p w14:paraId="606CEF86" w14:textId="77777777" w:rsidR="00D04DBA" w:rsidRPr="009E20AA" w:rsidRDefault="00D04DBA" w:rsidP="009E20AA">
            <w:pPr>
              <w:pStyle w:val="TAC"/>
            </w:pPr>
            <w:r w:rsidRPr="009E20AA">
              <w:t>CA_n3A-n79A</w:t>
            </w:r>
          </w:p>
        </w:tc>
        <w:tc>
          <w:tcPr>
            <w:tcW w:w="1382" w:type="dxa"/>
            <w:tcBorders>
              <w:left w:val="single" w:sz="4" w:space="0" w:color="auto"/>
              <w:bottom w:val="nil"/>
              <w:right w:val="single" w:sz="4" w:space="0" w:color="auto"/>
            </w:tcBorders>
            <w:shd w:val="clear" w:color="auto" w:fill="auto"/>
          </w:tcPr>
          <w:p w14:paraId="4E2DDB25"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503CF0C2" w14:textId="77777777" w:rsidR="00D04DBA" w:rsidRPr="009E20AA" w:rsidRDefault="00D04DBA" w:rsidP="009E20AA">
            <w:pPr>
              <w:pStyle w:val="TAC"/>
            </w:pPr>
            <w:r w:rsidRPr="009E20AA">
              <w:t>n3</w:t>
            </w:r>
          </w:p>
        </w:tc>
        <w:tc>
          <w:tcPr>
            <w:tcW w:w="671" w:type="dxa"/>
            <w:tcBorders>
              <w:top w:val="single" w:sz="4" w:space="0" w:color="auto"/>
              <w:left w:val="single" w:sz="4" w:space="0" w:color="auto"/>
              <w:bottom w:val="single" w:sz="4" w:space="0" w:color="auto"/>
              <w:right w:val="single" w:sz="4" w:space="0" w:color="auto"/>
            </w:tcBorders>
          </w:tcPr>
          <w:p w14:paraId="4CED25E8"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0D4108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28B877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DD92B23"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F58B30E"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8DA1C05"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71B01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7CB4F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36A54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86F1D8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9CDDA7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42765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5C3F960"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1A4289B4" w14:textId="77777777" w:rsidR="00D04DBA" w:rsidRPr="009E20AA" w:rsidRDefault="00D04DBA" w:rsidP="009E20AA">
            <w:pPr>
              <w:pStyle w:val="TAC"/>
              <w:rPr>
                <w:lang w:eastAsia="zh-CN"/>
              </w:rPr>
            </w:pPr>
            <w:r w:rsidRPr="009E20AA">
              <w:rPr>
                <w:lang w:eastAsia="zh-CN"/>
              </w:rPr>
              <w:t>0</w:t>
            </w:r>
          </w:p>
        </w:tc>
      </w:tr>
      <w:tr w:rsidR="00D04DBA" w:rsidRPr="009E20AA" w14:paraId="39CD60B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50E4EF1"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20F75FE6"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D26C70E" w14:textId="77777777" w:rsidR="00D04DBA" w:rsidRPr="009E20AA" w:rsidRDefault="00D04DBA" w:rsidP="009E20AA">
            <w:pPr>
              <w:pStyle w:val="TAC"/>
            </w:pPr>
            <w:r w:rsidRPr="009E20AA">
              <w:t>n79</w:t>
            </w:r>
          </w:p>
        </w:tc>
        <w:tc>
          <w:tcPr>
            <w:tcW w:w="671" w:type="dxa"/>
            <w:tcBorders>
              <w:top w:val="single" w:sz="4" w:space="0" w:color="auto"/>
              <w:left w:val="single" w:sz="4" w:space="0" w:color="auto"/>
              <w:bottom w:val="single" w:sz="4" w:space="0" w:color="auto"/>
              <w:right w:val="single" w:sz="4" w:space="0" w:color="auto"/>
            </w:tcBorders>
          </w:tcPr>
          <w:p w14:paraId="63AF4F6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78540A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E0D857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7C6987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8D43D2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3B3A9F"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8448874"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833A7CD"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0B94AB9"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74809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375CB1D"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8FE027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B12411"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C14052" w14:textId="77777777" w:rsidR="00D04DBA" w:rsidRPr="009E20AA" w:rsidRDefault="00D04DBA" w:rsidP="009E20AA">
            <w:pPr>
              <w:pStyle w:val="TAC"/>
              <w:rPr>
                <w:lang w:eastAsia="zh-CN"/>
              </w:rPr>
            </w:pPr>
          </w:p>
        </w:tc>
      </w:tr>
      <w:tr w:rsidR="00D04DBA" w:rsidRPr="009E20AA" w14:paraId="5B24A5CF" w14:textId="77777777" w:rsidTr="00D04DBA">
        <w:trPr>
          <w:trHeight w:val="187"/>
        </w:trPr>
        <w:tc>
          <w:tcPr>
            <w:tcW w:w="1644" w:type="dxa"/>
            <w:vMerge w:val="restart"/>
            <w:tcBorders>
              <w:left w:val="single" w:sz="4" w:space="0" w:color="auto"/>
              <w:right w:val="single" w:sz="4" w:space="0" w:color="auto"/>
            </w:tcBorders>
            <w:shd w:val="clear" w:color="auto" w:fill="auto"/>
            <w:vAlign w:val="center"/>
          </w:tcPr>
          <w:p w14:paraId="529C0A02" w14:textId="77777777" w:rsidR="00D04DBA" w:rsidRPr="009E20AA" w:rsidRDefault="00D04DBA" w:rsidP="009E20AA">
            <w:pPr>
              <w:pStyle w:val="TAC"/>
              <w:rPr>
                <w:lang w:eastAsia="zh-CN"/>
              </w:rPr>
            </w:pPr>
            <w:r w:rsidRPr="009E20AA">
              <w:rPr>
                <w:lang w:eastAsia="zh-CN"/>
              </w:rPr>
              <w:t>CA_n5A-n7A</w:t>
            </w:r>
          </w:p>
        </w:tc>
        <w:tc>
          <w:tcPr>
            <w:tcW w:w="1382" w:type="dxa"/>
            <w:vMerge w:val="restart"/>
            <w:tcBorders>
              <w:left w:val="single" w:sz="4" w:space="0" w:color="auto"/>
              <w:right w:val="single" w:sz="4" w:space="0" w:color="auto"/>
            </w:tcBorders>
            <w:shd w:val="clear" w:color="auto" w:fill="auto"/>
            <w:vAlign w:val="center"/>
          </w:tcPr>
          <w:p w14:paraId="4738DB60" w14:textId="77777777" w:rsidR="00D04DBA" w:rsidRPr="009E20AA" w:rsidRDefault="00D04DBA" w:rsidP="009E20AA">
            <w:pPr>
              <w:pStyle w:val="TAC"/>
              <w:rPr>
                <w:lang w:eastAsia="zh-CN"/>
              </w:rPr>
            </w:pPr>
            <w:r w:rsidRPr="009E20AA">
              <w:rPr>
                <w:lang w:eastAsia="zh-CN"/>
              </w:rPr>
              <w:t>-</w:t>
            </w:r>
          </w:p>
        </w:tc>
        <w:tc>
          <w:tcPr>
            <w:tcW w:w="671" w:type="dxa"/>
            <w:tcBorders>
              <w:left w:val="single" w:sz="4" w:space="0" w:color="auto"/>
              <w:right w:val="single" w:sz="4" w:space="0" w:color="auto"/>
            </w:tcBorders>
          </w:tcPr>
          <w:p w14:paraId="6B44CAE3"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49285E93"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CC10DD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53C9BD2"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13268F0"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F061A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1DF32C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AAC3CA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CA0391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9BA564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8CF3D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672E68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102B31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F9C6DD7" w14:textId="77777777" w:rsidR="00D04DBA" w:rsidRPr="009E20AA" w:rsidRDefault="00D04DBA"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1F2EA2B4" w14:textId="77777777" w:rsidR="00D04DBA" w:rsidRPr="009E20AA" w:rsidRDefault="00D04DBA" w:rsidP="009E20AA">
            <w:pPr>
              <w:pStyle w:val="TAC"/>
              <w:rPr>
                <w:lang w:eastAsia="zh-CN"/>
              </w:rPr>
            </w:pPr>
            <w:r w:rsidRPr="009E20AA">
              <w:rPr>
                <w:lang w:eastAsia="zh-CN"/>
              </w:rPr>
              <w:t>0</w:t>
            </w:r>
          </w:p>
        </w:tc>
      </w:tr>
      <w:tr w:rsidR="00D04DBA" w:rsidRPr="009E20AA" w14:paraId="53110137"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27F9EEE9"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A4F2C06"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0A58B1AF" w14:textId="77777777" w:rsidR="00D04DBA" w:rsidRPr="009E20AA" w:rsidRDefault="00D04DBA" w:rsidP="009E20AA">
            <w:pPr>
              <w:pStyle w:val="TAC"/>
              <w:rPr>
                <w:lang w:eastAsia="zh-CN"/>
              </w:rPr>
            </w:pPr>
            <w:r w:rsidRPr="009E20AA">
              <w:rPr>
                <w:lang w:eastAsia="zh-CN"/>
              </w:rPr>
              <w:t>n7</w:t>
            </w:r>
          </w:p>
        </w:tc>
        <w:tc>
          <w:tcPr>
            <w:tcW w:w="671" w:type="dxa"/>
            <w:tcBorders>
              <w:top w:val="single" w:sz="4" w:space="0" w:color="auto"/>
              <w:left w:val="single" w:sz="4" w:space="0" w:color="auto"/>
              <w:bottom w:val="single" w:sz="4" w:space="0" w:color="auto"/>
              <w:right w:val="single" w:sz="4" w:space="0" w:color="auto"/>
            </w:tcBorders>
          </w:tcPr>
          <w:p w14:paraId="07A52F5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15C8E3"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9C893B7"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ED7B8DC"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4DBA08C"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8AADF6C"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E49ED6D"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265B78"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B8FE19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9CE0CE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0D2232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89C821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7367E4C"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980553" w14:textId="77777777" w:rsidR="00D04DBA" w:rsidRPr="009E20AA" w:rsidRDefault="00D04DBA" w:rsidP="009E20AA">
            <w:pPr>
              <w:pStyle w:val="TAC"/>
              <w:rPr>
                <w:lang w:eastAsia="zh-CN"/>
              </w:rPr>
            </w:pPr>
          </w:p>
        </w:tc>
      </w:tr>
      <w:tr w:rsidR="00D04DBA" w:rsidRPr="009E20AA" w14:paraId="2CBBFEF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E68806F" w14:textId="77777777" w:rsidR="00D04DBA" w:rsidRPr="009E20AA" w:rsidRDefault="00D04DBA" w:rsidP="009E20AA">
            <w:pPr>
              <w:pStyle w:val="TAC"/>
              <w:rPr>
                <w:lang w:eastAsia="zh-CN"/>
              </w:rPr>
            </w:pPr>
            <w:r w:rsidRPr="009E20AA">
              <w:rPr>
                <w:lang w:eastAsia="zh-CN"/>
              </w:rPr>
              <w:t>CA_n5A-n78A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A13F9EB" w14:textId="77777777" w:rsidR="00D04DBA" w:rsidRPr="009E20AA" w:rsidRDefault="00D04DBA" w:rsidP="009E20AA">
            <w:pPr>
              <w:pStyle w:val="TAC"/>
              <w:rPr>
                <w:lang w:eastAsia="zh-CN"/>
              </w:rPr>
            </w:pPr>
            <w:r w:rsidRPr="009E20AA">
              <w:rPr>
                <w:lang w:eastAsia="zh-CN"/>
              </w:rPr>
              <w:t>CA_n5A-n78A</w:t>
            </w:r>
          </w:p>
        </w:tc>
        <w:tc>
          <w:tcPr>
            <w:tcW w:w="671" w:type="dxa"/>
            <w:tcBorders>
              <w:left w:val="single" w:sz="4" w:space="0" w:color="auto"/>
              <w:right w:val="single" w:sz="4" w:space="0" w:color="auto"/>
            </w:tcBorders>
          </w:tcPr>
          <w:p w14:paraId="0B676CD0"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19C62322"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3E925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80D5EB"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9B68B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20C43B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B8E8F2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716DCE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32585E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18FA02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E00B85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CAC9AD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4BD6E5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23EF4F2"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6447ACC5" w14:textId="77777777" w:rsidR="00D04DBA" w:rsidRPr="009E20AA" w:rsidRDefault="00D04DBA" w:rsidP="009E20AA">
            <w:pPr>
              <w:pStyle w:val="TAC"/>
              <w:rPr>
                <w:lang w:eastAsia="zh-CN"/>
              </w:rPr>
            </w:pPr>
            <w:r w:rsidRPr="009E20AA">
              <w:rPr>
                <w:lang w:eastAsia="zh-CN"/>
              </w:rPr>
              <w:t>0</w:t>
            </w:r>
          </w:p>
        </w:tc>
      </w:tr>
      <w:tr w:rsidR="00D04DBA" w:rsidRPr="009E20AA" w14:paraId="342E74E9" w14:textId="77777777" w:rsidTr="00D04DBA">
        <w:trPr>
          <w:trHeight w:val="187"/>
        </w:trPr>
        <w:tc>
          <w:tcPr>
            <w:tcW w:w="1644" w:type="dxa"/>
            <w:vMerge/>
            <w:tcBorders>
              <w:left w:val="single" w:sz="4" w:space="0" w:color="auto"/>
              <w:right w:val="single" w:sz="4" w:space="0" w:color="auto"/>
            </w:tcBorders>
            <w:shd w:val="clear" w:color="auto" w:fill="auto"/>
          </w:tcPr>
          <w:p w14:paraId="43325906"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7D8E1397"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4E9294F2"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868E2F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AD778B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73EE8A9"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706F9E"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B76BA2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4D0DF3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C0EE690"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2B01002"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762F391"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A26EF8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2BFA63F"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598C0F"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F5F1F18"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F38E178" w14:textId="77777777" w:rsidR="00D04DBA" w:rsidRPr="009E20AA" w:rsidRDefault="00D04DBA" w:rsidP="009E20AA">
            <w:pPr>
              <w:pStyle w:val="TAC"/>
              <w:rPr>
                <w:lang w:eastAsia="zh-CN"/>
              </w:rPr>
            </w:pPr>
          </w:p>
        </w:tc>
      </w:tr>
      <w:tr w:rsidR="00D04DBA" w:rsidRPr="009E20AA" w14:paraId="636FEE1A" w14:textId="77777777" w:rsidTr="00D04DBA">
        <w:trPr>
          <w:trHeight w:val="187"/>
        </w:trPr>
        <w:tc>
          <w:tcPr>
            <w:tcW w:w="1644" w:type="dxa"/>
            <w:vMerge/>
            <w:tcBorders>
              <w:left w:val="single" w:sz="4" w:space="0" w:color="auto"/>
              <w:right w:val="single" w:sz="4" w:space="0" w:color="auto"/>
            </w:tcBorders>
            <w:shd w:val="clear" w:color="auto" w:fill="auto"/>
          </w:tcPr>
          <w:p w14:paraId="7547F0F3"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63F3801A"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0F865FF5" w14:textId="77777777" w:rsidR="00D04DBA" w:rsidRPr="009E20AA" w:rsidRDefault="00D04DBA" w:rsidP="009E20AA">
            <w:pPr>
              <w:pStyle w:val="TAC"/>
              <w:rPr>
                <w:lang w:eastAsia="zh-CN"/>
              </w:rPr>
            </w:pPr>
            <w:r w:rsidRPr="009E20AA">
              <w:rPr>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11BECC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587A8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61186F"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F3252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61AC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F9EC9D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9B3279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9035D1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1832C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85FA3F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822787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D73B5D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B1319E8"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56D5CEEB" w14:textId="77777777" w:rsidR="00D04DBA" w:rsidRPr="009E20AA" w:rsidRDefault="00D04DBA" w:rsidP="009E20AA">
            <w:pPr>
              <w:pStyle w:val="TAC"/>
              <w:rPr>
                <w:lang w:eastAsia="zh-CN"/>
              </w:rPr>
            </w:pPr>
            <w:r w:rsidRPr="009E20AA">
              <w:rPr>
                <w:lang w:eastAsia="zh-CN"/>
              </w:rPr>
              <w:t>1</w:t>
            </w:r>
          </w:p>
        </w:tc>
      </w:tr>
      <w:tr w:rsidR="00D04DBA" w:rsidRPr="009E20AA" w14:paraId="4DC9D9FF"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580E4864"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6FC0237"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7CEDC24E"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84431B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B34B57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226A9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05DC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FB62BC"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10770EE"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58441DD"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DDF883C"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37A548A"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0A1DCD" w14:textId="77777777" w:rsidR="00D04DBA" w:rsidRPr="009E20AA" w:rsidRDefault="00D04DBA" w:rsidP="009E20AA">
            <w:pPr>
              <w:pStyle w:val="TAC"/>
              <w:rPr>
                <w:lang w:eastAsia="zh-CN"/>
              </w:rPr>
            </w:pPr>
            <w:r w:rsidRPr="009E20AA">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A26425A"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8CC3A5A"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DE78FB9"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7817DF4" w14:textId="77777777" w:rsidR="00D04DBA" w:rsidRPr="009E20AA" w:rsidRDefault="00D04DBA" w:rsidP="009E20AA">
            <w:pPr>
              <w:pStyle w:val="TAC"/>
              <w:rPr>
                <w:lang w:eastAsia="zh-CN"/>
              </w:rPr>
            </w:pPr>
          </w:p>
        </w:tc>
      </w:tr>
      <w:tr w:rsidR="00D04DBA" w:rsidRPr="009E20AA" w14:paraId="7EC3DAFE"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2B347167" w14:textId="77777777" w:rsidR="00D04DBA" w:rsidRPr="009E20AA" w:rsidRDefault="00D04DBA" w:rsidP="009E20AA">
            <w:pPr>
              <w:rPr>
                <w:rFonts w:eastAsia="SimSun"/>
                <w:lang w:eastAsia="zh-CN"/>
              </w:rPr>
            </w:pPr>
            <w:r w:rsidRPr="009E20AA">
              <w:rPr>
                <w:rFonts w:eastAsia="SimSun"/>
                <w:lang w:eastAsia="zh-CN"/>
              </w:rPr>
              <w:t>CA_n5A-n78(2A)</w:t>
            </w:r>
          </w:p>
        </w:tc>
        <w:tc>
          <w:tcPr>
            <w:tcW w:w="1382" w:type="dxa"/>
            <w:vMerge w:val="restart"/>
            <w:tcBorders>
              <w:left w:val="single" w:sz="4" w:space="0" w:color="auto"/>
              <w:right w:val="single" w:sz="4" w:space="0" w:color="auto"/>
            </w:tcBorders>
            <w:shd w:val="clear" w:color="auto" w:fill="auto"/>
            <w:vAlign w:val="center"/>
          </w:tcPr>
          <w:p w14:paraId="15EF3870" w14:textId="77777777" w:rsidR="00D04DBA" w:rsidRPr="009E20AA" w:rsidRDefault="00D04DBA" w:rsidP="009E20AA">
            <w:pPr>
              <w:rPr>
                <w:rFonts w:eastAsia="SimSun"/>
                <w:lang w:eastAsia="en-US"/>
              </w:rPr>
            </w:pPr>
            <w:r w:rsidRPr="009E20AA">
              <w:rPr>
                <w:rFonts w:eastAsia="SimSun"/>
                <w:lang w:eastAsia="zh-CN"/>
              </w:rPr>
              <w:t>CA_n5A-n78A</w:t>
            </w:r>
          </w:p>
        </w:tc>
        <w:tc>
          <w:tcPr>
            <w:tcW w:w="671" w:type="dxa"/>
            <w:tcBorders>
              <w:left w:val="single" w:sz="4" w:space="0" w:color="auto"/>
              <w:right w:val="single" w:sz="4" w:space="0" w:color="auto"/>
            </w:tcBorders>
          </w:tcPr>
          <w:p w14:paraId="1554E71F" w14:textId="77777777" w:rsidR="00D04DBA" w:rsidRPr="009E20AA" w:rsidRDefault="00D04DBA" w:rsidP="009E20AA">
            <w:pPr>
              <w:rPr>
                <w:rFonts w:eastAsia="SimSun"/>
                <w:lang w:eastAsia="zh-CN"/>
              </w:rPr>
            </w:pPr>
            <w:r w:rsidRPr="009E20AA">
              <w:rPr>
                <w:rFonts w:eastAsia="SimSun"/>
                <w:lang w:eastAsia="zh-CN"/>
              </w:rPr>
              <w:t>n5</w:t>
            </w:r>
          </w:p>
        </w:tc>
        <w:tc>
          <w:tcPr>
            <w:tcW w:w="671" w:type="dxa"/>
            <w:tcBorders>
              <w:top w:val="single" w:sz="4" w:space="0" w:color="auto"/>
              <w:left w:val="single" w:sz="4" w:space="0" w:color="auto"/>
              <w:bottom w:val="single" w:sz="4" w:space="0" w:color="auto"/>
              <w:right w:val="single" w:sz="4" w:space="0" w:color="auto"/>
            </w:tcBorders>
          </w:tcPr>
          <w:p w14:paraId="75336035" w14:textId="77777777" w:rsidR="00D04DBA" w:rsidRPr="009E20AA" w:rsidRDefault="00D04DBA" w:rsidP="009E20AA">
            <w:pPr>
              <w:rPr>
                <w:rFonts w:eastAsia="SimSun"/>
                <w:lang w:eastAsia="zh-CN"/>
              </w:rPr>
            </w:pPr>
            <w:r w:rsidRPr="009E20AA">
              <w:rPr>
                <w:rFonts w:eastAsia="SimSun"/>
                <w:lang w:eastAsia="zh-CN"/>
              </w:rPr>
              <w:t>5</w:t>
            </w:r>
          </w:p>
        </w:tc>
        <w:tc>
          <w:tcPr>
            <w:tcW w:w="672" w:type="dxa"/>
            <w:tcBorders>
              <w:top w:val="single" w:sz="4" w:space="0" w:color="auto"/>
              <w:left w:val="single" w:sz="4" w:space="0" w:color="auto"/>
              <w:bottom w:val="single" w:sz="4" w:space="0" w:color="auto"/>
              <w:right w:val="single" w:sz="4" w:space="0" w:color="auto"/>
            </w:tcBorders>
          </w:tcPr>
          <w:p w14:paraId="4EFECA30" w14:textId="77777777" w:rsidR="00D04DBA" w:rsidRPr="009E20AA" w:rsidRDefault="00D04DBA" w:rsidP="009E20AA">
            <w:pPr>
              <w:rPr>
                <w:rFonts w:eastAsia="SimSun"/>
                <w:lang w:eastAsia="zh-CN"/>
              </w:rPr>
            </w:pPr>
            <w:r w:rsidRPr="009E20AA">
              <w:rPr>
                <w:rFonts w:eastAsia="SimSun"/>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9F73DF" w14:textId="77777777" w:rsidR="00D04DBA" w:rsidRPr="009E20AA" w:rsidRDefault="00D04DBA" w:rsidP="009E20AA">
            <w:pPr>
              <w:rPr>
                <w:rFonts w:eastAsia="SimSun"/>
                <w:lang w:eastAsia="zh-CN"/>
              </w:rPr>
            </w:pPr>
            <w:r w:rsidRPr="009E20AA">
              <w:rPr>
                <w:rFonts w:eastAsia="SimSun"/>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32D0316" w14:textId="77777777" w:rsidR="00D04DBA" w:rsidRPr="009E20AA" w:rsidRDefault="00D04DBA" w:rsidP="009E20AA">
            <w:pPr>
              <w:rPr>
                <w:rFonts w:eastAsia="SimSun"/>
                <w:lang w:eastAsia="zh-CN"/>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DC2B00" w14:textId="77777777" w:rsidR="00D04DBA" w:rsidRPr="009E20AA" w:rsidRDefault="00D04DBA" w:rsidP="009E20AA">
            <w:pPr>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096A67D5" w14:textId="77777777" w:rsidR="00D04DBA" w:rsidRPr="009E20AA" w:rsidRDefault="00D04DBA" w:rsidP="009E20AA">
            <w:pPr>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521E1F22"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689D4380"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743371C5"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74A07E76"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4C206449"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11B42242" w14:textId="77777777" w:rsidR="00D04DBA" w:rsidRPr="009E20AA" w:rsidRDefault="00D04DBA" w:rsidP="009E20AA">
            <w:pPr>
              <w:rPr>
                <w:rFonts w:eastAsia="Yu Mincho"/>
                <w:lang w:eastAsia="en-US"/>
              </w:rPr>
            </w:pPr>
          </w:p>
        </w:tc>
        <w:tc>
          <w:tcPr>
            <w:tcW w:w="672" w:type="dxa"/>
            <w:tcBorders>
              <w:top w:val="single" w:sz="4" w:space="0" w:color="auto"/>
              <w:left w:val="single" w:sz="4" w:space="0" w:color="auto"/>
              <w:bottom w:val="single" w:sz="4" w:space="0" w:color="auto"/>
              <w:right w:val="single" w:sz="4" w:space="0" w:color="auto"/>
            </w:tcBorders>
          </w:tcPr>
          <w:p w14:paraId="4692FA5E" w14:textId="77777777" w:rsidR="00D04DBA" w:rsidRPr="009E20AA" w:rsidRDefault="00D04DBA" w:rsidP="009E20AA">
            <w:pPr>
              <w:rPr>
                <w:rFonts w:eastAsia="Yu Mincho"/>
                <w:lang w:eastAsia="en-US"/>
              </w:rPr>
            </w:pPr>
          </w:p>
        </w:tc>
        <w:tc>
          <w:tcPr>
            <w:tcW w:w="1487" w:type="dxa"/>
            <w:vMerge w:val="restart"/>
            <w:tcBorders>
              <w:left w:val="single" w:sz="4" w:space="0" w:color="auto"/>
              <w:right w:val="single" w:sz="4" w:space="0" w:color="auto"/>
            </w:tcBorders>
            <w:shd w:val="clear" w:color="auto" w:fill="auto"/>
          </w:tcPr>
          <w:p w14:paraId="0F9BD16D" w14:textId="77777777" w:rsidR="00D04DBA" w:rsidRPr="009E20AA" w:rsidRDefault="00D04DBA" w:rsidP="009E20AA">
            <w:pPr>
              <w:rPr>
                <w:rFonts w:eastAsia="SimSun"/>
                <w:lang w:eastAsia="zh-CN"/>
              </w:rPr>
            </w:pPr>
            <w:r w:rsidRPr="009E20AA">
              <w:rPr>
                <w:rFonts w:eastAsia="SimSun"/>
                <w:lang w:eastAsia="zh-CN"/>
              </w:rPr>
              <w:t>0</w:t>
            </w:r>
          </w:p>
          <w:p w14:paraId="67BDFDF0" w14:textId="77777777" w:rsidR="00D04DBA" w:rsidRPr="009E20AA" w:rsidRDefault="00D04DBA" w:rsidP="009E20AA">
            <w:pPr>
              <w:rPr>
                <w:rFonts w:eastAsia="SimSun"/>
                <w:lang w:eastAsia="zh-CN"/>
              </w:rPr>
            </w:pPr>
          </w:p>
        </w:tc>
      </w:tr>
      <w:tr w:rsidR="00D04DBA" w:rsidRPr="009E20AA" w14:paraId="66A4D5A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B53750" w14:textId="77777777" w:rsidR="00D04DBA" w:rsidRPr="009E20AA" w:rsidRDefault="00D04DBA" w:rsidP="009E20AA">
            <w:pPr>
              <w:rPr>
                <w:rFonts w:eastAsia="SimSun"/>
                <w:lang w:eastAsia="en-US"/>
              </w:rPr>
            </w:pPr>
          </w:p>
        </w:tc>
        <w:tc>
          <w:tcPr>
            <w:tcW w:w="1382" w:type="dxa"/>
            <w:vMerge/>
            <w:tcBorders>
              <w:left w:val="single" w:sz="4" w:space="0" w:color="auto"/>
              <w:right w:val="single" w:sz="4" w:space="0" w:color="auto"/>
            </w:tcBorders>
            <w:shd w:val="clear" w:color="auto" w:fill="auto"/>
            <w:vAlign w:val="center"/>
          </w:tcPr>
          <w:p w14:paraId="5517C769" w14:textId="77777777" w:rsidR="00D04DBA" w:rsidRPr="009E20AA" w:rsidRDefault="00D04DBA" w:rsidP="009E20AA">
            <w:pPr>
              <w:rPr>
                <w:rFonts w:eastAsia="SimSun"/>
                <w:lang w:eastAsia="en-US"/>
              </w:rPr>
            </w:pPr>
          </w:p>
        </w:tc>
        <w:tc>
          <w:tcPr>
            <w:tcW w:w="671" w:type="dxa"/>
            <w:tcBorders>
              <w:left w:val="single" w:sz="4" w:space="0" w:color="auto"/>
              <w:right w:val="single" w:sz="4" w:space="0" w:color="auto"/>
            </w:tcBorders>
          </w:tcPr>
          <w:p w14:paraId="0C49EEB3" w14:textId="77777777" w:rsidR="00D04DBA" w:rsidRPr="009E20AA" w:rsidRDefault="00D04DBA" w:rsidP="009E20AA">
            <w:pPr>
              <w:rPr>
                <w:rFonts w:eastAsia="SimSun"/>
                <w:lang w:eastAsia="zh-CN"/>
              </w:rPr>
            </w:pPr>
            <w:r w:rsidRPr="009E20AA">
              <w:rPr>
                <w:rFonts w:eastAsia="SimSun"/>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0B56FD8E" w14:textId="77777777" w:rsidR="00D04DBA" w:rsidRPr="009E20AA" w:rsidRDefault="00D04DBA" w:rsidP="009E20AA">
            <w:pPr>
              <w:rPr>
                <w:rFonts w:eastAsia="Yu Mincho"/>
                <w:szCs w:val="18"/>
                <w:lang w:eastAsia="en-US"/>
              </w:rPr>
            </w:pPr>
            <w:r w:rsidRPr="009E20AA">
              <w:rPr>
                <w:rFonts w:eastAsia="SimSun"/>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2349F0BA" w14:textId="77777777" w:rsidR="00D04DBA" w:rsidRPr="009E20AA" w:rsidRDefault="00D04DBA" w:rsidP="009E20AA">
            <w:pPr>
              <w:rPr>
                <w:rFonts w:eastAsia="SimSun"/>
                <w:lang w:eastAsia="zh-CN"/>
              </w:rPr>
            </w:pPr>
          </w:p>
        </w:tc>
      </w:tr>
      <w:tr w:rsidR="00D04DBA" w:rsidRPr="009E20AA" w14:paraId="426DA90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3BCFC1A" w14:textId="77777777" w:rsidR="00D04DBA" w:rsidRPr="009E20AA" w:rsidRDefault="00D04DBA" w:rsidP="009E20AA">
            <w:pPr>
              <w:pStyle w:val="TAC"/>
              <w:rPr>
                <w:lang w:eastAsia="zh-CN"/>
              </w:rPr>
            </w:pPr>
            <w:r w:rsidRPr="009E20AA">
              <w:rPr>
                <w:lang w:eastAsia="zh-CN"/>
              </w:rPr>
              <w:lastRenderedPageBreak/>
              <w:t>CA_n7A-n78A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42063F0" w14:textId="77777777" w:rsidR="00D04DBA" w:rsidRPr="009E20AA" w:rsidRDefault="00D04DBA" w:rsidP="009E20AA">
            <w:pPr>
              <w:pStyle w:val="TAC"/>
              <w:rPr>
                <w:lang w:eastAsia="zh-CN"/>
              </w:rPr>
            </w:pPr>
            <w:r w:rsidRPr="009E20AA">
              <w:rPr>
                <w:lang w:eastAsia="zh-CN"/>
              </w:rPr>
              <w:t>CA_n7A-n78A</w:t>
            </w:r>
          </w:p>
        </w:tc>
        <w:tc>
          <w:tcPr>
            <w:tcW w:w="671" w:type="dxa"/>
            <w:tcBorders>
              <w:left w:val="single" w:sz="4" w:space="0" w:color="auto"/>
              <w:right w:val="single" w:sz="4" w:space="0" w:color="auto"/>
            </w:tcBorders>
          </w:tcPr>
          <w:p w14:paraId="39A6B6A5" w14:textId="77777777" w:rsidR="00D04DBA" w:rsidRPr="009E20AA" w:rsidRDefault="00D04DBA" w:rsidP="009E20AA">
            <w:pPr>
              <w:pStyle w:val="TAC"/>
              <w:rPr>
                <w:lang w:eastAsia="zh-CN"/>
              </w:rPr>
            </w:pPr>
            <w:r w:rsidRPr="009E20AA">
              <w:rPr>
                <w:lang w:eastAsia="zh-CN"/>
              </w:rPr>
              <w:t>n7</w:t>
            </w:r>
          </w:p>
        </w:tc>
        <w:tc>
          <w:tcPr>
            <w:tcW w:w="671" w:type="dxa"/>
            <w:tcBorders>
              <w:top w:val="single" w:sz="4" w:space="0" w:color="auto"/>
              <w:left w:val="single" w:sz="4" w:space="0" w:color="auto"/>
              <w:bottom w:val="single" w:sz="4" w:space="0" w:color="auto"/>
              <w:right w:val="single" w:sz="4" w:space="0" w:color="auto"/>
            </w:tcBorders>
          </w:tcPr>
          <w:p w14:paraId="4BB9A438"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DDCEB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50ECB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6953FC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BDA54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479FD0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6ED529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985F1D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29B016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F906B8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27B22D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8F38BE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24B3746"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A9432CD" w14:textId="77777777" w:rsidR="00D04DBA" w:rsidRPr="009E20AA" w:rsidRDefault="00D04DBA" w:rsidP="009E20AA">
            <w:pPr>
              <w:pStyle w:val="TAC"/>
              <w:rPr>
                <w:lang w:eastAsia="zh-CN"/>
              </w:rPr>
            </w:pPr>
            <w:r w:rsidRPr="009E20AA">
              <w:rPr>
                <w:lang w:eastAsia="zh-CN"/>
              </w:rPr>
              <w:t>0</w:t>
            </w:r>
          </w:p>
        </w:tc>
      </w:tr>
      <w:tr w:rsidR="00D04DBA" w:rsidRPr="009E20AA" w14:paraId="6814C8D7" w14:textId="77777777" w:rsidTr="00D04DBA">
        <w:trPr>
          <w:trHeight w:val="187"/>
        </w:trPr>
        <w:tc>
          <w:tcPr>
            <w:tcW w:w="1644" w:type="dxa"/>
            <w:vMerge/>
            <w:tcBorders>
              <w:left w:val="single" w:sz="4" w:space="0" w:color="auto"/>
              <w:right w:val="single" w:sz="4" w:space="0" w:color="auto"/>
            </w:tcBorders>
            <w:shd w:val="clear" w:color="auto" w:fill="auto"/>
          </w:tcPr>
          <w:p w14:paraId="03FB72FA"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6076A215"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4234E17C"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1BB346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5D7266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9E8C0A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1333D24"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BD7C6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15AA0B6"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CD4346B"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3EBBF98"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621F213"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50A42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3B689E5"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D4D74F"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C549F41"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6E6B3D" w14:textId="77777777" w:rsidR="00D04DBA" w:rsidRPr="009E20AA" w:rsidRDefault="00D04DBA" w:rsidP="009E20AA">
            <w:pPr>
              <w:pStyle w:val="TAC"/>
              <w:rPr>
                <w:lang w:eastAsia="zh-CN"/>
              </w:rPr>
            </w:pPr>
          </w:p>
        </w:tc>
      </w:tr>
      <w:tr w:rsidR="00D04DBA" w:rsidRPr="009E20AA" w14:paraId="00E4FB95" w14:textId="77777777" w:rsidTr="00D04DBA">
        <w:trPr>
          <w:trHeight w:val="187"/>
        </w:trPr>
        <w:tc>
          <w:tcPr>
            <w:tcW w:w="1644" w:type="dxa"/>
            <w:vMerge/>
            <w:tcBorders>
              <w:left w:val="single" w:sz="4" w:space="0" w:color="auto"/>
              <w:right w:val="single" w:sz="4" w:space="0" w:color="auto"/>
            </w:tcBorders>
            <w:shd w:val="clear" w:color="auto" w:fill="auto"/>
          </w:tcPr>
          <w:p w14:paraId="0069DD77"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7861CD48"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5B0D460E" w14:textId="77777777" w:rsidR="00D04DBA" w:rsidRPr="009E20AA" w:rsidRDefault="00D04DBA" w:rsidP="009E20AA">
            <w:pPr>
              <w:pStyle w:val="TAC"/>
              <w:rPr>
                <w:lang w:eastAsia="zh-CN"/>
              </w:rPr>
            </w:pPr>
            <w:r w:rsidRPr="009E20AA">
              <w:rPr>
                <w:lang w:eastAsia="zh-CN"/>
              </w:rPr>
              <w:t>n7</w:t>
            </w:r>
          </w:p>
        </w:tc>
        <w:tc>
          <w:tcPr>
            <w:tcW w:w="671" w:type="dxa"/>
            <w:tcBorders>
              <w:top w:val="single" w:sz="4" w:space="0" w:color="auto"/>
              <w:left w:val="single" w:sz="4" w:space="0" w:color="auto"/>
              <w:bottom w:val="single" w:sz="4" w:space="0" w:color="auto"/>
              <w:right w:val="single" w:sz="4" w:space="0" w:color="auto"/>
            </w:tcBorders>
          </w:tcPr>
          <w:p w14:paraId="27457BE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FAF0737"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8B48898"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91139"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46A806"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9A8D2D0"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CAC26DE"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5BDA0E"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5C928E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132C2E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36C702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217B6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2D365BE"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2F30A75" w14:textId="77777777" w:rsidR="00D04DBA" w:rsidRPr="009E20AA" w:rsidRDefault="00D04DBA" w:rsidP="009E20AA">
            <w:pPr>
              <w:pStyle w:val="TAC"/>
              <w:rPr>
                <w:lang w:eastAsia="zh-CN"/>
              </w:rPr>
            </w:pPr>
            <w:r w:rsidRPr="009E20AA">
              <w:rPr>
                <w:lang w:eastAsia="zh-CN"/>
              </w:rPr>
              <w:t>1</w:t>
            </w:r>
          </w:p>
        </w:tc>
      </w:tr>
      <w:tr w:rsidR="00D04DBA" w:rsidRPr="009E20AA" w14:paraId="689C96D4"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6B9424C5"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D5388C3"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78B27522"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44807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C00B99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DC621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BAB176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AD42DA"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AEA71C6"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F1B84D5"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DC3B94A"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8A84AE4"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B4DBBCF" w14:textId="77777777" w:rsidR="00D04DBA" w:rsidRPr="009E20AA" w:rsidRDefault="00D04DBA" w:rsidP="009E20AA">
            <w:pPr>
              <w:pStyle w:val="TAC"/>
              <w:rPr>
                <w:lang w:eastAsia="zh-CN"/>
              </w:rPr>
            </w:pPr>
            <w:r w:rsidRPr="009E20AA">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302AC9C5"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48B4EAC"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F5620F6"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63B363D" w14:textId="77777777" w:rsidR="00D04DBA" w:rsidRPr="009E20AA" w:rsidRDefault="00D04DBA" w:rsidP="009E20AA">
            <w:pPr>
              <w:pStyle w:val="TAC"/>
              <w:rPr>
                <w:lang w:eastAsia="zh-CN"/>
              </w:rPr>
            </w:pPr>
          </w:p>
        </w:tc>
      </w:tr>
      <w:tr w:rsidR="00D04DBA" w:rsidRPr="009E20AA" w14:paraId="6180F641" w14:textId="77777777" w:rsidTr="004A72C1">
        <w:trPr>
          <w:trHeight w:val="187"/>
        </w:trPr>
        <w:tc>
          <w:tcPr>
            <w:tcW w:w="1644" w:type="dxa"/>
            <w:tcBorders>
              <w:left w:val="single" w:sz="4" w:space="0" w:color="auto"/>
              <w:bottom w:val="nil"/>
              <w:right w:val="single" w:sz="4" w:space="0" w:color="auto"/>
            </w:tcBorders>
            <w:shd w:val="clear" w:color="auto" w:fill="auto"/>
          </w:tcPr>
          <w:p w14:paraId="1703CE35" w14:textId="77777777" w:rsidR="00D04DBA" w:rsidRPr="009E20AA" w:rsidRDefault="00D04DBA" w:rsidP="009E20AA">
            <w:pPr>
              <w:pStyle w:val="TAC"/>
            </w:pPr>
            <w:r w:rsidRPr="009E20AA">
              <w:t>CA_n8A-n75A</w:t>
            </w:r>
          </w:p>
        </w:tc>
        <w:tc>
          <w:tcPr>
            <w:tcW w:w="1382" w:type="dxa"/>
            <w:tcBorders>
              <w:left w:val="single" w:sz="4" w:space="0" w:color="auto"/>
              <w:bottom w:val="nil"/>
              <w:right w:val="single" w:sz="4" w:space="0" w:color="auto"/>
            </w:tcBorders>
            <w:shd w:val="clear" w:color="auto" w:fill="auto"/>
          </w:tcPr>
          <w:p w14:paraId="080A818D" w14:textId="77777777" w:rsidR="00D04DBA" w:rsidRPr="009E20AA" w:rsidRDefault="00D04DBA" w:rsidP="009E20AA">
            <w:pPr>
              <w:pStyle w:val="TAC"/>
            </w:pPr>
            <w:r w:rsidRPr="009E20AA">
              <w:t>-</w:t>
            </w:r>
          </w:p>
        </w:tc>
        <w:tc>
          <w:tcPr>
            <w:tcW w:w="671" w:type="dxa"/>
            <w:tcBorders>
              <w:left w:val="single" w:sz="4" w:space="0" w:color="auto"/>
              <w:right w:val="single" w:sz="4" w:space="0" w:color="auto"/>
            </w:tcBorders>
          </w:tcPr>
          <w:p w14:paraId="1618BDD7" w14:textId="77777777" w:rsidR="00D04DBA" w:rsidRPr="009E20AA" w:rsidRDefault="00D04DBA" w:rsidP="009E20AA">
            <w:pPr>
              <w:pStyle w:val="TAC"/>
            </w:pPr>
            <w:r w:rsidRPr="009E20AA">
              <w:t>n8</w:t>
            </w:r>
          </w:p>
        </w:tc>
        <w:tc>
          <w:tcPr>
            <w:tcW w:w="671" w:type="dxa"/>
            <w:tcBorders>
              <w:top w:val="single" w:sz="4" w:space="0" w:color="auto"/>
              <w:left w:val="single" w:sz="4" w:space="0" w:color="auto"/>
              <w:bottom w:val="single" w:sz="4" w:space="0" w:color="auto"/>
              <w:right w:val="single" w:sz="4" w:space="0" w:color="auto"/>
            </w:tcBorders>
          </w:tcPr>
          <w:p w14:paraId="4E379CBF"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53BB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0504CF3"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A4B09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18429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BE7A2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F6052C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D5571E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FF157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1E8383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4C0C38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21B264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6988720"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3484B0D7" w14:textId="77777777" w:rsidR="00D04DBA" w:rsidRPr="009E20AA" w:rsidRDefault="00D04DBA" w:rsidP="009E20AA">
            <w:pPr>
              <w:pStyle w:val="TAC"/>
              <w:rPr>
                <w:lang w:eastAsia="zh-CN"/>
              </w:rPr>
            </w:pPr>
            <w:r w:rsidRPr="009E20AA">
              <w:rPr>
                <w:lang w:eastAsia="zh-CN"/>
              </w:rPr>
              <w:t>0</w:t>
            </w:r>
          </w:p>
        </w:tc>
      </w:tr>
      <w:tr w:rsidR="00D04DBA" w:rsidRPr="009E20AA" w14:paraId="02CA863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B7406C3"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1D3436F1" w14:textId="77777777" w:rsidR="00D04DBA" w:rsidRPr="009E20AA" w:rsidRDefault="00D04DBA" w:rsidP="009E20AA">
            <w:pPr>
              <w:pStyle w:val="TAC"/>
            </w:pPr>
          </w:p>
        </w:tc>
        <w:tc>
          <w:tcPr>
            <w:tcW w:w="671" w:type="dxa"/>
            <w:tcBorders>
              <w:left w:val="single" w:sz="4" w:space="0" w:color="auto"/>
              <w:right w:val="single" w:sz="4" w:space="0" w:color="auto"/>
            </w:tcBorders>
          </w:tcPr>
          <w:p w14:paraId="772C75B1" w14:textId="77777777" w:rsidR="00D04DBA" w:rsidRPr="009E20AA" w:rsidRDefault="00D04DBA" w:rsidP="009E20AA">
            <w:pPr>
              <w:pStyle w:val="TAC"/>
            </w:pPr>
            <w:r w:rsidRPr="009E20AA">
              <w:t>n75</w:t>
            </w:r>
          </w:p>
        </w:tc>
        <w:tc>
          <w:tcPr>
            <w:tcW w:w="671" w:type="dxa"/>
            <w:tcBorders>
              <w:top w:val="single" w:sz="4" w:space="0" w:color="auto"/>
              <w:left w:val="single" w:sz="4" w:space="0" w:color="auto"/>
              <w:bottom w:val="single" w:sz="4" w:space="0" w:color="auto"/>
              <w:right w:val="single" w:sz="4" w:space="0" w:color="auto"/>
            </w:tcBorders>
          </w:tcPr>
          <w:p w14:paraId="7FAC05B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63B4B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D18A0B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4DAEE04"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9DF4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026854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0D2AA6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CE066E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7D844D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ED6E52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52196E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4A618C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1202AF"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34FDAC5F" w14:textId="77777777" w:rsidR="00D04DBA" w:rsidRPr="009E20AA" w:rsidRDefault="00D04DBA" w:rsidP="009E20AA">
            <w:pPr>
              <w:pStyle w:val="TAC"/>
              <w:rPr>
                <w:lang w:eastAsia="zh-CN"/>
              </w:rPr>
            </w:pPr>
          </w:p>
        </w:tc>
      </w:tr>
      <w:tr w:rsidR="00D04DBA" w:rsidRPr="009E20AA" w14:paraId="776E3A57" w14:textId="77777777" w:rsidTr="004A72C1">
        <w:trPr>
          <w:trHeight w:val="187"/>
        </w:trPr>
        <w:tc>
          <w:tcPr>
            <w:tcW w:w="1644" w:type="dxa"/>
            <w:tcBorders>
              <w:left w:val="single" w:sz="4" w:space="0" w:color="auto"/>
              <w:bottom w:val="nil"/>
              <w:right w:val="single" w:sz="4" w:space="0" w:color="auto"/>
            </w:tcBorders>
            <w:shd w:val="clear" w:color="auto" w:fill="auto"/>
          </w:tcPr>
          <w:p w14:paraId="2E8BAD52" w14:textId="77777777" w:rsidR="00D04DBA" w:rsidRPr="009E20AA" w:rsidRDefault="00D04DBA" w:rsidP="009E20AA">
            <w:pPr>
              <w:pStyle w:val="TAC"/>
            </w:pPr>
            <w:r w:rsidRPr="009E20AA">
              <w:t>CA_n8A-n78A</w:t>
            </w:r>
          </w:p>
        </w:tc>
        <w:tc>
          <w:tcPr>
            <w:tcW w:w="1382" w:type="dxa"/>
            <w:tcBorders>
              <w:left w:val="single" w:sz="4" w:space="0" w:color="auto"/>
              <w:bottom w:val="nil"/>
              <w:right w:val="single" w:sz="4" w:space="0" w:color="auto"/>
            </w:tcBorders>
            <w:shd w:val="clear" w:color="auto" w:fill="auto"/>
          </w:tcPr>
          <w:p w14:paraId="3F84E541" w14:textId="77777777" w:rsidR="00D04DBA" w:rsidRPr="009E20AA" w:rsidRDefault="00D04DBA" w:rsidP="009E20AA">
            <w:pPr>
              <w:pStyle w:val="TAC"/>
            </w:pPr>
            <w:r w:rsidRPr="009E20AA">
              <w:t>CA_n8A-n78A</w:t>
            </w:r>
          </w:p>
        </w:tc>
        <w:tc>
          <w:tcPr>
            <w:tcW w:w="671" w:type="dxa"/>
            <w:tcBorders>
              <w:left w:val="single" w:sz="4" w:space="0" w:color="auto"/>
              <w:bottom w:val="single" w:sz="4" w:space="0" w:color="auto"/>
              <w:right w:val="single" w:sz="4" w:space="0" w:color="auto"/>
            </w:tcBorders>
          </w:tcPr>
          <w:p w14:paraId="685BBD83" w14:textId="77777777" w:rsidR="00D04DBA" w:rsidRPr="009E20AA" w:rsidRDefault="00D04DBA" w:rsidP="009E20AA">
            <w:pPr>
              <w:pStyle w:val="TAC"/>
            </w:pPr>
            <w:r w:rsidRPr="009E20AA">
              <w:t>n8</w:t>
            </w:r>
          </w:p>
        </w:tc>
        <w:tc>
          <w:tcPr>
            <w:tcW w:w="671" w:type="dxa"/>
            <w:tcBorders>
              <w:top w:val="single" w:sz="4" w:space="0" w:color="auto"/>
              <w:left w:val="single" w:sz="4" w:space="0" w:color="auto"/>
              <w:bottom w:val="single" w:sz="4" w:space="0" w:color="auto"/>
              <w:right w:val="single" w:sz="4" w:space="0" w:color="auto"/>
            </w:tcBorders>
          </w:tcPr>
          <w:p w14:paraId="22822EB2"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462FE9"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A90843"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1AECDAE"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A154FC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EA318C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1FB6C8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58055A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761FDB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54F5BD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082A1A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E7FF15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D5950A5"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4677A7D4" w14:textId="77777777" w:rsidR="00D04DBA" w:rsidRPr="009E20AA" w:rsidRDefault="00D04DBA" w:rsidP="009E20AA">
            <w:pPr>
              <w:pStyle w:val="TAC"/>
              <w:rPr>
                <w:lang w:eastAsia="zh-CN"/>
              </w:rPr>
            </w:pPr>
            <w:r w:rsidRPr="009E20AA">
              <w:rPr>
                <w:lang w:eastAsia="zh-CN"/>
              </w:rPr>
              <w:t>0</w:t>
            </w:r>
          </w:p>
        </w:tc>
      </w:tr>
      <w:tr w:rsidR="00D04DBA" w:rsidRPr="009E20AA" w14:paraId="1E467CA4"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AC12300" w14:textId="77777777" w:rsidR="00D04DBA" w:rsidRPr="009E20AA" w:rsidRDefault="00D04DBA" w:rsidP="009E20AA">
            <w:pPr>
              <w:pStyle w:val="TAC"/>
            </w:pPr>
          </w:p>
        </w:tc>
        <w:tc>
          <w:tcPr>
            <w:tcW w:w="1382" w:type="dxa"/>
            <w:tcBorders>
              <w:top w:val="nil"/>
              <w:left w:val="single" w:sz="4" w:space="0" w:color="auto"/>
              <w:bottom w:val="nil"/>
              <w:right w:val="single" w:sz="4" w:space="0" w:color="auto"/>
            </w:tcBorders>
            <w:shd w:val="clear" w:color="auto" w:fill="auto"/>
          </w:tcPr>
          <w:p w14:paraId="3E689988"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DD6CAC6"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442DFC00"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3295F5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3AA607"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00413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D1EF2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AD0C32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5DA6430"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6425CCE"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AEF1CBC"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22E203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E97394C"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A7DE57C"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D9ADD2"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BEE4129" w14:textId="77777777" w:rsidR="00D04DBA" w:rsidRPr="009E20AA" w:rsidRDefault="00D04DBA" w:rsidP="009E20AA">
            <w:pPr>
              <w:pStyle w:val="TAC"/>
              <w:rPr>
                <w:lang w:eastAsia="zh-CN"/>
              </w:rPr>
            </w:pPr>
          </w:p>
        </w:tc>
      </w:tr>
      <w:tr w:rsidR="00D04DBA" w:rsidRPr="009E20AA" w14:paraId="4D53A669"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0BD4F98B" w14:textId="77777777" w:rsidR="00D04DBA" w:rsidRPr="009E20AA" w:rsidRDefault="00D04DBA" w:rsidP="009E20AA">
            <w:pPr>
              <w:pStyle w:val="TAC"/>
              <w:rPr>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475F329"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3BFE1F12" w14:textId="77777777" w:rsidR="00D04DBA" w:rsidRPr="009E20AA" w:rsidRDefault="00D04DBA" w:rsidP="009E20AA">
            <w:pPr>
              <w:pStyle w:val="TAC"/>
              <w:rPr>
                <w:lang w:eastAsia="zh-CN"/>
              </w:rPr>
            </w:pPr>
            <w:r w:rsidRPr="009E20AA">
              <w:rPr>
                <w:lang w:eastAsia="zh-CN"/>
              </w:rPr>
              <w:t>n8</w:t>
            </w:r>
          </w:p>
        </w:tc>
        <w:tc>
          <w:tcPr>
            <w:tcW w:w="671" w:type="dxa"/>
            <w:tcBorders>
              <w:top w:val="single" w:sz="4" w:space="0" w:color="auto"/>
              <w:left w:val="single" w:sz="4" w:space="0" w:color="auto"/>
              <w:bottom w:val="single" w:sz="4" w:space="0" w:color="auto"/>
              <w:right w:val="single" w:sz="4" w:space="0" w:color="auto"/>
            </w:tcBorders>
          </w:tcPr>
          <w:p w14:paraId="1EFAD1B4" w14:textId="77777777" w:rsidR="00D04DBA" w:rsidRPr="009E20AA" w:rsidRDefault="00D04DBA" w:rsidP="009E20AA">
            <w:pPr>
              <w:pStyle w:val="TAC"/>
              <w:rPr>
                <w:lang w:eastAsia="zh-CN"/>
              </w:rPr>
            </w:pPr>
            <w:r w:rsidRPr="009E20AA">
              <w:rPr>
                <w:rFonts w:eastAsia="SimSun"/>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4BA9E7"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CC1CFA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247C6C8"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A1B85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52947E8"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BB85D8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AE80FF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3B9DC3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C42D1A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A719DB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BBD86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869FBB3"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74E9EDC5" w14:textId="77777777" w:rsidR="00D04DBA" w:rsidRPr="009E20AA" w:rsidRDefault="00D04DBA" w:rsidP="009E20AA">
            <w:pPr>
              <w:pStyle w:val="TAC"/>
              <w:rPr>
                <w:lang w:eastAsia="zh-CN"/>
              </w:rPr>
            </w:pPr>
            <w:r w:rsidRPr="009E20AA">
              <w:rPr>
                <w:lang w:eastAsia="zh-CN"/>
              </w:rPr>
              <w:t>1</w:t>
            </w:r>
          </w:p>
        </w:tc>
      </w:tr>
      <w:tr w:rsidR="00D04DBA" w:rsidRPr="009E20AA" w14:paraId="311A932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D23F020"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06BFB746"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03E69C06" w14:textId="77777777" w:rsidR="00D04DBA" w:rsidRPr="009E20AA" w:rsidRDefault="00D04DBA" w:rsidP="009E20AA">
            <w:pPr>
              <w:pStyle w:val="TAC"/>
              <w:rPr>
                <w:lang w:eastAsia="zh-CN"/>
              </w:rPr>
            </w:pPr>
            <w:r w:rsidRPr="009E20AA">
              <w:rPr>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0FC505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AA41D3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5016C24"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9EA4E0"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B2812B2"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B621107"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C3415A1"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52EA465" w14:textId="77777777" w:rsidR="00D04DBA" w:rsidRPr="009E20AA" w:rsidRDefault="00D04DBA" w:rsidP="009E20AA">
            <w:pPr>
              <w:pStyle w:val="TAC"/>
              <w:rPr>
                <w:rFonts w:eastAsia="Yu Mincho"/>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965878A" w14:textId="77777777" w:rsidR="00D04DBA" w:rsidRPr="009E20AA" w:rsidRDefault="00D04DBA" w:rsidP="009E20AA">
            <w:pPr>
              <w:pStyle w:val="TAC"/>
              <w:rPr>
                <w:rFonts w:eastAsia="Yu Mincho"/>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70D929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BDCCC6" w14:textId="77777777" w:rsidR="00D04DBA" w:rsidRPr="009E20AA" w:rsidRDefault="00D04DBA" w:rsidP="009E20AA">
            <w:pPr>
              <w:pStyle w:val="TAC"/>
              <w:rPr>
                <w:rFonts w:eastAsia="Yu Mincho"/>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265B5EC" w14:textId="77777777" w:rsidR="00D04DBA" w:rsidRPr="009E20AA" w:rsidRDefault="00D04DBA" w:rsidP="009E20AA">
            <w:pPr>
              <w:pStyle w:val="TAC"/>
              <w:rPr>
                <w:rFonts w:eastAsia="Yu Mincho"/>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73011172" w14:textId="77777777" w:rsidR="00D04DBA" w:rsidRPr="009E20AA" w:rsidRDefault="00D04DBA" w:rsidP="009E20AA">
            <w:pPr>
              <w:pStyle w:val="TAC"/>
              <w:rPr>
                <w:rFonts w:eastAsia="Yu Mincho"/>
              </w:rPr>
            </w:pPr>
            <w:r w:rsidRPr="009E20AA">
              <w:rPr>
                <w:lang w:eastAsia="zh-CN"/>
              </w:rPr>
              <w:t>100</w:t>
            </w:r>
          </w:p>
        </w:tc>
        <w:tc>
          <w:tcPr>
            <w:tcW w:w="1487" w:type="dxa"/>
            <w:vMerge/>
            <w:tcBorders>
              <w:left w:val="single" w:sz="4" w:space="0" w:color="auto"/>
              <w:right w:val="single" w:sz="4" w:space="0" w:color="auto"/>
            </w:tcBorders>
            <w:shd w:val="clear" w:color="auto" w:fill="auto"/>
          </w:tcPr>
          <w:p w14:paraId="0B074624" w14:textId="77777777" w:rsidR="00D04DBA" w:rsidRPr="009E20AA" w:rsidRDefault="00D04DBA" w:rsidP="009E20AA">
            <w:pPr>
              <w:pStyle w:val="TAC"/>
              <w:rPr>
                <w:lang w:eastAsia="zh-CN"/>
              </w:rPr>
            </w:pPr>
          </w:p>
        </w:tc>
      </w:tr>
      <w:tr w:rsidR="00D04DBA" w:rsidRPr="009E20AA" w14:paraId="692F86B8"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638BB187" w14:textId="77777777" w:rsidR="00D04DBA" w:rsidRPr="009E20AA" w:rsidRDefault="00D04DBA" w:rsidP="009E20AA">
            <w:pPr>
              <w:pStyle w:val="TAC"/>
              <w:rPr>
                <w:lang w:eastAsia="zh-CN"/>
              </w:rPr>
            </w:pPr>
            <w:r w:rsidRPr="009E20AA">
              <w:rPr>
                <w:lang w:eastAsia="zh-CN"/>
              </w:rPr>
              <w:t>CA_n8A-n78(2A)</w:t>
            </w:r>
          </w:p>
        </w:tc>
        <w:tc>
          <w:tcPr>
            <w:tcW w:w="1382" w:type="dxa"/>
            <w:vMerge w:val="restart"/>
            <w:tcBorders>
              <w:left w:val="single" w:sz="4" w:space="0" w:color="auto"/>
              <w:right w:val="single" w:sz="4" w:space="0" w:color="auto"/>
            </w:tcBorders>
            <w:shd w:val="clear" w:color="auto" w:fill="auto"/>
            <w:vAlign w:val="center"/>
          </w:tcPr>
          <w:p w14:paraId="01268600" w14:textId="77777777" w:rsidR="00D04DBA" w:rsidRPr="009E20AA" w:rsidRDefault="00D04DBA" w:rsidP="009E20AA">
            <w:pPr>
              <w:pStyle w:val="TAC"/>
              <w:rPr>
                <w:lang w:eastAsia="zh-CN"/>
              </w:rPr>
            </w:pPr>
            <w:r w:rsidRPr="009E20AA">
              <w:rPr>
                <w:lang w:eastAsia="zh-CN"/>
              </w:rPr>
              <w:t>CA_n8A-n78A</w:t>
            </w:r>
          </w:p>
        </w:tc>
        <w:tc>
          <w:tcPr>
            <w:tcW w:w="671" w:type="dxa"/>
            <w:tcBorders>
              <w:left w:val="single" w:sz="4" w:space="0" w:color="auto"/>
              <w:bottom w:val="single" w:sz="4" w:space="0" w:color="auto"/>
              <w:right w:val="single" w:sz="4" w:space="0" w:color="auto"/>
            </w:tcBorders>
          </w:tcPr>
          <w:p w14:paraId="3DEF6E70" w14:textId="77777777" w:rsidR="00D04DBA" w:rsidRPr="009E20AA" w:rsidRDefault="00D04DBA" w:rsidP="009E20AA">
            <w:pPr>
              <w:pStyle w:val="TAC"/>
              <w:rPr>
                <w:lang w:eastAsia="zh-CN"/>
              </w:rPr>
            </w:pPr>
            <w:r w:rsidRPr="009E20AA">
              <w:rPr>
                <w:lang w:eastAsia="zh-CN"/>
              </w:rPr>
              <w:t>n8</w:t>
            </w:r>
          </w:p>
        </w:tc>
        <w:tc>
          <w:tcPr>
            <w:tcW w:w="671" w:type="dxa"/>
            <w:tcBorders>
              <w:top w:val="single" w:sz="4" w:space="0" w:color="auto"/>
              <w:left w:val="single" w:sz="4" w:space="0" w:color="auto"/>
              <w:bottom w:val="single" w:sz="4" w:space="0" w:color="auto"/>
              <w:right w:val="single" w:sz="4" w:space="0" w:color="auto"/>
            </w:tcBorders>
          </w:tcPr>
          <w:p w14:paraId="256CA09F" w14:textId="77777777" w:rsidR="00D04DBA" w:rsidRPr="009E20AA" w:rsidRDefault="00D04DBA" w:rsidP="009E20AA">
            <w:pPr>
              <w:pStyle w:val="TAC"/>
              <w:rPr>
                <w:lang w:eastAsia="zh-CN"/>
              </w:rPr>
            </w:pPr>
            <w:r w:rsidRPr="009E20AA">
              <w:rPr>
                <w:rFonts w:eastAsia="SimSun"/>
                <w:lang w:eastAsia="zh-CN"/>
              </w:rPr>
              <w:t>5</w:t>
            </w:r>
          </w:p>
        </w:tc>
        <w:tc>
          <w:tcPr>
            <w:tcW w:w="672" w:type="dxa"/>
            <w:tcBorders>
              <w:top w:val="single" w:sz="4" w:space="0" w:color="auto"/>
              <w:left w:val="single" w:sz="4" w:space="0" w:color="auto"/>
              <w:bottom w:val="single" w:sz="4" w:space="0" w:color="auto"/>
              <w:right w:val="single" w:sz="4" w:space="0" w:color="auto"/>
            </w:tcBorders>
          </w:tcPr>
          <w:p w14:paraId="535AC23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BD97246"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001CD68"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31F0C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6EF3F5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35DAAC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B6E24D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B86E4B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101910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424C09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FDF41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891062" w14:textId="77777777" w:rsidR="00D04DBA" w:rsidRPr="009E20AA" w:rsidRDefault="00D04DBA" w:rsidP="009E20AA">
            <w:pPr>
              <w:pStyle w:val="TAC"/>
              <w:rPr>
                <w:rFonts w:eastAsia="Yu Mincho"/>
              </w:rPr>
            </w:pPr>
          </w:p>
        </w:tc>
        <w:tc>
          <w:tcPr>
            <w:tcW w:w="1487" w:type="dxa"/>
            <w:vMerge w:val="restart"/>
            <w:tcBorders>
              <w:left w:val="single" w:sz="4" w:space="0" w:color="auto"/>
              <w:right w:val="single" w:sz="4" w:space="0" w:color="auto"/>
            </w:tcBorders>
            <w:shd w:val="clear" w:color="auto" w:fill="auto"/>
          </w:tcPr>
          <w:p w14:paraId="2A466222" w14:textId="77777777" w:rsidR="00D04DBA" w:rsidRPr="009E20AA" w:rsidRDefault="00D04DBA" w:rsidP="009E20AA">
            <w:pPr>
              <w:pStyle w:val="TAC"/>
              <w:rPr>
                <w:lang w:eastAsia="zh-CN"/>
              </w:rPr>
            </w:pPr>
            <w:r w:rsidRPr="009E20AA">
              <w:rPr>
                <w:lang w:eastAsia="zh-CN"/>
              </w:rPr>
              <w:t>0</w:t>
            </w:r>
          </w:p>
        </w:tc>
      </w:tr>
      <w:tr w:rsidR="00D04DBA" w:rsidRPr="009E20AA" w14:paraId="5BEF7D92"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F502EE9" w14:textId="77777777" w:rsidR="00D04DBA" w:rsidRPr="009E20AA" w:rsidRDefault="00D04DBA" w:rsidP="009E20AA">
            <w:pPr>
              <w:pStyle w:val="TAC"/>
            </w:pPr>
          </w:p>
        </w:tc>
        <w:tc>
          <w:tcPr>
            <w:tcW w:w="1382" w:type="dxa"/>
            <w:vMerge/>
            <w:tcBorders>
              <w:left w:val="single" w:sz="4" w:space="0" w:color="auto"/>
              <w:right w:val="single" w:sz="4" w:space="0" w:color="auto"/>
            </w:tcBorders>
            <w:shd w:val="clear" w:color="auto" w:fill="auto"/>
            <w:vAlign w:val="center"/>
          </w:tcPr>
          <w:p w14:paraId="22249A55"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714161C1" w14:textId="77777777" w:rsidR="00D04DBA" w:rsidRPr="009E20AA" w:rsidRDefault="00D04DBA" w:rsidP="009E20AA">
            <w:pPr>
              <w:pStyle w:val="TAC"/>
              <w:rPr>
                <w:lang w:eastAsia="zh-CN"/>
              </w:rPr>
            </w:pPr>
            <w:r w:rsidRPr="009E20AA">
              <w:rPr>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74500FC3" w14:textId="77777777" w:rsidR="00D04DBA" w:rsidRPr="009E20AA" w:rsidRDefault="00D04DBA" w:rsidP="009E20AA">
            <w:pPr>
              <w:pStyle w:val="TAC"/>
              <w:rPr>
                <w:rFonts w:eastAsia="Yu Mincho"/>
                <w:szCs w:val="18"/>
              </w:rPr>
            </w:pPr>
            <w:r w:rsidRPr="009E20AA">
              <w:rPr>
                <w:rFonts w:eastAsia="Yu Mincho"/>
              </w:rPr>
              <w:t>See CA_n78(2A) Bandwidth Combination Set 1 in Table 5.5A.2-1</w:t>
            </w:r>
          </w:p>
        </w:tc>
        <w:tc>
          <w:tcPr>
            <w:tcW w:w="1487" w:type="dxa"/>
            <w:vMerge/>
            <w:tcBorders>
              <w:left w:val="single" w:sz="4" w:space="0" w:color="auto"/>
              <w:right w:val="single" w:sz="4" w:space="0" w:color="auto"/>
            </w:tcBorders>
            <w:shd w:val="clear" w:color="auto" w:fill="auto"/>
          </w:tcPr>
          <w:p w14:paraId="3E79A659" w14:textId="77777777" w:rsidR="00D04DBA" w:rsidRPr="009E20AA" w:rsidRDefault="00D04DBA" w:rsidP="009E20AA">
            <w:pPr>
              <w:pStyle w:val="TAC"/>
              <w:rPr>
                <w:lang w:eastAsia="zh-CN"/>
              </w:rPr>
            </w:pPr>
          </w:p>
        </w:tc>
      </w:tr>
      <w:tr w:rsidR="00D04DBA" w:rsidRPr="009E20AA" w14:paraId="3C9DA4BB" w14:textId="77777777" w:rsidTr="004A72C1">
        <w:trPr>
          <w:trHeight w:val="187"/>
        </w:trPr>
        <w:tc>
          <w:tcPr>
            <w:tcW w:w="1644" w:type="dxa"/>
            <w:tcBorders>
              <w:left w:val="single" w:sz="4" w:space="0" w:color="auto"/>
              <w:bottom w:val="nil"/>
              <w:right w:val="single" w:sz="4" w:space="0" w:color="auto"/>
            </w:tcBorders>
            <w:shd w:val="clear" w:color="auto" w:fill="auto"/>
          </w:tcPr>
          <w:p w14:paraId="112862A4" w14:textId="77777777" w:rsidR="00D04DBA" w:rsidRPr="009E20AA" w:rsidRDefault="00D04DBA" w:rsidP="009E20AA">
            <w:pPr>
              <w:pStyle w:val="TAC"/>
            </w:pPr>
            <w:r w:rsidRPr="009E20AA">
              <w:t>CA_n8A-n79A</w:t>
            </w:r>
          </w:p>
        </w:tc>
        <w:tc>
          <w:tcPr>
            <w:tcW w:w="1382" w:type="dxa"/>
            <w:tcBorders>
              <w:left w:val="single" w:sz="4" w:space="0" w:color="auto"/>
              <w:bottom w:val="nil"/>
              <w:right w:val="single" w:sz="4" w:space="0" w:color="auto"/>
            </w:tcBorders>
            <w:shd w:val="clear" w:color="auto" w:fill="auto"/>
          </w:tcPr>
          <w:p w14:paraId="555CF6DB" w14:textId="77777777" w:rsidR="00D04DBA" w:rsidRPr="009E20AA" w:rsidRDefault="00D04DBA" w:rsidP="009E20AA">
            <w:pPr>
              <w:pStyle w:val="TAC"/>
            </w:pPr>
            <w:r w:rsidRPr="009E20AA">
              <w:t>-</w:t>
            </w:r>
          </w:p>
        </w:tc>
        <w:tc>
          <w:tcPr>
            <w:tcW w:w="671" w:type="dxa"/>
            <w:tcBorders>
              <w:left w:val="single" w:sz="4" w:space="0" w:color="auto"/>
              <w:bottom w:val="single" w:sz="4" w:space="0" w:color="auto"/>
              <w:right w:val="single" w:sz="4" w:space="0" w:color="auto"/>
            </w:tcBorders>
          </w:tcPr>
          <w:p w14:paraId="6A77221F" w14:textId="77777777" w:rsidR="00D04DBA" w:rsidRPr="009E20AA" w:rsidRDefault="00D04DBA" w:rsidP="009E20AA">
            <w:pPr>
              <w:pStyle w:val="TAC"/>
            </w:pPr>
            <w:r w:rsidRPr="009E20AA">
              <w:t>n8</w:t>
            </w:r>
          </w:p>
        </w:tc>
        <w:tc>
          <w:tcPr>
            <w:tcW w:w="671" w:type="dxa"/>
            <w:tcBorders>
              <w:top w:val="single" w:sz="4" w:space="0" w:color="auto"/>
              <w:left w:val="single" w:sz="4" w:space="0" w:color="auto"/>
              <w:bottom w:val="single" w:sz="4" w:space="0" w:color="auto"/>
              <w:right w:val="single" w:sz="4" w:space="0" w:color="auto"/>
            </w:tcBorders>
          </w:tcPr>
          <w:p w14:paraId="7764F50C"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9BBE0"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1497D9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6384A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E6195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D66406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6C23CB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49FE4E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51DB3D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F88CF8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E8DCC5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0E4700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AAC19E"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2FD294A7" w14:textId="77777777" w:rsidR="00D04DBA" w:rsidRPr="009E20AA" w:rsidRDefault="00D04DBA" w:rsidP="009E20AA">
            <w:pPr>
              <w:pStyle w:val="TAC"/>
              <w:rPr>
                <w:lang w:eastAsia="zh-CN"/>
              </w:rPr>
            </w:pPr>
            <w:r w:rsidRPr="009E20AA">
              <w:rPr>
                <w:lang w:eastAsia="zh-CN"/>
              </w:rPr>
              <w:t>0</w:t>
            </w:r>
          </w:p>
        </w:tc>
      </w:tr>
      <w:tr w:rsidR="00D04DBA" w:rsidRPr="009E20AA" w14:paraId="01A788E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C58084"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61DFEE9D"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66D1F2BF" w14:textId="77777777" w:rsidR="00D04DBA" w:rsidRPr="009E20AA" w:rsidRDefault="00D04DBA" w:rsidP="009E20AA">
            <w:pPr>
              <w:pStyle w:val="TAC"/>
            </w:pPr>
            <w:r w:rsidRPr="009E20AA">
              <w:t>n79</w:t>
            </w:r>
          </w:p>
        </w:tc>
        <w:tc>
          <w:tcPr>
            <w:tcW w:w="671" w:type="dxa"/>
            <w:tcBorders>
              <w:top w:val="single" w:sz="4" w:space="0" w:color="auto"/>
              <w:left w:val="single" w:sz="4" w:space="0" w:color="auto"/>
              <w:bottom w:val="single" w:sz="4" w:space="0" w:color="auto"/>
              <w:right w:val="single" w:sz="4" w:space="0" w:color="auto"/>
            </w:tcBorders>
          </w:tcPr>
          <w:p w14:paraId="1F5A70F1"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BAB8213"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A9F968"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D1D0D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8459B9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16E3DB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D42F4EA"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CBAA7E0"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C70162"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08CF1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A1D9B73"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E18A6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38691E4"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C97ABD3" w14:textId="77777777" w:rsidR="00D04DBA" w:rsidRPr="009E20AA" w:rsidRDefault="00D04DBA" w:rsidP="009E20AA">
            <w:pPr>
              <w:pStyle w:val="TAC"/>
              <w:rPr>
                <w:lang w:eastAsia="zh-CN"/>
              </w:rPr>
            </w:pPr>
          </w:p>
        </w:tc>
      </w:tr>
      <w:tr w:rsidR="00D04DBA" w:rsidRPr="009E20AA" w14:paraId="4EFAE46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87CEA95"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n41</w:t>
            </w:r>
            <w:r w:rsidRPr="009E20AA">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B4022C7"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41</w:t>
            </w:r>
            <w:r w:rsidRPr="009E20AA">
              <w:t>A</w:t>
            </w:r>
          </w:p>
        </w:tc>
        <w:tc>
          <w:tcPr>
            <w:tcW w:w="671" w:type="dxa"/>
            <w:tcBorders>
              <w:left w:val="single" w:sz="4" w:space="0" w:color="auto"/>
              <w:bottom w:val="single" w:sz="4" w:space="0" w:color="auto"/>
              <w:right w:val="single" w:sz="4" w:space="0" w:color="auto"/>
            </w:tcBorders>
          </w:tcPr>
          <w:p w14:paraId="46832587" w14:textId="77777777" w:rsidR="00D04DBA" w:rsidRPr="009E20AA" w:rsidRDefault="00D04DBA" w:rsidP="009E20AA">
            <w:pPr>
              <w:pStyle w:val="TAC"/>
              <w:rPr>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04381D6"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8D8C7C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742F3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7447E11"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29A51C4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E3AC24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F3C32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37C6D1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7722EA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273822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55A7D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515362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9CC5056"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32D3FA" w14:textId="77777777" w:rsidR="00D04DBA" w:rsidRPr="009E20AA" w:rsidRDefault="00D04DBA" w:rsidP="009E20AA">
            <w:pPr>
              <w:pStyle w:val="TAC"/>
              <w:rPr>
                <w:lang w:eastAsia="zh-CN"/>
              </w:rPr>
            </w:pPr>
            <w:r w:rsidRPr="009E20AA">
              <w:rPr>
                <w:lang w:eastAsia="zh-CN"/>
              </w:rPr>
              <w:t>0</w:t>
            </w:r>
          </w:p>
        </w:tc>
      </w:tr>
      <w:tr w:rsidR="00D04DBA" w:rsidRPr="009E20AA" w14:paraId="5962594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A19214F"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011F77AB"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2F3E95CB" w14:textId="77777777" w:rsidR="00D04DBA" w:rsidRPr="009E20AA" w:rsidRDefault="00D04DBA" w:rsidP="009E20AA">
            <w:pPr>
              <w:pStyle w:val="TAC"/>
              <w:rPr>
                <w:lang w:eastAsia="zh-CN"/>
              </w:rPr>
            </w:pPr>
            <w:r w:rsidRPr="009E20AA">
              <w:rPr>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0F0548D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8C8390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43FDC3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F8A35" w14:textId="77777777" w:rsidR="00D04DBA" w:rsidRPr="009E20AA" w:rsidRDefault="00D04DBA" w:rsidP="009E20AA">
            <w:pPr>
              <w:pStyle w:val="TAC"/>
              <w:rPr>
                <w:rFonts w:eastAsia="SimSun"/>
                <w:lang w:eastAsia="zh-CN"/>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9612D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85E424A"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321C57C"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1A1ED27"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C13D978"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08AA47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1D34058"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5839C6"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3AD378D" w14:textId="77777777" w:rsidR="00D04DBA" w:rsidRPr="009E20AA" w:rsidRDefault="00D04DBA" w:rsidP="009E20AA">
            <w:pPr>
              <w:pStyle w:val="TAC"/>
              <w:rPr>
                <w:lang w:eastAsia="zh-CN"/>
              </w:rPr>
            </w:pPr>
            <w:r w:rsidRPr="009E20AA">
              <w:rPr>
                <w:lang w:eastAsia="zh-CN"/>
              </w:rPr>
              <w:t>100</w:t>
            </w:r>
          </w:p>
        </w:tc>
        <w:tc>
          <w:tcPr>
            <w:tcW w:w="1487" w:type="dxa"/>
            <w:vMerge/>
            <w:tcBorders>
              <w:left w:val="single" w:sz="4" w:space="0" w:color="auto"/>
              <w:bottom w:val="single" w:sz="4" w:space="0" w:color="FFFFFF"/>
              <w:right w:val="single" w:sz="4" w:space="0" w:color="auto"/>
            </w:tcBorders>
            <w:shd w:val="clear" w:color="auto" w:fill="auto"/>
          </w:tcPr>
          <w:p w14:paraId="7738CECC" w14:textId="77777777" w:rsidR="00D04DBA" w:rsidRPr="009E20AA" w:rsidRDefault="00D04DBA" w:rsidP="009E20AA">
            <w:pPr>
              <w:pStyle w:val="TAC"/>
              <w:rPr>
                <w:lang w:eastAsia="zh-CN"/>
              </w:rPr>
            </w:pPr>
          </w:p>
        </w:tc>
      </w:tr>
      <w:tr w:rsidR="00D04DBA" w:rsidRPr="009E20AA" w14:paraId="5EDA4DA9"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D06D0E1"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41(2</w:t>
            </w:r>
            <w:r w:rsidRPr="009E20AA">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79881F67"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41</w:t>
            </w:r>
            <w:r w:rsidRPr="009E20AA">
              <w:t>A</w:t>
            </w:r>
          </w:p>
        </w:tc>
        <w:tc>
          <w:tcPr>
            <w:tcW w:w="671" w:type="dxa"/>
            <w:tcBorders>
              <w:left w:val="single" w:sz="4" w:space="0" w:color="auto"/>
              <w:bottom w:val="single" w:sz="4" w:space="0" w:color="auto"/>
              <w:right w:val="single" w:sz="4" w:space="0" w:color="auto"/>
            </w:tcBorders>
          </w:tcPr>
          <w:p w14:paraId="7629A02F" w14:textId="77777777" w:rsidR="00D04DBA" w:rsidRPr="009E20AA" w:rsidRDefault="00D04DBA" w:rsidP="009E20AA">
            <w:pPr>
              <w:pStyle w:val="TAC"/>
              <w:rPr>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F32F53"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6B4D8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88B289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DA0E0D3"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FDDF2C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0B81E3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26B7D2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0ADB10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26CAA7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D5548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19941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C52A62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BDB6D5"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1BE2D9" w14:textId="77777777" w:rsidR="00D04DBA" w:rsidRPr="009E20AA" w:rsidRDefault="00D04DBA" w:rsidP="009E20AA">
            <w:pPr>
              <w:pStyle w:val="TAC"/>
              <w:rPr>
                <w:lang w:eastAsia="zh-CN"/>
              </w:rPr>
            </w:pPr>
            <w:r w:rsidRPr="009E20AA">
              <w:rPr>
                <w:lang w:eastAsia="zh-CN"/>
              </w:rPr>
              <w:t>0</w:t>
            </w:r>
          </w:p>
        </w:tc>
      </w:tr>
      <w:tr w:rsidR="00D04DBA" w:rsidRPr="009E20AA" w14:paraId="3D5BC854"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7E23A6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3CE6DAAE"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tcPr>
          <w:p w14:paraId="7F6022A5" w14:textId="77777777" w:rsidR="00D04DBA" w:rsidRPr="009E20AA" w:rsidRDefault="00D04DBA" w:rsidP="009E20AA">
            <w:pPr>
              <w:pStyle w:val="TAC"/>
              <w:rPr>
                <w:lang w:eastAsia="zh-CN"/>
              </w:rPr>
            </w:pPr>
            <w:r w:rsidRPr="009E20AA">
              <w:rPr>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261E0130" w14:textId="77777777" w:rsidR="00D04DBA" w:rsidRPr="009E20AA" w:rsidRDefault="00D04DBA" w:rsidP="009E20AA">
            <w:pPr>
              <w:pStyle w:val="TAC"/>
              <w:rPr>
                <w:szCs w:val="18"/>
                <w:lang w:eastAsia="zh-CN"/>
              </w:rPr>
            </w:pPr>
            <w:r w:rsidRPr="009E20AA">
              <w:t xml:space="preserve">See CA_n41(2A) </w:t>
            </w:r>
            <w:r w:rsidRPr="009E20AA">
              <w:rPr>
                <w:rFonts w:eastAsia="DengXian"/>
                <w:szCs w:val="18"/>
                <w:lang w:eastAsia="zh-CN"/>
              </w:rPr>
              <w:t>Bandwidth Combination Set 1</w:t>
            </w:r>
            <w:r w:rsidRPr="009E20AA">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682061FB" w14:textId="77777777" w:rsidR="00D04DBA" w:rsidRPr="009E20AA" w:rsidRDefault="00D04DBA" w:rsidP="009E20AA">
            <w:pPr>
              <w:pStyle w:val="TAC"/>
              <w:rPr>
                <w:lang w:eastAsia="zh-CN"/>
              </w:rPr>
            </w:pPr>
          </w:p>
        </w:tc>
      </w:tr>
      <w:tr w:rsidR="00D04DBA" w:rsidRPr="009E20AA" w14:paraId="75811E0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52118CF"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n48</w:t>
            </w:r>
            <w:r w:rsidRPr="009E20AA">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1C16BF4"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48</w:t>
            </w:r>
            <w:r w:rsidRPr="009E20AA">
              <w:t>A</w:t>
            </w:r>
          </w:p>
        </w:tc>
        <w:tc>
          <w:tcPr>
            <w:tcW w:w="671" w:type="dxa"/>
            <w:tcBorders>
              <w:left w:val="single" w:sz="4" w:space="0" w:color="auto"/>
              <w:bottom w:val="single" w:sz="4" w:space="0" w:color="auto"/>
              <w:right w:val="single" w:sz="4" w:space="0" w:color="auto"/>
            </w:tcBorders>
            <w:vAlign w:val="center"/>
          </w:tcPr>
          <w:p w14:paraId="545756AB" w14:textId="77777777" w:rsidR="00D04DBA" w:rsidRPr="009E20AA" w:rsidRDefault="00D04DBA" w:rsidP="009E20AA">
            <w:pPr>
              <w:pStyle w:val="TAC"/>
              <w:rPr>
                <w:rFonts w:cs="Arial"/>
                <w:szCs w:val="18"/>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A4AE98" w14:textId="77777777" w:rsidR="00D04DBA" w:rsidRPr="009E20AA" w:rsidRDefault="00D04DBA" w:rsidP="009E20AA">
            <w:pPr>
              <w:pStyle w:val="TAC"/>
              <w:rPr>
                <w:rFonts w:cs="Arial"/>
                <w:kern w:val="2"/>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vAlign w:val="center"/>
          </w:tcPr>
          <w:p w14:paraId="09CADA35" w14:textId="77777777" w:rsidR="00D04DBA" w:rsidRPr="009E20AA" w:rsidRDefault="00D04DBA" w:rsidP="009E20AA">
            <w:pPr>
              <w:pStyle w:val="TAC"/>
              <w:rPr>
                <w:rFonts w:cs="Arial"/>
                <w:kern w:val="2"/>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vAlign w:val="center"/>
          </w:tcPr>
          <w:p w14:paraId="4621E6B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D9BDA10"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7F094F6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338407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400D0C0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F939F1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D4A3B4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3D1B09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vAlign w:val="center"/>
          </w:tcPr>
          <w:p w14:paraId="2E6FA27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B959E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vAlign w:val="center"/>
          </w:tcPr>
          <w:p w14:paraId="60BA80C7"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DEB4348" w14:textId="77777777" w:rsidR="00D04DBA" w:rsidRPr="009E20AA" w:rsidRDefault="00D04DBA" w:rsidP="009E20AA">
            <w:pPr>
              <w:pStyle w:val="TAC"/>
              <w:rPr>
                <w:lang w:eastAsia="zh-CN"/>
              </w:rPr>
            </w:pPr>
            <w:r w:rsidRPr="009E20AA">
              <w:rPr>
                <w:lang w:eastAsia="zh-CN"/>
              </w:rPr>
              <w:t>0</w:t>
            </w:r>
          </w:p>
        </w:tc>
      </w:tr>
      <w:tr w:rsidR="00D04DBA" w:rsidRPr="009E20AA" w14:paraId="4F713A17"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vAlign w:val="center"/>
          </w:tcPr>
          <w:p w14:paraId="756B1DDB"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vAlign w:val="center"/>
          </w:tcPr>
          <w:p w14:paraId="296556DE"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vAlign w:val="center"/>
          </w:tcPr>
          <w:p w14:paraId="2FC24350" w14:textId="77777777" w:rsidR="00D04DBA" w:rsidRPr="009E20AA" w:rsidRDefault="00D04DBA" w:rsidP="009E20AA">
            <w:pPr>
              <w:pStyle w:val="TAC"/>
              <w:rPr>
                <w:rFonts w:cs="Arial"/>
                <w:szCs w:val="18"/>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vAlign w:val="center"/>
          </w:tcPr>
          <w:p w14:paraId="4A9D2489" w14:textId="77777777" w:rsidR="00D04DBA" w:rsidRPr="009E20AA" w:rsidRDefault="00D04DBA" w:rsidP="009E20AA">
            <w:pPr>
              <w:pStyle w:val="TAC"/>
              <w:rPr>
                <w:rFonts w:cs="Arial"/>
                <w:kern w:val="2"/>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vAlign w:val="center"/>
          </w:tcPr>
          <w:p w14:paraId="098F78C2" w14:textId="77777777" w:rsidR="00D04DBA" w:rsidRPr="009E20AA" w:rsidRDefault="00D04DBA" w:rsidP="009E20AA">
            <w:pPr>
              <w:pStyle w:val="TAC"/>
              <w:rPr>
                <w:rFonts w:cs="Arial"/>
                <w:kern w:val="2"/>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vAlign w:val="center"/>
          </w:tcPr>
          <w:p w14:paraId="60186DE9" w14:textId="77777777" w:rsidR="00D04DBA" w:rsidRPr="009E20AA" w:rsidRDefault="00D04DBA" w:rsidP="009E20AA">
            <w:pPr>
              <w:pStyle w:val="TAC"/>
              <w:rPr>
                <w:rFonts w:cs="Arial"/>
                <w:kern w:val="2"/>
                <w:lang w:eastAsia="zh-CN"/>
              </w:rPr>
            </w:pPr>
            <w:r w:rsidRPr="009E20AA">
              <w:rPr>
                <w:rFonts w:eastAsia="Yu Mincho"/>
              </w:rPr>
              <w:t>15</w:t>
            </w:r>
          </w:p>
        </w:tc>
        <w:tc>
          <w:tcPr>
            <w:tcW w:w="672" w:type="dxa"/>
            <w:tcBorders>
              <w:top w:val="single" w:sz="4" w:space="0" w:color="auto"/>
              <w:left w:val="single" w:sz="4" w:space="0" w:color="auto"/>
              <w:bottom w:val="single" w:sz="4" w:space="0" w:color="auto"/>
              <w:right w:val="single" w:sz="4" w:space="0" w:color="auto"/>
            </w:tcBorders>
            <w:vAlign w:val="center"/>
          </w:tcPr>
          <w:p w14:paraId="243D6FC5" w14:textId="77777777" w:rsidR="00D04DBA" w:rsidRPr="009E20AA" w:rsidRDefault="00D04DBA" w:rsidP="009E20AA">
            <w:pPr>
              <w:pStyle w:val="TAC"/>
              <w:rPr>
                <w:rFonts w:eastAsia="SimSun" w:cs="Arial"/>
                <w:lang w:eastAsia="zh-CN"/>
              </w:rPr>
            </w:pPr>
            <w:r w:rsidRPr="009E20AA">
              <w:rPr>
                <w:rFonts w:eastAsia="Yu Mincho"/>
              </w:rPr>
              <w:t>20</w:t>
            </w:r>
          </w:p>
        </w:tc>
        <w:tc>
          <w:tcPr>
            <w:tcW w:w="672" w:type="dxa"/>
            <w:tcBorders>
              <w:top w:val="single" w:sz="4" w:space="0" w:color="auto"/>
              <w:left w:val="single" w:sz="4" w:space="0" w:color="auto"/>
              <w:bottom w:val="single" w:sz="4" w:space="0" w:color="auto"/>
              <w:right w:val="single" w:sz="4" w:space="0" w:color="auto"/>
            </w:tcBorders>
            <w:vAlign w:val="center"/>
          </w:tcPr>
          <w:p w14:paraId="63F5902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EA86C8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E59607E" w14:textId="77777777" w:rsidR="00D04DBA" w:rsidRPr="009E20AA" w:rsidRDefault="00D04DBA" w:rsidP="009E20AA">
            <w:pPr>
              <w:pStyle w:val="TAC"/>
              <w:rPr>
                <w:lang w:eastAsia="zh-CN"/>
              </w:rPr>
            </w:pPr>
            <w:r w:rsidRPr="009E20AA">
              <w:rPr>
                <w:rFonts w:eastAsia="Yu Mincho"/>
              </w:rPr>
              <w:t>40</w:t>
            </w:r>
          </w:p>
        </w:tc>
        <w:tc>
          <w:tcPr>
            <w:tcW w:w="672" w:type="dxa"/>
            <w:tcBorders>
              <w:top w:val="single" w:sz="4" w:space="0" w:color="auto"/>
              <w:left w:val="single" w:sz="4" w:space="0" w:color="auto"/>
              <w:bottom w:val="single" w:sz="4" w:space="0" w:color="auto"/>
              <w:right w:val="single" w:sz="4" w:space="0" w:color="auto"/>
            </w:tcBorders>
            <w:vAlign w:val="center"/>
          </w:tcPr>
          <w:p w14:paraId="45D7CAF8" w14:textId="77777777" w:rsidR="00D04DBA" w:rsidRPr="009E20AA" w:rsidRDefault="00D04DBA" w:rsidP="009E20AA">
            <w:pPr>
              <w:pStyle w:val="TAC"/>
              <w:rPr>
                <w:szCs w:val="18"/>
                <w:lang w:eastAsia="zh-CN"/>
              </w:rPr>
            </w:pPr>
            <w:r w:rsidRPr="009E20AA">
              <w:rPr>
                <w:rFonts w:eastAsia="Yu Mincho"/>
              </w:rPr>
              <w:t>50</w:t>
            </w:r>
          </w:p>
        </w:tc>
        <w:tc>
          <w:tcPr>
            <w:tcW w:w="672" w:type="dxa"/>
            <w:tcBorders>
              <w:top w:val="single" w:sz="4" w:space="0" w:color="auto"/>
              <w:left w:val="single" w:sz="4" w:space="0" w:color="auto"/>
              <w:bottom w:val="single" w:sz="4" w:space="0" w:color="auto"/>
              <w:right w:val="single" w:sz="4" w:space="0" w:color="auto"/>
            </w:tcBorders>
            <w:vAlign w:val="center"/>
          </w:tcPr>
          <w:p w14:paraId="0292560D" w14:textId="77777777" w:rsidR="00D04DBA" w:rsidRPr="009E20AA" w:rsidRDefault="00D04DBA" w:rsidP="009E20AA">
            <w:pPr>
              <w:pStyle w:val="TAC"/>
              <w:rPr>
                <w:szCs w:val="18"/>
                <w:lang w:eastAsia="zh-CN"/>
              </w:rPr>
            </w:pPr>
            <w:r w:rsidRPr="009E20AA">
              <w:rPr>
                <w:rFonts w:eastAsia="Yu Mincho"/>
              </w:rPr>
              <w:t>60</w:t>
            </w:r>
          </w:p>
        </w:tc>
        <w:tc>
          <w:tcPr>
            <w:tcW w:w="672" w:type="dxa"/>
            <w:tcBorders>
              <w:top w:val="single" w:sz="4" w:space="0" w:color="auto"/>
              <w:left w:val="single" w:sz="4" w:space="0" w:color="auto"/>
              <w:bottom w:val="single" w:sz="4" w:space="0" w:color="auto"/>
              <w:right w:val="single" w:sz="4" w:space="0" w:color="auto"/>
            </w:tcBorders>
            <w:vAlign w:val="center"/>
          </w:tcPr>
          <w:p w14:paraId="42FBEEE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vAlign w:val="center"/>
          </w:tcPr>
          <w:p w14:paraId="560957B5" w14:textId="77777777" w:rsidR="00D04DBA" w:rsidRPr="009E20AA" w:rsidRDefault="00D04DBA" w:rsidP="009E20AA">
            <w:pPr>
              <w:pStyle w:val="TAC"/>
              <w:rPr>
                <w:szCs w:val="18"/>
                <w:lang w:eastAsia="zh-CN"/>
              </w:rPr>
            </w:pPr>
            <w:r w:rsidRPr="009E20AA">
              <w:rPr>
                <w:rFonts w:eastAsia="Yu Mincho"/>
              </w:rPr>
              <w:t>80</w:t>
            </w:r>
          </w:p>
        </w:tc>
        <w:tc>
          <w:tcPr>
            <w:tcW w:w="672" w:type="dxa"/>
            <w:tcBorders>
              <w:top w:val="single" w:sz="4" w:space="0" w:color="auto"/>
              <w:left w:val="single" w:sz="4" w:space="0" w:color="auto"/>
              <w:bottom w:val="single" w:sz="4" w:space="0" w:color="auto"/>
              <w:right w:val="single" w:sz="4" w:space="0" w:color="auto"/>
            </w:tcBorders>
            <w:vAlign w:val="center"/>
          </w:tcPr>
          <w:p w14:paraId="3F769D49" w14:textId="77777777" w:rsidR="00D04DBA" w:rsidRPr="009E20AA" w:rsidRDefault="00D04DBA" w:rsidP="009E20AA">
            <w:pPr>
              <w:pStyle w:val="TAC"/>
              <w:rPr>
                <w:rFonts w:eastAsia="Yu Mincho"/>
                <w:szCs w:val="18"/>
              </w:rPr>
            </w:pPr>
            <w:r w:rsidRPr="009E20AA">
              <w:rPr>
                <w:rFonts w:eastAsia="Yu Mincho"/>
              </w:rPr>
              <w:t>90</w:t>
            </w:r>
          </w:p>
        </w:tc>
        <w:tc>
          <w:tcPr>
            <w:tcW w:w="672" w:type="dxa"/>
            <w:tcBorders>
              <w:top w:val="single" w:sz="4" w:space="0" w:color="auto"/>
              <w:left w:val="single" w:sz="4" w:space="0" w:color="auto"/>
              <w:bottom w:val="single" w:sz="4" w:space="0" w:color="auto"/>
              <w:right w:val="single" w:sz="4" w:space="0" w:color="auto"/>
            </w:tcBorders>
            <w:vAlign w:val="center"/>
          </w:tcPr>
          <w:p w14:paraId="447CCDE4" w14:textId="77777777" w:rsidR="00D04DBA" w:rsidRPr="009E20AA" w:rsidRDefault="00D04DBA" w:rsidP="009E20AA">
            <w:pPr>
              <w:pStyle w:val="TAC"/>
              <w:rPr>
                <w:szCs w:val="18"/>
                <w:lang w:eastAsia="zh-CN"/>
              </w:rPr>
            </w:pPr>
            <w:r w:rsidRPr="009E20AA">
              <w:rPr>
                <w:rFonts w:eastAsia="Yu Mincho"/>
              </w:rPr>
              <w:t>100</w:t>
            </w:r>
          </w:p>
        </w:tc>
        <w:tc>
          <w:tcPr>
            <w:tcW w:w="1487" w:type="dxa"/>
            <w:vMerge/>
            <w:tcBorders>
              <w:left w:val="single" w:sz="4" w:space="0" w:color="auto"/>
              <w:bottom w:val="single" w:sz="4" w:space="0" w:color="FFFFFF"/>
              <w:right w:val="single" w:sz="4" w:space="0" w:color="auto"/>
            </w:tcBorders>
            <w:shd w:val="clear" w:color="auto" w:fill="auto"/>
          </w:tcPr>
          <w:p w14:paraId="02F36B8A" w14:textId="77777777" w:rsidR="00D04DBA" w:rsidRPr="009E20AA" w:rsidRDefault="00D04DBA" w:rsidP="009E20AA">
            <w:pPr>
              <w:pStyle w:val="TAC"/>
              <w:rPr>
                <w:lang w:eastAsia="zh-CN"/>
              </w:rPr>
            </w:pPr>
          </w:p>
        </w:tc>
      </w:tr>
      <w:tr w:rsidR="00D04DBA" w:rsidRPr="009E20AA" w14:paraId="61AE69A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5CE5D99"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n48B</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E98DE0"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48</w:t>
            </w:r>
            <w:r w:rsidRPr="009E20AA">
              <w:t>A</w:t>
            </w:r>
          </w:p>
        </w:tc>
        <w:tc>
          <w:tcPr>
            <w:tcW w:w="671" w:type="dxa"/>
            <w:tcBorders>
              <w:left w:val="single" w:sz="4" w:space="0" w:color="auto"/>
              <w:bottom w:val="single" w:sz="4" w:space="0" w:color="auto"/>
              <w:right w:val="single" w:sz="4" w:space="0" w:color="auto"/>
            </w:tcBorders>
            <w:vAlign w:val="center"/>
          </w:tcPr>
          <w:p w14:paraId="52F4954D" w14:textId="77777777" w:rsidR="00D04DBA" w:rsidRPr="009E20AA" w:rsidRDefault="00D04DBA" w:rsidP="009E20AA">
            <w:pPr>
              <w:pStyle w:val="TAC"/>
              <w:rPr>
                <w:rFonts w:cs="Arial"/>
                <w:szCs w:val="18"/>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C109D6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72C6D0"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42105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B79163E"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F573D7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0DEACB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994CD3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9062B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A27A36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B484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14FEE2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26FF85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C9778A7"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9FC5DFB" w14:textId="77777777" w:rsidR="00D04DBA" w:rsidRPr="009E20AA" w:rsidRDefault="00D04DBA" w:rsidP="009E20AA">
            <w:pPr>
              <w:pStyle w:val="TAC"/>
              <w:rPr>
                <w:lang w:eastAsia="zh-CN"/>
              </w:rPr>
            </w:pPr>
            <w:r w:rsidRPr="009E20AA">
              <w:rPr>
                <w:lang w:eastAsia="zh-CN"/>
              </w:rPr>
              <w:t>0</w:t>
            </w:r>
          </w:p>
        </w:tc>
      </w:tr>
      <w:tr w:rsidR="00D04DBA" w:rsidRPr="009E20AA" w14:paraId="750A6218"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B193005"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0541AAB"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vAlign w:val="center"/>
          </w:tcPr>
          <w:p w14:paraId="058FC680" w14:textId="77777777" w:rsidR="00D04DBA" w:rsidRPr="009E20AA" w:rsidRDefault="00D04DBA" w:rsidP="009E20AA">
            <w:pPr>
              <w:pStyle w:val="TAC"/>
              <w:rPr>
                <w:rFonts w:cs="Arial"/>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77BECEB3" w14:textId="77777777" w:rsidR="00D04DBA" w:rsidRPr="009E20AA" w:rsidRDefault="00D04DBA" w:rsidP="009E20AA">
            <w:pPr>
              <w:pStyle w:val="TAC"/>
              <w:rPr>
                <w:szCs w:val="18"/>
                <w:lang w:eastAsia="zh-CN"/>
              </w:rPr>
            </w:pPr>
            <w:r w:rsidRPr="009E20AA">
              <w:t xml:space="preserve">See CA_n48B </w:t>
            </w:r>
            <w:r w:rsidRPr="009E20AA">
              <w:rPr>
                <w:rFonts w:eastAsia="DengXian"/>
                <w:szCs w:val="18"/>
                <w:lang w:eastAsia="zh-CN"/>
              </w:rPr>
              <w:t>Bandwidth Combination Set 1</w:t>
            </w:r>
            <w:r w:rsidRPr="009E20AA">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6E0C9DB0" w14:textId="77777777" w:rsidR="00D04DBA" w:rsidRPr="009E20AA" w:rsidRDefault="00D04DBA" w:rsidP="009E20AA">
            <w:pPr>
              <w:pStyle w:val="TAC"/>
              <w:rPr>
                <w:lang w:eastAsia="zh-CN"/>
              </w:rPr>
            </w:pPr>
          </w:p>
        </w:tc>
      </w:tr>
      <w:tr w:rsidR="00D04DBA" w:rsidRPr="009E20AA" w14:paraId="4C8F037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A6227FC"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48(2</w:t>
            </w:r>
            <w:r w:rsidRPr="009E20AA">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2A4AC5E"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48</w:t>
            </w:r>
            <w:r w:rsidRPr="009E20AA">
              <w:t>A</w:t>
            </w:r>
          </w:p>
        </w:tc>
        <w:tc>
          <w:tcPr>
            <w:tcW w:w="671" w:type="dxa"/>
            <w:tcBorders>
              <w:left w:val="single" w:sz="4" w:space="0" w:color="auto"/>
              <w:bottom w:val="single" w:sz="4" w:space="0" w:color="auto"/>
              <w:right w:val="single" w:sz="4" w:space="0" w:color="auto"/>
            </w:tcBorders>
            <w:vAlign w:val="center"/>
          </w:tcPr>
          <w:p w14:paraId="52754001" w14:textId="77777777" w:rsidR="00D04DBA" w:rsidRPr="009E20AA" w:rsidRDefault="00D04DBA" w:rsidP="009E20AA">
            <w:pPr>
              <w:pStyle w:val="TAC"/>
              <w:rPr>
                <w:rFonts w:cs="Arial"/>
                <w:szCs w:val="18"/>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725467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0E51B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C6118A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3FC2D77"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6C6903D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3C6737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F48034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8B2A85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8F0DA8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AFBA35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2B5181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86A170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9014360"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08294B1" w14:textId="77777777" w:rsidR="00D04DBA" w:rsidRPr="009E20AA" w:rsidRDefault="00D04DBA" w:rsidP="009E20AA">
            <w:pPr>
              <w:pStyle w:val="TAC"/>
              <w:rPr>
                <w:lang w:eastAsia="zh-CN"/>
              </w:rPr>
            </w:pPr>
            <w:r w:rsidRPr="009E20AA">
              <w:rPr>
                <w:lang w:eastAsia="zh-CN"/>
              </w:rPr>
              <w:t>0</w:t>
            </w:r>
          </w:p>
        </w:tc>
      </w:tr>
      <w:tr w:rsidR="00D04DBA" w:rsidRPr="009E20AA" w14:paraId="4A878C6B"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2585032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7AD628CF"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vAlign w:val="center"/>
          </w:tcPr>
          <w:p w14:paraId="04E877E7" w14:textId="77777777" w:rsidR="00D04DBA" w:rsidRPr="009E20AA" w:rsidRDefault="00D04DBA" w:rsidP="009E20AA">
            <w:pPr>
              <w:pStyle w:val="TAC"/>
              <w:rPr>
                <w:rFonts w:cs="Arial"/>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654C7F34" w14:textId="77777777" w:rsidR="00D04DBA" w:rsidRPr="009E20AA" w:rsidRDefault="00D04DBA" w:rsidP="009E20AA">
            <w:pPr>
              <w:pStyle w:val="TAC"/>
              <w:rPr>
                <w:szCs w:val="18"/>
                <w:lang w:eastAsia="zh-CN"/>
              </w:rPr>
            </w:pPr>
            <w:r w:rsidRPr="009E20AA">
              <w:t xml:space="preserve">See CA_n48(2A) </w:t>
            </w:r>
            <w:r w:rsidRPr="009E20AA">
              <w:rPr>
                <w:rFonts w:eastAsia="DengXian"/>
                <w:szCs w:val="18"/>
                <w:lang w:eastAsia="zh-CN"/>
              </w:rPr>
              <w:t>Bandwidth Combination Set 0</w:t>
            </w:r>
            <w:r w:rsidRPr="009E20AA">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42B8E720" w14:textId="77777777" w:rsidR="00D04DBA" w:rsidRPr="009E20AA" w:rsidRDefault="00D04DBA" w:rsidP="009E20AA">
            <w:pPr>
              <w:pStyle w:val="TAC"/>
              <w:rPr>
                <w:lang w:eastAsia="zh-CN"/>
              </w:rPr>
            </w:pPr>
          </w:p>
        </w:tc>
      </w:tr>
      <w:tr w:rsidR="00D04DBA" w:rsidRPr="009E20AA" w14:paraId="39C7DA9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D22BDE3"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n77</w:t>
            </w:r>
            <w:r w:rsidRPr="009E20AA">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8DB7F36"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77</w:t>
            </w:r>
            <w:r w:rsidRPr="009E20AA">
              <w:t>A</w:t>
            </w:r>
          </w:p>
        </w:tc>
        <w:tc>
          <w:tcPr>
            <w:tcW w:w="671" w:type="dxa"/>
            <w:tcBorders>
              <w:left w:val="single" w:sz="4" w:space="0" w:color="auto"/>
              <w:bottom w:val="single" w:sz="4" w:space="0" w:color="auto"/>
              <w:right w:val="single" w:sz="4" w:space="0" w:color="auto"/>
            </w:tcBorders>
            <w:vAlign w:val="center"/>
          </w:tcPr>
          <w:p w14:paraId="27AC1AFA" w14:textId="77777777" w:rsidR="00D04DBA" w:rsidRPr="009E20AA" w:rsidRDefault="00D04DBA" w:rsidP="009E20AA">
            <w:pPr>
              <w:pStyle w:val="TAC"/>
              <w:rPr>
                <w:rFonts w:cs="Arial"/>
                <w:szCs w:val="18"/>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093B2ED" w14:textId="77777777" w:rsidR="00D04DBA" w:rsidRPr="009E20AA" w:rsidRDefault="00D04DBA" w:rsidP="009E20AA">
            <w:pPr>
              <w:pStyle w:val="TAC"/>
              <w:rPr>
                <w:rFonts w:cs="Arial"/>
                <w:kern w:val="2"/>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vAlign w:val="center"/>
          </w:tcPr>
          <w:p w14:paraId="0D43FA3A" w14:textId="77777777" w:rsidR="00D04DBA" w:rsidRPr="009E20AA" w:rsidRDefault="00D04DBA" w:rsidP="009E20AA">
            <w:pPr>
              <w:pStyle w:val="TAC"/>
              <w:rPr>
                <w:rFonts w:cs="Arial"/>
                <w:kern w:val="2"/>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vAlign w:val="center"/>
          </w:tcPr>
          <w:p w14:paraId="03E34B8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1D54652"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DF78E2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0D16651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2F31BA5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1C5726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EC3472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48DFD5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vAlign w:val="center"/>
          </w:tcPr>
          <w:p w14:paraId="263D89D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1DEBC2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vAlign w:val="center"/>
          </w:tcPr>
          <w:p w14:paraId="78E4E7FA"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0A44A6D" w14:textId="77777777" w:rsidR="00D04DBA" w:rsidRPr="009E20AA" w:rsidRDefault="00D04DBA" w:rsidP="009E20AA">
            <w:pPr>
              <w:pStyle w:val="TAC"/>
              <w:rPr>
                <w:lang w:eastAsia="zh-CN"/>
              </w:rPr>
            </w:pPr>
            <w:r w:rsidRPr="009E20AA">
              <w:rPr>
                <w:lang w:eastAsia="zh-CN"/>
              </w:rPr>
              <w:t>0</w:t>
            </w:r>
          </w:p>
        </w:tc>
      </w:tr>
      <w:tr w:rsidR="00D04DBA" w:rsidRPr="009E20AA" w14:paraId="1AE6DAA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4319A607"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03314F"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vAlign w:val="center"/>
          </w:tcPr>
          <w:p w14:paraId="77878A93" w14:textId="77777777" w:rsidR="00D04DBA" w:rsidRPr="009E20AA" w:rsidRDefault="00D04DBA" w:rsidP="009E20AA">
            <w:pPr>
              <w:pStyle w:val="TAC"/>
              <w:rPr>
                <w:rFonts w:cs="Arial"/>
                <w:szCs w:val="18"/>
                <w:lang w:eastAsia="zh-CN"/>
              </w:rPr>
            </w:pPr>
            <w:r w:rsidRPr="009E20AA">
              <w:rPr>
                <w:lang w:eastAsia="zh-CN"/>
              </w:rPr>
              <w:t>n77</w:t>
            </w:r>
          </w:p>
        </w:tc>
        <w:tc>
          <w:tcPr>
            <w:tcW w:w="671" w:type="dxa"/>
            <w:tcBorders>
              <w:top w:val="single" w:sz="4" w:space="0" w:color="auto"/>
              <w:left w:val="single" w:sz="4" w:space="0" w:color="auto"/>
              <w:bottom w:val="single" w:sz="4" w:space="0" w:color="auto"/>
              <w:right w:val="single" w:sz="4" w:space="0" w:color="auto"/>
            </w:tcBorders>
            <w:vAlign w:val="center"/>
          </w:tcPr>
          <w:p w14:paraId="25DC124E" w14:textId="77777777" w:rsidR="00D04DBA" w:rsidRPr="009E20AA" w:rsidRDefault="00D04DBA" w:rsidP="009E20AA">
            <w:pPr>
              <w:pStyle w:val="TAC"/>
              <w:rPr>
                <w:kern w:val="2"/>
                <w:lang w:eastAsia="zh-CN"/>
              </w:rPr>
            </w:pPr>
            <w:r w:rsidRPr="009E20AA">
              <w:t> </w:t>
            </w:r>
          </w:p>
        </w:tc>
        <w:tc>
          <w:tcPr>
            <w:tcW w:w="672" w:type="dxa"/>
            <w:tcBorders>
              <w:top w:val="single" w:sz="4" w:space="0" w:color="auto"/>
              <w:left w:val="single" w:sz="4" w:space="0" w:color="auto"/>
              <w:bottom w:val="single" w:sz="4" w:space="0" w:color="auto"/>
              <w:right w:val="single" w:sz="4" w:space="0" w:color="auto"/>
            </w:tcBorders>
          </w:tcPr>
          <w:p w14:paraId="06B6F934" w14:textId="77777777" w:rsidR="00D04DBA" w:rsidRPr="009E20AA" w:rsidRDefault="00D04DBA" w:rsidP="009E20AA">
            <w:pPr>
              <w:pStyle w:val="TAC"/>
              <w:rPr>
                <w:rFonts w:cs="Arial"/>
                <w:kern w:val="2"/>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vAlign w:val="center"/>
          </w:tcPr>
          <w:p w14:paraId="34830294" w14:textId="77777777" w:rsidR="00D04DBA" w:rsidRPr="009E20AA" w:rsidRDefault="00D04DBA" w:rsidP="009E20AA">
            <w:pPr>
              <w:pStyle w:val="TAC"/>
              <w:rPr>
                <w:kern w:val="2"/>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vAlign w:val="center"/>
          </w:tcPr>
          <w:p w14:paraId="2106B492" w14:textId="77777777" w:rsidR="00D04DBA" w:rsidRPr="009E20AA" w:rsidRDefault="00D04DBA" w:rsidP="009E20AA">
            <w:pPr>
              <w:pStyle w:val="TAC"/>
              <w:rPr>
                <w:rFonts w:eastAsia="SimSun"/>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1949FF7C" w14:textId="77777777" w:rsidR="00D04DBA" w:rsidRPr="009E20AA" w:rsidRDefault="00D04DBA" w:rsidP="009E20AA">
            <w:pPr>
              <w:pStyle w:val="TAC"/>
              <w:rPr>
                <w:lang w:eastAsia="zh-CN"/>
              </w:rPr>
            </w:pPr>
            <w:r w:rsidRPr="009E20AA">
              <w:t>25</w:t>
            </w:r>
          </w:p>
        </w:tc>
        <w:tc>
          <w:tcPr>
            <w:tcW w:w="672" w:type="dxa"/>
            <w:tcBorders>
              <w:top w:val="single" w:sz="4" w:space="0" w:color="auto"/>
              <w:left w:val="single" w:sz="4" w:space="0" w:color="auto"/>
              <w:bottom w:val="single" w:sz="4" w:space="0" w:color="auto"/>
              <w:right w:val="single" w:sz="4" w:space="0" w:color="auto"/>
            </w:tcBorders>
          </w:tcPr>
          <w:p w14:paraId="46DB0599"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5B729858" w14:textId="77777777" w:rsidR="00D04DBA" w:rsidRPr="009E20AA" w:rsidRDefault="00D04DBA" w:rsidP="009E20AA">
            <w:pPr>
              <w:pStyle w:val="TAC"/>
              <w:rPr>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564B5909" w14:textId="77777777" w:rsidR="00D04DBA" w:rsidRPr="009E20AA" w:rsidRDefault="00D04DBA" w:rsidP="009E20AA">
            <w:pPr>
              <w:pStyle w:val="TAC"/>
              <w:rPr>
                <w:lang w:eastAsia="zh-CN"/>
              </w:rPr>
            </w:pPr>
            <w:r w:rsidRPr="009E20AA">
              <w:t>50</w:t>
            </w:r>
          </w:p>
        </w:tc>
        <w:tc>
          <w:tcPr>
            <w:tcW w:w="672" w:type="dxa"/>
            <w:tcBorders>
              <w:top w:val="single" w:sz="4" w:space="0" w:color="auto"/>
              <w:left w:val="single" w:sz="4" w:space="0" w:color="auto"/>
              <w:bottom w:val="single" w:sz="4" w:space="0" w:color="auto"/>
              <w:right w:val="single" w:sz="4" w:space="0" w:color="auto"/>
            </w:tcBorders>
            <w:vAlign w:val="center"/>
          </w:tcPr>
          <w:p w14:paraId="23A38BC8" w14:textId="77777777" w:rsidR="00D04DBA" w:rsidRPr="009E20AA" w:rsidRDefault="00D04DBA" w:rsidP="009E20AA">
            <w:pPr>
              <w:pStyle w:val="TAC"/>
              <w:rPr>
                <w:lang w:eastAsia="zh-CN"/>
              </w:rPr>
            </w:pPr>
            <w:r w:rsidRPr="009E20AA">
              <w:t>60</w:t>
            </w:r>
          </w:p>
        </w:tc>
        <w:tc>
          <w:tcPr>
            <w:tcW w:w="672" w:type="dxa"/>
            <w:tcBorders>
              <w:top w:val="single" w:sz="4" w:space="0" w:color="auto"/>
              <w:left w:val="single" w:sz="4" w:space="0" w:color="auto"/>
              <w:bottom w:val="single" w:sz="4" w:space="0" w:color="auto"/>
              <w:right w:val="single" w:sz="4" w:space="0" w:color="auto"/>
            </w:tcBorders>
            <w:vAlign w:val="center"/>
          </w:tcPr>
          <w:p w14:paraId="54364581" w14:textId="77777777" w:rsidR="00D04DBA" w:rsidRPr="009E20AA" w:rsidRDefault="00D04DBA" w:rsidP="009E20AA">
            <w:pPr>
              <w:pStyle w:val="TAC"/>
              <w:rPr>
                <w:rFonts w:eastAsia="Yu Mincho"/>
              </w:rPr>
            </w:pPr>
            <w:r w:rsidRPr="009E20AA">
              <w:t>70</w:t>
            </w:r>
          </w:p>
        </w:tc>
        <w:tc>
          <w:tcPr>
            <w:tcW w:w="672" w:type="dxa"/>
            <w:tcBorders>
              <w:top w:val="single" w:sz="4" w:space="0" w:color="auto"/>
              <w:left w:val="single" w:sz="4" w:space="0" w:color="auto"/>
              <w:bottom w:val="single" w:sz="4" w:space="0" w:color="auto"/>
              <w:right w:val="single" w:sz="4" w:space="0" w:color="auto"/>
            </w:tcBorders>
            <w:vAlign w:val="center"/>
          </w:tcPr>
          <w:p w14:paraId="41155B80" w14:textId="77777777" w:rsidR="00D04DBA" w:rsidRPr="009E20AA" w:rsidRDefault="00D04DBA" w:rsidP="009E20AA">
            <w:pPr>
              <w:pStyle w:val="TAC"/>
              <w:rPr>
                <w:lang w:eastAsia="zh-CN"/>
              </w:rPr>
            </w:pPr>
            <w:r w:rsidRPr="009E20AA">
              <w:t>80</w:t>
            </w:r>
          </w:p>
        </w:tc>
        <w:tc>
          <w:tcPr>
            <w:tcW w:w="672" w:type="dxa"/>
            <w:tcBorders>
              <w:top w:val="single" w:sz="4" w:space="0" w:color="auto"/>
              <w:left w:val="single" w:sz="4" w:space="0" w:color="auto"/>
              <w:bottom w:val="single" w:sz="4" w:space="0" w:color="auto"/>
              <w:right w:val="single" w:sz="4" w:space="0" w:color="auto"/>
            </w:tcBorders>
            <w:vAlign w:val="center"/>
          </w:tcPr>
          <w:p w14:paraId="6B641E15" w14:textId="77777777" w:rsidR="00D04DBA" w:rsidRPr="009E20AA" w:rsidRDefault="00D04DBA" w:rsidP="009E20AA">
            <w:pPr>
              <w:pStyle w:val="TAC"/>
              <w:rPr>
                <w:rFonts w:eastAsia="Yu Mincho"/>
              </w:rPr>
            </w:pPr>
            <w:r w:rsidRPr="009E20AA">
              <w:t>90</w:t>
            </w:r>
          </w:p>
        </w:tc>
        <w:tc>
          <w:tcPr>
            <w:tcW w:w="672" w:type="dxa"/>
            <w:tcBorders>
              <w:top w:val="single" w:sz="4" w:space="0" w:color="auto"/>
              <w:left w:val="single" w:sz="4" w:space="0" w:color="auto"/>
              <w:bottom w:val="single" w:sz="4" w:space="0" w:color="auto"/>
              <w:right w:val="single" w:sz="4" w:space="0" w:color="auto"/>
            </w:tcBorders>
            <w:vAlign w:val="center"/>
          </w:tcPr>
          <w:p w14:paraId="7AE2EAA2" w14:textId="77777777" w:rsidR="00D04DBA" w:rsidRPr="009E20AA" w:rsidRDefault="00D04DBA" w:rsidP="009E20AA">
            <w:pPr>
              <w:pStyle w:val="TAC"/>
              <w:rPr>
                <w:lang w:eastAsia="zh-CN"/>
              </w:rPr>
            </w:pPr>
            <w:r w:rsidRPr="009E20AA">
              <w:t>100</w:t>
            </w:r>
          </w:p>
        </w:tc>
        <w:tc>
          <w:tcPr>
            <w:tcW w:w="1487" w:type="dxa"/>
            <w:vMerge/>
            <w:tcBorders>
              <w:left w:val="single" w:sz="4" w:space="0" w:color="auto"/>
              <w:bottom w:val="single" w:sz="4" w:space="0" w:color="FFFFFF"/>
              <w:right w:val="single" w:sz="4" w:space="0" w:color="auto"/>
            </w:tcBorders>
            <w:shd w:val="clear" w:color="auto" w:fill="auto"/>
          </w:tcPr>
          <w:p w14:paraId="6E505557" w14:textId="77777777" w:rsidR="00D04DBA" w:rsidRPr="009E20AA" w:rsidRDefault="00D04DBA" w:rsidP="009E20AA">
            <w:pPr>
              <w:pStyle w:val="TAC"/>
              <w:rPr>
                <w:lang w:eastAsia="zh-CN"/>
              </w:rPr>
            </w:pPr>
          </w:p>
        </w:tc>
      </w:tr>
      <w:tr w:rsidR="00D04DBA" w:rsidRPr="009E20AA" w14:paraId="43B7FB1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55DF4E2"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n77C</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08843E4" w14:textId="77777777" w:rsidR="00D04DBA" w:rsidRPr="009E20AA" w:rsidRDefault="00D04DBA" w:rsidP="009E20AA">
            <w:pPr>
              <w:pStyle w:val="TAC"/>
              <w:rPr>
                <w:rFonts w:cs="Arial"/>
                <w:szCs w:val="18"/>
                <w:lang w:eastAsia="zh-CN"/>
              </w:rPr>
            </w:pPr>
            <w:r w:rsidRPr="009E20AA">
              <w:rPr>
                <w:lang w:eastAsia="zh-CN"/>
              </w:rPr>
              <w:t>CA</w:t>
            </w:r>
            <w:r w:rsidRPr="009E20AA">
              <w:t>_</w:t>
            </w:r>
            <w:r w:rsidRPr="009E20AA">
              <w:rPr>
                <w:lang w:eastAsia="zh-CN"/>
              </w:rPr>
              <w:t>n24</w:t>
            </w:r>
            <w:r w:rsidRPr="009E20AA">
              <w:t>A-</w:t>
            </w:r>
            <w:r w:rsidRPr="009E20AA">
              <w:rPr>
                <w:lang w:eastAsia="zh-CN"/>
              </w:rPr>
              <w:t>77A</w:t>
            </w:r>
          </w:p>
        </w:tc>
        <w:tc>
          <w:tcPr>
            <w:tcW w:w="671" w:type="dxa"/>
            <w:tcBorders>
              <w:left w:val="single" w:sz="4" w:space="0" w:color="auto"/>
              <w:bottom w:val="single" w:sz="4" w:space="0" w:color="auto"/>
              <w:right w:val="single" w:sz="4" w:space="0" w:color="auto"/>
            </w:tcBorders>
            <w:vAlign w:val="center"/>
          </w:tcPr>
          <w:p w14:paraId="26A147BD" w14:textId="77777777" w:rsidR="00D04DBA" w:rsidRPr="009E20AA" w:rsidRDefault="00D04DBA" w:rsidP="009E20AA">
            <w:pPr>
              <w:pStyle w:val="TAC"/>
              <w:rPr>
                <w:rFonts w:cs="Arial"/>
                <w:szCs w:val="18"/>
                <w:lang w:eastAsia="zh-CN"/>
              </w:rPr>
            </w:pPr>
            <w:r w:rsidRPr="009E20AA">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449E332" w14:textId="77777777" w:rsidR="00D04DBA" w:rsidRPr="009E20AA" w:rsidRDefault="00D04DBA" w:rsidP="009E20AA">
            <w:pPr>
              <w:pStyle w:val="TAC"/>
              <w:rPr>
                <w:rFonts w:cs="Arial"/>
                <w:kern w:val="2"/>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719DBE37" w14:textId="77777777" w:rsidR="00D04DBA" w:rsidRPr="009E20AA" w:rsidRDefault="00D04DBA" w:rsidP="009E20AA">
            <w:pPr>
              <w:pStyle w:val="TAC"/>
              <w:rPr>
                <w:rFonts w:cs="Arial"/>
                <w:kern w:val="2"/>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4B97480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5B22A4E"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F0DA0F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8E416A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1456A4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F0B9B7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B58AE8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42C39A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FAC6F9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541EF5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879D46" w14:textId="77777777" w:rsidR="00D04DBA" w:rsidRPr="009E20AA" w:rsidRDefault="00D04DBA" w:rsidP="009E20AA">
            <w:pPr>
              <w:pStyle w:val="TAC"/>
              <w:rPr>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6A9308B" w14:textId="77777777" w:rsidR="00D04DBA" w:rsidRPr="009E20AA" w:rsidRDefault="00D04DBA" w:rsidP="009E20AA">
            <w:pPr>
              <w:pStyle w:val="TAC"/>
              <w:rPr>
                <w:lang w:eastAsia="zh-CN"/>
              </w:rPr>
            </w:pPr>
            <w:r w:rsidRPr="009E20AA">
              <w:rPr>
                <w:lang w:eastAsia="zh-CN"/>
              </w:rPr>
              <w:t>0</w:t>
            </w:r>
          </w:p>
        </w:tc>
      </w:tr>
      <w:tr w:rsidR="00D04DBA" w:rsidRPr="009E20AA" w14:paraId="340BF5EC"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42997B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AD73C9" w14:textId="77777777" w:rsidR="00D04DBA" w:rsidRPr="009E20AA" w:rsidRDefault="00D04DBA" w:rsidP="009E20AA">
            <w:pPr>
              <w:pStyle w:val="TAC"/>
              <w:rPr>
                <w:lang w:eastAsia="zh-CN"/>
              </w:rPr>
            </w:pPr>
          </w:p>
        </w:tc>
        <w:tc>
          <w:tcPr>
            <w:tcW w:w="671" w:type="dxa"/>
            <w:tcBorders>
              <w:left w:val="single" w:sz="4" w:space="0" w:color="auto"/>
              <w:bottom w:val="single" w:sz="4" w:space="0" w:color="auto"/>
              <w:right w:val="single" w:sz="4" w:space="0" w:color="auto"/>
            </w:tcBorders>
            <w:vAlign w:val="center"/>
          </w:tcPr>
          <w:p w14:paraId="7B3FC3FA" w14:textId="77777777" w:rsidR="00D04DBA" w:rsidRPr="009E20AA" w:rsidRDefault="00D04DBA" w:rsidP="009E20AA">
            <w:pPr>
              <w:pStyle w:val="TAC"/>
              <w:rPr>
                <w:rFonts w:cs="Arial"/>
                <w:szCs w:val="18"/>
                <w:lang w:eastAsia="zh-CN"/>
              </w:rPr>
            </w:pPr>
            <w:r w:rsidRPr="009E20AA">
              <w:rPr>
                <w:lang w:eastAsia="zh-CN"/>
              </w:rPr>
              <w:t>n77</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584E457B" w14:textId="77777777" w:rsidR="00D04DBA" w:rsidRPr="009E20AA" w:rsidRDefault="00D04DBA" w:rsidP="009E20AA">
            <w:pPr>
              <w:pStyle w:val="TAC"/>
              <w:rPr>
                <w:szCs w:val="18"/>
                <w:lang w:eastAsia="zh-CN"/>
              </w:rPr>
            </w:pPr>
            <w:r w:rsidRPr="009E20AA">
              <w:t xml:space="preserve">See CA_n77C </w:t>
            </w:r>
            <w:r w:rsidRPr="009E20AA">
              <w:rPr>
                <w:rFonts w:eastAsia="DengXian"/>
                <w:szCs w:val="18"/>
                <w:lang w:eastAsia="zh-CN"/>
              </w:rPr>
              <w:t>Bandwidth Combination Set 1</w:t>
            </w:r>
            <w:r w:rsidRPr="009E20AA">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4DCC5CAB" w14:textId="77777777" w:rsidR="00D04DBA" w:rsidRPr="009E20AA" w:rsidRDefault="00D04DBA" w:rsidP="009E20AA">
            <w:pPr>
              <w:pStyle w:val="TAC"/>
              <w:rPr>
                <w:lang w:eastAsia="zh-CN"/>
              </w:rPr>
            </w:pPr>
          </w:p>
        </w:tc>
      </w:tr>
      <w:tr w:rsidR="00D04DBA" w:rsidRPr="009E20AA" w14:paraId="09009F2D" w14:textId="77777777" w:rsidTr="004A72C1">
        <w:trPr>
          <w:trHeight w:val="187"/>
        </w:trPr>
        <w:tc>
          <w:tcPr>
            <w:tcW w:w="1644" w:type="dxa"/>
            <w:tcBorders>
              <w:top w:val="single" w:sz="4" w:space="0" w:color="auto"/>
              <w:left w:val="single" w:sz="4" w:space="0" w:color="auto"/>
              <w:bottom w:val="single" w:sz="4" w:space="0" w:color="FFFFFF"/>
              <w:right w:val="single" w:sz="4" w:space="0" w:color="auto"/>
            </w:tcBorders>
            <w:shd w:val="clear" w:color="auto" w:fill="auto"/>
          </w:tcPr>
          <w:p w14:paraId="133B07AB" w14:textId="77777777" w:rsidR="00D04DBA" w:rsidRPr="009E20AA" w:rsidRDefault="00D04DBA" w:rsidP="009E20AA">
            <w:pPr>
              <w:pStyle w:val="TAC"/>
            </w:pPr>
            <w:r w:rsidRPr="009E20AA">
              <w:rPr>
                <w:lang w:eastAsia="zh-CN"/>
              </w:rPr>
              <w:t>CA_n25A-n46A</w:t>
            </w:r>
          </w:p>
        </w:tc>
        <w:tc>
          <w:tcPr>
            <w:tcW w:w="1382" w:type="dxa"/>
            <w:tcBorders>
              <w:top w:val="single" w:sz="4" w:space="0" w:color="auto"/>
              <w:left w:val="single" w:sz="4" w:space="0" w:color="auto"/>
              <w:bottom w:val="single" w:sz="4" w:space="0" w:color="FFFFFF"/>
              <w:right w:val="single" w:sz="4" w:space="0" w:color="auto"/>
            </w:tcBorders>
            <w:shd w:val="clear" w:color="auto" w:fill="auto"/>
          </w:tcPr>
          <w:p w14:paraId="5AA1DC20"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0E869507" w14:textId="77777777" w:rsidR="00D04DBA" w:rsidRPr="009E20AA" w:rsidRDefault="00D04DBA" w:rsidP="009E20AA">
            <w:pPr>
              <w:pStyle w:val="TAC"/>
            </w:pPr>
            <w:r w:rsidRPr="009E20AA">
              <w:rPr>
                <w:lang w:eastAsia="zh-CN"/>
              </w:rPr>
              <w:t>n25</w:t>
            </w:r>
          </w:p>
        </w:tc>
        <w:tc>
          <w:tcPr>
            <w:tcW w:w="671" w:type="dxa"/>
            <w:tcBorders>
              <w:top w:val="single" w:sz="4" w:space="0" w:color="auto"/>
              <w:left w:val="single" w:sz="4" w:space="0" w:color="auto"/>
              <w:bottom w:val="single" w:sz="4" w:space="0" w:color="auto"/>
              <w:right w:val="single" w:sz="4" w:space="0" w:color="auto"/>
            </w:tcBorders>
          </w:tcPr>
          <w:p w14:paraId="5C0FDDCC" w14:textId="77777777" w:rsidR="00D04DBA" w:rsidRPr="009E20AA" w:rsidRDefault="00D04DBA" w:rsidP="009E20AA">
            <w:pPr>
              <w:pStyle w:val="TAC"/>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BCB40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D542180"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F960FFB" w14:textId="77777777" w:rsidR="00D04DBA" w:rsidRPr="009E20AA" w:rsidRDefault="00D04DBA" w:rsidP="009E20AA">
            <w:pPr>
              <w:pStyle w:val="TAC"/>
              <w:rPr>
                <w:lang w:eastAsia="zh-CN"/>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AEFD9E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E87B5A8"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750CB1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8C222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805E74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585D3A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A166D3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9698B6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11520B8"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single" w:sz="4" w:space="0" w:color="FFFFFF"/>
              <w:right w:val="single" w:sz="4" w:space="0" w:color="auto"/>
            </w:tcBorders>
            <w:shd w:val="clear" w:color="auto" w:fill="auto"/>
          </w:tcPr>
          <w:p w14:paraId="6294FED2" w14:textId="77777777" w:rsidR="00D04DBA" w:rsidRPr="009E20AA" w:rsidRDefault="00D04DBA" w:rsidP="009E20AA">
            <w:pPr>
              <w:pStyle w:val="TAC"/>
              <w:rPr>
                <w:lang w:eastAsia="zh-CN"/>
              </w:rPr>
            </w:pPr>
            <w:r w:rsidRPr="009E20AA">
              <w:rPr>
                <w:lang w:eastAsia="zh-CN"/>
              </w:rPr>
              <w:t>0</w:t>
            </w:r>
          </w:p>
        </w:tc>
      </w:tr>
      <w:tr w:rsidR="00D04DBA" w:rsidRPr="009E20AA" w14:paraId="5834036B" w14:textId="77777777" w:rsidTr="004A72C1">
        <w:trPr>
          <w:trHeight w:val="187"/>
        </w:trPr>
        <w:tc>
          <w:tcPr>
            <w:tcW w:w="1644" w:type="dxa"/>
            <w:tcBorders>
              <w:top w:val="single" w:sz="4" w:space="0" w:color="FFFFFF"/>
              <w:left w:val="single" w:sz="4" w:space="0" w:color="auto"/>
              <w:bottom w:val="single" w:sz="4" w:space="0" w:color="auto"/>
              <w:right w:val="single" w:sz="4" w:space="0" w:color="auto"/>
            </w:tcBorders>
            <w:shd w:val="clear" w:color="auto" w:fill="auto"/>
          </w:tcPr>
          <w:p w14:paraId="77E72F80" w14:textId="77777777" w:rsidR="00D04DBA" w:rsidRPr="009E20AA" w:rsidRDefault="00D04DBA" w:rsidP="009E20AA">
            <w:pPr>
              <w:pStyle w:val="TAC"/>
            </w:pPr>
          </w:p>
        </w:tc>
        <w:tc>
          <w:tcPr>
            <w:tcW w:w="1382" w:type="dxa"/>
            <w:tcBorders>
              <w:top w:val="single" w:sz="4" w:space="0" w:color="FFFFFF"/>
              <w:left w:val="single" w:sz="4" w:space="0" w:color="auto"/>
              <w:bottom w:val="single" w:sz="4" w:space="0" w:color="auto"/>
              <w:right w:val="single" w:sz="4" w:space="0" w:color="auto"/>
            </w:tcBorders>
            <w:shd w:val="clear" w:color="auto" w:fill="auto"/>
          </w:tcPr>
          <w:p w14:paraId="7B163D81"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1F426F62" w14:textId="77777777" w:rsidR="00D04DBA" w:rsidRPr="009E20AA" w:rsidRDefault="00D04DBA" w:rsidP="009E20AA">
            <w:pPr>
              <w:pStyle w:val="TAC"/>
            </w:pPr>
            <w:r w:rsidRPr="009E20AA">
              <w:rPr>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52B7BD4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DE4E28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0D2FC1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91D7D88" w14:textId="77777777" w:rsidR="00D04DBA" w:rsidRPr="009E20AA" w:rsidRDefault="00D04DBA" w:rsidP="009E20AA">
            <w:pPr>
              <w:pStyle w:val="TAC"/>
              <w:rPr>
                <w:lang w:eastAsia="zh-CN"/>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5A45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55DC1E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8E43B71" w14:textId="77777777" w:rsidR="00D04DBA" w:rsidRPr="009E20AA" w:rsidRDefault="00D04DBA" w:rsidP="009E20AA">
            <w:pPr>
              <w:pStyle w:val="TAC"/>
              <w:rPr>
                <w:lang w:eastAsia="zh-CN"/>
              </w:rPr>
            </w:pPr>
            <w:r w:rsidRPr="009E20AA">
              <w:rPr>
                <w:rFonts w:eastAsia="SimSun"/>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C9424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2018587" w14:textId="77777777" w:rsidR="00D04DBA" w:rsidRPr="009E20AA" w:rsidRDefault="00D04DBA" w:rsidP="009E20AA">
            <w:pPr>
              <w:pStyle w:val="TAC"/>
              <w:rPr>
                <w:lang w:eastAsia="zh-CN"/>
              </w:rPr>
            </w:pPr>
            <w:r w:rsidRPr="009E20AA">
              <w:rPr>
                <w:rFonts w:eastAsia="SimSun"/>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F6C41B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720FF3D" w14:textId="77777777" w:rsidR="00D04DBA" w:rsidRPr="009E20AA" w:rsidRDefault="00D04DBA" w:rsidP="009E20AA">
            <w:pPr>
              <w:pStyle w:val="TAC"/>
              <w:rPr>
                <w:lang w:eastAsia="zh-CN"/>
              </w:rPr>
            </w:pPr>
            <w:r w:rsidRPr="009E20AA">
              <w:rPr>
                <w:rFonts w:eastAsia="SimSun"/>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7EC9C2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B2E7714" w14:textId="77777777" w:rsidR="00D04DBA" w:rsidRPr="009E20AA" w:rsidRDefault="00D04DBA" w:rsidP="009E20AA">
            <w:pPr>
              <w:pStyle w:val="TAC"/>
              <w:rPr>
                <w:lang w:eastAsia="zh-CN"/>
              </w:rPr>
            </w:pPr>
          </w:p>
        </w:tc>
        <w:tc>
          <w:tcPr>
            <w:tcW w:w="1487" w:type="dxa"/>
            <w:tcBorders>
              <w:top w:val="single" w:sz="4" w:space="0" w:color="FFFFFF"/>
              <w:left w:val="single" w:sz="4" w:space="0" w:color="auto"/>
              <w:bottom w:val="single" w:sz="4" w:space="0" w:color="auto"/>
              <w:right w:val="single" w:sz="4" w:space="0" w:color="auto"/>
            </w:tcBorders>
            <w:shd w:val="clear" w:color="auto" w:fill="auto"/>
          </w:tcPr>
          <w:p w14:paraId="009B12FC" w14:textId="77777777" w:rsidR="00D04DBA" w:rsidRPr="009E20AA" w:rsidRDefault="00D04DBA" w:rsidP="009E20AA">
            <w:pPr>
              <w:pStyle w:val="TAC"/>
              <w:rPr>
                <w:lang w:eastAsia="zh-CN"/>
              </w:rPr>
            </w:pPr>
          </w:p>
        </w:tc>
      </w:tr>
      <w:tr w:rsidR="00D04DBA" w:rsidRPr="009E20AA" w14:paraId="7F916A0A"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5E7410B6" w14:textId="77777777" w:rsidR="00D04DBA" w:rsidRPr="009E20AA" w:rsidRDefault="00D04DBA" w:rsidP="009E20AA">
            <w:pPr>
              <w:pStyle w:val="TAC"/>
            </w:pPr>
            <w:r w:rsidRPr="009E20AA">
              <w:rPr>
                <w:lang w:eastAsia="zh-CN"/>
              </w:rPr>
              <w:t>CA_n26A-n66A</w:t>
            </w:r>
          </w:p>
        </w:tc>
        <w:tc>
          <w:tcPr>
            <w:tcW w:w="1382" w:type="dxa"/>
            <w:vMerge w:val="restart"/>
            <w:tcBorders>
              <w:top w:val="single" w:sz="4" w:space="0" w:color="FFFFFF"/>
              <w:left w:val="single" w:sz="4" w:space="0" w:color="auto"/>
              <w:right w:val="single" w:sz="4" w:space="0" w:color="auto"/>
            </w:tcBorders>
            <w:shd w:val="clear" w:color="auto" w:fill="auto"/>
          </w:tcPr>
          <w:p w14:paraId="25B2108D" w14:textId="77777777" w:rsidR="00D04DBA" w:rsidRPr="009E20AA" w:rsidRDefault="00D04DBA" w:rsidP="009E20AA">
            <w:pPr>
              <w:pStyle w:val="TAC"/>
            </w:pPr>
            <w:r w:rsidRPr="009E20AA">
              <w:rPr>
                <w:lang w:eastAsia="zh-CN"/>
              </w:rPr>
              <w:t>CA_n26A-n66A</w:t>
            </w:r>
          </w:p>
        </w:tc>
        <w:tc>
          <w:tcPr>
            <w:tcW w:w="671" w:type="dxa"/>
            <w:tcBorders>
              <w:left w:val="single" w:sz="4" w:space="0" w:color="auto"/>
              <w:bottom w:val="single" w:sz="4" w:space="0" w:color="auto"/>
              <w:right w:val="single" w:sz="4" w:space="0" w:color="auto"/>
            </w:tcBorders>
          </w:tcPr>
          <w:p w14:paraId="3B31C36B" w14:textId="77777777" w:rsidR="00D04DBA" w:rsidRPr="009E20AA" w:rsidRDefault="00D04DBA" w:rsidP="009E20AA">
            <w:pPr>
              <w:pStyle w:val="TAC"/>
              <w:rPr>
                <w:rFonts w:cs="Arial"/>
                <w:szCs w:val="18"/>
                <w:lang w:eastAsia="zh-CN"/>
              </w:rPr>
            </w:pPr>
            <w:r w:rsidRPr="009E20AA">
              <w:t>n26</w:t>
            </w:r>
          </w:p>
        </w:tc>
        <w:tc>
          <w:tcPr>
            <w:tcW w:w="671" w:type="dxa"/>
            <w:tcBorders>
              <w:top w:val="single" w:sz="4" w:space="0" w:color="auto"/>
              <w:left w:val="single" w:sz="4" w:space="0" w:color="auto"/>
              <w:bottom w:val="single" w:sz="4" w:space="0" w:color="auto"/>
              <w:right w:val="single" w:sz="4" w:space="0" w:color="auto"/>
            </w:tcBorders>
          </w:tcPr>
          <w:p w14:paraId="7F22C3AC" w14:textId="77777777" w:rsidR="00D04DBA" w:rsidRPr="009E20AA" w:rsidRDefault="00D04DBA" w:rsidP="009E20AA">
            <w:pPr>
              <w:pStyle w:val="TAC"/>
              <w:rPr>
                <w:szCs w:val="18"/>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73B99B96" w14:textId="77777777" w:rsidR="00D04DBA" w:rsidRPr="009E20AA" w:rsidRDefault="00D04DBA"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3292BE4E" w14:textId="77777777" w:rsidR="00D04DBA" w:rsidRPr="009E20AA" w:rsidRDefault="00D04DBA"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429B9712" w14:textId="77777777" w:rsidR="00D04DBA" w:rsidRPr="009E20AA" w:rsidRDefault="00D04DBA" w:rsidP="009E20AA">
            <w:pPr>
              <w:pStyle w:val="TAC"/>
              <w:rPr>
                <w:rFonts w:eastAsia="SimSun" w:cs="Arial"/>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65FF541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F4B0726"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C5E0722"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4E44846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597860F"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0FEBAD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7530907"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678DFE2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D5AEE63" w14:textId="77777777" w:rsidR="00D04DBA" w:rsidRPr="009E20AA" w:rsidRDefault="00D04DBA" w:rsidP="009E20AA">
            <w:pPr>
              <w:pStyle w:val="TAC"/>
              <w:rPr>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347820DC" w14:textId="77777777" w:rsidR="00D04DBA" w:rsidRPr="009E20AA" w:rsidRDefault="00D04DBA" w:rsidP="009E20AA">
            <w:pPr>
              <w:pStyle w:val="TAC"/>
              <w:rPr>
                <w:lang w:eastAsia="zh-CN"/>
              </w:rPr>
            </w:pPr>
            <w:r w:rsidRPr="009E20AA">
              <w:rPr>
                <w:lang w:eastAsia="zh-CN"/>
              </w:rPr>
              <w:t>0</w:t>
            </w:r>
          </w:p>
        </w:tc>
      </w:tr>
      <w:tr w:rsidR="00D04DBA" w:rsidRPr="009E20AA" w14:paraId="4B39C774"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089E04D6" w14:textId="77777777" w:rsidR="00D04DBA" w:rsidRPr="009E20AA" w:rsidRDefault="00D04DBA" w:rsidP="009E20AA">
            <w:pPr>
              <w:pStyle w:val="TAC"/>
            </w:pPr>
          </w:p>
        </w:tc>
        <w:tc>
          <w:tcPr>
            <w:tcW w:w="1382" w:type="dxa"/>
            <w:vMerge/>
            <w:tcBorders>
              <w:left w:val="single" w:sz="4" w:space="0" w:color="auto"/>
              <w:bottom w:val="single" w:sz="4" w:space="0" w:color="auto"/>
              <w:right w:val="single" w:sz="4" w:space="0" w:color="auto"/>
            </w:tcBorders>
            <w:shd w:val="clear" w:color="auto" w:fill="auto"/>
          </w:tcPr>
          <w:p w14:paraId="312C3B51"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08EC6766" w14:textId="77777777" w:rsidR="00D04DBA" w:rsidRPr="009E20AA" w:rsidRDefault="00D04DBA" w:rsidP="009E20AA">
            <w:pPr>
              <w:pStyle w:val="TAC"/>
              <w:rPr>
                <w:rFonts w:cs="Arial"/>
                <w:szCs w:val="18"/>
                <w:lang w:eastAsia="zh-CN"/>
              </w:rPr>
            </w:pPr>
            <w:r w:rsidRPr="009E20AA">
              <w:t>n66</w:t>
            </w:r>
          </w:p>
        </w:tc>
        <w:tc>
          <w:tcPr>
            <w:tcW w:w="671" w:type="dxa"/>
            <w:tcBorders>
              <w:top w:val="single" w:sz="4" w:space="0" w:color="auto"/>
              <w:left w:val="single" w:sz="4" w:space="0" w:color="auto"/>
              <w:bottom w:val="single" w:sz="4" w:space="0" w:color="auto"/>
              <w:right w:val="single" w:sz="4" w:space="0" w:color="auto"/>
            </w:tcBorders>
          </w:tcPr>
          <w:p w14:paraId="704766C7" w14:textId="77777777" w:rsidR="00D04DBA" w:rsidRPr="009E20AA" w:rsidRDefault="00D04DBA" w:rsidP="009E20AA">
            <w:pPr>
              <w:pStyle w:val="TAC"/>
              <w:rPr>
                <w:szCs w:val="18"/>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7E3EDF5E" w14:textId="77777777" w:rsidR="00D04DBA" w:rsidRPr="009E20AA" w:rsidRDefault="00D04DBA"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4D0C1BBF" w14:textId="77777777" w:rsidR="00D04DBA" w:rsidRPr="009E20AA" w:rsidRDefault="00D04DBA"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64915F4D" w14:textId="77777777" w:rsidR="00D04DBA" w:rsidRPr="009E20AA" w:rsidRDefault="00D04DBA" w:rsidP="009E20AA">
            <w:pPr>
              <w:pStyle w:val="TAC"/>
              <w:rPr>
                <w:rFonts w:eastAsia="SimSun" w:cs="Arial"/>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380202E9" w14:textId="77777777" w:rsidR="00D04DBA" w:rsidRPr="009E20AA" w:rsidRDefault="00D04DBA" w:rsidP="009E20AA">
            <w:pPr>
              <w:pStyle w:val="TAC"/>
              <w:rPr>
                <w:szCs w:val="18"/>
                <w:lang w:eastAsia="zh-CN"/>
              </w:rPr>
            </w:pPr>
            <w:r w:rsidRPr="009E20AA">
              <w:t>25</w:t>
            </w:r>
          </w:p>
        </w:tc>
        <w:tc>
          <w:tcPr>
            <w:tcW w:w="672" w:type="dxa"/>
            <w:tcBorders>
              <w:top w:val="single" w:sz="4" w:space="0" w:color="auto"/>
              <w:left w:val="single" w:sz="4" w:space="0" w:color="auto"/>
              <w:bottom w:val="single" w:sz="4" w:space="0" w:color="auto"/>
              <w:right w:val="single" w:sz="4" w:space="0" w:color="auto"/>
            </w:tcBorders>
          </w:tcPr>
          <w:p w14:paraId="40367ABD" w14:textId="77777777" w:rsidR="00D04DBA" w:rsidRPr="009E20AA" w:rsidRDefault="00D04DBA" w:rsidP="009E20AA">
            <w:pPr>
              <w:pStyle w:val="TAC"/>
              <w:rPr>
                <w:szCs w:val="18"/>
                <w:lang w:eastAsia="zh-CN"/>
              </w:rPr>
            </w:pPr>
            <w:r w:rsidRPr="009E20AA">
              <w:t>30</w:t>
            </w:r>
          </w:p>
        </w:tc>
        <w:tc>
          <w:tcPr>
            <w:tcW w:w="671" w:type="dxa"/>
            <w:tcBorders>
              <w:top w:val="single" w:sz="4" w:space="0" w:color="auto"/>
              <w:left w:val="single" w:sz="4" w:space="0" w:color="auto"/>
              <w:bottom w:val="single" w:sz="4" w:space="0" w:color="auto"/>
              <w:right w:val="single" w:sz="4" w:space="0" w:color="auto"/>
            </w:tcBorders>
          </w:tcPr>
          <w:p w14:paraId="050F7330" w14:textId="77777777" w:rsidR="00D04DBA" w:rsidRPr="009E20AA" w:rsidRDefault="00D04DBA" w:rsidP="009E20AA">
            <w:pPr>
              <w:pStyle w:val="TAC"/>
              <w:rPr>
                <w:rFonts w:eastAsia="SimSun" w:cs="Arial"/>
                <w:szCs w:val="18"/>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3CC2B9B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55AE9E3"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BCB657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010C7B"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34489AA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0610B6C"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6000E85" w14:textId="77777777" w:rsidR="00D04DBA" w:rsidRPr="009E20AA" w:rsidRDefault="00D04DBA" w:rsidP="009E20AA">
            <w:pPr>
              <w:pStyle w:val="TAC"/>
              <w:rPr>
                <w:lang w:eastAsia="zh-CN"/>
              </w:rPr>
            </w:pPr>
          </w:p>
        </w:tc>
      </w:tr>
      <w:tr w:rsidR="00D04DBA" w:rsidRPr="009E20AA" w14:paraId="475EE95C"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02A57D65" w14:textId="77777777" w:rsidR="00D04DBA" w:rsidRPr="009E20AA" w:rsidRDefault="00D04DBA" w:rsidP="009E20AA">
            <w:pPr>
              <w:pStyle w:val="TAC"/>
            </w:pPr>
            <w:r w:rsidRPr="009E20AA">
              <w:rPr>
                <w:lang w:eastAsia="zh-CN"/>
              </w:rPr>
              <w:t>CA_n26A-n70A</w:t>
            </w:r>
          </w:p>
        </w:tc>
        <w:tc>
          <w:tcPr>
            <w:tcW w:w="1382" w:type="dxa"/>
            <w:vMerge w:val="restart"/>
            <w:tcBorders>
              <w:top w:val="single" w:sz="4" w:space="0" w:color="FFFFFF"/>
              <w:left w:val="single" w:sz="4" w:space="0" w:color="auto"/>
              <w:right w:val="single" w:sz="4" w:space="0" w:color="auto"/>
            </w:tcBorders>
            <w:shd w:val="clear" w:color="auto" w:fill="auto"/>
          </w:tcPr>
          <w:p w14:paraId="21C82D69" w14:textId="77777777" w:rsidR="00D04DBA" w:rsidRPr="009E20AA" w:rsidRDefault="00D04DBA" w:rsidP="009E20AA">
            <w:pPr>
              <w:pStyle w:val="TAC"/>
            </w:pPr>
            <w:r w:rsidRPr="009E20AA">
              <w:rPr>
                <w:lang w:eastAsia="zh-CN"/>
              </w:rPr>
              <w:t>CA_n26A-n70A</w:t>
            </w:r>
          </w:p>
        </w:tc>
        <w:tc>
          <w:tcPr>
            <w:tcW w:w="671" w:type="dxa"/>
            <w:tcBorders>
              <w:left w:val="single" w:sz="4" w:space="0" w:color="auto"/>
              <w:bottom w:val="single" w:sz="4" w:space="0" w:color="auto"/>
              <w:right w:val="single" w:sz="4" w:space="0" w:color="auto"/>
            </w:tcBorders>
          </w:tcPr>
          <w:p w14:paraId="1782E4F3" w14:textId="77777777" w:rsidR="00D04DBA" w:rsidRPr="009E20AA" w:rsidRDefault="00D04DBA" w:rsidP="009E20AA">
            <w:pPr>
              <w:pStyle w:val="TAC"/>
              <w:rPr>
                <w:rFonts w:cs="Arial"/>
                <w:szCs w:val="18"/>
                <w:lang w:eastAsia="zh-CN"/>
              </w:rPr>
            </w:pPr>
            <w:r w:rsidRPr="009E20AA">
              <w:t>n26</w:t>
            </w:r>
          </w:p>
        </w:tc>
        <w:tc>
          <w:tcPr>
            <w:tcW w:w="671" w:type="dxa"/>
            <w:tcBorders>
              <w:top w:val="single" w:sz="4" w:space="0" w:color="auto"/>
              <w:left w:val="single" w:sz="4" w:space="0" w:color="auto"/>
              <w:bottom w:val="single" w:sz="4" w:space="0" w:color="auto"/>
              <w:right w:val="single" w:sz="4" w:space="0" w:color="auto"/>
            </w:tcBorders>
          </w:tcPr>
          <w:p w14:paraId="1395F38E" w14:textId="77777777" w:rsidR="00D04DBA" w:rsidRPr="009E20AA" w:rsidRDefault="00D04DBA" w:rsidP="009E20AA">
            <w:pPr>
              <w:pStyle w:val="TAC"/>
              <w:rPr>
                <w:szCs w:val="18"/>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7AAD47AE" w14:textId="77777777" w:rsidR="00D04DBA" w:rsidRPr="009E20AA" w:rsidRDefault="00D04DBA"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64A3C7C8" w14:textId="77777777" w:rsidR="00D04DBA" w:rsidRPr="009E20AA" w:rsidRDefault="00D04DBA"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7A34414F" w14:textId="77777777" w:rsidR="00D04DBA" w:rsidRPr="009E20AA" w:rsidRDefault="00D04DBA" w:rsidP="009E20AA">
            <w:pPr>
              <w:pStyle w:val="TAC"/>
              <w:rPr>
                <w:rFonts w:eastAsia="SimSun" w:cs="Arial"/>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41BA64F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6C1305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C67C800"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4709EC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F8774DC"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4A9AE37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315AB11"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61508CA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A30EEEE" w14:textId="77777777" w:rsidR="00D04DBA" w:rsidRPr="009E20AA" w:rsidRDefault="00D04DBA" w:rsidP="009E20AA">
            <w:pPr>
              <w:pStyle w:val="TAC"/>
              <w:rPr>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724B21DC" w14:textId="77777777" w:rsidR="00D04DBA" w:rsidRPr="009E20AA" w:rsidRDefault="00D04DBA" w:rsidP="009E20AA">
            <w:pPr>
              <w:pStyle w:val="TAC"/>
              <w:rPr>
                <w:lang w:eastAsia="zh-CN"/>
              </w:rPr>
            </w:pPr>
            <w:r w:rsidRPr="009E20AA">
              <w:rPr>
                <w:lang w:eastAsia="zh-CN"/>
              </w:rPr>
              <w:t>0</w:t>
            </w:r>
          </w:p>
        </w:tc>
      </w:tr>
      <w:tr w:rsidR="00D04DBA" w:rsidRPr="009E20AA" w14:paraId="3BB2012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F2B52C1" w14:textId="77777777" w:rsidR="00D04DBA" w:rsidRPr="009E20AA" w:rsidRDefault="00D04DBA" w:rsidP="009E20AA">
            <w:pPr>
              <w:pStyle w:val="TAC"/>
            </w:pPr>
          </w:p>
        </w:tc>
        <w:tc>
          <w:tcPr>
            <w:tcW w:w="1382" w:type="dxa"/>
            <w:vMerge/>
            <w:tcBorders>
              <w:left w:val="single" w:sz="4" w:space="0" w:color="auto"/>
              <w:bottom w:val="single" w:sz="4" w:space="0" w:color="auto"/>
              <w:right w:val="single" w:sz="4" w:space="0" w:color="auto"/>
            </w:tcBorders>
            <w:shd w:val="clear" w:color="auto" w:fill="auto"/>
          </w:tcPr>
          <w:p w14:paraId="5C1271E8"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AA8A92C" w14:textId="77777777" w:rsidR="00D04DBA" w:rsidRPr="009E20AA" w:rsidRDefault="00D04DBA" w:rsidP="009E20AA">
            <w:pPr>
              <w:pStyle w:val="TAC"/>
              <w:rPr>
                <w:rFonts w:cs="Arial"/>
                <w:szCs w:val="18"/>
                <w:lang w:eastAsia="zh-CN"/>
              </w:rPr>
            </w:pPr>
            <w:r w:rsidRPr="009E20AA">
              <w:t>n70</w:t>
            </w:r>
          </w:p>
        </w:tc>
        <w:tc>
          <w:tcPr>
            <w:tcW w:w="671" w:type="dxa"/>
            <w:tcBorders>
              <w:top w:val="single" w:sz="4" w:space="0" w:color="auto"/>
              <w:left w:val="single" w:sz="4" w:space="0" w:color="auto"/>
              <w:bottom w:val="single" w:sz="4" w:space="0" w:color="auto"/>
              <w:right w:val="single" w:sz="4" w:space="0" w:color="auto"/>
            </w:tcBorders>
          </w:tcPr>
          <w:p w14:paraId="436ED94C" w14:textId="77777777" w:rsidR="00D04DBA" w:rsidRPr="009E20AA" w:rsidRDefault="00D04DBA" w:rsidP="009E20AA">
            <w:pPr>
              <w:pStyle w:val="TAC"/>
              <w:rPr>
                <w:szCs w:val="18"/>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0E930A0F" w14:textId="77777777" w:rsidR="00D04DBA" w:rsidRPr="009E20AA" w:rsidRDefault="00D04DBA" w:rsidP="009E20AA">
            <w:pPr>
              <w:pStyle w:val="TAC"/>
              <w:rPr>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39F5A5EF" w14:textId="77777777" w:rsidR="00D04DBA" w:rsidRPr="009E20AA" w:rsidRDefault="00D04DBA" w:rsidP="009E20AA">
            <w:pPr>
              <w:pStyle w:val="TAC"/>
              <w:rPr>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1FEB9C6A" w14:textId="77777777" w:rsidR="00D04DBA" w:rsidRPr="009E20AA" w:rsidRDefault="00D04DBA" w:rsidP="009E20AA">
            <w:pPr>
              <w:pStyle w:val="TAC"/>
              <w:rPr>
                <w:rFonts w:eastAsia="SimSun" w:cs="Arial"/>
                <w:szCs w:val="18"/>
                <w:lang w:eastAsia="zh-CN"/>
              </w:rPr>
            </w:pPr>
            <w:r w:rsidRPr="009E20AA">
              <w:t>20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CDC5923" w14:textId="77777777" w:rsidR="00D04DBA" w:rsidRPr="009E20AA" w:rsidRDefault="00D04DBA" w:rsidP="009E20AA">
            <w:pPr>
              <w:pStyle w:val="TAC"/>
              <w:rPr>
                <w:szCs w:val="18"/>
                <w:lang w:eastAsia="zh-CN"/>
              </w:rPr>
            </w:pPr>
            <w:r w:rsidRPr="009E20AA">
              <w:t>25</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C546A4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D7D37F2"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77D8342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C568687"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E73BD5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9337359"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65DCCE6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2E76B02"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30115E6" w14:textId="77777777" w:rsidR="00D04DBA" w:rsidRPr="009E20AA" w:rsidRDefault="00D04DBA" w:rsidP="009E20AA">
            <w:pPr>
              <w:pStyle w:val="TAC"/>
              <w:rPr>
                <w:lang w:eastAsia="zh-CN"/>
              </w:rPr>
            </w:pPr>
          </w:p>
        </w:tc>
      </w:tr>
      <w:tr w:rsidR="00D04DBA" w:rsidRPr="009E20AA" w14:paraId="54EB68FA" w14:textId="77777777" w:rsidTr="004A72C1">
        <w:trPr>
          <w:trHeight w:val="187"/>
        </w:trPr>
        <w:tc>
          <w:tcPr>
            <w:tcW w:w="1644" w:type="dxa"/>
            <w:tcBorders>
              <w:left w:val="single" w:sz="4" w:space="0" w:color="auto"/>
              <w:bottom w:val="nil"/>
              <w:right w:val="single" w:sz="4" w:space="0" w:color="auto"/>
            </w:tcBorders>
            <w:shd w:val="clear" w:color="auto" w:fill="auto"/>
          </w:tcPr>
          <w:p w14:paraId="3FF1146B" w14:textId="447BF494" w:rsidR="00D04DBA" w:rsidRPr="009E20AA" w:rsidRDefault="00D04DBA" w:rsidP="009E20AA">
            <w:pPr>
              <w:pStyle w:val="TAC"/>
            </w:pPr>
            <w:r w:rsidRPr="009E20AA">
              <w:rPr>
                <w:lang w:eastAsia="zh-CN"/>
              </w:rPr>
              <w:t>CA_n26A-n66(2A)</w:t>
            </w:r>
          </w:p>
        </w:tc>
        <w:tc>
          <w:tcPr>
            <w:tcW w:w="1382" w:type="dxa"/>
            <w:tcBorders>
              <w:left w:val="single" w:sz="4" w:space="0" w:color="auto"/>
              <w:bottom w:val="nil"/>
              <w:right w:val="single" w:sz="4" w:space="0" w:color="auto"/>
            </w:tcBorders>
            <w:shd w:val="clear" w:color="auto" w:fill="auto"/>
          </w:tcPr>
          <w:p w14:paraId="1EA933FA" w14:textId="6262AF0D" w:rsidR="00D04DBA" w:rsidRPr="009E20AA" w:rsidRDefault="00D04DBA" w:rsidP="009E20AA">
            <w:pPr>
              <w:pStyle w:val="TAC"/>
            </w:pPr>
            <w:r w:rsidRPr="009E20AA">
              <w:rPr>
                <w:lang w:eastAsia="zh-CN"/>
              </w:rPr>
              <w:t>CA_n26A-n66A</w:t>
            </w:r>
          </w:p>
        </w:tc>
        <w:tc>
          <w:tcPr>
            <w:tcW w:w="671" w:type="dxa"/>
            <w:tcBorders>
              <w:left w:val="single" w:sz="4" w:space="0" w:color="auto"/>
              <w:bottom w:val="single" w:sz="4" w:space="0" w:color="auto"/>
              <w:right w:val="single" w:sz="4" w:space="0" w:color="auto"/>
            </w:tcBorders>
          </w:tcPr>
          <w:p w14:paraId="5C3BAEE6" w14:textId="7EE26507" w:rsidR="00D04DBA" w:rsidRPr="009E20AA" w:rsidRDefault="00D04DBA" w:rsidP="009E20AA">
            <w:pPr>
              <w:pStyle w:val="TAC"/>
            </w:pPr>
            <w:r w:rsidRPr="009E20AA">
              <w:rPr>
                <w:lang w:eastAsia="zh-CN"/>
              </w:rPr>
              <w:t>n26</w:t>
            </w:r>
          </w:p>
        </w:tc>
        <w:tc>
          <w:tcPr>
            <w:tcW w:w="671" w:type="dxa"/>
            <w:tcBorders>
              <w:top w:val="single" w:sz="4" w:space="0" w:color="auto"/>
              <w:left w:val="single" w:sz="4" w:space="0" w:color="auto"/>
              <w:bottom w:val="single" w:sz="4" w:space="0" w:color="auto"/>
              <w:right w:val="single" w:sz="4" w:space="0" w:color="auto"/>
            </w:tcBorders>
          </w:tcPr>
          <w:p w14:paraId="78B1866B" w14:textId="4E4ABF8B" w:rsidR="00D04DBA" w:rsidRPr="009E20AA" w:rsidRDefault="00D04DBA" w:rsidP="009E20AA">
            <w:pPr>
              <w:pStyle w:val="TAC"/>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7EA10B" w14:textId="24A31708" w:rsidR="00D04DBA" w:rsidRPr="009E20AA" w:rsidRDefault="00D04DBA" w:rsidP="009E20AA">
            <w:pPr>
              <w:pStyle w:val="TAC"/>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DF50BAD" w14:textId="1FB75816" w:rsidR="00D04DBA" w:rsidRPr="009E20AA" w:rsidRDefault="00D04DBA" w:rsidP="009E20AA">
            <w:pPr>
              <w:pStyle w:val="TAC"/>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CCD95D0" w14:textId="57BB1716" w:rsidR="00D04DBA" w:rsidRPr="009E20AA" w:rsidRDefault="00D04DBA" w:rsidP="009E20AA">
            <w:pPr>
              <w:pStyle w:val="TAC"/>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5F8F540"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AE563E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D376678"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6162EEA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B6B1799"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46751DA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5FE6330"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B2FD6A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54B3ABB" w14:textId="77777777" w:rsidR="00D04DBA" w:rsidRPr="009E20AA" w:rsidRDefault="00D04DBA" w:rsidP="009E20AA">
            <w:pPr>
              <w:pStyle w:val="TAC"/>
              <w:rPr>
                <w:lang w:eastAsia="zh-CN"/>
              </w:rPr>
            </w:pPr>
          </w:p>
        </w:tc>
        <w:tc>
          <w:tcPr>
            <w:tcW w:w="1487" w:type="dxa"/>
            <w:tcBorders>
              <w:left w:val="single" w:sz="4" w:space="0" w:color="auto"/>
              <w:bottom w:val="single" w:sz="4" w:space="0" w:color="auto"/>
              <w:right w:val="single" w:sz="4" w:space="0" w:color="auto"/>
            </w:tcBorders>
            <w:shd w:val="clear" w:color="auto" w:fill="auto"/>
          </w:tcPr>
          <w:p w14:paraId="42190541" w14:textId="3F7191B1" w:rsidR="00D04DBA" w:rsidRPr="009E20AA" w:rsidRDefault="00D04DBA" w:rsidP="009E20AA">
            <w:pPr>
              <w:pStyle w:val="TAC"/>
              <w:rPr>
                <w:lang w:eastAsia="zh-CN"/>
              </w:rPr>
            </w:pPr>
            <w:r w:rsidRPr="009E20AA">
              <w:rPr>
                <w:lang w:eastAsia="zh-CN"/>
              </w:rPr>
              <w:t>0</w:t>
            </w:r>
          </w:p>
        </w:tc>
      </w:tr>
      <w:tr w:rsidR="00D04DBA" w:rsidRPr="009E20AA" w14:paraId="5E1353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505D180"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2B430E71"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68DD0F4" w14:textId="02EEFFF5" w:rsidR="00D04DBA" w:rsidRPr="009E20AA" w:rsidRDefault="00D04DBA" w:rsidP="009E20AA">
            <w:pPr>
              <w:pStyle w:val="TAC"/>
            </w:pPr>
            <w:r w:rsidRPr="009E20AA">
              <w:rPr>
                <w:lang w:eastAsia="zh-CN"/>
              </w:rPr>
              <w:t>n66</w:t>
            </w:r>
          </w:p>
        </w:tc>
        <w:tc>
          <w:tcPr>
            <w:tcW w:w="8062" w:type="dxa"/>
            <w:gridSpan w:val="12"/>
            <w:tcBorders>
              <w:top w:val="single" w:sz="4" w:space="0" w:color="auto"/>
              <w:left w:val="single" w:sz="4" w:space="0" w:color="auto"/>
              <w:bottom w:val="single" w:sz="4" w:space="0" w:color="auto"/>
              <w:right w:val="single" w:sz="4" w:space="0" w:color="auto"/>
            </w:tcBorders>
          </w:tcPr>
          <w:p w14:paraId="6C7B0971" w14:textId="09CCA3D4" w:rsidR="00D04DBA" w:rsidRPr="009E20AA" w:rsidRDefault="00D04DBA" w:rsidP="009E20AA">
            <w:pPr>
              <w:pStyle w:val="TAC"/>
              <w:rPr>
                <w:rFonts w:eastAsia="Yu Mincho"/>
              </w:rPr>
            </w:pPr>
            <w:r w:rsidRPr="009E20AA">
              <w:rPr>
                <w:lang w:eastAsia="zh-CN"/>
              </w:rPr>
              <w:t>See CA_n66(2A) Bandwidth Combination Set 0 in Table 5.5A.2-1</w:t>
            </w:r>
          </w:p>
        </w:tc>
        <w:tc>
          <w:tcPr>
            <w:tcW w:w="672" w:type="dxa"/>
            <w:tcBorders>
              <w:top w:val="single" w:sz="4" w:space="0" w:color="auto"/>
              <w:left w:val="single" w:sz="4" w:space="0" w:color="auto"/>
              <w:bottom w:val="single" w:sz="4" w:space="0" w:color="auto"/>
              <w:right w:val="single" w:sz="4" w:space="0" w:color="auto"/>
            </w:tcBorders>
          </w:tcPr>
          <w:p w14:paraId="47263407" w14:textId="77777777" w:rsidR="00D04DBA" w:rsidRPr="009E20AA" w:rsidRDefault="00D04DBA" w:rsidP="009E20AA">
            <w:pPr>
              <w:pStyle w:val="TAC"/>
              <w:rPr>
                <w:lang w:eastAsia="zh-CN"/>
              </w:rPr>
            </w:pPr>
          </w:p>
        </w:tc>
        <w:tc>
          <w:tcPr>
            <w:tcW w:w="1487" w:type="dxa"/>
            <w:tcBorders>
              <w:left w:val="single" w:sz="4" w:space="0" w:color="auto"/>
              <w:bottom w:val="single" w:sz="4" w:space="0" w:color="auto"/>
              <w:right w:val="single" w:sz="4" w:space="0" w:color="auto"/>
            </w:tcBorders>
            <w:shd w:val="clear" w:color="auto" w:fill="auto"/>
          </w:tcPr>
          <w:p w14:paraId="1FA6D3AD" w14:textId="77777777" w:rsidR="00D04DBA" w:rsidRPr="009E20AA" w:rsidRDefault="00D04DBA" w:rsidP="009E20AA">
            <w:pPr>
              <w:pStyle w:val="TAC"/>
              <w:rPr>
                <w:lang w:eastAsia="zh-CN"/>
              </w:rPr>
            </w:pPr>
          </w:p>
        </w:tc>
      </w:tr>
      <w:tr w:rsidR="00D04DBA" w:rsidRPr="009E20AA" w14:paraId="6D23F784" w14:textId="77777777" w:rsidTr="004A72C1">
        <w:trPr>
          <w:trHeight w:val="187"/>
        </w:trPr>
        <w:tc>
          <w:tcPr>
            <w:tcW w:w="1644" w:type="dxa"/>
            <w:tcBorders>
              <w:left w:val="single" w:sz="4" w:space="0" w:color="auto"/>
              <w:bottom w:val="nil"/>
              <w:right w:val="single" w:sz="4" w:space="0" w:color="auto"/>
            </w:tcBorders>
            <w:shd w:val="clear" w:color="auto" w:fill="auto"/>
          </w:tcPr>
          <w:p w14:paraId="36E324E3" w14:textId="77777777" w:rsidR="00D04DBA" w:rsidRPr="009E20AA" w:rsidRDefault="00D04DBA" w:rsidP="009E20AA">
            <w:pPr>
              <w:pStyle w:val="TAC"/>
              <w:rPr>
                <w:lang w:eastAsia="zh-CN"/>
              </w:rPr>
            </w:pPr>
            <w:r w:rsidRPr="009E20AA">
              <w:rPr>
                <w:lang w:eastAsia="zh-CN"/>
              </w:rPr>
              <w:t>CA</w:t>
            </w:r>
            <w:r w:rsidRPr="009E20AA">
              <w:t>_</w:t>
            </w:r>
            <w:r w:rsidRPr="009E20AA">
              <w:rPr>
                <w:lang w:eastAsia="zh-CN"/>
              </w:rPr>
              <w:t>n28</w:t>
            </w:r>
            <w:r w:rsidRPr="009E20AA">
              <w:t>A-</w:t>
            </w:r>
            <w:r w:rsidRPr="009E20AA">
              <w:rPr>
                <w:lang w:eastAsia="zh-CN"/>
              </w:rPr>
              <w:t>n41</w:t>
            </w:r>
            <w:r w:rsidRPr="009E20AA">
              <w:t>A</w:t>
            </w:r>
          </w:p>
        </w:tc>
        <w:tc>
          <w:tcPr>
            <w:tcW w:w="1382" w:type="dxa"/>
            <w:tcBorders>
              <w:left w:val="single" w:sz="4" w:space="0" w:color="auto"/>
              <w:bottom w:val="nil"/>
              <w:right w:val="single" w:sz="4" w:space="0" w:color="auto"/>
            </w:tcBorders>
            <w:shd w:val="clear" w:color="auto" w:fill="auto"/>
          </w:tcPr>
          <w:p w14:paraId="430AEBA3" w14:textId="77777777" w:rsidR="00D04DBA" w:rsidRPr="009E20AA" w:rsidRDefault="00D04DBA" w:rsidP="009E20AA">
            <w:pPr>
              <w:pStyle w:val="TAC"/>
              <w:rPr>
                <w:lang w:eastAsia="zh-CN"/>
              </w:rPr>
            </w:pPr>
            <w:r w:rsidRPr="009E20AA">
              <w:rPr>
                <w:lang w:eastAsia="zh-CN"/>
              </w:rPr>
              <w:t>CA</w:t>
            </w:r>
            <w:r w:rsidRPr="009E20AA">
              <w:t>_</w:t>
            </w:r>
            <w:r w:rsidRPr="009E20AA">
              <w:rPr>
                <w:lang w:eastAsia="zh-CN"/>
              </w:rPr>
              <w:t>n28</w:t>
            </w:r>
            <w:r w:rsidRPr="009E20AA">
              <w:t>A-</w:t>
            </w:r>
            <w:r w:rsidRPr="009E20AA">
              <w:rPr>
                <w:lang w:eastAsia="zh-CN"/>
              </w:rPr>
              <w:t>n41</w:t>
            </w:r>
            <w:r w:rsidRPr="009E20AA">
              <w:t>A</w:t>
            </w:r>
          </w:p>
        </w:tc>
        <w:tc>
          <w:tcPr>
            <w:tcW w:w="671" w:type="dxa"/>
            <w:tcBorders>
              <w:left w:val="single" w:sz="4" w:space="0" w:color="auto"/>
              <w:right w:val="single" w:sz="4" w:space="0" w:color="auto"/>
            </w:tcBorders>
          </w:tcPr>
          <w:p w14:paraId="14FE9785" w14:textId="77777777" w:rsidR="00D04DBA" w:rsidRPr="009E20AA" w:rsidRDefault="00D04DBA" w:rsidP="009E20AA">
            <w:pPr>
              <w:pStyle w:val="TAC"/>
              <w:rPr>
                <w:lang w:eastAsia="zh-CN"/>
              </w:rPr>
            </w:pPr>
            <w:r w:rsidRPr="009E20AA">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060791DA"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0513"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96A28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E64CB1"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1903D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3B5D56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1C9B3E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2068D31"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0634B18"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C44BDB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42E4EA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F8D03B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FD528AD" w14:textId="77777777" w:rsidR="00D04DBA" w:rsidRPr="009E20AA" w:rsidRDefault="00D04DBA" w:rsidP="009E20AA">
            <w:pPr>
              <w:pStyle w:val="TAC"/>
            </w:pPr>
          </w:p>
        </w:tc>
        <w:tc>
          <w:tcPr>
            <w:tcW w:w="1487" w:type="dxa"/>
            <w:tcBorders>
              <w:left w:val="single" w:sz="4" w:space="0" w:color="auto"/>
              <w:bottom w:val="nil"/>
              <w:right w:val="single" w:sz="4" w:space="0" w:color="auto"/>
            </w:tcBorders>
            <w:shd w:val="clear" w:color="auto" w:fill="auto"/>
          </w:tcPr>
          <w:p w14:paraId="4F864578" w14:textId="77777777" w:rsidR="00D04DBA" w:rsidRPr="009E20AA" w:rsidRDefault="00D04DBA" w:rsidP="009E20AA">
            <w:pPr>
              <w:pStyle w:val="TAC"/>
              <w:rPr>
                <w:lang w:eastAsia="zh-CN"/>
              </w:rPr>
            </w:pPr>
            <w:r w:rsidRPr="009E20AA">
              <w:rPr>
                <w:lang w:eastAsia="zh-CN"/>
              </w:rPr>
              <w:t>0</w:t>
            </w:r>
          </w:p>
        </w:tc>
      </w:tr>
      <w:tr w:rsidR="00D04DBA" w:rsidRPr="009E20AA" w14:paraId="142255A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7DB6483"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ABBC3F"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1561A1BE" w14:textId="77777777" w:rsidR="00D04DBA" w:rsidRPr="009E20AA" w:rsidRDefault="00D04DBA" w:rsidP="009E20AA">
            <w:pPr>
              <w:pStyle w:val="TAC"/>
              <w:rPr>
                <w:lang w:eastAsia="zh-CN"/>
              </w:rPr>
            </w:pPr>
            <w:r w:rsidRPr="009E20AA">
              <w:rPr>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5D86BC3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4F004D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F68B0A"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40DDCB"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89827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05E371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9753C5B"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19973AF"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6F7C789"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AAE86C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4750FA7"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9E65C93"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57A4441"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E9924B7" w14:textId="77777777" w:rsidR="00D04DBA" w:rsidRPr="009E20AA" w:rsidRDefault="00D04DBA" w:rsidP="009E20AA">
            <w:pPr>
              <w:pStyle w:val="TAC"/>
              <w:rPr>
                <w:rFonts w:eastAsia="Yu Mincho"/>
              </w:rPr>
            </w:pPr>
          </w:p>
        </w:tc>
      </w:tr>
      <w:tr w:rsidR="00D04DBA" w:rsidRPr="009E20AA" w14:paraId="5BFCA6D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043D957C" w14:textId="77777777" w:rsidR="00D04DBA" w:rsidRPr="009E20AA" w:rsidRDefault="00D04DBA" w:rsidP="009E20AA">
            <w:pPr>
              <w:pStyle w:val="TAC"/>
              <w:rPr>
                <w:lang w:eastAsia="zh-CN"/>
              </w:rPr>
            </w:pPr>
            <w:r w:rsidRPr="009E20AA">
              <w:rPr>
                <w:lang w:eastAsia="zh-CN"/>
              </w:rPr>
              <w:lastRenderedPageBreak/>
              <w:t>CA</w:t>
            </w:r>
            <w:r w:rsidRPr="009E20AA">
              <w:t>_</w:t>
            </w:r>
            <w:r w:rsidRPr="009E20AA">
              <w:rPr>
                <w:lang w:eastAsia="zh-CN"/>
              </w:rPr>
              <w:t>n28</w:t>
            </w:r>
            <w:r w:rsidRPr="009E20AA">
              <w:t>A-</w:t>
            </w:r>
            <w:r w:rsidRPr="009E20AA">
              <w:rPr>
                <w:lang w:eastAsia="zh-CN"/>
              </w:rPr>
              <w:t>n41</w:t>
            </w:r>
            <w:r w:rsidRPr="009E20AA">
              <w:t>A</w:t>
            </w:r>
          </w:p>
        </w:tc>
        <w:tc>
          <w:tcPr>
            <w:tcW w:w="1382" w:type="dxa"/>
            <w:tcBorders>
              <w:top w:val="single" w:sz="4" w:space="0" w:color="auto"/>
              <w:left w:val="single" w:sz="4" w:space="0" w:color="auto"/>
              <w:bottom w:val="nil"/>
              <w:right w:val="single" w:sz="4" w:space="0" w:color="auto"/>
            </w:tcBorders>
            <w:shd w:val="clear" w:color="auto" w:fill="auto"/>
          </w:tcPr>
          <w:p w14:paraId="499C5C09" w14:textId="77777777" w:rsidR="00D04DBA" w:rsidRPr="009E20AA" w:rsidRDefault="00D04DBA" w:rsidP="009E20AA">
            <w:pPr>
              <w:pStyle w:val="TAC"/>
              <w:rPr>
                <w:lang w:eastAsia="zh-CN"/>
              </w:rPr>
            </w:pPr>
            <w:r w:rsidRPr="009E20AA">
              <w:rPr>
                <w:lang w:eastAsia="zh-CN"/>
              </w:rPr>
              <w:t>CA</w:t>
            </w:r>
            <w:r w:rsidRPr="009E20AA">
              <w:t>_</w:t>
            </w:r>
            <w:r w:rsidRPr="009E20AA">
              <w:rPr>
                <w:lang w:eastAsia="zh-CN"/>
              </w:rPr>
              <w:t>n28</w:t>
            </w:r>
            <w:r w:rsidRPr="009E20AA">
              <w:t>A-</w:t>
            </w:r>
            <w:r w:rsidRPr="009E20AA">
              <w:rPr>
                <w:lang w:eastAsia="zh-CN"/>
              </w:rPr>
              <w:t>n41</w:t>
            </w:r>
            <w:r w:rsidRPr="009E20AA">
              <w:t>A</w:t>
            </w:r>
          </w:p>
        </w:tc>
        <w:tc>
          <w:tcPr>
            <w:tcW w:w="671" w:type="dxa"/>
            <w:tcBorders>
              <w:left w:val="single" w:sz="4" w:space="0" w:color="auto"/>
              <w:right w:val="single" w:sz="4" w:space="0" w:color="auto"/>
            </w:tcBorders>
          </w:tcPr>
          <w:p w14:paraId="0E83A2A2" w14:textId="77777777" w:rsidR="00D04DBA" w:rsidRPr="009E20AA" w:rsidRDefault="00D04DBA" w:rsidP="009E20AA">
            <w:pPr>
              <w:pStyle w:val="TAC"/>
              <w:rPr>
                <w:lang w:eastAsia="zh-CN"/>
              </w:rPr>
            </w:pPr>
            <w:r w:rsidRPr="009E20AA">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B02E0C3" w14:textId="77777777" w:rsidR="00D04DBA" w:rsidRPr="009E20AA" w:rsidRDefault="00D04DBA" w:rsidP="009E20AA">
            <w:pPr>
              <w:pStyle w:val="TAC"/>
              <w:rPr>
                <w:rFonts w:eastAsia="Yu Mincho"/>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87596B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223F0AE"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D502E7"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DD1A8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A4FB03F"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E29166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94CB8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F60D63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107BB5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0AA3ED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E396FD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C8515C6" w14:textId="77777777" w:rsidR="00D04DBA" w:rsidRPr="009E20AA" w:rsidRDefault="00D04DBA" w:rsidP="009E20AA">
            <w:pPr>
              <w:pStyle w:val="TAC"/>
              <w:rPr>
                <w:lang w:eastAsia="zh-CN"/>
              </w:rPr>
            </w:pP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78A13860" w14:textId="77777777" w:rsidR="00D04DBA" w:rsidRPr="009E20AA" w:rsidRDefault="00D04DBA" w:rsidP="009E20AA">
            <w:pPr>
              <w:pStyle w:val="TAC"/>
              <w:rPr>
                <w:rFonts w:eastAsia="Yu Mincho"/>
              </w:rPr>
            </w:pPr>
            <w:r w:rsidRPr="009E20AA">
              <w:rPr>
                <w:rFonts w:eastAsia="Yu Mincho"/>
              </w:rPr>
              <w:t>1</w:t>
            </w:r>
          </w:p>
        </w:tc>
      </w:tr>
      <w:tr w:rsidR="00D04DBA" w:rsidRPr="009E20AA" w14:paraId="17CAE0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99A2EF"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0C64F8" w14:textId="77777777" w:rsidR="00D04DBA" w:rsidRPr="009E20AA" w:rsidRDefault="00D04DBA" w:rsidP="009E20AA">
            <w:pPr>
              <w:pStyle w:val="TAC"/>
              <w:rPr>
                <w:lang w:eastAsia="zh-CN"/>
              </w:rPr>
            </w:pPr>
          </w:p>
        </w:tc>
        <w:tc>
          <w:tcPr>
            <w:tcW w:w="671" w:type="dxa"/>
            <w:tcBorders>
              <w:left w:val="single" w:sz="4" w:space="0" w:color="auto"/>
              <w:right w:val="single" w:sz="4" w:space="0" w:color="auto"/>
            </w:tcBorders>
          </w:tcPr>
          <w:p w14:paraId="298A5623" w14:textId="77777777" w:rsidR="00D04DBA" w:rsidRPr="009E20AA" w:rsidRDefault="00D04DBA" w:rsidP="009E20AA">
            <w:pPr>
              <w:pStyle w:val="TAC"/>
              <w:rPr>
                <w:lang w:eastAsia="zh-CN"/>
              </w:rPr>
            </w:pPr>
            <w:r w:rsidRPr="009E20AA">
              <w:rPr>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1740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6161D27"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9692668"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F310F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4DE9B84"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B00CB07"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79AE9A"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2C025D"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663A15F"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7328F7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9B63C17"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F2C2E39"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CF621D1"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97C11FD" w14:textId="77777777" w:rsidR="00D04DBA" w:rsidRPr="009E20AA" w:rsidRDefault="00D04DBA" w:rsidP="009E20AA">
            <w:pPr>
              <w:pStyle w:val="TAC"/>
              <w:rPr>
                <w:rFonts w:eastAsia="Yu Mincho"/>
              </w:rPr>
            </w:pPr>
          </w:p>
        </w:tc>
      </w:tr>
      <w:tr w:rsidR="00D04DBA" w:rsidRPr="009E20AA" w14:paraId="5AFB249E" w14:textId="77777777" w:rsidTr="004A72C1">
        <w:trPr>
          <w:trHeight w:val="187"/>
        </w:trPr>
        <w:tc>
          <w:tcPr>
            <w:tcW w:w="1644" w:type="dxa"/>
            <w:tcBorders>
              <w:left w:val="single" w:sz="4" w:space="0" w:color="auto"/>
              <w:bottom w:val="nil"/>
              <w:right w:val="single" w:sz="4" w:space="0" w:color="auto"/>
            </w:tcBorders>
            <w:shd w:val="clear" w:color="auto" w:fill="auto"/>
          </w:tcPr>
          <w:p w14:paraId="5D078400" w14:textId="77777777" w:rsidR="00D04DBA" w:rsidRPr="009E20AA" w:rsidRDefault="00D04DBA" w:rsidP="009E20AA">
            <w:pPr>
              <w:pStyle w:val="TAC"/>
              <w:rPr>
                <w:lang w:eastAsia="zh-CN"/>
              </w:rPr>
            </w:pPr>
            <w:r w:rsidRPr="009E20AA">
              <w:t>CA_n28A-n75A</w:t>
            </w:r>
          </w:p>
        </w:tc>
        <w:tc>
          <w:tcPr>
            <w:tcW w:w="1382" w:type="dxa"/>
            <w:tcBorders>
              <w:left w:val="single" w:sz="4" w:space="0" w:color="auto"/>
              <w:bottom w:val="nil"/>
              <w:right w:val="single" w:sz="4" w:space="0" w:color="auto"/>
            </w:tcBorders>
            <w:shd w:val="clear" w:color="auto" w:fill="auto"/>
          </w:tcPr>
          <w:p w14:paraId="045FE9CB" w14:textId="77777777" w:rsidR="00D04DBA" w:rsidRPr="009E20AA" w:rsidRDefault="00D04DBA" w:rsidP="009E20AA">
            <w:pPr>
              <w:pStyle w:val="TAC"/>
            </w:pPr>
            <w:r w:rsidRPr="009E20AA">
              <w:t>-</w:t>
            </w:r>
          </w:p>
        </w:tc>
        <w:tc>
          <w:tcPr>
            <w:tcW w:w="671" w:type="dxa"/>
            <w:tcBorders>
              <w:left w:val="single" w:sz="4" w:space="0" w:color="auto"/>
              <w:bottom w:val="single" w:sz="4" w:space="0" w:color="auto"/>
              <w:right w:val="single" w:sz="4" w:space="0" w:color="auto"/>
            </w:tcBorders>
          </w:tcPr>
          <w:p w14:paraId="6E98B289" w14:textId="77777777" w:rsidR="00D04DBA" w:rsidRPr="009E20AA" w:rsidRDefault="00D04DBA" w:rsidP="009E20AA">
            <w:pPr>
              <w:pStyle w:val="TAC"/>
            </w:pPr>
            <w:r w:rsidRPr="009E20AA">
              <w:t>n28</w:t>
            </w:r>
          </w:p>
        </w:tc>
        <w:tc>
          <w:tcPr>
            <w:tcW w:w="671" w:type="dxa"/>
            <w:tcBorders>
              <w:top w:val="single" w:sz="4" w:space="0" w:color="auto"/>
              <w:left w:val="single" w:sz="4" w:space="0" w:color="auto"/>
              <w:bottom w:val="single" w:sz="4" w:space="0" w:color="auto"/>
              <w:right w:val="single" w:sz="4" w:space="0" w:color="auto"/>
            </w:tcBorders>
          </w:tcPr>
          <w:p w14:paraId="73062EE6"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42149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1C68AE"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E898CE"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F3AD62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F365C4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37FD06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6B2F3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FE965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4D94C4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50627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9DE2FD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BDD54CC"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150AD0DB" w14:textId="77777777" w:rsidR="00D04DBA" w:rsidRPr="009E20AA" w:rsidRDefault="00D04DBA" w:rsidP="009E20AA">
            <w:pPr>
              <w:pStyle w:val="TAC"/>
              <w:rPr>
                <w:lang w:eastAsia="zh-CN"/>
              </w:rPr>
            </w:pPr>
            <w:r w:rsidRPr="009E20AA">
              <w:rPr>
                <w:lang w:eastAsia="zh-CN"/>
              </w:rPr>
              <w:t>0</w:t>
            </w:r>
          </w:p>
        </w:tc>
      </w:tr>
      <w:tr w:rsidR="00D04DBA" w:rsidRPr="009E20AA" w14:paraId="1BAD2C7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FB8B10A"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B6CBF33"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35EFD707" w14:textId="77777777" w:rsidR="00D04DBA" w:rsidRPr="009E20AA" w:rsidRDefault="00D04DBA" w:rsidP="009E20AA">
            <w:pPr>
              <w:pStyle w:val="TAC"/>
            </w:pPr>
            <w:r w:rsidRPr="009E20AA">
              <w:t>n75</w:t>
            </w:r>
          </w:p>
        </w:tc>
        <w:tc>
          <w:tcPr>
            <w:tcW w:w="671" w:type="dxa"/>
            <w:tcBorders>
              <w:top w:val="single" w:sz="4" w:space="0" w:color="auto"/>
              <w:left w:val="single" w:sz="4" w:space="0" w:color="auto"/>
              <w:bottom w:val="single" w:sz="4" w:space="0" w:color="auto"/>
              <w:right w:val="single" w:sz="4" w:space="0" w:color="auto"/>
            </w:tcBorders>
          </w:tcPr>
          <w:p w14:paraId="4D18F6AB"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1BBD0C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44D67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40585"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B48FF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C02D51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3B674C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9ABD06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663FB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0A7B3A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A351B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0831A6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997BFA"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3B35D806" w14:textId="77777777" w:rsidR="00D04DBA" w:rsidRPr="009E20AA" w:rsidRDefault="00D04DBA" w:rsidP="009E20AA">
            <w:pPr>
              <w:pStyle w:val="TAC"/>
              <w:rPr>
                <w:rFonts w:eastAsia="Yu Mincho"/>
              </w:rPr>
            </w:pPr>
          </w:p>
        </w:tc>
      </w:tr>
      <w:tr w:rsidR="00D04DBA" w:rsidRPr="009E20AA" w14:paraId="53268EC4"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D903D67" w14:textId="77777777" w:rsidR="00D04DBA" w:rsidRPr="009E20AA" w:rsidRDefault="00D04DBA" w:rsidP="009E20AA">
            <w:pPr>
              <w:pStyle w:val="TAC"/>
              <w:rPr>
                <w:lang w:eastAsia="zh-CN"/>
              </w:rPr>
            </w:pPr>
            <w:r w:rsidRPr="009E20AA">
              <w:rPr>
                <w:lang w:eastAsia="zh-CN"/>
              </w:rPr>
              <w:t>CA_n28A-n78A</w:t>
            </w:r>
          </w:p>
        </w:tc>
        <w:tc>
          <w:tcPr>
            <w:tcW w:w="1382" w:type="dxa"/>
            <w:tcBorders>
              <w:top w:val="single" w:sz="4" w:space="0" w:color="auto"/>
              <w:left w:val="single" w:sz="4" w:space="0" w:color="auto"/>
              <w:bottom w:val="nil"/>
              <w:right w:val="single" w:sz="4" w:space="0" w:color="auto"/>
            </w:tcBorders>
            <w:shd w:val="clear" w:color="auto" w:fill="auto"/>
          </w:tcPr>
          <w:p w14:paraId="019086A4" w14:textId="77777777" w:rsidR="00D04DBA" w:rsidRPr="009E20AA" w:rsidRDefault="00D04DBA" w:rsidP="009E20AA">
            <w:pPr>
              <w:pStyle w:val="TAC"/>
            </w:pPr>
            <w:r w:rsidRPr="009E20AA">
              <w:rPr>
                <w:lang w:eastAsia="zh-CN"/>
              </w:rPr>
              <w:t>CA_n28A-n78A</w:t>
            </w:r>
          </w:p>
        </w:tc>
        <w:tc>
          <w:tcPr>
            <w:tcW w:w="671" w:type="dxa"/>
            <w:tcBorders>
              <w:top w:val="single" w:sz="4" w:space="0" w:color="auto"/>
              <w:left w:val="single" w:sz="4" w:space="0" w:color="auto"/>
              <w:bottom w:val="single" w:sz="4" w:space="0" w:color="auto"/>
              <w:right w:val="single" w:sz="4" w:space="0" w:color="auto"/>
            </w:tcBorders>
          </w:tcPr>
          <w:p w14:paraId="2089FC79" w14:textId="77777777" w:rsidR="00D04DBA" w:rsidRPr="009E20AA" w:rsidRDefault="00D04DBA" w:rsidP="009E20AA">
            <w:pPr>
              <w:pStyle w:val="TAC"/>
            </w:pPr>
            <w:r w:rsidRPr="009E20AA">
              <w:t>n28</w:t>
            </w:r>
          </w:p>
        </w:tc>
        <w:tc>
          <w:tcPr>
            <w:tcW w:w="671" w:type="dxa"/>
            <w:tcBorders>
              <w:top w:val="single" w:sz="4" w:space="0" w:color="auto"/>
              <w:left w:val="single" w:sz="4" w:space="0" w:color="auto"/>
              <w:bottom w:val="single" w:sz="4" w:space="0" w:color="auto"/>
              <w:right w:val="single" w:sz="4" w:space="0" w:color="auto"/>
            </w:tcBorders>
          </w:tcPr>
          <w:p w14:paraId="68A77EF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BE498A"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18350F"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B85917"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3E9C9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60B74B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089CBE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15F351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C841EE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A2473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92741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47BE31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FC4535B"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69BEAE03" w14:textId="77777777" w:rsidR="00D04DBA" w:rsidRPr="009E20AA" w:rsidRDefault="00D04DBA" w:rsidP="009E20AA">
            <w:pPr>
              <w:pStyle w:val="TAC"/>
              <w:rPr>
                <w:lang w:eastAsia="zh-CN"/>
              </w:rPr>
            </w:pPr>
            <w:r w:rsidRPr="009E20AA">
              <w:rPr>
                <w:lang w:eastAsia="zh-CN"/>
              </w:rPr>
              <w:t>0</w:t>
            </w:r>
          </w:p>
        </w:tc>
      </w:tr>
      <w:tr w:rsidR="00D04DBA" w:rsidRPr="009E20AA" w14:paraId="1258ECE4"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93FE1B4"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26A77"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77B3A4A"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3D77E17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B10FE4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5F89DA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C5B72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116EE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8D84BE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CE4379B"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35FD9E"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44F54BC"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72B54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A1E7F9"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F4CFA3F"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72924F7"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07C0F04" w14:textId="77777777" w:rsidR="00D04DBA" w:rsidRPr="009E20AA" w:rsidRDefault="00D04DBA" w:rsidP="009E20AA">
            <w:pPr>
              <w:pStyle w:val="TAC"/>
              <w:rPr>
                <w:rFonts w:eastAsia="Yu Mincho"/>
              </w:rPr>
            </w:pPr>
          </w:p>
        </w:tc>
      </w:tr>
      <w:tr w:rsidR="00D04DBA" w:rsidRPr="009E20AA" w14:paraId="01B96F7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8849189" w14:textId="77777777" w:rsidR="00D04DBA" w:rsidRPr="009E20AA" w:rsidRDefault="00D04DBA" w:rsidP="009E20AA">
            <w:pPr>
              <w:pStyle w:val="TAC"/>
              <w:rPr>
                <w:lang w:eastAsia="zh-CN"/>
              </w:rPr>
            </w:pPr>
            <w:r w:rsidRPr="009E20AA">
              <w:t>CA_n</w:t>
            </w:r>
            <w:r w:rsidRPr="009E20AA">
              <w:rPr>
                <w:lang w:eastAsia="zh-CN"/>
              </w:rPr>
              <w:t>28</w:t>
            </w:r>
            <w:r w:rsidRPr="009E20AA">
              <w:t>A-n78(2A)</w:t>
            </w:r>
          </w:p>
        </w:tc>
        <w:tc>
          <w:tcPr>
            <w:tcW w:w="1382" w:type="dxa"/>
            <w:tcBorders>
              <w:top w:val="single" w:sz="4" w:space="0" w:color="auto"/>
              <w:left w:val="single" w:sz="4" w:space="0" w:color="auto"/>
              <w:bottom w:val="nil"/>
              <w:right w:val="single" w:sz="4" w:space="0" w:color="auto"/>
            </w:tcBorders>
            <w:shd w:val="clear" w:color="auto" w:fill="auto"/>
          </w:tcPr>
          <w:p w14:paraId="10D02324" w14:textId="77777777" w:rsidR="00D04DBA" w:rsidRPr="009E20AA" w:rsidRDefault="00D04DBA" w:rsidP="009E20AA">
            <w:pPr>
              <w:pStyle w:val="TAC"/>
              <w:rPr>
                <w:lang w:eastAsia="zh-CN"/>
              </w:rPr>
            </w:pPr>
            <w:r w:rsidRPr="009E20AA">
              <w:t>CA_n</w:t>
            </w:r>
            <w:r w:rsidRPr="009E20AA">
              <w:rPr>
                <w:lang w:eastAsia="zh-CN"/>
              </w:rPr>
              <w:t>28</w:t>
            </w:r>
            <w:r w:rsidRPr="009E20AA">
              <w:t>A-n78A</w:t>
            </w:r>
          </w:p>
        </w:tc>
        <w:tc>
          <w:tcPr>
            <w:tcW w:w="671" w:type="dxa"/>
            <w:tcBorders>
              <w:top w:val="single" w:sz="4" w:space="0" w:color="auto"/>
              <w:left w:val="single" w:sz="4" w:space="0" w:color="auto"/>
              <w:bottom w:val="single" w:sz="4" w:space="0" w:color="auto"/>
              <w:right w:val="single" w:sz="4" w:space="0" w:color="auto"/>
            </w:tcBorders>
          </w:tcPr>
          <w:p w14:paraId="1BE0E4FC" w14:textId="77777777" w:rsidR="00D04DBA" w:rsidRPr="009E20AA" w:rsidRDefault="00D04DBA" w:rsidP="009E20AA">
            <w:pPr>
              <w:pStyle w:val="TAC"/>
              <w:rPr>
                <w:lang w:eastAsia="zh-CN"/>
              </w:rPr>
            </w:pPr>
            <w:r w:rsidRPr="009E20AA">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1DBD6746"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2FA619"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03D35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D07F29"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AB22C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62392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2379FF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B00271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FE9445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2EFE8B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8C095C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F3E6AC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89243D5"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5E41146D" w14:textId="77777777" w:rsidR="00D04DBA" w:rsidRPr="009E20AA" w:rsidRDefault="00D04DBA" w:rsidP="009E20AA">
            <w:pPr>
              <w:pStyle w:val="TAC"/>
              <w:rPr>
                <w:lang w:eastAsia="zh-CN"/>
              </w:rPr>
            </w:pPr>
            <w:r w:rsidRPr="009E20AA">
              <w:rPr>
                <w:lang w:eastAsia="zh-CN"/>
              </w:rPr>
              <w:t>0</w:t>
            </w:r>
          </w:p>
        </w:tc>
      </w:tr>
      <w:tr w:rsidR="00D04DBA" w:rsidRPr="009E20AA" w14:paraId="372594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F60837"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6A5F39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77F790A" w14:textId="77777777" w:rsidR="00D04DBA" w:rsidRPr="009E20AA" w:rsidRDefault="00D04DBA" w:rsidP="009E20AA">
            <w:pPr>
              <w:pStyle w:val="TAC"/>
              <w:rPr>
                <w:lang w:eastAsia="zh-CN"/>
              </w:rPr>
            </w:pPr>
            <w:r w:rsidRPr="009E20AA">
              <w:t>n78</w:t>
            </w:r>
          </w:p>
        </w:tc>
        <w:tc>
          <w:tcPr>
            <w:tcW w:w="8734" w:type="dxa"/>
            <w:gridSpan w:val="13"/>
            <w:tcBorders>
              <w:top w:val="single" w:sz="4" w:space="0" w:color="auto"/>
              <w:left w:val="single" w:sz="4" w:space="0" w:color="auto"/>
              <w:bottom w:val="single" w:sz="4" w:space="0" w:color="auto"/>
              <w:right w:val="single" w:sz="4" w:space="0" w:color="auto"/>
            </w:tcBorders>
          </w:tcPr>
          <w:p w14:paraId="70537EDF" w14:textId="77777777" w:rsidR="00D04DBA" w:rsidRPr="009E20AA" w:rsidRDefault="00D04DBA" w:rsidP="009E20AA">
            <w:pPr>
              <w:pStyle w:val="TAC"/>
              <w:rPr>
                <w:rFonts w:eastAsia="Yu Mincho"/>
              </w:rPr>
            </w:pPr>
            <w:r w:rsidRPr="009E20AA">
              <w:t>See CA_n78(2A)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4E373629" w14:textId="77777777" w:rsidR="00D04DBA" w:rsidRPr="009E20AA" w:rsidRDefault="00D04DBA" w:rsidP="009E20AA">
            <w:pPr>
              <w:pStyle w:val="TAC"/>
              <w:rPr>
                <w:rFonts w:eastAsia="Yu Mincho"/>
              </w:rPr>
            </w:pPr>
          </w:p>
        </w:tc>
      </w:tr>
      <w:tr w:rsidR="00D04DBA" w:rsidRPr="009E20AA" w14:paraId="6929170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7B2F8B6" w14:textId="77777777" w:rsidR="00D04DBA" w:rsidRPr="009E20AA" w:rsidRDefault="00D04DBA" w:rsidP="009E20AA">
            <w:pPr>
              <w:pStyle w:val="TAC"/>
              <w:rPr>
                <w:szCs w:val="18"/>
                <w:lang w:eastAsia="zh-CN"/>
              </w:rPr>
            </w:pPr>
            <w:r w:rsidRPr="009E20AA">
              <w:rPr>
                <w:lang w:eastAsia="zh-CN"/>
              </w:rPr>
              <w:t>CA_n28A-n79A</w:t>
            </w:r>
          </w:p>
        </w:tc>
        <w:tc>
          <w:tcPr>
            <w:tcW w:w="1382" w:type="dxa"/>
            <w:vMerge w:val="restart"/>
            <w:tcBorders>
              <w:top w:val="nil"/>
              <w:left w:val="single" w:sz="4" w:space="0" w:color="auto"/>
              <w:right w:val="single" w:sz="4" w:space="0" w:color="auto"/>
            </w:tcBorders>
            <w:shd w:val="clear" w:color="auto" w:fill="auto"/>
          </w:tcPr>
          <w:p w14:paraId="67FC40F2" w14:textId="77777777" w:rsidR="00D04DBA" w:rsidRPr="009E20AA" w:rsidRDefault="00D04DBA" w:rsidP="009E20AA">
            <w:pPr>
              <w:pStyle w:val="TAC"/>
              <w:rPr>
                <w:szCs w:val="18"/>
                <w:lang w:eastAsia="zh-CN"/>
              </w:rPr>
            </w:pPr>
            <w:r w:rsidRPr="009E20AA">
              <w:rPr>
                <w:lang w:eastAsia="zh-CN"/>
              </w:rPr>
              <w:t>CA_n28A-n79A</w:t>
            </w:r>
          </w:p>
        </w:tc>
        <w:tc>
          <w:tcPr>
            <w:tcW w:w="671" w:type="dxa"/>
            <w:tcBorders>
              <w:top w:val="single" w:sz="4" w:space="0" w:color="auto"/>
              <w:left w:val="single" w:sz="4" w:space="0" w:color="auto"/>
              <w:bottom w:val="single" w:sz="4" w:space="0" w:color="auto"/>
              <w:right w:val="single" w:sz="4" w:space="0" w:color="auto"/>
            </w:tcBorders>
          </w:tcPr>
          <w:p w14:paraId="53547428" w14:textId="77777777" w:rsidR="00D04DBA" w:rsidRPr="009E20AA" w:rsidRDefault="00D04DBA" w:rsidP="009E20AA">
            <w:pPr>
              <w:pStyle w:val="TAC"/>
              <w:rPr>
                <w:rFonts w:cs="Arial"/>
                <w:szCs w:val="18"/>
              </w:rPr>
            </w:pPr>
            <w:r w:rsidRPr="009E20AA">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9F9001D" w14:textId="77777777" w:rsidR="00D04DBA" w:rsidRPr="009E20AA" w:rsidRDefault="00D04DBA" w:rsidP="009E20AA">
            <w:pPr>
              <w:pStyle w:val="TAC"/>
              <w:rPr>
                <w:szCs w:val="18"/>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108653B8" w14:textId="77777777" w:rsidR="00D04DBA" w:rsidRPr="009E20AA" w:rsidRDefault="00D04DBA" w:rsidP="009E20AA">
            <w:pPr>
              <w:pStyle w:val="TAC"/>
              <w:rPr>
                <w:szCs w:val="18"/>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0C468500" w14:textId="77777777" w:rsidR="00D04DBA" w:rsidRPr="009E20AA" w:rsidRDefault="00D04DBA" w:rsidP="009E20AA">
            <w:pPr>
              <w:pStyle w:val="TAC"/>
              <w:rPr>
                <w:szCs w:val="18"/>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08690B99" w14:textId="77777777" w:rsidR="00D04DBA" w:rsidRPr="009E20AA" w:rsidRDefault="00D04DBA" w:rsidP="009E20AA">
            <w:pPr>
              <w:pStyle w:val="TAC"/>
              <w:rPr>
                <w:szCs w:val="18"/>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40EEA1B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DBE6E47" w14:textId="77777777" w:rsidR="00D04DBA" w:rsidRPr="009E20AA" w:rsidRDefault="00D04DBA" w:rsidP="009E20AA">
            <w:pPr>
              <w:pStyle w:val="TAC"/>
              <w:rPr>
                <w:szCs w:val="18"/>
              </w:rPr>
            </w:pPr>
            <w:r w:rsidRPr="009E20AA">
              <w:rPr>
                <w:rFonts w:eastAsia="Yu Mincho"/>
              </w:rPr>
              <w:t>30</w:t>
            </w:r>
          </w:p>
        </w:tc>
        <w:tc>
          <w:tcPr>
            <w:tcW w:w="671" w:type="dxa"/>
            <w:tcBorders>
              <w:top w:val="single" w:sz="4" w:space="0" w:color="auto"/>
              <w:left w:val="single" w:sz="4" w:space="0" w:color="auto"/>
              <w:bottom w:val="single" w:sz="4" w:space="0" w:color="auto"/>
              <w:right w:val="single" w:sz="4" w:space="0" w:color="auto"/>
            </w:tcBorders>
          </w:tcPr>
          <w:p w14:paraId="2D99653F"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0CDF85A"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8BD8610"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9CCE6E9"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4C33CFB"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10735D6"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CA9259D" w14:textId="77777777" w:rsidR="00D04DBA" w:rsidRPr="009E20AA" w:rsidRDefault="00D04DBA" w:rsidP="009E20AA">
            <w:pPr>
              <w:pStyle w:val="TAC"/>
            </w:pPr>
          </w:p>
        </w:tc>
        <w:tc>
          <w:tcPr>
            <w:tcW w:w="1487" w:type="dxa"/>
            <w:vMerge w:val="restart"/>
            <w:tcBorders>
              <w:top w:val="nil"/>
              <w:left w:val="single" w:sz="4" w:space="0" w:color="auto"/>
              <w:right w:val="single" w:sz="4" w:space="0" w:color="auto"/>
            </w:tcBorders>
            <w:shd w:val="clear" w:color="auto" w:fill="auto"/>
          </w:tcPr>
          <w:p w14:paraId="7014CDD3" w14:textId="77777777" w:rsidR="00D04DBA" w:rsidRPr="009E20AA" w:rsidRDefault="00D04DBA" w:rsidP="009E20AA">
            <w:pPr>
              <w:pStyle w:val="TAC"/>
              <w:rPr>
                <w:rFonts w:eastAsia="Yu Mincho"/>
                <w:szCs w:val="18"/>
              </w:rPr>
            </w:pPr>
            <w:r w:rsidRPr="009E20AA">
              <w:rPr>
                <w:lang w:eastAsia="zh-CN"/>
              </w:rPr>
              <w:t>0</w:t>
            </w:r>
          </w:p>
        </w:tc>
      </w:tr>
      <w:tr w:rsidR="00D04DBA" w:rsidRPr="009E20AA" w14:paraId="716BEB8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68655FA7"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4136A0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7D758A6" w14:textId="77777777" w:rsidR="00D04DBA" w:rsidRPr="009E20AA" w:rsidRDefault="00D04DBA" w:rsidP="009E20AA">
            <w:pPr>
              <w:pStyle w:val="TAC"/>
              <w:rPr>
                <w:rFonts w:cs="Arial"/>
                <w:szCs w:val="18"/>
              </w:rPr>
            </w:pPr>
            <w:r w:rsidRPr="009E20AA">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B70A46F"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B60FEC8"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31B0AEE"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F7F4937"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128AD7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0931954"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63F6B5A" w14:textId="77777777" w:rsidR="00D04DBA" w:rsidRPr="009E20AA" w:rsidRDefault="00D04DBA" w:rsidP="009E20AA">
            <w:pPr>
              <w:pStyle w:val="TAC"/>
              <w:rPr>
                <w:szCs w:val="18"/>
              </w:rPr>
            </w:pPr>
            <w:r w:rsidRPr="009E20AA">
              <w:rPr>
                <w:rFonts w:eastAsia="Yu Mincho"/>
              </w:rPr>
              <w:t>40</w:t>
            </w:r>
          </w:p>
        </w:tc>
        <w:tc>
          <w:tcPr>
            <w:tcW w:w="672" w:type="dxa"/>
            <w:tcBorders>
              <w:top w:val="single" w:sz="4" w:space="0" w:color="auto"/>
              <w:left w:val="single" w:sz="4" w:space="0" w:color="auto"/>
              <w:bottom w:val="single" w:sz="4" w:space="0" w:color="auto"/>
              <w:right w:val="single" w:sz="4" w:space="0" w:color="auto"/>
            </w:tcBorders>
          </w:tcPr>
          <w:p w14:paraId="7A065E1B" w14:textId="77777777" w:rsidR="00D04DBA" w:rsidRPr="009E20AA" w:rsidRDefault="00D04DBA" w:rsidP="009E20AA">
            <w:pPr>
              <w:pStyle w:val="TAC"/>
              <w:rPr>
                <w:szCs w:val="18"/>
              </w:rPr>
            </w:pPr>
            <w:r w:rsidRPr="009E20AA">
              <w:rPr>
                <w:rFonts w:eastAsia="Yu Mincho"/>
              </w:rPr>
              <w:t>50</w:t>
            </w:r>
          </w:p>
        </w:tc>
        <w:tc>
          <w:tcPr>
            <w:tcW w:w="672" w:type="dxa"/>
            <w:tcBorders>
              <w:top w:val="single" w:sz="4" w:space="0" w:color="auto"/>
              <w:left w:val="single" w:sz="4" w:space="0" w:color="auto"/>
              <w:bottom w:val="single" w:sz="4" w:space="0" w:color="auto"/>
              <w:right w:val="single" w:sz="4" w:space="0" w:color="auto"/>
            </w:tcBorders>
          </w:tcPr>
          <w:p w14:paraId="61552486" w14:textId="77777777" w:rsidR="00D04DBA" w:rsidRPr="009E20AA" w:rsidRDefault="00D04DBA" w:rsidP="009E20AA">
            <w:pPr>
              <w:pStyle w:val="TAC"/>
              <w:rPr>
                <w:szCs w:val="18"/>
              </w:rPr>
            </w:pPr>
            <w:r w:rsidRPr="009E20AA">
              <w:rPr>
                <w:rFonts w:eastAsia="Yu Mincho"/>
              </w:rPr>
              <w:t>60</w:t>
            </w:r>
          </w:p>
        </w:tc>
        <w:tc>
          <w:tcPr>
            <w:tcW w:w="672" w:type="dxa"/>
            <w:tcBorders>
              <w:top w:val="single" w:sz="4" w:space="0" w:color="auto"/>
              <w:left w:val="single" w:sz="4" w:space="0" w:color="auto"/>
              <w:bottom w:val="single" w:sz="4" w:space="0" w:color="auto"/>
              <w:right w:val="single" w:sz="4" w:space="0" w:color="auto"/>
            </w:tcBorders>
          </w:tcPr>
          <w:p w14:paraId="1A67061E"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D6273C7" w14:textId="77777777" w:rsidR="00D04DBA" w:rsidRPr="009E20AA" w:rsidRDefault="00D04DBA" w:rsidP="009E20AA">
            <w:pPr>
              <w:pStyle w:val="TAC"/>
              <w:rPr>
                <w:szCs w:val="18"/>
              </w:rPr>
            </w:pPr>
            <w:r w:rsidRPr="009E20AA">
              <w:rPr>
                <w:rFonts w:eastAsia="Yu Mincho"/>
              </w:rPr>
              <w:t>80</w:t>
            </w:r>
          </w:p>
        </w:tc>
        <w:tc>
          <w:tcPr>
            <w:tcW w:w="672" w:type="dxa"/>
            <w:tcBorders>
              <w:top w:val="single" w:sz="4" w:space="0" w:color="auto"/>
              <w:left w:val="single" w:sz="4" w:space="0" w:color="auto"/>
              <w:bottom w:val="single" w:sz="4" w:space="0" w:color="auto"/>
              <w:right w:val="single" w:sz="4" w:space="0" w:color="auto"/>
            </w:tcBorders>
          </w:tcPr>
          <w:p w14:paraId="4500930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2163A01" w14:textId="77777777" w:rsidR="00D04DBA" w:rsidRPr="009E20AA" w:rsidRDefault="00D04DBA" w:rsidP="009E20AA">
            <w:pPr>
              <w:pStyle w:val="TAC"/>
              <w:rPr>
                <w:szCs w:val="18"/>
              </w:rPr>
            </w:pPr>
            <w:r w:rsidRPr="009E20AA">
              <w:rPr>
                <w:rFonts w:eastAsia="Yu Mincho"/>
              </w:rPr>
              <w:t>100</w:t>
            </w:r>
          </w:p>
        </w:tc>
        <w:tc>
          <w:tcPr>
            <w:tcW w:w="1487" w:type="dxa"/>
            <w:vMerge/>
            <w:tcBorders>
              <w:left w:val="single" w:sz="4" w:space="0" w:color="auto"/>
              <w:bottom w:val="single" w:sz="4" w:space="0" w:color="auto"/>
              <w:right w:val="single" w:sz="4" w:space="0" w:color="auto"/>
            </w:tcBorders>
            <w:shd w:val="clear" w:color="auto" w:fill="auto"/>
          </w:tcPr>
          <w:p w14:paraId="69BC21DC" w14:textId="77777777" w:rsidR="00D04DBA" w:rsidRPr="009E20AA" w:rsidRDefault="00D04DBA" w:rsidP="009E20AA">
            <w:pPr>
              <w:pStyle w:val="TAC"/>
              <w:rPr>
                <w:rFonts w:eastAsia="Yu Mincho"/>
              </w:rPr>
            </w:pPr>
          </w:p>
        </w:tc>
      </w:tr>
      <w:tr w:rsidR="00D04DBA" w:rsidRPr="009E20AA" w14:paraId="6E3B1B07"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437AEDA" w14:textId="77777777" w:rsidR="00D04DBA" w:rsidRPr="009E20AA" w:rsidRDefault="00D04DBA" w:rsidP="009E20AA">
            <w:pPr>
              <w:pStyle w:val="TAC"/>
              <w:rPr>
                <w:lang w:eastAsia="zh-CN"/>
              </w:rPr>
            </w:pPr>
            <w:r w:rsidRPr="009E20AA">
              <w:rPr>
                <w:lang w:eastAsia="zh-CN"/>
              </w:rPr>
              <w:t>CA_n29A-n66A</w:t>
            </w:r>
          </w:p>
        </w:tc>
        <w:tc>
          <w:tcPr>
            <w:tcW w:w="1382" w:type="dxa"/>
            <w:tcBorders>
              <w:top w:val="single" w:sz="4" w:space="0" w:color="auto"/>
              <w:left w:val="single" w:sz="4" w:space="0" w:color="auto"/>
              <w:bottom w:val="nil"/>
              <w:right w:val="single" w:sz="4" w:space="0" w:color="auto"/>
            </w:tcBorders>
            <w:shd w:val="clear" w:color="auto" w:fill="auto"/>
          </w:tcPr>
          <w:p w14:paraId="773BB124" w14:textId="77777777" w:rsidR="00D04DBA" w:rsidRPr="009E20AA" w:rsidRDefault="00D04DBA" w:rsidP="009E20AA">
            <w:pPr>
              <w:pStyle w:val="TAC"/>
            </w:pPr>
            <w:r w:rsidRPr="009E20AA">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4807AB03" w14:textId="77777777" w:rsidR="00D04DBA" w:rsidRPr="009E20AA" w:rsidRDefault="00D04DBA" w:rsidP="009E20AA">
            <w:pPr>
              <w:pStyle w:val="TAC"/>
            </w:pPr>
            <w:r w:rsidRPr="009E20AA">
              <w:rPr>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9387285"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58E4FC1"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96671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7FED91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6DB367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2C5A81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3CF001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42EB2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D44734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608A1B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431122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991EA7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DDD771A"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142F1B68" w14:textId="77777777" w:rsidR="00D04DBA" w:rsidRPr="009E20AA" w:rsidRDefault="00D04DBA" w:rsidP="009E20AA">
            <w:pPr>
              <w:pStyle w:val="TAC"/>
              <w:rPr>
                <w:lang w:eastAsia="zh-CN"/>
              </w:rPr>
            </w:pPr>
            <w:r w:rsidRPr="009E20AA">
              <w:rPr>
                <w:lang w:eastAsia="zh-CN"/>
              </w:rPr>
              <w:t>0</w:t>
            </w:r>
          </w:p>
        </w:tc>
      </w:tr>
      <w:tr w:rsidR="00D04DBA" w:rsidRPr="009E20AA" w14:paraId="4BA6A17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C88C8DC"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8EA0B9"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8B8BC57" w14:textId="77777777" w:rsidR="00D04DBA" w:rsidRPr="009E20AA" w:rsidRDefault="00D04DBA" w:rsidP="009E20AA">
            <w:pPr>
              <w:pStyle w:val="TAC"/>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21E14FF"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847B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84F3F9"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C90A13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86EF9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AA2378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C389D9E"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03882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98AD3C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DEC299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803DEE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78ABFA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E70F95"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5B4D9DAB" w14:textId="77777777" w:rsidR="00D04DBA" w:rsidRPr="009E20AA" w:rsidRDefault="00D04DBA" w:rsidP="009E20AA">
            <w:pPr>
              <w:pStyle w:val="TAC"/>
              <w:rPr>
                <w:rFonts w:eastAsia="Yu Mincho"/>
              </w:rPr>
            </w:pPr>
          </w:p>
        </w:tc>
      </w:tr>
      <w:tr w:rsidR="00D04DBA" w:rsidRPr="009E20AA" w14:paraId="583AC98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28CD467" w14:textId="77777777" w:rsidR="00D04DBA" w:rsidRPr="009E20AA" w:rsidRDefault="00D04DBA" w:rsidP="009E20AA">
            <w:pPr>
              <w:pStyle w:val="TAC"/>
            </w:pPr>
            <w:r w:rsidRPr="009E20AA">
              <w:t>CA_n29A-n66B</w:t>
            </w:r>
          </w:p>
        </w:tc>
        <w:tc>
          <w:tcPr>
            <w:tcW w:w="1382" w:type="dxa"/>
            <w:tcBorders>
              <w:top w:val="single" w:sz="4" w:space="0" w:color="auto"/>
              <w:left w:val="single" w:sz="4" w:space="0" w:color="auto"/>
              <w:bottom w:val="nil"/>
              <w:right w:val="single" w:sz="4" w:space="0" w:color="auto"/>
            </w:tcBorders>
            <w:shd w:val="clear" w:color="auto" w:fill="auto"/>
          </w:tcPr>
          <w:p w14:paraId="7FBD5785" w14:textId="77777777" w:rsidR="00D04DBA" w:rsidRPr="009E20AA" w:rsidRDefault="00D04DBA" w:rsidP="009E20AA">
            <w:pPr>
              <w:pStyle w:val="TAC"/>
              <w:rPr>
                <w:lang w:eastAsia="zh-CN"/>
              </w:rPr>
            </w:pPr>
            <w:r w:rsidRPr="009E20AA">
              <w:rPr>
                <w:lang w:eastAsia="zh-CN"/>
              </w:rPr>
              <w:t>-</w:t>
            </w:r>
          </w:p>
        </w:tc>
        <w:tc>
          <w:tcPr>
            <w:tcW w:w="671" w:type="dxa"/>
            <w:tcBorders>
              <w:top w:val="single" w:sz="4" w:space="0" w:color="auto"/>
              <w:left w:val="single" w:sz="4" w:space="0" w:color="auto"/>
              <w:right w:val="single" w:sz="4" w:space="0" w:color="auto"/>
            </w:tcBorders>
          </w:tcPr>
          <w:p w14:paraId="1DD37CEF" w14:textId="77777777" w:rsidR="00D04DBA" w:rsidRPr="009E20AA" w:rsidRDefault="00D04DBA" w:rsidP="009E20AA">
            <w:pPr>
              <w:pStyle w:val="TAC"/>
            </w:pPr>
            <w:r w:rsidRPr="009E20AA">
              <w:t>n29</w:t>
            </w:r>
          </w:p>
        </w:tc>
        <w:tc>
          <w:tcPr>
            <w:tcW w:w="671" w:type="dxa"/>
            <w:tcBorders>
              <w:top w:val="single" w:sz="4" w:space="0" w:color="auto"/>
              <w:left w:val="single" w:sz="4" w:space="0" w:color="auto"/>
              <w:bottom w:val="single" w:sz="4" w:space="0" w:color="auto"/>
              <w:right w:val="single" w:sz="4" w:space="0" w:color="auto"/>
            </w:tcBorders>
          </w:tcPr>
          <w:p w14:paraId="556C9ACA"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27B198A"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8F9B0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B3B117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41AE03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618AF3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C05C56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7257F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A5288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1154D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BF03E4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A920DE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02BFDCF"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32B4AC17" w14:textId="77777777" w:rsidR="00D04DBA" w:rsidRPr="009E20AA" w:rsidRDefault="00D04DBA" w:rsidP="009E20AA">
            <w:pPr>
              <w:pStyle w:val="TAC"/>
              <w:rPr>
                <w:lang w:eastAsia="zh-CN"/>
              </w:rPr>
            </w:pPr>
            <w:r w:rsidRPr="009E20AA">
              <w:rPr>
                <w:lang w:eastAsia="zh-CN"/>
              </w:rPr>
              <w:t>0</w:t>
            </w:r>
          </w:p>
        </w:tc>
      </w:tr>
      <w:tr w:rsidR="00D04DBA" w:rsidRPr="009E20AA" w14:paraId="5A5AE5F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252C3E4" w14:textId="77777777" w:rsidR="00D04DBA" w:rsidRPr="009E20AA" w:rsidRDefault="00D04DBA" w:rsidP="009E20AA">
            <w:pPr>
              <w:pStyle w:val="TAC"/>
            </w:pPr>
          </w:p>
        </w:tc>
        <w:tc>
          <w:tcPr>
            <w:tcW w:w="1382" w:type="dxa"/>
            <w:tcBorders>
              <w:top w:val="nil"/>
              <w:left w:val="single" w:sz="4" w:space="0" w:color="auto"/>
              <w:bottom w:val="single" w:sz="4" w:space="0" w:color="auto"/>
              <w:right w:val="single" w:sz="4" w:space="0" w:color="auto"/>
            </w:tcBorders>
            <w:shd w:val="clear" w:color="auto" w:fill="auto"/>
          </w:tcPr>
          <w:p w14:paraId="1C31FF56" w14:textId="77777777" w:rsidR="00D04DBA" w:rsidRPr="009E20AA" w:rsidRDefault="00D04DBA" w:rsidP="009E20AA">
            <w:pPr>
              <w:pStyle w:val="TAC"/>
              <w:rPr>
                <w:lang w:eastAsia="zh-CN"/>
              </w:rPr>
            </w:pPr>
          </w:p>
        </w:tc>
        <w:tc>
          <w:tcPr>
            <w:tcW w:w="671" w:type="dxa"/>
            <w:tcBorders>
              <w:top w:val="single" w:sz="4" w:space="0" w:color="auto"/>
              <w:left w:val="single" w:sz="4" w:space="0" w:color="auto"/>
              <w:right w:val="single" w:sz="4" w:space="0" w:color="auto"/>
            </w:tcBorders>
          </w:tcPr>
          <w:p w14:paraId="451D433C" w14:textId="77777777" w:rsidR="00D04DBA" w:rsidRPr="009E20AA" w:rsidRDefault="00D04DBA" w:rsidP="009E20AA">
            <w:pPr>
              <w:pStyle w:val="TAC"/>
            </w:pPr>
            <w:r w:rsidRPr="009E20AA">
              <w:t>n66</w:t>
            </w:r>
          </w:p>
        </w:tc>
        <w:tc>
          <w:tcPr>
            <w:tcW w:w="8734" w:type="dxa"/>
            <w:gridSpan w:val="13"/>
            <w:tcBorders>
              <w:top w:val="single" w:sz="4" w:space="0" w:color="auto"/>
              <w:left w:val="single" w:sz="4" w:space="0" w:color="auto"/>
              <w:bottom w:val="single" w:sz="4" w:space="0" w:color="auto"/>
              <w:right w:val="single" w:sz="4" w:space="0" w:color="auto"/>
            </w:tcBorders>
          </w:tcPr>
          <w:p w14:paraId="0EA92918" w14:textId="77777777" w:rsidR="00D04DBA" w:rsidRPr="009E20AA" w:rsidRDefault="00D04DBA" w:rsidP="009E20AA">
            <w:pPr>
              <w:pStyle w:val="TAC"/>
              <w:rPr>
                <w:rFonts w:eastAsia="Yu Mincho"/>
              </w:rPr>
            </w:pPr>
            <w:r w:rsidRPr="009E20AA">
              <w:rPr>
                <w:rFonts w:eastAsia="Yu Mincho"/>
              </w:rPr>
              <w:t>See CA_n66B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0A9A3E76" w14:textId="77777777" w:rsidR="00D04DBA" w:rsidRPr="009E20AA" w:rsidRDefault="00D04DBA" w:rsidP="009E20AA">
            <w:pPr>
              <w:pStyle w:val="TAC"/>
              <w:rPr>
                <w:lang w:eastAsia="zh-CN"/>
              </w:rPr>
            </w:pPr>
          </w:p>
        </w:tc>
      </w:tr>
      <w:tr w:rsidR="00D04DBA" w:rsidRPr="009E20AA" w14:paraId="421FFCB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C344DC7" w14:textId="77777777" w:rsidR="00D04DBA" w:rsidRPr="009E20AA" w:rsidRDefault="00D04DBA" w:rsidP="009E20AA">
            <w:pPr>
              <w:pStyle w:val="TAC"/>
              <w:rPr>
                <w:lang w:eastAsia="zh-CN"/>
              </w:rPr>
            </w:pPr>
            <w:r w:rsidRPr="009E20AA">
              <w:t>CA_n29A-n66(2A)</w:t>
            </w:r>
          </w:p>
        </w:tc>
        <w:tc>
          <w:tcPr>
            <w:tcW w:w="1382" w:type="dxa"/>
            <w:tcBorders>
              <w:top w:val="single" w:sz="4" w:space="0" w:color="auto"/>
              <w:left w:val="single" w:sz="4" w:space="0" w:color="auto"/>
              <w:bottom w:val="nil"/>
              <w:right w:val="single" w:sz="4" w:space="0" w:color="auto"/>
            </w:tcBorders>
            <w:shd w:val="clear" w:color="auto" w:fill="auto"/>
          </w:tcPr>
          <w:p w14:paraId="2D98B578" w14:textId="77777777" w:rsidR="00D04DBA" w:rsidRPr="009E20AA" w:rsidRDefault="00D04DBA" w:rsidP="009E20AA">
            <w:pPr>
              <w:pStyle w:val="TAC"/>
              <w:rPr>
                <w:lang w:eastAsia="zh-CN"/>
              </w:rPr>
            </w:pPr>
            <w:r w:rsidRPr="009E20AA">
              <w:rPr>
                <w:lang w:eastAsia="zh-CN"/>
              </w:rPr>
              <w:t>-</w:t>
            </w:r>
          </w:p>
        </w:tc>
        <w:tc>
          <w:tcPr>
            <w:tcW w:w="671" w:type="dxa"/>
            <w:tcBorders>
              <w:top w:val="single" w:sz="4" w:space="0" w:color="auto"/>
              <w:left w:val="single" w:sz="4" w:space="0" w:color="auto"/>
              <w:right w:val="single" w:sz="4" w:space="0" w:color="auto"/>
            </w:tcBorders>
          </w:tcPr>
          <w:p w14:paraId="56767EE7" w14:textId="77777777" w:rsidR="00D04DBA" w:rsidRPr="009E20AA" w:rsidRDefault="00D04DBA" w:rsidP="009E20AA">
            <w:pPr>
              <w:pStyle w:val="TAC"/>
              <w:rPr>
                <w:lang w:eastAsia="zh-CN"/>
              </w:rPr>
            </w:pPr>
            <w:r w:rsidRPr="009E20AA">
              <w:t>n29</w:t>
            </w:r>
          </w:p>
        </w:tc>
        <w:tc>
          <w:tcPr>
            <w:tcW w:w="671" w:type="dxa"/>
            <w:tcBorders>
              <w:top w:val="single" w:sz="4" w:space="0" w:color="auto"/>
              <w:left w:val="single" w:sz="4" w:space="0" w:color="auto"/>
              <w:bottom w:val="single" w:sz="4" w:space="0" w:color="auto"/>
              <w:right w:val="single" w:sz="4" w:space="0" w:color="auto"/>
            </w:tcBorders>
          </w:tcPr>
          <w:p w14:paraId="1AEF5A9B"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BB5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1E7841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9C39E9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A86CE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8660C5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F54C0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673DA7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590697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02B8F9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231648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BE9AD6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EAE7B58"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66BED5E1" w14:textId="77777777" w:rsidR="00D04DBA" w:rsidRPr="009E20AA" w:rsidRDefault="00D04DBA" w:rsidP="009E20AA">
            <w:pPr>
              <w:pStyle w:val="TAC"/>
              <w:rPr>
                <w:lang w:eastAsia="zh-CN"/>
              </w:rPr>
            </w:pPr>
            <w:r w:rsidRPr="009E20AA">
              <w:rPr>
                <w:lang w:eastAsia="zh-CN"/>
              </w:rPr>
              <w:t>0</w:t>
            </w:r>
          </w:p>
        </w:tc>
      </w:tr>
      <w:tr w:rsidR="00D04DBA" w:rsidRPr="009E20AA" w14:paraId="74DF4D9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02DF7FA"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8F1E51" w14:textId="77777777" w:rsidR="00D04DBA" w:rsidRPr="009E20AA" w:rsidRDefault="00D04DBA" w:rsidP="009E20AA">
            <w:pPr>
              <w:pStyle w:val="TAC"/>
              <w:rPr>
                <w:lang w:eastAsia="zh-CN"/>
              </w:rPr>
            </w:pPr>
          </w:p>
        </w:tc>
        <w:tc>
          <w:tcPr>
            <w:tcW w:w="671" w:type="dxa"/>
            <w:tcBorders>
              <w:top w:val="single" w:sz="4" w:space="0" w:color="auto"/>
              <w:left w:val="single" w:sz="4" w:space="0" w:color="auto"/>
              <w:right w:val="single" w:sz="4" w:space="0" w:color="auto"/>
            </w:tcBorders>
          </w:tcPr>
          <w:p w14:paraId="338AE3DE" w14:textId="77777777" w:rsidR="00D04DBA" w:rsidRPr="009E20AA" w:rsidRDefault="00D04DBA" w:rsidP="009E20AA">
            <w:pPr>
              <w:pStyle w:val="TAC"/>
              <w:rPr>
                <w:lang w:eastAsia="zh-CN"/>
              </w:rPr>
            </w:pPr>
            <w:r w:rsidRPr="009E20AA">
              <w:t>n66</w:t>
            </w:r>
          </w:p>
        </w:tc>
        <w:tc>
          <w:tcPr>
            <w:tcW w:w="8734" w:type="dxa"/>
            <w:gridSpan w:val="13"/>
            <w:tcBorders>
              <w:top w:val="single" w:sz="4" w:space="0" w:color="auto"/>
              <w:left w:val="single" w:sz="4" w:space="0" w:color="auto"/>
              <w:bottom w:val="single" w:sz="4" w:space="0" w:color="auto"/>
              <w:right w:val="single" w:sz="4" w:space="0" w:color="auto"/>
            </w:tcBorders>
          </w:tcPr>
          <w:p w14:paraId="72547856" w14:textId="77777777" w:rsidR="00D04DBA" w:rsidRPr="009E20AA" w:rsidRDefault="00D04DBA" w:rsidP="009E20AA">
            <w:pPr>
              <w:pStyle w:val="TAC"/>
              <w:rPr>
                <w:rFonts w:eastAsia="Yu Mincho"/>
              </w:rPr>
            </w:pPr>
            <w:r w:rsidRPr="009E20AA">
              <w:rPr>
                <w:rFonts w:eastAsia="Yu Mincho"/>
              </w:rPr>
              <w:t>See CA_n66(2A)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2D998064" w14:textId="77777777" w:rsidR="00D04DBA" w:rsidRPr="009E20AA" w:rsidRDefault="00D04DBA" w:rsidP="009E20AA">
            <w:pPr>
              <w:pStyle w:val="TAC"/>
              <w:rPr>
                <w:lang w:eastAsia="zh-CN"/>
              </w:rPr>
            </w:pPr>
          </w:p>
        </w:tc>
      </w:tr>
      <w:tr w:rsidR="00D04DBA" w:rsidRPr="009E20AA" w14:paraId="5EC0BDDA" w14:textId="77777777" w:rsidTr="004A72C1">
        <w:trPr>
          <w:trHeight w:val="187"/>
        </w:trPr>
        <w:tc>
          <w:tcPr>
            <w:tcW w:w="1644" w:type="dxa"/>
            <w:tcBorders>
              <w:left w:val="single" w:sz="4" w:space="0" w:color="auto"/>
              <w:bottom w:val="nil"/>
              <w:right w:val="single" w:sz="4" w:space="0" w:color="auto"/>
            </w:tcBorders>
            <w:shd w:val="clear" w:color="auto" w:fill="auto"/>
          </w:tcPr>
          <w:p w14:paraId="35B1D009" w14:textId="77777777" w:rsidR="00D04DBA" w:rsidRPr="009E20AA" w:rsidRDefault="00D04DBA" w:rsidP="009E20AA">
            <w:pPr>
              <w:pStyle w:val="TAC"/>
              <w:rPr>
                <w:lang w:eastAsia="zh-CN"/>
              </w:rPr>
            </w:pPr>
            <w:r w:rsidRPr="009E20AA">
              <w:rPr>
                <w:lang w:eastAsia="zh-CN"/>
              </w:rPr>
              <w:t>CA</w:t>
            </w:r>
            <w:r w:rsidRPr="009E20AA">
              <w:t>_</w:t>
            </w:r>
            <w:r w:rsidRPr="009E20AA">
              <w:rPr>
                <w:lang w:eastAsia="zh-CN"/>
              </w:rPr>
              <w:t>n29</w:t>
            </w:r>
            <w:r w:rsidRPr="009E20AA">
              <w:t>A-</w:t>
            </w:r>
            <w:r w:rsidRPr="009E20AA">
              <w:rPr>
                <w:lang w:eastAsia="zh-CN"/>
              </w:rPr>
              <w:t>n70</w:t>
            </w:r>
            <w:r w:rsidRPr="009E20AA">
              <w:t>A</w:t>
            </w:r>
          </w:p>
        </w:tc>
        <w:tc>
          <w:tcPr>
            <w:tcW w:w="1382" w:type="dxa"/>
            <w:tcBorders>
              <w:left w:val="single" w:sz="4" w:space="0" w:color="auto"/>
              <w:bottom w:val="nil"/>
              <w:right w:val="single" w:sz="4" w:space="0" w:color="auto"/>
            </w:tcBorders>
            <w:shd w:val="clear" w:color="auto" w:fill="auto"/>
          </w:tcPr>
          <w:p w14:paraId="0186CC1B"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2B50CB54" w14:textId="77777777" w:rsidR="00D04DBA" w:rsidRPr="009E20AA" w:rsidRDefault="00D04DBA" w:rsidP="009E20AA">
            <w:pPr>
              <w:pStyle w:val="TAC"/>
            </w:pPr>
            <w:r w:rsidRPr="009E20AA">
              <w:rPr>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55950CBD"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2168EF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780CF3"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69590F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32E7CAB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57DC8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2B3833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BE28A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92A792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D77A81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2782DA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77D564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64F655"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124AE85C" w14:textId="77777777" w:rsidR="00D04DBA" w:rsidRPr="009E20AA" w:rsidRDefault="00D04DBA" w:rsidP="009E20AA">
            <w:pPr>
              <w:pStyle w:val="TAC"/>
              <w:rPr>
                <w:lang w:eastAsia="zh-CN"/>
              </w:rPr>
            </w:pPr>
            <w:r w:rsidRPr="009E20AA">
              <w:rPr>
                <w:lang w:eastAsia="zh-CN"/>
              </w:rPr>
              <w:t>0</w:t>
            </w:r>
          </w:p>
        </w:tc>
      </w:tr>
      <w:tr w:rsidR="009E20AA" w:rsidRPr="009E20AA" w14:paraId="2BC67625" w14:textId="77777777" w:rsidTr="009E20AA">
        <w:trPr>
          <w:trHeight w:val="187"/>
        </w:trPr>
        <w:tc>
          <w:tcPr>
            <w:tcW w:w="1644" w:type="dxa"/>
            <w:tcBorders>
              <w:top w:val="nil"/>
              <w:left w:val="single" w:sz="4" w:space="0" w:color="auto"/>
              <w:bottom w:val="single" w:sz="4" w:space="0" w:color="auto"/>
              <w:right w:val="single" w:sz="4" w:space="0" w:color="auto"/>
            </w:tcBorders>
            <w:shd w:val="clear" w:color="auto" w:fill="auto"/>
          </w:tcPr>
          <w:p w14:paraId="23404963"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44C11BC"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25515109" w14:textId="77777777" w:rsidR="00D04DBA" w:rsidRPr="009E20AA" w:rsidRDefault="00D04DBA" w:rsidP="009E20AA">
            <w:pPr>
              <w:pStyle w:val="TAC"/>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B9E83F0"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38547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0D67F8"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C5A6FE8"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483F6D1" w14:textId="77777777" w:rsidR="00D04DBA" w:rsidRPr="009E20AA" w:rsidRDefault="00D04DBA" w:rsidP="009E20AA">
            <w:pPr>
              <w:pStyle w:val="TAC"/>
              <w:rPr>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A07A1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87930E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C55F89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92F920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102CFA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3E5AFE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D9945F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C1F2538"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51E3D09A" w14:textId="77777777" w:rsidR="00D04DBA" w:rsidRPr="009E20AA" w:rsidRDefault="00D04DBA" w:rsidP="009E20AA">
            <w:pPr>
              <w:pStyle w:val="TAC"/>
              <w:rPr>
                <w:rFonts w:eastAsia="Yu Mincho"/>
              </w:rPr>
            </w:pPr>
          </w:p>
        </w:tc>
      </w:tr>
      <w:tr w:rsidR="009E20AA" w:rsidRPr="009E20AA" w14:paraId="45A7D160" w14:textId="77777777" w:rsidTr="009E20AA">
        <w:trPr>
          <w:trHeight w:val="187"/>
        </w:trPr>
        <w:tc>
          <w:tcPr>
            <w:tcW w:w="1644" w:type="dxa"/>
            <w:tcBorders>
              <w:top w:val="single" w:sz="4" w:space="0" w:color="auto"/>
              <w:left w:val="single" w:sz="4" w:space="0" w:color="auto"/>
              <w:bottom w:val="nil"/>
              <w:right w:val="single" w:sz="4" w:space="0" w:color="auto"/>
            </w:tcBorders>
            <w:shd w:val="clear" w:color="auto" w:fill="auto"/>
          </w:tcPr>
          <w:p w14:paraId="7A0910D3" w14:textId="7CC6A310" w:rsidR="000102FE" w:rsidRPr="009E20AA" w:rsidRDefault="000102FE" w:rsidP="009E20AA">
            <w:pPr>
              <w:pStyle w:val="TAC"/>
              <w:rPr>
                <w:lang w:eastAsia="zh-CN"/>
              </w:rPr>
            </w:pPr>
            <w:r w:rsidRPr="009E20AA">
              <w:rPr>
                <w:lang w:eastAsia="zh-CN"/>
              </w:rPr>
              <w:t>CA_n29A-n71A</w:t>
            </w:r>
          </w:p>
        </w:tc>
        <w:tc>
          <w:tcPr>
            <w:tcW w:w="1382" w:type="dxa"/>
            <w:tcBorders>
              <w:top w:val="single" w:sz="4" w:space="0" w:color="auto"/>
              <w:left w:val="single" w:sz="4" w:space="0" w:color="auto"/>
              <w:bottom w:val="nil"/>
              <w:right w:val="single" w:sz="4" w:space="0" w:color="auto"/>
            </w:tcBorders>
            <w:shd w:val="clear" w:color="auto" w:fill="auto"/>
          </w:tcPr>
          <w:p w14:paraId="48D76D6E" w14:textId="6B6A8A6E" w:rsidR="000102FE" w:rsidRPr="009E20AA" w:rsidRDefault="000102FE"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0B8DFBB1" w14:textId="714D9445" w:rsidR="000102FE" w:rsidRPr="009E20AA" w:rsidRDefault="000102FE" w:rsidP="009E20AA">
            <w:pPr>
              <w:pStyle w:val="TAC"/>
              <w:rPr>
                <w:lang w:eastAsia="zh-CN"/>
              </w:rPr>
            </w:pPr>
            <w:r w:rsidRPr="009E20AA">
              <w:rPr>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0FD69E6" w14:textId="483E1413" w:rsidR="000102FE" w:rsidRPr="009E20AA" w:rsidRDefault="000102FE"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D48A06" w14:textId="1095043B" w:rsidR="000102FE" w:rsidRPr="009E20AA" w:rsidRDefault="000102FE"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8BFF07C" w14:textId="77777777" w:rsidR="000102FE" w:rsidRPr="009E20AA" w:rsidRDefault="000102FE"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6797288" w14:textId="77777777" w:rsidR="000102FE" w:rsidRPr="009E20AA" w:rsidRDefault="000102FE"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2B88B2" w14:textId="77777777" w:rsidR="000102FE" w:rsidRPr="009E20AA" w:rsidRDefault="000102FE"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D2804D5" w14:textId="77777777" w:rsidR="000102FE" w:rsidRPr="009E20AA" w:rsidRDefault="000102FE"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34E35FF"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A7A5094"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172088C"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BEA0F9"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232608C"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AED0E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A8FD825" w14:textId="77777777" w:rsidR="000102FE" w:rsidRPr="009E20AA" w:rsidRDefault="000102FE"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7B63FB2C" w14:textId="3FD0116B" w:rsidR="000102FE" w:rsidRPr="009E20AA" w:rsidRDefault="000102FE" w:rsidP="009E20AA">
            <w:pPr>
              <w:pStyle w:val="TAC"/>
              <w:rPr>
                <w:rFonts w:eastAsia="Yu Mincho"/>
              </w:rPr>
            </w:pPr>
            <w:r w:rsidRPr="009E20AA">
              <w:rPr>
                <w:rFonts w:eastAsia="SimSun"/>
                <w:lang w:eastAsia="zh-CN"/>
              </w:rPr>
              <w:t>0</w:t>
            </w:r>
          </w:p>
        </w:tc>
      </w:tr>
      <w:tr w:rsidR="000102FE" w:rsidRPr="009E20AA" w14:paraId="6711F02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BB317BB" w14:textId="77777777" w:rsidR="000102FE" w:rsidRPr="009E20AA" w:rsidRDefault="000102FE"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0A24E07" w14:textId="77777777" w:rsidR="000102FE" w:rsidRPr="009E20AA" w:rsidRDefault="000102FE" w:rsidP="009E20AA">
            <w:pPr>
              <w:pStyle w:val="TAC"/>
            </w:pPr>
          </w:p>
        </w:tc>
        <w:tc>
          <w:tcPr>
            <w:tcW w:w="671" w:type="dxa"/>
            <w:tcBorders>
              <w:left w:val="single" w:sz="4" w:space="0" w:color="auto"/>
              <w:bottom w:val="single" w:sz="4" w:space="0" w:color="auto"/>
              <w:right w:val="single" w:sz="4" w:space="0" w:color="auto"/>
            </w:tcBorders>
          </w:tcPr>
          <w:p w14:paraId="7D984E5D" w14:textId="2C390260" w:rsidR="000102FE" w:rsidRPr="009E20AA" w:rsidRDefault="000102FE" w:rsidP="009E20AA">
            <w:pPr>
              <w:pStyle w:val="TAC"/>
              <w:rPr>
                <w:lang w:eastAsia="zh-CN"/>
              </w:rPr>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57032E3C" w14:textId="221CE1D0" w:rsidR="000102FE" w:rsidRPr="009E20AA" w:rsidRDefault="000102FE"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01195BB" w14:textId="490FA03C" w:rsidR="000102FE" w:rsidRPr="009E20AA" w:rsidRDefault="000102FE"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A9E9EC" w14:textId="7782F60F" w:rsidR="000102FE" w:rsidRPr="009E20AA" w:rsidRDefault="000102FE"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A7FC50B" w14:textId="76269C99" w:rsidR="000102FE" w:rsidRPr="009E20AA" w:rsidRDefault="000102FE"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2B72DAF" w14:textId="77777777" w:rsidR="000102FE" w:rsidRPr="009E20AA" w:rsidRDefault="000102FE"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86061A1" w14:textId="77777777" w:rsidR="000102FE" w:rsidRPr="009E20AA" w:rsidRDefault="000102FE"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48E02CD"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70E5DD9"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D330C8C"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A7531F9"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D0AF28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805F88E"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81D5A8B" w14:textId="77777777" w:rsidR="000102FE" w:rsidRPr="009E20AA" w:rsidRDefault="000102FE"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2927631C" w14:textId="77777777" w:rsidR="000102FE" w:rsidRPr="009E20AA" w:rsidRDefault="000102FE" w:rsidP="009E20AA">
            <w:pPr>
              <w:pStyle w:val="TAC"/>
              <w:rPr>
                <w:rFonts w:eastAsia="Yu Mincho"/>
              </w:rPr>
            </w:pPr>
          </w:p>
        </w:tc>
      </w:tr>
      <w:tr w:rsidR="00D04DBA" w:rsidRPr="009E20AA" w14:paraId="2CDAD02C"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7AF26E1" w14:textId="77777777" w:rsidR="00D04DBA" w:rsidRPr="009E20AA" w:rsidRDefault="00D04DBA" w:rsidP="009E20AA">
            <w:pPr>
              <w:pStyle w:val="TAC"/>
              <w:rPr>
                <w:lang w:eastAsia="zh-CN"/>
              </w:rPr>
            </w:pPr>
            <w:r w:rsidRPr="009E20AA">
              <w:rPr>
                <w:lang w:eastAsia="zh-CN"/>
              </w:rPr>
              <w:t>CA_n41A-n78A</w:t>
            </w:r>
          </w:p>
        </w:tc>
        <w:tc>
          <w:tcPr>
            <w:tcW w:w="1382" w:type="dxa"/>
            <w:tcBorders>
              <w:top w:val="single" w:sz="4" w:space="0" w:color="auto"/>
              <w:left w:val="single" w:sz="4" w:space="0" w:color="auto"/>
              <w:bottom w:val="nil"/>
              <w:right w:val="single" w:sz="4" w:space="0" w:color="auto"/>
            </w:tcBorders>
            <w:shd w:val="clear" w:color="auto" w:fill="auto"/>
          </w:tcPr>
          <w:p w14:paraId="157383D8" w14:textId="77777777" w:rsidR="00D04DBA" w:rsidRPr="009E20AA" w:rsidRDefault="00D04DBA" w:rsidP="009E20AA">
            <w:pPr>
              <w:pStyle w:val="TAC"/>
            </w:pPr>
            <w:r w:rsidRPr="009E20AA">
              <w:t>-</w:t>
            </w:r>
          </w:p>
        </w:tc>
        <w:tc>
          <w:tcPr>
            <w:tcW w:w="671" w:type="dxa"/>
            <w:tcBorders>
              <w:top w:val="single" w:sz="4" w:space="0" w:color="auto"/>
              <w:left w:val="single" w:sz="4" w:space="0" w:color="auto"/>
              <w:bottom w:val="single" w:sz="4" w:space="0" w:color="auto"/>
              <w:right w:val="single" w:sz="4" w:space="0" w:color="auto"/>
            </w:tcBorders>
          </w:tcPr>
          <w:p w14:paraId="0B95C3EC" w14:textId="77777777" w:rsidR="00D04DBA" w:rsidRPr="009E20AA" w:rsidRDefault="00D04DBA" w:rsidP="009E20AA">
            <w:pPr>
              <w:pStyle w:val="TAC"/>
            </w:pPr>
            <w:r w:rsidRPr="009E20AA">
              <w:t>n41</w:t>
            </w:r>
          </w:p>
        </w:tc>
        <w:tc>
          <w:tcPr>
            <w:tcW w:w="671" w:type="dxa"/>
            <w:tcBorders>
              <w:top w:val="single" w:sz="4" w:space="0" w:color="auto"/>
              <w:left w:val="single" w:sz="4" w:space="0" w:color="auto"/>
              <w:bottom w:val="single" w:sz="4" w:space="0" w:color="auto"/>
              <w:right w:val="single" w:sz="4" w:space="0" w:color="auto"/>
            </w:tcBorders>
          </w:tcPr>
          <w:p w14:paraId="0B89EF08"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5A3C58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DD6153"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5EB771B"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5452B5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99D5F7C"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564E393"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A7B5BD6"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97F0DFC"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A48764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8EF6E9E"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738CE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FF123CE" w14:textId="77777777" w:rsidR="00D04DBA" w:rsidRPr="009E20AA" w:rsidRDefault="00D04DBA" w:rsidP="009E20AA">
            <w:pPr>
              <w:pStyle w:val="TAC"/>
              <w:rPr>
                <w:lang w:eastAsia="zh-CN"/>
              </w:rPr>
            </w:pPr>
            <w:r w:rsidRPr="009E20AA">
              <w:rPr>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00F75DEC" w14:textId="77777777" w:rsidR="00D04DBA" w:rsidRPr="009E20AA" w:rsidRDefault="00D04DBA" w:rsidP="009E20AA">
            <w:pPr>
              <w:pStyle w:val="TAC"/>
              <w:rPr>
                <w:lang w:eastAsia="zh-CN"/>
              </w:rPr>
            </w:pPr>
            <w:r w:rsidRPr="009E20AA">
              <w:rPr>
                <w:lang w:eastAsia="zh-CN"/>
              </w:rPr>
              <w:t>0</w:t>
            </w:r>
          </w:p>
        </w:tc>
      </w:tr>
      <w:tr w:rsidR="00D04DBA" w:rsidRPr="009E20AA" w14:paraId="1EC3191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70EC9E"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4325D6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5B36EFAB"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6595617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EC9E79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2C6EE1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4A7C3F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15A0A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FC0793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5F5F676"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7FCE668"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C1FFFF1"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AAAA6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58E467"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53EFDDC"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C9DD4D5"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DFAEF81" w14:textId="77777777" w:rsidR="00D04DBA" w:rsidRPr="009E20AA" w:rsidRDefault="00D04DBA" w:rsidP="009E20AA">
            <w:pPr>
              <w:pStyle w:val="TAC"/>
              <w:rPr>
                <w:rFonts w:eastAsia="Yu Mincho"/>
              </w:rPr>
            </w:pPr>
          </w:p>
        </w:tc>
      </w:tr>
      <w:tr w:rsidR="00D04DBA" w:rsidRPr="009E20AA" w14:paraId="7AFF8401" w14:textId="77777777" w:rsidTr="004A72C1">
        <w:trPr>
          <w:trHeight w:val="187"/>
        </w:trPr>
        <w:tc>
          <w:tcPr>
            <w:tcW w:w="1644" w:type="dxa"/>
            <w:tcBorders>
              <w:left w:val="single" w:sz="4" w:space="0" w:color="auto"/>
              <w:bottom w:val="nil"/>
              <w:right w:val="single" w:sz="4" w:space="0" w:color="auto"/>
            </w:tcBorders>
            <w:shd w:val="clear" w:color="auto" w:fill="auto"/>
          </w:tcPr>
          <w:p w14:paraId="3DA5FFCA" w14:textId="77777777" w:rsidR="00D04DBA" w:rsidRPr="009E20AA" w:rsidRDefault="00D04DBA" w:rsidP="009E20AA">
            <w:pPr>
              <w:pStyle w:val="TAC"/>
              <w:rPr>
                <w:lang w:eastAsia="zh-CN"/>
              </w:rPr>
            </w:pPr>
            <w:r w:rsidRPr="009E20AA">
              <w:rPr>
                <w:lang w:eastAsia="zh-CN"/>
              </w:rPr>
              <w:t>CA_n41A-n79A</w:t>
            </w:r>
          </w:p>
        </w:tc>
        <w:tc>
          <w:tcPr>
            <w:tcW w:w="1382" w:type="dxa"/>
            <w:tcBorders>
              <w:left w:val="single" w:sz="4" w:space="0" w:color="auto"/>
              <w:bottom w:val="nil"/>
              <w:right w:val="single" w:sz="4" w:space="0" w:color="auto"/>
            </w:tcBorders>
            <w:shd w:val="clear" w:color="auto" w:fill="auto"/>
          </w:tcPr>
          <w:p w14:paraId="2452B4F6" w14:textId="77777777" w:rsidR="00D04DBA" w:rsidRPr="009E20AA" w:rsidRDefault="00D04DBA" w:rsidP="009E20AA">
            <w:pPr>
              <w:pStyle w:val="TAC"/>
            </w:pPr>
            <w:r w:rsidRPr="009E20AA">
              <w:rPr>
                <w:lang w:eastAsia="zh-CN"/>
              </w:rPr>
              <w:t>CA_n41A-n79A</w:t>
            </w:r>
          </w:p>
        </w:tc>
        <w:tc>
          <w:tcPr>
            <w:tcW w:w="671" w:type="dxa"/>
            <w:tcBorders>
              <w:top w:val="single" w:sz="4" w:space="0" w:color="auto"/>
              <w:left w:val="single" w:sz="4" w:space="0" w:color="auto"/>
              <w:bottom w:val="single" w:sz="4" w:space="0" w:color="auto"/>
              <w:right w:val="single" w:sz="4" w:space="0" w:color="auto"/>
            </w:tcBorders>
          </w:tcPr>
          <w:p w14:paraId="13F50D46" w14:textId="77777777" w:rsidR="00D04DBA" w:rsidRPr="009E20AA" w:rsidRDefault="00D04DBA" w:rsidP="009E20AA">
            <w:pPr>
              <w:pStyle w:val="TAC"/>
            </w:pPr>
            <w:r w:rsidRPr="009E20AA">
              <w:rPr>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0AE9FB"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CBF1AD3"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74E5EC"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1A55D5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FA747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65323B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E8D200F"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713A25B"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7488521"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428176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117CC00"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8F9EB34"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C0DD24" w14:textId="77777777" w:rsidR="00D04DBA" w:rsidRPr="009E20AA" w:rsidRDefault="00D04DBA" w:rsidP="009E20AA">
            <w:pPr>
              <w:pStyle w:val="TAC"/>
              <w:rPr>
                <w:lang w:eastAsia="zh-CN"/>
              </w:rPr>
            </w:pPr>
            <w:r w:rsidRPr="009E20AA">
              <w:rPr>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6FF09135" w14:textId="77777777" w:rsidR="00D04DBA" w:rsidRPr="009E20AA" w:rsidRDefault="00D04DBA" w:rsidP="009E20AA">
            <w:pPr>
              <w:pStyle w:val="TAC"/>
              <w:rPr>
                <w:lang w:eastAsia="zh-CN"/>
              </w:rPr>
            </w:pPr>
            <w:r w:rsidRPr="009E20AA">
              <w:rPr>
                <w:lang w:eastAsia="zh-CN"/>
              </w:rPr>
              <w:t>0</w:t>
            </w:r>
          </w:p>
        </w:tc>
      </w:tr>
      <w:tr w:rsidR="00D04DBA" w:rsidRPr="009E20AA" w14:paraId="1AB537BE"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7780DFA"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3BD1427"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57BAD7F6" w14:textId="77777777" w:rsidR="00D04DBA" w:rsidRPr="009E20AA" w:rsidRDefault="00D04DBA" w:rsidP="009E20AA">
            <w:pPr>
              <w:pStyle w:val="TAC"/>
            </w:pPr>
            <w:r w:rsidRPr="009E20AA">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5FBD04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871504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21F85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40995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1485F6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07FB08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A31B67"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5F36C0"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C45929"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9D6C0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D457B12"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D8F1C1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6343FF8"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D86E2BC" w14:textId="77777777" w:rsidR="00D04DBA" w:rsidRPr="009E20AA" w:rsidRDefault="00D04DBA" w:rsidP="009E20AA">
            <w:pPr>
              <w:pStyle w:val="TAC"/>
              <w:rPr>
                <w:rFonts w:eastAsia="Yu Mincho"/>
              </w:rPr>
            </w:pPr>
          </w:p>
        </w:tc>
      </w:tr>
      <w:tr w:rsidR="00D04DBA" w:rsidRPr="009E20AA" w14:paraId="323C8418"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57CD8B6"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1927F28"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C24EE7C" w14:textId="587AD503" w:rsidR="00D04DBA" w:rsidRPr="009E20AA" w:rsidRDefault="00D04DBA" w:rsidP="009E20AA">
            <w:pPr>
              <w:pStyle w:val="TAC"/>
              <w:rPr>
                <w:lang w:eastAsia="zh-CN"/>
              </w:rPr>
            </w:pPr>
            <w:r w:rsidRPr="009E20AA">
              <w:rPr>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6FDDD36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C04E845" w14:textId="7B4AC1C8" w:rsidR="00D04DBA" w:rsidRPr="009E20AA" w:rsidRDefault="00D04DBA" w:rsidP="009E20AA">
            <w:pPr>
              <w:pStyle w:val="TAC"/>
              <w:rPr>
                <w:rFonts w:eastAsia="Yu Mincho"/>
              </w:rPr>
            </w:pPr>
            <w:r w:rsidRPr="009E20AA">
              <w:rPr>
                <w:rFonts w:eastAsia="SimSun"/>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34F79A7" w14:textId="7DF912DC" w:rsidR="00D04DBA" w:rsidRPr="009E20AA" w:rsidRDefault="00D04DBA" w:rsidP="009E20AA">
            <w:pPr>
              <w:pStyle w:val="TAC"/>
              <w:rPr>
                <w:rFonts w:eastAsia="Yu Mincho"/>
              </w:rPr>
            </w:pPr>
            <w:r w:rsidRPr="009E20AA">
              <w:rPr>
                <w:rFonts w:eastAsia="SimSun"/>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FAECA9" w14:textId="57556FD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755E5E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562FA2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123C5F2" w14:textId="03B076EE"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46DA097" w14:textId="23CF4A8D"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CB6AC3A" w14:textId="626BBEA4"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6FA121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294370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10A08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7EB145E"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7922E5" w14:textId="5A7D74FD" w:rsidR="00D04DBA" w:rsidRPr="009E20AA" w:rsidRDefault="00D04DBA" w:rsidP="009E20AA">
            <w:pPr>
              <w:pStyle w:val="TAC"/>
              <w:rPr>
                <w:rFonts w:eastAsia="Yu Mincho"/>
              </w:rPr>
            </w:pPr>
            <w:r w:rsidRPr="009E20AA">
              <w:rPr>
                <w:rFonts w:eastAsia="SimSun"/>
                <w:lang w:eastAsia="zh-CN"/>
              </w:rPr>
              <w:t>1</w:t>
            </w:r>
          </w:p>
        </w:tc>
      </w:tr>
      <w:tr w:rsidR="00D04DBA" w:rsidRPr="009E20AA" w14:paraId="7D69BB9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8D70FE5"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D899544"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23019B6" w14:textId="19FDFED4" w:rsidR="00D04DBA" w:rsidRPr="009E20AA" w:rsidRDefault="00D04DBA" w:rsidP="009E20AA">
            <w:pPr>
              <w:pStyle w:val="TAC"/>
              <w:rPr>
                <w:lang w:eastAsia="zh-CN"/>
              </w:rPr>
            </w:pPr>
            <w:r w:rsidRPr="009E20AA">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5A5723F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C0AEA0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9C11D0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0848E5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85624F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BD4941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540E11B" w14:textId="4025DA9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508CAF5" w14:textId="073FA8F4"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D5F0679" w14:textId="304140CE"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188384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1E30FD2" w14:textId="525FE019"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EE2CEF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29E3DE" w14:textId="432500F0"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817A034" w14:textId="77777777" w:rsidR="00D04DBA" w:rsidRPr="009E20AA" w:rsidRDefault="00D04DBA" w:rsidP="009E20AA">
            <w:pPr>
              <w:pStyle w:val="TAC"/>
              <w:rPr>
                <w:rFonts w:eastAsia="Yu Mincho"/>
              </w:rPr>
            </w:pPr>
          </w:p>
        </w:tc>
      </w:tr>
      <w:tr w:rsidR="00D04DBA" w:rsidRPr="009E20AA" w14:paraId="7880640D"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352827A6" w14:textId="77777777" w:rsidR="00D04DBA" w:rsidRPr="009E20AA" w:rsidRDefault="00D04DBA" w:rsidP="009E20AA">
            <w:pPr>
              <w:pStyle w:val="TAC"/>
              <w:rPr>
                <w:lang w:eastAsia="zh-CN"/>
              </w:rPr>
            </w:pPr>
            <w:r w:rsidRPr="009E20AA">
              <w:rPr>
                <w:lang w:eastAsia="zh-CN"/>
              </w:rPr>
              <w:t>CA_n41C-n79A</w:t>
            </w:r>
          </w:p>
        </w:tc>
        <w:tc>
          <w:tcPr>
            <w:tcW w:w="1382" w:type="dxa"/>
            <w:vMerge w:val="restart"/>
            <w:tcBorders>
              <w:top w:val="single" w:sz="4" w:space="0" w:color="auto"/>
              <w:left w:val="single" w:sz="4" w:space="0" w:color="auto"/>
              <w:right w:val="single" w:sz="4" w:space="0" w:color="auto"/>
            </w:tcBorders>
            <w:shd w:val="clear" w:color="auto" w:fill="auto"/>
          </w:tcPr>
          <w:p w14:paraId="6085EAE9" w14:textId="77777777" w:rsidR="00D04DBA" w:rsidRPr="009E20AA" w:rsidRDefault="00D04DBA" w:rsidP="009E20AA">
            <w:pPr>
              <w:pStyle w:val="TAC"/>
              <w:rPr>
                <w:lang w:eastAsia="zh-CN"/>
              </w:rPr>
            </w:pPr>
            <w:r w:rsidRPr="009E20AA">
              <w:rPr>
                <w:lang w:eastAsia="zh-CN"/>
              </w:rPr>
              <w:t>CA_n41A-n79A</w:t>
            </w:r>
          </w:p>
          <w:p w14:paraId="0C91E429" w14:textId="77777777" w:rsidR="00D04DBA" w:rsidRPr="009E20AA" w:rsidRDefault="00D04DBA" w:rsidP="009E20AA">
            <w:pPr>
              <w:pStyle w:val="TAC"/>
            </w:pPr>
            <w:r w:rsidRPr="009E20AA">
              <w:rPr>
                <w:lang w:eastAsia="zh-CN"/>
              </w:rPr>
              <w:t>CA_n41C</w:t>
            </w:r>
          </w:p>
        </w:tc>
        <w:tc>
          <w:tcPr>
            <w:tcW w:w="671" w:type="dxa"/>
            <w:tcBorders>
              <w:top w:val="single" w:sz="4" w:space="0" w:color="auto"/>
              <w:left w:val="single" w:sz="4" w:space="0" w:color="auto"/>
              <w:bottom w:val="single" w:sz="4" w:space="0" w:color="auto"/>
              <w:right w:val="single" w:sz="4" w:space="0" w:color="auto"/>
            </w:tcBorders>
          </w:tcPr>
          <w:p w14:paraId="53EAA181" w14:textId="77777777" w:rsidR="00D04DBA" w:rsidRPr="009E20AA" w:rsidRDefault="00D04DBA" w:rsidP="009E20AA">
            <w:pPr>
              <w:pStyle w:val="TAC"/>
              <w:rPr>
                <w:lang w:eastAsia="zh-CN"/>
              </w:rPr>
            </w:pPr>
            <w:r w:rsidRPr="009E20AA">
              <w:rPr>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6B42BCEF" w14:textId="77777777" w:rsidR="00D04DBA" w:rsidRPr="009E20AA" w:rsidRDefault="00D04DBA" w:rsidP="009E20AA">
            <w:pPr>
              <w:pStyle w:val="TAC"/>
              <w:rPr>
                <w:lang w:eastAsia="zh-CN"/>
              </w:rPr>
            </w:pPr>
            <w:r w:rsidRPr="009E20AA">
              <w:rPr>
                <w:lang w:eastAsia="zh-CN"/>
              </w:rPr>
              <w:t>See CA_n41C Bandwidth Combination Set 0 in Table 5.5A.1-1</w:t>
            </w:r>
          </w:p>
        </w:tc>
        <w:tc>
          <w:tcPr>
            <w:tcW w:w="1487" w:type="dxa"/>
            <w:vMerge w:val="restart"/>
            <w:tcBorders>
              <w:top w:val="nil"/>
              <w:left w:val="single" w:sz="4" w:space="0" w:color="auto"/>
              <w:right w:val="single" w:sz="4" w:space="0" w:color="auto"/>
            </w:tcBorders>
            <w:shd w:val="clear" w:color="auto" w:fill="auto"/>
          </w:tcPr>
          <w:p w14:paraId="7A570C50" w14:textId="77777777" w:rsidR="00D04DBA" w:rsidRPr="009E20AA" w:rsidRDefault="00D04DBA" w:rsidP="009E20AA">
            <w:pPr>
              <w:pStyle w:val="TAC"/>
              <w:rPr>
                <w:rFonts w:eastAsia="Yu Mincho"/>
              </w:rPr>
            </w:pPr>
            <w:r w:rsidRPr="009E20AA">
              <w:rPr>
                <w:lang w:eastAsia="zh-CN"/>
              </w:rPr>
              <w:t>0</w:t>
            </w:r>
          </w:p>
        </w:tc>
      </w:tr>
      <w:tr w:rsidR="00D04DBA" w:rsidRPr="009E20AA" w14:paraId="4080475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708B44D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9DC4778"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02AE80F8" w14:textId="77777777" w:rsidR="00D04DBA" w:rsidRPr="009E20AA" w:rsidRDefault="00D04DBA" w:rsidP="009E20AA">
            <w:pPr>
              <w:pStyle w:val="TAC"/>
              <w:rPr>
                <w:lang w:eastAsia="zh-CN"/>
              </w:rPr>
            </w:pPr>
            <w:r w:rsidRPr="009E20AA">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7B964A4F"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FADBCF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736979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6313A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F5377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55ED07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1702A17"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70B8B6D"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F08A9F"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702CE2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AC7B14"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0FA62D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0AFA5C1" w14:textId="77777777" w:rsidR="00D04DBA" w:rsidRPr="009E20AA" w:rsidRDefault="00D04DBA" w:rsidP="009E20AA">
            <w:pPr>
              <w:pStyle w:val="TAC"/>
              <w:rPr>
                <w:lang w:eastAsia="zh-CN"/>
              </w:rPr>
            </w:pPr>
            <w:r w:rsidRPr="009E20AA">
              <w:rPr>
                <w:lang w:eastAsia="zh-CN"/>
              </w:rPr>
              <w:t>100</w:t>
            </w:r>
          </w:p>
        </w:tc>
        <w:tc>
          <w:tcPr>
            <w:tcW w:w="1487" w:type="dxa"/>
            <w:vMerge/>
            <w:tcBorders>
              <w:left w:val="single" w:sz="4" w:space="0" w:color="auto"/>
              <w:bottom w:val="single" w:sz="4" w:space="0" w:color="auto"/>
              <w:right w:val="single" w:sz="4" w:space="0" w:color="auto"/>
            </w:tcBorders>
            <w:shd w:val="clear" w:color="auto" w:fill="auto"/>
          </w:tcPr>
          <w:p w14:paraId="2D76C56A" w14:textId="77777777" w:rsidR="00D04DBA" w:rsidRPr="009E20AA" w:rsidRDefault="00D04DBA" w:rsidP="009E20AA">
            <w:pPr>
              <w:pStyle w:val="TAC"/>
              <w:rPr>
                <w:rFonts w:eastAsia="Yu Mincho"/>
              </w:rPr>
            </w:pPr>
          </w:p>
        </w:tc>
      </w:tr>
      <w:tr w:rsidR="00D04DBA" w:rsidRPr="009E20AA" w14:paraId="556CFDDA" w14:textId="77777777" w:rsidTr="004A72C1">
        <w:trPr>
          <w:trHeight w:val="187"/>
        </w:trPr>
        <w:tc>
          <w:tcPr>
            <w:tcW w:w="1644" w:type="dxa"/>
            <w:tcBorders>
              <w:left w:val="single" w:sz="4" w:space="0" w:color="auto"/>
              <w:bottom w:val="nil"/>
              <w:right w:val="single" w:sz="4" w:space="0" w:color="auto"/>
            </w:tcBorders>
            <w:shd w:val="clear" w:color="auto" w:fill="auto"/>
          </w:tcPr>
          <w:p w14:paraId="143E2B5A" w14:textId="77777777" w:rsidR="00D04DBA" w:rsidRPr="009E20AA" w:rsidRDefault="00D04DBA" w:rsidP="009E20AA">
            <w:pPr>
              <w:pStyle w:val="TAC"/>
              <w:rPr>
                <w:lang w:eastAsia="zh-CN"/>
              </w:rPr>
            </w:pPr>
            <w:r w:rsidRPr="009E20AA">
              <w:rPr>
                <w:rFonts w:eastAsia="SimSun"/>
                <w:lang w:eastAsia="zh-CN"/>
              </w:rPr>
              <w:t>CA_n46A-n48A</w:t>
            </w:r>
          </w:p>
        </w:tc>
        <w:tc>
          <w:tcPr>
            <w:tcW w:w="1382" w:type="dxa"/>
            <w:tcBorders>
              <w:left w:val="single" w:sz="4" w:space="0" w:color="auto"/>
              <w:bottom w:val="nil"/>
              <w:right w:val="single" w:sz="4" w:space="0" w:color="auto"/>
            </w:tcBorders>
            <w:shd w:val="clear" w:color="auto" w:fill="auto"/>
          </w:tcPr>
          <w:p w14:paraId="3011E580" w14:textId="77777777" w:rsidR="00D04DBA" w:rsidRPr="009E20AA" w:rsidRDefault="00D04DBA" w:rsidP="009E20AA">
            <w:pPr>
              <w:pStyle w:val="TAC"/>
            </w:pPr>
            <w:r w:rsidRPr="009E20AA">
              <w:rPr>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399E361E" w14:textId="77777777" w:rsidR="00D04DBA" w:rsidRPr="009E20AA" w:rsidRDefault="00D04DBA" w:rsidP="009E20AA">
            <w:pPr>
              <w:pStyle w:val="TAC"/>
              <w:rPr>
                <w:lang w:eastAsia="zh-CN"/>
              </w:rPr>
            </w:pPr>
            <w:r w:rsidRPr="009E20AA">
              <w:rPr>
                <w:rFonts w:eastAsia="SimSun"/>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058EF5D8"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87A03E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F3D99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4EEF2DC"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DE7B19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940B1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67AAED9"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92A2D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37DA3B7"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5FE714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D4BB949"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0FE3D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5A54D8E" w14:textId="77777777" w:rsidR="00D04DBA" w:rsidRPr="009E20AA" w:rsidRDefault="00D04DBA"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119D2A50" w14:textId="77777777" w:rsidR="00D04DBA" w:rsidRPr="009E20AA" w:rsidRDefault="00D04DBA" w:rsidP="009E20AA">
            <w:pPr>
              <w:pStyle w:val="TAC"/>
              <w:rPr>
                <w:rFonts w:eastAsia="Yu Mincho"/>
              </w:rPr>
            </w:pPr>
            <w:r w:rsidRPr="009E20AA">
              <w:rPr>
                <w:lang w:eastAsia="zh-CN"/>
              </w:rPr>
              <w:t>0</w:t>
            </w:r>
          </w:p>
        </w:tc>
      </w:tr>
      <w:tr w:rsidR="00D04DBA" w:rsidRPr="009E20AA" w14:paraId="0C40CE7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1537647"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9ED52B8"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08B16E9" w14:textId="77777777" w:rsidR="00D04DBA" w:rsidRPr="009E20AA" w:rsidRDefault="00D04DBA" w:rsidP="009E20AA">
            <w:pPr>
              <w:pStyle w:val="TAC"/>
              <w:rPr>
                <w:lang w:eastAsia="zh-CN"/>
              </w:rPr>
            </w:pPr>
            <w:r w:rsidRPr="009E20AA">
              <w:rPr>
                <w:rFonts w:eastAsia="SimSun"/>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22FAE01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D734DC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B7BEEC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C847BE5"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91E91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5A7FC9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891C92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BDFC1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2216C9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7507FF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4980F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CE56EF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8DE5DB6"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75BDC523" w14:textId="77777777" w:rsidR="00D04DBA" w:rsidRPr="009E20AA" w:rsidRDefault="00D04DBA" w:rsidP="009E20AA">
            <w:pPr>
              <w:pStyle w:val="TAC"/>
              <w:rPr>
                <w:rFonts w:eastAsia="Yu Mincho"/>
              </w:rPr>
            </w:pPr>
          </w:p>
        </w:tc>
      </w:tr>
      <w:tr w:rsidR="00D04DBA" w:rsidRPr="009E20AA" w14:paraId="2DA30343" w14:textId="77777777" w:rsidTr="004A72C1">
        <w:trPr>
          <w:trHeight w:val="187"/>
        </w:trPr>
        <w:tc>
          <w:tcPr>
            <w:tcW w:w="1644" w:type="dxa"/>
            <w:tcBorders>
              <w:left w:val="single" w:sz="4" w:space="0" w:color="auto"/>
              <w:bottom w:val="nil"/>
              <w:right w:val="single" w:sz="4" w:space="0" w:color="auto"/>
            </w:tcBorders>
            <w:shd w:val="clear" w:color="auto" w:fill="auto"/>
          </w:tcPr>
          <w:p w14:paraId="2D3E9E80" w14:textId="77777777" w:rsidR="00D04DBA" w:rsidRPr="009E20AA" w:rsidRDefault="00D04DBA" w:rsidP="009E20AA">
            <w:pPr>
              <w:pStyle w:val="TAC"/>
              <w:rPr>
                <w:lang w:eastAsia="zh-CN"/>
              </w:rPr>
            </w:pPr>
            <w:r w:rsidRPr="009E20AA">
              <w:rPr>
                <w:rFonts w:eastAsia="SimSun"/>
                <w:lang w:eastAsia="zh-CN"/>
              </w:rPr>
              <w:t>CA_n46B-n48A</w:t>
            </w:r>
          </w:p>
        </w:tc>
        <w:tc>
          <w:tcPr>
            <w:tcW w:w="1382" w:type="dxa"/>
            <w:tcBorders>
              <w:left w:val="single" w:sz="4" w:space="0" w:color="auto"/>
              <w:bottom w:val="nil"/>
              <w:right w:val="single" w:sz="4" w:space="0" w:color="auto"/>
            </w:tcBorders>
            <w:shd w:val="clear" w:color="auto" w:fill="auto"/>
          </w:tcPr>
          <w:p w14:paraId="56536F76" w14:textId="77777777" w:rsidR="00D04DBA" w:rsidRPr="009E20AA" w:rsidRDefault="00D04DBA" w:rsidP="009E20AA">
            <w:pPr>
              <w:pStyle w:val="TAC"/>
            </w:pPr>
            <w:r w:rsidRPr="009E20AA">
              <w:rPr>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9E7EF56" w14:textId="77777777" w:rsidR="00D04DBA" w:rsidRPr="009E20AA" w:rsidRDefault="00D04DBA" w:rsidP="009E20AA">
            <w:pPr>
              <w:pStyle w:val="TAC"/>
              <w:rPr>
                <w:lang w:eastAsia="zh-CN"/>
              </w:rPr>
            </w:pPr>
            <w:r w:rsidRPr="009E20AA">
              <w:rPr>
                <w:rFonts w:eastAsia="SimSun"/>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1D59E8B" w14:textId="77777777" w:rsidR="00D04DBA" w:rsidRPr="009E20AA" w:rsidRDefault="00D04DBA" w:rsidP="009E20AA">
            <w:pPr>
              <w:pStyle w:val="TAC"/>
              <w:rPr>
                <w:lang w:eastAsia="zh-CN"/>
              </w:rPr>
            </w:pPr>
            <w:r w:rsidRPr="009E20AA">
              <w:rPr>
                <w:rFonts w:eastAsia="Yu Mincho"/>
              </w:rPr>
              <w:t>See CA_n46B Bandwidth Combination Set 0 in 38.101-1 Table 5.5A.1-1</w:t>
            </w:r>
          </w:p>
        </w:tc>
        <w:tc>
          <w:tcPr>
            <w:tcW w:w="1487" w:type="dxa"/>
            <w:tcBorders>
              <w:left w:val="single" w:sz="4" w:space="0" w:color="auto"/>
              <w:bottom w:val="nil"/>
              <w:right w:val="single" w:sz="4" w:space="0" w:color="auto"/>
            </w:tcBorders>
            <w:shd w:val="clear" w:color="auto" w:fill="auto"/>
          </w:tcPr>
          <w:p w14:paraId="6B300E57" w14:textId="77777777" w:rsidR="00D04DBA" w:rsidRPr="009E20AA" w:rsidRDefault="00D04DBA" w:rsidP="009E20AA">
            <w:pPr>
              <w:pStyle w:val="TAC"/>
              <w:rPr>
                <w:rFonts w:eastAsia="Yu Mincho"/>
              </w:rPr>
            </w:pPr>
            <w:r w:rsidRPr="009E20AA">
              <w:rPr>
                <w:lang w:eastAsia="zh-CN"/>
              </w:rPr>
              <w:t>0</w:t>
            </w:r>
          </w:p>
        </w:tc>
      </w:tr>
      <w:tr w:rsidR="00D04DBA" w:rsidRPr="009E20AA" w14:paraId="7DD7E20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C0EB4B"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10F80C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0ACD092D" w14:textId="77777777" w:rsidR="00D04DBA" w:rsidRPr="009E20AA" w:rsidRDefault="00D04DBA" w:rsidP="009E20AA">
            <w:pPr>
              <w:pStyle w:val="TAC"/>
              <w:rPr>
                <w:lang w:eastAsia="zh-CN"/>
              </w:rPr>
            </w:pPr>
            <w:r w:rsidRPr="009E20AA">
              <w:rPr>
                <w:rFonts w:eastAsia="SimSun"/>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6E5A88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37E870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0EDE8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D7AAEDD"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93306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7B38F6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3E91CCB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A67886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0E7F3C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D7F69D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0D1E0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E45A4B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0CE01D6"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5A294F66" w14:textId="77777777" w:rsidR="00D04DBA" w:rsidRPr="009E20AA" w:rsidRDefault="00D04DBA" w:rsidP="009E20AA">
            <w:pPr>
              <w:pStyle w:val="TAC"/>
              <w:rPr>
                <w:rFonts w:eastAsia="Yu Mincho"/>
              </w:rPr>
            </w:pPr>
          </w:p>
        </w:tc>
      </w:tr>
      <w:tr w:rsidR="00D04DBA" w:rsidRPr="009E20AA" w14:paraId="52CB94A1" w14:textId="77777777" w:rsidTr="004A72C1">
        <w:trPr>
          <w:trHeight w:val="187"/>
        </w:trPr>
        <w:tc>
          <w:tcPr>
            <w:tcW w:w="1644" w:type="dxa"/>
            <w:tcBorders>
              <w:left w:val="single" w:sz="4" w:space="0" w:color="auto"/>
              <w:bottom w:val="nil"/>
              <w:right w:val="single" w:sz="4" w:space="0" w:color="auto"/>
            </w:tcBorders>
            <w:shd w:val="clear" w:color="auto" w:fill="auto"/>
          </w:tcPr>
          <w:p w14:paraId="5E072EE9" w14:textId="77777777" w:rsidR="00D04DBA" w:rsidRPr="009E20AA" w:rsidRDefault="00D04DBA" w:rsidP="009E20AA">
            <w:pPr>
              <w:pStyle w:val="TAC"/>
              <w:rPr>
                <w:lang w:eastAsia="zh-CN"/>
              </w:rPr>
            </w:pPr>
            <w:r w:rsidRPr="009E20AA">
              <w:rPr>
                <w:rFonts w:eastAsia="SimSun"/>
                <w:lang w:eastAsia="zh-CN"/>
              </w:rPr>
              <w:lastRenderedPageBreak/>
              <w:t>CA_n46C-n48A</w:t>
            </w:r>
          </w:p>
        </w:tc>
        <w:tc>
          <w:tcPr>
            <w:tcW w:w="1382" w:type="dxa"/>
            <w:tcBorders>
              <w:left w:val="single" w:sz="4" w:space="0" w:color="auto"/>
              <w:bottom w:val="nil"/>
              <w:right w:val="single" w:sz="4" w:space="0" w:color="auto"/>
            </w:tcBorders>
            <w:shd w:val="clear" w:color="auto" w:fill="auto"/>
          </w:tcPr>
          <w:p w14:paraId="549F90F6" w14:textId="77777777" w:rsidR="00D04DBA" w:rsidRPr="009E20AA" w:rsidRDefault="00D04DBA" w:rsidP="009E20AA">
            <w:pPr>
              <w:pStyle w:val="TAC"/>
            </w:pPr>
            <w:r w:rsidRPr="009E20AA">
              <w:rPr>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88911ED" w14:textId="77777777" w:rsidR="00D04DBA" w:rsidRPr="009E20AA" w:rsidRDefault="00D04DBA" w:rsidP="009E20AA">
            <w:pPr>
              <w:pStyle w:val="TAC"/>
              <w:rPr>
                <w:lang w:eastAsia="zh-CN"/>
              </w:rPr>
            </w:pPr>
            <w:r w:rsidRPr="009E20AA">
              <w:rPr>
                <w:rFonts w:eastAsia="SimSun"/>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0D815B70" w14:textId="77777777" w:rsidR="00D04DBA" w:rsidRPr="009E20AA" w:rsidRDefault="00D04DBA" w:rsidP="009E20AA">
            <w:pPr>
              <w:pStyle w:val="TAC"/>
              <w:rPr>
                <w:lang w:eastAsia="zh-CN"/>
              </w:rPr>
            </w:pPr>
            <w:r w:rsidRPr="009E20AA">
              <w:rPr>
                <w:rFonts w:eastAsia="Yu Mincho"/>
              </w:rPr>
              <w:t>See CA_n46C Bandwidth Combination Set 0 in 38.101-1 Table 5.5A.1-1</w:t>
            </w:r>
          </w:p>
        </w:tc>
        <w:tc>
          <w:tcPr>
            <w:tcW w:w="1487" w:type="dxa"/>
            <w:tcBorders>
              <w:left w:val="single" w:sz="4" w:space="0" w:color="auto"/>
              <w:bottom w:val="nil"/>
              <w:right w:val="single" w:sz="4" w:space="0" w:color="auto"/>
            </w:tcBorders>
            <w:shd w:val="clear" w:color="auto" w:fill="auto"/>
          </w:tcPr>
          <w:p w14:paraId="369D7CDA" w14:textId="77777777" w:rsidR="00D04DBA" w:rsidRPr="009E20AA" w:rsidRDefault="00D04DBA" w:rsidP="009E20AA">
            <w:pPr>
              <w:pStyle w:val="TAC"/>
              <w:rPr>
                <w:rFonts w:eastAsia="Yu Mincho"/>
              </w:rPr>
            </w:pPr>
            <w:r w:rsidRPr="009E20AA">
              <w:rPr>
                <w:lang w:eastAsia="zh-CN"/>
              </w:rPr>
              <w:t>0</w:t>
            </w:r>
          </w:p>
        </w:tc>
      </w:tr>
      <w:tr w:rsidR="00D04DBA" w:rsidRPr="009E20AA" w14:paraId="5B4A1D6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711D1BB"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1A7ECB1"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2302283" w14:textId="77777777" w:rsidR="00D04DBA" w:rsidRPr="009E20AA" w:rsidRDefault="00D04DBA" w:rsidP="009E20AA">
            <w:pPr>
              <w:pStyle w:val="TAC"/>
              <w:rPr>
                <w:lang w:eastAsia="zh-CN"/>
              </w:rPr>
            </w:pPr>
            <w:r w:rsidRPr="009E20AA">
              <w:rPr>
                <w:rFonts w:eastAsia="SimSun"/>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BA8B7C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29E61D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11C898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D54686"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FF894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4413EC8"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612530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807FB4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53E99A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D992F2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8B2A75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8CA62A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738C89D"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1874FE3D" w14:textId="77777777" w:rsidR="00D04DBA" w:rsidRPr="009E20AA" w:rsidRDefault="00D04DBA" w:rsidP="009E20AA">
            <w:pPr>
              <w:pStyle w:val="TAC"/>
              <w:rPr>
                <w:rFonts w:eastAsia="Yu Mincho"/>
              </w:rPr>
            </w:pPr>
          </w:p>
        </w:tc>
      </w:tr>
      <w:tr w:rsidR="00D04DBA" w:rsidRPr="009E20AA" w14:paraId="26951CB4" w14:textId="77777777" w:rsidTr="004A72C1">
        <w:trPr>
          <w:trHeight w:val="187"/>
        </w:trPr>
        <w:tc>
          <w:tcPr>
            <w:tcW w:w="1644" w:type="dxa"/>
            <w:tcBorders>
              <w:left w:val="single" w:sz="4" w:space="0" w:color="auto"/>
              <w:bottom w:val="nil"/>
              <w:right w:val="single" w:sz="4" w:space="0" w:color="auto"/>
            </w:tcBorders>
            <w:shd w:val="clear" w:color="auto" w:fill="auto"/>
          </w:tcPr>
          <w:p w14:paraId="45572846" w14:textId="77777777" w:rsidR="00D04DBA" w:rsidRPr="009E20AA" w:rsidRDefault="00D04DBA" w:rsidP="009E20AA">
            <w:pPr>
              <w:pStyle w:val="TAC"/>
              <w:rPr>
                <w:lang w:eastAsia="zh-CN"/>
              </w:rPr>
            </w:pPr>
            <w:r w:rsidRPr="009E20AA">
              <w:rPr>
                <w:rFonts w:eastAsia="SimSun"/>
                <w:lang w:eastAsia="zh-CN"/>
              </w:rPr>
              <w:t>CA_n46D-n48A</w:t>
            </w:r>
          </w:p>
        </w:tc>
        <w:tc>
          <w:tcPr>
            <w:tcW w:w="1382" w:type="dxa"/>
            <w:tcBorders>
              <w:left w:val="single" w:sz="4" w:space="0" w:color="auto"/>
              <w:bottom w:val="nil"/>
              <w:right w:val="single" w:sz="4" w:space="0" w:color="auto"/>
            </w:tcBorders>
            <w:shd w:val="clear" w:color="auto" w:fill="auto"/>
          </w:tcPr>
          <w:p w14:paraId="3BB0EB2F" w14:textId="77777777" w:rsidR="00D04DBA" w:rsidRPr="009E20AA" w:rsidRDefault="00D04DBA" w:rsidP="009E20AA">
            <w:pPr>
              <w:pStyle w:val="TAC"/>
            </w:pPr>
            <w:r w:rsidRPr="009E20AA">
              <w:rPr>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D3B372E" w14:textId="77777777" w:rsidR="00D04DBA" w:rsidRPr="009E20AA" w:rsidRDefault="00D04DBA" w:rsidP="009E20AA">
            <w:pPr>
              <w:pStyle w:val="TAC"/>
              <w:rPr>
                <w:lang w:eastAsia="zh-CN"/>
              </w:rPr>
            </w:pPr>
            <w:r w:rsidRPr="009E20AA">
              <w:rPr>
                <w:rFonts w:eastAsia="SimSun"/>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3C08FAB" w14:textId="77777777" w:rsidR="00D04DBA" w:rsidRPr="009E20AA" w:rsidRDefault="00D04DBA" w:rsidP="009E20AA">
            <w:pPr>
              <w:pStyle w:val="TAC"/>
              <w:rPr>
                <w:lang w:eastAsia="zh-CN"/>
              </w:rPr>
            </w:pPr>
            <w:r w:rsidRPr="009E20AA">
              <w:rPr>
                <w:rFonts w:eastAsia="Yu Mincho"/>
              </w:rPr>
              <w:t>See CA_n46D Bandwidth Combination Set 0 in 38.101-1 Table 5.5A.1-1</w:t>
            </w:r>
          </w:p>
        </w:tc>
        <w:tc>
          <w:tcPr>
            <w:tcW w:w="1487" w:type="dxa"/>
            <w:tcBorders>
              <w:left w:val="single" w:sz="4" w:space="0" w:color="auto"/>
              <w:bottom w:val="nil"/>
              <w:right w:val="single" w:sz="4" w:space="0" w:color="auto"/>
            </w:tcBorders>
            <w:shd w:val="clear" w:color="auto" w:fill="auto"/>
          </w:tcPr>
          <w:p w14:paraId="7D54502F" w14:textId="77777777" w:rsidR="00D04DBA" w:rsidRPr="009E20AA" w:rsidRDefault="00D04DBA" w:rsidP="009E20AA">
            <w:pPr>
              <w:pStyle w:val="TAC"/>
              <w:rPr>
                <w:rFonts w:eastAsia="Yu Mincho"/>
              </w:rPr>
            </w:pPr>
            <w:r w:rsidRPr="009E20AA">
              <w:rPr>
                <w:lang w:eastAsia="zh-CN"/>
              </w:rPr>
              <w:t>0</w:t>
            </w:r>
          </w:p>
        </w:tc>
      </w:tr>
      <w:tr w:rsidR="00D04DBA" w:rsidRPr="009E20AA" w14:paraId="1472E78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7AE228"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242FE49"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F22039E" w14:textId="77777777" w:rsidR="00D04DBA" w:rsidRPr="009E20AA" w:rsidRDefault="00D04DBA" w:rsidP="009E20AA">
            <w:pPr>
              <w:pStyle w:val="TAC"/>
              <w:rPr>
                <w:lang w:eastAsia="zh-CN"/>
              </w:rPr>
            </w:pPr>
            <w:r w:rsidRPr="009E20AA">
              <w:rPr>
                <w:rFonts w:eastAsia="SimSun"/>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6F1C114"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388FFB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9C62AE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269A915"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883C1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775C6F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C5F141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692F48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EBB92A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CF689B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90E9C1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086A09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7CC1F05"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CCECBF3" w14:textId="77777777" w:rsidR="00D04DBA" w:rsidRPr="009E20AA" w:rsidRDefault="00D04DBA" w:rsidP="009E20AA">
            <w:pPr>
              <w:pStyle w:val="TAC"/>
              <w:rPr>
                <w:rFonts w:eastAsia="Yu Mincho"/>
              </w:rPr>
            </w:pPr>
          </w:p>
        </w:tc>
      </w:tr>
      <w:tr w:rsidR="00D04DBA" w:rsidRPr="009E20AA" w14:paraId="36587D56" w14:textId="77777777" w:rsidTr="004A72C1">
        <w:trPr>
          <w:trHeight w:val="187"/>
        </w:trPr>
        <w:tc>
          <w:tcPr>
            <w:tcW w:w="1644" w:type="dxa"/>
            <w:tcBorders>
              <w:left w:val="single" w:sz="4" w:space="0" w:color="auto"/>
              <w:bottom w:val="nil"/>
              <w:right w:val="single" w:sz="4" w:space="0" w:color="auto"/>
            </w:tcBorders>
            <w:shd w:val="clear" w:color="auto" w:fill="auto"/>
          </w:tcPr>
          <w:p w14:paraId="1729972A" w14:textId="77777777" w:rsidR="00D04DBA" w:rsidRPr="009E20AA" w:rsidRDefault="00D04DBA" w:rsidP="009E20AA">
            <w:pPr>
              <w:pStyle w:val="TAC"/>
              <w:rPr>
                <w:lang w:eastAsia="zh-CN"/>
              </w:rPr>
            </w:pPr>
            <w:r w:rsidRPr="009E20AA">
              <w:rPr>
                <w:rFonts w:eastAsia="SimSun"/>
                <w:lang w:eastAsia="zh-CN"/>
              </w:rPr>
              <w:t>CA_n46E-n48A</w:t>
            </w:r>
          </w:p>
        </w:tc>
        <w:tc>
          <w:tcPr>
            <w:tcW w:w="1382" w:type="dxa"/>
            <w:tcBorders>
              <w:left w:val="single" w:sz="4" w:space="0" w:color="auto"/>
              <w:bottom w:val="nil"/>
              <w:right w:val="single" w:sz="4" w:space="0" w:color="auto"/>
            </w:tcBorders>
            <w:shd w:val="clear" w:color="auto" w:fill="auto"/>
          </w:tcPr>
          <w:p w14:paraId="3198EDAA" w14:textId="77777777" w:rsidR="00D04DBA" w:rsidRPr="009E20AA" w:rsidRDefault="00D04DBA" w:rsidP="009E20AA">
            <w:pPr>
              <w:pStyle w:val="TAC"/>
            </w:pPr>
            <w:r w:rsidRPr="009E20AA">
              <w:rPr>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2E27091" w14:textId="77777777" w:rsidR="00D04DBA" w:rsidRPr="009E20AA" w:rsidRDefault="00D04DBA" w:rsidP="009E20AA">
            <w:pPr>
              <w:pStyle w:val="TAC"/>
              <w:rPr>
                <w:lang w:eastAsia="zh-CN"/>
              </w:rPr>
            </w:pPr>
            <w:r w:rsidRPr="009E20AA">
              <w:rPr>
                <w:rFonts w:eastAsia="SimSun"/>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54055466" w14:textId="77777777" w:rsidR="00D04DBA" w:rsidRPr="009E20AA" w:rsidRDefault="00D04DBA" w:rsidP="009E20AA">
            <w:pPr>
              <w:pStyle w:val="TAC"/>
              <w:rPr>
                <w:lang w:eastAsia="zh-CN"/>
              </w:rPr>
            </w:pPr>
            <w:r w:rsidRPr="009E20AA">
              <w:rPr>
                <w:rFonts w:eastAsia="Yu Mincho"/>
              </w:rPr>
              <w:t>See CA_n46E Bandwidth Combination Set 0 in 38.101-1 Table 5.5A.1-1</w:t>
            </w:r>
          </w:p>
        </w:tc>
        <w:tc>
          <w:tcPr>
            <w:tcW w:w="1487" w:type="dxa"/>
            <w:tcBorders>
              <w:left w:val="single" w:sz="4" w:space="0" w:color="auto"/>
              <w:bottom w:val="nil"/>
              <w:right w:val="single" w:sz="4" w:space="0" w:color="auto"/>
            </w:tcBorders>
            <w:shd w:val="clear" w:color="auto" w:fill="auto"/>
          </w:tcPr>
          <w:p w14:paraId="6B83B235" w14:textId="77777777" w:rsidR="00D04DBA" w:rsidRPr="009E20AA" w:rsidRDefault="00D04DBA" w:rsidP="009E20AA">
            <w:pPr>
              <w:pStyle w:val="TAC"/>
              <w:rPr>
                <w:rFonts w:eastAsia="Yu Mincho"/>
              </w:rPr>
            </w:pPr>
            <w:r w:rsidRPr="009E20AA">
              <w:rPr>
                <w:lang w:eastAsia="zh-CN"/>
              </w:rPr>
              <w:t>0</w:t>
            </w:r>
          </w:p>
        </w:tc>
      </w:tr>
      <w:tr w:rsidR="00D04DBA" w:rsidRPr="009E20AA" w14:paraId="5968E74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BCD1D3D"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6E79491"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D3B2543" w14:textId="77777777" w:rsidR="00D04DBA" w:rsidRPr="009E20AA" w:rsidRDefault="00D04DBA" w:rsidP="009E20AA">
            <w:pPr>
              <w:pStyle w:val="TAC"/>
              <w:rPr>
                <w:lang w:eastAsia="zh-CN"/>
              </w:rPr>
            </w:pPr>
            <w:r w:rsidRPr="009E20AA">
              <w:rPr>
                <w:rFonts w:eastAsia="SimSun"/>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1116A15"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741F937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A688B3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7B21201"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69736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97DE5E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DE8B4F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37250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3994EF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B77A3A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7CE783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6E7A0F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F15FCCA"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98FB6E9" w14:textId="77777777" w:rsidR="00D04DBA" w:rsidRPr="009E20AA" w:rsidRDefault="00D04DBA" w:rsidP="009E20AA">
            <w:pPr>
              <w:pStyle w:val="TAC"/>
              <w:rPr>
                <w:rFonts w:eastAsia="Yu Mincho"/>
              </w:rPr>
            </w:pPr>
          </w:p>
        </w:tc>
      </w:tr>
      <w:tr w:rsidR="00D04DBA" w:rsidRPr="009E20AA" w14:paraId="3B04D3BF" w14:textId="77777777" w:rsidTr="004A72C1">
        <w:trPr>
          <w:trHeight w:val="187"/>
        </w:trPr>
        <w:tc>
          <w:tcPr>
            <w:tcW w:w="1644" w:type="dxa"/>
            <w:tcBorders>
              <w:left w:val="single" w:sz="4" w:space="0" w:color="auto"/>
              <w:bottom w:val="nil"/>
              <w:right w:val="single" w:sz="4" w:space="0" w:color="auto"/>
            </w:tcBorders>
            <w:shd w:val="clear" w:color="auto" w:fill="auto"/>
          </w:tcPr>
          <w:p w14:paraId="287D7872" w14:textId="77777777" w:rsidR="00D04DBA" w:rsidRPr="009E20AA" w:rsidRDefault="00D04DBA" w:rsidP="009E20AA">
            <w:pPr>
              <w:pStyle w:val="TAC"/>
              <w:rPr>
                <w:lang w:eastAsia="zh-CN"/>
              </w:rPr>
            </w:pPr>
            <w:r w:rsidRPr="009E20AA">
              <w:rPr>
                <w:rFonts w:eastAsia="SimSun"/>
                <w:lang w:eastAsia="zh-CN"/>
              </w:rPr>
              <w:t>CA_n46A-n66A</w:t>
            </w:r>
          </w:p>
        </w:tc>
        <w:tc>
          <w:tcPr>
            <w:tcW w:w="1382" w:type="dxa"/>
            <w:tcBorders>
              <w:left w:val="single" w:sz="4" w:space="0" w:color="auto"/>
              <w:bottom w:val="nil"/>
              <w:right w:val="single" w:sz="4" w:space="0" w:color="auto"/>
            </w:tcBorders>
            <w:shd w:val="clear" w:color="auto" w:fill="auto"/>
          </w:tcPr>
          <w:p w14:paraId="7082653C" w14:textId="77777777" w:rsidR="00D04DBA" w:rsidRPr="009E20AA" w:rsidRDefault="00D04DBA" w:rsidP="009E20AA">
            <w:pPr>
              <w:pStyle w:val="TAC"/>
            </w:pPr>
            <w:r w:rsidRPr="009E20AA">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55729500" w14:textId="77777777" w:rsidR="00D04DBA" w:rsidRPr="009E20AA" w:rsidRDefault="00D04DBA" w:rsidP="009E20AA">
            <w:pPr>
              <w:pStyle w:val="TAC"/>
              <w:rPr>
                <w:lang w:eastAsia="zh-CN"/>
              </w:rPr>
            </w:pPr>
            <w:r w:rsidRPr="009E20AA">
              <w:rPr>
                <w:rFonts w:eastAsia="SimSun"/>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7CAF18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FA16BD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EB1F03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B5A40A7"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6F477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815A9B9"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21D03F7" w14:textId="77777777" w:rsidR="00D04DBA" w:rsidRPr="009E20AA" w:rsidRDefault="00D04DBA" w:rsidP="009E20AA">
            <w:pPr>
              <w:pStyle w:val="TAC"/>
              <w:rPr>
                <w:lang w:eastAsia="zh-CN"/>
              </w:rPr>
            </w:pPr>
            <w:r w:rsidRPr="009E20AA">
              <w:rPr>
                <w:rFonts w:eastAsia="SimSun"/>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E2DCCE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E1BBB21"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E6A45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33BCF7C"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893AA4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F844A8" w14:textId="77777777" w:rsidR="00D04DBA" w:rsidRPr="009E20AA" w:rsidRDefault="00D04DBA" w:rsidP="009E20AA">
            <w:pPr>
              <w:pStyle w:val="TAC"/>
              <w:rPr>
                <w:lang w:eastAsia="zh-CN"/>
              </w:rPr>
            </w:pPr>
          </w:p>
        </w:tc>
        <w:tc>
          <w:tcPr>
            <w:tcW w:w="1487" w:type="dxa"/>
            <w:tcBorders>
              <w:left w:val="single" w:sz="4" w:space="0" w:color="auto"/>
              <w:bottom w:val="nil"/>
              <w:right w:val="single" w:sz="4" w:space="0" w:color="auto"/>
            </w:tcBorders>
            <w:shd w:val="clear" w:color="auto" w:fill="auto"/>
          </w:tcPr>
          <w:p w14:paraId="666E92DB" w14:textId="77777777" w:rsidR="00D04DBA" w:rsidRPr="009E20AA" w:rsidRDefault="00D04DBA" w:rsidP="009E20AA">
            <w:pPr>
              <w:pStyle w:val="TAC"/>
              <w:rPr>
                <w:rFonts w:eastAsia="Yu Mincho"/>
              </w:rPr>
            </w:pPr>
            <w:r w:rsidRPr="009E20AA">
              <w:rPr>
                <w:lang w:eastAsia="zh-CN"/>
              </w:rPr>
              <w:t>0</w:t>
            </w:r>
          </w:p>
        </w:tc>
      </w:tr>
      <w:tr w:rsidR="00D04DBA" w:rsidRPr="009E20AA" w14:paraId="2DC87EE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33C075A"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0F2CDA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DC958B7" w14:textId="77777777" w:rsidR="00D04DBA" w:rsidRPr="009E20AA" w:rsidRDefault="00D04DBA" w:rsidP="009E20AA">
            <w:pPr>
              <w:pStyle w:val="TAC"/>
              <w:rPr>
                <w:lang w:eastAsia="zh-CN"/>
              </w:rPr>
            </w:pPr>
            <w:r w:rsidRPr="009E20AA">
              <w:rPr>
                <w:rFonts w:eastAsia="SimSun"/>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05D297E" w14:textId="77777777" w:rsidR="00D04DBA" w:rsidRPr="009E20AA" w:rsidRDefault="00D04DBA" w:rsidP="009E20AA">
            <w:pPr>
              <w:pStyle w:val="TAC"/>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10D856A" w14:textId="77777777" w:rsidR="00D04DBA" w:rsidRPr="009E20AA" w:rsidRDefault="00D04DBA" w:rsidP="009E20AA">
            <w:pPr>
              <w:pStyle w:val="TAC"/>
              <w:rPr>
                <w:rFonts w:eastAsia="Yu Mincho"/>
              </w:rPr>
            </w:pPr>
            <w:r w:rsidRPr="009E20AA">
              <w:rPr>
                <w:rFonts w:eastAsia="SimSun"/>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EC407A6" w14:textId="77777777" w:rsidR="00D04DBA" w:rsidRPr="009E20AA" w:rsidRDefault="00D04DBA" w:rsidP="009E20AA">
            <w:pPr>
              <w:pStyle w:val="TAC"/>
              <w:rPr>
                <w:rFonts w:eastAsia="Yu Mincho"/>
              </w:rPr>
            </w:pPr>
            <w:r w:rsidRPr="009E20AA">
              <w:rPr>
                <w:rFonts w:eastAsia="SimSun"/>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666AD4" w14:textId="77777777" w:rsidR="00D04DBA" w:rsidRPr="009E20AA" w:rsidRDefault="00D04DBA" w:rsidP="009E20AA">
            <w:pPr>
              <w:pStyle w:val="TAC"/>
              <w:rPr>
                <w:rFonts w:eastAsia="Yu Mincho"/>
              </w:rPr>
            </w:pPr>
            <w:r w:rsidRPr="009E20AA">
              <w:rPr>
                <w:rFonts w:eastAsia="SimSun"/>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1D4D37" w14:textId="77777777" w:rsidR="00D04DBA" w:rsidRPr="009E20AA" w:rsidRDefault="00D04DBA" w:rsidP="009E20AA">
            <w:pPr>
              <w:pStyle w:val="TAC"/>
              <w:rPr>
                <w:lang w:eastAsia="zh-CN"/>
              </w:rPr>
            </w:pPr>
            <w:r w:rsidRPr="009E20AA">
              <w:rPr>
                <w:rFonts w:eastAsia="SimSun"/>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C27F6BE" w14:textId="77777777" w:rsidR="00D04DBA" w:rsidRPr="009E20AA" w:rsidRDefault="00D04DBA" w:rsidP="009E20AA">
            <w:pPr>
              <w:pStyle w:val="TAC"/>
              <w:rPr>
                <w:lang w:eastAsia="zh-CN"/>
              </w:rPr>
            </w:pPr>
            <w:r w:rsidRPr="009E20AA">
              <w:rPr>
                <w:rFonts w:eastAsia="SimSun"/>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431C6F9" w14:textId="77777777" w:rsidR="00D04DBA" w:rsidRPr="009E20AA" w:rsidRDefault="00D04DBA" w:rsidP="009E20AA">
            <w:pPr>
              <w:pStyle w:val="TAC"/>
              <w:rPr>
                <w:lang w:eastAsia="zh-CN"/>
              </w:rPr>
            </w:pPr>
            <w:r w:rsidRPr="009E20AA">
              <w:rPr>
                <w:rFonts w:eastAsia="SimSun"/>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4AAE54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B2A655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47F0D0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922BB00"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46CCE7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394815" w14:textId="77777777" w:rsidR="00D04DBA" w:rsidRPr="009E20AA" w:rsidRDefault="00D04DBA" w:rsidP="009E20AA">
            <w:pPr>
              <w:pStyle w:val="TAC"/>
              <w:rPr>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98EFE8E" w14:textId="77777777" w:rsidR="00D04DBA" w:rsidRPr="009E20AA" w:rsidRDefault="00D04DBA" w:rsidP="009E20AA">
            <w:pPr>
              <w:pStyle w:val="TAC"/>
              <w:rPr>
                <w:rFonts w:eastAsia="Yu Mincho"/>
              </w:rPr>
            </w:pPr>
          </w:p>
        </w:tc>
      </w:tr>
      <w:tr w:rsidR="00D04DBA" w:rsidRPr="009E20AA" w14:paraId="60BD2A4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7FB849C9" w14:textId="77777777" w:rsidR="00D04DBA" w:rsidRPr="009E20AA" w:rsidRDefault="00D04DBA" w:rsidP="009E20AA">
            <w:pPr>
              <w:pStyle w:val="TAC"/>
              <w:rPr>
                <w:lang w:eastAsia="zh-CN"/>
              </w:rPr>
            </w:pPr>
            <w:r w:rsidRPr="009E20AA">
              <w:rPr>
                <w:lang w:eastAsia="zh-CN"/>
              </w:rPr>
              <w:t>CA_n48A-n66A</w:t>
            </w:r>
          </w:p>
        </w:tc>
        <w:tc>
          <w:tcPr>
            <w:tcW w:w="1382" w:type="dxa"/>
            <w:vMerge w:val="restart"/>
            <w:tcBorders>
              <w:top w:val="nil"/>
              <w:left w:val="single" w:sz="4" w:space="0" w:color="auto"/>
              <w:right w:val="single" w:sz="4" w:space="0" w:color="auto"/>
            </w:tcBorders>
            <w:shd w:val="clear" w:color="auto" w:fill="auto"/>
          </w:tcPr>
          <w:p w14:paraId="5BF3B23B" w14:textId="77777777" w:rsidR="00D04DBA" w:rsidRPr="009E20AA" w:rsidRDefault="00D04DBA" w:rsidP="009E20AA">
            <w:pPr>
              <w:pStyle w:val="TAC"/>
            </w:pPr>
            <w:r w:rsidRPr="009E20AA">
              <w:rPr>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2F097859" w14:textId="77777777" w:rsidR="00D04DBA" w:rsidRPr="009E20AA" w:rsidRDefault="00D04DBA" w:rsidP="009E20AA">
            <w:pPr>
              <w:pStyle w:val="TAC"/>
              <w:rPr>
                <w:rFonts w:eastAsia="SimSun"/>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95AABED"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26269"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0642A5"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2376804"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29E4482"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1CB70E2A" w14:textId="77777777" w:rsidR="00D04DBA" w:rsidRPr="009E20AA" w:rsidRDefault="00D04DBA" w:rsidP="009E20AA">
            <w:pPr>
              <w:pStyle w:val="TAC"/>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35A71A0E"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9F58C9" w14:textId="77777777" w:rsidR="00D04DBA" w:rsidRPr="009E20AA" w:rsidRDefault="00D04DBA" w:rsidP="009E20AA">
            <w:pPr>
              <w:pStyle w:val="TAC"/>
              <w:rPr>
                <w:lang w:eastAsia="zh-CN"/>
              </w:rPr>
            </w:pPr>
            <w:r w:rsidRPr="009E20AA">
              <w:rPr>
                <w:lang w:eastAsia="zh-CN"/>
              </w:rPr>
              <w:t>50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1DFEB9" w14:textId="77777777" w:rsidR="00D04DBA" w:rsidRPr="009E20AA" w:rsidRDefault="00D04DBA" w:rsidP="009E20AA">
            <w:pPr>
              <w:pStyle w:val="TAC"/>
              <w:rPr>
                <w:lang w:eastAsia="zh-CN"/>
              </w:rPr>
            </w:pPr>
            <w:r w:rsidRPr="009E20AA">
              <w:rPr>
                <w:lang w:eastAsia="zh-CN"/>
              </w:rPr>
              <w:t>60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BC1C1A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2F9B62" w14:textId="77777777" w:rsidR="00D04DBA" w:rsidRPr="009E20AA" w:rsidRDefault="00D04DBA" w:rsidP="009E20AA">
            <w:pPr>
              <w:pStyle w:val="TAC"/>
              <w:rPr>
                <w:lang w:eastAsia="zh-CN"/>
              </w:rPr>
            </w:pPr>
            <w:r w:rsidRPr="009E20AA">
              <w:rPr>
                <w:lang w:eastAsia="zh-CN"/>
              </w:rPr>
              <w:t>80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468C569" w14:textId="77777777" w:rsidR="00D04DBA" w:rsidRPr="009E20AA" w:rsidRDefault="00D04DBA" w:rsidP="009E20AA">
            <w:pPr>
              <w:pStyle w:val="TAC"/>
              <w:rPr>
                <w:rFonts w:eastAsia="Yu Mincho"/>
              </w:rPr>
            </w:pPr>
            <w:r w:rsidRPr="009E20AA">
              <w:rPr>
                <w:lang w:eastAsia="zh-CN"/>
              </w:rPr>
              <w:t>90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26A1992" w14:textId="77777777" w:rsidR="00D04DBA" w:rsidRPr="009E20AA" w:rsidRDefault="00D04DBA" w:rsidP="009E20AA">
            <w:pPr>
              <w:pStyle w:val="TAC"/>
              <w:rPr>
                <w:lang w:eastAsia="zh-CN"/>
              </w:rPr>
            </w:pPr>
            <w:r w:rsidRPr="009E20AA">
              <w:rPr>
                <w:lang w:eastAsia="zh-CN"/>
              </w:rPr>
              <w:t>100</w:t>
            </w:r>
            <w:r w:rsidRPr="009E20AA">
              <w:rPr>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B63DA5F" w14:textId="77777777" w:rsidR="00D04DBA" w:rsidRPr="009E20AA" w:rsidRDefault="00D04DBA" w:rsidP="009E20AA">
            <w:pPr>
              <w:pStyle w:val="TAC"/>
              <w:rPr>
                <w:rFonts w:eastAsia="Yu Mincho"/>
              </w:rPr>
            </w:pPr>
            <w:r w:rsidRPr="009E20AA">
              <w:rPr>
                <w:lang w:eastAsia="zh-CN"/>
              </w:rPr>
              <w:t>0</w:t>
            </w:r>
          </w:p>
        </w:tc>
      </w:tr>
      <w:tr w:rsidR="00D04DBA" w:rsidRPr="009E20AA" w14:paraId="489DFB60" w14:textId="77777777" w:rsidTr="004A72C1">
        <w:trPr>
          <w:trHeight w:val="187"/>
        </w:trPr>
        <w:tc>
          <w:tcPr>
            <w:tcW w:w="1644" w:type="dxa"/>
            <w:vMerge/>
            <w:tcBorders>
              <w:left w:val="single" w:sz="4" w:space="0" w:color="auto"/>
              <w:right w:val="single" w:sz="4" w:space="0" w:color="auto"/>
            </w:tcBorders>
            <w:shd w:val="clear" w:color="auto" w:fill="auto"/>
          </w:tcPr>
          <w:p w14:paraId="540CCA3A"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09B6EF63"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4A0A540C" w14:textId="77777777" w:rsidR="00D04DBA" w:rsidRPr="009E20AA" w:rsidRDefault="00D04DBA" w:rsidP="009E20AA">
            <w:pPr>
              <w:pStyle w:val="TAC"/>
              <w:rPr>
                <w:rFonts w:eastAsia="SimSun"/>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9473B36"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B73AD8"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593B18"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3D04A0"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E7402C"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0B95ADDB" w14:textId="77777777" w:rsidR="00D04DBA" w:rsidRPr="009E20AA" w:rsidRDefault="00D04DBA" w:rsidP="009E20AA">
            <w:pPr>
              <w:pStyle w:val="TAC"/>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083B642F"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7F0656"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922F1F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CA9CA6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8C6AF4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9400DA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95913CB"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9590EEA" w14:textId="77777777" w:rsidR="00D04DBA" w:rsidRPr="009E20AA" w:rsidRDefault="00D04DBA" w:rsidP="009E20AA">
            <w:pPr>
              <w:pStyle w:val="TAC"/>
              <w:rPr>
                <w:rFonts w:eastAsia="Yu Mincho"/>
              </w:rPr>
            </w:pPr>
          </w:p>
        </w:tc>
      </w:tr>
      <w:tr w:rsidR="00D04DBA" w:rsidRPr="009E20AA" w14:paraId="6255A02E" w14:textId="77777777" w:rsidTr="004A72C1">
        <w:trPr>
          <w:trHeight w:val="187"/>
        </w:trPr>
        <w:tc>
          <w:tcPr>
            <w:tcW w:w="1644" w:type="dxa"/>
            <w:vMerge/>
            <w:tcBorders>
              <w:left w:val="single" w:sz="4" w:space="0" w:color="auto"/>
              <w:right w:val="single" w:sz="4" w:space="0" w:color="auto"/>
            </w:tcBorders>
            <w:shd w:val="clear" w:color="auto" w:fill="auto"/>
          </w:tcPr>
          <w:p w14:paraId="6FC17FF1"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6D563A3B"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004E90A" w14:textId="77777777" w:rsidR="00D04DBA" w:rsidRPr="009E20AA" w:rsidRDefault="00D04DBA" w:rsidP="009E20AA">
            <w:pPr>
              <w:pStyle w:val="TAC"/>
              <w:rPr>
                <w:rFonts w:eastAsia="SimSun"/>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76CE4F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799E59A"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0A0C33"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82F6C3"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4188CE"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062A2B3E" w14:textId="77777777" w:rsidR="00D04DBA" w:rsidRPr="009E20AA" w:rsidRDefault="00D04DBA" w:rsidP="009E20AA">
            <w:pPr>
              <w:pStyle w:val="TAC"/>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1AC9AC4A"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5E3404A" w14:textId="77777777" w:rsidR="00D04DBA" w:rsidRPr="009E20AA" w:rsidRDefault="00D04DBA" w:rsidP="009E20AA">
            <w:pPr>
              <w:pStyle w:val="TAC"/>
              <w:rPr>
                <w:lang w:eastAsia="zh-CN"/>
              </w:rPr>
            </w:pPr>
            <w:r w:rsidRPr="009E20AA">
              <w:rPr>
                <w:lang w:eastAsia="zh-CN"/>
              </w:rPr>
              <w:t>50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A263392" w14:textId="77777777" w:rsidR="00D04DBA" w:rsidRPr="009E20AA" w:rsidRDefault="00D04DBA" w:rsidP="009E20AA">
            <w:pPr>
              <w:pStyle w:val="TAC"/>
              <w:rPr>
                <w:lang w:eastAsia="zh-CN"/>
              </w:rPr>
            </w:pPr>
            <w:r w:rsidRPr="009E20AA">
              <w:rPr>
                <w:lang w:eastAsia="zh-CN"/>
              </w:rPr>
              <w:t>60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69535F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5441AFA" w14:textId="77777777" w:rsidR="00D04DBA" w:rsidRPr="009E20AA" w:rsidRDefault="00D04DBA" w:rsidP="009E20AA">
            <w:pPr>
              <w:pStyle w:val="TAC"/>
              <w:rPr>
                <w:lang w:eastAsia="zh-CN"/>
              </w:rPr>
            </w:pPr>
            <w:r w:rsidRPr="009E20AA">
              <w:rPr>
                <w:lang w:eastAsia="zh-CN"/>
              </w:rPr>
              <w:t>80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0CB9EEC" w14:textId="77777777" w:rsidR="00D04DBA" w:rsidRPr="009E20AA" w:rsidRDefault="00D04DBA" w:rsidP="009E20AA">
            <w:pPr>
              <w:pStyle w:val="TAC"/>
              <w:rPr>
                <w:rFonts w:eastAsia="Yu Mincho"/>
              </w:rPr>
            </w:pPr>
            <w:r w:rsidRPr="009E20AA">
              <w:rPr>
                <w:lang w:eastAsia="zh-CN"/>
              </w:rPr>
              <w:t>90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E9C7CC1" w14:textId="77777777" w:rsidR="00D04DBA" w:rsidRPr="009E20AA" w:rsidRDefault="00D04DBA" w:rsidP="009E20AA">
            <w:pPr>
              <w:pStyle w:val="TAC"/>
              <w:rPr>
                <w:lang w:eastAsia="zh-CN"/>
              </w:rPr>
            </w:pPr>
            <w:r w:rsidRPr="009E20AA">
              <w:rPr>
                <w:lang w:eastAsia="zh-CN"/>
              </w:rPr>
              <w:t>100</w:t>
            </w:r>
            <w:r w:rsidRPr="009E20AA">
              <w:rPr>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6ADAB9" w14:textId="77777777" w:rsidR="00D04DBA" w:rsidRPr="009E20AA" w:rsidRDefault="00D04DBA" w:rsidP="009E20AA">
            <w:pPr>
              <w:pStyle w:val="TAC"/>
              <w:rPr>
                <w:rFonts w:eastAsia="Yu Mincho"/>
              </w:rPr>
            </w:pPr>
            <w:r w:rsidRPr="009E20AA">
              <w:rPr>
                <w:lang w:eastAsia="zh-CN"/>
              </w:rPr>
              <w:t>1</w:t>
            </w:r>
          </w:p>
        </w:tc>
      </w:tr>
      <w:tr w:rsidR="00D04DBA" w:rsidRPr="009E20AA" w14:paraId="67EA439B" w14:textId="77777777" w:rsidTr="004A72C1">
        <w:trPr>
          <w:trHeight w:val="187"/>
        </w:trPr>
        <w:tc>
          <w:tcPr>
            <w:tcW w:w="1644" w:type="dxa"/>
            <w:vMerge/>
            <w:tcBorders>
              <w:left w:val="single" w:sz="4" w:space="0" w:color="auto"/>
              <w:right w:val="single" w:sz="4" w:space="0" w:color="auto"/>
            </w:tcBorders>
            <w:shd w:val="clear" w:color="auto" w:fill="auto"/>
          </w:tcPr>
          <w:p w14:paraId="09EEEEAA"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2E469D17"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66055112" w14:textId="77777777" w:rsidR="00D04DBA" w:rsidRPr="009E20AA" w:rsidRDefault="00D04DBA" w:rsidP="009E20AA">
            <w:pPr>
              <w:pStyle w:val="TAC"/>
              <w:rPr>
                <w:rFonts w:eastAsia="SimSun"/>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50417F2"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179B25"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A7BA93"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2AD74F8"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6D0039" w14:textId="77777777" w:rsidR="00D04DBA" w:rsidRPr="009E20AA" w:rsidRDefault="00D04DBA" w:rsidP="009E20AA">
            <w:pPr>
              <w:pStyle w:val="TAC"/>
              <w:rPr>
                <w:rFonts w:eastAsia="SimSun"/>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7AE520A" w14:textId="77777777" w:rsidR="00D04DBA" w:rsidRPr="009E20AA" w:rsidRDefault="00D04DBA" w:rsidP="009E20AA">
            <w:pPr>
              <w:pStyle w:val="TAC"/>
              <w:rPr>
                <w:rFonts w:eastAsia="SimSun"/>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58E2079"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880AFC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BE5304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278ECD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4234CB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94333C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225C8E3"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E986868" w14:textId="77777777" w:rsidR="00D04DBA" w:rsidRPr="009E20AA" w:rsidRDefault="00D04DBA" w:rsidP="009E20AA">
            <w:pPr>
              <w:pStyle w:val="TAC"/>
              <w:rPr>
                <w:rFonts w:eastAsia="Yu Mincho"/>
              </w:rPr>
            </w:pPr>
          </w:p>
        </w:tc>
      </w:tr>
      <w:tr w:rsidR="00D04DBA" w:rsidRPr="009E20AA" w14:paraId="498CCA96" w14:textId="77777777" w:rsidTr="004A72C1">
        <w:trPr>
          <w:trHeight w:val="187"/>
        </w:trPr>
        <w:tc>
          <w:tcPr>
            <w:tcW w:w="1644" w:type="dxa"/>
            <w:vMerge/>
            <w:tcBorders>
              <w:left w:val="single" w:sz="4" w:space="0" w:color="auto"/>
              <w:right w:val="single" w:sz="4" w:space="0" w:color="auto"/>
            </w:tcBorders>
            <w:shd w:val="clear" w:color="auto" w:fill="auto"/>
          </w:tcPr>
          <w:p w14:paraId="21308BD2"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5E70AA17"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33A140A" w14:textId="77777777" w:rsidR="00D04DBA" w:rsidRPr="009E20AA" w:rsidRDefault="00D04DBA" w:rsidP="009E20AA">
            <w:pPr>
              <w:pStyle w:val="TAC"/>
              <w:rPr>
                <w:rFonts w:eastAsia="SimSun"/>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61F9BC1"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A6DF9B"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DD0264"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B1A24D"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3AC3413"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0056770D" w14:textId="77777777" w:rsidR="00D04DBA" w:rsidRPr="009E20AA" w:rsidRDefault="00D04DBA" w:rsidP="009E20AA">
            <w:pPr>
              <w:pStyle w:val="TAC"/>
              <w:rPr>
                <w:rFonts w:eastAsia="SimSun"/>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21DF67"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E84364D" w14:textId="77777777" w:rsidR="00D04DBA" w:rsidRPr="009E20AA" w:rsidRDefault="00D04DBA" w:rsidP="009E20AA">
            <w:pPr>
              <w:pStyle w:val="TAC"/>
              <w:rPr>
                <w:lang w:eastAsia="zh-CN"/>
              </w:rPr>
            </w:pPr>
            <w:r w:rsidRPr="009E20AA">
              <w:rPr>
                <w:lang w:eastAsia="zh-CN"/>
              </w:rPr>
              <w:t>50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2425E9" w14:textId="77777777" w:rsidR="00D04DBA" w:rsidRPr="009E20AA" w:rsidRDefault="00D04DBA" w:rsidP="009E20AA">
            <w:pPr>
              <w:pStyle w:val="TAC"/>
              <w:rPr>
                <w:lang w:eastAsia="zh-CN"/>
              </w:rPr>
            </w:pPr>
            <w:r w:rsidRPr="009E20AA">
              <w:rPr>
                <w:lang w:eastAsia="zh-CN"/>
              </w:rPr>
              <w:t>60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2CF23F3" w14:textId="77777777" w:rsidR="00D04DBA" w:rsidRPr="009E20AA" w:rsidRDefault="00D04DBA" w:rsidP="009E20AA">
            <w:pPr>
              <w:pStyle w:val="TAC"/>
              <w:rPr>
                <w:rFonts w:eastAsia="Yu Mincho"/>
              </w:rPr>
            </w:pPr>
            <w:r w:rsidRPr="009E20AA">
              <w:t>70</w:t>
            </w:r>
            <w:r w:rsidRPr="009E20AA">
              <w:rPr>
                <w:vertAlign w:val="superscript"/>
              </w:rPr>
              <w:t>1</w:t>
            </w:r>
            <w:r w:rsidRPr="009E20AA">
              <w:t> </w:t>
            </w:r>
          </w:p>
        </w:tc>
        <w:tc>
          <w:tcPr>
            <w:tcW w:w="672" w:type="dxa"/>
            <w:tcBorders>
              <w:top w:val="single" w:sz="4" w:space="0" w:color="auto"/>
              <w:left w:val="single" w:sz="4" w:space="0" w:color="auto"/>
              <w:bottom w:val="single" w:sz="4" w:space="0" w:color="auto"/>
              <w:right w:val="single" w:sz="4" w:space="0" w:color="auto"/>
            </w:tcBorders>
          </w:tcPr>
          <w:p w14:paraId="6FA305FA" w14:textId="77777777" w:rsidR="00D04DBA" w:rsidRPr="009E20AA" w:rsidRDefault="00D04DBA" w:rsidP="009E20AA">
            <w:pPr>
              <w:pStyle w:val="TAC"/>
              <w:rPr>
                <w:lang w:eastAsia="zh-CN"/>
              </w:rPr>
            </w:pPr>
            <w:r w:rsidRPr="009E20AA">
              <w:rPr>
                <w:lang w:eastAsia="zh-CN"/>
              </w:rPr>
              <w:t>80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C294CD1" w14:textId="77777777" w:rsidR="00D04DBA" w:rsidRPr="009E20AA" w:rsidRDefault="00D04DBA" w:rsidP="009E20AA">
            <w:pPr>
              <w:pStyle w:val="TAC"/>
              <w:rPr>
                <w:rFonts w:eastAsia="Yu Mincho"/>
              </w:rPr>
            </w:pPr>
            <w:r w:rsidRPr="009E20AA">
              <w:rPr>
                <w:lang w:eastAsia="zh-CN"/>
              </w:rPr>
              <w:t>90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74D7A7" w14:textId="77777777" w:rsidR="00D04DBA" w:rsidRPr="009E20AA" w:rsidRDefault="00D04DBA" w:rsidP="009E20AA">
            <w:pPr>
              <w:pStyle w:val="TAC"/>
              <w:rPr>
                <w:lang w:eastAsia="zh-CN"/>
              </w:rPr>
            </w:pPr>
            <w:r w:rsidRPr="009E20AA">
              <w:rPr>
                <w:lang w:eastAsia="zh-CN"/>
              </w:rPr>
              <w:t>100</w:t>
            </w:r>
            <w:r w:rsidRPr="009E20AA">
              <w:rPr>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881E076" w14:textId="77777777" w:rsidR="00D04DBA" w:rsidRPr="009E20AA" w:rsidRDefault="00D04DBA" w:rsidP="009E20AA">
            <w:pPr>
              <w:pStyle w:val="TAC"/>
              <w:rPr>
                <w:rFonts w:eastAsia="Yu Mincho"/>
              </w:rPr>
            </w:pPr>
            <w:r w:rsidRPr="009E20AA">
              <w:rPr>
                <w:lang w:eastAsia="zh-CN"/>
              </w:rPr>
              <w:t>2</w:t>
            </w:r>
          </w:p>
        </w:tc>
      </w:tr>
      <w:tr w:rsidR="00D04DBA" w:rsidRPr="009E20AA" w14:paraId="3A07295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3944AD6A"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ABD9BF1"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7143D9F" w14:textId="77777777" w:rsidR="00D04DBA" w:rsidRPr="009E20AA" w:rsidRDefault="00D04DBA" w:rsidP="009E20AA">
            <w:pPr>
              <w:pStyle w:val="TAC"/>
              <w:rPr>
                <w:rFonts w:eastAsia="SimSun"/>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5E8CEB21"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F254041" w14:textId="77777777" w:rsidR="00D04DBA" w:rsidRPr="009E20AA" w:rsidRDefault="00D04DBA" w:rsidP="009E20AA">
            <w:pPr>
              <w:pStyle w:val="TAC"/>
              <w:rPr>
                <w:rFonts w:eastAsia="SimSun"/>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1EF3B4" w14:textId="77777777" w:rsidR="00D04DBA" w:rsidRPr="009E20AA" w:rsidRDefault="00D04DBA" w:rsidP="009E20AA">
            <w:pPr>
              <w:pStyle w:val="TAC"/>
              <w:rPr>
                <w:rFonts w:eastAsia="SimSun"/>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577FE0E" w14:textId="77777777" w:rsidR="00D04DBA" w:rsidRPr="009E20AA" w:rsidRDefault="00D04DBA" w:rsidP="009E20AA">
            <w:pPr>
              <w:pStyle w:val="TAC"/>
              <w:rPr>
                <w:rFonts w:eastAsia="SimSun"/>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75A4BBC" w14:textId="77777777" w:rsidR="00D04DBA" w:rsidRPr="009E20AA" w:rsidRDefault="00D04DBA" w:rsidP="009E20AA">
            <w:pPr>
              <w:pStyle w:val="TAC"/>
              <w:rPr>
                <w:rFonts w:eastAsia="SimSun"/>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E182D4F" w14:textId="77777777" w:rsidR="00D04DBA" w:rsidRPr="009E20AA" w:rsidRDefault="00D04DBA" w:rsidP="009E20AA">
            <w:pPr>
              <w:pStyle w:val="TAC"/>
              <w:rPr>
                <w:rFonts w:eastAsia="SimSun"/>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8F0A84" w14:textId="77777777" w:rsidR="00D04DBA" w:rsidRPr="009E20AA" w:rsidRDefault="00D04DBA" w:rsidP="009E20AA">
            <w:pPr>
              <w:pStyle w:val="TAC"/>
              <w:rPr>
                <w:rFonts w:eastAsia="SimSun"/>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A93231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9B74CC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80A4DE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E5C8E2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FC6878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E4AD8CE"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86C33AD" w14:textId="77777777" w:rsidR="00D04DBA" w:rsidRPr="009E20AA" w:rsidRDefault="00D04DBA" w:rsidP="009E20AA">
            <w:pPr>
              <w:pStyle w:val="TAC"/>
              <w:rPr>
                <w:rFonts w:eastAsia="Yu Mincho"/>
              </w:rPr>
            </w:pPr>
          </w:p>
        </w:tc>
      </w:tr>
      <w:tr w:rsidR="00D04DBA" w:rsidRPr="009E20AA" w14:paraId="098978ED" w14:textId="77777777" w:rsidTr="00B41213">
        <w:trPr>
          <w:trHeight w:val="187"/>
        </w:trPr>
        <w:tc>
          <w:tcPr>
            <w:tcW w:w="1644" w:type="dxa"/>
            <w:vMerge w:val="restart"/>
            <w:tcBorders>
              <w:top w:val="nil"/>
              <w:left w:val="single" w:sz="4" w:space="0" w:color="auto"/>
              <w:right w:val="single" w:sz="4" w:space="0" w:color="auto"/>
            </w:tcBorders>
            <w:shd w:val="clear" w:color="auto" w:fill="auto"/>
          </w:tcPr>
          <w:p w14:paraId="3DFD978E" w14:textId="77777777" w:rsidR="00D04DBA" w:rsidRPr="009E20AA" w:rsidRDefault="00D04DBA" w:rsidP="009E20AA">
            <w:pPr>
              <w:pStyle w:val="TAC"/>
              <w:rPr>
                <w:lang w:eastAsia="zh-CN"/>
              </w:rPr>
            </w:pPr>
            <w:r w:rsidRPr="009E20AA">
              <w:t>CA_n48A-n66(2A)</w:t>
            </w:r>
          </w:p>
        </w:tc>
        <w:tc>
          <w:tcPr>
            <w:tcW w:w="1382" w:type="dxa"/>
            <w:vMerge w:val="restart"/>
            <w:tcBorders>
              <w:top w:val="nil"/>
              <w:left w:val="single" w:sz="4" w:space="0" w:color="auto"/>
              <w:right w:val="single" w:sz="4" w:space="0" w:color="auto"/>
            </w:tcBorders>
            <w:shd w:val="clear" w:color="auto" w:fill="auto"/>
          </w:tcPr>
          <w:p w14:paraId="44AC0890" w14:textId="77777777" w:rsidR="00D04DBA" w:rsidRPr="009E20AA" w:rsidRDefault="00D04DBA" w:rsidP="009E20AA">
            <w:pPr>
              <w:pStyle w:val="TAC"/>
              <w:rPr>
                <w:lang w:eastAsia="zh-CN"/>
              </w:rPr>
            </w:pPr>
            <w:r w:rsidRPr="009E20AA">
              <w:rPr>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16D15E52" w14:textId="77777777" w:rsidR="00D04DBA" w:rsidRPr="009E20AA" w:rsidRDefault="00D04DBA" w:rsidP="009E20AA">
            <w:pPr>
              <w:pStyle w:val="TAC"/>
              <w:rPr>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91C39BD"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AE0129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135889E"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C6C880"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E06ABB1"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40F5934C"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2096F7"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54C38BB" w14:textId="77777777" w:rsidR="00D04DBA" w:rsidRPr="009E20AA" w:rsidRDefault="00D04DBA" w:rsidP="009E20AA">
            <w:pPr>
              <w:pStyle w:val="TAC"/>
            </w:pPr>
            <w:r w:rsidRPr="009E20AA">
              <w:rPr>
                <w:lang w:eastAsia="zh-CN"/>
              </w:rPr>
              <w:t>50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8291DD9" w14:textId="77777777" w:rsidR="00D04DBA" w:rsidRPr="009E20AA" w:rsidRDefault="00D04DBA" w:rsidP="009E20AA">
            <w:pPr>
              <w:pStyle w:val="TAC"/>
            </w:pPr>
            <w:r w:rsidRPr="009E20AA">
              <w:rPr>
                <w:lang w:eastAsia="zh-CN"/>
              </w:rPr>
              <w:t>60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6AE559" w14:textId="77777777" w:rsidR="00D04DBA" w:rsidRPr="009E20AA" w:rsidRDefault="00D04DBA" w:rsidP="009E20AA">
            <w:pPr>
              <w:pStyle w:val="TAC"/>
            </w:pPr>
            <w:r w:rsidRPr="009E20AA">
              <w:rPr>
                <w:lang w:eastAsia="zh-CN"/>
              </w:rPr>
              <w:t>70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BED672A" w14:textId="77777777" w:rsidR="00D04DBA" w:rsidRPr="009E20AA" w:rsidRDefault="00D04DBA" w:rsidP="009E20AA">
            <w:pPr>
              <w:pStyle w:val="TAC"/>
            </w:pPr>
            <w:r w:rsidRPr="009E20AA">
              <w:rPr>
                <w:lang w:eastAsia="zh-CN"/>
              </w:rPr>
              <w:t>80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D9B9C50" w14:textId="77777777" w:rsidR="00D04DBA" w:rsidRPr="009E20AA" w:rsidRDefault="00D04DBA" w:rsidP="009E20AA">
            <w:pPr>
              <w:pStyle w:val="TAC"/>
            </w:pPr>
            <w:r w:rsidRPr="009E20AA">
              <w:rPr>
                <w:lang w:eastAsia="zh-CN"/>
              </w:rPr>
              <w:t>90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C86BD3" w14:textId="77777777" w:rsidR="00D04DBA" w:rsidRPr="009E20AA" w:rsidRDefault="00D04DBA" w:rsidP="009E20AA">
            <w:pPr>
              <w:pStyle w:val="TAC"/>
            </w:pPr>
            <w:r w:rsidRPr="009E20AA">
              <w:rPr>
                <w:lang w:eastAsia="zh-CN"/>
              </w:rPr>
              <w:t>100</w:t>
            </w:r>
            <w:r w:rsidRPr="009E20AA">
              <w:rPr>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DD516D" w14:textId="77777777" w:rsidR="00D04DBA" w:rsidRPr="009E20AA" w:rsidRDefault="00D04DBA" w:rsidP="009E20AA">
            <w:pPr>
              <w:pStyle w:val="TAC"/>
              <w:rPr>
                <w:lang w:eastAsia="zh-CN"/>
              </w:rPr>
            </w:pPr>
            <w:r w:rsidRPr="009E20AA">
              <w:rPr>
                <w:lang w:eastAsia="zh-CN"/>
              </w:rPr>
              <w:t>0</w:t>
            </w:r>
          </w:p>
        </w:tc>
      </w:tr>
      <w:tr w:rsidR="00D04DBA" w:rsidRPr="009E20AA" w14:paraId="0E6ED62D" w14:textId="77777777" w:rsidTr="00B41213">
        <w:trPr>
          <w:trHeight w:val="187"/>
        </w:trPr>
        <w:tc>
          <w:tcPr>
            <w:tcW w:w="1644" w:type="dxa"/>
            <w:vMerge/>
            <w:tcBorders>
              <w:left w:val="single" w:sz="4" w:space="0" w:color="auto"/>
              <w:right w:val="single" w:sz="4" w:space="0" w:color="auto"/>
            </w:tcBorders>
            <w:shd w:val="clear" w:color="auto" w:fill="auto"/>
          </w:tcPr>
          <w:p w14:paraId="79F0C3A8"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248F00A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D1849C1" w14:textId="77777777" w:rsidR="00D04DBA" w:rsidRPr="009E20AA" w:rsidRDefault="00D04DBA" w:rsidP="009E20AA">
            <w:pPr>
              <w:pStyle w:val="TAC"/>
              <w:rPr>
                <w:lang w:eastAsia="zh-CN"/>
              </w:rPr>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47D2311A" w14:textId="77777777" w:rsidR="00D04DBA" w:rsidRPr="009E20AA" w:rsidRDefault="00D04DBA" w:rsidP="009E20AA">
            <w:pPr>
              <w:pStyle w:val="TAC"/>
            </w:pPr>
            <w:r w:rsidRPr="009E20AA">
              <w:rPr>
                <w:lang w:eastAsia="zh-CN"/>
              </w:rPr>
              <w:t>See CA_n66(2A) Bandwidth Combination Set 0 in Table 5.5A.2-1</w:t>
            </w:r>
          </w:p>
        </w:tc>
        <w:tc>
          <w:tcPr>
            <w:tcW w:w="1487" w:type="dxa"/>
            <w:vMerge/>
            <w:tcBorders>
              <w:left w:val="single" w:sz="4" w:space="0" w:color="auto"/>
              <w:right w:val="single" w:sz="4" w:space="0" w:color="auto"/>
            </w:tcBorders>
            <w:shd w:val="clear" w:color="auto" w:fill="auto"/>
          </w:tcPr>
          <w:p w14:paraId="65B290EE" w14:textId="77777777" w:rsidR="00D04DBA" w:rsidRPr="009E20AA" w:rsidRDefault="00D04DBA" w:rsidP="009E20AA">
            <w:pPr>
              <w:pStyle w:val="TAC"/>
              <w:rPr>
                <w:lang w:eastAsia="zh-CN"/>
              </w:rPr>
            </w:pPr>
          </w:p>
        </w:tc>
      </w:tr>
      <w:tr w:rsidR="00D04DBA" w:rsidRPr="009E20AA" w14:paraId="6A60FB2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FCA0955" w14:textId="49C53EDB" w:rsidR="00D04DBA" w:rsidRPr="009E20AA" w:rsidRDefault="00D04DBA" w:rsidP="009E20AA">
            <w:pPr>
              <w:pStyle w:val="TAC"/>
              <w:rPr>
                <w:szCs w:val="18"/>
                <w:lang w:eastAsia="zh-CN"/>
              </w:rPr>
            </w:pPr>
            <w:r w:rsidRPr="009E20AA">
              <w:rPr>
                <w:lang w:eastAsia="zh-CN"/>
              </w:rPr>
              <w:t>CA_n48A-n70A</w:t>
            </w:r>
            <w:r w:rsidR="0027301C" w:rsidRPr="009E20AA">
              <w:rPr>
                <w:vertAlign w:val="superscript"/>
                <w:lang w:eastAsia="zh-CN"/>
              </w:rPr>
              <w:t>6</w:t>
            </w:r>
          </w:p>
        </w:tc>
        <w:tc>
          <w:tcPr>
            <w:tcW w:w="1382" w:type="dxa"/>
            <w:vMerge w:val="restart"/>
            <w:tcBorders>
              <w:top w:val="nil"/>
              <w:left w:val="single" w:sz="4" w:space="0" w:color="auto"/>
              <w:right w:val="single" w:sz="4" w:space="0" w:color="auto"/>
            </w:tcBorders>
            <w:shd w:val="clear" w:color="auto" w:fill="auto"/>
          </w:tcPr>
          <w:p w14:paraId="44D4DF17" w14:textId="77777777" w:rsidR="00D04DBA" w:rsidRPr="009E20AA" w:rsidRDefault="00D04DBA" w:rsidP="009E20AA">
            <w:pPr>
              <w:pStyle w:val="TAC"/>
              <w:rPr>
                <w:szCs w:val="18"/>
              </w:rPr>
            </w:pPr>
            <w:r w:rsidRPr="009E20AA">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357F4DB2" w14:textId="77777777" w:rsidR="00D04DBA" w:rsidRPr="009E20AA" w:rsidRDefault="00D04DBA" w:rsidP="009E20AA">
            <w:pPr>
              <w:pStyle w:val="TAC"/>
              <w:rPr>
                <w:rFonts w:eastAsia="SimSun"/>
                <w:szCs w:val="18"/>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FD4856B" w14:textId="77777777" w:rsidR="00D04DBA" w:rsidRPr="009E20AA" w:rsidRDefault="00D04DBA"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70F5F51" w14:textId="77777777" w:rsidR="00D04DBA" w:rsidRPr="009E20AA" w:rsidRDefault="00D04DBA" w:rsidP="009E20AA">
            <w:pPr>
              <w:pStyle w:val="TAC"/>
              <w:rPr>
                <w:rFonts w:eastAsia="SimSun"/>
                <w:szCs w:val="18"/>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C89399" w14:textId="77777777" w:rsidR="00D04DBA" w:rsidRPr="009E20AA" w:rsidRDefault="00D04DBA" w:rsidP="009E20AA">
            <w:pPr>
              <w:pStyle w:val="TAC"/>
              <w:rPr>
                <w:rFonts w:eastAsia="SimSun"/>
                <w:szCs w:val="18"/>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0D32103" w14:textId="77777777" w:rsidR="00D04DBA" w:rsidRPr="009E20AA" w:rsidRDefault="00D04DBA" w:rsidP="009E20AA">
            <w:pPr>
              <w:pStyle w:val="TAC"/>
              <w:rPr>
                <w:rFonts w:eastAsia="SimSun"/>
                <w:szCs w:val="18"/>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EA62E0F"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3841B13E" w14:textId="77777777" w:rsidR="00D04DBA" w:rsidRPr="009E20AA" w:rsidRDefault="00D04DBA" w:rsidP="009E20AA">
            <w:pPr>
              <w:pStyle w:val="TAC"/>
              <w:rPr>
                <w:rFonts w:eastAsia="SimSun"/>
                <w:szCs w:val="18"/>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B396F6A" w14:textId="77777777" w:rsidR="00D04DBA" w:rsidRPr="009E20AA" w:rsidRDefault="00D04DBA" w:rsidP="009E20AA">
            <w:pPr>
              <w:pStyle w:val="TAC"/>
              <w:rPr>
                <w:rFonts w:eastAsia="SimSun"/>
                <w:szCs w:val="18"/>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7411D1" w14:textId="77777777" w:rsidR="00D04DBA" w:rsidRPr="009E20AA" w:rsidRDefault="00D04DBA" w:rsidP="009E20AA">
            <w:pPr>
              <w:pStyle w:val="TAC"/>
              <w:rPr>
                <w:szCs w:val="18"/>
                <w:lang w:eastAsia="zh-CN"/>
              </w:rPr>
            </w:pPr>
            <w:r w:rsidRPr="009E20AA">
              <w:t>50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0DC76BE" w14:textId="77777777" w:rsidR="00D04DBA" w:rsidRPr="009E20AA" w:rsidRDefault="00D04DBA" w:rsidP="009E20AA">
            <w:pPr>
              <w:pStyle w:val="TAC"/>
              <w:rPr>
                <w:szCs w:val="18"/>
                <w:lang w:eastAsia="zh-CN"/>
              </w:rPr>
            </w:pPr>
            <w:r w:rsidRPr="009E20AA">
              <w:t>60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4C3F539" w14:textId="77777777" w:rsidR="00D04DBA" w:rsidRPr="009E20AA" w:rsidRDefault="00D04DBA" w:rsidP="009E20AA">
            <w:pPr>
              <w:pStyle w:val="TAC"/>
              <w:rPr>
                <w:rFonts w:eastAsia="Yu Mincho"/>
                <w:szCs w:val="18"/>
              </w:rPr>
            </w:pPr>
            <w:r w:rsidRPr="009E20AA">
              <w:t>70</w:t>
            </w:r>
            <w:r w:rsidRPr="009E20AA">
              <w:rPr>
                <w:vertAlign w:val="superscript"/>
              </w:rPr>
              <w:t>1</w:t>
            </w:r>
            <w:r w:rsidRPr="009E20AA">
              <w:t> </w:t>
            </w:r>
          </w:p>
        </w:tc>
        <w:tc>
          <w:tcPr>
            <w:tcW w:w="672" w:type="dxa"/>
            <w:tcBorders>
              <w:top w:val="single" w:sz="4" w:space="0" w:color="auto"/>
              <w:left w:val="single" w:sz="4" w:space="0" w:color="auto"/>
              <w:bottom w:val="single" w:sz="4" w:space="0" w:color="auto"/>
              <w:right w:val="single" w:sz="4" w:space="0" w:color="auto"/>
            </w:tcBorders>
          </w:tcPr>
          <w:p w14:paraId="0CA346E8" w14:textId="77777777" w:rsidR="00D04DBA" w:rsidRPr="009E20AA" w:rsidRDefault="00D04DBA" w:rsidP="009E20AA">
            <w:pPr>
              <w:pStyle w:val="TAC"/>
              <w:rPr>
                <w:szCs w:val="18"/>
                <w:lang w:eastAsia="zh-CN"/>
              </w:rPr>
            </w:pPr>
            <w:r w:rsidRPr="009E20AA">
              <w:t>80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EE3DDED" w14:textId="77777777" w:rsidR="00D04DBA" w:rsidRPr="009E20AA" w:rsidRDefault="00D04DBA" w:rsidP="009E20AA">
            <w:pPr>
              <w:pStyle w:val="TAC"/>
              <w:rPr>
                <w:rFonts w:eastAsia="Yu Mincho"/>
                <w:szCs w:val="18"/>
              </w:rPr>
            </w:pPr>
            <w:r w:rsidRPr="009E20AA">
              <w:t>90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36C5B2AA" w14:textId="77777777" w:rsidR="00D04DBA" w:rsidRPr="009E20AA" w:rsidRDefault="00D04DBA" w:rsidP="009E20AA">
            <w:pPr>
              <w:pStyle w:val="TAC"/>
              <w:rPr>
                <w:szCs w:val="18"/>
                <w:lang w:eastAsia="zh-CN"/>
              </w:rPr>
            </w:pPr>
            <w:r w:rsidRPr="009E20AA">
              <w:t>100</w:t>
            </w:r>
            <w:r w:rsidRPr="009E20AA">
              <w:rPr>
                <w:vertAlign w:val="superscript"/>
              </w:rPr>
              <w:t>1</w:t>
            </w:r>
          </w:p>
        </w:tc>
        <w:tc>
          <w:tcPr>
            <w:tcW w:w="1487" w:type="dxa"/>
            <w:vMerge w:val="restart"/>
            <w:tcBorders>
              <w:top w:val="nil"/>
              <w:left w:val="single" w:sz="4" w:space="0" w:color="auto"/>
              <w:right w:val="single" w:sz="4" w:space="0" w:color="auto"/>
            </w:tcBorders>
            <w:shd w:val="clear" w:color="auto" w:fill="auto"/>
          </w:tcPr>
          <w:p w14:paraId="5963F2A8" w14:textId="77777777" w:rsidR="00D04DBA" w:rsidRPr="009E20AA" w:rsidRDefault="00D04DBA" w:rsidP="009E20AA">
            <w:pPr>
              <w:pStyle w:val="TAC"/>
              <w:rPr>
                <w:rFonts w:eastAsia="Yu Mincho"/>
              </w:rPr>
            </w:pPr>
            <w:r w:rsidRPr="009E20AA">
              <w:rPr>
                <w:lang w:eastAsia="zh-CN"/>
              </w:rPr>
              <w:t>0</w:t>
            </w:r>
          </w:p>
        </w:tc>
      </w:tr>
      <w:tr w:rsidR="00D04DBA" w:rsidRPr="009E20AA" w14:paraId="4D761C7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58F3AF8"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02D5F9F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65E413BC" w14:textId="77777777" w:rsidR="00D04DBA" w:rsidRPr="009E20AA" w:rsidRDefault="00D04DBA" w:rsidP="009E20AA">
            <w:pPr>
              <w:pStyle w:val="TAC"/>
              <w:rPr>
                <w:rFonts w:eastAsia="SimSun"/>
                <w:szCs w:val="18"/>
                <w:lang w:eastAsia="zh-CN"/>
              </w:rPr>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79D5EF4F" w14:textId="77777777" w:rsidR="00D04DBA" w:rsidRPr="009E20AA" w:rsidRDefault="00D04DBA"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F4A9CA4" w14:textId="77777777" w:rsidR="00D04DBA" w:rsidRPr="009E20AA" w:rsidRDefault="00D04DBA" w:rsidP="009E20AA">
            <w:pPr>
              <w:pStyle w:val="TAC"/>
              <w:rPr>
                <w:rFonts w:eastAsia="SimSun"/>
                <w:szCs w:val="18"/>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80BA2" w14:textId="77777777" w:rsidR="00D04DBA" w:rsidRPr="009E20AA" w:rsidRDefault="00D04DBA" w:rsidP="009E20AA">
            <w:pPr>
              <w:pStyle w:val="TAC"/>
              <w:rPr>
                <w:rFonts w:eastAsia="SimSun"/>
                <w:szCs w:val="18"/>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vAlign w:val="center"/>
          </w:tcPr>
          <w:p w14:paraId="0E930758" w14:textId="77777777" w:rsidR="00D04DBA" w:rsidRPr="009E20AA" w:rsidRDefault="00D04DBA" w:rsidP="009E20AA">
            <w:pPr>
              <w:pStyle w:val="TAC"/>
              <w:rPr>
                <w:rFonts w:eastAsia="SimSun"/>
                <w:szCs w:val="18"/>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vAlign w:val="center"/>
          </w:tcPr>
          <w:p w14:paraId="398D6501" w14:textId="77777777" w:rsidR="00D04DBA" w:rsidRPr="009E20AA" w:rsidRDefault="00D04DBA" w:rsidP="009E20AA">
            <w:pPr>
              <w:pStyle w:val="TAC"/>
              <w:rPr>
                <w:rFonts w:eastAsia="SimSun"/>
                <w:szCs w:val="18"/>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068AD63" w14:textId="77777777" w:rsidR="00D04DBA" w:rsidRPr="009E20AA" w:rsidRDefault="00D04DBA" w:rsidP="009E20AA">
            <w:pPr>
              <w:pStyle w:val="TAC"/>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4AD05028"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349FFA4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85165A8"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5B5E58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E3248ED"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A24756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3B7D671"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EAA7C79" w14:textId="77777777" w:rsidR="00D04DBA" w:rsidRPr="009E20AA" w:rsidRDefault="00D04DBA" w:rsidP="009E20AA">
            <w:pPr>
              <w:pStyle w:val="TAC"/>
              <w:rPr>
                <w:rFonts w:eastAsia="Yu Mincho"/>
              </w:rPr>
            </w:pPr>
          </w:p>
        </w:tc>
      </w:tr>
      <w:tr w:rsidR="00D04DBA" w:rsidRPr="009E20AA" w14:paraId="78F0069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472F4B16" w14:textId="77777777" w:rsidR="00D04DBA" w:rsidRPr="009E20AA" w:rsidRDefault="00D04DBA" w:rsidP="009E20AA">
            <w:pPr>
              <w:pStyle w:val="TAC"/>
              <w:rPr>
                <w:szCs w:val="18"/>
                <w:lang w:eastAsia="zh-CN"/>
              </w:rPr>
            </w:pPr>
            <w:r w:rsidRPr="009E20AA">
              <w:rPr>
                <w:lang w:eastAsia="zh-CN"/>
              </w:rPr>
              <w:t>CA_n48A-n71A</w:t>
            </w:r>
          </w:p>
        </w:tc>
        <w:tc>
          <w:tcPr>
            <w:tcW w:w="1382" w:type="dxa"/>
            <w:vMerge w:val="restart"/>
            <w:tcBorders>
              <w:top w:val="nil"/>
              <w:left w:val="single" w:sz="4" w:space="0" w:color="auto"/>
              <w:right w:val="single" w:sz="4" w:space="0" w:color="auto"/>
            </w:tcBorders>
            <w:shd w:val="clear" w:color="auto" w:fill="auto"/>
          </w:tcPr>
          <w:p w14:paraId="7C6071DE" w14:textId="77777777" w:rsidR="00D04DBA" w:rsidRPr="009E20AA" w:rsidRDefault="00D04DBA" w:rsidP="009E20AA">
            <w:pPr>
              <w:pStyle w:val="TAC"/>
              <w:rPr>
                <w:szCs w:val="18"/>
              </w:rPr>
            </w:pPr>
            <w:r w:rsidRPr="009E20AA">
              <w:rPr>
                <w:lang w:eastAsia="zh-CN"/>
              </w:rPr>
              <w:t>CA_n48A-n71A</w:t>
            </w:r>
          </w:p>
        </w:tc>
        <w:tc>
          <w:tcPr>
            <w:tcW w:w="671" w:type="dxa"/>
            <w:tcBorders>
              <w:top w:val="single" w:sz="4" w:space="0" w:color="auto"/>
              <w:left w:val="single" w:sz="4" w:space="0" w:color="auto"/>
              <w:bottom w:val="single" w:sz="4" w:space="0" w:color="auto"/>
              <w:right w:val="single" w:sz="4" w:space="0" w:color="auto"/>
            </w:tcBorders>
          </w:tcPr>
          <w:p w14:paraId="1AFD3A8D" w14:textId="77777777" w:rsidR="00D04DBA" w:rsidRPr="009E20AA" w:rsidRDefault="00D04DBA" w:rsidP="009E20AA">
            <w:pPr>
              <w:pStyle w:val="TAC"/>
              <w:rPr>
                <w:rFonts w:eastAsia="SimSun"/>
                <w:szCs w:val="18"/>
                <w:lang w:eastAsia="zh-CN"/>
              </w:rPr>
            </w:pPr>
            <w:r w:rsidRPr="009E20AA">
              <w:t>n48</w:t>
            </w:r>
          </w:p>
        </w:tc>
        <w:tc>
          <w:tcPr>
            <w:tcW w:w="671" w:type="dxa"/>
            <w:tcBorders>
              <w:top w:val="single" w:sz="4" w:space="0" w:color="auto"/>
              <w:left w:val="single" w:sz="4" w:space="0" w:color="auto"/>
              <w:bottom w:val="single" w:sz="4" w:space="0" w:color="auto"/>
              <w:right w:val="single" w:sz="4" w:space="0" w:color="auto"/>
            </w:tcBorders>
          </w:tcPr>
          <w:p w14:paraId="7FBBF215" w14:textId="77777777" w:rsidR="00D04DBA" w:rsidRPr="009E20AA" w:rsidRDefault="00D04DBA"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68431F0A" w14:textId="77777777" w:rsidR="00D04DBA" w:rsidRPr="009E20AA" w:rsidRDefault="00D04DBA" w:rsidP="009E20AA">
            <w:pPr>
              <w:pStyle w:val="TAC"/>
              <w:rPr>
                <w:rFonts w:eastAsia="SimSun"/>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720AB5F2" w14:textId="77777777" w:rsidR="00D04DBA" w:rsidRPr="009E20AA" w:rsidRDefault="00D04DBA" w:rsidP="009E20AA">
            <w:pPr>
              <w:pStyle w:val="TAC"/>
              <w:rPr>
                <w:rFonts w:eastAsia="SimSun"/>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1FF2F3A9" w14:textId="77777777" w:rsidR="00D04DBA" w:rsidRPr="009E20AA" w:rsidRDefault="00D04DBA" w:rsidP="009E20AA">
            <w:pPr>
              <w:pStyle w:val="TAC"/>
              <w:rPr>
                <w:rFonts w:eastAsia="SimSun"/>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467A5FDA"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FBC16A5" w14:textId="77777777" w:rsidR="00D04DBA" w:rsidRPr="009E20AA" w:rsidRDefault="00D04DBA" w:rsidP="009E20AA">
            <w:pPr>
              <w:pStyle w:val="TAC"/>
              <w:rPr>
                <w:rFonts w:eastAsia="SimSun"/>
                <w:szCs w:val="18"/>
                <w:lang w:eastAsia="zh-CN"/>
              </w:rPr>
            </w:pPr>
            <w:r w:rsidRPr="009E20AA">
              <w:t>30</w:t>
            </w:r>
          </w:p>
        </w:tc>
        <w:tc>
          <w:tcPr>
            <w:tcW w:w="671" w:type="dxa"/>
            <w:tcBorders>
              <w:top w:val="single" w:sz="4" w:space="0" w:color="auto"/>
              <w:left w:val="single" w:sz="4" w:space="0" w:color="auto"/>
              <w:bottom w:val="single" w:sz="4" w:space="0" w:color="auto"/>
              <w:right w:val="single" w:sz="4" w:space="0" w:color="auto"/>
            </w:tcBorders>
          </w:tcPr>
          <w:p w14:paraId="4DBD99B9" w14:textId="77777777" w:rsidR="00D04DBA" w:rsidRPr="009E20AA" w:rsidRDefault="00D04DBA" w:rsidP="009E20AA">
            <w:pPr>
              <w:pStyle w:val="TAC"/>
              <w:rPr>
                <w:rFonts w:eastAsia="SimSun"/>
                <w:szCs w:val="18"/>
                <w:lang w:eastAsia="zh-CN"/>
              </w:rPr>
            </w:pPr>
            <w:r w:rsidRPr="009E20AA">
              <w:t>40</w:t>
            </w:r>
          </w:p>
        </w:tc>
        <w:tc>
          <w:tcPr>
            <w:tcW w:w="672" w:type="dxa"/>
            <w:tcBorders>
              <w:top w:val="single" w:sz="4" w:space="0" w:color="auto"/>
              <w:left w:val="single" w:sz="4" w:space="0" w:color="auto"/>
              <w:bottom w:val="single" w:sz="4" w:space="0" w:color="auto"/>
              <w:right w:val="single" w:sz="4" w:space="0" w:color="auto"/>
            </w:tcBorders>
          </w:tcPr>
          <w:p w14:paraId="7DBF299E" w14:textId="77777777" w:rsidR="00D04DBA" w:rsidRPr="009E20AA" w:rsidRDefault="00D04DBA" w:rsidP="009E20AA">
            <w:pPr>
              <w:pStyle w:val="TAC"/>
              <w:rPr>
                <w:szCs w:val="18"/>
                <w:lang w:eastAsia="zh-CN"/>
              </w:rPr>
            </w:pPr>
            <w:r w:rsidRPr="009E20AA">
              <w:t>50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9AC8351" w14:textId="77777777" w:rsidR="00D04DBA" w:rsidRPr="009E20AA" w:rsidRDefault="00D04DBA" w:rsidP="009E20AA">
            <w:pPr>
              <w:pStyle w:val="TAC"/>
              <w:rPr>
                <w:szCs w:val="18"/>
                <w:lang w:eastAsia="zh-CN"/>
              </w:rPr>
            </w:pPr>
            <w:r w:rsidRPr="009E20AA">
              <w:t>60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A368A13" w14:textId="77777777" w:rsidR="00D04DBA" w:rsidRPr="009E20AA" w:rsidRDefault="00D04DBA" w:rsidP="009E20AA">
            <w:pPr>
              <w:pStyle w:val="TAC"/>
              <w:rPr>
                <w:rFonts w:eastAsia="Yu Mincho"/>
                <w:szCs w:val="18"/>
              </w:rPr>
            </w:pPr>
            <w:r w:rsidRPr="009E20AA">
              <w:t>70</w:t>
            </w:r>
            <w:r w:rsidRPr="009E20AA">
              <w:rPr>
                <w:vertAlign w:val="superscript"/>
              </w:rPr>
              <w:t>1</w:t>
            </w:r>
            <w:r w:rsidRPr="009E20AA">
              <w:t> </w:t>
            </w:r>
          </w:p>
        </w:tc>
        <w:tc>
          <w:tcPr>
            <w:tcW w:w="672" w:type="dxa"/>
            <w:tcBorders>
              <w:top w:val="single" w:sz="4" w:space="0" w:color="auto"/>
              <w:left w:val="single" w:sz="4" w:space="0" w:color="auto"/>
              <w:bottom w:val="single" w:sz="4" w:space="0" w:color="auto"/>
              <w:right w:val="single" w:sz="4" w:space="0" w:color="auto"/>
            </w:tcBorders>
          </w:tcPr>
          <w:p w14:paraId="795BD7F6" w14:textId="77777777" w:rsidR="00D04DBA" w:rsidRPr="009E20AA" w:rsidRDefault="00D04DBA" w:rsidP="009E20AA">
            <w:pPr>
              <w:pStyle w:val="TAC"/>
              <w:rPr>
                <w:szCs w:val="18"/>
                <w:lang w:eastAsia="zh-CN"/>
              </w:rPr>
            </w:pPr>
            <w:r w:rsidRPr="009E20AA">
              <w:t>80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378E922" w14:textId="77777777" w:rsidR="00D04DBA" w:rsidRPr="009E20AA" w:rsidRDefault="00D04DBA" w:rsidP="009E20AA">
            <w:pPr>
              <w:pStyle w:val="TAC"/>
              <w:rPr>
                <w:rFonts w:eastAsia="Yu Mincho"/>
                <w:szCs w:val="18"/>
              </w:rPr>
            </w:pPr>
            <w:r w:rsidRPr="009E20AA">
              <w:t>90</w:t>
            </w:r>
            <w:r w:rsidRPr="009E20AA">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094A56D" w14:textId="77777777" w:rsidR="00D04DBA" w:rsidRPr="009E20AA" w:rsidRDefault="00D04DBA" w:rsidP="009E20AA">
            <w:pPr>
              <w:pStyle w:val="TAC"/>
              <w:rPr>
                <w:szCs w:val="18"/>
                <w:lang w:eastAsia="zh-CN"/>
              </w:rPr>
            </w:pPr>
            <w:r w:rsidRPr="009E20AA">
              <w:t>100</w:t>
            </w:r>
            <w:r w:rsidRPr="009E20AA">
              <w:rPr>
                <w:vertAlign w:val="superscript"/>
              </w:rPr>
              <w:t>1</w:t>
            </w:r>
          </w:p>
        </w:tc>
        <w:tc>
          <w:tcPr>
            <w:tcW w:w="1487" w:type="dxa"/>
            <w:vMerge w:val="restart"/>
            <w:tcBorders>
              <w:top w:val="nil"/>
              <w:left w:val="single" w:sz="4" w:space="0" w:color="auto"/>
              <w:right w:val="single" w:sz="4" w:space="0" w:color="auto"/>
            </w:tcBorders>
            <w:shd w:val="clear" w:color="auto" w:fill="auto"/>
          </w:tcPr>
          <w:p w14:paraId="419B2BE7" w14:textId="77777777" w:rsidR="00D04DBA" w:rsidRPr="009E20AA" w:rsidRDefault="00D04DBA" w:rsidP="009E20AA">
            <w:pPr>
              <w:pStyle w:val="TAC"/>
              <w:rPr>
                <w:rFonts w:eastAsia="Yu Mincho"/>
              </w:rPr>
            </w:pPr>
            <w:r w:rsidRPr="009E20AA">
              <w:rPr>
                <w:lang w:eastAsia="zh-CN"/>
              </w:rPr>
              <w:t>0</w:t>
            </w:r>
          </w:p>
        </w:tc>
      </w:tr>
      <w:tr w:rsidR="00D04DBA" w:rsidRPr="009E20AA" w14:paraId="4A526F3B"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B38FE16"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4784CF6"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562D5155" w14:textId="77777777" w:rsidR="00D04DBA" w:rsidRPr="009E20AA" w:rsidRDefault="00D04DBA" w:rsidP="009E20AA">
            <w:pPr>
              <w:pStyle w:val="TAC"/>
              <w:rPr>
                <w:rFonts w:eastAsia="SimSun"/>
                <w:szCs w:val="18"/>
                <w:lang w:eastAsia="zh-CN"/>
              </w:rPr>
            </w:pPr>
            <w:r w:rsidRPr="009E20AA">
              <w:t>n71</w:t>
            </w:r>
          </w:p>
        </w:tc>
        <w:tc>
          <w:tcPr>
            <w:tcW w:w="671" w:type="dxa"/>
            <w:tcBorders>
              <w:top w:val="single" w:sz="4" w:space="0" w:color="auto"/>
              <w:left w:val="single" w:sz="4" w:space="0" w:color="auto"/>
              <w:bottom w:val="single" w:sz="4" w:space="0" w:color="auto"/>
              <w:right w:val="single" w:sz="4" w:space="0" w:color="auto"/>
            </w:tcBorders>
          </w:tcPr>
          <w:p w14:paraId="23960D29" w14:textId="77777777" w:rsidR="00D04DBA" w:rsidRPr="009E20AA" w:rsidRDefault="00D04DBA"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4E83AB38" w14:textId="77777777" w:rsidR="00D04DBA" w:rsidRPr="009E20AA" w:rsidRDefault="00D04DBA" w:rsidP="009E20AA">
            <w:pPr>
              <w:pStyle w:val="TAC"/>
              <w:rPr>
                <w:rFonts w:eastAsia="SimSun"/>
                <w:szCs w:val="18"/>
                <w:lang w:eastAsia="zh-CN"/>
              </w:rPr>
            </w:pPr>
            <w:r w:rsidRPr="009E20AA">
              <w:t>10</w:t>
            </w:r>
          </w:p>
        </w:tc>
        <w:tc>
          <w:tcPr>
            <w:tcW w:w="672" w:type="dxa"/>
            <w:tcBorders>
              <w:top w:val="single" w:sz="4" w:space="0" w:color="auto"/>
              <w:left w:val="single" w:sz="4" w:space="0" w:color="auto"/>
              <w:bottom w:val="single" w:sz="4" w:space="0" w:color="auto"/>
              <w:right w:val="single" w:sz="4" w:space="0" w:color="auto"/>
            </w:tcBorders>
          </w:tcPr>
          <w:p w14:paraId="2C4C6E91" w14:textId="77777777" w:rsidR="00D04DBA" w:rsidRPr="009E20AA" w:rsidRDefault="00D04DBA" w:rsidP="009E20AA">
            <w:pPr>
              <w:pStyle w:val="TAC"/>
              <w:rPr>
                <w:rFonts w:eastAsia="SimSun"/>
                <w:szCs w:val="18"/>
                <w:lang w:eastAsia="zh-CN"/>
              </w:rPr>
            </w:pPr>
            <w:r w:rsidRPr="009E20AA">
              <w:t>15</w:t>
            </w:r>
          </w:p>
        </w:tc>
        <w:tc>
          <w:tcPr>
            <w:tcW w:w="672" w:type="dxa"/>
            <w:tcBorders>
              <w:top w:val="single" w:sz="4" w:space="0" w:color="auto"/>
              <w:left w:val="single" w:sz="4" w:space="0" w:color="auto"/>
              <w:bottom w:val="single" w:sz="4" w:space="0" w:color="auto"/>
              <w:right w:val="single" w:sz="4" w:space="0" w:color="auto"/>
            </w:tcBorders>
          </w:tcPr>
          <w:p w14:paraId="0B3A87BF" w14:textId="77777777" w:rsidR="00D04DBA" w:rsidRPr="009E20AA" w:rsidRDefault="00D04DBA" w:rsidP="009E20AA">
            <w:pPr>
              <w:pStyle w:val="TAC"/>
              <w:rPr>
                <w:rFonts w:eastAsia="SimSun"/>
                <w:szCs w:val="18"/>
                <w:lang w:eastAsia="zh-CN"/>
              </w:rPr>
            </w:pPr>
            <w:r w:rsidRPr="009E20AA">
              <w:t>20</w:t>
            </w:r>
          </w:p>
        </w:tc>
        <w:tc>
          <w:tcPr>
            <w:tcW w:w="672" w:type="dxa"/>
            <w:tcBorders>
              <w:top w:val="single" w:sz="4" w:space="0" w:color="auto"/>
              <w:left w:val="single" w:sz="4" w:space="0" w:color="auto"/>
              <w:bottom w:val="single" w:sz="4" w:space="0" w:color="auto"/>
              <w:right w:val="single" w:sz="4" w:space="0" w:color="auto"/>
            </w:tcBorders>
          </w:tcPr>
          <w:p w14:paraId="5F766069"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B5D748F" w14:textId="77777777" w:rsidR="00D04DBA" w:rsidRPr="009E20AA" w:rsidRDefault="00D04DBA" w:rsidP="009E20AA">
            <w:pPr>
              <w:pStyle w:val="TAC"/>
              <w:rPr>
                <w:rFonts w:eastAsia="SimSun"/>
                <w:lang w:eastAsia="zh-CN"/>
              </w:rPr>
            </w:pPr>
          </w:p>
        </w:tc>
        <w:tc>
          <w:tcPr>
            <w:tcW w:w="671" w:type="dxa"/>
            <w:tcBorders>
              <w:top w:val="single" w:sz="4" w:space="0" w:color="auto"/>
              <w:left w:val="single" w:sz="4" w:space="0" w:color="auto"/>
              <w:bottom w:val="single" w:sz="4" w:space="0" w:color="auto"/>
              <w:right w:val="single" w:sz="4" w:space="0" w:color="auto"/>
            </w:tcBorders>
          </w:tcPr>
          <w:p w14:paraId="2B4D78AD" w14:textId="77777777" w:rsidR="00D04DBA" w:rsidRPr="009E20AA" w:rsidRDefault="00D04DBA" w:rsidP="009E20AA">
            <w:pPr>
              <w:pStyle w:val="TAC"/>
              <w:rPr>
                <w:rFonts w:eastAsia="SimSun"/>
                <w:lang w:eastAsia="zh-CN"/>
              </w:rPr>
            </w:pPr>
          </w:p>
        </w:tc>
        <w:tc>
          <w:tcPr>
            <w:tcW w:w="672" w:type="dxa"/>
            <w:tcBorders>
              <w:top w:val="single" w:sz="4" w:space="0" w:color="auto"/>
              <w:left w:val="single" w:sz="4" w:space="0" w:color="auto"/>
              <w:bottom w:val="single" w:sz="4" w:space="0" w:color="auto"/>
              <w:right w:val="single" w:sz="4" w:space="0" w:color="auto"/>
            </w:tcBorders>
          </w:tcPr>
          <w:p w14:paraId="561B5FC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33775AB"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1AA096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338481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320AE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7D9C989" w14:textId="77777777" w:rsidR="00D04DBA" w:rsidRPr="009E20AA" w:rsidRDefault="00D04DBA" w:rsidP="009E20AA">
            <w:pPr>
              <w:pStyle w:val="TAC"/>
              <w:rPr>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91589BF" w14:textId="77777777" w:rsidR="00D04DBA" w:rsidRPr="009E20AA" w:rsidRDefault="00D04DBA" w:rsidP="009E20AA">
            <w:pPr>
              <w:pStyle w:val="TAC"/>
              <w:rPr>
                <w:rFonts w:eastAsia="Yu Mincho"/>
              </w:rPr>
            </w:pPr>
          </w:p>
        </w:tc>
      </w:tr>
      <w:tr w:rsidR="00D04DBA" w:rsidRPr="009E20AA" w14:paraId="39D4A20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558C827F" w14:textId="77777777" w:rsidR="00D04DBA" w:rsidRPr="009E20AA" w:rsidRDefault="00D04DBA" w:rsidP="009E20AA">
            <w:pPr>
              <w:pStyle w:val="TAC"/>
              <w:rPr>
                <w:szCs w:val="18"/>
                <w:lang w:eastAsia="zh-CN"/>
              </w:rPr>
            </w:pPr>
            <w:r w:rsidRPr="009E20AA">
              <w:rPr>
                <w:lang w:eastAsia="en-GB"/>
              </w:rPr>
              <w:t>CA_n48A-n71(2A)</w:t>
            </w:r>
          </w:p>
        </w:tc>
        <w:tc>
          <w:tcPr>
            <w:tcW w:w="1382" w:type="dxa"/>
            <w:vMerge w:val="restart"/>
            <w:tcBorders>
              <w:top w:val="single" w:sz="4" w:space="0" w:color="auto"/>
              <w:left w:val="single" w:sz="4" w:space="0" w:color="auto"/>
              <w:right w:val="single" w:sz="4" w:space="0" w:color="auto"/>
            </w:tcBorders>
            <w:shd w:val="clear" w:color="auto" w:fill="auto"/>
          </w:tcPr>
          <w:p w14:paraId="0A771C94" w14:textId="77777777" w:rsidR="00D04DBA" w:rsidRPr="009E20AA" w:rsidRDefault="00D04DBA" w:rsidP="009E20AA">
            <w:pPr>
              <w:pStyle w:val="TAC"/>
              <w:rPr>
                <w:szCs w:val="18"/>
                <w:lang w:eastAsia="zh-CN"/>
              </w:rPr>
            </w:pPr>
            <w:r w:rsidRPr="009E20AA">
              <w:rPr>
                <w:lang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6901676" w14:textId="77777777" w:rsidR="00D04DBA" w:rsidRPr="009E20AA" w:rsidRDefault="00D04DBA" w:rsidP="009E20AA">
            <w:pPr>
              <w:pStyle w:val="TAC"/>
              <w:rPr>
                <w:lang w:eastAsia="zh-CN"/>
              </w:rPr>
            </w:pPr>
            <w:r w:rsidRPr="009E20AA">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30BA654A"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CC991A"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91A76C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74A8AC7"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1BAC4C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51B7030"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ABCB3C"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1A0A8EC" w14:textId="77777777" w:rsidR="00D04DBA" w:rsidRPr="009E20AA" w:rsidRDefault="00D04DBA" w:rsidP="009E20AA">
            <w:pPr>
              <w:pStyle w:val="TAC"/>
              <w:rPr>
                <w:rFonts w:eastAsia="Yu Mincho"/>
              </w:rPr>
            </w:pPr>
            <w:r w:rsidRPr="009E20AA">
              <w:rPr>
                <w:lang w:eastAsia="zh-CN"/>
              </w:rPr>
              <w:t>50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B7D1D56" w14:textId="77777777" w:rsidR="00D04DBA" w:rsidRPr="009E20AA" w:rsidRDefault="00D04DBA" w:rsidP="009E20AA">
            <w:pPr>
              <w:pStyle w:val="TAC"/>
              <w:rPr>
                <w:rFonts w:eastAsia="Yu Mincho"/>
              </w:rPr>
            </w:pPr>
            <w:r w:rsidRPr="009E20AA">
              <w:rPr>
                <w:lang w:eastAsia="zh-CN"/>
              </w:rPr>
              <w:t>60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9DB172D" w14:textId="77777777" w:rsidR="00D04DBA" w:rsidRPr="009E20AA" w:rsidRDefault="00D04DBA" w:rsidP="009E20AA">
            <w:pPr>
              <w:pStyle w:val="TAC"/>
              <w:rPr>
                <w:rFonts w:eastAsia="Yu Mincho"/>
              </w:rPr>
            </w:pPr>
            <w:r w:rsidRPr="009E20AA">
              <w:rPr>
                <w:lang w:eastAsia="zh-CN"/>
              </w:rPr>
              <w:t>70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51501C3" w14:textId="77777777" w:rsidR="00D04DBA" w:rsidRPr="009E20AA" w:rsidRDefault="00D04DBA" w:rsidP="009E20AA">
            <w:pPr>
              <w:pStyle w:val="TAC"/>
              <w:rPr>
                <w:rFonts w:eastAsia="Yu Mincho"/>
              </w:rPr>
            </w:pPr>
            <w:r w:rsidRPr="009E20AA">
              <w:rPr>
                <w:lang w:eastAsia="zh-CN"/>
              </w:rPr>
              <w:t>80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1F160EB" w14:textId="77777777" w:rsidR="00D04DBA" w:rsidRPr="009E20AA" w:rsidRDefault="00D04DBA" w:rsidP="009E20AA">
            <w:pPr>
              <w:pStyle w:val="TAC"/>
              <w:rPr>
                <w:rFonts w:eastAsia="Yu Mincho"/>
              </w:rPr>
            </w:pPr>
            <w:r w:rsidRPr="009E20AA">
              <w:rPr>
                <w:lang w:eastAsia="zh-CN"/>
              </w:rPr>
              <w:t>90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41FF15C" w14:textId="77777777" w:rsidR="00D04DBA" w:rsidRPr="009E20AA" w:rsidRDefault="00D04DBA" w:rsidP="009E20AA">
            <w:pPr>
              <w:pStyle w:val="TAC"/>
              <w:rPr>
                <w:rFonts w:eastAsia="Yu Mincho"/>
              </w:rPr>
            </w:pPr>
            <w:r w:rsidRPr="009E20AA">
              <w:rPr>
                <w:lang w:eastAsia="zh-CN"/>
              </w:rPr>
              <w:t>100</w:t>
            </w:r>
            <w:r w:rsidRPr="009E20AA">
              <w:rPr>
                <w:vertAlign w:val="superscript"/>
                <w:lang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487B3608" w14:textId="77777777" w:rsidR="00D04DBA" w:rsidRPr="009E20AA" w:rsidRDefault="00D04DBA" w:rsidP="009E20AA">
            <w:pPr>
              <w:pStyle w:val="TAC"/>
              <w:rPr>
                <w:lang w:eastAsia="zh-CN"/>
              </w:rPr>
            </w:pPr>
            <w:r w:rsidRPr="009E20AA">
              <w:rPr>
                <w:lang w:eastAsia="zh-CN"/>
              </w:rPr>
              <w:t>0</w:t>
            </w:r>
          </w:p>
        </w:tc>
      </w:tr>
      <w:tr w:rsidR="00D04DBA" w:rsidRPr="009E20AA" w14:paraId="4026D2FB" w14:textId="77777777" w:rsidTr="00B41213">
        <w:trPr>
          <w:trHeight w:val="187"/>
        </w:trPr>
        <w:tc>
          <w:tcPr>
            <w:tcW w:w="1644" w:type="dxa"/>
            <w:vMerge/>
            <w:tcBorders>
              <w:left w:val="single" w:sz="4" w:space="0" w:color="auto"/>
              <w:bottom w:val="nil"/>
              <w:right w:val="single" w:sz="4" w:space="0" w:color="auto"/>
            </w:tcBorders>
            <w:shd w:val="clear" w:color="auto" w:fill="auto"/>
          </w:tcPr>
          <w:p w14:paraId="2D59C210"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6776A48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D9271CF" w14:textId="77777777" w:rsidR="00D04DBA" w:rsidRPr="009E20AA" w:rsidRDefault="00D04DBA" w:rsidP="009E20AA">
            <w:pPr>
              <w:pStyle w:val="TAC"/>
              <w:rPr>
                <w:lang w:eastAsia="zh-CN"/>
              </w:rPr>
            </w:pPr>
            <w:r w:rsidRPr="009E20AA">
              <w:rPr>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0624F6D5" w14:textId="77777777" w:rsidR="00D04DBA" w:rsidRPr="009E20AA" w:rsidRDefault="00D04DBA" w:rsidP="009E20AA">
            <w:pPr>
              <w:pStyle w:val="TAC"/>
              <w:rPr>
                <w:rFonts w:eastAsia="Yu Mincho"/>
              </w:rPr>
            </w:pPr>
            <w:r w:rsidRPr="009E20AA">
              <w:rPr>
                <w:lang w:eastAsia="zh-CN"/>
              </w:rPr>
              <w:t>See CA_n71(2A) Bandwidth Combination Set 0 in Table 5.5A.2-1</w:t>
            </w:r>
          </w:p>
        </w:tc>
        <w:tc>
          <w:tcPr>
            <w:tcW w:w="1487" w:type="dxa"/>
            <w:vMerge/>
            <w:tcBorders>
              <w:left w:val="single" w:sz="4" w:space="0" w:color="auto"/>
              <w:bottom w:val="nil"/>
              <w:right w:val="single" w:sz="4" w:space="0" w:color="auto"/>
            </w:tcBorders>
            <w:shd w:val="clear" w:color="auto" w:fill="auto"/>
          </w:tcPr>
          <w:p w14:paraId="531DFAAE" w14:textId="77777777" w:rsidR="00D04DBA" w:rsidRPr="009E20AA" w:rsidRDefault="00D04DBA" w:rsidP="009E20AA">
            <w:pPr>
              <w:pStyle w:val="TAC"/>
              <w:rPr>
                <w:lang w:eastAsia="zh-CN"/>
              </w:rPr>
            </w:pPr>
          </w:p>
        </w:tc>
      </w:tr>
      <w:tr w:rsidR="00D04DBA" w:rsidRPr="009E20AA" w14:paraId="2BDC8A0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2C78C4FF" w14:textId="77777777" w:rsidR="00D04DBA" w:rsidRPr="009E20AA" w:rsidRDefault="00D04DBA" w:rsidP="009E20AA">
            <w:pPr>
              <w:pStyle w:val="TAC"/>
              <w:rPr>
                <w:szCs w:val="18"/>
                <w:lang w:eastAsia="zh-CN"/>
              </w:rPr>
            </w:pPr>
            <w:r w:rsidRPr="009E20AA">
              <w:t>CA_n48B-n66A</w:t>
            </w:r>
          </w:p>
        </w:tc>
        <w:tc>
          <w:tcPr>
            <w:tcW w:w="1382" w:type="dxa"/>
            <w:vMerge w:val="restart"/>
            <w:tcBorders>
              <w:top w:val="single" w:sz="4" w:space="0" w:color="auto"/>
              <w:left w:val="single" w:sz="4" w:space="0" w:color="auto"/>
              <w:right w:val="single" w:sz="4" w:space="0" w:color="auto"/>
            </w:tcBorders>
            <w:shd w:val="clear" w:color="auto" w:fill="auto"/>
          </w:tcPr>
          <w:p w14:paraId="5D3374CA" w14:textId="26281EBD" w:rsidR="00D04DBA" w:rsidRPr="009E20AA" w:rsidRDefault="00D04DBA" w:rsidP="009E20AA">
            <w:pPr>
              <w:pStyle w:val="TAC"/>
              <w:rPr>
                <w:lang w:eastAsia="zh-CN"/>
              </w:rPr>
            </w:pPr>
            <w:r w:rsidRPr="009E20AA">
              <w:rPr>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1A144B77"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79FE528" w14:textId="77777777" w:rsidR="00D04DBA" w:rsidRPr="009E20AA" w:rsidRDefault="00D04DBA" w:rsidP="009E20AA">
            <w:pPr>
              <w:pStyle w:val="TAC"/>
              <w:rPr>
                <w:rFonts w:eastAsia="Yu Mincho"/>
                <w:szCs w:val="18"/>
              </w:rPr>
            </w:pPr>
            <w:r w:rsidRPr="009E20AA">
              <w:rPr>
                <w:lang w:eastAsia="zh-CN"/>
              </w:rPr>
              <w:t>See CA_n48B Bandwidth Combination Set 0 in Table 5.5A.1-1</w:t>
            </w:r>
          </w:p>
        </w:tc>
        <w:tc>
          <w:tcPr>
            <w:tcW w:w="1487" w:type="dxa"/>
            <w:vMerge w:val="restart"/>
            <w:tcBorders>
              <w:top w:val="single" w:sz="4" w:space="0" w:color="auto"/>
              <w:left w:val="single" w:sz="4" w:space="0" w:color="auto"/>
              <w:right w:val="single" w:sz="4" w:space="0" w:color="auto"/>
            </w:tcBorders>
            <w:shd w:val="clear" w:color="auto" w:fill="auto"/>
          </w:tcPr>
          <w:p w14:paraId="6C26E999" w14:textId="77777777" w:rsidR="00D04DBA" w:rsidRPr="009E20AA" w:rsidRDefault="00D04DBA" w:rsidP="009E20AA">
            <w:pPr>
              <w:pStyle w:val="TAC"/>
              <w:rPr>
                <w:lang w:eastAsia="zh-CN"/>
              </w:rPr>
            </w:pPr>
            <w:r w:rsidRPr="009E20AA">
              <w:rPr>
                <w:lang w:eastAsia="zh-CN"/>
              </w:rPr>
              <w:t>0</w:t>
            </w:r>
          </w:p>
        </w:tc>
      </w:tr>
      <w:tr w:rsidR="00D04DBA" w:rsidRPr="009E20AA" w14:paraId="7720CB0C" w14:textId="77777777" w:rsidTr="00B41213">
        <w:trPr>
          <w:trHeight w:val="187"/>
        </w:trPr>
        <w:tc>
          <w:tcPr>
            <w:tcW w:w="1644" w:type="dxa"/>
            <w:vMerge/>
            <w:tcBorders>
              <w:left w:val="single" w:sz="4" w:space="0" w:color="auto"/>
              <w:right w:val="single" w:sz="4" w:space="0" w:color="auto"/>
            </w:tcBorders>
            <w:shd w:val="clear" w:color="auto" w:fill="auto"/>
          </w:tcPr>
          <w:p w14:paraId="46A7A9F9"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29308C3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6804D95"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32D360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87E8FC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A5E619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D3B733"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2280055"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3A1B0CC"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D083595"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EFC8D2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9C05DC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DB375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E71BC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C22C32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A622D5"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3C9339E5" w14:textId="77777777" w:rsidR="00D04DBA" w:rsidRPr="009E20AA" w:rsidRDefault="00D04DBA" w:rsidP="009E20AA">
            <w:pPr>
              <w:pStyle w:val="TAC"/>
              <w:rPr>
                <w:lang w:eastAsia="zh-CN"/>
              </w:rPr>
            </w:pPr>
          </w:p>
        </w:tc>
      </w:tr>
      <w:tr w:rsidR="00D04DBA" w:rsidRPr="009E20AA" w14:paraId="36C6EC85" w14:textId="77777777" w:rsidTr="00B41213">
        <w:trPr>
          <w:trHeight w:val="187"/>
        </w:trPr>
        <w:tc>
          <w:tcPr>
            <w:tcW w:w="1644" w:type="dxa"/>
            <w:vMerge/>
            <w:tcBorders>
              <w:left w:val="single" w:sz="4" w:space="0" w:color="auto"/>
              <w:right w:val="single" w:sz="4" w:space="0" w:color="auto"/>
            </w:tcBorders>
            <w:shd w:val="clear" w:color="auto" w:fill="auto"/>
          </w:tcPr>
          <w:p w14:paraId="401A88CA"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54FE89E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3FDE2B9"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DEFB1B0" w14:textId="77777777" w:rsidR="00D04DBA" w:rsidRPr="009E20AA" w:rsidRDefault="00D04DBA" w:rsidP="009E20AA">
            <w:pPr>
              <w:pStyle w:val="TAC"/>
              <w:rPr>
                <w:rFonts w:eastAsia="Yu Mincho"/>
                <w:szCs w:val="18"/>
              </w:rPr>
            </w:pPr>
            <w:r w:rsidRPr="009E20AA">
              <w:rPr>
                <w:lang w:eastAsia="zh-CN"/>
              </w:rPr>
              <w:t>See CA_n48B Bandwidth Combination Set 1 in Table 5.5A.1-1</w:t>
            </w:r>
          </w:p>
        </w:tc>
        <w:tc>
          <w:tcPr>
            <w:tcW w:w="1487" w:type="dxa"/>
            <w:vMerge w:val="restart"/>
            <w:tcBorders>
              <w:top w:val="single" w:sz="4" w:space="0" w:color="auto"/>
              <w:left w:val="single" w:sz="4" w:space="0" w:color="auto"/>
              <w:right w:val="single" w:sz="4" w:space="0" w:color="auto"/>
            </w:tcBorders>
            <w:shd w:val="clear" w:color="auto" w:fill="auto"/>
          </w:tcPr>
          <w:p w14:paraId="6F80AF03" w14:textId="77777777" w:rsidR="00D04DBA" w:rsidRPr="009E20AA" w:rsidRDefault="00D04DBA" w:rsidP="009E20AA">
            <w:pPr>
              <w:pStyle w:val="TAC"/>
              <w:rPr>
                <w:lang w:eastAsia="zh-CN"/>
              </w:rPr>
            </w:pPr>
            <w:r w:rsidRPr="009E20AA">
              <w:rPr>
                <w:lang w:eastAsia="zh-CN"/>
              </w:rPr>
              <w:t>1</w:t>
            </w:r>
          </w:p>
        </w:tc>
      </w:tr>
      <w:tr w:rsidR="00D04DBA" w:rsidRPr="009E20AA" w14:paraId="3CB990CD" w14:textId="77777777" w:rsidTr="00B41213">
        <w:trPr>
          <w:trHeight w:val="187"/>
        </w:trPr>
        <w:tc>
          <w:tcPr>
            <w:tcW w:w="1644" w:type="dxa"/>
            <w:vMerge/>
            <w:tcBorders>
              <w:left w:val="single" w:sz="4" w:space="0" w:color="auto"/>
              <w:right w:val="single" w:sz="4" w:space="0" w:color="auto"/>
            </w:tcBorders>
            <w:shd w:val="clear" w:color="auto" w:fill="auto"/>
          </w:tcPr>
          <w:p w14:paraId="086C697C"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4217723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8869735"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638831"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6CCBF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DAA36B"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9BC190A"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0194DF5"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5D061C2"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6431A55"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755F3F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77D105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E8A9A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FC05F0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20A6BB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4D2C244"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6473776E" w14:textId="77777777" w:rsidR="00D04DBA" w:rsidRPr="009E20AA" w:rsidRDefault="00D04DBA" w:rsidP="009E20AA">
            <w:pPr>
              <w:pStyle w:val="TAC"/>
              <w:rPr>
                <w:lang w:eastAsia="zh-CN"/>
              </w:rPr>
            </w:pPr>
          </w:p>
        </w:tc>
      </w:tr>
      <w:tr w:rsidR="00D04DBA" w:rsidRPr="009E20AA" w14:paraId="761C9C22" w14:textId="77777777" w:rsidTr="00B41213">
        <w:trPr>
          <w:trHeight w:val="187"/>
        </w:trPr>
        <w:tc>
          <w:tcPr>
            <w:tcW w:w="1644" w:type="dxa"/>
            <w:vMerge/>
            <w:tcBorders>
              <w:left w:val="single" w:sz="4" w:space="0" w:color="auto"/>
              <w:right w:val="single" w:sz="4" w:space="0" w:color="auto"/>
            </w:tcBorders>
            <w:shd w:val="clear" w:color="auto" w:fill="auto"/>
          </w:tcPr>
          <w:p w14:paraId="35F4DA25"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0D6196D6"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3E4379A"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5360110" w14:textId="77777777" w:rsidR="00D04DBA" w:rsidRPr="009E20AA" w:rsidRDefault="00D04DBA" w:rsidP="009E20AA">
            <w:pPr>
              <w:pStyle w:val="TAC"/>
              <w:rPr>
                <w:rFonts w:eastAsia="Yu Mincho"/>
                <w:szCs w:val="18"/>
              </w:rPr>
            </w:pPr>
            <w:r w:rsidRPr="009E20AA">
              <w:rPr>
                <w:lang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53D38EDD" w14:textId="77777777" w:rsidR="00D04DBA" w:rsidRPr="009E20AA" w:rsidRDefault="00D04DBA" w:rsidP="009E20AA">
            <w:pPr>
              <w:pStyle w:val="TAC"/>
              <w:rPr>
                <w:lang w:eastAsia="zh-CN"/>
              </w:rPr>
            </w:pPr>
            <w:r w:rsidRPr="009E20AA">
              <w:rPr>
                <w:lang w:eastAsia="zh-CN"/>
              </w:rPr>
              <w:t>2</w:t>
            </w:r>
          </w:p>
        </w:tc>
      </w:tr>
      <w:tr w:rsidR="00D04DBA" w:rsidRPr="009E20AA" w14:paraId="0FB9945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29EBB1D"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5E7D1DA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0E67804"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496F2B8"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EA385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802920"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8B685B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D35B10C"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FD61033"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382B4D"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E1FA5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B4DE5D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677948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8A62C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BFB39E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FE8A702"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7B5BE6FE" w14:textId="77777777" w:rsidR="00D04DBA" w:rsidRPr="009E20AA" w:rsidRDefault="00D04DBA" w:rsidP="009E20AA">
            <w:pPr>
              <w:pStyle w:val="TAC"/>
              <w:rPr>
                <w:lang w:eastAsia="zh-CN"/>
              </w:rPr>
            </w:pPr>
          </w:p>
        </w:tc>
      </w:tr>
      <w:tr w:rsidR="00D04DBA" w:rsidRPr="009E20AA" w14:paraId="2B274D4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D7D7173" w14:textId="77777777" w:rsidR="00D04DBA" w:rsidRPr="009E20AA" w:rsidRDefault="00D04DBA" w:rsidP="009E20AA">
            <w:pPr>
              <w:pStyle w:val="TAC"/>
              <w:rPr>
                <w:szCs w:val="18"/>
                <w:lang w:eastAsia="zh-CN"/>
              </w:rPr>
            </w:pPr>
            <w:r w:rsidRPr="009E20AA">
              <w:rPr>
                <w:lang w:eastAsia="zh-CN"/>
              </w:rPr>
              <w:t>CA_n48B-n70A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076356D" w14:textId="77777777" w:rsidR="00D04DBA" w:rsidRPr="009E20AA" w:rsidRDefault="00D04DBA" w:rsidP="009E20AA">
            <w:pPr>
              <w:pStyle w:val="TAC"/>
              <w:rPr>
                <w:szCs w:val="18"/>
                <w:lang w:eastAsia="zh-CN"/>
              </w:rPr>
            </w:pPr>
            <w:r w:rsidRPr="009E20AA">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1EC589C"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310337D" w14:textId="77777777" w:rsidR="00D04DBA" w:rsidRPr="009E20AA" w:rsidRDefault="00D04DBA" w:rsidP="009E20AA">
            <w:pPr>
              <w:pStyle w:val="TAC"/>
              <w:rPr>
                <w:rFonts w:eastAsia="Yu Mincho"/>
                <w:szCs w:val="18"/>
              </w:rPr>
            </w:pPr>
            <w:r w:rsidRPr="009E20AA">
              <w:rPr>
                <w:lang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3F93FB95" w14:textId="77777777" w:rsidR="00D04DBA" w:rsidRPr="009E20AA" w:rsidRDefault="00D04DBA" w:rsidP="009E20AA">
            <w:pPr>
              <w:pStyle w:val="TAC"/>
              <w:rPr>
                <w:szCs w:val="18"/>
                <w:lang w:eastAsia="zh-CN"/>
              </w:rPr>
            </w:pPr>
            <w:r w:rsidRPr="009E20AA">
              <w:rPr>
                <w:lang w:eastAsia="zh-CN"/>
              </w:rPr>
              <w:t>0</w:t>
            </w:r>
          </w:p>
        </w:tc>
      </w:tr>
      <w:tr w:rsidR="00D04DBA" w:rsidRPr="009E20AA" w14:paraId="7720E81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1DCDA2CC"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74EB307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AE5210" w14:textId="77777777" w:rsidR="00D04DBA" w:rsidRPr="009E20AA" w:rsidRDefault="00D04DBA" w:rsidP="009E20AA">
            <w:pPr>
              <w:pStyle w:val="TAC"/>
              <w:rPr>
                <w:szCs w:val="18"/>
                <w:lang w:eastAsia="zh-CN"/>
              </w:rPr>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2920" w14:textId="77777777" w:rsidR="00D04DBA" w:rsidRPr="009E20AA" w:rsidRDefault="00D04DBA"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296719"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6505F2"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7A1E2EA"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88B0838" w14:textId="77777777" w:rsidR="00D04DBA" w:rsidRPr="009E20AA" w:rsidRDefault="00D04DBA" w:rsidP="009E20AA">
            <w:pPr>
              <w:pStyle w:val="TAC"/>
              <w:rPr>
                <w:szCs w:val="18"/>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8C724B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AD72D5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BF2F4F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2AC6E7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1690B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8B9986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17EFC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8554DCD"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1B967C07" w14:textId="77777777" w:rsidR="00D04DBA" w:rsidRPr="009E20AA" w:rsidRDefault="00D04DBA" w:rsidP="009E20AA">
            <w:pPr>
              <w:pStyle w:val="TAC"/>
              <w:rPr>
                <w:lang w:eastAsia="zh-CN"/>
              </w:rPr>
            </w:pPr>
          </w:p>
        </w:tc>
      </w:tr>
      <w:tr w:rsidR="00D04DBA" w:rsidRPr="009E20AA" w14:paraId="406A6D0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4759CFE" w14:textId="77777777" w:rsidR="00D04DBA" w:rsidRPr="009E20AA" w:rsidRDefault="00D04DBA" w:rsidP="009E20AA">
            <w:pPr>
              <w:pStyle w:val="TAC"/>
              <w:rPr>
                <w:szCs w:val="18"/>
                <w:lang w:eastAsia="zh-CN"/>
              </w:rPr>
            </w:pPr>
            <w:r w:rsidRPr="009E20AA">
              <w:rPr>
                <w:lang w:eastAsia="en-GB"/>
              </w:rPr>
              <w:t>CA_n48B-n71A</w:t>
            </w:r>
          </w:p>
        </w:tc>
        <w:tc>
          <w:tcPr>
            <w:tcW w:w="1382" w:type="dxa"/>
            <w:vMerge w:val="restart"/>
            <w:tcBorders>
              <w:top w:val="single" w:sz="4" w:space="0" w:color="auto"/>
              <w:left w:val="single" w:sz="4" w:space="0" w:color="auto"/>
              <w:right w:val="single" w:sz="4" w:space="0" w:color="auto"/>
            </w:tcBorders>
            <w:shd w:val="clear" w:color="auto" w:fill="auto"/>
          </w:tcPr>
          <w:p w14:paraId="6F148ADF" w14:textId="77777777" w:rsidR="00D04DBA" w:rsidRPr="009E20AA" w:rsidRDefault="00D04DBA" w:rsidP="009E20AA">
            <w:pPr>
              <w:pStyle w:val="TAC"/>
              <w:rPr>
                <w:szCs w:val="18"/>
                <w:lang w:eastAsia="zh-CN"/>
              </w:rPr>
            </w:pPr>
            <w:r w:rsidRPr="009E20AA">
              <w:rPr>
                <w:lang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02207B9C"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3332C70C" w14:textId="77777777" w:rsidR="00D04DBA" w:rsidRPr="009E20AA" w:rsidRDefault="00D04DBA" w:rsidP="009E20AA">
            <w:pPr>
              <w:pStyle w:val="TAC"/>
              <w:rPr>
                <w:rFonts w:eastAsia="Yu Mincho"/>
                <w:szCs w:val="18"/>
              </w:rPr>
            </w:pPr>
            <w:r w:rsidRPr="009E20AA">
              <w:rPr>
                <w:lang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3E0AD3C1" w14:textId="77777777" w:rsidR="00D04DBA" w:rsidRPr="009E20AA" w:rsidRDefault="00D04DBA" w:rsidP="009E20AA">
            <w:pPr>
              <w:pStyle w:val="TAC"/>
              <w:rPr>
                <w:szCs w:val="18"/>
                <w:lang w:eastAsia="zh-CN"/>
              </w:rPr>
            </w:pPr>
            <w:r w:rsidRPr="009E20AA">
              <w:rPr>
                <w:lang w:eastAsia="en-GB"/>
              </w:rPr>
              <w:t>0</w:t>
            </w:r>
          </w:p>
        </w:tc>
      </w:tr>
      <w:tr w:rsidR="00D04DBA" w:rsidRPr="009E20AA" w14:paraId="0ECC7A7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DE57E2F"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7826A65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DC84C91" w14:textId="77777777" w:rsidR="00D04DBA" w:rsidRPr="009E20AA" w:rsidRDefault="00D04DBA" w:rsidP="009E20AA">
            <w:pPr>
              <w:pStyle w:val="TAC"/>
              <w:rPr>
                <w:szCs w:val="18"/>
                <w:lang w:eastAsia="zh-CN"/>
              </w:rPr>
            </w:pPr>
            <w:r w:rsidRPr="009E20AA">
              <w:t>n71</w:t>
            </w:r>
          </w:p>
        </w:tc>
        <w:tc>
          <w:tcPr>
            <w:tcW w:w="671" w:type="dxa"/>
            <w:tcBorders>
              <w:top w:val="single" w:sz="4" w:space="0" w:color="auto"/>
              <w:left w:val="single" w:sz="4" w:space="0" w:color="auto"/>
              <w:bottom w:val="single" w:sz="4" w:space="0" w:color="auto"/>
              <w:right w:val="single" w:sz="4" w:space="0" w:color="auto"/>
            </w:tcBorders>
          </w:tcPr>
          <w:p w14:paraId="082E4559" w14:textId="77777777" w:rsidR="00D04DBA" w:rsidRPr="009E20AA" w:rsidRDefault="00D04DBA"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722725BF"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2DFF5F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CD070"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C05373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F254E9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543F2F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ACD6D0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DBE02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F33571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FA0F12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C5089A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BD00AB"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55CF5A6A" w14:textId="77777777" w:rsidR="00D04DBA" w:rsidRPr="009E20AA" w:rsidRDefault="00D04DBA" w:rsidP="009E20AA">
            <w:pPr>
              <w:pStyle w:val="TAC"/>
              <w:rPr>
                <w:lang w:eastAsia="zh-CN"/>
              </w:rPr>
            </w:pPr>
          </w:p>
        </w:tc>
      </w:tr>
      <w:tr w:rsidR="00D04DBA" w:rsidRPr="009E20AA" w14:paraId="5AD0B7F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583C90D" w14:textId="77777777" w:rsidR="00D04DBA" w:rsidRPr="009E20AA" w:rsidRDefault="00D04DBA" w:rsidP="009E20AA">
            <w:pPr>
              <w:pStyle w:val="TAC"/>
              <w:rPr>
                <w:szCs w:val="18"/>
                <w:lang w:eastAsia="zh-CN"/>
              </w:rPr>
            </w:pPr>
            <w:r w:rsidRPr="009E20AA">
              <w:rPr>
                <w:lang w:eastAsia="zh-CN"/>
              </w:rPr>
              <w:t>CA_n48(2A)-n66A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BC4E80A" w14:textId="77777777" w:rsidR="00D04DBA" w:rsidRPr="009E20AA" w:rsidRDefault="00D04DBA" w:rsidP="009E20AA">
            <w:pPr>
              <w:pStyle w:val="TAC"/>
              <w:rPr>
                <w:szCs w:val="18"/>
                <w:lang w:eastAsia="zh-CN"/>
              </w:rPr>
            </w:pPr>
            <w:r w:rsidRPr="009E20AA">
              <w:rPr>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0C06AC31"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7087E22" w14:textId="77777777" w:rsidR="00D04DBA" w:rsidRPr="009E20AA" w:rsidRDefault="00D04DBA" w:rsidP="009E20AA">
            <w:pPr>
              <w:pStyle w:val="TAC"/>
              <w:rPr>
                <w:rFonts w:eastAsia="Yu Mincho"/>
                <w:szCs w:val="18"/>
              </w:rPr>
            </w:pPr>
            <w:r w:rsidRPr="009E20AA">
              <w:rPr>
                <w:lang w:eastAsia="zh-CN"/>
              </w:rPr>
              <w:t>See CA_n48(2A)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1BDBD03F" w14:textId="77777777" w:rsidR="00D04DBA" w:rsidRPr="009E20AA" w:rsidRDefault="00D04DBA" w:rsidP="009E20AA">
            <w:pPr>
              <w:pStyle w:val="TAC"/>
              <w:rPr>
                <w:szCs w:val="18"/>
                <w:lang w:eastAsia="zh-CN"/>
              </w:rPr>
            </w:pPr>
            <w:r w:rsidRPr="009E20AA">
              <w:rPr>
                <w:lang w:eastAsia="zh-CN"/>
              </w:rPr>
              <w:t>0</w:t>
            </w:r>
          </w:p>
        </w:tc>
      </w:tr>
      <w:tr w:rsidR="00D04DBA" w:rsidRPr="009E20AA" w14:paraId="73630FCE" w14:textId="77777777" w:rsidTr="00B41213">
        <w:trPr>
          <w:trHeight w:val="187"/>
        </w:trPr>
        <w:tc>
          <w:tcPr>
            <w:tcW w:w="1644" w:type="dxa"/>
            <w:vMerge/>
            <w:tcBorders>
              <w:left w:val="single" w:sz="4" w:space="0" w:color="auto"/>
              <w:right w:val="single" w:sz="4" w:space="0" w:color="auto"/>
            </w:tcBorders>
            <w:shd w:val="clear" w:color="auto" w:fill="auto"/>
          </w:tcPr>
          <w:p w14:paraId="142E1F41"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tcPr>
          <w:p w14:paraId="4871ADA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C1F7326"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D915B55"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69C69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0F53CE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2DD829"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8CA74DD"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9F20AAA"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590076E"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179E17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BCBC8F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3EA1FE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D7796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0582D2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1C8B30B"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4B89753A" w14:textId="77777777" w:rsidR="00D04DBA" w:rsidRPr="009E20AA" w:rsidRDefault="00D04DBA" w:rsidP="009E20AA">
            <w:pPr>
              <w:pStyle w:val="TAC"/>
              <w:rPr>
                <w:lang w:eastAsia="zh-CN"/>
              </w:rPr>
            </w:pPr>
          </w:p>
        </w:tc>
      </w:tr>
      <w:tr w:rsidR="00D04DBA" w:rsidRPr="009E20AA" w14:paraId="53B238C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623498"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4886E4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0FB896F" w14:textId="77777777" w:rsidR="00D04DBA" w:rsidRPr="009E20AA" w:rsidRDefault="00D04DBA" w:rsidP="009E20AA">
            <w:pPr>
              <w:pStyle w:val="TAC"/>
              <w:rPr>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CD459E4" w14:textId="77777777" w:rsidR="00D04DBA" w:rsidRPr="009E20AA" w:rsidRDefault="00D04DBA" w:rsidP="009E20AA">
            <w:pPr>
              <w:pStyle w:val="TAC"/>
              <w:rPr>
                <w:lang w:eastAsia="zh-CN"/>
              </w:rPr>
            </w:pPr>
            <w:r w:rsidRPr="009E20AA">
              <w:rPr>
                <w:lang w:eastAsia="zh-CN"/>
              </w:rPr>
              <w:t>See CA_n48(2A)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9894F40" w14:textId="77777777" w:rsidR="00D04DBA" w:rsidRPr="009E20AA" w:rsidRDefault="00D04DBA" w:rsidP="009E20AA">
            <w:pPr>
              <w:pStyle w:val="TAC"/>
              <w:rPr>
                <w:lang w:eastAsia="zh-CN"/>
              </w:rPr>
            </w:pPr>
            <w:r w:rsidRPr="009E20AA">
              <w:rPr>
                <w:lang w:eastAsia="zh-CN"/>
              </w:rPr>
              <w:t>1</w:t>
            </w:r>
          </w:p>
        </w:tc>
      </w:tr>
      <w:tr w:rsidR="00D04DBA" w:rsidRPr="009E20AA" w14:paraId="71189CA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38B455"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556B07C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6156017"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D14182F"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F0CE5F"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F29B966"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EBA624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5A4BE3"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61E1F7A"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3CAA6742"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04823F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A97D40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4DAD032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5ED26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DB9733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E868DC7" w14:textId="77777777" w:rsidR="00D04DBA" w:rsidRPr="009E20AA" w:rsidRDefault="00D04DBA" w:rsidP="009E20AA">
            <w:pPr>
              <w:pStyle w:val="TAC"/>
              <w:rPr>
                <w:lang w:eastAsia="zh-CN"/>
              </w:rPr>
            </w:pPr>
          </w:p>
        </w:tc>
        <w:tc>
          <w:tcPr>
            <w:tcW w:w="1487" w:type="dxa"/>
            <w:vMerge/>
            <w:tcBorders>
              <w:left w:val="single" w:sz="4" w:space="0" w:color="auto"/>
              <w:right w:val="single" w:sz="4" w:space="0" w:color="auto"/>
            </w:tcBorders>
            <w:shd w:val="clear" w:color="auto" w:fill="auto"/>
            <w:vAlign w:val="center"/>
          </w:tcPr>
          <w:p w14:paraId="4AF9ED7C" w14:textId="77777777" w:rsidR="00D04DBA" w:rsidRPr="009E20AA" w:rsidRDefault="00D04DBA" w:rsidP="009E20AA">
            <w:pPr>
              <w:pStyle w:val="TAC"/>
              <w:rPr>
                <w:lang w:eastAsia="zh-CN"/>
              </w:rPr>
            </w:pPr>
          </w:p>
        </w:tc>
      </w:tr>
      <w:tr w:rsidR="00D04DBA" w:rsidRPr="009E20AA" w14:paraId="56A75F7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83E1D50"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1F768E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B7FE312" w14:textId="77777777" w:rsidR="00D04DBA" w:rsidRPr="009E20AA" w:rsidRDefault="00D04DBA" w:rsidP="009E20AA">
            <w:pPr>
              <w:pStyle w:val="TAC"/>
              <w:rPr>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4370720" w14:textId="77777777" w:rsidR="00D04DBA" w:rsidRPr="009E20AA" w:rsidRDefault="00D04DBA" w:rsidP="009E20AA">
            <w:pPr>
              <w:pStyle w:val="TAC"/>
              <w:rPr>
                <w:lang w:eastAsia="zh-CN"/>
              </w:rPr>
            </w:pPr>
            <w:r w:rsidRPr="009E20AA">
              <w:rPr>
                <w:lang w:eastAsia="zh-CN"/>
              </w:rPr>
              <w:t>See CA_n48(2A)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E192B84" w14:textId="77777777" w:rsidR="00D04DBA" w:rsidRPr="009E20AA" w:rsidRDefault="00D04DBA" w:rsidP="009E20AA">
            <w:pPr>
              <w:pStyle w:val="TAC"/>
              <w:rPr>
                <w:lang w:eastAsia="zh-CN"/>
              </w:rPr>
            </w:pPr>
            <w:r w:rsidRPr="009E20AA">
              <w:rPr>
                <w:lang w:eastAsia="zh-CN"/>
              </w:rPr>
              <w:t>2</w:t>
            </w:r>
          </w:p>
        </w:tc>
      </w:tr>
      <w:tr w:rsidR="00D04DBA" w:rsidRPr="009E20AA" w14:paraId="7B9AEE6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E052885" w14:textId="77777777" w:rsidR="00D04DBA" w:rsidRPr="009E20AA" w:rsidRDefault="00D04DBA" w:rsidP="009E20AA">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56F0788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24D3AA5"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7CFB71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AFBD7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03EBA7"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4741758"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4B07538"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08DAEB3"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7673DC32"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5D35BD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876C2F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F2317C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305361FE"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9E3122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73B796B" w14:textId="77777777" w:rsidR="00D04DBA" w:rsidRPr="009E20AA" w:rsidRDefault="00D04DBA" w:rsidP="009E20AA">
            <w:pPr>
              <w:pStyle w:val="TAC"/>
              <w:rPr>
                <w:lang w:eastAsia="zh-CN"/>
              </w:rPr>
            </w:pPr>
          </w:p>
        </w:tc>
        <w:tc>
          <w:tcPr>
            <w:tcW w:w="1487" w:type="dxa"/>
            <w:vMerge/>
            <w:tcBorders>
              <w:left w:val="single" w:sz="4" w:space="0" w:color="auto"/>
              <w:right w:val="single" w:sz="4" w:space="0" w:color="auto"/>
            </w:tcBorders>
            <w:shd w:val="clear" w:color="auto" w:fill="auto"/>
            <w:vAlign w:val="center"/>
          </w:tcPr>
          <w:p w14:paraId="6FADDA41" w14:textId="77777777" w:rsidR="00D04DBA" w:rsidRPr="009E20AA" w:rsidRDefault="00D04DBA" w:rsidP="009E20AA">
            <w:pPr>
              <w:pStyle w:val="TAC"/>
              <w:rPr>
                <w:lang w:eastAsia="zh-CN"/>
              </w:rPr>
            </w:pPr>
          </w:p>
        </w:tc>
      </w:tr>
      <w:tr w:rsidR="00D04DBA" w:rsidRPr="009E20AA" w14:paraId="66EAEB86"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1B8590F" w14:textId="77777777" w:rsidR="00D04DBA" w:rsidRPr="009E20AA" w:rsidRDefault="00D04DBA" w:rsidP="009E20AA">
            <w:pPr>
              <w:pStyle w:val="TAC"/>
              <w:rPr>
                <w:szCs w:val="18"/>
                <w:lang w:eastAsia="zh-CN"/>
              </w:rPr>
            </w:pPr>
            <w:r w:rsidRPr="009E20AA">
              <w:rPr>
                <w:lang w:eastAsia="zh-CN"/>
              </w:rPr>
              <w:lastRenderedPageBreak/>
              <w:t>CA_n48(2A)-n70A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3D4920" w14:textId="77777777" w:rsidR="00D04DBA" w:rsidRPr="009E20AA" w:rsidRDefault="00D04DBA" w:rsidP="009E20AA">
            <w:pPr>
              <w:pStyle w:val="TAC"/>
              <w:rPr>
                <w:szCs w:val="18"/>
                <w:lang w:eastAsia="zh-CN"/>
              </w:rPr>
            </w:pPr>
            <w:r w:rsidRPr="009E20AA">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022B1EB5"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4B45B436" w14:textId="77777777" w:rsidR="00D04DBA" w:rsidRPr="009E20AA" w:rsidRDefault="00D04DBA" w:rsidP="009E20AA">
            <w:pPr>
              <w:pStyle w:val="TAC"/>
              <w:rPr>
                <w:rFonts w:eastAsia="Yu Mincho"/>
                <w:szCs w:val="18"/>
              </w:rPr>
            </w:pPr>
            <w:r w:rsidRPr="009E20AA">
              <w:rPr>
                <w:lang w:eastAsia="zh-CN"/>
              </w:rPr>
              <w:t>See CA_n48(2A) Bandwidth Combination Set 1 in Table 5.5A.2-1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4C1F46C6" w14:textId="77777777" w:rsidR="00D04DBA" w:rsidRPr="009E20AA" w:rsidRDefault="00D04DBA" w:rsidP="009E20AA">
            <w:pPr>
              <w:pStyle w:val="TAC"/>
              <w:rPr>
                <w:szCs w:val="18"/>
                <w:lang w:eastAsia="zh-CN"/>
              </w:rPr>
            </w:pPr>
            <w:r w:rsidRPr="009E20AA">
              <w:rPr>
                <w:lang w:eastAsia="zh-CN"/>
              </w:rPr>
              <w:t>0</w:t>
            </w:r>
          </w:p>
        </w:tc>
      </w:tr>
      <w:tr w:rsidR="00D04DBA" w:rsidRPr="009E20AA" w14:paraId="53AA40B9"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D5A6C76"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70FFE39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3CA7025" w14:textId="77777777" w:rsidR="00D04DBA" w:rsidRPr="009E20AA" w:rsidRDefault="00D04DBA" w:rsidP="009E20AA">
            <w:pPr>
              <w:pStyle w:val="TAC"/>
              <w:rPr>
                <w:szCs w:val="18"/>
                <w:lang w:eastAsia="zh-CN"/>
              </w:rPr>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83D0B18" w14:textId="77777777" w:rsidR="00D04DBA" w:rsidRPr="009E20AA" w:rsidRDefault="00D04DBA" w:rsidP="009E20AA">
            <w:pPr>
              <w:pStyle w:val="TAC"/>
              <w:rPr>
                <w:szCs w:val="18"/>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8DF4E6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9D02947"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1CC4A6F"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5503C4C" w14:textId="77777777" w:rsidR="00D04DBA" w:rsidRPr="009E20AA" w:rsidRDefault="00D04DBA" w:rsidP="009E20AA">
            <w:pPr>
              <w:pStyle w:val="TAC"/>
              <w:rPr>
                <w:szCs w:val="18"/>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25FD6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6769E4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FA2BF1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188CEA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86C066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3F5AD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08BC7E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801FA4"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074A97B2" w14:textId="77777777" w:rsidR="00D04DBA" w:rsidRPr="009E20AA" w:rsidRDefault="00D04DBA" w:rsidP="009E20AA">
            <w:pPr>
              <w:pStyle w:val="TAC"/>
              <w:rPr>
                <w:lang w:eastAsia="zh-CN"/>
              </w:rPr>
            </w:pPr>
          </w:p>
        </w:tc>
      </w:tr>
      <w:tr w:rsidR="00D04DBA" w:rsidRPr="009E20AA" w14:paraId="660E65F3"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581CC1D" w14:textId="77777777" w:rsidR="00D04DBA" w:rsidRPr="009E20AA" w:rsidRDefault="00D04DBA" w:rsidP="009E20AA">
            <w:pPr>
              <w:pStyle w:val="TAC"/>
              <w:rPr>
                <w:szCs w:val="18"/>
                <w:lang w:eastAsia="zh-CN"/>
              </w:rPr>
            </w:pPr>
            <w:r w:rsidRPr="009E20AA">
              <w:rPr>
                <w:lang w:eastAsia="en-GB"/>
              </w:rPr>
              <w:t>CA_n48(2A)-n71A</w:t>
            </w:r>
          </w:p>
        </w:tc>
        <w:tc>
          <w:tcPr>
            <w:tcW w:w="1382" w:type="dxa"/>
            <w:vMerge w:val="restart"/>
            <w:tcBorders>
              <w:top w:val="single" w:sz="4" w:space="0" w:color="auto"/>
              <w:left w:val="single" w:sz="4" w:space="0" w:color="auto"/>
              <w:right w:val="single" w:sz="4" w:space="0" w:color="auto"/>
            </w:tcBorders>
            <w:shd w:val="clear" w:color="auto" w:fill="auto"/>
          </w:tcPr>
          <w:p w14:paraId="1F806109" w14:textId="77777777" w:rsidR="00D04DBA" w:rsidRPr="009E20AA" w:rsidRDefault="00D04DBA" w:rsidP="009E20AA">
            <w:pPr>
              <w:pStyle w:val="TAC"/>
              <w:rPr>
                <w:szCs w:val="18"/>
                <w:lang w:eastAsia="zh-CN"/>
              </w:rPr>
            </w:pPr>
            <w:r w:rsidRPr="009E20AA">
              <w:rPr>
                <w:lang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B174A59" w14:textId="77777777" w:rsidR="00D04DBA" w:rsidRPr="009E20AA" w:rsidRDefault="00D04DBA" w:rsidP="009E20AA">
            <w:pPr>
              <w:pStyle w:val="TAC"/>
              <w:rPr>
                <w:szCs w:val="18"/>
                <w:lang w:eastAsia="zh-CN"/>
              </w:rPr>
            </w:pPr>
            <w:r w:rsidRPr="009E20AA">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678BF506" w14:textId="77777777" w:rsidR="00D04DBA" w:rsidRPr="009E20AA" w:rsidRDefault="00D04DBA" w:rsidP="009E20AA">
            <w:pPr>
              <w:pStyle w:val="TAC"/>
              <w:rPr>
                <w:rFonts w:eastAsia="Yu Mincho"/>
                <w:szCs w:val="18"/>
              </w:rPr>
            </w:pPr>
            <w:r w:rsidRPr="009E20AA">
              <w:rPr>
                <w:lang w:eastAsia="zh-CN"/>
              </w:rPr>
              <w:t>See CA_n48(2A) Bandwidth Combination Set 1 in Table 5.5A.2-1</w:t>
            </w:r>
          </w:p>
        </w:tc>
        <w:tc>
          <w:tcPr>
            <w:tcW w:w="1487" w:type="dxa"/>
            <w:vMerge w:val="restart"/>
            <w:tcBorders>
              <w:top w:val="single" w:sz="4" w:space="0" w:color="auto"/>
              <w:left w:val="single" w:sz="4" w:space="0" w:color="auto"/>
              <w:right w:val="single" w:sz="4" w:space="0" w:color="auto"/>
            </w:tcBorders>
            <w:shd w:val="clear" w:color="auto" w:fill="auto"/>
          </w:tcPr>
          <w:p w14:paraId="7F43C5F6" w14:textId="77777777" w:rsidR="00D04DBA" w:rsidRPr="009E20AA" w:rsidRDefault="00D04DBA" w:rsidP="009E20AA">
            <w:pPr>
              <w:pStyle w:val="TAC"/>
              <w:rPr>
                <w:szCs w:val="18"/>
                <w:lang w:eastAsia="zh-CN"/>
              </w:rPr>
            </w:pPr>
            <w:r w:rsidRPr="009E20AA">
              <w:rPr>
                <w:lang w:eastAsia="en-GB"/>
              </w:rPr>
              <w:t>0</w:t>
            </w:r>
          </w:p>
        </w:tc>
      </w:tr>
      <w:tr w:rsidR="00D04DBA" w:rsidRPr="009E20AA" w14:paraId="6FE09FB2"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16A1795" w14:textId="77777777" w:rsidR="00D04DBA" w:rsidRPr="009E20AA" w:rsidRDefault="00D04DBA" w:rsidP="009E20AA">
            <w:pPr>
              <w:pStyle w:val="TAC"/>
              <w:rPr>
                <w:lang w:eastAsia="zh-CN"/>
              </w:rPr>
            </w:pPr>
          </w:p>
        </w:tc>
        <w:tc>
          <w:tcPr>
            <w:tcW w:w="1382" w:type="dxa"/>
            <w:vMerge/>
            <w:tcBorders>
              <w:left w:val="single" w:sz="4" w:space="0" w:color="auto"/>
              <w:bottom w:val="nil"/>
              <w:right w:val="single" w:sz="4" w:space="0" w:color="auto"/>
            </w:tcBorders>
            <w:shd w:val="clear" w:color="auto" w:fill="auto"/>
          </w:tcPr>
          <w:p w14:paraId="6E179614"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9E56D23" w14:textId="77777777" w:rsidR="00D04DBA" w:rsidRPr="009E20AA" w:rsidRDefault="00D04DBA" w:rsidP="009E20AA">
            <w:pPr>
              <w:pStyle w:val="TAC"/>
              <w:rPr>
                <w:szCs w:val="18"/>
                <w:lang w:eastAsia="zh-CN"/>
              </w:rPr>
            </w:pPr>
            <w:r w:rsidRPr="009E20AA">
              <w:t>n71</w:t>
            </w:r>
          </w:p>
        </w:tc>
        <w:tc>
          <w:tcPr>
            <w:tcW w:w="671" w:type="dxa"/>
            <w:tcBorders>
              <w:top w:val="single" w:sz="4" w:space="0" w:color="auto"/>
              <w:left w:val="single" w:sz="4" w:space="0" w:color="auto"/>
              <w:bottom w:val="single" w:sz="4" w:space="0" w:color="auto"/>
              <w:right w:val="single" w:sz="4" w:space="0" w:color="auto"/>
            </w:tcBorders>
          </w:tcPr>
          <w:p w14:paraId="11989289" w14:textId="77777777" w:rsidR="00D04DBA" w:rsidRPr="009E20AA" w:rsidRDefault="00D04DBA" w:rsidP="009E20AA">
            <w:pPr>
              <w:pStyle w:val="TAC"/>
              <w:rPr>
                <w:szCs w:val="18"/>
                <w:lang w:eastAsia="zh-CN"/>
              </w:rPr>
            </w:pPr>
            <w:r w:rsidRPr="009E20AA">
              <w:t>5</w:t>
            </w:r>
          </w:p>
        </w:tc>
        <w:tc>
          <w:tcPr>
            <w:tcW w:w="672" w:type="dxa"/>
            <w:tcBorders>
              <w:top w:val="single" w:sz="4" w:space="0" w:color="auto"/>
              <w:left w:val="single" w:sz="4" w:space="0" w:color="auto"/>
              <w:bottom w:val="single" w:sz="4" w:space="0" w:color="auto"/>
              <w:right w:val="single" w:sz="4" w:space="0" w:color="auto"/>
            </w:tcBorders>
          </w:tcPr>
          <w:p w14:paraId="253A5BC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AE08CA2"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7FEF6E"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E111AD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1406A3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F36FF2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BE7E9F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077E4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985141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16047B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5ACFCE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86EB1DC" w14:textId="77777777" w:rsidR="00D04DBA" w:rsidRPr="009E20AA" w:rsidRDefault="00D04DBA" w:rsidP="009E20AA">
            <w:pPr>
              <w:pStyle w:val="TAC"/>
              <w:rPr>
                <w:rFonts w:eastAsia="Yu Mincho"/>
              </w:rPr>
            </w:pPr>
          </w:p>
        </w:tc>
        <w:tc>
          <w:tcPr>
            <w:tcW w:w="1487" w:type="dxa"/>
            <w:vMerge/>
            <w:tcBorders>
              <w:left w:val="single" w:sz="4" w:space="0" w:color="auto"/>
              <w:bottom w:val="nil"/>
              <w:right w:val="single" w:sz="4" w:space="0" w:color="auto"/>
            </w:tcBorders>
            <w:shd w:val="clear" w:color="auto" w:fill="auto"/>
          </w:tcPr>
          <w:p w14:paraId="59AA2880" w14:textId="77777777" w:rsidR="00D04DBA" w:rsidRPr="009E20AA" w:rsidRDefault="00D04DBA" w:rsidP="009E20AA">
            <w:pPr>
              <w:pStyle w:val="TAC"/>
              <w:rPr>
                <w:lang w:eastAsia="zh-CN"/>
              </w:rPr>
            </w:pPr>
          </w:p>
        </w:tc>
      </w:tr>
      <w:tr w:rsidR="00D04DBA" w:rsidRPr="009E20AA" w14:paraId="2A06DAC5"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781F43D" w14:textId="77777777" w:rsidR="00D04DBA" w:rsidRPr="009E20AA" w:rsidRDefault="00D04DBA" w:rsidP="009E20AA">
            <w:pPr>
              <w:pStyle w:val="TAC"/>
              <w:rPr>
                <w:lang w:eastAsia="zh-CN"/>
              </w:rPr>
            </w:pPr>
            <w:r w:rsidRPr="009E20AA">
              <w:rPr>
                <w:lang w:eastAsia="zh-CN"/>
              </w:rPr>
              <w:t>CA_n66A-n70A</w:t>
            </w:r>
          </w:p>
        </w:tc>
        <w:tc>
          <w:tcPr>
            <w:tcW w:w="1382" w:type="dxa"/>
            <w:tcBorders>
              <w:top w:val="single" w:sz="4" w:space="0" w:color="auto"/>
              <w:left w:val="single" w:sz="4" w:space="0" w:color="auto"/>
              <w:bottom w:val="nil"/>
              <w:right w:val="single" w:sz="4" w:space="0" w:color="auto"/>
            </w:tcBorders>
            <w:shd w:val="clear" w:color="auto" w:fill="auto"/>
          </w:tcPr>
          <w:p w14:paraId="2F839EC7" w14:textId="77777777" w:rsidR="00D04DBA" w:rsidRPr="009E20AA" w:rsidRDefault="00D04DBA" w:rsidP="009E20AA">
            <w:pPr>
              <w:pStyle w:val="TAC"/>
            </w:pPr>
            <w:r w:rsidRPr="009E20AA">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676F113B" w14:textId="77777777" w:rsidR="00D04DBA" w:rsidRPr="009E20AA" w:rsidRDefault="00D04DBA" w:rsidP="009E20AA">
            <w:pPr>
              <w:pStyle w:val="TAC"/>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AF4F59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27DECE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3F563D6"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03B20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0D1939B"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3186BDD"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AEECCD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635EA0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D5F69F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071837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DCC8E5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B7DAF5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BBAA9A"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4D8CB4F4" w14:textId="77777777" w:rsidR="00D04DBA" w:rsidRPr="009E20AA" w:rsidRDefault="00D04DBA" w:rsidP="009E20AA">
            <w:pPr>
              <w:pStyle w:val="TAC"/>
              <w:rPr>
                <w:lang w:eastAsia="zh-CN"/>
              </w:rPr>
            </w:pPr>
            <w:r w:rsidRPr="009E20AA">
              <w:rPr>
                <w:lang w:eastAsia="zh-CN"/>
              </w:rPr>
              <w:t>0</w:t>
            </w:r>
          </w:p>
        </w:tc>
      </w:tr>
      <w:tr w:rsidR="00D04DBA" w:rsidRPr="009E20AA" w14:paraId="27E4A8E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4038125"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57E5084"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09E3BD43" w14:textId="77777777" w:rsidR="00D04DBA" w:rsidRPr="009E20AA" w:rsidRDefault="00D04DBA" w:rsidP="009E20AA">
            <w:pPr>
              <w:pStyle w:val="TAC"/>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0E056A3"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684D8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1733B96"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C1E559"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5886AE9" w14:textId="77777777" w:rsidR="00D04DBA" w:rsidRPr="009E20AA" w:rsidRDefault="00D04DBA" w:rsidP="009E20AA">
            <w:pPr>
              <w:pStyle w:val="TAC"/>
              <w:rPr>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7A55E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93EFA1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0CA5B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03E05C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6710BF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9E41C8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F274A2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1555FBD"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6346A2E9" w14:textId="77777777" w:rsidR="00D04DBA" w:rsidRPr="009E20AA" w:rsidRDefault="00D04DBA" w:rsidP="009E20AA">
            <w:pPr>
              <w:pStyle w:val="TAC"/>
              <w:rPr>
                <w:rFonts w:eastAsia="Yu Mincho"/>
              </w:rPr>
            </w:pPr>
          </w:p>
        </w:tc>
      </w:tr>
      <w:tr w:rsidR="00D04DBA" w:rsidRPr="009E20AA" w14:paraId="3AE4E1A9" w14:textId="77777777" w:rsidTr="004A72C1">
        <w:trPr>
          <w:trHeight w:val="187"/>
        </w:trPr>
        <w:tc>
          <w:tcPr>
            <w:tcW w:w="1644" w:type="dxa"/>
            <w:tcBorders>
              <w:left w:val="single" w:sz="4" w:space="0" w:color="auto"/>
              <w:bottom w:val="nil"/>
              <w:right w:val="single" w:sz="4" w:space="0" w:color="auto"/>
            </w:tcBorders>
            <w:shd w:val="clear" w:color="auto" w:fill="auto"/>
          </w:tcPr>
          <w:p w14:paraId="0A305ABF" w14:textId="77777777" w:rsidR="00D04DBA" w:rsidRPr="009E20AA" w:rsidRDefault="00D04DBA" w:rsidP="009E20AA">
            <w:pPr>
              <w:pStyle w:val="TAC"/>
              <w:rPr>
                <w:lang w:eastAsia="zh-CN"/>
              </w:rPr>
            </w:pPr>
            <w:r w:rsidRPr="009E20AA">
              <w:rPr>
                <w:lang w:eastAsia="zh-CN"/>
              </w:rPr>
              <w:t>CA_n66B-n70A</w:t>
            </w:r>
          </w:p>
        </w:tc>
        <w:tc>
          <w:tcPr>
            <w:tcW w:w="1382" w:type="dxa"/>
            <w:tcBorders>
              <w:left w:val="single" w:sz="4" w:space="0" w:color="auto"/>
              <w:bottom w:val="nil"/>
              <w:right w:val="single" w:sz="4" w:space="0" w:color="auto"/>
            </w:tcBorders>
            <w:shd w:val="clear" w:color="auto" w:fill="auto"/>
          </w:tcPr>
          <w:p w14:paraId="7C160708"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7418C034" w14:textId="77777777" w:rsidR="00D04DBA" w:rsidRPr="009E20AA" w:rsidRDefault="00D04DBA" w:rsidP="009E20AA">
            <w:pPr>
              <w:pStyle w:val="TAC"/>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492864B" w14:textId="77777777" w:rsidR="00D04DBA" w:rsidRPr="009E20AA" w:rsidRDefault="00D04DBA" w:rsidP="009E20AA">
            <w:pPr>
              <w:pStyle w:val="TAC"/>
              <w:rPr>
                <w:rFonts w:eastAsia="Yu Mincho"/>
              </w:rPr>
            </w:pPr>
            <w:r w:rsidRPr="009E20AA">
              <w:rPr>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3436F1BE" w14:textId="77777777" w:rsidR="00D04DBA" w:rsidRPr="009E20AA" w:rsidRDefault="00D04DBA" w:rsidP="009E20AA">
            <w:pPr>
              <w:pStyle w:val="TAC"/>
              <w:rPr>
                <w:lang w:eastAsia="zh-CN"/>
              </w:rPr>
            </w:pPr>
            <w:r w:rsidRPr="009E20AA">
              <w:rPr>
                <w:lang w:eastAsia="zh-CN"/>
              </w:rPr>
              <w:t>0</w:t>
            </w:r>
          </w:p>
        </w:tc>
      </w:tr>
      <w:tr w:rsidR="00D04DBA" w:rsidRPr="009E20AA" w14:paraId="6138A68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9B1EFDA"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A4B67C5"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79D8C7DB" w14:textId="77777777" w:rsidR="00D04DBA" w:rsidRPr="009E20AA" w:rsidRDefault="00D04DBA" w:rsidP="009E20AA">
            <w:pPr>
              <w:pStyle w:val="TAC"/>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C780DDB"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B8303F"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1FC8BC"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4CB36"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D49435" w14:textId="77777777" w:rsidR="00D04DBA" w:rsidRPr="009E20AA" w:rsidRDefault="00D04DBA" w:rsidP="009E20AA">
            <w:pPr>
              <w:pStyle w:val="TAC"/>
              <w:rPr>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469AEF"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9B288F5"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13CF97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B3A471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5C6B59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31597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74119F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8F0C3A"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55D4D693" w14:textId="77777777" w:rsidR="00D04DBA" w:rsidRPr="009E20AA" w:rsidRDefault="00D04DBA" w:rsidP="009E20AA">
            <w:pPr>
              <w:pStyle w:val="TAC"/>
              <w:rPr>
                <w:rFonts w:eastAsia="Yu Mincho"/>
              </w:rPr>
            </w:pPr>
          </w:p>
        </w:tc>
      </w:tr>
      <w:tr w:rsidR="00D04DBA" w:rsidRPr="009E20AA" w14:paraId="71CFC448" w14:textId="77777777" w:rsidTr="004A72C1">
        <w:trPr>
          <w:trHeight w:val="187"/>
        </w:trPr>
        <w:tc>
          <w:tcPr>
            <w:tcW w:w="1644" w:type="dxa"/>
            <w:tcBorders>
              <w:left w:val="single" w:sz="4" w:space="0" w:color="auto"/>
              <w:bottom w:val="nil"/>
              <w:right w:val="single" w:sz="4" w:space="0" w:color="auto"/>
            </w:tcBorders>
            <w:shd w:val="clear" w:color="auto" w:fill="auto"/>
          </w:tcPr>
          <w:p w14:paraId="5558B2A6" w14:textId="77777777" w:rsidR="00D04DBA" w:rsidRPr="009E20AA" w:rsidRDefault="00D04DBA" w:rsidP="009E20AA">
            <w:pPr>
              <w:pStyle w:val="TAC"/>
              <w:rPr>
                <w:lang w:eastAsia="zh-CN"/>
              </w:rPr>
            </w:pPr>
            <w:r w:rsidRPr="009E20AA">
              <w:rPr>
                <w:lang w:eastAsia="zh-CN"/>
              </w:rPr>
              <w:t>CA_n66(2A)-n70A</w:t>
            </w:r>
          </w:p>
        </w:tc>
        <w:tc>
          <w:tcPr>
            <w:tcW w:w="1382" w:type="dxa"/>
            <w:tcBorders>
              <w:left w:val="single" w:sz="4" w:space="0" w:color="auto"/>
              <w:bottom w:val="nil"/>
              <w:right w:val="single" w:sz="4" w:space="0" w:color="auto"/>
            </w:tcBorders>
            <w:shd w:val="clear" w:color="auto" w:fill="auto"/>
          </w:tcPr>
          <w:p w14:paraId="46CA79F3" w14:textId="77777777" w:rsidR="00D04DBA" w:rsidRPr="009E20AA" w:rsidRDefault="00D04DBA" w:rsidP="009E20AA">
            <w:pPr>
              <w:pStyle w:val="TAC"/>
            </w:pPr>
            <w:r w:rsidRPr="009E20AA">
              <w:rPr>
                <w:lang w:eastAsia="zh-CN"/>
              </w:rPr>
              <w:t>-</w:t>
            </w:r>
          </w:p>
        </w:tc>
        <w:tc>
          <w:tcPr>
            <w:tcW w:w="671" w:type="dxa"/>
            <w:tcBorders>
              <w:left w:val="single" w:sz="4" w:space="0" w:color="auto"/>
              <w:bottom w:val="single" w:sz="4" w:space="0" w:color="auto"/>
              <w:right w:val="single" w:sz="4" w:space="0" w:color="auto"/>
            </w:tcBorders>
          </w:tcPr>
          <w:p w14:paraId="60B52B7A" w14:textId="77777777" w:rsidR="00D04DBA" w:rsidRPr="009E20AA" w:rsidRDefault="00D04DBA" w:rsidP="009E20AA">
            <w:pPr>
              <w:pStyle w:val="TAC"/>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2151DD1C" w14:textId="77777777" w:rsidR="00D04DBA" w:rsidRPr="009E20AA" w:rsidRDefault="00D04DBA" w:rsidP="009E20AA">
            <w:pPr>
              <w:pStyle w:val="TAC"/>
              <w:rPr>
                <w:rFonts w:eastAsia="Yu Mincho"/>
              </w:rPr>
            </w:pPr>
            <w:r w:rsidRPr="009E20AA">
              <w:rPr>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C9C4354" w14:textId="77777777" w:rsidR="00D04DBA" w:rsidRPr="009E20AA" w:rsidRDefault="00D04DBA" w:rsidP="009E20AA">
            <w:pPr>
              <w:pStyle w:val="TAC"/>
              <w:rPr>
                <w:lang w:eastAsia="zh-CN"/>
              </w:rPr>
            </w:pPr>
            <w:r w:rsidRPr="009E20AA">
              <w:rPr>
                <w:lang w:eastAsia="zh-CN"/>
              </w:rPr>
              <w:t>0</w:t>
            </w:r>
          </w:p>
        </w:tc>
      </w:tr>
      <w:tr w:rsidR="009E20AA" w:rsidRPr="009E20AA" w14:paraId="23B54B60" w14:textId="77777777" w:rsidTr="009E20AA">
        <w:trPr>
          <w:trHeight w:val="187"/>
        </w:trPr>
        <w:tc>
          <w:tcPr>
            <w:tcW w:w="1644" w:type="dxa"/>
            <w:tcBorders>
              <w:top w:val="nil"/>
              <w:left w:val="single" w:sz="4" w:space="0" w:color="auto"/>
              <w:bottom w:val="single" w:sz="4" w:space="0" w:color="auto"/>
              <w:right w:val="single" w:sz="4" w:space="0" w:color="auto"/>
            </w:tcBorders>
            <w:shd w:val="clear" w:color="auto" w:fill="auto"/>
          </w:tcPr>
          <w:p w14:paraId="4AA9E508"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44CE1"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6FC63FEF" w14:textId="77777777" w:rsidR="00D04DBA" w:rsidRPr="009E20AA" w:rsidRDefault="00D04DBA" w:rsidP="009E20AA">
            <w:pPr>
              <w:pStyle w:val="TAC"/>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98C1"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E3F15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610B"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02A97D2"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0F2F4E" w14:textId="77777777" w:rsidR="00D04DBA" w:rsidRPr="009E20AA" w:rsidRDefault="00D04DBA" w:rsidP="009E20AA">
            <w:pPr>
              <w:pStyle w:val="TAC"/>
              <w:rPr>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968FE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4D1BCFE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F03F78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3D019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D72D32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91A413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F45164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87565B6"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6ACBB395" w14:textId="77777777" w:rsidR="00D04DBA" w:rsidRPr="009E20AA" w:rsidRDefault="00D04DBA" w:rsidP="009E20AA">
            <w:pPr>
              <w:pStyle w:val="TAC"/>
              <w:rPr>
                <w:rFonts w:eastAsia="Yu Mincho"/>
              </w:rPr>
            </w:pPr>
          </w:p>
        </w:tc>
      </w:tr>
      <w:tr w:rsidR="00D04DBA" w:rsidRPr="009E20AA" w14:paraId="6CA6ED6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D19593E" w14:textId="77777777" w:rsidR="00D04DBA" w:rsidRPr="009E20AA" w:rsidRDefault="00D04DBA" w:rsidP="009E20AA">
            <w:pPr>
              <w:pStyle w:val="TAC"/>
              <w:rPr>
                <w:lang w:eastAsia="zh-CN"/>
              </w:rPr>
            </w:pPr>
            <w:r w:rsidRPr="009E20AA">
              <w:rPr>
                <w:lang w:eastAsia="zh-CN"/>
              </w:rPr>
              <w:t>CA_n66A-n71A</w:t>
            </w:r>
          </w:p>
        </w:tc>
        <w:tc>
          <w:tcPr>
            <w:tcW w:w="1382" w:type="dxa"/>
            <w:tcBorders>
              <w:top w:val="single" w:sz="4" w:space="0" w:color="auto"/>
              <w:left w:val="single" w:sz="4" w:space="0" w:color="auto"/>
              <w:bottom w:val="nil"/>
              <w:right w:val="single" w:sz="4" w:space="0" w:color="auto"/>
            </w:tcBorders>
            <w:shd w:val="clear" w:color="auto" w:fill="auto"/>
          </w:tcPr>
          <w:p w14:paraId="5081A8A4" w14:textId="77777777" w:rsidR="00D04DBA" w:rsidRPr="009E20AA" w:rsidRDefault="00D04DBA" w:rsidP="009E20AA">
            <w:pPr>
              <w:pStyle w:val="TAC"/>
            </w:pPr>
            <w:r w:rsidRPr="009E20AA">
              <w:rPr>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192F8501" w14:textId="77777777" w:rsidR="00D04DBA" w:rsidRPr="009E20AA" w:rsidRDefault="00D04DBA" w:rsidP="009E20AA">
            <w:pPr>
              <w:pStyle w:val="TAC"/>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F0E40A4"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0D2C624"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0848DD"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E034CF"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56999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64F8FD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54D5430"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2A39AA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97154C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BCF560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231EC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A61B8C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1F97797"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4A6DAD87" w14:textId="77777777" w:rsidR="00D04DBA" w:rsidRPr="009E20AA" w:rsidRDefault="00D04DBA" w:rsidP="009E20AA">
            <w:pPr>
              <w:pStyle w:val="TAC"/>
              <w:rPr>
                <w:lang w:eastAsia="zh-CN"/>
              </w:rPr>
            </w:pPr>
            <w:r w:rsidRPr="009E20AA">
              <w:rPr>
                <w:lang w:eastAsia="zh-CN"/>
              </w:rPr>
              <w:t>0</w:t>
            </w:r>
          </w:p>
        </w:tc>
      </w:tr>
      <w:tr w:rsidR="009E20AA" w:rsidRPr="009E20AA" w14:paraId="70B42549" w14:textId="77777777" w:rsidTr="009E20AA">
        <w:trPr>
          <w:trHeight w:val="187"/>
        </w:trPr>
        <w:tc>
          <w:tcPr>
            <w:tcW w:w="1644" w:type="dxa"/>
            <w:tcBorders>
              <w:top w:val="nil"/>
              <w:left w:val="single" w:sz="4" w:space="0" w:color="auto"/>
              <w:bottom w:val="nil"/>
              <w:right w:val="single" w:sz="4" w:space="0" w:color="auto"/>
            </w:tcBorders>
            <w:shd w:val="clear" w:color="auto" w:fill="auto"/>
          </w:tcPr>
          <w:p w14:paraId="5AEF898C" w14:textId="77777777" w:rsidR="00D04DBA" w:rsidRPr="009E20AA" w:rsidRDefault="00D04DBA" w:rsidP="009E20AA">
            <w:pPr>
              <w:pStyle w:val="TAC"/>
              <w:rPr>
                <w:lang w:eastAsia="zh-CN"/>
              </w:rPr>
            </w:pPr>
          </w:p>
        </w:tc>
        <w:tc>
          <w:tcPr>
            <w:tcW w:w="1382" w:type="dxa"/>
            <w:tcBorders>
              <w:top w:val="nil"/>
              <w:left w:val="single" w:sz="4" w:space="0" w:color="auto"/>
              <w:bottom w:val="nil"/>
              <w:right w:val="single" w:sz="4" w:space="0" w:color="auto"/>
            </w:tcBorders>
            <w:shd w:val="clear" w:color="auto" w:fill="auto"/>
          </w:tcPr>
          <w:p w14:paraId="327CB1FA"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74C48FCB" w14:textId="77777777" w:rsidR="00D04DBA" w:rsidRPr="009E20AA" w:rsidRDefault="00D04DBA" w:rsidP="009E20AA">
            <w:pPr>
              <w:pStyle w:val="TAC"/>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3CD65F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CE95DE"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584243"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F2CB4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6DFCF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C8EB88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A4A8F6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96C334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6F7912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288F3D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AFE60A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BCDFA2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803433A"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2036C870" w14:textId="77777777" w:rsidR="00D04DBA" w:rsidRPr="009E20AA" w:rsidRDefault="00D04DBA" w:rsidP="009E20AA">
            <w:pPr>
              <w:pStyle w:val="TAC"/>
              <w:rPr>
                <w:rFonts w:eastAsia="Yu Mincho"/>
              </w:rPr>
            </w:pPr>
          </w:p>
        </w:tc>
      </w:tr>
      <w:tr w:rsidR="009E20AA" w:rsidRPr="009E20AA" w14:paraId="63FC3DAC" w14:textId="77777777" w:rsidTr="009E20AA">
        <w:trPr>
          <w:trHeight w:val="187"/>
        </w:trPr>
        <w:tc>
          <w:tcPr>
            <w:tcW w:w="1644" w:type="dxa"/>
            <w:tcBorders>
              <w:top w:val="nil"/>
              <w:left w:val="single" w:sz="4" w:space="0" w:color="auto"/>
              <w:bottom w:val="nil"/>
              <w:right w:val="single" w:sz="4" w:space="0" w:color="auto"/>
            </w:tcBorders>
            <w:shd w:val="clear" w:color="auto" w:fill="auto"/>
          </w:tcPr>
          <w:p w14:paraId="38557DC5" w14:textId="77777777" w:rsidR="000102FE" w:rsidRPr="009E20AA" w:rsidRDefault="000102FE" w:rsidP="009E20AA">
            <w:pPr>
              <w:pStyle w:val="TAC"/>
              <w:rPr>
                <w:lang w:eastAsia="zh-CN"/>
              </w:rPr>
            </w:pPr>
          </w:p>
        </w:tc>
        <w:tc>
          <w:tcPr>
            <w:tcW w:w="1382" w:type="dxa"/>
            <w:tcBorders>
              <w:top w:val="nil"/>
              <w:left w:val="single" w:sz="4" w:space="0" w:color="auto"/>
              <w:bottom w:val="nil"/>
              <w:right w:val="single" w:sz="4" w:space="0" w:color="auto"/>
            </w:tcBorders>
            <w:shd w:val="clear" w:color="auto" w:fill="auto"/>
          </w:tcPr>
          <w:p w14:paraId="42C6B4D9" w14:textId="77777777" w:rsidR="000102FE" w:rsidRPr="009E20AA" w:rsidRDefault="000102FE"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5C14D135" w14:textId="2D0A1AF3" w:rsidR="000102FE" w:rsidRPr="009E20AA" w:rsidRDefault="000102FE"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5AAB912" w14:textId="77B897B1" w:rsidR="000102FE" w:rsidRPr="009E20AA" w:rsidRDefault="000102FE"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18AA0B6" w14:textId="7FA06313" w:rsidR="000102FE" w:rsidRPr="009E20AA" w:rsidRDefault="000102FE"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E44304B" w14:textId="4705C0D2" w:rsidR="000102FE" w:rsidRPr="009E20AA" w:rsidRDefault="000102FE"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FDA6B4" w14:textId="42C307F0" w:rsidR="000102FE" w:rsidRPr="009E20AA" w:rsidRDefault="000102FE"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5F13217" w14:textId="4F145F3F" w:rsidR="000102FE" w:rsidRPr="009E20AA" w:rsidRDefault="000102FE"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11B6903" w14:textId="5B96E4A7" w:rsidR="000102FE" w:rsidRPr="009E20AA" w:rsidRDefault="000102FE"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398449A" w14:textId="46CEC2AB" w:rsidR="000102FE" w:rsidRPr="009E20AA" w:rsidRDefault="000102FE" w:rsidP="009E20AA">
            <w:pPr>
              <w:pStyle w:val="TAC"/>
              <w:rPr>
                <w:rFonts w:eastAsia="Yu Mincho"/>
              </w:rPr>
            </w:pPr>
            <w:r w:rsidRPr="009E20AA">
              <w:rPr>
                <w:rFonts w:eastAsia="SimSun"/>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38C776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ECC8264"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B316B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F7A280A"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5EFA2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2AE6615" w14:textId="77777777" w:rsidR="000102FE" w:rsidRPr="009E20AA" w:rsidRDefault="000102FE"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178EFFE9" w14:textId="050EF876" w:rsidR="000102FE" w:rsidRPr="009E20AA" w:rsidRDefault="000102FE" w:rsidP="009E20AA">
            <w:pPr>
              <w:pStyle w:val="TAC"/>
              <w:rPr>
                <w:rFonts w:eastAsia="Yu Mincho"/>
              </w:rPr>
            </w:pPr>
            <w:r w:rsidRPr="009E20AA">
              <w:rPr>
                <w:rFonts w:eastAsia="SimSun"/>
                <w:lang w:eastAsia="zh-CN"/>
              </w:rPr>
              <w:t>1</w:t>
            </w:r>
          </w:p>
        </w:tc>
      </w:tr>
      <w:tr w:rsidR="000102FE" w:rsidRPr="009E20AA" w14:paraId="072AA20A"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B504785" w14:textId="77777777" w:rsidR="000102FE" w:rsidRPr="009E20AA" w:rsidRDefault="000102FE"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1D48C30" w14:textId="77777777" w:rsidR="000102FE" w:rsidRPr="009E20AA" w:rsidRDefault="000102FE"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212E33C" w14:textId="2A5E6E48" w:rsidR="000102FE" w:rsidRPr="009E20AA" w:rsidRDefault="000102FE" w:rsidP="009E20AA">
            <w:pPr>
              <w:pStyle w:val="TAC"/>
              <w:rPr>
                <w:lang w:eastAsia="zh-CN"/>
              </w:rPr>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79A42772" w14:textId="03B98877" w:rsidR="000102FE" w:rsidRPr="009E20AA" w:rsidRDefault="000102FE"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298A3887" w14:textId="7FB4FB91" w:rsidR="000102FE" w:rsidRPr="009E20AA" w:rsidRDefault="000102FE"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A74D1D" w14:textId="5D23EEAC" w:rsidR="000102FE" w:rsidRPr="009E20AA" w:rsidRDefault="000102FE"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46229B" w14:textId="46882635" w:rsidR="000102FE" w:rsidRPr="009E20AA" w:rsidRDefault="000102FE"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CAA82AD" w14:textId="77777777" w:rsidR="000102FE" w:rsidRPr="009E20AA" w:rsidRDefault="000102FE"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464160B" w14:textId="77777777" w:rsidR="000102FE" w:rsidRPr="009E20AA" w:rsidRDefault="000102FE"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EAE6CC0"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8EE9E6"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9B008D3"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14F728C"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FEA5446"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BB00575" w14:textId="77777777" w:rsidR="000102FE" w:rsidRPr="009E20AA" w:rsidRDefault="000102FE"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ACE0F13" w14:textId="77777777" w:rsidR="000102FE" w:rsidRPr="009E20AA" w:rsidRDefault="000102FE"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4E25473C" w14:textId="77777777" w:rsidR="000102FE" w:rsidRPr="009E20AA" w:rsidRDefault="000102FE" w:rsidP="009E20AA">
            <w:pPr>
              <w:pStyle w:val="TAC"/>
              <w:rPr>
                <w:rFonts w:eastAsia="Yu Mincho"/>
              </w:rPr>
            </w:pPr>
          </w:p>
        </w:tc>
      </w:tr>
      <w:tr w:rsidR="00D04DBA" w:rsidRPr="009E20AA" w14:paraId="5F60FD1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56E284A" w14:textId="55B77BD6" w:rsidR="00D04DBA" w:rsidRPr="009E20AA" w:rsidRDefault="00D04DBA" w:rsidP="009E20AA">
            <w:pPr>
              <w:pStyle w:val="TAC"/>
              <w:rPr>
                <w:lang w:eastAsia="zh-CN"/>
              </w:rPr>
            </w:pPr>
            <w:r w:rsidRPr="009E20AA">
              <w:rPr>
                <w:lang w:eastAsia="zh-CN"/>
              </w:rPr>
              <w:t>CA_n66A-n71(2A)</w:t>
            </w:r>
          </w:p>
        </w:tc>
        <w:tc>
          <w:tcPr>
            <w:tcW w:w="1382" w:type="dxa"/>
            <w:vMerge w:val="restart"/>
            <w:tcBorders>
              <w:top w:val="nil"/>
              <w:left w:val="single" w:sz="4" w:space="0" w:color="auto"/>
              <w:right w:val="single" w:sz="4" w:space="0" w:color="auto"/>
            </w:tcBorders>
            <w:shd w:val="clear" w:color="auto" w:fill="auto"/>
          </w:tcPr>
          <w:p w14:paraId="3E0C5355" w14:textId="77777777" w:rsidR="00D04DBA" w:rsidRPr="009E20AA" w:rsidRDefault="00D04DBA" w:rsidP="009E20AA">
            <w:pPr>
              <w:pStyle w:val="TAC"/>
              <w:rPr>
                <w:szCs w:val="18"/>
              </w:rPr>
            </w:pPr>
            <w:r w:rsidRPr="009E20AA">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79E5C369"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8683AF"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976CA30"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373F6C"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B88DD9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CAA9F8A"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8B719E6"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36938D6"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B650F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B4E05C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B41680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740DD9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E81A5C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C268EF" w14:textId="77777777" w:rsidR="00D04DBA" w:rsidRPr="009E20AA" w:rsidRDefault="00D04DBA" w:rsidP="009E20AA">
            <w:pPr>
              <w:pStyle w:val="TAC"/>
              <w:rPr>
                <w:rFonts w:eastAsia="Yu Mincho"/>
              </w:rPr>
            </w:pPr>
          </w:p>
        </w:tc>
        <w:tc>
          <w:tcPr>
            <w:tcW w:w="1487" w:type="dxa"/>
            <w:vMerge w:val="restart"/>
            <w:tcBorders>
              <w:top w:val="nil"/>
              <w:left w:val="single" w:sz="4" w:space="0" w:color="auto"/>
              <w:right w:val="single" w:sz="4" w:space="0" w:color="auto"/>
            </w:tcBorders>
            <w:shd w:val="clear" w:color="auto" w:fill="auto"/>
          </w:tcPr>
          <w:p w14:paraId="03409356" w14:textId="77777777" w:rsidR="00D04DBA" w:rsidRPr="009E20AA" w:rsidRDefault="00D04DBA" w:rsidP="009E20AA">
            <w:pPr>
              <w:pStyle w:val="TAC"/>
              <w:rPr>
                <w:rFonts w:eastAsia="Yu Mincho"/>
              </w:rPr>
            </w:pPr>
            <w:r w:rsidRPr="009E20AA">
              <w:rPr>
                <w:rFonts w:eastAsia="Yu Mincho"/>
              </w:rPr>
              <w:t>0</w:t>
            </w:r>
          </w:p>
        </w:tc>
      </w:tr>
      <w:tr w:rsidR="00D04DBA" w:rsidRPr="009E20AA" w14:paraId="55459442" w14:textId="77777777" w:rsidTr="004A72C1">
        <w:trPr>
          <w:trHeight w:val="187"/>
        </w:trPr>
        <w:tc>
          <w:tcPr>
            <w:tcW w:w="1644" w:type="dxa"/>
            <w:vMerge/>
            <w:tcBorders>
              <w:left w:val="single" w:sz="4" w:space="0" w:color="auto"/>
              <w:right w:val="single" w:sz="4" w:space="0" w:color="auto"/>
            </w:tcBorders>
            <w:shd w:val="clear" w:color="auto" w:fill="auto"/>
          </w:tcPr>
          <w:p w14:paraId="26DB4E8E"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6616238"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2101E6DF" w14:textId="77777777" w:rsidR="00D04DBA" w:rsidRPr="009E20AA" w:rsidRDefault="00D04DBA" w:rsidP="009E20AA">
            <w:pPr>
              <w:pStyle w:val="TAC"/>
              <w:rPr>
                <w:lang w:eastAsia="zh-CN"/>
              </w:rPr>
            </w:pPr>
            <w:r w:rsidRPr="009E20AA">
              <w:rPr>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6102BB66" w14:textId="77777777" w:rsidR="00D04DBA" w:rsidRPr="009E20AA" w:rsidRDefault="00D04DBA" w:rsidP="009E20AA">
            <w:pPr>
              <w:pStyle w:val="TAC"/>
              <w:rPr>
                <w:rFonts w:eastAsia="Yu Mincho"/>
              </w:rPr>
            </w:pPr>
            <w:r w:rsidRPr="009E20AA">
              <w:rPr>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40DC0F59" w14:textId="77777777" w:rsidR="00D04DBA" w:rsidRPr="009E20AA" w:rsidRDefault="00D04DBA" w:rsidP="009E20AA">
            <w:pPr>
              <w:pStyle w:val="TAC"/>
              <w:rPr>
                <w:rFonts w:eastAsia="Yu Mincho"/>
              </w:rPr>
            </w:pPr>
          </w:p>
        </w:tc>
      </w:tr>
      <w:tr w:rsidR="00D04DBA" w:rsidRPr="009E20AA" w14:paraId="23A66254" w14:textId="77777777" w:rsidTr="004A72C1">
        <w:trPr>
          <w:trHeight w:val="187"/>
        </w:trPr>
        <w:tc>
          <w:tcPr>
            <w:tcW w:w="1644" w:type="dxa"/>
            <w:vMerge/>
            <w:tcBorders>
              <w:left w:val="single" w:sz="4" w:space="0" w:color="auto"/>
              <w:right w:val="single" w:sz="4" w:space="0" w:color="auto"/>
            </w:tcBorders>
            <w:shd w:val="clear" w:color="auto" w:fill="auto"/>
          </w:tcPr>
          <w:p w14:paraId="69559A64" w14:textId="77777777" w:rsidR="00D04DBA" w:rsidRPr="009E20AA" w:rsidRDefault="00D04DBA" w:rsidP="009E20AA">
            <w:pPr>
              <w:pStyle w:val="TAC"/>
              <w:rPr>
                <w:lang w:eastAsia="zh-CN"/>
              </w:rPr>
            </w:pPr>
          </w:p>
        </w:tc>
        <w:tc>
          <w:tcPr>
            <w:tcW w:w="1382" w:type="dxa"/>
            <w:vMerge w:val="restart"/>
            <w:tcBorders>
              <w:top w:val="nil"/>
              <w:left w:val="single" w:sz="4" w:space="0" w:color="auto"/>
              <w:right w:val="single" w:sz="4" w:space="0" w:color="auto"/>
            </w:tcBorders>
            <w:shd w:val="clear" w:color="auto" w:fill="auto"/>
          </w:tcPr>
          <w:p w14:paraId="1410D62F" w14:textId="77777777" w:rsidR="00D04DBA" w:rsidRPr="009E20AA" w:rsidRDefault="00D04DBA" w:rsidP="009E20AA">
            <w:pPr>
              <w:pStyle w:val="TAC"/>
            </w:pPr>
            <w:r w:rsidRPr="009E20AA">
              <w:rPr>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64F5731B" w14:textId="77777777" w:rsidR="00D04DBA" w:rsidRPr="009E20AA" w:rsidRDefault="00D04DBA" w:rsidP="009E20AA">
            <w:pPr>
              <w:pStyle w:val="TAC"/>
              <w:rPr>
                <w:lang w:eastAsia="zh-CN"/>
              </w:rPr>
            </w:pPr>
            <w:r w:rsidRPr="009E20AA">
              <w:rPr>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374DCF31"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F12525C"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CEE58CE"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D1B85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98E153" w14:textId="77777777" w:rsidR="00D04DBA" w:rsidRPr="009E20AA" w:rsidRDefault="00D04DBA" w:rsidP="009E20AA">
            <w:pPr>
              <w:pStyle w:val="TAC"/>
              <w:rPr>
                <w:lang w:eastAsia="zh-CN"/>
              </w:rPr>
            </w:pPr>
            <w:r w:rsidRPr="009E20AA">
              <w:rPr>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A092E8D" w14:textId="77777777" w:rsidR="00D04DBA" w:rsidRPr="009E20AA" w:rsidRDefault="00D04DBA" w:rsidP="009E20AA">
            <w:pPr>
              <w:pStyle w:val="TAC"/>
              <w:rPr>
                <w:lang w:eastAsia="zh-CN"/>
              </w:rPr>
            </w:pPr>
            <w:r w:rsidRPr="009E20AA">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D4BCBBC" w14:textId="77777777" w:rsidR="00D04DBA" w:rsidRPr="009E20AA" w:rsidRDefault="00D04DBA" w:rsidP="009E20AA">
            <w:pPr>
              <w:pStyle w:val="TAC"/>
              <w:rPr>
                <w:rFonts w:eastAsia="Yu Mincho"/>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FD3D68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CD9836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F92232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45ADC1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CB956A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D3E6D1B" w14:textId="77777777" w:rsidR="00D04DBA" w:rsidRPr="009E20AA" w:rsidRDefault="00D04DBA" w:rsidP="009E20AA">
            <w:pPr>
              <w:pStyle w:val="TAC"/>
              <w:rPr>
                <w:rFonts w:eastAsia="Yu Mincho"/>
              </w:rPr>
            </w:pPr>
          </w:p>
        </w:tc>
        <w:tc>
          <w:tcPr>
            <w:tcW w:w="1487" w:type="dxa"/>
            <w:vMerge w:val="restart"/>
            <w:tcBorders>
              <w:top w:val="nil"/>
              <w:left w:val="single" w:sz="4" w:space="0" w:color="auto"/>
              <w:right w:val="single" w:sz="4" w:space="0" w:color="auto"/>
            </w:tcBorders>
            <w:shd w:val="clear" w:color="auto" w:fill="auto"/>
          </w:tcPr>
          <w:p w14:paraId="0EEC8B3D" w14:textId="77777777" w:rsidR="00D04DBA" w:rsidRPr="009E20AA" w:rsidRDefault="00D04DBA" w:rsidP="009E20AA">
            <w:pPr>
              <w:pStyle w:val="TAC"/>
              <w:rPr>
                <w:rFonts w:eastAsia="Yu Mincho"/>
              </w:rPr>
            </w:pPr>
            <w:r w:rsidRPr="009E20AA">
              <w:rPr>
                <w:rFonts w:eastAsia="Yu Mincho"/>
              </w:rPr>
              <w:t>1</w:t>
            </w:r>
          </w:p>
        </w:tc>
      </w:tr>
      <w:tr w:rsidR="00D04DBA" w:rsidRPr="009E20AA" w14:paraId="34CA0643"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116E8B6"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6EA70C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0AF6246B" w14:textId="77777777" w:rsidR="00D04DBA" w:rsidRPr="009E20AA" w:rsidRDefault="00D04DBA" w:rsidP="009E20AA">
            <w:pPr>
              <w:pStyle w:val="TAC"/>
              <w:rPr>
                <w:lang w:eastAsia="zh-CN"/>
              </w:rPr>
            </w:pPr>
            <w:r w:rsidRPr="009E20AA">
              <w:rPr>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1FDFDC56" w14:textId="77777777" w:rsidR="00D04DBA" w:rsidRPr="009E20AA" w:rsidRDefault="00D04DBA" w:rsidP="009E20AA">
            <w:pPr>
              <w:pStyle w:val="TAC"/>
              <w:rPr>
                <w:rFonts w:eastAsia="Yu Mincho"/>
              </w:rPr>
            </w:pPr>
            <w:r w:rsidRPr="009E20AA">
              <w:rPr>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14A34F" w14:textId="77777777" w:rsidR="00D04DBA" w:rsidRPr="009E20AA" w:rsidRDefault="00D04DBA" w:rsidP="009E20AA">
            <w:pPr>
              <w:pStyle w:val="TAC"/>
              <w:rPr>
                <w:rFonts w:eastAsia="Yu Mincho"/>
              </w:rPr>
            </w:pPr>
          </w:p>
        </w:tc>
      </w:tr>
      <w:tr w:rsidR="00D04DBA" w:rsidRPr="009E20AA" w14:paraId="4198840D" w14:textId="77777777" w:rsidTr="004A72C1">
        <w:trPr>
          <w:trHeight w:val="187"/>
        </w:trPr>
        <w:tc>
          <w:tcPr>
            <w:tcW w:w="1644" w:type="dxa"/>
            <w:tcBorders>
              <w:left w:val="single" w:sz="4" w:space="0" w:color="auto"/>
              <w:bottom w:val="nil"/>
              <w:right w:val="single" w:sz="4" w:space="0" w:color="auto"/>
            </w:tcBorders>
            <w:shd w:val="clear" w:color="auto" w:fill="auto"/>
          </w:tcPr>
          <w:p w14:paraId="455EF5C8" w14:textId="77777777" w:rsidR="00D04DBA" w:rsidRPr="009E20AA" w:rsidRDefault="00D04DBA" w:rsidP="009E20AA">
            <w:pPr>
              <w:pStyle w:val="TAC"/>
              <w:rPr>
                <w:lang w:eastAsia="zh-CN"/>
              </w:rPr>
            </w:pPr>
            <w:r w:rsidRPr="009E20AA">
              <w:rPr>
                <w:lang w:eastAsia="zh-CN"/>
              </w:rPr>
              <w:t>CA_n66(2A)-n71A</w:t>
            </w:r>
          </w:p>
        </w:tc>
        <w:tc>
          <w:tcPr>
            <w:tcW w:w="1382" w:type="dxa"/>
            <w:tcBorders>
              <w:left w:val="single" w:sz="4" w:space="0" w:color="auto"/>
              <w:bottom w:val="nil"/>
              <w:right w:val="single" w:sz="4" w:space="0" w:color="auto"/>
            </w:tcBorders>
            <w:shd w:val="clear" w:color="auto" w:fill="auto"/>
          </w:tcPr>
          <w:p w14:paraId="6707D165" w14:textId="77777777" w:rsidR="00D04DBA" w:rsidRPr="009E20AA" w:rsidRDefault="00D04DBA" w:rsidP="009E20AA">
            <w:pPr>
              <w:pStyle w:val="TAC"/>
            </w:pPr>
            <w:r w:rsidRPr="009E20AA">
              <w:rPr>
                <w:lang w:eastAsia="zh-CN"/>
              </w:rPr>
              <w:t>CA_n66A-n71A</w:t>
            </w:r>
          </w:p>
        </w:tc>
        <w:tc>
          <w:tcPr>
            <w:tcW w:w="671" w:type="dxa"/>
            <w:tcBorders>
              <w:left w:val="single" w:sz="4" w:space="0" w:color="auto"/>
              <w:bottom w:val="single" w:sz="4" w:space="0" w:color="auto"/>
              <w:right w:val="single" w:sz="4" w:space="0" w:color="auto"/>
            </w:tcBorders>
          </w:tcPr>
          <w:p w14:paraId="31F9046E" w14:textId="77777777" w:rsidR="00D04DBA" w:rsidRPr="009E20AA" w:rsidRDefault="00D04DBA" w:rsidP="009E20AA">
            <w:pPr>
              <w:pStyle w:val="TAC"/>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392BC9A7" w14:textId="77777777" w:rsidR="00D04DBA" w:rsidRPr="009E20AA" w:rsidRDefault="00D04DBA" w:rsidP="009E20AA">
            <w:pPr>
              <w:pStyle w:val="TAC"/>
              <w:rPr>
                <w:rFonts w:eastAsia="Yu Mincho"/>
              </w:rPr>
            </w:pPr>
            <w:r w:rsidRPr="009E20AA">
              <w:rPr>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FE3CF67" w14:textId="77777777" w:rsidR="00D04DBA" w:rsidRPr="009E20AA" w:rsidRDefault="00D04DBA" w:rsidP="009E20AA">
            <w:pPr>
              <w:pStyle w:val="TAC"/>
              <w:rPr>
                <w:lang w:eastAsia="zh-CN"/>
              </w:rPr>
            </w:pPr>
            <w:r w:rsidRPr="009E20AA">
              <w:rPr>
                <w:lang w:eastAsia="zh-CN"/>
              </w:rPr>
              <w:t>0</w:t>
            </w:r>
          </w:p>
        </w:tc>
      </w:tr>
      <w:tr w:rsidR="00D04DBA" w:rsidRPr="009E20AA" w14:paraId="37711D83"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0EB434"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623DB53"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18A1CDFB" w14:textId="77777777" w:rsidR="00D04DBA" w:rsidRPr="009E20AA" w:rsidRDefault="00D04DBA" w:rsidP="009E20AA">
            <w:pPr>
              <w:pStyle w:val="TAC"/>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1267CCF6"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32EA461"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64DAC2"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28FCD2"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77F4E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AFB426C"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42FF07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E29E1A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7C268E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3F70B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4D2D2B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6E9F0C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7C79ECB"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4023C609" w14:textId="77777777" w:rsidR="00D04DBA" w:rsidRPr="009E20AA" w:rsidRDefault="00D04DBA" w:rsidP="009E20AA">
            <w:pPr>
              <w:pStyle w:val="TAC"/>
              <w:rPr>
                <w:rFonts w:eastAsia="Yu Mincho"/>
              </w:rPr>
            </w:pPr>
          </w:p>
        </w:tc>
      </w:tr>
      <w:tr w:rsidR="00D04DBA" w:rsidRPr="009E20AA" w14:paraId="706DFCB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0986070E" w14:textId="77777777" w:rsidR="00D04DBA" w:rsidRPr="009E20AA" w:rsidRDefault="00D04DBA" w:rsidP="009E20AA">
            <w:pPr>
              <w:pStyle w:val="TAC"/>
              <w:rPr>
                <w:lang w:eastAsia="zh-CN"/>
              </w:rPr>
            </w:pPr>
            <w:r w:rsidRPr="009E20AA">
              <w:rPr>
                <w:lang w:eastAsia="zh-CN"/>
              </w:rPr>
              <w:t>CA_n66(2A)-n71(2A)</w:t>
            </w:r>
          </w:p>
        </w:tc>
        <w:tc>
          <w:tcPr>
            <w:tcW w:w="1382" w:type="dxa"/>
            <w:vMerge w:val="restart"/>
            <w:tcBorders>
              <w:top w:val="nil"/>
              <w:left w:val="single" w:sz="4" w:space="0" w:color="auto"/>
              <w:right w:val="single" w:sz="4" w:space="0" w:color="auto"/>
            </w:tcBorders>
            <w:shd w:val="clear" w:color="auto" w:fill="auto"/>
          </w:tcPr>
          <w:p w14:paraId="75C95D1A" w14:textId="77777777" w:rsidR="00D04DBA" w:rsidRPr="009E20AA" w:rsidRDefault="00D04DBA" w:rsidP="009E20AA">
            <w:pPr>
              <w:pStyle w:val="TAC"/>
            </w:pPr>
            <w:r w:rsidRPr="009E20AA">
              <w:rPr>
                <w:lang w:eastAsia="zh-CN"/>
              </w:rPr>
              <w:t>CA_n66A-n71A</w:t>
            </w:r>
          </w:p>
        </w:tc>
        <w:tc>
          <w:tcPr>
            <w:tcW w:w="671" w:type="dxa"/>
            <w:tcBorders>
              <w:left w:val="single" w:sz="4" w:space="0" w:color="auto"/>
              <w:bottom w:val="single" w:sz="4" w:space="0" w:color="auto"/>
              <w:right w:val="single" w:sz="4" w:space="0" w:color="auto"/>
            </w:tcBorders>
          </w:tcPr>
          <w:p w14:paraId="4905B76A" w14:textId="77777777" w:rsidR="00D04DBA" w:rsidRPr="009E20AA" w:rsidRDefault="00D04DBA" w:rsidP="009E20AA">
            <w:pPr>
              <w:pStyle w:val="TAC"/>
              <w:rPr>
                <w:lang w:eastAsia="zh-CN"/>
              </w:rPr>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B5A38D8" w14:textId="77777777" w:rsidR="00D04DBA" w:rsidRPr="009E20AA" w:rsidRDefault="00D04DBA" w:rsidP="009E20AA">
            <w:pPr>
              <w:pStyle w:val="TAC"/>
              <w:rPr>
                <w:rFonts w:eastAsia="Yu Mincho"/>
                <w:szCs w:val="18"/>
              </w:rPr>
            </w:pPr>
            <w:r w:rsidRPr="009E20AA">
              <w:t>See CA_n66(2A) Bandwidth Combination Set 1 in Table 5.5A.2-1</w:t>
            </w:r>
          </w:p>
        </w:tc>
        <w:tc>
          <w:tcPr>
            <w:tcW w:w="1487" w:type="dxa"/>
            <w:vMerge w:val="restart"/>
            <w:tcBorders>
              <w:top w:val="nil"/>
              <w:left w:val="single" w:sz="4" w:space="0" w:color="auto"/>
              <w:right w:val="single" w:sz="4" w:space="0" w:color="auto"/>
            </w:tcBorders>
            <w:shd w:val="clear" w:color="auto" w:fill="auto"/>
          </w:tcPr>
          <w:p w14:paraId="4F43A06B" w14:textId="77777777" w:rsidR="00D04DBA" w:rsidRPr="009E20AA" w:rsidRDefault="00D04DBA" w:rsidP="009E20AA">
            <w:pPr>
              <w:pStyle w:val="TAC"/>
              <w:rPr>
                <w:rFonts w:eastAsia="Yu Mincho"/>
              </w:rPr>
            </w:pPr>
            <w:r w:rsidRPr="009E20AA">
              <w:rPr>
                <w:rFonts w:eastAsia="Yu Mincho"/>
              </w:rPr>
              <w:t>0</w:t>
            </w:r>
          </w:p>
        </w:tc>
      </w:tr>
      <w:tr w:rsidR="00D04DBA" w:rsidRPr="009E20AA" w14:paraId="6CA5A22E"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684DC2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FDF4AB"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36A028AD" w14:textId="77777777" w:rsidR="00D04DBA" w:rsidRPr="009E20AA" w:rsidRDefault="00D04DBA" w:rsidP="009E20AA">
            <w:pPr>
              <w:pStyle w:val="TAC"/>
              <w:rPr>
                <w:lang w:eastAsia="zh-CN"/>
              </w:rPr>
            </w:pPr>
            <w:r w:rsidRPr="009E20AA">
              <w:rPr>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394545B2" w14:textId="77777777" w:rsidR="00D04DBA" w:rsidRPr="009E20AA" w:rsidRDefault="00D04DBA" w:rsidP="009E20AA">
            <w:pPr>
              <w:pStyle w:val="TAC"/>
              <w:rPr>
                <w:rFonts w:eastAsia="Yu Mincho"/>
                <w:szCs w:val="18"/>
              </w:rPr>
            </w:pPr>
            <w:r w:rsidRPr="009E20AA">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18F9721" w14:textId="77777777" w:rsidR="00D04DBA" w:rsidRPr="009E20AA" w:rsidRDefault="00D04DBA" w:rsidP="009E20AA">
            <w:pPr>
              <w:pStyle w:val="TAC"/>
              <w:rPr>
                <w:rFonts w:eastAsia="Yu Mincho"/>
              </w:rPr>
            </w:pPr>
          </w:p>
        </w:tc>
      </w:tr>
      <w:tr w:rsidR="00D04DBA" w:rsidRPr="009E20AA" w14:paraId="2CAA0960" w14:textId="77777777" w:rsidTr="004A72C1">
        <w:trPr>
          <w:trHeight w:val="187"/>
        </w:trPr>
        <w:tc>
          <w:tcPr>
            <w:tcW w:w="1644" w:type="dxa"/>
            <w:tcBorders>
              <w:left w:val="single" w:sz="4" w:space="0" w:color="auto"/>
              <w:bottom w:val="nil"/>
              <w:right w:val="single" w:sz="4" w:space="0" w:color="auto"/>
            </w:tcBorders>
            <w:shd w:val="clear" w:color="auto" w:fill="auto"/>
          </w:tcPr>
          <w:p w14:paraId="294BACB5" w14:textId="77777777" w:rsidR="00D04DBA" w:rsidRPr="009E20AA" w:rsidRDefault="00D04DBA" w:rsidP="009E20AA">
            <w:pPr>
              <w:pStyle w:val="TAC"/>
              <w:rPr>
                <w:lang w:eastAsia="zh-CN"/>
              </w:rPr>
            </w:pPr>
            <w:r w:rsidRPr="009E20AA">
              <w:rPr>
                <w:lang w:eastAsia="zh-CN"/>
              </w:rPr>
              <w:t>CA_n66B-n71A</w:t>
            </w:r>
          </w:p>
        </w:tc>
        <w:tc>
          <w:tcPr>
            <w:tcW w:w="1382" w:type="dxa"/>
            <w:tcBorders>
              <w:left w:val="single" w:sz="4" w:space="0" w:color="auto"/>
              <w:bottom w:val="nil"/>
              <w:right w:val="single" w:sz="4" w:space="0" w:color="auto"/>
            </w:tcBorders>
            <w:shd w:val="clear" w:color="auto" w:fill="auto"/>
          </w:tcPr>
          <w:p w14:paraId="572D681B" w14:textId="77777777" w:rsidR="00D04DBA" w:rsidRPr="009E20AA" w:rsidRDefault="00D04DBA" w:rsidP="009E20AA">
            <w:pPr>
              <w:pStyle w:val="TAC"/>
            </w:pPr>
            <w:r w:rsidRPr="009E20AA">
              <w:rPr>
                <w:lang w:eastAsia="zh-CN"/>
              </w:rPr>
              <w:t>CA_n66A-n71A</w:t>
            </w:r>
          </w:p>
        </w:tc>
        <w:tc>
          <w:tcPr>
            <w:tcW w:w="671" w:type="dxa"/>
            <w:tcBorders>
              <w:left w:val="single" w:sz="4" w:space="0" w:color="auto"/>
              <w:bottom w:val="single" w:sz="4" w:space="0" w:color="auto"/>
              <w:right w:val="single" w:sz="4" w:space="0" w:color="auto"/>
            </w:tcBorders>
          </w:tcPr>
          <w:p w14:paraId="03FFB12C" w14:textId="77777777" w:rsidR="00D04DBA" w:rsidRPr="009E20AA" w:rsidRDefault="00D04DBA" w:rsidP="009E20AA">
            <w:pPr>
              <w:pStyle w:val="TAC"/>
            </w:pPr>
            <w:r w:rsidRPr="009E20AA">
              <w:rPr>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033CA4E7" w14:textId="77777777" w:rsidR="00D04DBA" w:rsidRPr="009E20AA" w:rsidRDefault="00D04DBA" w:rsidP="009E20AA">
            <w:pPr>
              <w:pStyle w:val="TAC"/>
              <w:rPr>
                <w:rFonts w:eastAsia="Yu Mincho"/>
              </w:rPr>
            </w:pPr>
            <w:r w:rsidRPr="009E20AA">
              <w:rPr>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488EE312" w14:textId="77777777" w:rsidR="00D04DBA" w:rsidRPr="009E20AA" w:rsidRDefault="00D04DBA" w:rsidP="009E20AA">
            <w:pPr>
              <w:pStyle w:val="TAC"/>
              <w:rPr>
                <w:lang w:eastAsia="zh-CN"/>
              </w:rPr>
            </w:pPr>
            <w:r w:rsidRPr="009E20AA">
              <w:rPr>
                <w:lang w:eastAsia="zh-CN"/>
              </w:rPr>
              <w:t>0</w:t>
            </w:r>
          </w:p>
        </w:tc>
      </w:tr>
      <w:tr w:rsidR="00D04DBA" w:rsidRPr="009E20AA" w14:paraId="5309389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2367E92"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A26095"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23602127" w14:textId="77777777" w:rsidR="00D04DBA" w:rsidRPr="009E20AA" w:rsidRDefault="00D04DBA" w:rsidP="009E20AA">
            <w:pPr>
              <w:pStyle w:val="TAC"/>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9E493A9"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01809B"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755B"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335DCA1"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45DEBA7"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2262403"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C403F5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7CB961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8490EB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5C6B56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32A4DB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8F3634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C339A70"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12B8B520" w14:textId="77777777" w:rsidR="00D04DBA" w:rsidRPr="009E20AA" w:rsidRDefault="00D04DBA" w:rsidP="009E20AA">
            <w:pPr>
              <w:pStyle w:val="TAC"/>
              <w:rPr>
                <w:rFonts w:eastAsia="Yu Mincho"/>
              </w:rPr>
            </w:pPr>
          </w:p>
        </w:tc>
      </w:tr>
      <w:tr w:rsidR="00D04DBA" w:rsidRPr="009E20AA" w14:paraId="6B9612CA"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CD840D" w14:textId="77777777" w:rsidR="00D04DBA" w:rsidRPr="009E20AA" w:rsidRDefault="00D04DBA" w:rsidP="009E20AA">
            <w:pPr>
              <w:pStyle w:val="TAC"/>
              <w:rPr>
                <w:lang w:eastAsia="zh-CN"/>
              </w:rPr>
            </w:pPr>
            <w:r w:rsidRPr="009E20AA">
              <w:rPr>
                <w:lang w:eastAsia="zh-CN"/>
              </w:rPr>
              <w:t>CA_n70A-n71A</w:t>
            </w:r>
          </w:p>
        </w:tc>
        <w:tc>
          <w:tcPr>
            <w:tcW w:w="1382" w:type="dxa"/>
            <w:tcBorders>
              <w:top w:val="single" w:sz="4" w:space="0" w:color="auto"/>
              <w:left w:val="single" w:sz="4" w:space="0" w:color="auto"/>
              <w:bottom w:val="nil"/>
              <w:right w:val="single" w:sz="4" w:space="0" w:color="auto"/>
            </w:tcBorders>
            <w:shd w:val="clear" w:color="auto" w:fill="auto"/>
          </w:tcPr>
          <w:p w14:paraId="1E4FB639" w14:textId="77777777" w:rsidR="00D04DBA" w:rsidRPr="009E20AA" w:rsidRDefault="00D04DBA" w:rsidP="009E20AA">
            <w:pPr>
              <w:pStyle w:val="TAC"/>
            </w:pPr>
            <w:r w:rsidRPr="009E20AA">
              <w:rPr>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730E77D4" w14:textId="77777777" w:rsidR="00D04DBA" w:rsidRPr="009E20AA" w:rsidRDefault="00D04DBA" w:rsidP="009E20AA">
            <w:pPr>
              <w:pStyle w:val="TAC"/>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D17F907"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B94281"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393B36"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7A15345" w14:textId="77777777" w:rsidR="00D04DBA" w:rsidRPr="009E20AA" w:rsidRDefault="00D04DBA" w:rsidP="009E20AA">
            <w:pPr>
              <w:pStyle w:val="TAC"/>
              <w:rPr>
                <w:vertAlign w:val="superscript"/>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30450EF" w14:textId="77777777" w:rsidR="00D04DBA" w:rsidRPr="009E20AA" w:rsidRDefault="00D04DBA" w:rsidP="009E20AA">
            <w:pPr>
              <w:pStyle w:val="TAC"/>
              <w:rPr>
                <w:vertAlign w:val="superscript"/>
                <w:lang w:eastAsia="zh-CN"/>
              </w:rPr>
            </w:pPr>
            <w:r w:rsidRPr="009E20AA">
              <w:rPr>
                <w:lang w:eastAsia="zh-CN"/>
              </w:rPr>
              <w:t>25</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A1DCFB"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7A7623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B6F104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D02DC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379687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3AA4F9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7BD097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A20BC07" w14:textId="77777777" w:rsidR="00D04DBA" w:rsidRPr="009E20AA" w:rsidRDefault="00D04DBA" w:rsidP="009E20AA">
            <w:pPr>
              <w:pStyle w:val="TAC"/>
              <w:rPr>
                <w:rFonts w:eastAsia="Yu Mincho"/>
              </w:rPr>
            </w:pPr>
          </w:p>
        </w:tc>
        <w:tc>
          <w:tcPr>
            <w:tcW w:w="1487" w:type="dxa"/>
            <w:tcBorders>
              <w:top w:val="single" w:sz="4" w:space="0" w:color="auto"/>
              <w:left w:val="single" w:sz="4" w:space="0" w:color="auto"/>
              <w:bottom w:val="nil"/>
              <w:right w:val="single" w:sz="4" w:space="0" w:color="auto"/>
            </w:tcBorders>
            <w:shd w:val="clear" w:color="auto" w:fill="auto"/>
          </w:tcPr>
          <w:p w14:paraId="74DA08F2" w14:textId="77777777" w:rsidR="00D04DBA" w:rsidRPr="009E20AA" w:rsidRDefault="00D04DBA" w:rsidP="009E20AA">
            <w:pPr>
              <w:pStyle w:val="TAC"/>
              <w:rPr>
                <w:lang w:eastAsia="zh-CN"/>
              </w:rPr>
            </w:pPr>
            <w:r w:rsidRPr="009E20AA">
              <w:rPr>
                <w:lang w:eastAsia="zh-CN"/>
              </w:rPr>
              <w:t>0</w:t>
            </w:r>
          </w:p>
        </w:tc>
      </w:tr>
      <w:tr w:rsidR="00D04DBA" w:rsidRPr="009E20AA" w14:paraId="7B985DB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75BB85B"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4BC6755"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1AD4ED7D" w14:textId="77777777" w:rsidR="00D04DBA" w:rsidRPr="009E20AA" w:rsidRDefault="00D04DBA" w:rsidP="009E20AA">
            <w:pPr>
              <w:pStyle w:val="TAC"/>
            </w:pPr>
            <w:r w:rsidRPr="009E20AA">
              <w:rPr>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75A7A46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B5C0FDD"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D96D85"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4B7829"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4D8581"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140759B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9098FA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ED7FEA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F50837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ED0346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47690B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39B3CD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6578BA19" w14:textId="77777777" w:rsidR="00D04DBA" w:rsidRPr="009E20AA" w:rsidRDefault="00D04DBA" w:rsidP="009E20AA">
            <w:pPr>
              <w:pStyle w:val="TAC"/>
              <w:rPr>
                <w:rFonts w:eastAsia="Yu Mincho"/>
              </w:rPr>
            </w:pPr>
          </w:p>
        </w:tc>
        <w:tc>
          <w:tcPr>
            <w:tcW w:w="1487" w:type="dxa"/>
            <w:tcBorders>
              <w:top w:val="nil"/>
              <w:left w:val="single" w:sz="4" w:space="0" w:color="auto"/>
              <w:bottom w:val="single" w:sz="4" w:space="0" w:color="auto"/>
              <w:right w:val="single" w:sz="4" w:space="0" w:color="auto"/>
            </w:tcBorders>
            <w:shd w:val="clear" w:color="auto" w:fill="auto"/>
          </w:tcPr>
          <w:p w14:paraId="6388364F" w14:textId="77777777" w:rsidR="00D04DBA" w:rsidRPr="009E20AA" w:rsidRDefault="00D04DBA" w:rsidP="009E20AA">
            <w:pPr>
              <w:pStyle w:val="TAC"/>
              <w:rPr>
                <w:rFonts w:eastAsia="Yu Mincho"/>
              </w:rPr>
            </w:pPr>
          </w:p>
        </w:tc>
      </w:tr>
      <w:tr w:rsidR="00D04DBA" w:rsidRPr="009E20AA" w14:paraId="6BAFC14A"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F515B8E" w14:textId="77777777" w:rsidR="00D04DBA" w:rsidRPr="009E20AA" w:rsidRDefault="00D04DBA" w:rsidP="009E20AA">
            <w:pPr>
              <w:pStyle w:val="TAC"/>
              <w:rPr>
                <w:szCs w:val="18"/>
                <w:lang w:eastAsia="zh-CN"/>
              </w:rPr>
            </w:pPr>
            <w:r w:rsidRPr="009E20AA">
              <w:rPr>
                <w:lang w:eastAsia="zh-CN"/>
              </w:rPr>
              <w:t>CA_n70A-n71A(2A)</w:t>
            </w:r>
          </w:p>
        </w:tc>
        <w:tc>
          <w:tcPr>
            <w:tcW w:w="1382" w:type="dxa"/>
            <w:vMerge w:val="restart"/>
            <w:tcBorders>
              <w:top w:val="nil"/>
              <w:left w:val="single" w:sz="4" w:space="0" w:color="auto"/>
              <w:right w:val="single" w:sz="4" w:space="0" w:color="auto"/>
            </w:tcBorders>
            <w:shd w:val="clear" w:color="auto" w:fill="auto"/>
          </w:tcPr>
          <w:p w14:paraId="0F32111C" w14:textId="77777777" w:rsidR="00D04DBA" w:rsidRPr="009E20AA" w:rsidRDefault="00D04DBA" w:rsidP="009E20AA">
            <w:pPr>
              <w:pStyle w:val="TAC"/>
              <w:rPr>
                <w:szCs w:val="18"/>
              </w:rPr>
            </w:pPr>
            <w:r w:rsidRPr="009E20AA">
              <w:rPr>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0EC70D55" w14:textId="77777777" w:rsidR="00D04DBA" w:rsidRPr="009E20AA" w:rsidRDefault="00D04DBA" w:rsidP="009E20AA">
            <w:pPr>
              <w:pStyle w:val="TAC"/>
              <w:rPr>
                <w:lang w:eastAsia="zh-CN"/>
              </w:rPr>
            </w:pPr>
            <w:r w:rsidRPr="009E20AA">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557252A"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3960F8"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34A0A72"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7F9719" w14:textId="77777777" w:rsidR="00D04DBA" w:rsidRPr="009E20AA" w:rsidRDefault="00D04DBA" w:rsidP="009E20AA">
            <w:pPr>
              <w:pStyle w:val="TAC"/>
              <w:rPr>
                <w:lang w:eastAsia="zh-CN"/>
              </w:rPr>
            </w:pPr>
            <w:r w:rsidRPr="009E20AA">
              <w:rPr>
                <w:lang w:eastAsia="zh-CN"/>
              </w:rPr>
              <w:t>20</w:t>
            </w:r>
            <w:r w:rsidRPr="009E20AA">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BD47232"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02DD962"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9F949C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B8F8A6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CBDF6C7"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EB0E3D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321AE1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E213D7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C3EE6A7" w14:textId="77777777" w:rsidR="00D04DBA" w:rsidRPr="009E20AA" w:rsidRDefault="00D04DBA" w:rsidP="009E20AA">
            <w:pPr>
              <w:pStyle w:val="TAC"/>
              <w:rPr>
                <w:rFonts w:eastAsia="Yu Mincho"/>
              </w:rPr>
            </w:pPr>
          </w:p>
        </w:tc>
        <w:tc>
          <w:tcPr>
            <w:tcW w:w="1487" w:type="dxa"/>
            <w:vMerge w:val="restart"/>
            <w:tcBorders>
              <w:top w:val="nil"/>
              <w:left w:val="single" w:sz="4" w:space="0" w:color="auto"/>
              <w:right w:val="single" w:sz="4" w:space="0" w:color="auto"/>
            </w:tcBorders>
            <w:shd w:val="clear" w:color="auto" w:fill="auto"/>
          </w:tcPr>
          <w:p w14:paraId="54235CE6" w14:textId="77777777" w:rsidR="00D04DBA" w:rsidRPr="009E20AA" w:rsidRDefault="00D04DBA" w:rsidP="009E20AA">
            <w:pPr>
              <w:pStyle w:val="TAC"/>
              <w:rPr>
                <w:rFonts w:eastAsia="Yu Mincho"/>
              </w:rPr>
            </w:pPr>
            <w:r w:rsidRPr="009E20AA">
              <w:rPr>
                <w:rFonts w:eastAsia="Yu Mincho"/>
              </w:rPr>
              <w:t>0</w:t>
            </w:r>
          </w:p>
        </w:tc>
      </w:tr>
      <w:tr w:rsidR="00D04DBA" w:rsidRPr="009E20AA" w14:paraId="68D04DE0"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509716A3" w14:textId="77777777" w:rsidR="00D04DBA" w:rsidRPr="009E20AA" w:rsidRDefault="00D04DBA" w:rsidP="009E20AA">
            <w:pPr>
              <w:pStyle w:val="TAC"/>
              <w:rPr>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F4C54A3"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E57E0DC" w14:textId="77777777" w:rsidR="00D04DBA" w:rsidRPr="009E20AA" w:rsidRDefault="00D04DBA" w:rsidP="009E20AA">
            <w:pPr>
              <w:pStyle w:val="TAC"/>
              <w:rPr>
                <w:lang w:eastAsia="zh-CN"/>
              </w:rPr>
            </w:pPr>
            <w:r w:rsidRPr="009E20AA">
              <w:rPr>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4C5A2420" w14:textId="77777777" w:rsidR="00D04DBA" w:rsidRPr="009E20AA" w:rsidRDefault="00D04DBA" w:rsidP="009E20AA">
            <w:pPr>
              <w:pStyle w:val="TAC"/>
              <w:rPr>
                <w:rFonts w:eastAsia="Yu Mincho"/>
                <w:szCs w:val="18"/>
              </w:rPr>
            </w:pPr>
            <w:r w:rsidRPr="009E20AA">
              <w:rPr>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928AF0D" w14:textId="77777777" w:rsidR="00D04DBA" w:rsidRPr="009E20AA" w:rsidRDefault="00D04DBA" w:rsidP="009E20AA">
            <w:pPr>
              <w:pStyle w:val="TAC"/>
              <w:rPr>
                <w:rFonts w:eastAsia="Yu Mincho"/>
              </w:rPr>
            </w:pPr>
          </w:p>
        </w:tc>
      </w:tr>
      <w:tr w:rsidR="00D04DBA" w:rsidRPr="009E20AA" w14:paraId="33894D9A" w14:textId="77777777" w:rsidTr="004A72C1">
        <w:trPr>
          <w:trHeight w:val="187"/>
        </w:trPr>
        <w:tc>
          <w:tcPr>
            <w:tcW w:w="1644" w:type="dxa"/>
            <w:tcBorders>
              <w:left w:val="single" w:sz="4" w:space="0" w:color="auto"/>
              <w:bottom w:val="nil"/>
              <w:right w:val="single" w:sz="4" w:space="0" w:color="auto"/>
            </w:tcBorders>
            <w:shd w:val="clear" w:color="auto" w:fill="auto"/>
          </w:tcPr>
          <w:p w14:paraId="1A488782" w14:textId="77777777" w:rsidR="00D04DBA" w:rsidRPr="009E20AA" w:rsidRDefault="00D04DBA" w:rsidP="009E20AA">
            <w:pPr>
              <w:pStyle w:val="TAC"/>
              <w:rPr>
                <w:lang w:eastAsia="zh-CN"/>
              </w:rPr>
            </w:pPr>
            <w:r w:rsidRPr="009E20AA">
              <w:rPr>
                <w:lang w:eastAsia="zh-CN"/>
              </w:rPr>
              <w:t>CA_n75A-n78A</w:t>
            </w:r>
          </w:p>
        </w:tc>
        <w:tc>
          <w:tcPr>
            <w:tcW w:w="1382" w:type="dxa"/>
            <w:tcBorders>
              <w:left w:val="single" w:sz="4" w:space="0" w:color="auto"/>
              <w:bottom w:val="nil"/>
              <w:right w:val="single" w:sz="4" w:space="0" w:color="auto"/>
            </w:tcBorders>
            <w:shd w:val="clear" w:color="auto" w:fill="auto"/>
          </w:tcPr>
          <w:p w14:paraId="6B8346BD" w14:textId="77777777" w:rsidR="00D04DBA" w:rsidRPr="009E20AA" w:rsidRDefault="00D04DBA" w:rsidP="009E20AA">
            <w:pPr>
              <w:pStyle w:val="TAC"/>
            </w:pPr>
            <w:r w:rsidRPr="009E20AA">
              <w:t>-</w:t>
            </w:r>
          </w:p>
        </w:tc>
        <w:tc>
          <w:tcPr>
            <w:tcW w:w="671" w:type="dxa"/>
            <w:tcBorders>
              <w:left w:val="single" w:sz="4" w:space="0" w:color="auto"/>
              <w:bottom w:val="single" w:sz="4" w:space="0" w:color="auto"/>
              <w:right w:val="single" w:sz="4" w:space="0" w:color="auto"/>
            </w:tcBorders>
          </w:tcPr>
          <w:p w14:paraId="263DA990" w14:textId="77777777" w:rsidR="00D04DBA" w:rsidRPr="009E20AA" w:rsidRDefault="00D04DBA" w:rsidP="009E20AA">
            <w:pPr>
              <w:pStyle w:val="TAC"/>
            </w:pPr>
            <w:r w:rsidRPr="009E20AA">
              <w:rPr>
                <w:rFonts w:eastAsia="Yu Mincho"/>
              </w:rPr>
              <w:t>n75</w:t>
            </w:r>
          </w:p>
        </w:tc>
        <w:tc>
          <w:tcPr>
            <w:tcW w:w="671" w:type="dxa"/>
            <w:tcBorders>
              <w:top w:val="single" w:sz="4" w:space="0" w:color="auto"/>
              <w:left w:val="single" w:sz="4" w:space="0" w:color="auto"/>
              <w:bottom w:val="single" w:sz="4" w:space="0" w:color="auto"/>
              <w:right w:val="single" w:sz="4" w:space="0" w:color="auto"/>
            </w:tcBorders>
          </w:tcPr>
          <w:p w14:paraId="269EB82E"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0C7F66"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48038DC"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120A5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2485B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5D29FDCA"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2EFA1F7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4C955C4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90250B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8E00B9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628C0A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47272C6"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A9D5B2"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7F77D73D" w14:textId="77777777" w:rsidR="00D04DBA" w:rsidRPr="009E20AA" w:rsidRDefault="00D04DBA" w:rsidP="009E20AA">
            <w:pPr>
              <w:pStyle w:val="TAC"/>
              <w:rPr>
                <w:lang w:eastAsia="zh-CN"/>
              </w:rPr>
            </w:pPr>
            <w:r w:rsidRPr="009E20AA">
              <w:rPr>
                <w:lang w:eastAsia="zh-CN"/>
              </w:rPr>
              <w:t>0</w:t>
            </w:r>
          </w:p>
        </w:tc>
      </w:tr>
      <w:tr w:rsidR="00D04DBA" w:rsidRPr="009E20AA" w14:paraId="63FFA9D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572CBF6"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0076CFE"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07ED10D6"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2CAB9CF0"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EB069B2"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0D3A894"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2F72A94"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29506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EFF253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D436AA0"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E5E4614"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1B351D2"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756B5F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490766F"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51C841F"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2058696"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908DC7D" w14:textId="77777777" w:rsidR="00D04DBA" w:rsidRPr="009E20AA" w:rsidRDefault="00D04DBA" w:rsidP="009E20AA">
            <w:pPr>
              <w:pStyle w:val="TAC"/>
              <w:rPr>
                <w:rFonts w:eastAsia="Yu Mincho"/>
              </w:rPr>
            </w:pPr>
          </w:p>
        </w:tc>
      </w:tr>
      <w:tr w:rsidR="00D04DBA" w:rsidRPr="009E20AA" w14:paraId="47F3971F" w14:textId="77777777" w:rsidTr="004A72C1">
        <w:trPr>
          <w:trHeight w:val="187"/>
        </w:trPr>
        <w:tc>
          <w:tcPr>
            <w:tcW w:w="1644" w:type="dxa"/>
            <w:tcBorders>
              <w:left w:val="single" w:sz="4" w:space="0" w:color="auto"/>
              <w:bottom w:val="nil"/>
              <w:right w:val="single" w:sz="4" w:space="0" w:color="auto"/>
            </w:tcBorders>
            <w:shd w:val="clear" w:color="auto" w:fill="auto"/>
          </w:tcPr>
          <w:p w14:paraId="62243FE6" w14:textId="77777777" w:rsidR="00D04DBA" w:rsidRPr="009E20AA" w:rsidRDefault="00D04DBA" w:rsidP="009E20AA">
            <w:pPr>
              <w:pStyle w:val="TAC"/>
              <w:rPr>
                <w:lang w:eastAsia="zh-CN"/>
              </w:rPr>
            </w:pPr>
            <w:r w:rsidRPr="009E20AA">
              <w:rPr>
                <w:lang w:eastAsia="zh-CN"/>
              </w:rPr>
              <w:t>CA_n76A-n78A</w:t>
            </w:r>
          </w:p>
        </w:tc>
        <w:tc>
          <w:tcPr>
            <w:tcW w:w="1382" w:type="dxa"/>
            <w:tcBorders>
              <w:left w:val="single" w:sz="4" w:space="0" w:color="auto"/>
              <w:bottom w:val="nil"/>
              <w:right w:val="single" w:sz="4" w:space="0" w:color="auto"/>
            </w:tcBorders>
            <w:shd w:val="clear" w:color="auto" w:fill="auto"/>
          </w:tcPr>
          <w:p w14:paraId="23B458BC" w14:textId="77777777" w:rsidR="00D04DBA" w:rsidRPr="009E20AA" w:rsidRDefault="00D04DBA" w:rsidP="009E20AA">
            <w:pPr>
              <w:pStyle w:val="TAC"/>
            </w:pPr>
            <w:r w:rsidRPr="009E20AA">
              <w:t>-</w:t>
            </w:r>
          </w:p>
        </w:tc>
        <w:tc>
          <w:tcPr>
            <w:tcW w:w="671" w:type="dxa"/>
            <w:tcBorders>
              <w:left w:val="single" w:sz="4" w:space="0" w:color="auto"/>
              <w:bottom w:val="single" w:sz="4" w:space="0" w:color="auto"/>
              <w:right w:val="single" w:sz="4" w:space="0" w:color="auto"/>
            </w:tcBorders>
          </w:tcPr>
          <w:p w14:paraId="58BCF9A4" w14:textId="77777777" w:rsidR="00D04DBA" w:rsidRPr="009E20AA" w:rsidRDefault="00D04DBA" w:rsidP="009E20AA">
            <w:pPr>
              <w:pStyle w:val="TAC"/>
            </w:pPr>
            <w:r w:rsidRPr="009E20AA">
              <w:rPr>
                <w:rFonts w:eastAsia="Yu Mincho"/>
              </w:rPr>
              <w:t>n76</w:t>
            </w:r>
          </w:p>
        </w:tc>
        <w:tc>
          <w:tcPr>
            <w:tcW w:w="671" w:type="dxa"/>
            <w:tcBorders>
              <w:top w:val="single" w:sz="4" w:space="0" w:color="auto"/>
              <w:left w:val="single" w:sz="4" w:space="0" w:color="auto"/>
              <w:bottom w:val="single" w:sz="4" w:space="0" w:color="auto"/>
              <w:right w:val="single" w:sz="4" w:space="0" w:color="auto"/>
            </w:tcBorders>
          </w:tcPr>
          <w:p w14:paraId="64C1DE25" w14:textId="77777777" w:rsidR="00D04DBA" w:rsidRPr="009E20AA" w:rsidRDefault="00D04DBA" w:rsidP="009E20AA">
            <w:pPr>
              <w:pStyle w:val="TAC"/>
              <w:rPr>
                <w:lang w:eastAsia="zh-CN"/>
              </w:rPr>
            </w:pPr>
            <w:r w:rsidRPr="009E20AA">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741BE9"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5FBE1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D0D6422"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5C74104"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8164065"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8B14BF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4BC2484"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0D1910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2B49DEB"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61B0FF1"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73F8D03"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C115454" w14:textId="77777777" w:rsidR="00D04DBA" w:rsidRPr="009E20AA" w:rsidRDefault="00D04DBA" w:rsidP="009E20AA">
            <w:pPr>
              <w:pStyle w:val="TAC"/>
              <w:rPr>
                <w:rFonts w:eastAsia="Yu Mincho"/>
              </w:rPr>
            </w:pPr>
          </w:p>
        </w:tc>
        <w:tc>
          <w:tcPr>
            <w:tcW w:w="1487" w:type="dxa"/>
            <w:tcBorders>
              <w:left w:val="single" w:sz="4" w:space="0" w:color="auto"/>
              <w:bottom w:val="nil"/>
              <w:right w:val="single" w:sz="4" w:space="0" w:color="auto"/>
            </w:tcBorders>
            <w:shd w:val="clear" w:color="auto" w:fill="auto"/>
          </w:tcPr>
          <w:p w14:paraId="2FDCE2BF" w14:textId="77777777" w:rsidR="00D04DBA" w:rsidRPr="009E20AA" w:rsidRDefault="00D04DBA" w:rsidP="009E20AA">
            <w:pPr>
              <w:pStyle w:val="TAC"/>
              <w:rPr>
                <w:lang w:eastAsia="zh-CN"/>
              </w:rPr>
            </w:pPr>
            <w:r w:rsidRPr="009E20AA">
              <w:rPr>
                <w:lang w:eastAsia="zh-CN"/>
              </w:rPr>
              <w:t>0</w:t>
            </w:r>
          </w:p>
        </w:tc>
      </w:tr>
      <w:tr w:rsidR="00D04DBA" w:rsidRPr="009E20AA" w14:paraId="72E8FF3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6F96304"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85879BB" w14:textId="77777777" w:rsidR="00D04DBA" w:rsidRPr="009E20AA" w:rsidRDefault="00D04DBA" w:rsidP="009E20AA">
            <w:pPr>
              <w:pStyle w:val="TAC"/>
            </w:pPr>
          </w:p>
        </w:tc>
        <w:tc>
          <w:tcPr>
            <w:tcW w:w="671" w:type="dxa"/>
            <w:tcBorders>
              <w:left w:val="single" w:sz="4" w:space="0" w:color="auto"/>
              <w:bottom w:val="single" w:sz="4" w:space="0" w:color="auto"/>
              <w:right w:val="single" w:sz="4" w:space="0" w:color="auto"/>
            </w:tcBorders>
          </w:tcPr>
          <w:p w14:paraId="4542B647"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2B57963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5A2B70D5"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9490F1"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9472B"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7BF96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611B30B7"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B28CFF1"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7BE4D3C"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AA5B3DC"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1F2008C"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C0BDDFC"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E5018A9"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1CEFF03"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D19D40E" w14:textId="77777777" w:rsidR="00D04DBA" w:rsidRPr="009E20AA" w:rsidRDefault="00D04DBA" w:rsidP="009E20AA">
            <w:pPr>
              <w:pStyle w:val="TAC"/>
              <w:rPr>
                <w:rFonts w:eastAsia="Yu Mincho"/>
              </w:rPr>
            </w:pPr>
          </w:p>
        </w:tc>
      </w:tr>
      <w:tr w:rsidR="00D04DBA" w:rsidRPr="009E20AA" w14:paraId="0D06E5E2"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F94C569" w14:textId="77777777" w:rsidR="00D04DBA" w:rsidRPr="009E20AA" w:rsidRDefault="00D04DBA" w:rsidP="009E20AA">
            <w:pPr>
              <w:pStyle w:val="TAC"/>
              <w:rPr>
                <w:lang w:eastAsia="zh-CN"/>
              </w:rPr>
            </w:pPr>
            <w:r w:rsidRPr="009E20AA">
              <w:rPr>
                <w:lang w:eastAsia="zh-CN"/>
              </w:rPr>
              <w:t>CA_n77A-n79A</w:t>
            </w:r>
          </w:p>
        </w:tc>
        <w:tc>
          <w:tcPr>
            <w:tcW w:w="1382" w:type="dxa"/>
            <w:tcBorders>
              <w:top w:val="single" w:sz="4" w:space="0" w:color="auto"/>
              <w:left w:val="single" w:sz="4" w:space="0" w:color="auto"/>
              <w:bottom w:val="nil"/>
              <w:right w:val="single" w:sz="4" w:space="0" w:color="auto"/>
            </w:tcBorders>
            <w:shd w:val="clear" w:color="auto" w:fill="auto"/>
          </w:tcPr>
          <w:p w14:paraId="39664FE5" w14:textId="77777777" w:rsidR="00D04DBA" w:rsidRPr="009E20AA" w:rsidRDefault="00D04DBA" w:rsidP="009E20AA">
            <w:pPr>
              <w:pStyle w:val="TAC"/>
            </w:pPr>
            <w:r w:rsidRPr="009E20AA">
              <w:t>-</w:t>
            </w:r>
          </w:p>
        </w:tc>
        <w:tc>
          <w:tcPr>
            <w:tcW w:w="671" w:type="dxa"/>
            <w:tcBorders>
              <w:top w:val="single" w:sz="4" w:space="0" w:color="auto"/>
              <w:left w:val="single" w:sz="4" w:space="0" w:color="auto"/>
              <w:bottom w:val="single" w:sz="4" w:space="0" w:color="auto"/>
              <w:right w:val="single" w:sz="4" w:space="0" w:color="auto"/>
            </w:tcBorders>
          </w:tcPr>
          <w:p w14:paraId="2513DCAF" w14:textId="77777777" w:rsidR="00D04DBA" w:rsidRPr="009E20AA" w:rsidRDefault="00D04DBA" w:rsidP="009E20AA">
            <w:pPr>
              <w:pStyle w:val="TAC"/>
            </w:pPr>
            <w:r w:rsidRPr="009E20AA">
              <w:t>n77</w:t>
            </w:r>
          </w:p>
        </w:tc>
        <w:tc>
          <w:tcPr>
            <w:tcW w:w="671" w:type="dxa"/>
            <w:tcBorders>
              <w:top w:val="single" w:sz="4" w:space="0" w:color="auto"/>
              <w:left w:val="single" w:sz="4" w:space="0" w:color="auto"/>
              <w:bottom w:val="single" w:sz="4" w:space="0" w:color="auto"/>
              <w:right w:val="single" w:sz="4" w:space="0" w:color="auto"/>
            </w:tcBorders>
          </w:tcPr>
          <w:p w14:paraId="0605ECE9"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C5E5720"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412E1B"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92A696"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20DAE19"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01DCB440"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AFBB373"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1FFF18"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78A3504"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C20CE5E"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5199C5E9"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34A6CB7"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9395FA1" w14:textId="77777777" w:rsidR="00D04DBA" w:rsidRPr="009E20AA" w:rsidRDefault="00D04DBA" w:rsidP="009E20AA">
            <w:pPr>
              <w:pStyle w:val="TAC"/>
              <w:rPr>
                <w:lang w:eastAsia="zh-CN"/>
              </w:rPr>
            </w:pPr>
            <w:r w:rsidRPr="009E20AA">
              <w:rPr>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19167157" w14:textId="77777777" w:rsidR="00D04DBA" w:rsidRPr="009E20AA" w:rsidRDefault="00D04DBA" w:rsidP="009E20AA">
            <w:pPr>
              <w:pStyle w:val="TAC"/>
              <w:rPr>
                <w:lang w:eastAsia="zh-CN"/>
              </w:rPr>
            </w:pPr>
            <w:r w:rsidRPr="009E20AA">
              <w:rPr>
                <w:lang w:eastAsia="zh-CN"/>
              </w:rPr>
              <w:t>0</w:t>
            </w:r>
          </w:p>
        </w:tc>
      </w:tr>
      <w:tr w:rsidR="00D04DBA" w:rsidRPr="009E20AA" w14:paraId="73A182A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CADC952"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2112DCD" w14:textId="77777777" w:rsidR="00D04DBA" w:rsidRPr="009E20AA" w:rsidRDefault="00D04DBA" w:rsidP="009E20AA">
            <w:pPr>
              <w:pStyle w:val="TAC"/>
            </w:pPr>
          </w:p>
        </w:tc>
        <w:tc>
          <w:tcPr>
            <w:tcW w:w="671" w:type="dxa"/>
            <w:tcBorders>
              <w:top w:val="single" w:sz="4" w:space="0" w:color="auto"/>
              <w:left w:val="single" w:sz="4" w:space="0" w:color="auto"/>
              <w:bottom w:val="single" w:sz="4" w:space="0" w:color="auto"/>
              <w:right w:val="single" w:sz="4" w:space="0" w:color="auto"/>
            </w:tcBorders>
          </w:tcPr>
          <w:p w14:paraId="3816D13D" w14:textId="77777777" w:rsidR="00D04DBA" w:rsidRPr="009E20AA" w:rsidRDefault="00D04DBA" w:rsidP="009E20AA">
            <w:pPr>
              <w:pStyle w:val="TAC"/>
            </w:pPr>
            <w:r w:rsidRPr="009E20AA">
              <w:t>n79</w:t>
            </w:r>
          </w:p>
        </w:tc>
        <w:tc>
          <w:tcPr>
            <w:tcW w:w="671" w:type="dxa"/>
            <w:tcBorders>
              <w:top w:val="single" w:sz="4" w:space="0" w:color="auto"/>
              <w:left w:val="single" w:sz="4" w:space="0" w:color="auto"/>
              <w:bottom w:val="single" w:sz="4" w:space="0" w:color="auto"/>
              <w:right w:val="single" w:sz="4" w:space="0" w:color="auto"/>
            </w:tcBorders>
          </w:tcPr>
          <w:p w14:paraId="5E65DABD"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04856CB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DA94D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3312D69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4BF9A9F"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759BCD4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52019CD"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B8AC009"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F60F22"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EAF5A8D"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831ACD7"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C070DF"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5B700C4"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8A52C4D" w14:textId="77777777" w:rsidR="00D04DBA" w:rsidRPr="009E20AA" w:rsidRDefault="00D04DBA" w:rsidP="009E20AA">
            <w:pPr>
              <w:pStyle w:val="TAC"/>
              <w:rPr>
                <w:rFonts w:eastAsia="Yu Mincho"/>
              </w:rPr>
            </w:pPr>
          </w:p>
        </w:tc>
      </w:tr>
      <w:tr w:rsidR="00D04DBA" w:rsidRPr="009E20AA" w14:paraId="700981D5" w14:textId="77777777" w:rsidTr="004A72C1">
        <w:trPr>
          <w:trHeight w:val="187"/>
        </w:trPr>
        <w:tc>
          <w:tcPr>
            <w:tcW w:w="1644" w:type="dxa"/>
            <w:tcBorders>
              <w:left w:val="single" w:sz="4" w:space="0" w:color="auto"/>
              <w:bottom w:val="nil"/>
              <w:right w:val="single" w:sz="4" w:space="0" w:color="auto"/>
            </w:tcBorders>
            <w:shd w:val="clear" w:color="auto" w:fill="auto"/>
          </w:tcPr>
          <w:p w14:paraId="161E241A" w14:textId="77777777" w:rsidR="00D04DBA" w:rsidRPr="009E20AA" w:rsidRDefault="00D04DBA" w:rsidP="009E20AA">
            <w:pPr>
              <w:pStyle w:val="TAC"/>
              <w:rPr>
                <w:lang w:eastAsia="zh-CN"/>
              </w:rPr>
            </w:pPr>
            <w:r w:rsidRPr="009E20AA">
              <w:rPr>
                <w:lang w:eastAsia="zh-CN"/>
              </w:rPr>
              <w:t>CA_n78A-n79A</w:t>
            </w:r>
          </w:p>
        </w:tc>
        <w:tc>
          <w:tcPr>
            <w:tcW w:w="1382" w:type="dxa"/>
            <w:tcBorders>
              <w:left w:val="single" w:sz="4" w:space="0" w:color="auto"/>
              <w:bottom w:val="nil"/>
              <w:right w:val="single" w:sz="4" w:space="0" w:color="auto"/>
            </w:tcBorders>
            <w:shd w:val="clear" w:color="auto" w:fill="auto"/>
          </w:tcPr>
          <w:p w14:paraId="1D5BAE6C" w14:textId="77777777" w:rsidR="00D04DBA" w:rsidRPr="009E20AA" w:rsidRDefault="00D04DBA" w:rsidP="009E20AA">
            <w:pPr>
              <w:pStyle w:val="TAC"/>
            </w:pPr>
            <w:r w:rsidRPr="009E20AA">
              <w:t>-</w:t>
            </w:r>
          </w:p>
        </w:tc>
        <w:tc>
          <w:tcPr>
            <w:tcW w:w="671" w:type="dxa"/>
            <w:tcBorders>
              <w:left w:val="single" w:sz="4" w:space="0" w:color="auto"/>
              <w:right w:val="single" w:sz="4" w:space="0" w:color="auto"/>
            </w:tcBorders>
          </w:tcPr>
          <w:p w14:paraId="613F28D1" w14:textId="77777777" w:rsidR="00D04DBA" w:rsidRPr="009E20AA" w:rsidRDefault="00D04DBA" w:rsidP="009E20AA">
            <w:pPr>
              <w:pStyle w:val="TAC"/>
            </w:pPr>
            <w:r w:rsidRPr="009E20AA">
              <w:t>n78</w:t>
            </w:r>
          </w:p>
        </w:tc>
        <w:tc>
          <w:tcPr>
            <w:tcW w:w="671" w:type="dxa"/>
            <w:tcBorders>
              <w:top w:val="single" w:sz="4" w:space="0" w:color="auto"/>
              <w:left w:val="single" w:sz="4" w:space="0" w:color="auto"/>
              <w:bottom w:val="single" w:sz="4" w:space="0" w:color="auto"/>
              <w:right w:val="single" w:sz="4" w:space="0" w:color="auto"/>
            </w:tcBorders>
          </w:tcPr>
          <w:p w14:paraId="4F0DD3F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608A4043" w14:textId="77777777" w:rsidR="00D04DBA" w:rsidRPr="009E20AA" w:rsidRDefault="00D04DBA" w:rsidP="009E20AA">
            <w:pPr>
              <w:pStyle w:val="TAC"/>
              <w:rPr>
                <w:lang w:eastAsia="zh-CN"/>
              </w:rPr>
            </w:pPr>
            <w:r w:rsidRPr="009E20AA">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2D042C0" w14:textId="77777777" w:rsidR="00D04DBA" w:rsidRPr="009E20AA" w:rsidRDefault="00D04DBA" w:rsidP="009E20AA">
            <w:pPr>
              <w:pStyle w:val="TAC"/>
              <w:rPr>
                <w:lang w:eastAsia="zh-CN"/>
              </w:rPr>
            </w:pPr>
            <w:r w:rsidRPr="009E20AA">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A9D959D" w14:textId="77777777" w:rsidR="00D04DBA" w:rsidRPr="009E20AA" w:rsidRDefault="00D04DBA" w:rsidP="009E20AA">
            <w:pPr>
              <w:pStyle w:val="TAC"/>
              <w:rPr>
                <w:lang w:eastAsia="zh-CN"/>
              </w:rPr>
            </w:pPr>
            <w:r w:rsidRPr="009E20AA">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A81AE63"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C0BB34E"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57EA78AC"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924474F"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D07FF5"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CC9C72C"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43EAD5C6"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317F143" w14:textId="77777777" w:rsidR="00D04DBA" w:rsidRPr="009E20AA" w:rsidRDefault="00D04DBA" w:rsidP="009E20AA">
            <w:pPr>
              <w:pStyle w:val="TAC"/>
              <w:rPr>
                <w:lang w:eastAsia="zh-CN"/>
              </w:rPr>
            </w:pPr>
            <w:r w:rsidRPr="009E20AA">
              <w:rPr>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88F5321" w14:textId="77777777" w:rsidR="00D04DBA" w:rsidRPr="009E20AA" w:rsidRDefault="00D04DBA" w:rsidP="009E20AA">
            <w:pPr>
              <w:pStyle w:val="TAC"/>
              <w:rPr>
                <w:lang w:eastAsia="zh-CN"/>
              </w:rPr>
            </w:pPr>
            <w:r w:rsidRPr="009E20AA">
              <w:rPr>
                <w:lang w:eastAsia="zh-CN"/>
              </w:rPr>
              <w:t>100</w:t>
            </w:r>
          </w:p>
        </w:tc>
        <w:tc>
          <w:tcPr>
            <w:tcW w:w="1487" w:type="dxa"/>
            <w:tcBorders>
              <w:left w:val="single" w:sz="4" w:space="0" w:color="auto"/>
              <w:bottom w:val="nil"/>
              <w:right w:val="single" w:sz="4" w:space="0" w:color="auto"/>
            </w:tcBorders>
            <w:shd w:val="clear" w:color="auto" w:fill="auto"/>
          </w:tcPr>
          <w:p w14:paraId="5D75173E" w14:textId="77777777" w:rsidR="00D04DBA" w:rsidRPr="009E20AA" w:rsidRDefault="00D04DBA" w:rsidP="009E20AA">
            <w:pPr>
              <w:pStyle w:val="TAC"/>
              <w:rPr>
                <w:lang w:eastAsia="zh-CN"/>
              </w:rPr>
            </w:pPr>
            <w:r w:rsidRPr="009E20AA">
              <w:rPr>
                <w:lang w:eastAsia="zh-CN"/>
              </w:rPr>
              <w:t>0</w:t>
            </w:r>
          </w:p>
        </w:tc>
      </w:tr>
      <w:tr w:rsidR="00D04DBA" w:rsidRPr="009E20AA" w14:paraId="2BC8B60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7C6C031" w14:textId="77777777" w:rsidR="00D04DBA" w:rsidRPr="009E20AA" w:rsidRDefault="00D04DBA" w:rsidP="009E20AA">
            <w:pPr>
              <w:pStyle w:val="TAC"/>
              <w:rPr>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C7DC5C" w14:textId="77777777" w:rsidR="00D04DBA" w:rsidRPr="009E20AA" w:rsidRDefault="00D04DBA" w:rsidP="009E20AA">
            <w:pPr>
              <w:pStyle w:val="TAC"/>
            </w:pPr>
          </w:p>
        </w:tc>
        <w:tc>
          <w:tcPr>
            <w:tcW w:w="671" w:type="dxa"/>
            <w:tcBorders>
              <w:left w:val="single" w:sz="4" w:space="0" w:color="auto"/>
              <w:right w:val="single" w:sz="4" w:space="0" w:color="auto"/>
            </w:tcBorders>
          </w:tcPr>
          <w:p w14:paraId="345D96FB" w14:textId="77777777" w:rsidR="00D04DBA" w:rsidRPr="009E20AA" w:rsidRDefault="00D04DBA" w:rsidP="009E20AA">
            <w:pPr>
              <w:pStyle w:val="TAC"/>
            </w:pPr>
            <w:r w:rsidRPr="009E20AA">
              <w:t>n79</w:t>
            </w:r>
          </w:p>
        </w:tc>
        <w:tc>
          <w:tcPr>
            <w:tcW w:w="671" w:type="dxa"/>
            <w:tcBorders>
              <w:top w:val="single" w:sz="4" w:space="0" w:color="auto"/>
              <w:left w:val="single" w:sz="4" w:space="0" w:color="auto"/>
              <w:bottom w:val="single" w:sz="4" w:space="0" w:color="auto"/>
              <w:right w:val="single" w:sz="4" w:space="0" w:color="auto"/>
            </w:tcBorders>
          </w:tcPr>
          <w:p w14:paraId="0575E1B2"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16601A3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7FDAA4CA"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01F0E068"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10DDB58C" w14:textId="77777777" w:rsidR="00D04DBA" w:rsidRPr="009E20AA" w:rsidRDefault="00D04DBA" w:rsidP="009E20AA">
            <w:pPr>
              <w:pStyle w:val="TAC"/>
              <w:rPr>
                <w:lang w:eastAsia="zh-CN"/>
              </w:rPr>
            </w:pPr>
          </w:p>
        </w:tc>
        <w:tc>
          <w:tcPr>
            <w:tcW w:w="672" w:type="dxa"/>
            <w:tcBorders>
              <w:top w:val="single" w:sz="4" w:space="0" w:color="auto"/>
              <w:left w:val="single" w:sz="4" w:space="0" w:color="auto"/>
              <w:bottom w:val="single" w:sz="4" w:space="0" w:color="auto"/>
              <w:right w:val="single" w:sz="4" w:space="0" w:color="auto"/>
            </w:tcBorders>
          </w:tcPr>
          <w:p w14:paraId="248A8571" w14:textId="77777777" w:rsidR="00D04DBA" w:rsidRPr="009E20AA" w:rsidRDefault="00D04DBA" w:rsidP="009E20AA">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712E18C3" w14:textId="77777777" w:rsidR="00D04DBA" w:rsidRPr="009E20AA" w:rsidRDefault="00D04DBA" w:rsidP="009E20AA">
            <w:pPr>
              <w:pStyle w:val="TAC"/>
              <w:rPr>
                <w:lang w:eastAsia="zh-CN"/>
              </w:rPr>
            </w:pPr>
            <w:r w:rsidRPr="009E20AA">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078F371" w14:textId="77777777" w:rsidR="00D04DBA" w:rsidRPr="009E20AA" w:rsidRDefault="00D04DBA" w:rsidP="009E20AA">
            <w:pPr>
              <w:pStyle w:val="TAC"/>
              <w:rPr>
                <w:lang w:eastAsia="zh-CN"/>
              </w:rPr>
            </w:pPr>
            <w:r w:rsidRPr="009E20AA">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B20009C" w14:textId="77777777" w:rsidR="00D04DBA" w:rsidRPr="009E20AA" w:rsidRDefault="00D04DBA" w:rsidP="009E20AA">
            <w:pPr>
              <w:pStyle w:val="TAC"/>
              <w:rPr>
                <w:lang w:eastAsia="zh-CN"/>
              </w:rPr>
            </w:pPr>
            <w:r w:rsidRPr="009E20AA">
              <w:rPr>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5C409E1" w14:textId="77777777" w:rsidR="00D04DBA" w:rsidRPr="009E20AA" w:rsidRDefault="00D04DBA" w:rsidP="009E20AA">
            <w:pPr>
              <w:pStyle w:val="TAC"/>
            </w:pPr>
          </w:p>
        </w:tc>
        <w:tc>
          <w:tcPr>
            <w:tcW w:w="672" w:type="dxa"/>
            <w:tcBorders>
              <w:top w:val="single" w:sz="4" w:space="0" w:color="auto"/>
              <w:left w:val="single" w:sz="4" w:space="0" w:color="auto"/>
              <w:bottom w:val="single" w:sz="4" w:space="0" w:color="auto"/>
              <w:right w:val="single" w:sz="4" w:space="0" w:color="auto"/>
            </w:tcBorders>
          </w:tcPr>
          <w:p w14:paraId="2CBBF932" w14:textId="77777777" w:rsidR="00D04DBA" w:rsidRPr="009E20AA" w:rsidRDefault="00D04DBA" w:rsidP="009E20AA">
            <w:pPr>
              <w:pStyle w:val="TAC"/>
              <w:rPr>
                <w:lang w:eastAsia="zh-CN"/>
              </w:rPr>
            </w:pPr>
            <w:r w:rsidRPr="009E20AA">
              <w:rPr>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253C1B0" w14:textId="77777777" w:rsidR="00D04DBA" w:rsidRPr="009E20AA" w:rsidRDefault="00D04DBA" w:rsidP="009E20AA">
            <w:pPr>
              <w:pStyle w:val="TAC"/>
              <w:rPr>
                <w:rFonts w:eastAsia="Yu Mincho"/>
              </w:rPr>
            </w:pPr>
          </w:p>
        </w:tc>
        <w:tc>
          <w:tcPr>
            <w:tcW w:w="672" w:type="dxa"/>
            <w:tcBorders>
              <w:top w:val="single" w:sz="4" w:space="0" w:color="auto"/>
              <w:left w:val="single" w:sz="4" w:space="0" w:color="auto"/>
              <w:bottom w:val="single" w:sz="4" w:space="0" w:color="auto"/>
              <w:right w:val="single" w:sz="4" w:space="0" w:color="auto"/>
            </w:tcBorders>
          </w:tcPr>
          <w:p w14:paraId="223A6491" w14:textId="77777777" w:rsidR="00D04DBA" w:rsidRPr="009E20AA" w:rsidRDefault="00D04DBA" w:rsidP="009E20AA">
            <w:pPr>
              <w:pStyle w:val="TAC"/>
              <w:rPr>
                <w:lang w:eastAsia="zh-CN"/>
              </w:rPr>
            </w:pPr>
            <w:r w:rsidRPr="009E20AA">
              <w:rPr>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30CA2B" w14:textId="77777777" w:rsidR="00D04DBA" w:rsidRPr="009E20AA" w:rsidRDefault="00D04DBA" w:rsidP="009E20AA">
            <w:pPr>
              <w:pStyle w:val="TAC"/>
              <w:rPr>
                <w:rFonts w:eastAsia="Yu Mincho"/>
              </w:rPr>
            </w:pPr>
          </w:p>
        </w:tc>
      </w:tr>
      <w:tr w:rsidR="00D04DBA" w:rsidRPr="009E20AA" w14:paraId="0A544E1A" w14:textId="77777777" w:rsidTr="004A72C1">
        <w:trPr>
          <w:trHeight w:val="187"/>
        </w:trPr>
        <w:tc>
          <w:tcPr>
            <w:tcW w:w="13918" w:type="dxa"/>
            <w:gridSpan w:val="17"/>
            <w:tcBorders>
              <w:top w:val="single" w:sz="4" w:space="0" w:color="auto"/>
              <w:left w:val="single" w:sz="4" w:space="0" w:color="auto"/>
              <w:right w:val="single" w:sz="4" w:space="0" w:color="auto"/>
            </w:tcBorders>
            <w:shd w:val="clear" w:color="auto" w:fill="auto"/>
          </w:tcPr>
          <w:p w14:paraId="4DFB0ACC" w14:textId="77777777" w:rsidR="00D04DBA" w:rsidRPr="009E20AA" w:rsidRDefault="00D04DBA" w:rsidP="009E20AA">
            <w:pPr>
              <w:pStyle w:val="TAN"/>
            </w:pPr>
            <w:r w:rsidRPr="009E20AA">
              <w:lastRenderedPageBreak/>
              <w:t>NOTE 1:</w:t>
            </w:r>
            <w:r w:rsidRPr="009E20AA">
              <w:tab/>
              <w:t>This UE channel bandwidth is applicable only to downlink.</w:t>
            </w:r>
          </w:p>
          <w:p w14:paraId="32DA040F" w14:textId="77777777" w:rsidR="00D04DBA" w:rsidRPr="009E20AA" w:rsidRDefault="00D04DBA" w:rsidP="009E20AA">
            <w:pPr>
              <w:pStyle w:val="TAN"/>
            </w:pPr>
            <w:r w:rsidRPr="009E20AA">
              <w:t>NOTE 2:</w:t>
            </w:r>
            <w:r w:rsidRPr="009E20AA">
              <w:tab/>
              <w:t>The minimum requirements for intra-band contiguous or non-contiguous CA apply.</w:t>
            </w:r>
          </w:p>
          <w:p w14:paraId="48756FE8" w14:textId="77777777" w:rsidR="00046E03" w:rsidRPr="009E20AA" w:rsidRDefault="00D04DBA" w:rsidP="009E20AA">
            <w:pPr>
              <w:pStyle w:val="TAN"/>
              <w:rPr>
                <w:lang w:eastAsia="en-GB"/>
              </w:rPr>
            </w:pPr>
            <w:r w:rsidRPr="009E20AA">
              <w:t>NOTE 3:</w:t>
            </w:r>
            <w:r w:rsidRPr="009E20AA">
              <w:tab/>
              <w:t>The SCS of each channel bandwidth for NR band refers to Table 5.3.5-1.</w:t>
            </w:r>
          </w:p>
          <w:p w14:paraId="5C52FD1B" w14:textId="61A849E7" w:rsidR="00046E03" w:rsidRPr="009E20AA" w:rsidRDefault="00046E03" w:rsidP="009E20AA">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0740588F" w14:textId="10281B68" w:rsidR="0027301C" w:rsidRPr="009E20AA" w:rsidRDefault="00046E03" w:rsidP="009E20AA">
            <w:pPr>
              <w:pStyle w:val="TAN"/>
            </w:pPr>
            <w:r w:rsidRPr="009E20AA">
              <w:t xml:space="preserve">NOTE </w:t>
            </w:r>
            <w:r w:rsidRPr="009E20AA">
              <w:rPr>
                <w:lang w:eastAsia="zh-CN"/>
              </w:rPr>
              <w:t>5</w:t>
            </w:r>
            <w:r w:rsidRPr="009E20AA">
              <w:t>:</w:t>
            </w:r>
            <w:r w:rsidRPr="009E20AA">
              <w:tab/>
              <w:t>Only single uplink carriers with power class other than PC3 are listed.</w:t>
            </w:r>
          </w:p>
          <w:p w14:paraId="70DA8604" w14:textId="6DB01B40" w:rsidR="00D04DBA" w:rsidRPr="009E20AA" w:rsidRDefault="0027301C" w:rsidP="009E20AA">
            <w:pPr>
              <w:pStyle w:val="TAN"/>
              <w:rPr>
                <w:szCs w:val="18"/>
              </w:rPr>
            </w:pPr>
            <w:r w:rsidRPr="009E20AA">
              <w:rPr>
                <w:kern w:val="2"/>
                <w:szCs w:val="22"/>
                <w:lang w:eastAsia="zh-CN"/>
              </w:rPr>
              <w:t>NOTE 6:</w:t>
            </w:r>
            <w:r w:rsidRPr="009E20AA">
              <w:tab/>
            </w:r>
            <w:r w:rsidRPr="009E20AA">
              <w:rPr>
                <w:kern w:val="2"/>
                <w:szCs w:val="22"/>
                <w:lang w:eastAsia="zh-CN"/>
              </w:rPr>
              <w:t xml:space="preserve">The </w:t>
            </w:r>
            <w:r w:rsidRPr="009E20AA">
              <w:t>same configuration applies to corresponding NR-DC configuration in Table 5.5</w:t>
            </w:r>
            <w:r w:rsidRPr="009E20AA">
              <w:rPr>
                <w:lang w:eastAsia="zh-CN"/>
              </w:rPr>
              <w:t>B.1</w:t>
            </w:r>
            <w:r w:rsidRPr="009E20AA">
              <w:t>-1. If UE supporting NR-DC configuration do not support the corresponding CA configuration, NR-DC configuration is used in CA test cases.</w:t>
            </w:r>
          </w:p>
        </w:tc>
      </w:tr>
    </w:tbl>
    <w:p w14:paraId="5F44FEA8" w14:textId="77777777" w:rsidR="00E62506" w:rsidRPr="009E20AA" w:rsidRDefault="00E62506" w:rsidP="009E20AA"/>
    <w:p w14:paraId="74EA4A3F" w14:textId="77777777" w:rsidR="00E62506" w:rsidRPr="009E20AA" w:rsidRDefault="00E62506" w:rsidP="00E62506">
      <w:pPr>
        <w:pStyle w:val="Heading4"/>
      </w:pPr>
      <w:bookmarkStart w:id="986" w:name="_Toc45888061"/>
      <w:bookmarkStart w:id="987" w:name="_Toc45888660"/>
      <w:bookmarkStart w:id="988" w:name="_Toc52989877"/>
      <w:bookmarkStart w:id="989" w:name="_Toc60823068"/>
      <w:bookmarkStart w:id="990" w:name="_Toc60824990"/>
      <w:bookmarkStart w:id="991" w:name="_Toc69305887"/>
      <w:bookmarkStart w:id="992" w:name="_Toc69309739"/>
      <w:bookmarkStart w:id="993" w:name="_Toc76020050"/>
      <w:bookmarkStart w:id="994" w:name="_Toc83720520"/>
      <w:bookmarkStart w:id="995" w:name="_Toc90916374"/>
      <w:bookmarkStart w:id="996" w:name="_Toc90916571"/>
      <w:bookmarkStart w:id="997" w:name="_Toc90917327"/>
      <w:r w:rsidRPr="009E20AA">
        <w:lastRenderedPageBreak/>
        <w:t>5.5A.3.2</w:t>
      </w:r>
      <w:r w:rsidRPr="009E20AA">
        <w:tab/>
        <w:t>Configurations for inter-band CA (</w:t>
      </w:r>
      <w:r w:rsidRPr="009E20AA">
        <w:rPr>
          <w:bCs/>
        </w:rPr>
        <w:t>three bands)</w:t>
      </w:r>
      <w:bookmarkEnd w:id="986"/>
      <w:bookmarkEnd w:id="987"/>
      <w:bookmarkEnd w:id="988"/>
      <w:bookmarkEnd w:id="989"/>
      <w:bookmarkEnd w:id="990"/>
      <w:bookmarkEnd w:id="991"/>
      <w:bookmarkEnd w:id="992"/>
      <w:bookmarkEnd w:id="993"/>
      <w:bookmarkEnd w:id="994"/>
      <w:bookmarkEnd w:id="995"/>
      <w:bookmarkEnd w:id="996"/>
      <w:bookmarkEnd w:id="997"/>
    </w:p>
    <w:p w14:paraId="5B2F3D35" w14:textId="77777777" w:rsidR="00E62506" w:rsidRPr="009E20AA" w:rsidRDefault="00E62506" w:rsidP="009E20AA">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E62506" w:rsidRPr="009E20AA" w14:paraId="6AA2EB4B" w14:textId="77777777" w:rsidTr="00B20A5B">
        <w:trPr>
          <w:trHeight w:val="187"/>
          <w:jc w:val="center"/>
        </w:trPr>
        <w:tc>
          <w:tcPr>
            <w:tcW w:w="1648" w:type="dxa"/>
            <w:tcBorders>
              <w:left w:val="single" w:sz="4" w:space="0" w:color="auto"/>
              <w:bottom w:val="nil"/>
              <w:right w:val="single" w:sz="4" w:space="0" w:color="auto"/>
            </w:tcBorders>
            <w:shd w:val="clear" w:color="auto" w:fill="auto"/>
          </w:tcPr>
          <w:p w14:paraId="3E4C10DE" w14:textId="77777777" w:rsidR="00E62506" w:rsidRPr="009E20AA" w:rsidRDefault="00E62506" w:rsidP="009E20AA">
            <w:pPr>
              <w:pStyle w:val="TAH"/>
              <w:rPr>
                <w:lang w:eastAsia="zh-CN"/>
              </w:rPr>
            </w:pPr>
            <w:r w:rsidRPr="009E20AA">
              <w:lastRenderedPageBreak/>
              <w:t>NR CA configuration</w:t>
            </w:r>
          </w:p>
        </w:tc>
        <w:tc>
          <w:tcPr>
            <w:tcW w:w="1366" w:type="dxa"/>
            <w:tcBorders>
              <w:left w:val="single" w:sz="4" w:space="0" w:color="auto"/>
              <w:bottom w:val="nil"/>
              <w:right w:val="single" w:sz="4" w:space="0" w:color="auto"/>
            </w:tcBorders>
            <w:shd w:val="clear" w:color="auto" w:fill="auto"/>
          </w:tcPr>
          <w:p w14:paraId="072FDCBC" w14:textId="77777777" w:rsidR="00E62506" w:rsidRPr="009E20AA" w:rsidRDefault="00E62506" w:rsidP="009E20AA">
            <w:pPr>
              <w:pStyle w:val="TAH"/>
              <w:rPr>
                <w:lang w:eastAsia="zh-CN"/>
              </w:rPr>
            </w:pPr>
            <w:r w:rsidRPr="009E20AA">
              <w:t>Uplink CA configuration</w:t>
            </w:r>
          </w:p>
        </w:tc>
        <w:tc>
          <w:tcPr>
            <w:tcW w:w="731" w:type="dxa"/>
            <w:tcBorders>
              <w:left w:val="single" w:sz="4" w:space="0" w:color="auto"/>
              <w:bottom w:val="nil"/>
              <w:right w:val="single" w:sz="4" w:space="0" w:color="auto"/>
            </w:tcBorders>
            <w:shd w:val="clear" w:color="auto" w:fill="auto"/>
          </w:tcPr>
          <w:p w14:paraId="5233C1BB" w14:textId="77777777" w:rsidR="00E62506" w:rsidRPr="009E20AA" w:rsidRDefault="00E62506" w:rsidP="009E20AA">
            <w:pPr>
              <w:pStyle w:val="TAH"/>
              <w:rPr>
                <w:lang w:eastAsia="zh-CN"/>
              </w:rPr>
            </w:pPr>
            <w:r w:rsidRPr="009E20AA">
              <w:t>NR Band</w:t>
            </w:r>
          </w:p>
        </w:tc>
        <w:tc>
          <w:tcPr>
            <w:tcW w:w="7562" w:type="dxa"/>
            <w:gridSpan w:val="12"/>
            <w:tcBorders>
              <w:top w:val="single" w:sz="4" w:space="0" w:color="auto"/>
              <w:left w:val="single" w:sz="4" w:space="0" w:color="auto"/>
              <w:bottom w:val="single" w:sz="4" w:space="0" w:color="auto"/>
              <w:right w:val="single" w:sz="4" w:space="0" w:color="auto"/>
            </w:tcBorders>
          </w:tcPr>
          <w:p w14:paraId="269C0DEF" w14:textId="77777777" w:rsidR="00E62506" w:rsidRPr="009E20AA" w:rsidRDefault="00E62506" w:rsidP="009E20AA">
            <w:pPr>
              <w:pStyle w:val="TAH"/>
            </w:pPr>
            <w:r w:rsidRPr="009E20AA">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4BCF4BFC" w14:textId="77777777" w:rsidR="00E62506" w:rsidRPr="009E20AA" w:rsidRDefault="00E62506" w:rsidP="009E20AA">
            <w:pPr>
              <w:pStyle w:val="TAH"/>
              <w:rPr>
                <w:lang w:eastAsia="zh-CN"/>
              </w:rPr>
            </w:pPr>
            <w:r w:rsidRPr="009E20AA">
              <w:t>Bandwidth combination set</w:t>
            </w:r>
          </w:p>
        </w:tc>
      </w:tr>
      <w:tr w:rsidR="00E62506" w:rsidRPr="009E20AA" w14:paraId="6CDBED91" w14:textId="77777777" w:rsidTr="00B20A5B">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72999E8" w14:textId="77777777" w:rsidR="00E62506" w:rsidRPr="009E20AA" w:rsidRDefault="00E62506" w:rsidP="009E20AA">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201FDD8" w14:textId="77777777" w:rsidR="00E62506" w:rsidRPr="009E20AA" w:rsidRDefault="00E62506" w:rsidP="009E20AA">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17439E3" w14:textId="77777777" w:rsidR="00E62506" w:rsidRPr="009E20AA" w:rsidRDefault="00E62506" w:rsidP="009E20AA">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62DD7AF3" w14:textId="77777777" w:rsidR="00E62506" w:rsidRPr="009E20AA" w:rsidRDefault="00E62506" w:rsidP="009E20AA">
            <w:pPr>
              <w:pStyle w:val="TAH"/>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65C2B30A" w14:textId="77777777" w:rsidR="00E62506" w:rsidRPr="009E20AA" w:rsidRDefault="00E62506" w:rsidP="009E20AA">
            <w:pPr>
              <w:pStyle w:val="TAH"/>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795B681D" w14:textId="77777777" w:rsidR="00E62506" w:rsidRPr="009E20AA" w:rsidRDefault="00E62506" w:rsidP="009E20AA">
            <w:pPr>
              <w:pStyle w:val="TAH"/>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42B60670" w14:textId="77777777" w:rsidR="00E62506" w:rsidRPr="009E20AA" w:rsidRDefault="00E62506" w:rsidP="009E20AA">
            <w:pPr>
              <w:pStyle w:val="TAH"/>
              <w:rPr>
                <w:szCs w:val="18"/>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tcPr>
          <w:p w14:paraId="5C21D1B9" w14:textId="77777777" w:rsidR="00E62506" w:rsidRPr="009E20AA" w:rsidRDefault="00E62506" w:rsidP="009E20AA">
            <w:pPr>
              <w:pStyle w:val="TAH"/>
              <w:rPr>
                <w:rFonts w:eastAsia="Yu Mincho"/>
                <w:szCs w:val="18"/>
              </w:rPr>
            </w:pPr>
            <w:r w:rsidRPr="009E20AA">
              <w:t>25</w:t>
            </w:r>
          </w:p>
        </w:tc>
        <w:tc>
          <w:tcPr>
            <w:tcW w:w="768" w:type="dxa"/>
            <w:tcBorders>
              <w:top w:val="single" w:sz="4" w:space="0" w:color="auto"/>
              <w:left w:val="single" w:sz="4" w:space="0" w:color="auto"/>
              <w:bottom w:val="single" w:sz="4" w:space="0" w:color="auto"/>
              <w:right w:val="single" w:sz="4" w:space="0" w:color="auto"/>
            </w:tcBorders>
          </w:tcPr>
          <w:p w14:paraId="18779AA6" w14:textId="77777777" w:rsidR="00E62506" w:rsidRPr="009E20AA" w:rsidRDefault="00E62506" w:rsidP="009E20AA">
            <w:pPr>
              <w:pStyle w:val="TAH"/>
              <w:rPr>
                <w:rFonts w:eastAsia="Yu Mincho"/>
                <w:szCs w:val="18"/>
              </w:rPr>
            </w:pPr>
            <w:r w:rsidRPr="009E20AA">
              <w:t xml:space="preserve">30 </w:t>
            </w:r>
          </w:p>
        </w:tc>
        <w:tc>
          <w:tcPr>
            <w:tcW w:w="586" w:type="dxa"/>
            <w:tcBorders>
              <w:top w:val="single" w:sz="4" w:space="0" w:color="auto"/>
              <w:left w:val="single" w:sz="4" w:space="0" w:color="auto"/>
              <w:bottom w:val="single" w:sz="4" w:space="0" w:color="auto"/>
              <w:right w:val="single" w:sz="4" w:space="0" w:color="auto"/>
            </w:tcBorders>
          </w:tcPr>
          <w:p w14:paraId="3F74901F" w14:textId="77777777" w:rsidR="00E62506" w:rsidRPr="009E20AA" w:rsidRDefault="00E62506" w:rsidP="009E20AA">
            <w:pPr>
              <w:pStyle w:val="TAH"/>
              <w:rPr>
                <w:rFonts w:eastAsia="Yu Mincho"/>
                <w:szCs w:val="18"/>
              </w:rPr>
            </w:pPr>
            <w:r w:rsidRPr="009E20AA">
              <w:t>40</w:t>
            </w:r>
          </w:p>
        </w:tc>
        <w:tc>
          <w:tcPr>
            <w:tcW w:w="586" w:type="dxa"/>
            <w:tcBorders>
              <w:top w:val="single" w:sz="4" w:space="0" w:color="auto"/>
              <w:left w:val="single" w:sz="4" w:space="0" w:color="auto"/>
              <w:bottom w:val="single" w:sz="4" w:space="0" w:color="auto"/>
              <w:right w:val="single" w:sz="4" w:space="0" w:color="auto"/>
            </w:tcBorders>
          </w:tcPr>
          <w:p w14:paraId="75C9C97A" w14:textId="77777777" w:rsidR="00E62506" w:rsidRPr="009E20AA" w:rsidRDefault="00E62506" w:rsidP="009E20AA">
            <w:pPr>
              <w:pStyle w:val="TAH"/>
              <w:rPr>
                <w:rFonts w:eastAsia="Yu Mincho"/>
                <w:szCs w:val="18"/>
              </w:rPr>
            </w:pPr>
            <w:r w:rsidRPr="009E20AA">
              <w:t>50</w:t>
            </w:r>
          </w:p>
        </w:tc>
        <w:tc>
          <w:tcPr>
            <w:tcW w:w="586" w:type="dxa"/>
            <w:tcBorders>
              <w:top w:val="single" w:sz="4" w:space="0" w:color="auto"/>
              <w:left w:val="single" w:sz="4" w:space="0" w:color="auto"/>
              <w:bottom w:val="single" w:sz="4" w:space="0" w:color="auto"/>
              <w:right w:val="single" w:sz="4" w:space="0" w:color="auto"/>
            </w:tcBorders>
          </w:tcPr>
          <w:p w14:paraId="594353D1" w14:textId="77777777" w:rsidR="00E62506" w:rsidRPr="009E20AA" w:rsidRDefault="00E62506" w:rsidP="009E20AA">
            <w:pPr>
              <w:pStyle w:val="TAH"/>
              <w:rPr>
                <w:szCs w:val="18"/>
                <w:lang w:eastAsia="zh-CN"/>
              </w:rPr>
            </w:pPr>
            <w:r w:rsidRPr="009E20AA">
              <w:t>60</w:t>
            </w:r>
          </w:p>
        </w:tc>
        <w:tc>
          <w:tcPr>
            <w:tcW w:w="586" w:type="dxa"/>
            <w:tcBorders>
              <w:top w:val="single" w:sz="4" w:space="0" w:color="auto"/>
              <w:left w:val="single" w:sz="4" w:space="0" w:color="auto"/>
              <w:bottom w:val="single" w:sz="4" w:space="0" w:color="auto"/>
              <w:right w:val="single" w:sz="4" w:space="0" w:color="auto"/>
            </w:tcBorders>
          </w:tcPr>
          <w:p w14:paraId="06F35491" w14:textId="77777777" w:rsidR="00E62506" w:rsidRPr="009E20AA" w:rsidRDefault="00E62506" w:rsidP="009E20AA">
            <w:pPr>
              <w:pStyle w:val="TAH"/>
              <w:rPr>
                <w:szCs w:val="18"/>
                <w:lang w:eastAsia="zh-CN"/>
              </w:rPr>
            </w:pPr>
            <w:r w:rsidRPr="009E20AA">
              <w:t>80</w:t>
            </w:r>
          </w:p>
        </w:tc>
        <w:tc>
          <w:tcPr>
            <w:tcW w:w="596" w:type="dxa"/>
            <w:tcBorders>
              <w:top w:val="single" w:sz="4" w:space="0" w:color="auto"/>
              <w:left w:val="single" w:sz="4" w:space="0" w:color="auto"/>
              <w:bottom w:val="single" w:sz="4" w:space="0" w:color="auto"/>
              <w:right w:val="single" w:sz="4" w:space="0" w:color="auto"/>
            </w:tcBorders>
          </w:tcPr>
          <w:p w14:paraId="3FFFF7C5" w14:textId="77777777" w:rsidR="00E62506" w:rsidRPr="009E20AA" w:rsidRDefault="00E62506" w:rsidP="009E20AA">
            <w:pPr>
              <w:pStyle w:val="TAH"/>
              <w:rPr>
                <w:szCs w:val="18"/>
                <w:lang w:eastAsia="zh-CN"/>
              </w:rPr>
            </w:pPr>
            <w:r w:rsidRPr="009E20AA">
              <w:t>90</w:t>
            </w:r>
          </w:p>
        </w:tc>
        <w:tc>
          <w:tcPr>
            <w:tcW w:w="586" w:type="dxa"/>
            <w:tcBorders>
              <w:top w:val="single" w:sz="4" w:space="0" w:color="auto"/>
              <w:left w:val="single" w:sz="4" w:space="0" w:color="auto"/>
              <w:bottom w:val="single" w:sz="4" w:space="0" w:color="auto"/>
              <w:right w:val="single" w:sz="4" w:space="0" w:color="auto"/>
            </w:tcBorders>
          </w:tcPr>
          <w:p w14:paraId="59D12A24" w14:textId="77777777" w:rsidR="00E62506" w:rsidRPr="009E20AA" w:rsidRDefault="00E62506" w:rsidP="009E20AA">
            <w:pPr>
              <w:pStyle w:val="TAH"/>
              <w:rPr>
                <w:szCs w:val="18"/>
                <w:lang w:eastAsia="zh-CN"/>
              </w:rPr>
            </w:pPr>
            <w:r w:rsidRPr="009E20AA">
              <w:t>100</w:t>
            </w:r>
          </w:p>
        </w:tc>
        <w:tc>
          <w:tcPr>
            <w:tcW w:w="1286" w:type="dxa"/>
            <w:tcBorders>
              <w:top w:val="nil"/>
              <w:left w:val="single" w:sz="4" w:space="0" w:color="auto"/>
              <w:bottom w:val="single" w:sz="4" w:space="0" w:color="auto"/>
              <w:right w:val="single" w:sz="4" w:space="0" w:color="auto"/>
            </w:tcBorders>
            <w:shd w:val="clear" w:color="auto" w:fill="auto"/>
          </w:tcPr>
          <w:p w14:paraId="484A7E4B" w14:textId="77777777" w:rsidR="00E62506" w:rsidRPr="009E20AA" w:rsidRDefault="00E62506" w:rsidP="009E20AA">
            <w:pPr>
              <w:pStyle w:val="TAH"/>
              <w:rPr>
                <w:lang w:eastAsia="zh-CN"/>
              </w:rPr>
            </w:pPr>
          </w:p>
        </w:tc>
      </w:tr>
      <w:tr w:rsidR="00E62506" w:rsidRPr="009E20AA" w14:paraId="38C98C35" w14:textId="77777777" w:rsidTr="00B20A5B">
        <w:trPr>
          <w:trHeight w:val="187"/>
          <w:jc w:val="center"/>
        </w:trPr>
        <w:tc>
          <w:tcPr>
            <w:tcW w:w="1648" w:type="dxa"/>
            <w:vMerge w:val="restart"/>
            <w:tcBorders>
              <w:top w:val="nil"/>
              <w:left w:val="single" w:sz="4" w:space="0" w:color="auto"/>
              <w:right w:val="single" w:sz="4" w:space="0" w:color="auto"/>
            </w:tcBorders>
            <w:shd w:val="clear" w:color="auto" w:fill="auto"/>
          </w:tcPr>
          <w:p w14:paraId="4C35CA36" w14:textId="77777777" w:rsidR="00E62506" w:rsidRPr="009E20AA" w:rsidRDefault="00E62506" w:rsidP="009E20AA">
            <w:pPr>
              <w:pStyle w:val="TAC"/>
              <w:rPr>
                <w:lang w:eastAsia="zh-CN"/>
              </w:rPr>
            </w:pPr>
            <w:r w:rsidRPr="009E20AA">
              <w:t>CA_n1A-n78A-n79A</w:t>
            </w:r>
            <w:r w:rsidRPr="009E20AA">
              <w:rPr>
                <w:vertAlign w:val="superscript"/>
              </w:rPr>
              <w:t>4</w:t>
            </w:r>
          </w:p>
        </w:tc>
        <w:tc>
          <w:tcPr>
            <w:tcW w:w="1366" w:type="dxa"/>
            <w:vMerge w:val="restart"/>
            <w:tcBorders>
              <w:top w:val="nil"/>
              <w:left w:val="single" w:sz="4" w:space="0" w:color="auto"/>
              <w:right w:val="single" w:sz="4" w:space="0" w:color="auto"/>
            </w:tcBorders>
            <w:shd w:val="clear" w:color="auto" w:fill="auto"/>
          </w:tcPr>
          <w:p w14:paraId="469B613E" w14:textId="77777777" w:rsidR="00E62506" w:rsidRPr="009E20AA" w:rsidRDefault="00E62506" w:rsidP="009E20AA">
            <w:pPr>
              <w:pStyle w:val="TAC"/>
            </w:pPr>
            <w:r w:rsidRPr="009E20AA">
              <w:t>CA_n1A-n78A</w:t>
            </w:r>
          </w:p>
          <w:p w14:paraId="51EE6961" w14:textId="77777777" w:rsidR="00E62506" w:rsidRPr="009E20AA" w:rsidRDefault="00E62506" w:rsidP="009E20AA">
            <w:pPr>
              <w:pStyle w:val="TAC"/>
            </w:pPr>
            <w:r w:rsidRPr="009E20AA">
              <w:t>CA_n1A-n79A</w:t>
            </w:r>
          </w:p>
          <w:p w14:paraId="424D909F" w14:textId="77777777" w:rsidR="00E62506" w:rsidRPr="009E20AA" w:rsidRDefault="00E62506" w:rsidP="009E20AA">
            <w:pPr>
              <w:pStyle w:val="TAC"/>
              <w:rPr>
                <w:lang w:eastAsia="zh-CN"/>
              </w:rPr>
            </w:pPr>
            <w:r w:rsidRPr="009E20AA">
              <w:t>CA_n78A-n79A</w:t>
            </w:r>
          </w:p>
        </w:tc>
        <w:tc>
          <w:tcPr>
            <w:tcW w:w="731" w:type="dxa"/>
            <w:tcBorders>
              <w:top w:val="nil"/>
              <w:left w:val="single" w:sz="4" w:space="0" w:color="auto"/>
              <w:bottom w:val="single" w:sz="4" w:space="0" w:color="auto"/>
              <w:right w:val="single" w:sz="4" w:space="0" w:color="auto"/>
            </w:tcBorders>
            <w:shd w:val="clear" w:color="auto" w:fill="auto"/>
          </w:tcPr>
          <w:p w14:paraId="34B1EA32" w14:textId="77777777" w:rsidR="00E62506" w:rsidRPr="009E20AA" w:rsidRDefault="00E62506" w:rsidP="009E20AA">
            <w:pPr>
              <w:pStyle w:val="TAC"/>
              <w:rPr>
                <w:lang w:eastAsia="zh-CN"/>
              </w:rPr>
            </w:pPr>
            <w:r w:rsidRPr="009E20AA">
              <w:t>n1</w:t>
            </w:r>
          </w:p>
        </w:tc>
        <w:tc>
          <w:tcPr>
            <w:tcW w:w="726" w:type="dxa"/>
            <w:tcBorders>
              <w:top w:val="single" w:sz="4" w:space="0" w:color="auto"/>
              <w:left w:val="single" w:sz="4" w:space="0" w:color="auto"/>
              <w:bottom w:val="single" w:sz="4" w:space="0" w:color="auto"/>
              <w:right w:val="single" w:sz="4" w:space="0" w:color="auto"/>
            </w:tcBorders>
          </w:tcPr>
          <w:p w14:paraId="2872501D" w14:textId="77777777" w:rsidR="00E62506" w:rsidRPr="009E20AA" w:rsidRDefault="00E62506" w:rsidP="009E20AA">
            <w:pPr>
              <w:pStyle w:val="TAC"/>
            </w:pPr>
            <w:r w:rsidRPr="009E20AA">
              <w:t>5</w:t>
            </w:r>
          </w:p>
        </w:tc>
        <w:tc>
          <w:tcPr>
            <w:tcW w:w="586" w:type="dxa"/>
            <w:tcBorders>
              <w:top w:val="single" w:sz="4" w:space="0" w:color="auto"/>
              <w:left w:val="single" w:sz="4" w:space="0" w:color="auto"/>
              <w:bottom w:val="single" w:sz="4" w:space="0" w:color="auto"/>
              <w:right w:val="single" w:sz="4" w:space="0" w:color="auto"/>
            </w:tcBorders>
          </w:tcPr>
          <w:p w14:paraId="44783B1B" w14:textId="77777777" w:rsidR="00E62506" w:rsidRPr="009E20AA" w:rsidRDefault="00E62506" w:rsidP="009E20AA">
            <w:pPr>
              <w:pStyle w:val="TAC"/>
            </w:pPr>
            <w:r w:rsidRPr="009E20AA">
              <w:t>10</w:t>
            </w:r>
          </w:p>
        </w:tc>
        <w:tc>
          <w:tcPr>
            <w:tcW w:w="586" w:type="dxa"/>
            <w:tcBorders>
              <w:top w:val="single" w:sz="4" w:space="0" w:color="auto"/>
              <w:left w:val="single" w:sz="4" w:space="0" w:color="auto"/>
              <w:bottom w:val="single" w:sz="4" w:space="0" w:color="auto"/>
              <w:right w:val="single" w:sz="4" w:space="0" w:color="auto"/>
            </w:tcBorders>
          </w:tcPr>
          <w:p w14:paraId="53805B17" w14:textId="77777777" w:rsidR="00E62506" w:rsidRPr="009E20AA" w:rsidRDefault="00E62506"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tcPr>
          <w:p w14:paraId="7E336ADA" w14:textId="77777777" w:rsidR="00E62506" w:rsidRPr="009E20AA" w:rsidRDefault="00E62506"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tcPr>
          <w:p w14:paraId="159723CF"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6245845A"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FF36DD4"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8C91E87"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6A509F2"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47B47C7"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387D8658"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297AAEC" w14:textId="77777777" w:rsidR="00E62506" w:rsidRPr="009E20AA" w:rsidRDefault="00E62506" w:rsidP="009E20AA">
            <w:pPr>
              <w:pStyle w:val="TAC"/>
            </w:pPr>
          </w:p>
        </w:tc>
        <w:tc>
          <w:tcPr>
            <w:tcW w:w="1286" w:type="dxa"/>
            <w:vMerge w:val="restart"/>
            <w:tcBorders>
              <w:top w:val="nil"/>
              <w:left w:val="single" w:sz="4" w:space="0" w:color="auto"/>
              <w:right w:val="single" w:sz="4" w:space="0" w:color="auto"/>
            </w:tcBorders>
            <w:shd w:val="clear" w:color="auto" w:fill="auto"/>
          </w:tcPr>
          <w:p w14:paraId="4F84E81D" w14:textId="77777777" w:rsidR="00E62506" w:rsidRPr="009E20AA" w:rsidRDefault="00E62506" w:rsidP="009E20AA">
            <w:pPr>
              <w:pStyle w:val="TAC"/>
              <w:rPr>
                <w:lang w:eastAsia="zh-CN"/>
              </w:rPr>
            </w:pPr>
            <w:r w:rsidRPr="009E20AA">
              <w:rPr>
                <w:lang w:eastAsia="zh-CN"/>
              </w:rPr>
              <w:t>0</w:t>
            </w:r>
          </w:p>
        </w:tc>
      </w:tr>
      <w:tr w:rsidR="00E62506" w:rsidRPr="009E20AA" w14:paraId="0AD96B9D" w14:textId="77777777" w:rsidTr="00B20A5B">
        <w:trPr>
          <w:trHeight w:val="187"/>
          <w:jc w:val="center"/>
        </w:trPr>
        <w:tc>
          <w:tcPr>
            <w:tcW w:w="1648" w:type="dxa"/>
            <w:vMerge/>
            <w:tcBorders>
              <w:left w:val="single" w:sz="4" w:space="0" w:color="auto"/>
              <w:right w:val="single" w:sz="4" w:space="0" w:color="auto"/>
            </w:tcBorders>
            <w:shd w:val="clear" w:color="auto" w:fill="auto"/>
          </w:tcPr>
          <w:p w14:paraId="2714A7C5" w14:textId="77777777" w:rsidR="00E62506" w:rsidRPr="009E20AA" w:rsidRDefault="00E62506" w:rsidP="009E20AA">
            <w:pPr>
              <w:pStyle w:val="TAC"/>
              <w:rPr>
                <w:lang w:eastAsia="zh-CN"/>
              </w:rPr>
            </w:pPr>
          </w:p>
        </w:tc>
        <w:tc>
          <w:tcPr>
            <w:tcW w:w="1366" w:type="dxa"/>
            <w:vMerge/>
            <w:tcBorders>
              <w:left w:val="single" w:sz="4" w:space="0" w:color="auto"/>
              <w:right w:val="single" w:sz="4" w:space="0" w:color="auto"/>
            </w:tcBorders>
            <w:shd w:val="clear" w:color="auto" w:fill="auto"/>
          </w:tcPr>
          <w:p w14:paraId="5E74F43A" w14:textId="77777777" w:rsidR="00E62506" w:rsidRPr="009E20AA" w:rsidRDefault="00E62506" w:rsidP="009E20AA">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47CA2FBC" w14:textId="77777777" w:rsidR="00E62506" w:rsidRPr="009E20AA" w:rsidRDefault="00E62506" w:rsidP="009E20AA">
            <w:pPr>
              <w:pStyle w:val="TAC"/>
              <w:rPr>
                <w:lang w:eastAsia="zh-CN"/>
              </w:rPr>
            </w:pPr>
            <w:r w:rsidRPr="009E20AA">
              <w:t>n78</w:t>
            </w:r>
          </w:p>
        </w:tc>
        <w:tc>
          <w:tcPr>
            <w:tcW w:w="726" w:type="dxa"/>
            <w:tcBorders>
              <w:top w:val="single" w:sz="4" w:space="0" w:color="auto"/>
              <w:left w:val="single" w:sz="4" w:space="0" w:color="auto"/>
              <w:bottom w:val="single" w:sz="4" w:space="0" w:color="auto"/>
              <w:right w:val="single" w:sz="4" w:space="0" w:color="auto"/>
            </w:tcBorders>
          </w:tcPr>
          <w:p w14:paraId="329610E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212F39D" w14:textId="77777777" w:rsidR="00E62506" w:rsidRPr="009E20AA" w:rsidRDefault="00E62506" w:rsidP="009E20AA">
            <w:pPr>
              <w:pStyle w:val="TAC"/>
            </w:pPr>
            <w:r w:rsidRPr="009E20AA">
              <w:t>10</w:t>
            </w:r>
          </w:p>
        </w:tc>
        <w:tc>
          <w:tcPr>
            <w:tcW w:w="586" w:type="dxa"/>
            <w:tcBorders>
              <w:top w:val="single" w:sz="4" w:space="0" w:color="auto"/>
              <w:left w:val="single" w:sz="4" w:space="0" w:color="auto"/>
              <w:bottom w:val="single" w:sz="4" w:space="0" w:color="auto"/>
              <w:right w:val="single" w:sz="4" w:space="0" w:color="auto"/>
            </w:tcBorders>
          </w:tcPr>
          <w:p w14:paraId="6C18A061" w14:textId="77777777" w:rsidR="00E62506" w:rsidRPr="009E20AA" w:rsidRDefault="00E62506"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tcPr>
          <w:p w14:paraId="07CD9AFC" w14:textId="77777777" w:rsidR="00E62506" w:rsidRPr="009E20AA" w:rsidRDefault="00E62506"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tcPr>
          <w:p w14:paraId="75BF5ED4"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49A5EE7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DB92F9A" w14:textId="77777777" w:rsidR="00E62506" w:rsidRPr="009E20AA" w:rsidRDefault="00E62506" w:rsidP="009E20AA">
            <w:pPr>
              <w:pStyle w:val="TAC"/>
            </w:pPr>
            <w:r w:rsidRPr="009E20AA">
              <w:t>40</w:t>
            </w:r>
          </w:p>
        </w:tc>
        <w:tc>
          <w:tcPr>
            <w:tcW w:w="586" w:type="dxa"/>
            <w:tcBorders>
              <w:top w:val="single" w:sz="4" w:space="0" w:color="auto"/>
              <w:left w:val="single" w:sz="4" w:space="0" w:color="auto"/>
              <w:bottom w:val="single" w:sz="4" w:space="0" w:color="auto"/>
              <w:right w:val="single" w:sz="4" w:space="0" w:color="auto"/>
            </w:tcBorders>
          </w:tcPr>
          <w:p w14:paraId="44641CE2" w14:textId="77777777" w:rsidR="00E62506" w:rsidRPr="009E20AA" w:rsidRDefault="00E62506" w:rsidP="009E20AA">
            <w:pPr>
              <w:pStyle w:val="TAC"/>
            </w:pPr>
            <w:r w:rsidRPr="009E20AA">
              <w:t>50</w:t>
            </w:r>
          </w:p>
        </w:tc>
        <w:tc>
          <w:tcPr>
            <w:tcW w:w="586" w:type="dxa"/>
            <w:tcBorders>
              <w:top w:val="single" w:sz="4" w:space="0" w:color="auto"/>
              <w:left w:val="single" w:sz="4" w:space="0" w:color="auto"/>
              <w:bottom w:val="single" w:sz="4" w:space="0" w:color="auto"/>
              <w:right w:val="single" w:sz="4" w:space="0" w:color="auto"/>
            </w:tcBorders>
          </w:tcPr>
          <w:p w14:paraId="4FB4E058"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690F6C6E" w14:textId="77777777" w:rsidR="00E62506" w:rsidRPr="009E20AA" w:rsidRDefault="00E62506" w:rsidP="009E20AA">
            <w:pPr>
              <w:pStyle w:val="TAC"/>
            </w:pPr>
            <w:r w:rsidRPr="009E20AA">
              <w:t>80</w:t>
            </w:r>
          </w:p>
        </w:tc>
        <w:tc>
          <w:tcPr>
            <w:tcW w:w="596" w:type="dxa"/>
            <w:tcBorders>
              <w:top w:val="single" w:sz="4" w:space="0" w:color="auto"/>
              <w:left w:val="single" w:sz="4" w:space="0" w:color="auto"/>
              <w:bottom w:val="single" w:sz="4" w:space="0" w:color="auto"/>
              <w:right w:val="single" w:sz="4" w:space="0" w:color="auto"/>
            </w:tcBorders>
          </w:tcPr>
          <w:p w14:paraId="0FBF9759" w14:textId="77777777" w:rsidR="00E62506" w:rsidRPr="009E20AA" w:rsidRDefault="00E62506" w:rsidP="009E20AA">
            <w:pPr>
              <w:pStyle w:val="TAC"/>
            </w:pPr>
            <w:r w:rsidRPr="009E20AA">
              <w:t>90</w:t>
            </w:r>
          </w:p>
        </w:tc>
        <w:tc>
          <w:tcPr>
            <w:tcW w:w="586" w:type="dxa"/>
            <w:tcBorders>
              <w:top w:val="single" w:sz="4" w:space="0" w:color="auto"/>
              <w:left w:val="single" w:sz="4" w:space="0" w:color="auto"/>
              <w:bottom w:val="single" w:sz="4" w:space="0" w:color="auto"/>
              <w:right w:val="single" w:sz="4" w:space="0" w:color="auto"/>
            </w:tcBorders>
          </w:tcPr>
          <w:p w14:paraId="441DED93" w14:textId="77777777" w:rsidR="00E62506" w:rsidRPr="009E20AA" w:rsidRDefault="00E62506" w:rsidP="009E20AA">
            <w:pPr>
              <w:pStyle w:val="TAC"/>
            </w:pPr>
          </w:p>
        </w:tc>
        <w:tc>
          <w:tcPr>
            <w:tcW w:w="1286" w:type="dxa"/>
            <w:vMerge/>
            <w:tcBorders>
              <w:left w:val="single" w:sz="4" w:space="0" w:color="auto"/>
              <w:right w:val="single" w:sz="4" w:space="0" w:color="auto"/>
            </w:tcBorders>
            <w:shd w:val="clear" w:color="auto" w:fill="auto"/>
          </w:tcPr>
          <w:p w14:paraId="4B2FFBBD" w14:textId="77777777" w:rsidR="00E62506" w:rsidRPr="009E20AA" w:rsidRDefault="00E62506" w:rsidP="009E20AA">
            <w:pPr>
              <w:pStyle w:val="TAC"/>
              <w:rPr>
                <w:lang w:eastAsia="zh-CN"/>
              </w:rPr>
            </w:pPr>
          </w:p>
        </w:tc>
      </w:tr>
      <w:tr w:rsidR="00E62506" w:rsidRPr="009E20AA" w14:paraId="6C542411" w14:textId="77777777" w:rsidTr="00B20A5B">
        <w:trPr>
          <w:trHeight w:val="187"/>
          <w:jc w:val="center"/>
        </w:trPr>
        <w:tc>
          <w:tcPr>
            <w:tcW w:w="1648" w:type="dxa"/>
            <w:vMerge/>
            <w:tcBorders>
              <w:left w:val="single" w:sz="4" w:space="0" w:color="auto"/>
              <w:right w:val="single" w:sz="4" w:space="0" w:color="auto"/>
            </w:tcBorders>
            <w:shd w:val="clear" w:color="auto" w:fill="auto"/>
          </w:tcPr>
          <w:p w14:paraId="5202135E" w14:textId="77777777" w:rsidR="00E62506" w:rsidRPr="009E20AA" w:rsidRDefault="00E62506" w:rsidP="009E20AA">
            <w:pPr>
              <w:pStyle w:val="TAC"/>
              <w:rPr>
                <w:lang w:eastAsia="zh-CN"/>
              </w:rPr>
            </w:pPr>
          </w:p>
        </w:tc>
        <w:tc>
          <w:tcPr>
            <w:tcW w:w="1366" w:type="dxa"/>
            <w:vMerge/>
            <w:tcBorders>
              <w:left w:val="single" w:sz="4" w:space="0" w:color="auto"/>
              <w:right w:val="single" w:sz="4" w:space="0" w:color="auto"/>
            </w:tcBorders>
            <w:shd w:val="clear" w:color="auto" w:fill="auto"/>
          </w:tcPr>
          <w:p w14:paraId="34ADD2DE" w14:textId="77777777" w:rsidR="00E62506" w:rsidRPr="009E20AA" w:rsidRDefault="00E62506" w:rsidP="009E20AA">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B7F60B3" w14:textId="77777777" w:rsidR="00E62506" w:rsidRPr="009E20AA" w:rsidRDefault="00E62506" w:rsidP="009E20AA">
            <w:pPr>
              <w:pStyle w:val="TAC"/>
              <w:rPr>
                <w:lang w:eastAsia="zh-CN"/>
              </w:rPr>
            </w:pPr>
            <w:r w:rsidRPr="009E20AA">
              <w:t>n79</w:t>
            </w:r>
          </w:p>
        </w:tc>
        <w:tc>
          <w:tcPr>
            <w:tcW w:w="726" w:type="dxa"/>
            <w:tcBorders>
              <w:top w:val="single" w:sz="4" w:space="0" w:color="auto"/>
              <w:left w:val="single" w:sz="4" w:space="0" w:color="auto"/>
              <w:bottom w:val="single" w:sz="4" w:space="0" w:color="auto"/>
              <w:right w:val="single" w:sz="4" w:space="0" w:color="auto"/>
            </w:tcBorders>
          </w:tcPr>
          <w:p w14:paraId="30AD6288"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6A9DB6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D5258F4" w14:textId="77777777" w:rsidR="00E62506" w:rsidRPr="009E20AA" w:rsidRDefault="00E62506" w:rsidP="009E20AA">
            <w:pPr>
              <w:pStyle w:val="TAC"/>
            </w:pPr>
          </w:p>
        </w:tc>
        <w:tc>
          <w:tcPr>
            <w:tcW w:w="774" w:type="dxa"/>
            <w:tcBorders>
              <w:top w:val="single" w:sz="4" w:space="0" w:color="auto"/>
              <w:left w:val="single" w:sz="4" w:space="0" w:color="auto"/>
              <w:bottom w:val="single" w:sz="4" w:space="0" w:color="auto"/>
              <w:right w:val="single" w:sz="4" w:space="0" w:color="auto"/>
            </w:tcBorders>
          </w:tcPr>
          <w:p w14:paraId="1B2B6960"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6B764E75"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34ACBC64"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1C412BB" w14:textId="77777777" w:rsidR="00E62506" w:rsidRPr="009E20AA" w:rsidRDefault="00E62506" w:rsidP="009E20AA">
            <w:pPr>
              <w:pStyle w:val="TAC"/>
            </w:pPr>
            <w:r w:rsidRPr="009E20AA">
              <w:t>40</w:t>
            </w:r>
          </w:p>
        </w:tc>
        <w:tc>
          <w:tcPr>
            <w:tcW w:w="586" w:type="dxa"/>
            <w:tcBorders>
              <w:top w:val="single" w:sz="4" w:space="0" w:color="auto"/>
              <w:left w:val="single" w:sz="4" w:space="0" w:color="auto"/>
              <w:bottom w:val="single" w:sz="4" w:space="0" w:color="auto"/>
              <w:right w:val="single" w:sz="4" w:space="0" w:color="auto"/>
            </w:tcBorders>
          </w:tcPr>
          <w:p w14:paraId="3A0F77EF" w14:textId="77777777" w:rsidR="00E62506" w:rsidRPr="009E20AA" w:rsidRDefault="00E62506" w:rsidP="009E20AA">
            <w:pPr>
              <w:pStyle w:val="TAC"/>
            </w:pPr>
            <w:r w:rsidRPr="009E20AA">
              <w:t>50</w:t>
            </w:r>
          </w:p>
        </w:tc>
        <w:tc>
          <w:tcPr>
            <w:tcW w:w="586" w:type="dxa"/>
            <w:tcBorders>
              <w:top w:val="single" w:sz="4" w:space="0" w:color="auto"/>
              <w:left w:val="single" w:sz="4" w:space="0" w:color="auto"/>
              <w:bottom w:val="single" w:sz="4" w:space="0" w:color="auto"/>
              <w:right w:val="single" w:sz="4" w:space="0" w:color="auto"/>
            </w:tcBorders>
          </w:tcPr>
          <w:p w14:paraId="7E78EA28"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7FBBF4AB" w14:textId="77777777" w:rsidR="00E62506" w:rsidRPr="009E20AA" w:rsidRDefault="00E62506" w:rsidP="009E20AA">
            <w:pPr>
              <w:pStyle w:val="TAC"/>
            </w:pPr>
            <w:r w:rsidRPr="009E20AA">
              <w:t>80</w:t>
            </w:r>
          </w:p>
        </w:tc>
        <w:tc>
          <w:tcPr>
            <w:tcW w:w="596" w:type="dxa"/>
            <w:tcBorders>
              <w:top w:val="single" w:sz="4" w:space="0" w:color="auto"/>
              <w:left w:val="single" w:sz="4" w:space="0" w:color="auto"/>
              <w:bottom w:val="single" w:sz="4" w:space="0" w:color="auto"/>
              <w:right w:val="single" w:sz="4" w:space="0" w:color="auto"/>
            </w:tcBorders>
          </w:tcPr>
          <w:p w14:paraId="68A632F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AFD13E7" w14:textId="77777777" w:rsidR="00E62506" w:rsidRPr="009E20AA" w:rsidRDefault="00E62506" w:rsidP="009E20AA">
            <w:pPr>
              <w:pStyle w:val="TAC"/>
            </w:pPr>
          </w:p>
        </w:tc>
        <w:tc>
          <w:tcPr>
            <w:tcW w:w="1286" w:type="dxa"/>
            <w:vMerge/>
            <w:tcBorders>
              <w:left w:val="single" w:sz="4" w:space="0" w:color="auto"/>
              <w:bottom w:val="single" w:sz="4" w:space="0" w:color="auto"/>
              <w:right w:val="single" w:sz="4" w:space="0" w:color="auto"/>
            </w:tcBorders>
            <w:shd w:val="clear" w:color="auto" w:fill="auto"/>
          </w:tcPr>
          <w:p w14:paraId="69F16247" w14:textId="77777777" w:rsidR="00E62506" w:rsidRPr="009E20AA" w:rsidRDefault="00E62506" w:rsidP="009E20AA">
            <w:pPr>
              <w:pStyle w:val="TAC"/>
              <w:rPr>
                <w:lang w:eastAsia="zh-CN"/>
              </w:rPr>
            </w:pPr>
          </w:p>
        </w:tc>
      </w:tr>
      <w:tr w:rsidR="00E62506" w:rsidRPr="009E20AA" w14:paraId="1D1D60AA" w14:textId="77777777" w:rsidTr="00B20A5B">
        <w:trPr>
          <w:trHeight w:val="187"/>
          <w:jc w:val="center"/>
        </w:trPr>
        <w:tc>
          <w:tcPr>
            <w:tcW w:w="1648" w:type="dxa"/>
            <w:vMerge/>
            <w:tcBorders>
              <w:left w:val="single" w:sz="4" w:space="0" w:color="auto"/>
              <w:right w:val="single" w:sz="4" w:space="0" w:color="auto"/>
            </w:tcBorders>
            <w:shd w:val="clear" w:color="auto" w:fill="auto"/>
          </w:tcPr>
          <w:p w14:paraId="72F89E0D" w14:textId="77777777" w:rsidR="00E62506" w:rsidRPr="009E20AA" w:rsidRDefault="00E62506" w:rsidP="009E20AA">
            <w:pPr>
              <w:pStyle w:val="TAC"/>
              <w:rPr>
                <w:lang w:eastAsia="zh-CN"/>
              </w:rPr>
            </w:pPr>
          </w:p>
        </w:tc>
        <w:tc>
          <w:tcPr>
            <w:tcW w:w="1366" w:type="dxa"/>
            <w:vMerge/>
            <w:tcBorders>
              <w:left w:val="single" w:sz="4" w:space="0" w:color="auto"/>
              <w:right w:val="single" w:sz="4" w:space="0" w:color="auto"/>
            </w:tcBorders>
            <w:shd w:val="clear" w:color="auto" w:fill="auto"/>
          </w:tcPr>
          <w:p w14:paraId="46D45EEB" w14:textId="77777777" w:rsidR="00E62506" w:rsidRPr="009E20AA" w:rsidRDefault="00E62506" w:rsidP="009E20AA">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5C4A437F" w14:textId="77777777" w:rsidR="00E62506" w:rsidRPr="009E20AA" w:rsidRDefault="00E62506" w:rsidP="009E20AA">
            <w:pPr>
              <w:pStyle w:val="TAC"/>
              <w:rPr>
                <w:lang w:eastAsia="zh-CN"/>
              </w:rPr>
            </w:pPr>
            <w:r w:rsidRPr="009E20AA">
              <w:t>n1</w:t>
            </w:r>
          </w:p>
        </w:tc>
        <w:tc>
          <w:tcPr>
            <w:tcW w:w="726" w:type="dxa"/>
            <w:tcBorders>
              <w:top w:val="single" w:sz="4" w:space="0" w:color="auto"/>
              <w:left w:val="single" w:sz="4" w:space="0" w:color="auto"/>
              <w:bottom w:val="single" w:sz="4" w:space="0" w:color="auto"/>
              <w:right w:val="single" w:sz="4" w:space="0" w:color="auto"/>
            </w:tcBorders>
          </w:tcPr>
          <w:p w14:paraId="280C4F15" w14:textId="77777777" w:rsidR="00E62506" w:rsidRPr="009E20AA" w:rsidRDefault="00E62506" w:rsidP="009E20AA">
            <w:pPr>
              <w:pStyle w:val="TAC"/>
            </w:pPr>
            <w:r w:rsidRPr="009E20AA">
              <w:t>5</w:t>
            </w:r>
          </w:p>
        </w:tc>
        <w:tc>
          <w:tcPr>
            <w:tcW w:w="586" w:type="dxa"/>
            <w:tcBorders>
              <w:top w:val="single" w:sz="4" w:space="0" w:color="auto"/>
              <w:left w:val="single" w:sz="4" w:space="0" w:color="auto"/>
              <w:bottom w:val="single" w:sz="4" w:space="0" w:color="auto"/>
              <w:right w:val="single" w:sz="4" w:space="0" w:color="auto"/>
            </w:tcBorders>
          </w:tcPr>
          <w:p w14:paraId="7B429A56" w14:textId="77777777" w:rsidR="00E62506" w:rsidRPr="009E20AA" w:rsidRDefault="00E62506" w:rsidP="009E20AA">
            <w:pPr>
              <w:pStyle w:val="TAC"/>
            </w:pPr>
            <w:r w:rsidRPr="009E20AA">
              <w:t>10</w:t>
            </w:r>
          </w:p>
        </w:tc>
        <w:tc>
          <w:tcPr>
            <w:tcW w:w="586" w:type="dxa"/>
            <w:tcBorders>
              <w:top w:val="single" w:sz="4" w:space="0" w:color="auto"/>
              <w:left w:val="single" w:sz="4" w:space="0" w:color="auto"/>
              <w:bottom w:val="single" w:sz="4" w:space="0" w:color="auto"/>
              <w:right w:val="single" w:sz="4" w:space="0" w:color="auto"/>
            </w:tcBorders>
          </w:tcPr>
          <w:p w14:paraId="4527E0E9" w14:textId="77777777" w:rsidR="00E62506" w:rsidRPr="009E20AA" w:rsidRDefault="00E62506"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tcPr>
          <w:p w14:paraId="25EC144D" w14:textId="77777777" w:rsidR="00E62506" w:rsidRPr="009E20AA" w:rsidRDefault="00E62506"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tcPr>
          <w:p w14:paraId="6CD396A7"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0C4765DA"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A1B264D"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E992419"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40AC1E8"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BBD8745"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20FB3F6E"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1BD1EDF" w14:textId="77777777" w:rsidR="00E62506" w:rsidRPr="009E20AA" w:rsidRDefault="00E62506" w:rsidP="009E20AA">
            <w:pPr>
              <w:pStyle w:val="TAC"/>
            </w:pPr>
          </w:p>
        </w:tc>
        <w:tc>
          <w:tcPr>
            <w:tcW w:w="1286" w:type="dxa"/>
            <w:vMerge w:val="restart"/>
            <w:tcBorders>
              <w:top w:val="nil"/>
              <w:left w:val="single" w:sz="4" w:space="0" w:color="auto"/>
              <w:right w:val="single" w:sz="4" w:space="0" w:color="auto"/>
            </w:tcBorders>
            <w:shd w:val="clear" w:color="auto" w:fill="auto"/>
          </w:tcPr>
          <w:p w14:paraId="2F564EE5" w14:textId="77777777" w:rsidR="00E62506" w:rsidRPr="009E20AA" w:rsidRDefault="00E62506" w:rsidP="009E20AA">
            <w:pPr>
              <w:pStyle w:val="TAC"/>
              <w:rPr>
                <w:lang w:eastAsia="zh-CN"/>
              </w:rPr>
            </w:pPr>
            <w:r w:rsidRPr="009E20AA">
              <w:rPr>
                <w:lang w:eastAsia="zh-CN"/>
              </w:rPr>
              <w:t>1</w:t>
            </w:r>
          </w:p>
        </w:tc>
      </w:tr>
      <w:tr w:rsidR="00E62506" w:rsidRPr="009E20AA" w14:paraId="01825009" w14:textId="77777777" w:rsidTr="00B20A5B">
        <w:trPr>
          <w:trHeight w:val="187"/>
          <w:jc w:val="center"/>
        </w:trPr>
        <w:tc>
          <w:tcPr>
            <w:tcW w:w="1648" w:type="dxa"/>
            <w:vMerge/>
            <w:tcBorders>
              <w:left w:val="single" w:sz="4" w:space="0" w:color="auto"/>
              <w:right w:val="single" w:sz="4" w:space="0" w:color="auto"/>
            </w:tcBorders>
            <w:shd w:val="clear" w:color="auto" w:fill="auto"/>
          </w:tcPr>
          <w:p w14:paraId="0B121973" w14:textId="77777777" w:rsidR="00E62506" w:rsidRPr="009E20AA" w:rsidRDefault="00E62506" w:rsidP="009E20AA">
            <w:pPr>
              <w:pStyle w:val="TAC"/>
              <w:rPr>
                <w:lang w:eastAsia="zh-CN"/>
              </w:rPr>
            </w:pPr>
          </w:p>
        </w:tc>
        <w:tc>
          <w:tcPr>
            <w:tcW w:w="1366" w:type="dxa"/>
            <w:vMerge/>
            <w:tcBorders>
              <w:left w:val="single" w:sz="4" w:space="0" w:color="auto"/>
              <w:right w:val="single" w:sz="4" w:space="0" w:color="auto"/>
            </w:tcBorders>
            <w:shd w:val="clear" w:color="auto" w:fill="auto"/>
          </w:tcPr>
          <w:p w14:paraId="50671363" w14:textId="77777777" w:rsidR="00E62506" w:rsidRPr="009E20AA" w:rsidRDefault="00E62506" w:rsidP="009E20AA">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D5FA92A" w14:textId="77777777" w:rsidR="00E62506" w:rsidRPr="009E20AA" w:rsidRDefault="00E62506" w:rsidP="009E20AA">
            <w:pPr>
              <w:pStyle w:val="TAC"/>
              <w:rPr>
                <w:lang w:eastAsia="zh-CN"/>
              </w:rPr>
            </w:pPr>
            <w:r w:rsidRPr="009E20AA">
              <w:t>n78</w:t>
            </w:r>
          </w:p>
        </w:tc>
        <w:tc>
          <w:tcPr>
            <w:tcW w:w="726" w:type="dxa"/>
            <w:tcBorders>
              <w:top w:val="single" w:sz="4" w:space="0" w:color="auto"/>
              <w:left w:val="single" w:sz="4" w:space="0" w:color="auto"/>
              <w:bottom w:val="single" w:sz="4" w:space="0" w:color="auto"/>
              <w:right w:val="single" w:sz="4" w:space="0" w:color="auto"/>
            </w:tcBorders>
          </w:tcPr>
          <w:p w14:paraId="79E96ED2"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B4D61D5" w14:textId="77777777" w:rsidR="00E62506" w:rsidRPr="009E20AA" w:rsidRDefault="00E62506" w:rsidP="009E20AA">
            <w:pPr>
              <w:pStyle w:val="TAC"/>
            </w:pPr>
            <w:r w:rsidRPr="009E20AA">
              <w:t>10</w:t>
            </w:r>
          </w:p>
        </w:tc>
        <w:tc>
          <w:tcPr>
            <w:tcW w:w="586" w:type="dxa"/>
            <w:tcBorders>
              <w:top w:val="single" w:sz="4" w:space="0" w:color="auto"/>
              <w:left w:val="single" w:sz="4" w:space="0" w:color="auto"/>
              <w:bottom w:val="single" w:sz="4" w:space="0" w:color="auto"/>
              <w:right w:val="single" w:sz="4" w:space="0" w:color="auto"/>
            </w:tcBorders>
          </w:tcPr>
          <w:p w14:paraId="32AEDF74" w14:textId="77777777" w:rsidR="00E62506" w:rsidRPr="009E20AA" w:rsidRDefault="00E62506"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tcPr>
          <w:p w14:paraId="79BF2C05" w14:textId="77777777" w:rsidR="00E62506" w:rsidRPr="009E20AA" w:rsidRDefault="00E62506"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tcPr>
          <w:p w14:paraId="3608B593" w14:textId="77777777" w:rsidR="00E62506" w:rsidRPr="009E20AA" w:rsidRDefault="00E62506" w:rsidP="009E20AA">
            <w:pPr>
              <w:pStyle w:val="TAC"/>
            </w:pPr>
            <w:r w:rsidRPr="009E20AA">
              <w:t>25</w:t>
            </w:r>
          </w:p>
        </w:tc>
        <w:tc>
          <w:tcPr>
            <w:tcW w:w="768" w:type="dxa"/>
            <w:tcBorders>
              <w:top w:val="single" w:sz="4" w:space="0" w:color="auto"/>
              <w:left w:val="single" w:sz="4" w:space="0" w:color="auto"/>
              <w:bottom w:val="single" w:sz="4" w:space="0" w:color="auto"/>
              <w:right w:val="single" w:sz="4" w:space="0" w:color="auto"/>
            </w:tcBorders>
          </w:tcPr>
          <w:p w14:paraId="072AA8B0" w14:textId="77777777" w:rsidR="00E62506" w:rsidRPr="009E20AA" w:rsidRDefault="00E62506"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0A962B14" w14:textId="77777777" w:rsidR="00E62506" w:rsidRPr="009E20AA" w:rsidRDefault="00E62506" w:rsidP="009E20AA">
            <w:pPr>
              <w:pStyle w:val="TAC"/>
            </w:pPr>
            <w:r w:rsidRPr="009E20AA">
              <w:t>40</w:t>
            </w:r>
          </w:p>
        </w:tc>
        <w:tc>
          <w:tcPr>
            <w:tcW w:w="586" w:type="dxa"/>
            <w:tcBorders>
              <w:top w:val="single" w:sz="4" w:space="0" w:color="auto"/>
              <w:left w:val="single" w:sz="4" w:space="0" w:color="auto"/>
              <w:bottom w:val="single" w:sz="4" w:space="0" w:color="auto"/>
              <w:right w:val="single" w:sz="4" w:space="0" w:color="auto"/>
            </w:tcBorders>
          </w:tcPr>
          <w:p w14:paraId="3DFF4827" w14:textId="77777777" w:rsidR="00E62506" w:rsidRPr="009E20AA" w:rsidRDefault="00E62506" w:rsidP="009E20AA">
            <w:pPr>
              <w:pStyle w:val="TAC"/>
            </w:pPr>
            <w:r w:rsidRPr="009E20AA">
              <w:t>50</w:t>
            </w:r>
          </w:p>
        </w:tc>
        <w:tc>
          <w:tcPr>
            <w:tcW w:w="586" w:type="dxa"/>
            <w:tcBorders>
              <w:top w:val="single" w:sz="4" w:space="0" w:color="auto"/>
              <w:left w:val="single" w:sz="4" w:space="0" w:color="auto"/>
              <w:bottom w:val="single" w:sz="4" w:space="0" w:color="auto"/>
              <w:right w:val="single" w:sz="4" w:space="0" w:color="auto"/>
            </w:tcBorders>
          </w:tcPr>
          <w:p w14:paraId="057FC841"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12320F0D" w14:textId="77777777" w:rsidR="00E62506" w:rsidRPr="009E20AA" w:rsidRDefault="00E62506" w:rsidP="009E20AA">
            <w:pPr>
              <w:pStyle w:val="TAC"/>
            </w:pPr>
            <w:r w:rsidRPr="009E20AA">
              <w:t>80</w:t>
            </w:r>
          </w:p>
        </w:tc>
        <w:tc>
          <w:tcPr>
            <w:tcW w:w="596" w:type="dxa"/>
            <w:tcBorders>
              <w:top w:val="single" w:sz="4" w:space="0" w:color="auto"/>
              <w:left w:val="single" w:sz="4" w:space="0" w:color="auto"/>
              <w:bottom w:val="single" w:sz="4" w:space="0" w:color="auto"/>
              <w:right w:val="single" w:sz="4" w:space="0" w:color="auto"/>
            </w:tcBorders>
          </w:tcPr>
          <w:p w14:paraId="25782A5C" w14:textId="77777777" w:rsidR="00E62506" w:rsidRPr="009E20AA" w:rsidRDefault="00E62506" w:rsidP="009E20AA">
            <w:pPr>
              <w:pStyle w:val="TAC"/>
            </w:pPr>
            <w:r w:rsidRPr="009E20AA">
              <w:t>90</w:t>
            </w:r>
          </w:p>
        </w:tc>
        <w:tc>
          <w:tcPr>
            <w:tcW w:w="586" w:type="dxa"/>
            <w:tcBorders>
              <w:top w:val="single" w:sz="4" w:space="0" w:color="auto"/>
              <w:left w:val="single" w:sz="4" w:space="0" w:color="auto"/>
              <w:bottom w:val="single" w:sz="4" w:space="0" w:color="auto"/>
              <w:right w:val="single" w:sz="4" w:space="0" w:color="auto"/>
            </w:tcBorders>
          </w:tcPr>
          <w:p w14:paraId="0DFDCD96" w14:textId="77777777" w:rsidR="00E62506" w:rsidRPr="009E20AA" w:rsidRDefault="00E62506" w:rsidP="009E20AA">
            <w:pPr>
              <w:pStyle w:val="TAC"/>
            </w:pPr>
          </w:p>
        </w:tc>
        <w:tc>
          <w:tcPr>
            <w:tcW w:w="1286" w:type="dxa"/>
            <w:vMerge/>
            <w:tcBorders>
              <w:left w:val="single" w:sz="4" w:space="0" w:color="auto"/>
              <w:right w:val="single" w:sz="4" w:space="0" w:color="auto"/>
            </w:tcBorders>
            <w:shd w:val="clear" w:color="auto" w:fill="auto"/>
          </w:tcPr>
          <w:p w14:paraId="5CC4B5E1" w14:textId="77777777" w:rsidR="00E62506" w:rsidRPr="009E20AA" w:rsidRDefault="00E62506" w:rsidP="009E20AA">
            <w:pPr>
              <w:pStyle w:val="TAC"/>
              <w:rPr>
                <w:lang w:eastAsia="zh-CN"/>
              </w:rPr>
            </w:pPr>
          </w:p>
        </w:tc>
      </w:tr>
      <w:tr w:rsidR="00E62506" w:rsidRPr="009E20AA" w14:paraId="035C8E75" w14:textId="77777777" w:rsidTr="00B20A5B">
        <w:trPr>
          <w:trHeight w:val="187"/>
          <w:jc w:val="center"/>
        </w:trPr>
        <w:tc>
          <w:tcPr>
            <w:tcW w:w="1648" w:type="dxa"/>
            <w:vMerge/>
            <w:tcBorders>
              <w:left w:val="single" w:sz="4" w:space="0" w:color="auto"/>
              <w:bottom w:val="single" w:sz="4" w:space="0" w:color="auto"/>
              <w:right w:val="single" w:sz="4" w:space="0" w:color="auto"/>
            </w:tcBorders>
            <w:shd w:val="clear" w:color="auto" w:fill="auto"/>
          </w:tcPr>
          <w:p w14:paraId="7F450DD5" w14:textId="77777777" w:rsidR="00E62506" w:rsidRPr="009E20AA" w:rsidRDefault="00E62506" w:rsidP="009E20AA">
            <w:pPr>
              <w:pStyle w:val="TAC"/>
              <w:rPr>
                <w:lang w:eastAsia="zh-CN"/>
              </w:rPr>
            </w:pPr>
          </w:p>
        </w:tc>
        <w:tc>
          <w:tcPr>
            <w:tcW w:w="1366" w:type="dxa"/>
            <w:vMerge/>
            <w:tcBorders>
              <w:left w:val="single" w:sz="4" w:space="0" w:color="auto"/>
              <w:bottom w:val="single" w:sz="4" w:space="0" w:color="auto"/>
              <w:right w:val="single" w:sz="4" w:space="0" w:color="auto"/>
            </w:tcBorders>
            <w:shd w:val="clear" w:color="auto" w:fill="auto"/>
          </w:tcPr>
          <w:p w14:paraId="173096CC" w14:textId="77777777" w:rsidR="00E62506" w:rsidRPr="009E20AA" w:rsidRDefault="00E62506" w:rsidP="009E20AA">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E15DD36" w14:textId="77777777" w:rsidR="00E62506" w:rsidRPr="009E20AA" w:rsidRDefault="00E62506" w:rsidP="009E20AA">
            <w:pPr>
              <w:pStyle w:val="TAC"/>
              <w:rPr>
                <w:lang w:eastAsia="zh-CN"/>
              </w:rPr>
            </w:pPr>
            <w:r w:rsidRPr="009E20AA">
              <w:t>n79</w:t>
            </w:r>
          </w:p>
        </w:tc>
        <w:tc>
          <w:tcPr>
            <w:tcW w:w="726" w:type="dxa"/>
            <w:tcBorders>
              <w:top w:val="single" w:sz="4" w:space="0" w:color="auto"/>
              <w:left w:val="single" w:sz="4" w:space="0" w:color="auto"/>
              <w:bottom w:val="single" w:sz="4" w:space="0" w:color="auto"/>
              <w:right w:val="single" w:sz="4" w:space="0" w:color="auto"/>
            </w:tcBorders>
          </w:tcPr>
          <w:p w14:paraId="67D436EF"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34C524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1FC62E1" w14:textId="77777777" w:rsidR="00E62506" w:rsidRPr="009E20AA" w:rsidRDefault="00E62506" w:rsidP="009E20AA">
            <w:pPr>
              <w:pStyle w:val="TAC"/>
            </w:pPr>
          </w:p>
        </w:tc>
        <w:tc>
          <w:tcPr>
            <w:tcW w:w="774" w:type="dxa"/>
            <w:tcBorders>
              <w:top w:val="single" w:sz="4" w:space="0" w:color="auto"/>
              <w:left w:val="single" w:sz="4" w:space="0" w:color="auto"/>
              <w:bottom w:val="single" w:sz="4" w:space="0" w:color="auto"/>
              <w:right w:val="single" w:sz="4" w:space="0" w:color="auto"/>
            </w:tcBorders>
          </w:tcPr>
          <w:p w14:paraId="3A6A0E5B"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11B590E1"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7D83B6B7"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105866A" w14:textId="77777777" w:rsidR="00E62506" w:rsidRPr="009E20AA" w:rsidRDefault="00E62506" w:rsidP="009E20AA">
            <w:pPr>
              <w:pStyle w:val="TAC"/>
            </w:pPr>
            <w:r w:rsidRPr="009E20AA">
              <w:t>40</w:t>
            </w:r>
          </w:p>
        </w:tc>
        <w:tc>
          <w:tcPr>
            <w:tcW w:w="586" w:type="dxa"/>
            <w:tcBorders>
              <w:top w:val="single" w:sz="4" w:space="0" w:color="auto"/>
              <w:left w:val="single" w:sz="4" w:space="0" w:color="auto"/>
              <w:bottom w:val="single" w:sz="4" w:space="0" w:color="auto"/>
              <w:right w:val="single" w:sz="4" w:space="0" w:color="auto"/>
            </w:tcBorders>
          </w:tcPr>
          <w:p w14:paraId="0C0254C5" w14:textId="77777777" w:rsidR="00E62506" w:rsidRPr="009E20AA" w:rsidRDefault="00E62506" w:rsidP="009E20AA">
            <w:pPr>
              <w:pStyle w:val="TAC"/>
            </w:pPr>
            <w:r w:rsidRPr="009E20AA">
              <w:t>50</w:t>
            </w:r>
          </w:p>
        </w:tc>
        <w:tc>
          <w:tcPr>
            <w:tcW w:w="586" w:type="dxa"/>
            <w:tcBorders>
              <w:top w:val="single" w:sz="4" w:space="0" w:color="auto"/>
              <w:left w:val="single" w:sz="4" w:space="0" w:color="auto"/>
              <w:bottom w:val="single" w:sz="4" w:space="0" w:color="auto"/>
              <w:right w:val="single" w:sz="4" w:space="0" w:color="auto"/>
            </w:tcBorders>
          </w:tcPr>
          <w:p w14:paraId="507ACF40" w14:textId="77777777" w:rsidR="00E62506" w:rsidRPr="009E20AA" w:rsidRDefault="00E62506" w:rsidP="009E20AA">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126DA13F" w14:textId="77777777" w:rsidR="00E62506" w:rsidRPr="009E20AA" w:rsidRDefault="00E62506" w:rsidP="009E20AA">
            <w:pPr>
              <w:pStyle w:val="TAC"/>
            </w:pPr>
            <w:r w:rsidRPr="009E20AA">
              <w:t>80</w:t>
            </w:r>
          </w:p>
        </w:tc>
        <w:tc>
          <w:tcPr>
            <w:tcW w:w="596" w:type="dxa"/>
            <w:tcBorders>
              <w:top w:val="single" w:sz="4" w:space="0" w:color="auto"/>
              <w:left w:val="single" w:sz="4" w:space="0" w:color="auto"/>
              <w:bottom w:val="single" w:sz="4" w:space="0" w:color="auto"/>
              <w:right w:val="single" w:sz="4" w:space="0" w:color="auto"/>
            </w:tcBorders>
          </w:tcPr>
          <w:p w14:paraId="12CF9CF2"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1C4A616" w14:textId="77777777" w:rsidR="00E62506" w:rsidRPr="009E20AA" w:rsidRDefault="00E62506" w:rsidP="009E20AA">
            <w:pPr>
              <w:pStyle w:val="TAC"/>
            </w:pPr>
          </w:p>
        </w:tc>
        <w:tc>
          <w:tcPr>
            <w:tcW w:w="1286" w:type="dxa"/>
            <w:vMerge/>
            <w:tcBorders>
              <w:left w:val="single" w:sz="4" w:space="0" w:color="auto"/>
              <w:bottom w:val="single" w:sz="4" w:space="0" w:color="auto"/>
              <w:right w:val="single" w:sz="4" w:space="0" w:color="auto"/>
            </w:tcBorders>
            <w:shd w:val="clear" w:color="auto" w:fill="auto"/>
          </w:tcPr>
          <w:p w14:paraId="30248058" w14:textId="77777777" w:rsidR="00E62506" w:rsidRPr="009E20AA" w:rsidRDefault="00E62506" w:rsidP="009E20AA">
            <w:pPr>
              <w:pStyle w:val="TAC"/>
              <w:rPr>
                <w:lang w:eastAsia="zh-CN"/>
              </w:rPr>
            </w:pPr>
          </w:p>
        </w:tc>
      </w:tr>
      <w:tr w:rsidR="00C43AF4" w:rsidRPr="009E20AA" w14:paraId="115B6023"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39FBBA6A" w14:textId="77777777" w:rsidR="00C43AF4" w:rsidRPr="009E20AA" w:rsidRDefault="00C43AF4" w:rsidP="009E20AA">
            <w:pPr>
              <w:pStyle w:val="TAC"/>
              <w:rPr>
                <w:lang w:eastAsia="zh-CN"/>
              </w:rPr>
            </w:pPr>
            <w:r w:rsidRPr="009E20AA">
              <w:rPr>
                <w:lang w:eastAsia="zh-CN"/>
              </w:rPr>
              <w:t>CA</w:t>
            </w:r>
            <w:r w:rsidRPr="009E20AA">
              <w:t>_</w:t>
            </w:r>
            <w:r w:rsidRPr="009E20AA">
              <w:rPr>
                <w:lang w:eastAsia="zh-CN"/>
              </w:rPr>
              <w:t>n26</w:t>
            </w:r>
            <w:r w:rsidRPr="009E20AA">
              <w:t>A-n66A-</w:t>
            </w:r>
            <w:r w:rsidRPr="009E20AA">
              <w:rPr>
                <w:lang w:eastAsia="zh-CN"/>
              </w:rPr>
              <w:t>n70</w:t>
            </w:r>
            <w:r w:rsidRPr="009E20AA">
              <w:t>A</w:t>
            </w:r>
          </w:p>
        </w:tc>
        <w:tc>
          <w:tcPr>
            <w:tcW w:w="1366" w:type="dxa"/>
            <w:vMerge w:val="restart"/>
            <w:tcBorders>
              <w:left w:val="single" w:sz="4" w:space="0" w:color="auto"/>
              <w:right w:val="single" w:sz="4" w:space="0" w:color="auto"/>
            </w:tcBorders>
            <w:shd w:val="clear" w:color="auto" w:fill="auto"/>
          </w:tcPr>
          <w:p w14:paraId="092B3819" w14:textId="77777777" w:rsidR="00C43AF4" w:rsidRPr="009E20AA" w:rsidRDefault="00C43AF4" w:rsidP="009E20AA">
            <w:pPr>
              <w:pStyle w:val="TAC"/>
              <w:rPr>
                <w:lang w:eastAsia="zh-CN"/>
              </w:rPr>
            </w:pPr>
            <w:r w:rsidRPr="009E20AA">
              <w:rPr>
                <w:lang w:eastAsia="zh-CN"/>
              </w:rPr>
              <w:t>CA_n26A-n66A CA_n26A-n70A</w:t>
            </w:r>
          </w:p>
        </w:tc>
        <w:tc>
          <w:tcPr>
            <w:tcW w:w="731" w:type="dxa"/>
            <w:tcBorders>
              <w:left w:val="single" w:sz="4" w:space="0" w:color="auto"/>
              <w:bottom w:val="single" w:sz="4" w:space="0" w:color="auto"/>
              <w:right w:val="single" w:sz="4" w:space="0" w:color="auto"/>
            </w:tcBorders>
          </w:tcPr>
          <w:p w14:paraId="5A13C46A" w14:textId="77777777" w:rsidR="00C43AF4" w:rsidRPr="009E20AA" w:rsidRDefault="00C43AF4" w:rsidP="009E20AA">
            <w:pPr>
              <w:pStyle w:val="TAC"/>
              <w:rPr>
                <w:lang w:eastAsia="zh-CN"/>
              </w:rPr>
            </w:pPr>
            <w:r w:rsidRPr="009E20AA">
              <w:rPr>
                <w:lang w:eastAsia="zh-CN"/>
              </w:rPr>
              <w:t>n26</w:t>
            </w:r>
          </w:p>
        </w:tc>
        <w:tc>
          <w:tcPr>
            <w:tcW w:w="726" w:type="dxa"/>
            <w:tcBorders>
              <w:top w:val="single" w:sz="4" w:space="0" w:color="auto"/>
              <w:left w:val="single" w:sz="4" w:space="0" w:color="auto"/>
              <w:bottom w:val="single" w:sz="4" w:space="0" w:color="auto"/>
              <w:right w:val="single" w:sz="4" w:space="0" w:color="auto"/>
            </w:tcBorders>
          </w:tcPr>
          <w:p w14:paraId="4362EC3A"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50D3F1E"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83B37C5" w14:textId="77777777" w:rsidR="00C43AF4" w:rsidRPr="009E20AA" w:rsidRDefault="00C43AF4"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tcPr>
          <w:p w14:paraId="02D73A31" w14:textId="77777777" w:rsidR="00C43AF4" w:rsidRPr="009E20AA" w:rsidRDefault="00C43AF4"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tcPr>
          <w:p w14:paraId="15E01111"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4FFB738C"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C8C9F71"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9CDAD3C"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27BA1F4"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C00C83B" w14:textId="77777777" w:rsidR="00C43AF4" w:rsidRPr="009E20AA" w:rsidRDefault="00C43AF4"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450E8149"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8829F1E" w14:textId="77777777" w:rsidR="00C43AF4" w:rsidRPr="009E20AA" w:rsidRDefault="00C43AF4" w:rsidP="009E20AA">
            <w:pPr>
              <w:pStyle w:val="TAC"/>
            </w:pPr>
          </w:p>
        </w:tc>
        <w:tc>
          <w:tcPr>
            <w:tcW w:w="1286" w:type="dxa"/>
            <w:vMerge w:val="restart"/>
            <w:tcBorders>
              <w:left w:val="single" w:sz="4" w:space="0" w:color="auto"/>
              <w:right w:val="single" w:sz="4" w:space="0" w:color="auto"/>
            </w:tcBorders>
            <w:shd w:val="clear" w:color="auto" w:fill="auto"/>
          </w:tcPr>
          <w:p w14:paraId="261F1452" w14:textId="77777777" w:rsidR="00C43AF4" w:rsidRPr="009E20AA" w:rsidRDefault="00C43AF4" w:rsidP="009E20AA">
            <w:pPr>
              <w:pStyle w:val="TAC"/>
              <w:rPr>
                <w:lang w:eastAsia="zh-CN"/>
              </w:rPr>
            </w:pPr>
            <w:r w:rsidRPr="009E20AA">
              <w:rPr>
                <w:lang w:eastAsia="zh-CN"/>
              </w:rPr>
              <w:t>0</w:t>
            </w:r>
          </w:p>
        </w:tc>
      </w:tr>
      <w:tr w:rsidR="00C43AF4" w:rsidRPr="009E20AA" w14:paraId="51785A2B" w14:textId="77777777" w:rsidTr="00B41213">
        <w:trPr>
          <w:trHeight w:val="29"/>
          <w:jc w:val="center"/>
        </w:trPr>
        <w:tc>
          <w:tcPr>
            <w:tcW w:w="1648" w:type="dxa"/>
            <w:vMerge/>
            <w:tcBorders>
              <w:left w:val="single" w:sz="4" w:space="0" w:color="auto"/>
              <w:right w:val="single" w:sz="4" w:space="0" w:color="auto"/>
            </w:tcBorders>
            <w:shd w:val="clear" w:color="auto" w:fill="auto"/>
          </w:tcPr>
          <w:p w14:paraId="7983EA17" w14:textId="77777777" w:rsidR="00C43AF4" w:rsidRPr="009E20AA" w:rsidRDefault="00C43AF4" w:rsidP="009E20AA">
            <w:pPr>
              <w:pStyle w:val="TAC"/>
              <w:rPr>
                <w:lang w:eastAsia="zh-CN"/>
              </w:rPr>
            </w:pPr>
          </w:p>
        </w:tc>
        <w:tc>
          <w:tcPr>
            <w:tcW w:w="1366" w:type="dxa"/>
            <w:vMerge/>
            <w:tcBorders>
              <w:left w:val="single" w:sz="4" w:space="0" w:color="auto"/>
              <w:right w:val="single" w:sz="4" w:space="0" w:color="auto"/>
            </w:tcBorders>
            <w:shd w:val="clear" w:color="auto" w:fill="auto"/>
          </w:tcPr>
          <w:p w14:paraId="54B86A37" w14:textId="77777777" w:rsidR="00C43AF4" w:rsidRPr="009E20AA" w:rsidRDefault="00C43AF4" w:rsidP="009E20AA">
            <w:pPr>
              <w:pStyle w:val="TAC"/>
              <w:rPr>
                <w:lang w:eastAsia="zh-CN"/>
              </w:rPr>
            </w:pPr>
          </w:p>
        </w:tc>
        <w:tc>
          <w:tcPr>
            <w:tcW w:w="731" w:type="dxa"/>
            <w:tcBorders>
              <w:left w:val="single" w:sz="4" w:space="0" w:color="auto"/>
              <w:bottom w:val="single" w:sz="4" w:space="0" w:color="auto"/>
              <w:right w:val="single" w:sz="4" w:space="0" w:color="auto"/>
            </w:tcBorders>
            <w:vAlign w:val="center"/>
          </w:tcPr>
          <w:p w14:paraId="41CFB58B" w14:textId="77777777" w:rsidR="00C43AF4" w:rsidRPr="009E20AA" w:rsidRDefault="00C43AF4" w:rsidP="009E20AA">
            <w:pPr>
              <w:pStyle w:val="TAC"/>
              <w:rPr>
                <w:lang w:eastAsia="zh-CN"/>
              </w:rPr>
            </w:pPr>
            <w:r w:rsidRPr="009E20AA">
              <w:rPr>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58746F1C"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5D7684E"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3C937BA" w14:textId="77777777" w:rsidR="00C43AF4" w:rsidRPr="009E20AA" w:rsidRDefault="00C43AF4"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496BA7AC" w14:textId="77777777" w:rsidR="00C43AF4" w:rsidRPr="009E20AA" w:rsidRDefault="00C43AF4" w:rsidP="009E20AA">
            <w:pPr>
              <w:pStyle w:val="TAC"/>
            </w:pPr>
            <w:r w:rsidRPr="009E20AA">
              <w:t>20</w:t>
            </w:r>
          </w:p>
        </w:tc>
        <w:tc>
          <w:tcPr>
            <w:tcW w:w="596" w:type="dxa"/>
            <w:tcBorders>
              <w:top w:val="single" w:sz="4" w:space="0" w:color="auto"/>
              <w:left w:val="single" w:sz="4" w:space="0" w:color="auto"/>
              <w:bottom w:val="single" w:sz="4" w:space="0" w:color="auto"/>
              <w:right w:val="single" w:sz="4" w:space="0" w:color="auto"/>
            </w:tcBorders>
            <w:vAlign w:val="center"/>
          </w:tcPr>
          <w:p w14:paraId="420C47CD" w14:textId="77777777" w:rsidR="00C43AF4" w:rsidRPr="009E20AA" w:rsidRDefault="00C43AF4" w:rsidP="009E20AA">
            <w:pPr>
              <w:pStyle w:val="TAC"/>
            </w:pPr>
            <w:r w:rsidRPr="009E20AA">
              <w:t>25</w:t>
            </w:r>
          </w:p>
        </w:tc>
        <w:tc>
          <w:tcPr>
            <w:tcW w:w="768" w:type="dxa"/>
            <w:tcBorders>
              <w:top w:val="single" w:sz="4" w:space="0" w:color="auto"/>
              <w:left w:val="single" w:sz="4" w:space="0" w:color="auto"/>
              <w:bottom w:val="single" w:sz="4" w:space="0" w:color="auto"/>
              <w:right w:val="single" w:sz="4" w:space="0" w:color="auto"/>
            </w:tcBorders>
            <w:vAlign w:val="center"/>
          </w:tcPr>
          <w:p w14:paraId="6C2B66E6"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5817872E" w14:textId="77777777" w:rsidR="00C43AF4" w:rsidRPr="009E20AA" w:rsidRDefault="00C43AF4" w:rsidP="009E20AA">
            <w:pPr>
              <w:pStyle w:val="TAC"/>
            </w:pPr>
            <w:r w:rsidRPr="009E20AA">
              <w:t>40</w:t>
            </w:r>
          </w:p>
        </w:tc>
        <w:tc>
          <w:tcPr>
            <w:tcW w:w="586" w:type="dxa"/>
            <w:tcBorders>
              <w:top w:val="single" w:sz="4" w:space="0" w:color="auto"/>
              <w:left w:val="single" w:sz="4" w:space="0" w:color="auto"/>
              <w:bottom w:val="single" w:sz="4" w:space="0" w:color="auto"/>
              <w:right w:val="single" w:sz="4" w:space="0" w:color="auto"/>
            </w:tcBorders>
            <w:vAlign w:val="center"/>
          </w:tcPr>
          <w:p w14:paraId="19A9D2D8"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30A67DC"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13F3005" w14:textId="77777777" w:rsidR="00C43AF4" w:rsidRPr="009E20AA" w:rsidRDefault="00C43AF4"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50222C7F"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A11E791" w14:textId="77777777" w:rsidR="00C43AF4" w:rsidRPr="009E20AA" w:rsidRDefault="00C43AF4" w:rsidP="009E20AA">
            <w:pPr>
              <w:pStyle w:val="TAC"/>
            </w:pPr>
          </w:p>
        </w:tc>
        <w:tc>
          <w:tcPr>
            <w:tcW w:w="1286" w:type="dxa"/>
            <w:vMerge/>
            <w:tcBorders>
              <w:left w:val="single" w:sz="4" w:space="0" w:color="auto"/>
              <w:right w:val="single" w:sz="4" w:space="0" w:color="auto"/>
            </w:tcBorders>
            <w:shd w:val="clear" w:color="auto" w:fill="auto"/>
          </w:tcPr>
          <w:p w14:paraId="2BED80F1" w14:textId="77777777" w:rsidR="00C43AF4" w:rsidRPr="009E20AA" w:rsidRDefault="00C43AF4" w:rsidP="009E20AA">
            <w:pPr>
              <w:pStyle w:val="TAC"/>
              <w:rPr>
                <w:lang w:eastAsia="zh-CN"/>
              </w:rPr>
            </w:pPr>
          </w:p>
        </w:tc>
      </w:tr>
      <w:tr w:rsidR="00C43AF4" w:rsidRPr="009E20AA" w14:paraId="2F74922B"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1127FB71" w14:textId="77777777" w:rsidR="00C43AF4" w:rsidRPr="009E20AA" w:rsidRDefault="00C43AF4" w:rsidP="009E20AA">
            <w:pPr>
              <w:pStyle w:val="TAC"/>
              <w:rPr>
                <w:lang w:eastAsia="zh-CN"/>
              </w:rPr>
            </w:pPr>
          </w:p>
        </w:tc>
        <w:tc>
          <w:tcPr>
            <w:tcW w:w="1366" w:type="dxa"/>
            <w:vMerge/>
            <w:tcBorders>
              <w:left w:val="single" w:sz="4" w:space="0" w:color="auto"/>
              <w:bottom w:val="nil"/>
              <w:right w:val="single" w:sz="4" w:space="0" w:color="auto"/>
            </w:tcBorders>
            <w:shd w:val="clear" w:color="auto" w:fill="auto"/>
          </w:tcPr>
          <w:p w14:paraId="45E5CD08" w14:textId="77777777" w:rsidR="00C43AF4" w:rsidRPr="009E20AA" w:rsidRDefault="00C43AF4" w:rsidP="009E20AA">
            <w:pPr>
              <w:pStyle w:val="TAC"/>
              <w:rPr>
                <w:lang w:eastAsia="zh-CN"/>
              </w:rPr>
            </w:pPr>
          </w:p>
        </w:tc>
        <w:tc>
          <w:tcPr>
            <w:tcW w:w="731" w:type="dxa"/>
            <w:tcBorders>
              <w:left w:val="single" w:sz="4" w:space="0" w:color="auto"/>
              <w:bottom w:val="single" w:sz="4" w:space="0" w:color="auto"/>
              <w:right w:val="single" w:sz="4" w:space="0" w:color="auto"/>
            </w:tcBorders>
            <w:vAlign w:val="center"/>
          </w:tcPr>
          <w:p w14:paraId="1BF7817A" w14:textId="77777777" w:rsidR="00C43AF4" w:rsidRPr="009E20AA" w:rsidRDefault="00C43AF4" w:rsidP="009E20AA">
            <w:pPr>
              <w:pStyle w:val="TAC"/>
              <w:rPr>
                <w:lang w:eastAsia="zh-CN"/>
              </w:rPr>
            </w:pPr>
            <w:r w:rsidRPr="009E20AA">
              <w:rPr>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012EE96F"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7FBDFF11"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6EF34C6" w14:textId="77777777" w:rsidR="00C43AF4" w:rsidRPr="009E20AA" w:rsidRDefault="00C43AF4" w:rsidP="009E20AA">
            <w:pPr>
              <w:pStyle w:val="TAC"/>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11C87037" w14:textId="77777777" w:rsidR="00C43AF4" w:rsidRPr="009E20AA" w:rsidRDefault="00C43AF4" w:rsidP="009E20AA">
            <w:pPr>
              <w:pStyle w:val="TAC"/>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185B11E" w14:textId="77777777" w:rsidR="00C43AF4" w:rsidRPr="009E20AA" w:rsidRDefault="00C43AF4" w:rsidP="009E20AA">
            <w:pPr>
              <w:pStyle w:val="TAC"/>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10E89C26"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6BB25E3"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4A94544"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CD30657"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6A6F9C5" w14:textId="77777777" w:rsidR="00C43AF4" w:rsidRPr="009E20AA" w:rsidRDefault="00C43AF4"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4EC8BCF4"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605B3F0" w14:textId="77777777" w:rsidR="00C43AF4" w:rsidRPr="009E20AA" w:rsidRDefault="00C43AF4" w:rsidP="009E20AA">
            <w:pPr>
              <w:pStyle w:val="TAC"/>
            </w:pPr>
          </w:p>
        </w:tc>
        <w:tc>
          <w:tcPr>
            <w:tcW w:w="1286" w:type="dxa"/>
            <w:vMerge/>
            <w:tcBorders>
              <w:left w:val="single" w:sz="4" w:space="0" w:color="auto"/>
              <w:bottom w:val="nil"/>
              <w:right w:val="single" w:sz="4" w:space="0" w:color="auto"/>
            </w:tcBorders>
            <w:shd w:val="clear" w:color="auto" w:fill="auto"/>
          </w:tcPr>
          <w:p w14:paraId="23D4A2C1" w14:textId="77777777" w:rsidR="00C43AF4" w:rsidRPr="009E20AA" w:rsidRDefault="00C43AF4" w:rsidP="009E20AA">
            <w:pPr>
              <w:pStyle w:val="TAC"/>
              <w:rPr>
                <w:lang w:eastAsia="zh-CN"/>
              </w:rPr>
            </w:pPr>
          </w:p>
        </w:tc>
      </w:tr>
      <w:tr w:rsidR="00E62506" w:rsidRPr="009E20AA" w14:paraId="78F65363"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10D1D3DB" w14:textId="77777777" w:rsidR="00E62506" w:rsidRPr="009E20AA" w:rsidRDefault="00E62506" w:rsidP="009E20AA">
            <w:pPr>
              <w:pStyle w:val="TAC"/>
              <w:rPr>
                <w:rFonts w:eastAsia="SimSun"/>
                <w:lang w:eastAsia="zh-CN"/>
              </w:rPr>
            </w:pPr>
            <w:r w:rsidRPr="009E20AA">
              <w:rPr>
                <w:lang w:eastAsia="zh-CN"/>
              </w:rPr>
              <w:t>CA</w:t>
            </w:r>
            <w:r w:rsidRPr="009E20AA">
              <w:t>_</w:t>
            </w:r>
            <w:r w:rsidRPr="009E20AA">
              <w:rPr>
                <w:lang w:eastAsia="zh-CN"/>
              </w:rPr>
              <w:t>n29</w:t>
            </w:r>
            <w:r w:rsidRPr="009E20AA">
              <w:t>A-n66A-</w:t>
            </w:r>
            <w:r w:rsidRPr="009E20AA">
              <w:rPr>
                <w:lang w:eastAsia="zh-CN"/>
              </w:rPr>
              <w:t>n70</w:t>
            </w:r>
            <w:r w:rsidRPr="009E20AA">
              <w:t>A</w:t>
            </w:r>
          </w:p>
        </w:tc>
        <w:tc>
          <w:tcPr>
            <w:tcW w:w="1366" w:type="dxa"/>
            <w:tcBorders>
              <w:left w:val="single" w:sz="4" w:space="0" w:color="auto"/>
              <w:bottom w:val="nil"/>
              <w:right w:val="single" w:sz="4" w:space="0" w:color="auto"/>
            </w:tcBorders>
            <w:shd w:val="clear" w:color="auto" w:fill="auto"/>
          </w:tcPr>
          <w:p w14:paraId="5CB9389F" w14:textId="77777777" w:rsidR="00E62506" w:rsidRPr="009E20AA" w:rsidRDefault="00E62506" w:rsidP="009E20AA">
            <w:pPr>
              <w:pStyle w:val="TAC"/>
              <w:rPr>
                <w:rFonts w:eastAsia="SimSun"/>
                <w:lang w:eastAsia="zh-CN"/>
              </w:rPr>
            </w:pPr>
            <w:r w:rsidRPr="009E20AA">
              <w:rPr>
                <w:lang w:eastAsia="zh-CN"/>
              </w:rPr>
              <w:t>-</w:t>
            </w:r>
          </w:p>
        </w:tc>
        <w:tc>
          <w:tcPr>
            <w:tcW w:w="731" w:type="dxa"/>
            <w:tcBorders>
              <w:left w:val="single" w:sz="4" w:space="0" w:color="auto"/>
              <w:bottom w:val="single" w:sz="4" w:space="0" w:color="auto"/>
              <w:right w:val="single" w:sz="4" w:space="0" w:color="auto"/>
            </w:tcBorders>
          </w:tcPr>
          <w:p w14:paraId="48BE1137" w14:textId="77777777" w:rsidR="00E62506" w:rsidRPr="009E20AA" w:rsidRDefault="00E62506" w:rsidP="009E20AA">
            <w:pPr>
              <w:pStyle w:val="TAC"/>
              <w:rPr>
                <w:rFonts w:eastAsia="SimSun"/>
                <w:lang w:eastAsia="zh-CN"/>
              </w:rPr>
            </w:pPr>
            <w:r w:rsidRPr="009E20AA">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EA74292"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31B1C1D8"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B66370A" w14:textId="77777777" w:rsidR="00E62506" w:rsidRPr="009E20AA" w:rsidRDefault="00E62506" w:rsidP="009E20AA">
            <w:pPr>
              <w:pStyle w:val="TAC"/>
            </w:pPr>
          </w:p>
        </w:tc>
        <w:tc>
          <w:tcPr>
            <w:tcW w:w="774" w:type="dxa"/>
            <w:tcBorders>
              <w:top w:val="single" w:sz="4" w:space="0" w:color="auto"/>
              <w:left w:val="single" w:sz="4" w:space="0" w:color="auto"/>
              <w:bottom w:val="single" w:sz="4" w:space="0" w:color="auto"/>
              <w:right w:val="single" w:sz="4" w:space="0" w:color="auto"/>
            </w:tcBorders>
          </w:tcPr>
          <w:p w14:paraId="6B5A3D9E"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7FFABF12"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51810C4D"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EC1BC1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958A6B3"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90008A7"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158D086"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0744871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AFE373E" w14:textId="77777777" w:rsidR="00E62506" w:rsidRPr="009E20AA" w:rsidRDefault="00E62506" w:rsidP="009E20AA">
            <w:pPr>
              <w:pStyle w:val="TAC"/>
            </w:pPr>
          </w:p>
        </w:tc>
        <w:tc>
          <w:tcPr>
            <w:tcW w:w="1286" w:type="dxa"/>
            <w:tcBorders>
              <w:left w:val="single" w:sz="4" w:space="0" w:color="auto"/>
              <w:bottom w:val="nil"/>
              <w:right w:val="single" w:sz="4" w:space="0" w:color="auto"/>
            </w:tcBorders>
            <w:shd w:val="clear" w:color="auto" w:fill="auto"/>
          </w:tcPr>
          <w:p w14:paraId="359A3BD6" w14:textId="77777777" w:rsidR="00E62506" w:rsidRPr="009E20AA" w:rsidRDefault="00E62506" w:rsidP="009E20AA">
            <w:pPr>
              <w:pStyle w:val="TAC"/>
              <w:rPr>
                <w:lang w:eastAsia="zh-CN"/>
              </w:rPr>
            </w:pPr>
            <w:r w:rsidRPr="009E20AA">
              <w:rPr>
                <w:lang w:eastAsia="zh-CN"/>
              </w:rPr>
              <w:t>0</w:t>
            </w:r>
          </w:p>
        </w:tc>
      </w:tr>
      <w:tr w:rsidR="00E62506" w:rsidRPr="009E20AA" w14:paraId="35F7FCC9"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1CE9E438"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53E4F782"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1F814CA" w14:textId="77777777" w:rsidR="00E62506" w:rsidRPr="009E20AA" w:rsidRDefault="00E62506" w:rsidP="009E20AA">
            <w:pPr>
              <w:pStyle w:val="TAC"/>
              <w:rPr>
                <w:rFonts w:eastAsia="SimSun"/>
                <w:lang w:eastAsia="zh-CN"/>
              </w:rPr>
            </w:pPr>
            <w:r w:rsidRPr="009E20AA">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754245B2"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A78C656"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65D90B5"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E8543D2" w14:textId="77777777" w:rsidR="00E62506" w:rsidRPr="009E20AA" w:rsidRDefault="00E62506" w:rsidP="009E20AA">
            <w:pPr>
              <w:pStyle w:val="TAC"/>
              <w:rPr>
                <w:lang w:eastAsia="zh-CN"/>
              </w:rPr>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87C7D9"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290AB3A3"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A9A4BF5" w14:textId="77777777" w:rsidR="00E62506" w:rsidRPr="009E20AA" w:rsidRDefault="00E62506"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2C60C46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75A96EE"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95CEC33"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4CDE1BCC"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FDD2E95" w14:textId="77777777" w:rsidR="00E62506" w:rsidRPr="009E20AA" w:rsidRDefault="00E62506" w:rsidP="009E20AA">
            <w:pPr>
              <w:pStyle w:val="TAC"/>
            </w:pPr>
          </w:p>
        </w:tc>
        <w:tc>
          <w:tcPr>
            <w:tcW w:w="1286" w:type="dxa"/>
            <w:tcBorders>
              <w:top w:val="nil"/>
              <w:left w:val="single" w:sz="4" w:space="0" w:color="auto"/>
              <w:bottom w:val="nil"/>
              <w:right w:val="single" w:sz="4" w:space="0" w:color="auto"/>
            </w:tcBorders>
            <w:shd w:val="clear" w:color="auto" w:fill="auto"/>
          </w:tcPr>
          <w:p w14:paraId="63510349" w14:textId="77777777" w:rsidR="00E62506" w:rsidRPr="009E20AA" w:rsidRDefault="00E62506" w:rsidP="009E20AA">
            <w:pPr>
              <w:pStyle w:val="TAC"/>
              <w:rPr>
                <w:lang w:eastAsia="zh-CN"/>
              </w:rPr>
            </w:pPr>
          </w:p>
        </w:tc>
      </w:tr>
      <w:tr w:rsidR="00E62506" w:rsidRPr="009E20AA" w14:paraId="4AD1DC5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5A968C4"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F24CE17"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2032C9C" w14:textId="77777777" w:rsidR="00E62506" w:rsidRPr="009E20AA" w:rsidRDefault="00E62506" w:rsidP="009E20AA">
            <w:pPr>
              <w:pStyle w:val="TAC"/>
              <w:rPr>
                <w:rFonts w:eastAsia="SimSun"/>
                <w:lang w:eastAsia="zh-CN"/>
              </w:rPr>
            </w:pPr>
            <w:r w:rsidRPr="009E20AA">
              <w:t>n70</w:t>
            </w:r>
          </w:p>
        </w:tc>
        <w:tc>
          <w:tcPr>
            <w:tcW w:w="726" w:type="dxa"/>
            <w:tcBorders>
              <w:top w:val="single" w:sz="4" w:space="0" w:color="auto"/>
              <w:left w:val="single" w:sz="4" w:space="0" w:color="auto"/>
              <w:bottom w:val="single" w:sz="4" w:space="0" w:color="auto"/>
              <w:right w:val="single" w:sz="4" w:space="0" w:color="auto"/>
            </w:tcBorders>
          </w:tcPr>
          <w:p w14:paraId="5ED337DC"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812CEEF"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49982C3"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03A47D0" w14:textId="77777777" w:rsidR="00E62506" w:rsidRPr="009E20AA" w:rsidRDefault="00E62506" w:rsidP="009E20AA">
            <w:pPr>
              <w:pStyle w:val="TAC"/>
              <w:rPr>
                <w:vertAlign w:val="superscript"/>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6E1A94A"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2A28549A"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8425C34"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4D822F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2C1282F"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72F4221"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7B08C886"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B01BA0A" w14:textId="77777777" w:rsidR="00E62506" w:rsidRPr="009E20AA" w:rsidRDefault="00E62506" w:rsidP="009E20AA">
            <w:pPr>
              <w:pStyle w:val="TAC"/>
            </w:pPr>
          </w:p>
        </w:tc>
        <w:tc>
          <w:tcPr>
            <w:tcW w:w="1286" w:type="dxa"/>
            <w:tcBorders>
              <w:top w:val="nil"/>
              <w:left w:val="single" w:sz="4" w:space="0" w:color="auto"/>
              <w:bottom w:val="single" w:sz="4" w:space="0" w:color="auto"/>
              <w:right w:val="single" w:sz="4" w:space="0" w:color="auto"/>
            </w:tcBorders>
            <w:shd w:val="clear" w:color="auto" w:fill="auto"/>
          </w:tcPr>
          <w:p w14:paraId="2C4AC0C4" w14:textId="77777777" w:rsidR="00E62506" w:rsidRPr="009E20AA" w:rsidRDefault="00E62506" w:rsidP="009E20AA">
            <w:pPr>
              <w:pStyle w:val="TAC"/>
              <w:rPr>
                <w:lang w:eastAsia="zh-CN"/>
              </w:rPr>
            </w:pPr>
          </w:p>
        </w:tc>
      </w:tr>
      <w:tr w:rsidR="00E62506" w:rsidRPr="009E20AA" w14:paraId="7591E7C6"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6FFEFE32" w14:textId="77777777" w:rsidR="00E62506" w:rsidRPr="009E20AA" w:rsidRDefault="00E62506" w:rsidP="009E20AA">
            <w:pPr>
              <w:pStyle w:val="TAC"/>
              <w:rPr>
                <w:rFonts w:eastAsia="SimSun"/>
                <w:lang w:eastAsia="zh-CN"/>
              </w:rPr>
            </w:pPr>
            <w:r w:rsidRPr="009E20AA">
              <w:rPr>
                <w:lang w:eastAsia="zh-CN"/>
              </w:rPr>
              <w:t>CA</w:t>
            </w:r>
            <w:r w:rsidRPr="009E20AA">
              <w:t>_</w:t>
            </w:r>
            <w:r w:rsidRPr="009E20AA">
              <w:rPr>
                <w:lang w:eastAsia="zh-CN"/>
              </w:rPr>
              <w:t>n29</w:t>
            </w:r>
            <w:r w:rsidRPr="009E20AA">
              <w:t>A-n66B-</w:t>
            </w:r>
            <w:r w:rsidRPr="009E20AA">
              <w:rPr>
                <w:lang w:eastAsia="zh-CN"/>
              </w:rPr>
              <w:t>n70</w:t>
            </w:r>
            <w:r w:rsidRPr="009E20AA">
              <w:t>A</w:t>
            </w:r>
          </w:p>
        </w:tc>
        <w:tc>
          <w:tcPr>
            <w:tcW w:w="1366" w:type="dxa"/>
            <w:tcBorders>
              <w:left w:val="single" w:sz="4" w:space="0" w:color="auto"/>
              <w:bottom w:val="nil"/>
              <w:right w:val="single" w:sz="4" w:space="0" w:color="auto"/>
            </w:tcBorders>
            <w:shd w:val="clear" w:color="auto" w:fill="auto"/>
          </w:tcPr>
          <w:p w14:paraId="246AC963" w14:textId="77777777" w:rsidR="00E62506" w:rsidRPr="009E20AA" w:rsidRDefault="00E62506" w:rsidP="009E20AA">
            <w:pPr>
              <w:pStyle w:val="TAC"/>
              <w:rPr>
                <w:rFonts w:eastAsia="SimSun"/>
                <w:lang w:eastAsia="zh-CN"/>
              </w:rPr>
            </w:pPr>
            <w:r w:rsidRPr="009E20AA">
              <w:rPr>
                <w:lang w:eastAsia="zh-CN"/>
              </w:rPr>
              <w:t>-</w:t>
            </w:r>
          </w:p>
        </w:tc>
        <w:tc>
          <w:tcPr>
            <w:tcW w:w="731" w:type="dxa"/>
            <w:tcBorders>
              <w:left w:val="single" w:sz="4" w:space="0" w:color="auto"/>
              <w:bottom w:val="single" w:sz="4" w:space="0" w:color="auto"/>
              <w:right w:val="single" w:sz="4" w:space="0" w:color="auto"/>
            </w:tcBorders>
          </w:tcPr>
          <w:p w14:paraId="2FBCB34E" w14:textId="77777777" w:rsidR="00E62506" w:rsidRPr="009E20AA" w:rsidRDefault="00E62506" w:rsidP="009E20AA">
            <w:pPr>
              <w:pStyle w:val="TAC"/>
              <w:rPr>
                <w:rFonts w:eastAsia="SimSun"/>
                <w:lang w:eastAsia="zh-CN"/>
              </w:rPr>
            </w:pPr>
            <w:r w:rsidRPr="009E20AA">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75379717"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0AC52CD"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DF16FA5" w14:textId="77777777" w:rsidR="00E62506" w:rsidRPr="009E20AA" w:rsidRDefault="00E62506" w:rsidP="009E20AA">
            <w:pPr>
              <w:pStyle w:val="TAC"/>
            </w:pPr>
          </w:p>
        </w:tc>
        <w:tc>
          <w:tcPr>
            <w:tcW w:w="774" w:type="dxa"/>
            <w:tcBorders>
              <w:top w:val="single" w:sz="4" w:space="0" w:color="auto"/>
              <w:left w:val="single" w:sz="4" w:space="0" w:color="auto"/>
              <w:bottom w:val="single" w:sz="4" w:space="0" w:color="auto"/>
              <w:right w:val="single" w:sz="4" w:space="0" w:color="auto"/>
            </w:tcBorders>
          </w:tcPr>
          <w:p w14:paraId="5254D971"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1C26AF5A"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1321C75F"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1EA396B"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1A9704C"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C45F6D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31A7648"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0938978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B18E031" w14:textId="77777777" w:rsidR="00E62506" w:rsidRPr="009E20AA" w:rsidRDefault="00E62506" w:rsidP="009E20AA">
            <w:pPr>
              <w:pStyle w:val="TAC"/>
            </w:pPr>
          </w:p>
        </w:tc>
        <w:tc>
          <w:tcPr>
            <w:tcW w:w="1286" w:type="dxa"/>
            <w:tcBorders>
              <w:left w:val="single" w:sz="4" w:space="0" w:color="auto"/>
              <w:bottom w:val="nil"/>
              <w:right w:val="single" w:sz="4" w:space="0" w:color="auto"/>
            </w:tcBorders>
            <w:shd w:val="clear" w:color="auto" w:fill="auto"/>
          </w:tcPr>
          <w:p w14:paraId="645D97B5" w14:textId="77777777" w:rsidR="00E62506" w:rsidRPr="009E20AA" w:rsidRDefault="00E62506" w:rsidP="009E20AA">
            <w:pPr>
              <w:pStyle w:val="TAC"/>
              <w:rPr>
                <w:lang w:eastAsia="zh-CN"/>
              </w:rPr>
            </w:pPr>
            <w:r w:rsidRPr="009E20AA">
              <w:rPr>
                <w:lang w:eastAsia="zh-CN"/>
              </w:rPr>
              <w:t>0</w:t>
            </w:r>
          </w:p>
        </w:tc>
      </w:tr>
      <w:tr w:rsidR="00E62506" w:rsidRPr="009E20AA" w14:paraId="5C127192"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79757BC8"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B1A9461"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35BB164B" w14:textId="77777777" w:rsidR="00E62506" w:rsidRPr="009E20AA" w:rsidRDefault="00E62506" w:rsidP="009E20AA">
            <w:pPr>
              <w:pStyle w:val="TAC"/>
              <w:rPr>
                <w:lang w:eastAsia="zh-CN"/>
              </w:rPr>
            </w:pPr>
            <w:r w:rsidRPr="009E20AA">
              <w:t>n66</w:t>
            </w:r>
          </w:p>
        </w:tc>
        <w:tc>
          <w:tcPr>
            <w:tcW w:w="7562" w:type="dxa"/>
            <w:gridSpan w:val="12"/>
            <w:tcBorders>
              <w:top w:val="single" w:sz="4" w:space="0" w:color="auto"/>
              <w:left w:val="single" w:sz="4" w:space="0" w:color="auto"/>
              <w:bottom w:val="single" w:sz="4" w:space="0" w:color="auto"/>
              <w:right w:val="single" w:sz="4" w:space="0" w:color="auto"/>
            </w:tcBorders>
          </w:tcPr>
          <w:p w14:paraId="655318E8" w14:textId="77777777" w:rsidR="00E62506" w:rsidRPr="009E20AA" w:rsidRDefault="00E62506" w:rsidP="009E20AA">
            <w:pPr>
              <w:pStyle w:val="TAC"/>
            </w:pPr>
            <w:r w:rsidRPr="009E20AA">
              <w:t>See CA_n66</w:t>
            </w:r>
            <w:r w:rsidRPr="009E20AA">
              <w:rPr>
                <w:rFonts w:eastAsia="SimSun"/>
                <w:lang w:eastAsia="zh-CN"/>
              </w:rPr>
              <w:t>B</w:t>
            </w:r>
            <w:r w:rsidRPr="009E20AA">
              <w:t xml:space="preserve"> Bandwidth Combination Set 0 in Table 5.5A.</w:t>
            </w:r>
            <w:r w:rsidRPr="009E20AA">
              <w:rPr>
                <w:rFonts w:eastAsia="SimSun"/>
                <w:lang w:eastAsia="zh-CN"/>
              </w:rPr>
              <w:t>1</w:t>
            </w:r>
            <w:r w:rsidRPr="009E20AA">
              <w:t>-1</w:t>
            </w:r>
            <w:r w:rsidRPr="009E20AA">
              <w:rPr>
                <w:rFonts w:eastAsia="SimSun"/>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3FEF5812" w14:textId="77777777" w:rsidR="00E62506" w:rsidRPr="009E20AA" w:rsidRDefault="00E62506" w:rsidP="009E20AA">
            <w:pPr>
              <w:pStyle w:val="TAC"/>
              <w:rPr>
                <w:lang w:eastAsia="zh-CN"/>
              </w:rPr>
            </w:pPr>
          </w:p>
        </w:tc>
      </w:tr>
      <w:tr w:rsidR="00E62506" w:rsidRPr="009E20AA" w14:paraId="7D8C19DB"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4A9BCF5F"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66F477A"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615F69B" w14:textId="77777777" w:rsidR="00E62506" w:rsidRPr="009E20AA" w:rsidRDefault="00E62506" w:rsidP="009E20AA">
            <w:pPr>
              <w:pStyle w:val="TAC"/>
              <w:rPr>
                <w:rFonts w:eastAsia="SimSun"/>
                <w:lang w:eastAsia="zh-CN"/>
              </w:rPr>
            </w:pPr>
            <w:r w:rsidRPr="009E20AA">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3A23F46"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62254A"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A3D5EF4"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F706CAA" w14:textId="77777777" w:rsidR="00E62506" w:rsidRPr="009E20AA" w:rsidRDefault="00E62506" w:rsidP="009E20AA">
            <w:pPr>
              <w:pStyle w:val="TAC"/>
              <w:rPr>
                <w:vertAlign w:val="superscript"/>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7058E2C"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B2C14B7"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523651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9E99DBD"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2551D9A"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65D4A6E"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13FD1B42"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00B6D6B" w14:textId="77777777" w:rsidR="00E62506" w:rsidRPr="009E20AA" w:rsidRDefault="00E62506" w:rsidP="009E20AA">
            <w:pPr>
              <w:pStyle w:val="TAC"/>
            </w:pPr>
          </w:p>
        </w:tc>
        <w:tc>
          <w:tcPr>
            <w:tcW w:w="1286" w:type="dxa"/>
            <w:tcBorders>
              <w:top w:val="nil"/>
              <w:left w:val="single" w:sz="4" w:space="0" w:color="auto"/>
              <w:bottom w:val="single" w:sz="4" w:space="0" w:color="auto"/>
              <w:right w:val="single" w:sz="4" w:space="0" w:color="auto"/>
            </w:tcBorders>
            <w:shd w:val="clear" w:color="auto" w:fill="auto"/>
          </w:tcPr>
          <w:p w14:paraId="017195CA" w14:textId="77777777" w:rsidR="00E62506" w:rsidRPr="009E20AA" w:rsidRDefault="00E62506" w:rsidP="009E20AA">
            <w:pPr>
              <w:pStyle w:val="TAC"/>
              <w:rPr>
                <w:lang w:eastAsia="zh-CN"/>
              </w:rPr>
            </w:pPr>
          </w:p>
        </w:tc>
      </w:tr>
      <w:tr w:rsidR="00E62506" w:rsidRPr="009E20AA" w14:paraId="5F19632E"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02C8DE99" w14:textId="77777777" w:rsidR="00E62506" w:rsidRPr="009E20AA" w:rsidRDefault="00E62506" w:rsidP="009E20AA">
            <w:pPr>
              <w:pStyle w:val="TAC"/>
              <w:rPr>
                <w:rFonts w:eastAsia="SimSun"/>
                <w:lang w:eastAsia="zh-CN"/>
              </w:rPr>
            </w:pPr>
            <w:r w:rsidRPr="009E20AA">
              <w:rPr>
                <w:lang w:eastAsia="zh-CN"/>
              </w:rPr>
              <w:t>CA</w:t>
            </w:r>
            <w:r w:rsidRPr="009E20AA">
              <w:t>_</w:t>
            </w:r>
            <w:r w:rsidRPr="009E20AA">
              <w:rPr>
                <w:lang w:eastAsia="zh-CN"/>
              </w:rPr>
              <w:t>n29</w:t>
            </w:r>
            <w:r w:rsidRPr="009E20AA">
              <w:t>A-n66(2A)-</w:t>
            </w:r>
            <w:r w:rsidRPr="009E20AA">
              <w:rPr>
                <w:lang w:eastAsia="zh-CN"/>
              </w:rPr>
              <w:t>n70</w:t>
            </w:r>
            <w:r w:rsidRPr="009E20AA">
              <w:t>A</w:t>
            </w:r>
          </w:p>
        </w:tc>
        <w:tc>
          <w:tcPr>
            <w:tcW w:w="1366" w:type="dxa"/>
            <w:tcBorders>
              <w:left w:val="single" w:sz="4" w:space="0" w:color="auto"/>
              <w:bottom w:val="nil"/>
              <w:right w:val="single" w:sz="4" w:space="0" w:color="auto"/>
            </w:tcBorders>
            <w:shd w:val="clear" w:color="auto" w:fill="auto"/>
          </w:tcPr>
          <w:p w14:paraId="6F105225" w14:textId="77777777" w:rsidR="00E62506" w:rsidRPr="009E20AA" w:rsidRDefault="00E62506" w:rsidP="009E20AA">
            <w:pPr>
              <w:pStyle w:val="TAC"/>
              <w:rPr>
                <w:rFonts w:eastAsia="SimSun"/>
                <w:lang w:eastAsia="zh-CN"/>
              </w:rPr>
            </w:pPr>
            <w:r w:rsidRPr="009E20AA">
              <w:rPr>
                <w:lang w:eastAsia="zh-CN"/>
              </w:rPr>
              <w:t>-</w:t>
            </w:r>
          </w:p>
        </w:tc>
        <w:tc>
          <w:tcPr>
            <w:tcW w:w="731" w:type="dxa"/>
            <w:tcBorders>
              <w:left w:val="single" w:sz="4" w:space="0" w:color="auto"/>
              <w:bottom w:val="single" w:sz="4" w:space="0" w:color="auto"/>
              <w:right w:val="single" w:sz="4" w:space="0" w:color="auto"/>
            </w:tcBorders>
          </w:tcPr>
          <w:p w14:paraId="602C48FB" w14:textId="77777777" w:rsidR="00E62506" w:rsidRPr="009E20AA" w:rsidRDefault="00E62506" w:rsidP="009E20AA">
            <w:pPr>
              <w:pStyle w:val="TAC"/>
              <w:rPr>
                <w:rFonts w:eastAsia="SimSun"/>
                <w:lang w:eastAsia="zh-CN"/>
              </w:rPr>
            </w:pPr>
            <w:r w:rsidRPr="009E20AA">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1DF8B98D"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9F30D11"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C4943E2" w14:textId="77777777" w:rsidR="00E62506" w:rsidRPr="009E20AA" w:rsidRDefault="00E62506" w:rsidP="009E20AA">
            <w:pPr>
              <w:pStyle w:val="TAC"/>
            </w:pPr>
          </w:p>
        </w:tc>
        <w:tc>
          <w:tcPr>
            <w:tcW w:w="774" w:type="dxa"/>
            <w:tcBorders>
              <w:top w:val="single" w:sz="4" w:space="0" w:color="auto"/>
              <w:left w:val="single" w:sz="4" w:space="0" w:color="auto"/>
              <w:bottom w:val="single" w:sz="4" w:space="0" w:color="auto"/>
              <w:right w:val="single" w:sz="4" w:space="0" w:color="auto"/>
            </w:tcBorders>
          </w:tcPr>
          <w:p w14:paraId="11BDEE80"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3E735D39"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6ACC1A7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31F2683"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D1531C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1227B8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2E8B4CA"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146C9AAD"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2576AAE7" w14:textId="77777777" w:rsidR="00E62506" w:rsidRPr="009E20AA" w:rsidRDefault="00E62506" w:rsidP="009E20AA">
            <w:pPr>
              <w:pStyle w:val="TAC"/>
            </w:pPr>
          </w:p>
        </w:tc>
        <w:tc>
          <w:tcPr>
            <w:tcW w:w="1286" w:type="dxa"/>
            <w:tcBorders>
              <w:left w:val="single" w:sz="4" w:space="0" w:color="auto"/>
              <w:bottom w:val="nil"/>
              <w:right w:val="single" w:sz="4" w:space="0" w:color="auto"/>
            </w:tcBorders>
            <w:shd w:val="clear" w:color="auto" w:fill="auto"/>
          </w:tcPr>
          <w:p w14:paraId="54872168" w14:textId="77777777" w:rsidR="00E62506" w:rsidRPr="009E20AA" w:rsidRDefault="00E62506" w:rsidP="009E20AA">
            <w:pPr>
              <w:pStyle w:val="TAC"/>
              <w:rPr>
                <w:lang w:eastAsia="zh-CN"/>
              </w:rPr>
            </w:pPr>
            <w:r w:rsidRPr="009E20AA">
              <w:rPr>
                <w:lang w:eastAsia="zh-CN"/>
              </w:rPr>
              <w:t>0</w:t>
            </w:r>
          </w:p>
        </w:tc>
      </w:tr>
      <w:tr w:rsidR="00E62506" w:rsidRPr="009E20AA" w14:paraId="2F409084"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6BFEB1BA"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4F51A7E"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A06193B" w14:textId="77777777" w:rsidR="00E62506" w:rsidRPr="009E20AA" w:rsidRDefault="00E62506" w:rsidP="009E20AA">
            <w:pPr>
              <w:pStyle w:val="TAC"/>
              <w:rPr>
                <w:lang w:eastAsia="zh-CN"/>
              </w:rPr>
            </w:pPr>
            <w:r w:rsidRPr="009E20AA">
              <w:t>n66</w:t>
            </w:r>
          </w:p>
        </w:tc>
        <w:tc>
          <w:tcPr>
            <w:tcW w:w="7562" w:type="dxa"/>
            <w:gridSpan w:val="12"/>
            <w:tcBorders>
              <w:top w:val="single" w:sz="4" w:space="0" w:color="auto"/>
              <w:left w:val="single" w:sz="4" w:space="0" w:color="auto"/>
              <w:bottom w:val="single" w:sz="4" w:space="0" w:color="auto"/>
              <w:right w:val="single" w:sz="4" w:space="0" w:color="auto"/>
            </w:tcBorders>
          </w:tcPr>
          <w:p w14:paraId="0702D4E3" w14:textId="77777777" w:rsidR="00E62506" w:rsidRPr="009E20AA" w:rsidRDefault="00E62506" w:rsidP="009E20AA">
            <w:pPr>
              <w:pStyle w:val="TAC"/>
            </w:pPr>
            <w:r w:rsidRPr="009E20AA">
              <w:t>See CA_n66</w:t>
            </w:r>
            <w:r w:rsidRPr="009E20AA">
              <w:rPr>
                <w:rFonts w:eastAsia="SimSun"/>
                <w:lang w:eastAsia="zh-CN"/>
              </w:rPr>
              <w:t>(2A)</w:t>
            </w:r>
            <w:r w:rsidRPr="009E20AA">
              <w:t xml:space="preserve"> Bandwidth Combination Set 0 in Table 5.5A.</w:t>
            </w:r>
            <w:r w:rsidRPr="009E20AA">
              <w:rPr>
                <w:rFonts w:eastAsia="SimSun"/>
                <w:lang w:eastAsia="zh-CN"/>
              </w:rPr>
              <w:t>2</w:t>
            </w:r>
            <w:r w:rsidRPr="009E20AA">
              <w:t>-1</w:t>
            </w:r>
            <w:r w:rsidRPr="009E20AA">
              <w:rPr>
                <w:rFonts w:eastAsia="SimSun"/>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12ADC3E3" w14:textId="77777777" w:rsidR="00E62506" w:rsidRPr="009E20AA" w:rsidRDefault="00E62506" w:rsidP="009E20AA">
            <w:pPr>
              <w:pStyle w:val="TAC"/>
              <w:rPr>
                <w:lang w:eastAsia="zh-CN"/>
              </w:rPr>
            </w:pPr>
          </w:p>
        </w:tc>
      </w:tr>
      <w:tr w:rsidR="00E62506" w:rsidRPr="009E20AA" w14:paraId="47A3DA50"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5AF4E281" w14:textId="77777777" w:rsidR="00E62506" w:rsidRPr="009E20AA" w:rsidRDefault="00E62506" w:rsidP="009E20AA">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7FA264CC" w14:textId="77777777" w:rsidR="00E62506" w:rsidRPr="009E20AA" w:rsidRDefault="00E62506" w:rsidP="009E20AA">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401E291" w14:textId="77777777" w:rsidR="00E62506" w:rsidRPr="009E20AA" w:rsidRDefault="00E62506" w:rsidP="009E20AA">
            <w:pPr>
              <w:pStyle w:val="TAC"/>
              <w:rPr>
                <w:rFonts w:eastAsia="SimSun"/>
                <w:lang w:eastAsia="zh-CN"/>
              </w:rPr>
            </w:pPr>
            <w:r w:rsidRPr="009E20AA">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275DA347"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4E4DA306"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373FAEB"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36DC5C3" w14:textId="77777777" w:rsidR="00E62506" w:rsidRPr="009E20AA" w:rsidRDefault="00E62506" w:rsidP="009E20AA">
            <w:pPr>
              <w:pStyle w:val="TAC"/>
              <w:rPr>
                <w:vertAlign w:val="superscript"/>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548B31E"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10C413E"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E2FBBF7"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84AE7C4"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CAA3FC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A5D1BD1" w14:textId="77777777" w:rsidR="00E62506" w:rsidRPr="009E20AA" w:rsidRDefault="00E62506" w:rsidP="009E20AA">
            <w:pPr>
              <w:pStyle w:val="TAC"/>
            </w:pPr>
          </w:p>
        </w:tc>
        <w:tc>
          <w:tcPr>
            <w:tcW w:w="596" w:type="dxa"/>
            <w:tcBorders>
              <w:top w:val="single" w:sz="4" w:space="0" w:color="auto"/>
              <w:left w:val="single" w:sz="4" w:space="0" w:color="auto"/>
              <w:bottom w:val="single" w:sz="4" w:space="0" w:color="auto"/>
              <w:right w:val="single" w:sz="4" w:space="0" w:color="auto"/>
            </w:tcBorders>
          </w:tcPr>
          <w:p w14:paraId="7101040E"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F0572D7" w14:textId="77777777" w:rsidR="00E62506" w:rsidRPr="009E20AA" w:rsidRDefault="00E62506" w:rsidP="009E20AA">
            <w:pPr>
              <w:pStyle w:val="TAC"/>
            </w:pPr>
          </w:p>
        </w:tc>
        <w:tc>
          <w:tcPr>
            <w:tcW w:w="1286" w:type="dxa"/>
            <w:tcBorders>
              <w:top w:val="nil"/>
              <w:left w:val="single" w:sz="4" w:space="0" w:color="auto"/>
              <w:bottom w:val="single" w:sz="4" w:space="0" w:color="auto"/>
              <w:right w:val="single" w:sz="4" w:space="0" w:color="auto"/>
            </w:tcBorders>
            <w:shd w:val="clear" w:color="auto" w:fill="auto"/>
          </w:tcPr>
          <w:p w14:paraId="1F136F5C" w14:textId="77777777" w:rsidR="00E62506" w:rsidRPr="009E20AA" w:rsidRDefault="00E62506" w:rsidP="009E20AA">
            <w:pPr>
              <w:pStyle w:val="TAC"/>
              <w:rPr>
                <w:lang w:eastAsia="zh-CN"/>
              </w:rPr>
            </w:pPr>
          </w:p>
        </w:tc>
      </w:tr>
      <w:tr w:rsidR="00C43AF4" w:rsidRPr="009E20AA" w14:paraId="38423F82"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5AB4A081" w14:textId="77777777" w:rsidR="00C43AF4" w:rsidRPr="009E20AA" w:rsidRDefault="00C43AF4" w:rsidP="009E20AA">
            <w:pPr>
              <w:pStyle w:val="TAC"/>
            </w:pPr>
            <w:r w:rsidRPr="009E20AA">
              <w:t>CA_n48A-n66A-n70A</w:t>
            </w:r>
          </w:p>
        </w:tc>
        <w:tc>
          <w:tcPr>
            <w:tcW w:w="1366" w:type="dxa"/>
            <w:vMerge w:val="restart"/>
            <w:tcBorders>
              <w:left w:val="single" w:sz="4" w:space="0" w:color="auto"/>
              <w:right w:val="single" w:sz="4" w:space="0" w:color="auto"/>
            </w:tcBorders>
            <w:shd w:val="clear" w:color="auto" w:fill="auto"/>
          </w:tcPr>
          <w:p w14:paraId="5E7E5991" w14:textId="77777777" w:rsidR="00C43AF4" w:rsidRPr="009E20AA" w:rsidRDefault="00C43AF4" w:rsidP="009E20AA">
            <w:pPr>
              <w:pStyle w:val="TAC"/>
            </w:pPr>
            <w:r w:rsidRPr="009E20AA">
              <w:t>CA_n48A-n66A</w:t>
            </w:r>
          </w:p>
          <w:p w14:paraId="303EEE50" w14:textId="77777777" w:rsidR="00C43AF4" w:rsidRPr="009E20AA" w:rsidRDefault="00C43AF4" w:rsidP="009E20AA">
            <w:pPr>
              <w:pStyle w:val="TAC"/>
              <w:rPr>
                <w:lang w:eastAsia="zh-CN"/>
              </w:rPr>
            </w:pPr>
            <w:r w:rsidRPr="009E20AA">
              <w:t>CA_n48-n70A</w:t>
            </w:r>
          </w:p>
        </w:tc>
        <w:tc>
          <w:tcPr>
            <w:tcW w:w="731" w:type="dxa"/>
            <w:tcBorders>
              <w:left w:val="single" w:sz="4" w:space="0" w:color="auto"/>
              <w:right w:val="single" w:sz="4" w:space="0" w:color="auto"/>
            </w:tcBorders>
          </w:tcPr>
          <w:p w14:paraId="79493658" w14:textId="77777777" w:rsidR="00C43AF4" w:rsidRPr="009E20AA" w:rsidRDefault="00C43AF4" w:rsidP="009E20AA">
            <w:pPr>
              <w:pStyle w:val="TAC"/>
              <w:rPr>
                <w:szCs w:val="18"/>
              </w:rPr>
            </w:pPr>
            <w:r w:rsidRPr="009E20AA">
              <w:t>n48</w:t>
            </w:r>
          </w:p>
        </w:tc>
        <w:tc>
          <w:tcPr>
            <w:tcW w:w="726" w:type="dxa"/>
            <w:tcBorders>
              <w:top w:val="single" w:sz="4" w:space="0" w:color="auto"/>
              <w:left w:val="single" w:sz="4" w:space="0" w:color="auto"/>
              <w:bottom w:val="single" w:sz="4" w:space="0" w:color="auto"/>
              <w:right w:val="single" w:sz="4" w:space="0" w:color="auto"/>
            </w:tcBorders>
          </w:tcPr>
          <w:p w14:paraId="08B6D285" w14:textId="77777777" w:rsidR="00C43AF4" w:rsidRPr="009E20AA" w:rsidRDefault="00C43AF4" w:rsidP="009E20AA">
            <w:pPr>
              <w:pStyle w:val="TAC"/>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68B6F83A" w14:textId="77777777" w:rsidR="00C43AF4" w:rsidRPr="009E20AA" w:rsidRDefault="00C43AF4" w:rsidP="009E20AA">
            <w:pPr>
              <w:pStyle w:val="TAC"/>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4E5DC6F3" w14:textId="77777777" w:rsidR="00C43AF4" w:rsidRPr="009E20AA" w:rsidRDefault="00C43AF4" w:rsidP="009E20AA">
            <w:pPr>
              <w:pStyle w:val="TAC"/>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7EA6381B" w14:textId="77777777" w:rsidR="00C43AF4" w:rsidRPr="009E20AA" w:rsidRDefault="00C43AF4" w:rsidP="009E20AA">
            <w:pPr>
              <w:pStyle w:val="TAC"/>
              <w:rPr>
                <w:szCs w:val="18"/>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tcPr>
          <w:p w14:paraId="49C37039"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69B523D4"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652C7626" w14:textId="77777777" w:rsidR="00C43AF4" w:rsidRPr="009E20AA" w:rsidRDefault="00C43AF4"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5BD6C7D" w14:textId="77777777" w:rsidR="00C43AF4" w:rsidRPr="009E20AA" w:rsidRDefault="00C43AF4" w:rsidP="009E20AA">
            <w:pPr>
              <w:pStyle w:val="TAC"/>
              <w:rPr>
                <w:rFonts w:eastAsia="Yu Mincho" w:cs="Arial"/>
              </w:rPr>
            </w:pPr>
            <w:r w:rsidRPr="009E20AA">
              <w:t>50</w:t>
            </w:r>
          </w:p>
        </w:tc>
        <w:tc>
          <w:tcPr>
            <w:tcW w:w="586" w:type="dxa"/>
            <w:tcBorders>
              <w:top w:val="single" w:sz="4" w:space="0" w:color="auto"/>
              <w:left w:val="single" w:sz="4" w:space="0" w:color="auto"/>
              <w:bottom w:val="single" w:sz="4" w:space="0" w:color="auto"/>
              <w:right w:val="single" w:sz="4" w:space="0" w:color="auto"/>
            </w:tcBorders>
          </w:tcPr>
          <w:p w14:paraId="7EF7EBB2" w14:textId="77777777" w:rsidR="00C43AF4" w:rsidRPr="009E20AA" w:rsidRDefault="00C43AF4" w:rsidP="009E20AA">
            <w:pPr>
              <w:pStyle w:val="TAC"/>
              <w:rPr>
                <w:rFonts w:eastAsia="Yu Mincho" w:cs="Arial"/>
              </w:rPr>
            </w:pPr>
            <w:r w:rsidRPr="009E20AA">
              <w:t>60</w:t>
            </w:r>
          </w:p>
        </w:tc>
        <w:tc>
          <w:tcPr>
            <w:tcW w:w="586" w:type="dxa"/>
            <w:tcBorders>
              <w:top w:val="single" w:sz="4" w:space="0" w:color="auto"/>
              <w:left w:val="single" w:sz="4" w:space="0" w:color="auto"/>
              <w:bottom w:val="single" w:sz="4" w:space="0" w:color="auto"/>
              <w:right w:val="single" w:sz="4" w:space="0" w:color="auto"/>
            </w:tcBorders>
          </w:tcPr>
          <w:p w14:paraId="081A0846" w14:textId="77777777" w:rsidR="00C43AF4" w:rsidRPr="009E20AA" w:rsidRDefault="00C43AF4" w:rsidP="009E20AA">
            <w:pPr>
              <w:pStyle w:val="TAC"/>
              <w:rPr>
                <w:rFonts w:eastAsia="Yu Mincho" w:cs="Arial"/>
              </w:rPr>
            </w:pPr>
            <w:r w:rsidRPr="009E20AA">
              <w:t>80</w:t>
            </w:r>
          </w:p>
        </w:tc>
        <w:tc>
          <w:tcPr>
            <w:tcW w:w="596" w:type="dxa"/>
            <w:tcBorders>
              <w:top w:val="single" w:sz="4" w:space="0" w:color="auto"/>
              <w:left w:val="single" w:sz="4" w:space="0" w:color="auto"/>
              <w:bottom w:val="single" w:sz="4" w:space="0" w:color="auto"/>
              <w:right w:val="single" w:sz="4" w:space="0" w:color="auto"/>
            </w:tcBorders>
          </w:tcPr>
          <w:p w14:paraId="69BC1B9A" w14:textId="77777777" w:rsidR="00C43AF4" w:rsidRPr="009E20AA" w:rsidRDefault="00C43AF4" w:rsidP="009E20AA">
            <w:pPr>
              <w:pStyle w:val="TAC"/>
              <w:rPr>
                <w:lang w:eastAsia="zh-CN"/>
              </w:rPr>
            </w:pPr>
            <w:r w:rsidRPr="009E20AA">
              <w:t>90</w:t>
            </w:r>
          </w:p>
        </w:tc>
        <w:tc>
          <w:tcPr>
            <w:tcW w:w="586" w:type="dxa"/>
            <w:tcBorders>
              <w:top w:val="single" w:sz="4" w:space="0" w:color="auto"/>
              <w:left w:val="single" w:sz="4" w:space="0" w:color="auto"/>
              <w:bottom w:val="single" w:sz="4" w:space="0" w:color="auto"/>
              <w:right w:val="single" w:sz="4" w:space="0" w:color="auto"/>
            </w:tcBorders>
          </w:tcPr>
          <w:p w14:paraId="707BC94B" w14:textId="77777777" w:rsidR="00C43AF4" w:rsidRPr="009E20AA" w:rsidRDefault="00C43AF4" w:rsidP="009E20AA">
            <w:pPr>
              <w:pStyle w:val="TAC"/>
              <w:rPr>
                <w:rFonts w:eastAsia="Yu Mincho"/>
              </w:rPr>
            </w:pPr>
            <w:r w:rsidRPr="009E20AA">
              <w:rPr>
                <w:rFonts w:eastAsia="Yu Mincho"/>
              </w:rPr>
              <w:t>100</w:t>
            </w:r>
          </w:p>
        </w:tc>
        <w:tc>
          <w:tcPr>
            <w:tcW w:w="1286" w:type="dxa"/>
            <w:vMerge w:val="restart"/>
            <w:tcBorders>
              <w:left w:val="single" w:sz="4" w:space="0" w:color="auto"/>
              <w:right w:val="single" w:sz="4" w:space="0" w:color="auto"/>
            </w:tcBorders>
            <w:shd w:val="clear" w:color="auto" w:fill="auto"/>
          </w:tcPr>
          <w:p w14:paraId="57E64718" w14:textId="77777777" w:rsidR="00C43AF4" w:rsidRPr="009E20AA" w:rsidRDefault="00C43AF4" w:rsidP="009E20AA">
            <w:pPr>
              <w:pStyle w:val="TAC"/>
              <w:rPr>
                <w:lang w:eastAsia="zh-CN"/>
              </w:rPr>
            </w:pPr>
            <w:r w:rsidRPr="009E20AA">
              <w:rPr>
                <w:lang w:eastAsia="zh-CN"/>
              </w:rPr>
              <w:t>0</w:t>
            </w:r>
          </w:p>
        </w:tc>
      </w:tr>
      <w:tr w:rsidR="00C43AF4" w:rsidRPr="009E20AA" w14:paraId="0EADD28C" w14:textId="77777777" w:rsidTr="00B41213">
        <w:trPr>
          <w:trHeight w:val="29"/>
          <w:jc w:val="center"/>
        </w:trPr>
        <w:tc>
          <w:tcPr>
            <w:tcW w:w="1648" w:type="dxa"/>
            <w:vMerge/>
            <w:tcBorders>
              <w:left w:val="single" w:sz="4" w:space="0" w:color="auto"/>
              <w:right w:val="single" w:sz="4" w:space="0" w:color="auto"/>
            </w:tcBorders>
            <w:shd w:val="clear" w:color="auto" w:fill="auto"/>
          </w:tcPr>
          <w:p w14:paraId="608B2542" w14:textId="77777777" w:rsidR="00C43AF4" w:rsidRPr="009E20AA" w:rsidRDefault="00C43AF4" w:rsidP="009E20AA">
            <w:pPr>
              <w:pStyle w:val="TAC"/>
            </w:pPr>
          </w:p>
        </w:tc>
        <w:tc>
          <w:tcPr>
            <w:tcW w:w="1366" w:type="dxa"/>
            <w:vMerge/>
            <w:tcBorders>
              <w:left w:val="single" w:sz="4" w:space="0" w:color="auto"/>
              <w:right w:val="single" w:sz="4" w:space="0" w:color="auto"/>
            </w:tcBorders>
            <w:shd w:val="clear" w:color="auto" w:fill="auto"/>
          </w:tcPr>
          <w:p w14:paraId="5521364F"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vAlign w:val="center"/>
          </w:tcPr>
          <w:p w14:paraId="762D4CA9" w14:textId="77777777" w:rsidR="00C43AF4" w:rsidRPr="009E20AA" w:rsidRDefault="00C43AF4" w:rsidP="009E20AA">
            <w:pPr>
              <w:pStyle w:val="TAC"/>
            </w:pPr>
            <w:r w:rsidRPr="009E20AA">
              <w:rPr>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42E2F90A"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878C209"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BB89F18" w14:textId="77777777" w:rsidR="00C43AF4" w:rsidRPr="009E20AA" w:rsidRDefault="00C43AF4" w:rsidP="009E20AA">
            <w:pPr>
              <w:pStyle w:val="TAC"/>
              <w:rPr>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24BC5508" w14:textId="77777777" w:rsidR="00C43AF4" w:rsidRPr="009E20AA" w:rsidRDefault="00C43AF4" w:rsidP="009E20AA">
            <w:pPr>
              <w:pStyle w:val="TAC"/>
              <w:rPr>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vAlign w:val="center"/>
          </w:tcPr>
          <w:p w14:paraId="6816CA61" w14:textId="77777777" w:rsidR="00C43AF4" w:rsidRPr="009E20AA" w:rsidRDefault="00C43AF4" w:rsidP="009E20AA">
            <w:pPr>
              <w:pStyle w:val="TAC"/>
            </w:pPr>
            <w:r w:rsidRPr="009E20AA">
              <w:t>25</w:t>
            </w:r>
          </w:p>
        </w:tc>
        <w:tc>
          <w:tcPr>
            <w:tcW w:w="768" w:type="dxa"/>
            <w:tcBorders>
              <w:top w:val="single" w:sz="4" w:space="0" w:color="auto"/>
              <w:left w:val="single" w:sz="4" w:space="0" w:color="auto"/>
              <w:bottom w:val="single" w:sz="4" w:space="0" w:color="auto"/>
              <w:right w:val="single" w:sz="4" w:space="0" w:color="auto"/>
            </w:tcBorders>
            <w:vAlign w:val="center"/>
          </w:tcPr>
          <w:p w14:paraId="4D5EC71A"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4808FE72" w14:textId="77777777" w:rsidR="00C43AF4" w:rsidRPr="009E20AA" w:rsidRDefault="00C43AF4"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vAlign w:val="center"/>
          </w:tcPr>
          <w:p w14:paraId="1C1638A1"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1B872A78"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B74F6FE"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413426FF"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08C8CB5F" w14:textId="77777777" w:rsidR="00C43AF4" w:rsidRPr="009E20AA" w:rsidRDefault="00C43AF4" w:rsidP="009E20AA">
            <w:pPr>
              <w:pStyle w:val="TAC"/>
              <w:rPr>
                <w:rFonts w:eastAsia="Yu Mincho"/>
              </w:rPr>
            </w:pPr>
          </w:p>
        </w:tc>
        <w:tc>
          <w:tcPr>
            <w:tcW w:w="1286" w:type="dxa"/>
            <w:vMerge/>
            <w:tcBorders>
              <w:left w:val="single" w:sz="4" w:space="0" w:color="auto"/>
              <w:right w:val="single" w:sz="4" w:space="0" w:color="auto"/>
            </w:tcBorders>
            <w:shd w:val="clear" w:color="auto" w:fill="auto"/>
          </w:tcPr>
          <w:p w14:paraId="1A2EC0F9" w14:textId="77777777" w:rsidR="00C43AF4" w:rsidRPr="009E20AA" w:rsidRDefault="00C43AF4" w:rsidP="009E20AA">
            <w:pPr>
              <w:pStyle w:val="TAC"/>
              <w:rPr>
                <w:lang w:eastAsia="zh-CN"/>
              </w:rPr>
            </w:pPr>
          </w:p>
        </w:tc>
      </w:tr>
      <w:tr w:rsidR="00C43AF4" w:rsidRPr="009E20AA" w14:paraId="50E959C9"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3D730047" w14:textId="77777777" w:rsidR="00C43AF4" w:rsidRPr="009E20AA" w:rsidRDefault="00C43AF4" w:rsidP="009E20AA">
            <w:pPr>
              <w:pStyle w:val="TAC"/>
            </w:pPr>
          </w:p>
        </w:tc>
        <w:tc>
          <w:tcPr>
            <w:tcW w:w="1366" w:type="dxa"/>
            <w:vMerge/>
            <w:tcBorders>
              <w:left w:val="single" w:sz="4" w:space="0" w:color="auto"/>
              <w:bottom w:val="nil"/>
              <w:right w:val="single" w:sz="4" w:space="0" w:color="auto"/>
            </w:tcBorders>
            <w:shd w:val="clear" w:color="auto" w:fill="auto"/>
          </w:tcPr>
          <w:p w14:paraId="7FDE7F34"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vAlign w:val="center"/>
          </w:tcPr>
          <w:p w14:paraId="15C2DECF" w14:textId="77777777" w:rsidR="00C43AF4" w:rsidRPr="009E20AA" w:rsidRDefault="00C43AF4" w:rsidP="009E20AA">
            <w:pPr>
              <w:pStyle w:val="TAC"/>
            </w:pPr>
            <w:r w:rsidRPr="009E20AA">
              <w:rPr>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6FEA7AD8"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177B3E5"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83D22BF" w14:textId="77777777" w:rsidR="00C43AF4" w:rsidRPr="009E20AA" w:rsidRDefault="00C43AF4" w:rsidP="009E20AA">
            <w:pPr>
              <w:pStyle w:val="TAC"/>
              <w:rPr>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1C6AC8F7" w14:textId="77777777" w:rsidR="00C43AF4" w:rsidRPr="009E20AA" w:rsidRDefault="00C43AF4" w:rsidP="009E20AA">
            <w:pPr>
              <w:pStyle w:val="TAC"/>
              <w:rPr>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47AC5B76" w14:textId="77777777" w:rsidR="00C43AF4" w:rsidRPr="009E20AA" w:rsidRDefault="00C43AF4" w:rsidP="009E20AA">
            <w:pPr>
              <w:pStyle w:val="TAC"/>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3A3D8C65"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63FBFF4"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36B3D57F"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C124B85"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54E7F3C0"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617EDCB2"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5AE59199" w14:textId="77777777" w:rsidR="00C43AF4" w:rsidRPr="009E20AA" w:rsidRDefault="00C43AF4" w:rsidP="009E20AA">
            <w:pPr>
              <w:pStyle w:val="TAC"/>
              <w:rPr>
                <w:rFonts w:eastAsia="Yu Mincho"/>
              </w:rPr>
            </w:pPr>
          </w:p>
        </w:tc>
        <w:tc>
          <w:tcPr>
            <w:tcW w:w="1286" w:type="dxa"/>
            <w:vMerge/>
            <w:tcBorders>
              <w:left w:val="single" w:sz="4" w:space="0" w:color="auto"/>
              <w:bottom w:val="nil"/>
              <w:right w:val="single" w:sz="4" w:space="0" w:color="auto"/>
            </w:tcBorders>
            <w:shd w:val="clear" w:color="auto" w:fill="auto"/>
          </w:tcPr>
          <w:p w14:paraId="340F7ADE" w14:textId="77777777" w:rsidR="00C43AF4" w:rsidRPr="009E20AA" w:rsidRDefault="00C43AF4" w:rsidP="009E20AA">
            <w:pPr>
              <w:pStyle w:val="TAC"/>
              <w:rPr>
                <w:lang w:eastAsia="zh-CN"/>
              </w:rPr>
            </w:pPr>
          </w:p>
        </w:tc>
      </w:tr>
      <w:tr w:rsidR="00C43AF4" w:rsidRPr="009E20AA" w14:paraId="653B64DF"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23264445" w14:textId="77777777" w:rsidR="00C43AF4" w:rsidRPr="009E20AA" w:rsidRDefault="00C43AF4" w:rsidP="009E20AA">
            <w:pPr>
              <w:pStyle w:val="TAC"/>
            </w:pPr>
            <w:r w:rsidRPr="009E20AA">
              <w:t>CA_n48A-n66A-n71A</w:t>
            </w:r>
          </w:p>
        </w:tc>
        <w:tc>
          <w:tcPr>
            <w:tcW w:w="1366" w:type="dxa"/>
            <w:vMerge w:val="restart"/>
            <w:tcBorders>
              <w:left w:val="single" w:sz="4" w:space="0" w:color="auto"/>
              <w:right w:val="single" w:sz="4" w:space="0" w:color="auto"/>
            </w:tcBorders>
            <w:shd w:val="clear" w:color="auto" w:fill="auto"/>
          </w:tcPr>
          <w:p w14:paraId="0E15D327" w14:textId="77777777" w:rsidR="00C43AF4" w:rsidRPr="009E20AA" w:rsidRDefault="00C43AF4" w:rsidP="009E20AA">
            <w:pPr>
              <w:pStyle w:val="TAC"/>
            </w:pPr>
            <w:r w:rsidRPr="009E20AA">
              <w:t>CA_n48A-n71A</w:t>
            </w:r>
          </w:p>
          <w:p w14:paraId="7652289A" w14:textId="77777777" w:rsidR="00C43AF4" w:rsidRPr="009E20AA" w:rsidRDefault="00C43AF4" w:rsidP="009E20AA">
            <w:pPr>
              <w:pStyle w:val="TAC"/>
            </w:pPr>
            <w:r w:rsidRPr="009E20AA">
              <w:t>CA_n66A-n71A</w:t>
            </w:r>
          </w:p>
          <w:p w14:paraId="48EC86F1" w14:textId="77777777" w:rsidR="00C43AF4" w:rsidRPr="009E20AA" w:rsidRDefault="00C43AF4" w:rsidP="009E20AA">
            <w:pPr>
              <w:pStyle w:val="TAC"/>
              <w:rPr>
                <w:lang w:eastAsia="zh-CN"/>
              </w:rPr>
            </w:pPr>
            <w:r w:rsidRPr="009E20AA">
              <w:t>CA_n48A-n66A</w:t>
            </w:r>
          </w:p>
        </w:tc>
        <w:tc>
          <w:tcPr>
            <w:tcW w:w="731" w:type="dxa"/>
            <w:tcBorders>
              <w:left w:val="single" w:sz="4" w:space="0" w:color="auto"/>
              <w:right w:val="single" w:sz="4" w:space="0" w:color="auto"/>
            </w:tcBorders>
          </w:tcPr>
          <w:p w14:paraId="3501B414" w14:textId="77777777" w:rsidR="00C43AF4" w:rsidRPr="009E20AA" w:rsidRDefault="00C43AF4" w:rsidP="009E20AA">
            <w:pPr>
              <w:pStyle w:val="TAC"/>
              <w:rPr>
                <w:szCs w:val="18"/>
              </w:rPr>
            </w:pPr>
            <w:r w:rsidRPr="009E20AA">
              <w:t>n48</w:t>
            </w:r>
          </w:p>
        </w:tc>
        <w:tc>
          <w:tcPr>
            <w:tcW w:w="726" w:type="dxa"/>
            <w:tcBorders>
              <w:top w:val="single" w:sz="4" w:space="0" w:color="auto"/>
              <w:left w:val="single" w:sz="4" w:space="0" w:color="auto"/>
              <w:bottom w:val="single" w:sz="4" w:space="0" w:color="auto"/>
              <w:right w:val="single" w:sz="4" w:space="0" w:color="auto"/>
            </w:tcBorders>
          </w:tcPr>
          <w:p w14:paraId="1D6625A8" w14:textId="77777777" w:rsidR="00C43AF4" w:rsidRPr="009E20AA" w:rsidRDefault="00C43AF4" w:rsidP="009E20AA">
            <w:pPr>
              <w:pStyle w:val="TAC"/>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72BF4EF5" w14:textId="77777777" w:rsidR="00C43AF4" w:rsidRPr="009E20AA" w:rsidRDefault="00C43AF4" w:rsidP="009E20AA">
            <w:pPr>
              <w:pStyle w:val="TAC"/>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3044FE4C" w14:textId="77777777" w:rsidR="00C43AF4" w:rsidRPr="009E20AA" w:rsidRDefault="00C43AF4" w:rsidP="009E20AA">
            <w:pPr>
              <w:pStyle w:val="TAC"/>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61DC75A9" w14:textId="77777777" w:rsidR="00C43AF4" w:rsidRPr="009E20AA" w:rsidRDefault="00C43AF4" w:rsidP="009E20AA">
            <w:pPr>
              <w:pStyle w:val="TAC"/>
              <w:rPr>
                <w:szCs w:val="18"/>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tcPr>
          <w:p w14:paraId="619ABC3E"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08348D4A"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631CFF89" w14:textId="77777777" w:rsidR="00C43AF4" w:rsidRPr="009E20AA" w:rsidRDefault="00C43AF4"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A8418B0" w14:textId="77777777" w:rsidR="00C43AF4" w:rsidRPr="009E20AA" w:rsidRDefault="00C43AF4" w:rsidP="009E20AA">
            <w:pPr>
              <w:pStyle w:val="TAC"/>
              <w:rPr>
                <w:rFonts w:eastAsia="Yu Mincho" w:cs="Arial"/>
              </w:rPr>
            </w:pPr>
            <w:r w:rsidRPr="009E20AA">
              <w:t>50</w:t>
            </w:r>
          </w:p>
        </w:tc>
        <w:tc>
          <w:tcPr>
            <w:tcW w:w="586" w:type="dxa"/>
            <w:tcBorders>
              <w:top w:val="single" w:sz="4" w:space="0" w:color="auto"/>
              <w:left w:val="single" w:sz="4" w:space="0" w:color="auto"/>
              <w:bottom w:val="single" w:sz="4" w:space="0" w:color="auto"/>
              <w:right w:val="single" w:sz="4" w:space="0" w:color="auto"/>
            </w:tcBorders>
          </w:tcPr>
          <w:p w14:paraId="68B403AF" w14:textId="77777777" w:rsidR="00C43AF4" w:rsidRPr="009E20AA" w:rsidRDefault="00C43AF4" w:rsidP="009E20AA">
            <w:pPr>
              <w:pStyle w:val="TAC"/>
              <w:rPr>
                <w:rFonts w:eastAsia="Yu Mincho" w:cs="Arial"/>
              </w:rPr>
            </w:pPr>
            <w:r w:rsidRPr="009E20AA">
              <w:t>60</w:t>
            </w:r>
          </w:p>
        </w:tc>
        <w:tc>
          <w:tcPr>
            <w:tcW w:w="586" w:type="dxa"/>
            <w:tcBorders>
              <w:top w:val="single" w:sz="4" w:space="0" w:color="auto"/>
              <w:left w:val="single" w:sz="4" w:space="0" w:color="auto"/>
              <w:bottom w:val="single" w:sz="4" w:space="0" w:color="auto"/>
              <w:right w:val="single" w:sz="4" w:space="0" w:color="auto"/>
            </w:tcBorders>
          </w:tcPr>
          <w:p w14:paraId="5CFE320E" w14:textId="77777777" w:rsidR="00C43AF4" w:rsidRPr="009E20AA" w:rsidRDefault="00C43AF4" w:rsidP="009E20AA">
            <w:pPr>
              <w:pStyle w:val="TAC"/>
              <w:rPr>
                <w:rFonts w:eastAsia="Yu Mincho" w:cs="Arial"/>
              </w:rPr>
            </w:pPr>
            <w:r w:rsidRPr="009E20AA">
              <w:t>80</w:t>
            </w:r>
          </w:p>
        </w:tc>
        <w:tc>
          <w:tcPr>
            <w:tcW w:w="596" w:type="dxa"/>
            <w:tcBorders>
              <w:top w:val="single" w:sz="4" w:space="0" w:color="auto"/>
              <w:left w:val="single" w:sz="4" w:space="0" w:color="auto"/>
              <w:bottom w:val="single" w:sz="4" w:space="0" w:color="auto"/>
              <w:right w:val="single" w:sz="4" w:space="0" w:color="auto"/>
            </w:tcBorders>
          </w:tcPr>
          <w:p w14:paraId="1ED328FE" w14:textId="77777777" w:rsidR="00C43AF4" w:rsidRPr="009E20AA" w:rsidRDefault="00C43AF4" w:rsidP="009E20AA">
            <w:pPr>
              <w:pStyle w:val="TAC"/>
              <w:rPr>
                <w:lang w:eastAsia="zh-CN"/>
              </w:rPr>
            </w:pPr>
            <w:r w:rsidRPr="009E20AA">
              <w:t>90</w:t>
            </w:r>
          </w:p>
        </w:tc>
        <w:tc>
          <w:tcPr>
            <w:tcW w:w="586" w:type="dxa"/>
            <w:tcBorders>
              <w:top w:val="single" w:sz="4" w:space="0" w:color="auto"/>
              <w:left w:val="single" w:sz="4" w:space="0" w:color="auto"/>
              <w:bottom w:val="single" w:sz="4" w:space="0" w:color="auto"/>
              <w:right w:val="single" w:sz="4" w:space="0" w:color="auto"/>
            </w:tcBorders>
          </w:tcPr>
          <w:p w14:paraId="25D84CF3" w14:textId="77777777" w:rsidR="00C43AF4" w:rsidRPr="009E20AA" w:rsidRDefault="00C43AF4" w:rsidP="009E20AA">
            <w:pPr>
              <w:pStyle w:val="TAC"/>
              <w:rPr>
                <w:rFonts w:eastAsia="Yu Mincho"/>
              </w:rPr>
            </w:pPr>
            <w:r w:rsidRPr="009E20AA">
              <w:rPr>
                <w:rFonts w:eastAsia="Yu Mincho"/>
              </w:rPr>
              <w:t>100</w:t>
            </w:r>
          </w:p>
        </w:tc>
        <w:tc>
          <w:tcPr>
            <w:tcW w:w="1286" w:type="dxa"/>
            <w:vMerge w:val="restart"/>
            <w:tcBorders>
              <w:left w:val="single" w:sz="4" w:space="0" w:color="auto"/>
              <w:right w:val="single" w:sz="4" w:space="0" w:color="auto"/>
            </w:tcBorders>
            <w:shd w:val="clear" w:color="auto" w:fill="auto"/>
          </w:tcPr>
          <w:p w14:paraId="760CD45A" w14:textId="77777777" w:rsidR="00C43AF4" w:rsidRPr="009E20AA" w:rsidRDefault="00C43AF4" w:rsidP="009E20AA">
            <w:pPr>
              <w:pStyle w:val="TAC"/>
              <w:rPr>
                <w:lang w:eastAsia="zh-CN"/>
              </w:rPr>
            </w:pPr>
            <w:r w:rsidRPr="009E20AA">
              <w:rPr>
                <w:lang w:eastAsia="zh-CN"/>
              </w:rPr>
              <w:t>0</w:t>
            </w:r>
          </w:p>
        </w:tc>
      </w:tr>
      <w:tr w:rsidR="00C43AF4" w:rsidRPr="009E20AA" w14:paraId="77297AAF" w14:textId="77777777" w:rsidTr="00B41213">
        <w:trPr>
          <w:trHeight w:val="29"/>
          <w:jc w:val="center"/>
        </w:trPr>
        <w:tc>
          <w:tcPr>
            <w:tcW w:w="1648" w:type="dxa"/>
            <w:vMerge/>
            <w:tcBorders>
              <w:left w:val="single" w:sz="4" w:space="0" w:color="auto"/>
              <w:right w:val="single" w:sz="4" w:space="0" w:color="auto"/>
            </w:tcBorders>
            <w:shd w:val="clear" w:color="auto" w:fill="auto"/>
          </w:tcPr>
          <w:p w14:paraId="3299B9AC" w14:textId="77777777" w:rsidR="00C43AF4" w:rsidRPr="009E20AA" w:rsidRDefault="00C43AF4" w:rsidP="009E20AA">
            <w:pPr>
              <w:pStyle w:val="TAC"/>
            </w:pPr>
          </w:p>
        </w:tc>
        <w:tc>
          <w:tcPr>
            <w:tcW w:w="1366" w:type="dxa"/>
            <w:vMerge/>
            <w:tcBorders>
              <w:left w:val="single" w:sz="4" w:space="0" w:color="auto"/>
              <w:right w:val="single" w:sz="4" w:space="0" w:color="auto"/>
            </w:tcBorders>
            <w:shd w:val="clear" w:color="auto" w:fill="auto"/>
          </w:tcPr>
          <w:p w14:paraId="4E74BC39"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vAlign w:val="center"/>
          </w:tcPr>
          <w:p w14:paraId="6F65AE25" w14:textId="77777777" w:rsidR="00C43AF4" w:rsidRPr="009E20AA" w:rsidRDefault="00C43AF4" w:rsidP="009E20AA">
            <w:pPr>
              <w:pStyle w:val="TAC"/>
            </w:pPr>
            <w:r w:rsidRPr="009E20AA">
              <w:rPr>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2AD6C0AC"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BAA4A73"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1EF6C797" w14:textId="77777777" w:rsidR="00C43AF4" w:rsidRPr="009E20AA" w:rsidRDefault="00C43AF4" w:rsidP="009E20AA">
            <w:pPr>
              <w:pStyle w:val="TAC"/>
              <w:rPr>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7C53ACF7" w14:textId="77777777" w:rsidR="00C43AF4" w:rsidRPr="009E20AA" w:rsidRDefault="00C43AF4" w:rsidP="009E20AA">
            <w:pPr>
              <w:pStyle w:val="TAC"/>
              <w:rPr>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vAlign w:val="center"/>
          </w:tcPr>
          <w:p w14:paraId="311F7A04" w14:textId="77777777" w:rsidR="00C43AF4" w:rsidRPr="009E20AA" w:rsidRDefault="00C43AF4" w:rsidP="009E20AA">
            <w:pPr>
              <w:pStyle w:val="TAC"/>
            </w:pPr>
            <w:r w:rsidRPr="009E20AA">
              <w:t>25</w:t>
            </w:r>
          </w:p>
        </w:tc>
        <w:tc>
          <w:tcPr>
            <w:tcW w:w="768" w:type="dxa"/>
            <w:tcBorders>
              <w:top w:val="single" w:sz="4" w:space="0" w:color="auto"/>
              <w:left w:val="single" w:sz="4" w:space="0" w:color="auto"/>
              <w:bottom w:val="single" w:sz="4" w:space="0" w:color="auto"/>
              <w:right w:val="single" w:sz="4" w:space="0" w:color="auto"/>
            </w:tcBorders>
            <w:vAlign w:val="center"/>
          </w:tcPr>
          <w:p w14:paraId="1F98AFB7"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3F99C52A" w14:textId="77777777" w:rsidR="00C43AF4" w:rsidRPr="009E20AA" w:rsidRDefault="00C43AF4"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92DB341"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394273AB"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455C43A8"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7F9C6A61"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2EAA1016" w14:textId="77777777" w:rsidR="00C43AF4" w:rsidRPr="009E20AA" w:rsidRDefault="00C43AF4" w:rsidP="009E20AA">
            <w:pPr>
              <w:pStyle w:val="TAC"/>
              <w:rPr>
                <w:rFonts w:eastAsia="Yu Mincho"/>
              </w:rPr>
            </w:pPr>
          </w:p>
        </w:tc>
        <w:tc>
          <w:tcPr>
            <w:tcW w:w="1286" w:type="dxa"/>
            <w:vMerge/>
            <w:tcBorders>
              <w:left w:val="single" w:sz="4" w:space="0" w:color="auto"/>
              <w:right w:val="single" w:sz="4" w:space="0" w:color="auto"/>
            </w:tcBorders>
            <w:shd w:val="clear" w:color="auto" w:fill="auto"/>
          </w:tcPr>
          <w:p w14:paraId="4D37F7C7" w14:textId="77777777" w:rsidR="00C43AF4" w:rsidRPr="009E20AA" w:rsidRDefault="00C43AF4" w:rsidP="009E20AA">
            <w:pPr>
              <w:pStyle w:val="TAC"/>
              <w:rPr>
                <w:lang w:eastAsia="zh-CN"/>
              </w:rPr>
            </w:pPr>
          </w:p>
        </w:tc>
      </w:tr>
      <w:tr w:rsidR="00C43AF4" w:rsidRPr="009E20AA" w14:paraId="3F0BEF10"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D549346" w14:textId="77777777" w:rsidR="00C43AF4" w:rsidRPr="009E20AA" w:rsidRDefault="00C43AF4" w:rsidP="009E20AA">
            <w:pPr>
              <w:pStyle w:val="TAC"/>
            </w:pPr>
          </w:p>
        </w:tc>
        <w:tc>
          <w:tcPr>
            <w:tcW w:w="1366" w:type="dxa"/>
            <w:vMerge/>
            <w:tcBorders>
              <w:left w:val="single" w:sz="4" w:space="0" w:color="auto"/>
              <w:bottom w:val="nil"/>
              <w:right w:val="single" w:sz="4" w:space="0" w:color="auto"/>
            </w:tcBorders>
            <w:shd w:val="clear" w:color="auto" w:fill="auto"/>
          </w:tcPr>
          <w:p w14:paraId="00A2961D"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tcPr>
          <w:p w14:paraId="7865740E" w14:textId="77777777" w:rsidR="00C43AF4" w:rsidRPr="009E20AA" w:rsidRDefault="00C43AF4" w:rsidP="009E20AA">
            <w:pPr>
              <w:pStyle w:val="TAC"/>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67222CA7"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517F9E1"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3DA0634" w14:textId="77777777" w:rsidR="00C43AF4" w:rsidRPr="009E20AA" w:rsidRDefault="00C43AF4"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2CCE15" w14:textId="77777777" w:rsidR="00C43AF4" w:rsidRPr="009E20AA" w:rsidRDefault="00C43AF4" w:rsidP="009E20AA">
            <w:pPr>
              <w:pStyle w:val="TAC"/>
              <w:rPr>
                <w:lang w:eastAsia="zh-CN"/>
              </w:rPr>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7EAE9A0"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2A116B7B"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95504AE"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4DA16D7D"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44F22C00"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198EE2CE"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199FB468"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1ED8BCC5" w14:textId="77777777" w:rsidR="00C43AF4" w:rsidRPr="009E20AA" w:rsidRDefault="00C43AF4" w:rsidP="009E20AA">
            <w:pPr>
              <w:pStyle w:val="TAC"/>
              <w:rPr>
                <w:rFonts w:eastAsia="Yu Mincho"/>
              </w:rPr>
            </w:pPr>
          </w:p>
        </w:tc>
        <w:tc>
          <w:tcPr>
            <w:tcW w:w="1286" w:type="dxa"/>
            <w:vMerge/>
            <w:tcBorders>
              <w:left w:val="single" w:sz="4" w:space="0" w:color="auto"/>
              <w:bottom w:val="nil"/>
              <w:right w:val="single" w:sz="4" w:space="0" w:color="auto"/>
            </w:tcBorders>
            <w:shd w:val="clear" w:color="auto" w:fill="auto"/>
          </w:tcPr>
          <w:p w14:paraId="7BCE93E0" w14:textId="77777777" w:rsidR="00C43AF4" w:rsidRPr="009E20AA" w:rsidRDefault="00C43AF4" w:rsidP="009E20AA">
            <w:pPr>
              <w:pStyle w:val="TAC"/>
              <w:rPr>
                <w:lang w:eastAsia="zh-CN"/>
              </w:rPr>
            </w:pPr>
          </w:p>
        </w:tc>
      </w:tr>
      <w:tr w:rsidR="00C43AF4" w:rsidRPr="009E20AA" w14:paraId="70124A11"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47DF07DD" w14:textId="77777777" w:rsidR="00C43AF4" w:rsidRPr="009E20AA" w:rsidRDefault="00C43AF4" w:rsidP="009E20AA">
            <w:pPr>
              <w:pStyle w:val="TAC"/>
            </w:pPr>
            <w:r w:rsidRPr="009E20AA">
              <w:t>CA_n48A-n70A-n71A</w:t>
            </w:r>
          </w:p>
        </w:tc>
        <w:tc>
          <w:tcPr>
            <w:tcW w:w="1366" w:type="dxa"/>
            <w:vMerge w:val="restart"/>
            <w:tcBorders>
              <w:left w:val="single" w:sz="4" w:space="0" w:color="auto"/>
              <w:right w:val="single" w:sz="4" w:space="0" w:color="auto"/>
            </w:tcBorders>
            <w:shd w:val="clear" w:color="auto" w:fill="auto"/>
          </w:tcPr>
          <w:p w14:paraId="523D74F6" w14:textId="77777777" w:rsidR="00C43AF4" w:rsidRPr="009E20AA" w:rsidRDefault="00C43AF4" w:rsidP="009E20AA">
            <w:pPr>
              <w:pStyle w:val="TAC"/>
            </w:pPr>
            <w:r w:rsidRPr="009E20AA">
              <w:t>CA_n48A-n71A</w:t>
            </w:r>
          </w:p>
          <w:p w14:paraId="1ABCECBE" w14:textId="77777777" w:rsidR="00C43AF4" w:rsidRPr="009E20AA" w:rsidRDefault="00C43AF4" w:rsidP="009E20AA">
            <w:pPr>
              <w:pStyle w:val="TAC"/>
            </w:pPr>
            <w:r w:rsidRPr="009E20AA">
              <w:t>CA_n70A-n71A</w:t>
            </w:r>
          </w:p>
          <w:p w14:paraId="5CD2F3A9" w14:textId="77777777" w:rsidR="00C43AF4" w:rsidRPr="009E20AA" w:rsidRDefault="00C43AF4" w:rsidP="009E20AA">
            <w:pPr>
              <w:pStyle w:val="TAC"/>
              <w:rPr>
                <w:lang w:eastAsia="zh-CN"/>
              </w:rPr>
            </w:pPr>
            <w:r w:rsidRPr="009E20AA">
              <w:t>CA_n48A-n70A</w:t>
            </w:r>
          </w:p>
        </w:tc>
        <w:tc>
          <w:tcPr>
            <w:tcW w:w="731" w:type="dxa"/>
            <w:tcBorders>
              <w:left w:val="single" w:sz="4" w:space="0" w:color="auto"/>
              <w:right w:val="single" w:sz="4" w:space="0" w:color="auto"/>
            </w:tcBorders>
          </w:tcPr>
          <w:p w14:paraId="23DA94E8" w14:textId="77777777" w:rsidR="00C43AF4" w:rsidRPr="009E20AA" w:rsidRDefault="00C43AF4" w:rsidP="009E20AA">
            <w:pPr>
              <w:pStyle w:val="TAC"/>
              <w:rPr>
                <w:szCs w:val="18"/>
              </w:rPr>
            </w:pPr>
            <w:r w:rsidRPr="009E20AA">
              <w:t>n48</w:t>
            </w:r>
          </w:p>
        </w:tc>
        <w:tc>
          <w:tcPr>
            <w:tcW w:w="726" w:type="dxa"/>
            <w:tcBorders>
              <w:top w:val="single" w:sz="4" w:space="0" w:color="auto"/>
              <w:left w:val="single" w:sz="4" w:space="0" w:color="auto"/>
              <w:bottom w:val="single" w:sz="4" w:space="0" w:color="auto"/>
              <w:right w:val="single" w:sz="4" w:space="0" w:color="auto"/>
            </w:tcBorders>
          </w:tcPr>
          <w:p w14:paraId="138F3B16" w14:textId="77777777" w:rsidR="00C43AF4" w:rsidRPr="009E20AA" w:rsidRDefault="00C43AF4" w:rsidP="009E20AA">
            <w:pPr>
              <w:pStyle w:val="TAC"/>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78DA744F" w14:textId="77777777" w:rsidR="00C43AF4" w:rsidRPr="009E20AA" w:rsidRDefault="00C43AF4" w:rsidP="009E20AA">
            <w:pPr>
              <w:pStyle w:val="TAC"/>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6FACF92D" w14:textId="77777777" w:rsidR="00C43AF4" w:rsidRPr="009E20AA" w:rsidRDefault="00C43AF4" w:rsidP="009E20AA">
            <w:pPr>
              <w:pStyle w:val="TAC"/>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59E02490" w14:textId="77777777" w:rsidR="00C43AF4" w:rsidRPr="009E20AA" w:rsidRDefault="00C43AF4" w:rsidP="009E20AA">
            <w:pPr>
              <w:pStyle w:val="TAC"/>
              <w:rPr>
                <w:szCs w:val="18"/>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tcPr>
          <w:p w14:paraId="06E793D7"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7D1F4551" w14:textId="77777777" w:rsidR="00C43AF4" w:rsidRPr="009E20AA" w:rsidRDefault="00C43AF4"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33B326B1" w14:textId="77777777" w:rsidR="00C43AF4" w:rsidRPr="009E20AA" w:rsidRDefault="00C43AF4"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AE02E49" w14:textId="77777777" w:rsidR="00C43AF4" w:rsidRPr="009E20AA" w:rsidRDefault="00C43AF4" w:rsidP="009E20AA">
            <w:pPr>
              <w:pStyle w:val="TAC"/>
              <w:rPr>
                <w:rFonts w:eastAsia="Yu Mincho" w:cs="Arial"/>
              </w:rPr>
            </w:pPr>
            <w:r w:rsidRPr="009E20AA">
              <w:t>50</w:t>
            </w:r>
          </w:p>
        </w:tc>
        <w:tc>
          <w:tcPr>
            <w:tcW w:w="586" w:type="dxa"/>
            <w:tcBorders>
              <w:top w:val="single" w:sz="4" w:space="0" w:color="auto"/>
              <w:left w:val="single" w:sz="4" w:space="0" w:color="auto"/>
              <w:bottom w:val="single" w:sz="4" w:space="0" w:color="auto"/>
              <w:right w:val="single" w:sz="4" w:space="0" w:color="auto"/>
            </w:tcBorders>
          </w:tcPr>
          <w:p w14:paraId="055CAC7F" w14:textId="77777777" w:rsidR="00C43AF4" w:rsidRPr="009E20AA" w:rsidRDefault="00C43AF4" w:rsidP="009E20AA">
            <w:pPr>
              <w:pStyle w:val="TAC"/>
              <w:rPr>
                <w:rFonts w:eastAsia="Yu Mincho" w:cs="Arial"/>
              </w:rPr>
            </w:pPr>
            <w:r w:rsidRPr="009E20AA">
              <w:t>60</w:t>
            </w:r>
          </w:p>
        </w:tc>
        <w:tc>
          <w:tcPr>
            <w:tcW w:w="586" w:type="dxa"/>
            <w:tcBorders>
              <w:top w:val="single" w:sz="4" w:space="0" w:color="auto"/>
              <w:left w:val="single" w:sz="4" w:space="0" w:color="auto"/>
              <w:bottom w:val="single" w:sz="4" w:space="0" w:color="auto"/>
              <w:right w:val="single" w:sz="4" w:space="0" w:color="auto"/>
            </w:tcBorders>
          </w:tcPr>
          <w:p w14:paraId="4F522EEC" w14:textId="77777777" w:rsidR="00C43AF4" w:rsidRPr="009E20AA" w:rsidRDefault="00C43AF4" w:rsidP="009E20AA">
            <w:pPr>
              <w:pStyle w:val="TAC"/>
              <w:rPr>
                <w:rFonts w:eastAsia="Yu Mincho" w:cs="Arial"/>
              </w:rPr>
            </w:pPr>
            <w:r w:rsidRPr="009E20AA">
              <w:t>80</w:t>
            </w:r>
          </w:p>
        </w:tc>
        <w:tc>
          <w:tcPr>
            <w:tcW w:w="596" w:type="dxa"/>
            <w:tcBorders>
              <w:top w:val="single" w:sz="4" w:space="0" w:color="auto"/>
              <w:left w:val="single" w:sz="4" w:space="0" w:color="auto"/>
              <w:bottom w:val="single" w:sz="4" w:space="0" w:color="auto"/>
              <w:right w:val="single" w:sz="4" w:space="0" w:color="auto"/>
            </w:tcBorders>
          </w:tcPr>
          <w:p w14:paraId="1EDEE2B6" w14:textId="77777777" w:rsidR="00C43AF4" w:rsidRPr="009E20AA" w:rsidRDefault="00C43AF4" w:rsidP="009E20AA">
            <w:pPr>
              <w:pStyle w:val="TAC"/>
              <w:rPr>
                <w:lang w:eastAsia="zh-CN"/>
              </w:rPr>
            </w:pPr>
            <w:r w:rsidRPr="009E20AA">
              <w:t>90</w:t>
            </w:r>
          </w:p>
        </w:tc>
        <w:tc>
          <w:tcPr>
            <w:tcW w:w="586" w:type="dxa"/>
            <w:tcBorders>
              <w:top w:val="single" w:sz="4" w:space="0" w:color="auto"/>
              <w:left w:val="single" w:sz="4" w:space="0" w:color="auto"/>
              <w:bottom w:val="single" w:sz="4" w:space="0" w:color="auto"/>
              <w:right w:val="single" w:sz="4" w:space="0" w:color="auto"/>
            </w:tcBorders>
          </w:tcPr>
          <w:p w14:paraId="67AC24D3" w14:textId="77777777" w:rsidR="00C43AF4" w:rsidRPr="009E20AA" w:rsidRDefault="00C43AF4" w:rsidP="009E20AA">
            <w:pPr>
              <w:pStyle w:val="TAC"/>
              <w:rPr>
                <w:rFonts w:eastAsia="Yu Mincho"/>
              </w:rPr>
            </w:pPr>
            <w:r w:rsidRPr="009E20AA">
              <w:rPr>
                <w:rFonts w:eastAsia="Yu Mincho"/>
              </w:rPr>
              <w:t>100</w:t>
            </w:r>
          </w:p>
        </w:tc>
        <w:tc>
          <w:tcPr>
            <w:tcW w:w="1286" w:type="dxa"/>
            <w:vMerge w:val="restart"/>
            <w:tcBorders>
              <w:left w:val="single" w:sz="4" w:space="0" w:color="auto"/>
              <w:right w:val="single" w:sz="4" w:space="0" w:color="auto"/>
            </w:tcBorders>
            <w:shd w:val="clear" w:color="auto" w:fill="auto"/>
          </w:tcPr>
          <w:p w14:paraId="520DA225" w14:textId="77777777" w:rsidR="00C43AF4" w:rsidRPr="009E20AA" w:rsidRDefault="00C43AF4" w:rsidP="009E20AA">
            <w:pPr>
              <w:pStyle w:val="TAC"/>
              <w:rPr>
                <w:lang w:eastAsia="zh-CN"/>
              </w:rPr>
            </w:pPr>
            <w:r w:rsidRPr="009E20AA">
              <w:rPr>
                <w:lang w:eastAsia="zh-CN"/>
              </w:rPr>
              <w:t>0</w:t>
            </w:r>
          </w:p>
        </w:tc>
      </w:tr>
      <w:tr w:rsidR="00C43AF4" w:rsidRPr="009E20AA" w14:paraId="6750278F" w14:textId="77777777" w:rsidTr="00B41213">
        <w:trPr>
          <w:trHeight w:val="29"/>
          <w:jc w:val="center"/>
        </w:trPr>
        <w:tc>
          <w:tcPr>
            <w:tcW w:w="1648" w:type="dxa"/>
            <w:vMerge/>
            <w:tcBorders>
              <w:left w:val="single" w:sz="4" w:space="0" w:color="auto"/>
              <w:right w:val="single" w:sz="4" w:space="0" w:color="auto"/>
            </w:tcBorders>
            <w:shd w:val="clear" w:color="auto" w:fill="auto"/>
          </w:tcPr>
          <w:p w14:paraId="08B06C35" w14:textId="77777777" w:rsidR="00C43AF4" w:rsidRPr="009E20AA" w:rsidRDefault="00C43AF4" w:rsidP="009E20AA">
            <w:pPr>
              <w:pStyle w:val="TAC"/>
            </w:pPr>
          </w:p>
        </w:tc>
        <w:tc>
          <w:tcPr>
            <w:tcW w:w="1366" w:type="dxa"/>
            <w:vMerge/>
            <w:tcBorders>
              <w:left w:val="single" w:sz="4" w:space="0" w:color="auto"/>
              <w:right w:val="single" w:sz="4" w:space="0" w:color="auto"/>
            </w:tcBorders>
            <w:shd w:val="clear" w:color="auto" w:fill="auto"/>
          </w:tcPr>
          <w:p w14:paraId="7333F4CF"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vAlign w:val="center"/>
          </w:tcPr>
          <w:p w14:paraId="2B4394F3" w14:textId="77777777" w:rsidR="00C43AF4" w:rsidRPr="009E20AA" w:rsidRDefault="00C43AF4" w:rsidP="009E20AA">
            <w:pPr>
              <w:pStyle w:val="TAC"/>
            </w:pPr>
            <w:r w:rsidRPr="009E20AA">
              <w:rPr>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5AB5E98B"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FCD6D57"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56E84F09" w14:textId="77777777" w:rsidR="00C43AF4" w:rsidRPr="009E20AA" w:rsidRDefault="00C43AF4" w:rsidP="009E20AA">
            <w:pPr>
              <w:pStyle w:val="TAC"/>
              <w:rPr>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vAlign w:val="center"/>
          </w:tcPr>
          <w:p w14:paraId="292D0176" w14:textId="77777777" w:rsidR="00C43AF4" w:rsidRPr="009E20AA" w:rsidRDefault="00C43AF4" w:rsidP="009E20AA">
            <w:pPr>
              <w:pStyle w:val="TAC"/>
              <w:rPr>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3E9DC2A4" w14:textId="77777777" w:rsidR="00C43AF4" w:rsidRPr="009E20AA" w:rsidRDefault="00C43AF4" w:rsidP="009E20AA">
            <w:pPr>
              <w:pStyle w:val="TAC"/>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540DEF3"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4B5F428"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3364813E"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31BEF1C7"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54E395C"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24FB3EA3"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559EC03D" w14:textId="77777777" w:rsidR="00C43AF4" w:rsidRPr="009E20AA" w:rsidRDefault="00C43AF4" w:rsidP="009E20AA">
            <w:pPr>
              <w:pStyle w:val="TAC"/>
              <w:rPr>
                <w:rFonts w:eastAsia="Yu Mincho"/>
              </w:rPr>
            </w:pPr>
          </w:p>
        </w:tc>
        <w:tc>
          <w:tcPr>
            <w:tcW w:w="1286" w:type="dxa"/>
            <w:vMerge/>
            <w:tcBorders>
              <w:left w:val="single" w:sz="4" w:space="0" w:color="auto"/>
              <w:right w:val="single" w:sz="4" w:space="0" w:color="auto"/>
            </w:tcBorders>
            <w:shd w:val="clear" w:color="auto" w:fill="auto"/>
          </w:tcPr>
          <w:p w14:paraId="4641D9DF" w14:textId="77777777" w:rsidR="00C43AF4" w:rsidRPr="009E20AA" w:rsidRDefault="00C43AF4" w:rsidP="009E20AA">
            <w:pPr>
              <w:pStyle w:val="TAC"/>
              <w:rPr>
                <w:lang w:eastAsia="zh-CN"/>
              </w:rPr>
            </w:pPr>
          </w:p>
        </w:tc>
      </w:tr>
      <w:tr w:rsidR="00C43AF4" w:rsidRPr="009E20AA" w14:paraId="4A5FF851"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90A9A34" w14:textId="77777777" w:rsidR="00C43AF4" w:rsidRPr="009E20AA" w:rsidRDefault="00C43AF4" w:rsidP="009E20AA">
            <w:pPr>
              <w:pStyle w:val="TAC"/>
            </w:pPr>
          </w:p>
        </w:tc>
        <w:tc>
          <w:tcPr>
            <w:tcW w:w="1366" w:type="dxa"/>
            <w:vMerge/>
            <w:tcBorders>
              <w:left w:val="single" w:sz="4" w:space="0" w:color="auto"/>
              <w:bottom w:val="nil"/>
              <w:right w:val="single" w:sz="4" w:space="0" w:color="auto"/>
            </w:tcBorders>
            <w:shd w:val="clear" w:color="auto" w:fill="auto"/>
          </w:tcPr>
          <w:p w14:paraId="76CA7D07" w14:textId="77777777" w:rsidR="00C43AF4" w:rsidRPr="009E20AA" w:rsidRDefault="00C43AF4" w:rsidP="009E20AA">
            <w:pPr>
              <w:pStyle w:val="TAC"/>
              <w:rPr>
                <w:lang w:eastAsia="zh-CN"/>
              </w:rPr>
            </w:pPr>
          </w:p>
        </w:tc>
        <w:tc>
          <w:tcPr>
            <w:tcW w:w="731" w:type="dxa"/>
            <w:tcBorders>
              <w:left w:val="single" w:sz="4" w:space="0" w:color="auto"/>
              <w:right w:val="single" w:sz="4" w:space="0" w:color="auto"/>
            </w:tcBorders>
          </w:tcPr>
          <w:p w14:paraId="512B61F7" w14:textId="77777777" w:rsidR="00C43AF4" w:rsidRPr="009E20AA" w:rsidRDefault="00C43AF4" w:rsidP="009E20AA">
            <w:pPr>
              <w:pStyle w:val="TAC"/>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085A1447" w14:textId="77777777" w:rsidR="00C43AF4" w:rsidRPr="009E20AA" w:rsidRDefault="00C43AF4"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2C8AF94" w14:textId="77777777" w:rsidR="00C43AF4" w:rsidRPr="009E20AA" w:rsidRDefault="00C43AF4"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80474B0" w14:textId="77777777" w:rsidR="00C43AF4" w:rsidRPr="009E20AA" w:rsidRDefault="00C43AF4"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DFD7F6D" w14:textId="77777777" w:rsidR="00C43AF4" w:rsidRPr="009E20AA" w:rsidRDefault="00C43AF4" w:rsidP="009E20AA">
            <w:pPr>
              <w:pStyle w:val="TAC"/>
              <w:rPr>
                <w:lang w:eastAsia="zh-CN"/>
              </w:rPr>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10E29E6" w14:textId="77777777" w:rsidR="00C43AF4" w:rsidRPr="009E20AA" w:rsidRDefault="00C43AF4"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276A4A54" w14:textId="77777777" w:rsidR="00C43AF4" w:rsidRPr="009E20AA" w:rsidRDefault="00C43AF4"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3B22FF7"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55E6DA17"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14498983" w14:textId="77777777" w:rsidR="00C43AF4" w:rsidRPr="009E20AA" w:rsidRDefault="00C43AF4"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642D224E" w14:textId="77777777" w:rsidR="00C43AF4" w:rsidRPr="009E20AA" w:rsidRDefault="00C43AF4"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328A019F" w14:textId="77777777" w:rsidR="00C43AF4" w:rsidRPr="009E20AA" w:rsidRDefault="00C43AF4"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736D1131" w14:textId="77777777" w:rsidR="00C43AF4" w:rsidRPr="009E20AA" w:rsidRDefault="00C43AF4" w:rsidP="009E20AA">
            <w:pPr>
              <w:pStyle w:val="TAC"/>
              <w:rPr>
                <w:rFonts w:eastAsia="Yu Mincho"/>
              </w:rPr>
            </w:pPr>
          </w:p>
        </w:tc>
        <w:tc>
          <w:tcPr>
            <w:tcW w:w="1286" w:type="dxa"/>
            <w:vMerge/>
            <w:tcBorders>
              <w:left w:val="single" w:sz="4" w:space="0" w:color="auto"/>
              <w:bottom w:val="nil"/>
              <w:right w:val="single" w:sz="4" w:space="0" w:color="auto"/>
            </w:tcBorders>
            <w:shd w:val="clear" w:color="auto" w:fill="auto"/>
          </w:tcPr>
          <w:p w14:paraId="3A397C3D" w14:textId="77777777" w:rsidR="00C43AF4" w:rsidRPr="009E20AA" w:rsidRDefault="00C43AF4" w:rsidP="009E20AA">
            <w:pPr>
              <w:pStyle w:val="TAC"/>
              <w:rPr>
                <w:lang w:eastAsia="zh-CN"/>
              </w:rPr>
            </w:pPr>
          </w:p>
        </w:tc>
      </w:tr>
      <w:tr w:rsidR="00E62506" w:rsidRPr="009E20AA" w14:paraId="0B54243A"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73FB0A3F" w14:textId="77777777" w:rsidR="00E62506" w:rsidRPr="009E20AA" w:rsidRDefault="00E62506" w:rsidP="009E20AA">
            <w:pPr>
              <w:pStyle w:val="TAC"/>
            </w:pPr>
            <w:r w:rsidRPr="009E20AA">
              <w:lastRenderedPageBreak/>
              <w:t>CA_n66A-n70A-n71A</w:t>
            </w:r>
          </w:p>
        </w:tc>
        <w:tc>
          <w:tcPr>
            <w:tcW w:w="1366" w:type="dxa"/>
            <w:tcBorders>
              <w:left w:val="single" w:sz="4" w:space="0" w:color="auto"/>
              <w:bottom w:val="nil"/>
              <w:right w:val="single" w:sz="4" w:space="0" w:color="auto"/>
            </w:tcBorders>
            <w:shd w:val="clear" w:color="auto" w:fill="auto"/>
          </w:tcPr>
          <w:p w14:paraId="00C51544" w14:textId="77777777" w:rsidR="00E62506" w:rsidRPr="009E20AA" w:rsidRDefault="00E62506" w:rsidP="009E20AA">
            <w:pPr>
              <w:pStyle w:val="TAC"/>
              <w:rPr>
                <w:lang w:eastAsia="zh-CN"/>
              </w:rPr>
            </w:pPr>
            <w:r w:rsidRPr="009E20AA">
              <w:rPr>
                <w:lang w:eastAsia="zh-CN"/>
              </w:rPr>
              <w:t>CA_n66A-n71A</w:t>
            </w:r>
          </w:p>
          <w:p w14:paraId="23CD8747" w14:textId="77777777" w:rsidR="00E62506" w:rsidRPr="009E20AA" w:rsidRDefault="00E62506" w:rsidP="009E20AA">
            <w:pPr>
              <w:pStyle w:val="TAC"/>
            </w:pPr>
            <w:r w:rsidRPr="009E20AA">
              <w:rPr>
                <w:lang w:eastAsia="zh-CN"/>
              </w:rPr>
              <w:t>CA_n70A-n71A</w:t>
            </w:r>
          </w:p>
        </w:tc>
        <w:tc>
          <w:tcPr>
            <w:tcW w:w="731" w:type="dxa"/>
            <w:tcBorders>
              <w:left w:val="single" w:sz="4" w:space="0" w:color="auto"/>
              <w:right w:val="single" w:sz="4" w:space="0" w:color="auto"/>
            </w:tcBorders>
          </w:tcPr>
          <w:p w14:paraId="1ECB83C4" w14:textId="77777777" w:rsidR="00E62506" w:rsidRPr="009E20AA" w:rsidRDefault="00E62506" w:rsidP="009E20AA">
            <w:pPr>
              <w:pStyle w:val="TAC"/>
            </w:pPr>
            <w:r w:rsidRPr="009E20AA">
              <w:t>n66</w:t>
            </w:r>
          </w:p>
        </w:tc>
        <w:tc>
          <w:tcPr>
            <w:tcW w:w="726" w:type="dxa"/>
            <w:tcBorders>
              <w:top w:val="single" w:sz="4" w:space="0" w:color="auto"/>
              <w:left w:val="single" w:sz="4" w:space="0" w:color="auto"/>
              <w:bottom w:val="single" w:sz="4" w:space="0" w:color="auto"/>
              <w:right w:val="single" w:sz="4" w:space="0" w:color="auto"/>
            </w:tcBorders>
          </w:tcPr>
          <w:p w14:paraId="008AB46F"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438C753"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14397CD" w14:textId="77777777" w:rsidR="00E62506" w:rsidRPr="009E20AA" w:rsidRDefault="00E62506" w:rsidP="009E20AA">
            <w:pPr>
              <w:pStyle w:val="TAC"/>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9237C99" w14:textId="77777777" w:rsidR="00E62506" w:rsidRPr="009E20AA" w:rsidRDefault="00E62506" w:rsidP="009E20AA">
            <w:pPr>
              <w:pStyle w:val="TAC"/>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16FCD6D"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6928B240"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594B3191" w14:textId="77777777" w:rsidR="00E62506" w:rsidRPr="009E20AA" w:rsidRDefault="00E62506" w:rsidP="009E20AA">
            <w:pPr>
              <w:pStyle w:val="TAC"/>
              <w:rPr>
                <w:lang w:eastAsia="zh-CN"/>
              </w:rPr>
            </w:pPr>
            <w:r w:rsidRPr="009E20AA">
              <w:rPr>
                <w:lang w:eastAsia="zh-CN"/>
              </w:rPr>
              <w:t>40</w:t>
            </w:r>
          </w:p>
        </w:tc>
        <w:tc>
          <w:tcPr>
            <w:tcW w:w="586" w:type="dxa"/>
            <w:tcBorders>
              <w:top w:val="single" w:sz="4" w:space="0" w:color="auto"/>
              <w:left w:val="single" w:sz="4" w:space="0" w:color="auto"/>
              <w:bottom w:val="single" w:sz="4" w:space="0" w:color="auto"/>
              <w:right w:val="single" w:sz="4" w:space="0" w:color="auto"/>
            </w:tcBorders>
          </w:tcPr>
          <w:p w14:paraId="34B96C3B"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4879E422"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731B7E2"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1968102D"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4841553B" w14:textId="77777777" w:rsidR="00E62506" w:rsidRPr="009E20AA" w:rsidRDefault="00E62506" w:rsidP="009E20AA">
            <w:pPr>
              <w:pStyle w:val="TAC"/>
              <w:rPr>
                <w:rFonts w:eastAsia="Yu Mincho"/>
              </w:rPr>
            </w:pPr>
          </w:p>
        </w:tc>
        <w:tc>
          <w:tcPr>
            <w:tcW w:w="1286" w:type="dxa"/>
            <w:tcBorders>
              <w:left w:val="single" w:sz="4" w:space="0" w:color="auto"/>
              <w:bottom w:val="nil"/>
              <w:right w:val="single" w:sz="4" w:space="0" w:color="auto"/>
            </w:tcBorders>
            <w:shd w:val="clear" w:color="auto" w:fill="auto"/>
          </w:tcPr>
          <w:p w14:paraId="0D6F8BD5" w14:textId="77777777" w:rsidR="00E62506" w:rsidRPr="009E20AA" w:rsidRDefault="00E62506" w:rsidP="009E20AA">
            <w:pPr>
              <w:pStyle w:val="TAC"/>
              <w:rPr>
                <w:lang w:eastAsia="zh-CN"/>
              </w:rPr>
            </w:pPr>
            <w:r w:rsidRPr="009E20AA">
              <w:rPr>
                <w:lang w:eastAsia="zh-CN"/>
              </w:rPr>
              <w:t>0</w:t>
            </w:r>
          </w:p>
        </w:tc>
      </w:tr>
      <w:tr w:rsidR="00E62506" w:rsidRPr="009E20AA" w14:paraId="64AA9AA8"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35FE813D" w14:textId="77777777" w:rsidR="00E62506" w:rsidRPr="009E20AA" w:rsidRDefault="00E62506" w:rsidP="009E20AA">
            <w:pPr>
              <w:pStyle w:val="TAC"/>
            </w:pPr>
          </w:p>
        </w:tc>
        <w:tc>
          <w:tcPr>
            <w:tcW w:w="1366" w:type="dxa"/>
            <w:tcBorders>
              <w:top w:val="nil"/>
              <w:left w:val="single" w:sz="4" w:space="0" w:color="auto"/>
              <w:bottom w:val="nil"/>
              <w:right w:val="single" w:sz="4" w:space="0" w:color="auto"/>
            </w:tcBorders>
            <w:shd w:val="clear" w:color="auto" w:fill="auto"/>
          </w:tcPr>
          <w:p w14:paraId="7FB0D587" w14:textId="77777777" w:rsidR="00E62506" w:rsidRPr="009E20AA" w:rsidRDefault="00E62506" w:rsidP="009E20AA">
            <w:pPr>
              <w:pStyle w:val="TAC"/>
            </w:pPr>
          </w:p>
        </w:tc>
        <w:tc>
          <w:tcPr>
            <w:tcW w:w="731" w:type="dxa"/>
            <w:tcBorders>
              <w:left w:val="single" w:sz="4" w:space="0" w:color="auto"/>
              <w:right w:val="single" w:sz="4" w:space="0" w:color="auto"/>
            </w:tcBorders>
          </w:tcPr>
          <w:p w14:paraId="3DFC8A1D" w14:textId="77777777" w:rsidR="00E62506" w:rsidRPr="009E20AA" w:rsidRDefault="00E62506" w:rsidP="009E20AA">
            <w:pPr>
              <w:pStyle w:val="TAC"/>
            </w:pPr>
            <w:r w:rsidRPr="009E20AA">
              <w:t>n70</w:t>
            </w:r>
          </w:p>
        </w:tc>
        <w:tc>
          <w:tcPr>
            <w:tcW w:w="726" w:type="dxa"/>
            <w:tcBorders>
              <w:top w:val="single" w:sz="4" w:space="0" w:color="auto"/>
              <w:left w:val="single" w:sz="4" w:space="0" w:color="auto"/>
              <w:bottom w:val="single" w:sz="4" w:space="0" w:color="auto"/>
              <w:right w:val="single" w:sz="4" w:space="0" w:color="auto"/>
            </w:tcBorders>
          </w:tcPr>
          <w:p w14:paraId="1C4B4DEF"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FF983AC"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23D19A6" w14:textId="77777777" w:rsidR="00E62506" w:rsidRPr="009E20AA" w:rsidRDefault="00E62506" w:rsidP="009E20AA">
            <w:pPr>
              <w:pStyle w:val="TAC"/>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D0DF00A" w14:textId="77777777" w:rsidR="00E62506" w:rsidRPr="009E20AA" w:rsidRDefault="00E62506" w:rsidP="009E20AA">
            <w:pPr>
              <w:pStyle w:val="TAC"/>
              <w:rPr>
                <w:vertAlign w:val="superscript"/>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ABE777E"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7FAD7AB"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7D308C1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4A7C424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1C0850E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6155C7B"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7C899FFD"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46CBADC9" w14:textId="77777777" w:rsidR="00E62506" w:rsidRPr="009E20AA" w:rsidRDefault="00E62506" w:rsidP="009E20AA">
            <w:pPr>
              <w:pStyle w:val="TAC"/>
              <w:rPr>
                <w:rFonts w:eastAsia="Yu Mincho"/>
              </w:rPr>
            </w:pPr>
          </w:p>
        </w:tc>
        <w:tc>
          <w:tcPr>
            <w:tcW w:w="1286" w:type="dxa"/>
            <w:tcBorders>
              <w:top w:val="nil"/>
              <w:left w:val="single" w:sz="4" w:space="0" w:color="auto"/>
              <w:bottom w:val="nil"/>
              <w:right w:val="single" w:sz="4" w:space="0" w:color="auto"/>
            </w:tcBorders>
            <w:shd w:val="clear" w:color="auto" w:fill="auto"/>
          </w:tcPr>
          <w:p w14:paraId="0ED6E20C" w14:textId="77777777" w:rsidR="00E62506" w:rsidRPr="009E20AA" w:rsidRDefault="00E62506" w:rsidP="009E20AA">
            <w:pPr>
              <w:pStyle w:val="TAC"/>
              <w:rPr>
                <w:lang w:eastAsia="zh-CN"/>
              </w:rPr>
            </w:pPr>
          </w:p>
        </w:tc>
      </w:tr>
      <w:tr w:rsidR="00E62506" w:rsidRPr="009E20AA" w14:paraId="0DF65BF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FC16FD" w14:textId="77777777" w:rsidR="00E62506" w:rsidRPr="009E20AA" w:rsidRDefault="00E62506" w:rsidP="009E20AA">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050AE0B3" w14:textId="77777777" w:rsidR="00E62506" w:rsidRPr="009E20AA" w:rsidRDefault="00E62506" w:rsidP="009E20AA">
            <w:pPr>
              <w:pStyle w:val="TAC"/>
            </w:pPr>
          </w:p>
        </w:tc>
        <w:tc>
          <w:tcPr>
            <w:tcW w:w="731" w:type="dxa"/>
            <w:tcBorders>
              <w:left w:val="single" w:sz="4" w:space="0" w:color="auto"/>
              <w:right w:val="single" w:sz="4" w:space="0" w:color="auto"/>
            </w:tcBorders>
          </w:tcPr>
          <w:p w14:paraId="0D5ADF04" w14:textId="77777777" w:rsidR="00E62506" w:rsidRPr="009E20AA" w:rsidRDefault="00E62506" w:rsidP="009E20AA">
            <w:pPr>
              <w:pStyle w:val="TAC"/>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722A4177"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A1E6817"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8C2FEB" w14:textId="77777777" w:rsidR="00E62506" w:rsidRPr="009E20AA" w:rsidRDefault="00E62506" w:rsidP="009E20AA">
            <w:pPr>
              <w:pStyle w:val="TAC"/>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C1723FD" w14:textId="77777777" w:rsidR="00E62506" w:rsidRPr="009E20AA" w:rsidRDefault="00E62506" w:rsidP="009E20AA">
            <w:pPr>
              <w:pStyle w:val="TAC"/>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ECC5DAE"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51329B99"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D88300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CA812AE"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6E15A48"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E51310F"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7BD3C910"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06D568FF" w14:textId="77777777" w:rsidR="00E62506" w:rsidRPr="009E20AA" w:rsidRDefault="00E62506" w:rsidP="009E20AA">
            <w:pPr>
              <w:pStyle w:val="TAC"/>
              <w:rPr>
                <w:rFonts w:eastAsia="Yu Mincho"/>
              </w:rPr>
            </w:pPr>
          </w:p>
        </w:tc>
        <w:tc>
          <w:tcPr>
            <w:tcW w:w="1286" w:type="dxa"/>
            <w:tcBorders>
              <w:top w:val="nil"/>
              <w:left w:val="single" w:sz="4" w:space="0" w:color="auto"/>
              <w:bottom w:val="single" w:sz="4" w:space="0" w:color="auto"/>
              <w:right w:val="single" w:sz="4" w:space="0" w:color="auto"/>
            </w:tcBorders>
            <w:shd w:val="clear" w:color="auto" w:fill="auto"/>
          </w:tcPr>
          <w:p w14:paraId="4429AD9E" w14:textId="77777777" w:rsidR="00E62506" w:rsidRPr="009E20AA" w:rsidRDefault="00E62506" w:rsidP="009E20AA">
            <w:pPr>
              <w:pStyle w:val="TAC"/>
              <w:rPr>
                <w:lang w:eastAsia="zh-CN"/>
              </w:rPr>
            </w:pPr>
          </w:p>
        </w:tc>
      </w:tr>
      <w:tr w:rsidR="00E62506" w:rsidRPr="009E20AA" w14:paraId="4109B0C0" w14:textId="77777777" w:rsidTr="00B20A5B">
        <w:trPr>
          <w:trHeight w:val="29"/>
          <w:jc w:val="center"/>
        </w:trPr>
        <w:tc>
          <w:tcPr>
            <w:tcW w:w="1648" w:type="dxa"/>
            <w:vMerge w:val="restart"/>
            <w:tcBorders>
              <w:top w:val="nil"/>
              <w:left w:val="single" w:sz="4" w:space="0" w:color="auto"/>
              <w:right w:val="single" w:sz="4" w:space="0" w:color="auto"/>
            </w:tcBorders>
            <w:shd w:val="clear" w:color="auto" w:fill="auto"/>
          </w:tcPr>
          <w:p w14:paraId="3F32FD34" w14:textId="77777777" w:rsidR="00E62506" w:rsidRPr="009E20AA" w:rsidRDefault="00E62506" w:rsidP="009E20AA">
            <w:pPr>
              <w:pStyle w:val="TAC"/>
            </w:pPr>
            <w:r w:rsidRPr="009E20AA">
              <w:t>CA_n66A-n70A-n71(2A)</w:t>
            </w:r>
          </w:p>
        </w:tc>
        <w:tc>
          <w:tcPr>
            <w:tcW w:w="1366" w:type="dxa"/>
            <w:vMerge w:val="restart"/>
            <w:tcBorders>
              <w:top w:val="nil"/>
              <w:left w:val="single" w:sz="4" w:space="0" w:color="auto"/>
              <w:right w:val="single" w:sz="4" w:space="0" w:color="auto"/>
            </w:tcBorders>
            <w:shd w:val="clear" w:color="auto" w:fill="auto"/>
          </w:tcPr>
          <w:p w14:paraId="22289201" w14:textId="77777777" w:rsidR="00E62506" w:rsidRPr="009E20AA" w:rsidRDefault="00E62506" w:rsidP="009E20AA">
            <w:pPr>
              <w:pStyle w:val="TAC"/>
              <w:rPr>
                <w:lang w:eastAsia="zh-CN"/>
              </w:rPr>
            </w:pPr>
            <w:r w:rsidRPr="009E20AA">
              <w:rPr>
                <w:lang w:eastAsia="zh-CN"/>
              </w:rPr>
              <w:t>CA_n66A-n71A</w:t>
            </w:r>
          </w:p>
          <w:p w14:paraId="0975E93D" w14:textId="77777777" w:rsidR="00E62506" w:rsidRPr="009E20AA" w:rsidRDefault="00E62506" w:rsidP="009E20AA">
            <w:pPr>
              <w:pStyle w:val="TAC"/>
            </w:pPr>
            <w:r w:rsidRPr="009E20AA">
              <w:rPr>
                <w:lang w:eastAsia="zh-CN"/>
              </w:rPr>
              <w:t>CA_n70A-n71A</w:t>
            </w:r>
          </w:p>
        </w:tc>
        <w:tc>
          <w:tcPr>
            <w:tcW w:w="731" w:type="dxa"/>
            <w:tcBorders>
              <w:left w:val="single" w:sz="4" w:space="0" w:color="auto"/>
              <w:right w:val="single" w:sz="4" w:space="0" w:color="auto"/>
            </w:tcBorders>
          </w:tcPr>
          <w:p w14:paraId="0B817778" w14:textId="77777777" w:rsidR="00E62506" w:rsidRPr="009E20AA" w:rsidRDefault="00E62506" w:rsidP="009E20AA">
            <w:pPr>
              <w:pStyle w:val="TAC"/>
              <w:rPr>
                <w:szCs w:val="18"/>
              </w:rPr>
            </w:pPr>
            <w:r w:rsidRPr="009E20AA">
              <w:t>n66</w:t>
            </w:r>
          </w:p>
        </w:tc>
        <w:tc>
          <w:tcPr>
            <w:tcW w:w="726" w:type="dxa"/>
            <w:tcBorders>
              <w:top w:val="single" w:sz="4" w:space="0" w:color="auto"/>
              <w:left w:val="single" w:sz="4" w:space="0" w:color="auto"/>
              <w:bottom w:val="single" w:sz="4" w:space="0" w:color="auto"/>
              <w:right w:val="single" w:sz="4" w:space="0" w:color="auto"/>
            </w:tcBorders>
          </w:tcPr>
          <w:p w14:paraId="00D0F3D0" w14:textId="77777777" w:rsidR="00E62506" w:rsidRPr="009E20AA" w:rsidRDefault="00E62506" w:rsidP="009E20AA">
            <w:pPr>
              <w:pStyle w:val="TAC"/>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6B263565" w14:textId="77777777" w:rsidR="00E62506" w:rsidRPr="009E20AA" w:rsidRDefault="00E62506" w:rsidP="009E20AA">
            <w:pPr>
              <w:pStyle w:val="TAC"/>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33DB64CC" w14:textId="77777777" w:rsidR="00E62506" w:rsidRPr="009E20AA" w:rsidRDefault="00E62506" w:rsidP="009E20AA">
            <w:pPr>
              <w:pStyle w:val="TAC"/>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02B6A3EE" w14:textId="77777777" w:rsidR="00E62506" w:rsidRPr="009E20AA" w:rsidRDefault="00E62506" w:rsidP="009E20AA">
            <w:pPr>
              <w:pStyle w:val="TAC"/>
              <w:rPr>
                <w:szCs w:val="18"/>
                <w:lang w:eastAsia="zh-CN"/>
              </w:rPr>
            </w:pPr>
            <w:r w:rsidRPr="009E20AA">
              <w:t>20</w:t>
            </w:r>
          </w:p>
        </w:tc>
        <w:tc>
          <w:tcPr>
            <w:tcW w:w="596" w:type="dxa"/>
            <w:tcBorders>
              <w:top w:val="single" w:sz="4" w:space="0" w:color="auto"/>
              <w:left w:val="single" w:sz="4" w:space="0" w:color="auto"/>
              <w:bottom w:val="single" w:sz="4" w:space="0" w:color="auto"/>
              <w:right w:val="single" w:sz="4" w:space="0" w:color="auto"/>
            </w:tcBorders>
          </w:tcPr>
          <w:p w14:paraId="33BB8F51" w14:textId="77777777" w:rsidR="00E62506" w:rsidRPr="009E20AA" w:rsidRDefault="00E62506" w:rsidP="009E20AA">
            <w:pPr>
              <w:pStyle w:val="TAC"/>
            </w:pPr>
            <w:r w:rsidRPr="009E20AA">
              <w:t>25</w:t>
            </w:r>
          </w:p>
        </w:tc>
        <w:tc>
          <w:tcPr>
            <w:tcW w:w="768" w:type="dxa"/>
            <w:tcBorders>
              <w:top w:val="single" w:sz="4" w:space="0" w:color="auto"/>
              <w:left w:val="single" w:sz="4" w:space="0" w:color="auto"/>
              <w:bottom w:val="single" w:sz="4" w:space="0" w:color="auto"/>
              <w:right w:val="single" w:sz="4" w:space="0" w:color="auto"/>
            </w:tcBorders>
          </w:tcPr>
          <w:p w14:paraId="3D75F690" w14:textId="77777777" w:rsidR="00E62506" w:rsidRPr="009E20AA" w:rsidRDefault="00E62506" w:rsidP="009E20AA">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7180BE83" w14:textId="77777777" w:rsidR="00E62506" w:rsidRPr="009E20AA" w:rsidRDefault="00E62506" w:rsidP="009E20AA">
            <w:pPr>
              <w:pStyle w:val="TAC"/>
              <w:rPr>
                <w:rFonts w:eastAsia="Yu Mincho" w:cs="Arial"/>
                <w:szCs w:val="18"/>
              </w:rPr>
            </w:pPr>
            <w:r w:rsidRPr="009E20AA">
              <w:t>40</w:t>
            </w:r>
          </w:p>
        </w:tc>
        <w:tc>
          <w:tcPr>
            <w:tcW w:w="586" w:type="dxa"/>
            <w:tcBorders>
              <w:top w:val="single" w:sz="4" w:space="0" w:color="auto"/>
              <w:left w:val="single" w:sz="4" w:space="0" w:color="auto"/>
              <w:bottom w:val="single" w:sz="4" w:space="0" w:color="auto"/>
              <w:right w:val="single" w:sz="4" w:space="0" w:color="auto"/>
            </w:tcBorders>
          </w:tcPr>
          <w:p w14:paraId="73199D60"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38B75A65"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6D13AB88"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26A86E41"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269A722E" w14:textId="77777777" w:rsidR="00E62506" w:rsidRPr="009E20AA" w:rsidRDefault="00E62506" w:rsidP="009E20AA">
            <w:pPr>
              <w:pStyle w:val="TAC"/>
              <w:rPr>
                <w:rFonts w:eastAsia="Yu Mincho"/>
              </w:rPr>
            </w:pPr>
          </w:p>
        </w:tc>
        <w:tc>
          <w:tcPr>
            <w:tcW w:w="1286" w:type="dxa"/>
            <w:vMerge w:val="restart"/>
            <w:tcBorders>
              <w:top w:val="nil"/>
              <w:left w:val="single" w:sz="4" w:space="0" w:color="auto"/>
              <w:right w:val="single" w:sz="4" w:space="0" w:color="auto"/>
            </w:tcBorders>
            <w:shd w:val="clear" w:color="auto" w:fill="auto"/>
          </w:tcPr>
          <w:p w14:paraId="0E1B1BE4" w14:textId="77777777" w:rsidR="00E62506" w:rsidRPr="009E20AA" w:rsidRDefault="00E62506" w:rsidP="009E20AA">
            <w:pPr>
              <w:pStyle w:val="TAC"/>
              <w:rPr>
                <w:lang w:eastAsia="zh-CN"/>
              </w:rPr>
            </w:pPr>
            <w:r w:rsidRPr="009E20AA">
              <w:rPr>
                <w:lang w:eastAsia="zh-CN"/>
              </w:rPr>
              <w:t>0</w:t>
            </w:r>
          </w:p>
        </w:tc>
      </w:tr>
      <w:tr w:rsidR="00E62506" w:rsidRPr="009E20AA" w14:paraId="27BA9522" w14:textId="77777777" w:rsidTr="00B20A5B">
        <w:trPr>
          <w:trHeight w:val="29"/>
          <w:jc w:val="center"/>
        </w:trPr>
        <w:tc>
          <w:tcPr>
            <w:tcW w:w="1648" w:type="dxa"/>
            <w:vMerge/>
            <w:tcBorders>
              <w:left w:val="single" w:sz="4" w:space="0" w:color="auto"/>
              <w:right w:val="single" w:sz="4" w:space="0" w:color="auto"/>
            </w:tcBorders>
            <w:shd w:val="clear" w:color="auto" w:fill="auto"/>
          </w:tcPr>
          <w:p w14:paraId="2BCE950F" w14:textId="77777777" w:rsidR="00E62506" w:rsidRPr="009E20AA" w:rsidRDefault="00E62506" w:rsidP="009E20AA">
            <w:pPr>
              <w:pStyle w:val="TAC"/>
            </w:pPr>
          </w:p>
        </w:tc>
        <w:tc>
          <w:tcPr>
            <w:tcW w:w="1366" w:type="dxa"/>
            <w:vMerge/>
            <w:tcBorders>
              <w:left w:val="single" w:sz="4" w:space="0" w:color="auto"/>
              <w:right w:val="single" w:sz="4" w:space="0" w:color="auto"/>
            </w:tcBorders>
            <w:shd w:val="clear" w:color="auto" w:fill="auto"/>
          </w:tcPr>
          <w:p w14:paraId="2F393C16" w14:textId="77777777" w:rsidR="00E62506" w:rsidRPr="009E20AA" w:rsidRDefault="00E62506" w:rsidP="009E20AA">
            <w:pPr>
              <w:pStyle w:val="TAC"/>
            </w:pPr>
          </w:p>
        </w:tc>
        <w:tc>
          <w:tcPr>
            <w:tcW w:w="731" w:type="dxa"/>
            <w:tcBorders>
              <w:left w:val="single" w:sz="4" w:space="0" w:color="auto"/>
              <w:right w:val="single" w:sz="4" w:space="0" w:color="auto"/>
            </w:tcBorders>
          </w:tcPr>
          <w:p w14:paraId="41C2F773" w14:textId="77777777" w:rsidR="00E62506" w:rsidRPr="009E20AA" w:rsidRDefault="00E62506" w:rsidP="009E20AA">
            <w:pPr>
              <w:pStyle w:val="TAC"/>
              <w:rPr>
                <w:szCs w:val="18"/>
              </w:rPr>
            </w:pPr>
            <w:r w:rsidRPr="009E20AA">
              <w:t>n70</w:t>
            </w:r>
          </w:p>
        </w:tc>
        <w:tc>
          <w:tcPr>
            <w:tcW w:w="726" w:type="dxa"/>
            <w:tcBorders>
              <w:top w:val="single" w:sz="4" w:space="0" w:color="auto"/>
              <w:left w:val="single" w:sz="4" w:space="0" w:color="auto"/>
              <w:bottom w:val="single" w:sz="4" w:space="0" w:color="auto"/>
              <w:right w:val="single" w:sz="4" w:space="0" w:color="auto"/>
            </w:tcBorders>
          </w:tcPr>
          <w:p w14:paraId="6F9BE059" w14:textId="77777777" w:rsidR="00E62506" w:rsidRPr="009E20AA" w:rsidRDefault="00E62506" w:rsidP="009E20AA">
            <w:pPr>
              <w:pStyle w:val="TAC"/>
              <w:rPr>
                <w:lang w:eastAsia="zh-CN"/>
              </w:rPr>
            </w:pPr>
            <w:r w:rsidRPr="009E20AA">
              <w:t>5</w:t>
            </w:r>
          </w:p>
        </w:tc>
        <w:tc>
          <w:tcPr>
            <w:tcW w:w="586" w:type="dxa"/>
            <w:tcBorders>
              <w:top w:val="single" w:sz="4" w:space="0" w:color="auto"/>
              <w:left w:val="single" w:sz="4" w:space="0" w:color="auto"/>
              <w:bottom w:val="single" w:sz="4" w:space="0" w:color="auto"/>
              <w:right w:val="single" w:sz="4" w:space="0" w:color="auto"/>
            </w:tcBorders>
          </w:tcPr>
          <w:p w14:paraId="49FAB3E9" w14:textId="77777777" w:rsidR="00E62506" w:rsidRPr="009E20AA" w:rsidRDefault="00E62506" w:rsidP="009E20AA">
            <w:pPr>
              <w:pStyle w:val="TAC"/>
              <w:rPr>
                <w:szCs w:val="18"/>
                <w:lang w:eastAsia="zh-CN"/>
              </w:rPr>
            </w:pPr>
            <w:r w:rsidRPr="009E20AA">
              <w:t>10</w:t>
            </w:r>
          </w:p>
        </w:tc>
        <w:tc>
          <w:tcPr>
            <w:tcW w:w="586" w:type="dxa"/>
            <w:tcBorders>
              <w:top w:val="single" w:sz="4" w:space="0" w:color="auto"/>
              <w:left w:val="single" w:sz="4" w:space="0" w:color="auto"/>
              <w:bottom w:val="single" w:sz="4" w:space="0" w:color="auto"/>
              <w:right w:val="single" w:sz="4" w:space="0" w:color="auto"/>
            </w:tcBorders>
          </w:tcPr>
          <w:p w14:paraId="31D4DBF8" w14:textId="77777777" w:rsidR="00E62506" w:rsidRPr="009E20AA" w:rsidRDefault="00E62506" w:rsidP="009E20AA">
            <w:pPr>
              <w:pStyle w:val="TAC"/>
              <w:rPr>
                <w:szCs w:val="18"/>
                <w:lang w:eastAsia="zh-CN"/>
              </w:rPr>
            </w:pPr>
            <w:r w:rsidRPr="009E20AA">
              <w:t>15</w:t>
            </w:r>
          </w:p>
        </w:tc>
        <w:tc>
          <w:tcPr>
            <w:tcW w:w="774" w:type="dxa"/>
            <w:tcBorders>
              <w:top w:val="single" w:sz="4" w:space="0" w:color="auto"/>
              <w:left w:val="single" w:sz="4" w:space="0" w:color="auto"/>
              <w:bottom w:val="single" w:sz="4" w:space="0" w:color="auto"/>
              <w:right w:val="single" w:sz="4" w:space="0" w:color="auto"/>
            </w:tcBorders>
          </w:tcPr>
          <w:p w14:paraId="4E078944" w14:textId="77777777" w:rsidR="00E62506" w:rsidRPr="009E20AA" w:rsidRDefault="00E62506" w:rsidP="009E20AA">
            <w:pPr>
              <w:pStyle w:val="TAC"/>
              <w:rPr>
                <w:szCs w:val="18"/>
                <w:lang w:eastAsia="zh-CN"/>
              </w:rPr>
            </w:pPr>
            <w:r w:rsidRPr="009E20AA">
              <w:t>20</w:t>
            </w:r>
            <w:r w:rsidRPr="009E20AA">
              <w:rPr>
                <w:vertAlign w:val="superscript"/>
              </w:rPr>
              <w:t>1</w:t>
            </w:r>
          </w:p>
        </w:tc>
        <w:tc>
          <w:tcPr>
            <w:tcW w:w="596" w:type="dxa"/>
            <w:tcBorders>
              <w:top w:val="single" w:sz="4" w:space="0" w:color="auto"/>
              <w:left w:val="single" w:sz="4" w:space="0" w:color="auto"/>
              <w:bottom w:val="single" w:sz="4" w:space="0" w:color="auto"/>
              <w:right w:val="single" w:sz="4" w:space="0" w:color="auto"/>
            </w:tcBorders>
          </w:tcPr>
          <w:p w14:paraId="1229DD2F" w14:textId="77777777" w:rsidR="00E62506" w:rsidRPr="009E20AA" w:rsidRDefault="00E62506" w:rsidP="009E20AA">
            <w:pPr>
              <w:pStyle w:val="TAC"/>
            </w:pPr>
            <w:r w:rsidRPr="009E20AA">
              <w:t>25</w:t>
            </w:r>
            <w:r w:rsidRPr="009E20AA">
              <w:rPr>
                <w:vertAlign w:val="superscript"/>
              </w:rPr>
              <w:t>1</w:t>
            </w:r>
          </w:p>
        </w:tc>
        <w:tc>
          <w:tcPr>
            <w:tcW w:w="768" w:type="dxa"/>
            <w:tcBorders>
              <w:top w:val="single" w:sz="4" w:space="0" w:color="auto"/>
              <w:left w:val="single" w:sz="4" w:space="0" w:color="auto"/>
              <w:bottom w:val="single" w:sz="4" w:space="0" w:color="auto"/>
              <w:right w:val="single" w:sz="4" w:space="0" w:color="auto"/>
            </w:tcBorders>
          </w:tcPr>
          <w:p w14:paraId="6B1701A1"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6CA6681C"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46F4E64B"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3C33A948"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4F2076C"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74139306"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2DFC3063" w14:textId="77777777" w:rsidR="00E62506" w:rsidRPr="009E20AA" w:rsidRDefault="00E62506" w:rsidP="009E20AA">
            <w:pPr>
              <w:pStyle w:val="TAC"/>
              <w:rPr>
                <w:rFonts w:eastAsia="Yu Mincho"/>
              </w:rPr>
            </w:pPr>
          </w:p>
        </w:tc>
        <w:tc>
          <w:tcPr>
            <w:tcW w:w="1286" w:type="dxa"/>
            <w:vMerge/>
            <w:tcBorders>
              <w:left w:val="single" w:sz="4" w:space="0" w:color="auto"/>
              <w:right w:val="single" w:sz="4" w:space="0" w:color="auto"/>
            </w:tcBorders>
            <w:shd w:val="clear" w:color="auto" w:fill="auto"/>
          </w:tcPr>
          <w:p w14:paraId="3ED90C53" w14:textId="77777777" w:rsidR="00E62506" w:rsidRPr="009E20AA" w:rsidRDefault="00E62506" w:rsidP="009E20AA">
            <w:pPr>
              <w:pStyle w:val="TAC"/>
              <w:rPr>
                <w:lang w:eastAsia="zh-CN"/>
              </w:rPr>
            </w:pPr>
          </w:p>
        </w:tc>
      </w:tr>
      <w:tr w:rsidR="00E62506" w:rsidRPr="009E20AA" w14:paraId="69B2318B" w14:textId="77777777" w:rsidTr="00B20A5B">
        <w:trPr>
          <w:trHeight w:val="29"/>
          <w:jc w:val="center"/>
        </w:trPr>
        <w:tc>
          <w:tcPr>
            <w:tcW w:w="1648" w:type="dxa"/>
            <w:vMerge/>
            <w:tcBorders>
              <w:left w:val="single" w:sz="4" w:space="0" w:color="auto"/>
              <w:bottom w:val="single" w:sz="4" w:space="0" w:color="auto"/>
              <w:right w:val="single" w:sz="4" w:space="0" w:color="auto"/>
            </w:tcBorders>
            <w:shd w:val="clear" w:color="auto" w:fill="auto"/>
          </w:tcPr>
          <w:p w14:paraId="3BF8100B" w14:textId="77777777" w:rsidR="00E62506" w:rsidRPr="009E20AA" w:rsidRDefault="00E62506" w:rsidP="009E20AA">
            <w:pPr>
              <w:pStyle w:val="TAC"/>
            </w:pPr>
          </w:p>
        </w:tc>
        <w:tc>
          <w:tcPr>
            <w:tcW w:w="1366" w:type="dxa"/>
            <w:vMerge/>
            <w:tcBorders>
              <w:left w:val="single" w:sz="4" w:space="0" w:color="auto"/>
              <w:bottom w:val="single" w:sz="4" w:space="0" w:color="auto"/>
              <w:right w:val="single" w:sz="4" w:space="0" w:color="auto"/>
            </w:tcBorders>
            <w:shd w:val="clear" w:color="auto" w:fill="auto"/>
          </w:tcPr>
          <w:p w14:paraId="368C55E8" w14:textId="77777777" w:rsidR="00E62506" w:rsidRPr="009E20AA" w:rsidRDefault="00E62506" w:rsidP="009E20AA">
            <w:pPr>
              <w:pStyle w:val="TAC"/>
            </w:pPr>
          </w:p>
        </w:tc>
        <w:tc>
          <w:tcPr>
            <w:tcW w:w="731" w:type="dxa"/>
            <w:tcBorders>
              <w:left w:val="single" w:sz="4" w:space="0" w:color="auto"/>
              <w:right w:val="single" w:sz="4" w:space="0" w:color="auto"/>
            </w:tcBorders>
          </w:tcPr>
          <w:p w14:paraId="40C86BF0" w14:textId="77777777" w:rsidR="00E62506" w:rsidRPr="009E20AA" w:rsidRDefault="00E62506" w:rsidP="009E20AA">
            <w:pPr>
              <w:pStyle w:val="TAC"/>
              <w:rPr>
                <w:szCs w:val="18"/>
              </w:rPr>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63E1BB0A" w14:textId="77777777" w:rsidR="00E62506" w:rsidRPr="009E20AA" w:rsidRDefault="00E62506" w:rsidP="009E20AA">
            <w:pPr>
              <w:pStyle w:val="TAC"/>
              <w:rPr>
                <w:lang w:eastAsia="zh-CN"/>
              </w:rPr>
            </w:pPr>
          </w:p>
        </w:tc>
        <w:tc>
          <w:tcPr>
            <w:tcW w:w="6836" w:type="dxa"/>
            <w:gridSpan w:val="11"/>
            <w:tcBorders>
              <w:top w:val="single" w:sz="4" w:space="0" w:color="auto"/>
              <w:left w:val="single" w:sz="4" w:space="0" w:color="auto"/>
              <w:bottom w:val="single" w:sz="4" w:space="0" w:color="auto"/>
              <w:right w:val="single" w:sz="4" w:space="0" w:color="auto"/>
            </w:tcBorders>
          </w:tcPr>
          <w:p w14:paraId="65D15B34" w14:textId="77777777" w:rsidR="00E62506" w:rsidRPr="009E20AA" w:rsidRDefault="00E62506" w:rsidP="009E20AA">
            <w:pPr>
              <w:pStyle w:val="TAC"/>
              <w:rPr>
                <w:rFonts w:eastAsia="Yu Mincho" w:cs="Arial"/>
                <w:szCs w:val="18"/>
              </w:rPr>
            </w:pPr>
            <w:r w:rsidRPr="009E20AA">
              <w:t>See CA_n71(2A) Bandwidth Combination Set 0 in Table 5.5A.2-1</w:t>
            </w:r>
          </w:p>
        </w:tc>
        <w:tc>
          <w:tcPr>
            <w:tcW w:w="1286" w:type="dxa"/>
            <w:vMerge/>
            <w:tcBorders>
              <w:left w:val="single" w:sz="4" w:space="0" w:color="auto"/>
              <w:bottom w:val="single" w:sz="4" w:space="0" w:color="auto"/>
              <w:right w:val="single" w:sz="4" w:space="0" w:color="auto"/>
            </w:tcBorders>
            <w:shd w:val="clear" w:color="auto" w:fill="auto"/>
          </w:tcPr>
          <w:p w14:paraId="2BA4BB4D" w14:textId="77777777" w:rsidR="00E62506" w:rsidRPr="009E20AA" w:rsidRDefault="00E62506" w:rsidP="009E20AA">
            <w:pPr>
              <w:pStyle w:val="TAC"/>
              <w:rPr>
                <w:lang w:eastAsia="zh-CN"/>
              </w:rPr>
            </w:pPr>
          </w:p>
        </w:tc>
      </w:tr>
      <w:tr w:rsidR="00E62506" w:rsidRPr="009E20AA" w14:paraId="1E4DA1F0"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742380A7" w14:textId="77777777" w:rsidR="00E62506" w:rsidRPr="009E20AA" w:rsidRDefault="00E62506" w:rsidP="009E20AA">
            <w:pPr>
              <w:pStyle w:val="TAC"/>
            </w:pPr>
            <w:r w:rsidRPr="009E20AA">
              <w:t>CA_n66B-n70A-n71A</w:t>
            </w:r>
          </w:p>
        </w:tc>
        <w:tc>
          <w:tcPr>
            <w:tcW w:w="1366" w:type="dxa"/>
            <w:tcBorders>
              <w:top w:val="single" w:sz="4" w:space="0" w:color="auto"/>
              <w:left w:val="single" w:sz="4" w:space="0" w:color="auto"/>
              <w:bottom w:val="nil"/>
              <w:right w:val="single" w:sz="4" w:space="0" w:color="auto"/>
            </w:tcBorders>
            <w:shd w:val="clear" w:color="auto" w:fill="auto"/>
          </w:tcPr>
          <w:p w14:paraId="110B7ABC" w14:textId="77777777" w:rsidR="00E62506" w:rsidRPr="009E20AA" w:rsidRDefault="00E62506" w:rsidP="009E20AA">
            <w:pPr>
              <w:pStyle w:val="TAC"/>
              <w:rPr>
                <w:lang w:eastAsia="zh-CN"/>
              </w:rPr>
            </w:pPr>
            <w:r w:rsidRPr="009E20AA">
              <w:rPr>
                <w:lang w:eastAsia="zh-CN"/>
              </w:rPr>
              <w:t>CA_n66A-n71A</w:t>
            </w:r>
          </w:p>
          <w:p w14:paraId="00703FB7" w14:textId="77777777" w:rsidR="00E62506" w:rsidRPr="009E20AA" w:rsidRDefault="00E62506" w:rsidP="009E20AA">
            <w:pPr>
              <w:pStyle w:val="TAC"/>
            </w:pPr>
            <w:r w:rsidRPr="009E20AA">
              <w:rPr>
                <w:lang w:eastAsia="zh-CN"/>
              </w:rPr>
              <w:t>CA_n70A-n71A</w:t>
            </w:r>
          </w:p>
        </w:tc>
        <w:tc>
          <w:tcPr>
            <w:tcW w:w="731" w:type="dxa"/>
            <w:tcBorders>
              <w:left w:val="single" w:sz="4" w:space="0" w:color="auto"/>
              <w:right w:val="single" w:sz="4" w:space="0" w:color="auto"/>
            </w:tcBorders>
          </w:tcPr>
          <w:p w14:paraId="6D48F28B" w14:textId="77777777" w:rsidR="00E62506" w:rsidRPr="009E20AA" w:rsidRDefault="00E62506" w:rsidP="009E20AA">
            <w:pPr>
              <w:pStyle w:val="TAC"/>
            </w:pPr>
            <w:r w:rsidRPr="009E20AA">
              <w:t>n66</w:t>
            </w:r>
          </w:p>
        </w:tc>
        <w:tc>
          <w:tcPr>
            <w:tcW w:w="7562" w:type="dxa"/>
            <w:gridSpan w:val="12"/>
            <w:tcBorders>
              <w:top w:val="single" w:sz="4" w:space="0" w:color="auto"/>
              <w:left w:val="single" w:sz="4" w:space="0" w:color="auto"/>
              <w:bottom w:val="single" w:sz="4" w:space="0" w:color="auto"/>
              <w:right w:val="single" w:sz="4" w:space="0" w:color="auto"/>
            </w:tcBorders>
          </w:tcPr>
          <w:p w14:paraId="228DBF00" w14:textId="77777777" w:rsidR="00E62506" w:rsidRPr="009E20AA" w:rsidRDefault="00E62506" w:rsidP="009E20AA">
            <w:pPr>
              <w:pStyle w:val="TAC"/>
              <w:rPr>
                <w:rFonts w:eastAsia="Yu Mincho" w:cs="Arial"/>
              </w:rPr>
            </w:pPr>
            <w:r w:rsidRPr="009E20AA">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32E535CC" w14:textId="77777777" w:rsidR="00E62506" w:rsidRPr="009E20AA" w:rsidRDefault="00E62506" w:rsidP="009E20AA">
            <w:pPr>
              <w:pStyle w:val="TAC"/>
              <w:rPr>
                <w:lang w:eastAsia="zh-CN"/>
              </w:rPr>
            </w:pPr>
            <w:r w:rsidRPr="009E20AA">
              <w:rPr>
                <w:lang w:eastAsia="zh-CN"/>
              </w:rPr>
              <w:t>0</w:t>
            </w:r>
          </w:p>
        </w:tc>
      </w:tr>
      <w:tr w:rsidR="00E62506" w:rsidRPr="009E20AA" w14:paraId="25D5B60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234A2AF6" w14:textId="77777777" w:rsidR="00E62506" w:rsidRPr="009E20AA" w:rsidRDefault="00E62506" w:rsidP="009E20AA">
            <w:pPr>
              <w:pStyle w:val="TAC"/>
            </w:pPr>
          </w:p>
        </w:tc>
        <w:tc>
          <w:tcPr>
            <w:tcW w:w="1366" w:type="dxa"/>
            <w:tcBorders>
              <w:top w:val="nil"/>
              <w:left w:val="single" w:sz="4" w:space="0" w:color="auto"/>
              <w:bottom w:val="nil"/>
              <w:right w:val="single" w:sz="4" w:space="0" w:color="auto"/>
            </w:tcBorders>
            <w:shd w:val="clear" w:color="auto" w:fill="auto"/>
          </w:tcPr>
          <w:p w14:paraId="6F5EF0BD" w14:textId="77777777" w:rsidR="00E62506" w:rsidRPr="009E20AA" w:rsidRDefault="00E62506" w:rsidP="009E20AA">
            <w:pPr>
              <w:pStyle w:val="TAC"/>
            </w:pPr>
          </w:p>
        </w:tc>
        <w:tc>
          <w:tcPr>
            <w:tcW w:w="731" w:type="dxa"/>
            <w:tcBorders>
              <w:left w:val="single" w:sz="4" w:space="0" w:color="auto"/>
              <w:right w:val="single" w:sz="4" w:space="0" w:color="auto"/>
            </w:tcBorders>
          </w:tcPr>
          <w:p w14:paraId="2846668B" w14:textId="77777777" w:rsidR="00E62506" w:rsidRPr="009E20AA" w:rsidRDefault="00E62506" w:rsidP="009E20AA">
            <w:pPr>
              <w:pStyle w:val="TAC"/>
            </w:pPr>
            <w:r w:rsidRPr="009E20AA">
              <w:t>n70</w:t>
            </w:r>
          </w:p>
        </w:tc>
        <w:tc>
          <w:tcPr>
            <w:tcW w:w="726" w:type="dxa"/>
            <w:tcBorders>
              <w:top w:val="single" w:sz="4" w:space="0" w:color="auto"/>
              <w:left w:val="single" w:sz="4" w:space="0" w:color="auto"/>
              <w:bottom w:val="single" w:sz="4" w:space="0" w:color="auto"/>
              <w:right w:val="single" w:sz="4" w:space="0" w:color="auto"/>
            </w:tcBorders>
          </w:tcPr>
          <w:p w14:paraId="2FD89AEB"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3BBFA98"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D896F28"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7A5ED9" w14:textId="77777777" w:rsidR="00E62506" w:rsidRPr="009E20AA" w:rsidRDefault="00E62506" w:rsidP="009E20AA">
            <w:pPr>
              <w:pStyle w:val="TAC"/>
              <w:rPr>
                <w:vertAlign w:val="superscript"/>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D95747D"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9A2A818"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40175B8A"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5B1F8729"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63911B6A"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50D5A472"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2F129BAE"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77EB3C1F" w14:textId="77777777" w:rsidR="00E62506" w:rsidRPr="009E20AA" w:rsidRDefault="00E62506" w:rsidP="009E20AA">
            <w:pPr>
              <w:pStyle w:val="TAC"/>
              <w:rPr>
                <w:rFonts w:eastAsia="Yu Mincho"/>
              </w:rPr>
            </w:pPr>
          </w:p>
        </w:tc>
        <w:tc>
          <w:tcPr>
            <w:tcW w:w="1286" w:type="dxa"/>
            <w:tcBorders>
              <w:top w:val="nil"/>
              <w:left w:val="single" w:sz="4" w:space="0" w:color="auto"/>
              <w:bottom w:val="nil"/>
              <w:right w:val="single" w:sz="4" w:space="0" w:color="auto"/>
            </w:tcBorders>
            <w:shd w:val="clear" w:color="auto" w:fill="auto"/>
          </w:tcPr>
          <w:p w14:paraId="166E7045" w14:textId="77777777" w:rsidR="00E62506" w:rsidRPr="009E20AA" w:rsidRDefault="00E62506" w:rsidP="009E20AA">
            <w:pPr>
              <w:pStyle w:val="TAC"/>
              <w:rPr>
                <w:lang w:eastAsia="zh-CN"/>
              </w:rPr>
            </w:pPr>
          </w:p>
        </w:tc>
      </w:tr>
      <w:tr w:rsidR="00E62506" w:rsidRPr="009E20AA" w14:paraId="1E0711FA"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12B5BFEE" w14:textId="77777777" w:rsidR="00E62506" w:rsidRPr="009E20AA" w:rsidRDefault="00E62506" w:rsidP="009E20AA">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190D192" w14:textId="77777777" w:rsidR="00E62506" w:rsidRPr="009E20AA" w:rsidRDefault="00E62506" w:rsidP="009E20AA">
            <w:pPr>
              <w:pStyle w:val="TAC"/>
            </w:pPr>
          </w:p>
        </w:tc>
        <w:tc>
          <w:tcPr>
            <w:tcW w:w="731" w:type="dxa"/>
            <w:tcBorders>
              <w:left w:val="single" w:sz="4" w:space="0" w:color="auto"/>
              <w:right w:val="single" w:sz="4" w:space="0" w:color="auto"/>
            </w:tcBorders>
          </w:tcPr>
          <w:p w14:paraId="0BC4AC27" w14:textId="77777777" w:rsidR="00E62506" w:rsidRPr="009E20AA" w:rsidRDefault="00E62506" w:rsidP="009E20AA">
            <w:pPr>
              <w:pStyle w:val="TAC"/>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130D0D0B"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BA0D4C"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A9D268D"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9DCD87F" w14:textId="77777777" w:rsidR="00E62506" w:rsidRPr="009E20AA" w:rsidRDefault="00E62506" w:rsidP="009E20AA">
            <w:pPr>
              <w:pStyle w:val="TAC"/>
              <w:rPr>
                <w:lang w:eastAsia="zh-CN"/>
              </w:rPr>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86A61D9"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74386FE9"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342A32AF"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51E732EC"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D996F49"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724F1E68"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604E6248"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3A1D5094" w14:textId="77777777" w:rsidR="00E62506" w:rsidRPr="009E20AA" w:rsidRDefault="00E62506" w:rsidP="009E20AA">
            <w:pPr>
              <w:pStyle w:val="TAC"/>
              <w:rPr>
                <w:rFonts w:eastAsia="Yu Mincho"/>
              </w:rPr>
            </w:pPr>
          </w:p>
        </w:tc>
        <w:tc>
          <w:tcPr>
            <w:tcW w:w="1286" w:type="dxa"/>
            <w:tcBorders>
              <w:top w:val="nil"/>
              <w:left w:val="single" w:sz="4" w:space="0" w:color="auto"/>
              <w:bottom w:val="single" w:sz="4" w:space="0" w:color="auto"/>
              <w:right w:val="single" w:sz="4" w:space="0" w:color="auto"/>
            </w:tcBorders>
            <w:shd w:val="clear" w:color="auto" w:fill="auto"/>
          </w:tcPr>
          <w:p w14:paraId="11A9113D" w14:textId="77777777" w:rsidR="00E62506" w:rsidRPr="009E20AA" w:rsidRDefault="00E62506" w:rsidP="009E20AA">
            <w:pPr>
              <w:pStyle w:val="TAC"/>
              <w:rPr>
                <w:lang w:eastAsia="zh-CN"/>
              </w:rPr>
            </w:pPr>
          </w:p>
        </w:tc>
      </w:tr>
      <w:tr w:rsidR="00E62506" w:rsidRPr="009E20AA" w14:paraId="18581818"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10495BDF" w14:textId="77777777" w:rsidR="00E62506" w:rsidRPr="009E20AA" w:rsidRDefault="00E62506" w:rsidP="009E20AA">
            <w:pPr>
              <w:pStyle w:val="TAC"/>
            </w:pPr>
            <w:r w:rsidRPr="009E20AA">
              <w:t>CA_n66(2A)-n70A-n71A</w:t>
            </w:r>
          </w:p>
        </w:tc>
        <w:tc>
          <w:tcPr>
            <w:tcW w:w="1366" w:type="dxa"/>
            <w:tcBorders>
              <w:top w:val="single" w:sz="4" w:space="0" w:color="auto"/>
              <w:left w:val="single" w:sz="4" w:space="0" w:color="auto"/>
              <w:bottom w:val="nil"/>
              <w:right w:val="single" w:sz="4" w:space="0" w:color="auto"/>
            </w:tcBorders>
            <w:shd w:val="clear" w:color="auto" w:fill="auto"/>
          </w:tcPr>
          <w:p w14:paraId="69562864" w14:textId="77777777" w:rsidR="00E62506" w:rsidRPr="009E20AA" w:rsidRDefault="00E62506" w:rsidP="009E20AA">
            <w:pPr>
              <w:pStyle w:val="TAC"/>
              <w:rPr>
                <w:lang w:eastAsia="zh-CN"/>
              </w:rPr>
            </w:pPr>
            <w:r w:rsidRPr="009E20AA">
              <w:rPr>
                <w:lang w:eastAsia="zh-CN"/>
              </w:rPr>
              <w:t>CA_n66A-n71A</w:t>
            </w:r>
          </w:p>
          <w:p w14:paraId="29586EE1" w14:textId="77777777" w:rsidR="00E62506" w:rsidRPr="009E20AA" w:rsidRDefault="00E62506" w:rsidP="009E20AA">
            <w:pPr>
              <w:pStyle w:val="TAC"/>
            </w:pPr>
            <w:r w:rsidRPr="009E20AA">
              <w:rPr>
                <w:lang w:eastAsia="zh-CN"/>
              </w:rPr>
              <w:t>CA_n70A-n71A</w:t>
            </w:r>
          </w:p>
        </w:tc>
        <w:tc>
          <w:tcPr>
            <w:tcW w:w="731" w:type="dxa"/>
            <w:tcBorders>
              <w:left w:val="single" w:sz="4" w:space="0" w:color="auto"/>
              <w:bottom w:val="single" w:sz="4" w:space="0" w:color="auto"/>
              <w:right w:val="single" w:sz="4" w:space="0" w:color="auto"/>
            </w:tcBorders>
          </w:tcPr>
          <w:p w14:paraId="40A26C74" w14:textId="77777777" w:rsidR="00E62506" w:rsidRPr="009E20AA" w:rsidRDefault="00E62506" w:rsidP="009E20AA">
            <w:pPr>
              <w:pStyle w:val="TAC"/>
            </w:pPr>
            <w:r w:rsidRPr="009E20AA">
              <w:t>n66</w:t>
            </w:r>
          </w:p>
        </w:tc>
        <w:tc>
          <w:tcPr>
            <w:tcW w:w="7562" w:type="dxa"/>
            <w:gridSpan w:val="12"/>
            <w:tcBorders>
              <w:top w:val="single" w:sz="4" w:space="0" w:color="auto"/>
              <w:left w:val="single" w:sz="4" w:space="0" w:color="auto"/>
              <w:bottom w:val="single" w:sz="4" w:space="0" w:color="auto"/>
              <w:right w:val="single" w:sz="4" w:space="0" w:color="auto"/>
            </w:tcBorders>
          </w:tcPr>
          <w:p w14:paraId="32277941" w14:textId="77777777" w:rsidR="00E62506" w:rsidRPr="009E20AA" w:rsidRDefault="00E62506" w:rsidP="009E20AA">
            <w:pPr>
              <w:pStyle w:val="TAC"/>
              <w:rPr>
                <w:rFonts w:eastAsia="Yu Mincho" w:cs="Arial"/>
              </w:rPr>
            </w:pPr>
            <w:r w:rsidRPr="009E20AA">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2F6387A9" w14:textId="77777777" w:rsidR="00E62506" w:rsidRPr="009E20AA" w:rsidRDefault="00E62506" w:rsidP="009E20AA">
            <w:pPr>
              <w:pStyle w:val="TAC"/>
              <w:rPr>
                <w:lang w:eastAsia="zh-CN"/>
              </w:rPr>
            </w:pPr>
            <w:r w:rsidRPr="009E20AA">
              <w:rPr>
                <w:lang w:eastAsia="zh-CN"/>
              </w:rPr>
              <w:t>0</w:t>
            </w:r>
          </w:p>
        </w:tc>
      </w:tr>
      <w:tr w:rsidR="00E62506" w:rsidRPr="009E20AA" w14:paraId="45B8311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06A0FEF4" w14:textId="77777777" w:rsidR="00E62506" w:rsidRPr="009E20AA" w:rsidRDefault="00E62506" w:rsidP="009E20AA">
            <w:pPr>
              <w:pStyle w:val="TAC"/>
            </w:pPr>
          </w:p>
        </w:tc>
        <w:tc>
          <w:tcPr>
            <w:tcW w:w="1366" w:type="dxa"/>
            <w:tcBorders>
              <w:top w:val="nil"/>
              <w:left w:val="single" w:sz="4" w:space="0" w:color="auto"/>
              <w:bottom w:val="nil"/>
              <w:right w:val="single" w:sz="4" w:space="0" w:color="auto"/>
            </w:tcBorders>
            <w:shd w:val="clear" w:color="auto" w:fill="auto"/>
          </w:tcPr>
          <w:p w14:paraId="69618CE3" w14:textId="77777777" w:rsidR="00E62506" w:rsidRPr="009E20AA" w:rsidRDefault="00E62506" w:rsidP="009E20AA">
            <w:pPr>
              <w:pStyle w:val="TAC"/>
            </w:pPr>
          </w:p>
        </w:tc>
        <w:tc>
          <w:tcPr>
            <w:tcW w:w="731" w:type="dxa"/>
            <w:tcBorders>
              <w:left w:val="single" w:sz="4" w:space="0" w:color="auto"/>
              <w:bottom w:val="single" w:sz="4" w:space="0" w:color="auto"/>
              <w:right w:val="single" w:sz="4" w:space="0" w:color="auto"/>
            </w:tcBorders>
          </w:tcPr>
          <w:p w14:paraId="5E66CDC9" w14:textId="77777777" w:rsidR="00E62506" w:rsidRPr="009E20AA" w:rsidRDefault="00E62506" w:rsidP="009E20AA">
            <w:pPr>
              <w:pStyle w:val="TAC"/>
            </w:pPr>
            <w:r w:rsidRPr="009E20AA">
              <w:t>n70</w:t>
            </w:r>
          </w:p>
        </w:tc>
        <w:tc>
          <w:tcPr>
            <w:tcW w:w="726" w:type="dxa"/>
            <w:tcBorders>
              <w:top w:val="single" w:sz="4" w:space="0" w:color="auto"/>
              <w:left w:val="single" w:sz="4" w:space="0" w:color="auto"/>
              <w:bottom w:val="single" w:sz="4" w:space="0" w:color="auto"/>
              <w:right w:val="single" w:sz="4" w:space="0" w:color="auto"/>
            </w:tcBorders>
          </w:tcPr>
          <w:p w14:paraId="28F17263"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BDF5B0"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F8743D7"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3428652" w14:textId="77777777" w:rsidR="00E62506" w:rsidRPr="009E20AA" w:rsidRDefault="00E62506" w:rsidP="009E20AA">
            <w:pPr>
              <w:pStyle w:val="TAC"/>
              <w:rPr>
                <w:vertAlign w:val="superscript"/>
                <w:lang w:eastAsia="zh-CN"/>
              </w:rPr>
            </w:pPr>
            <w:r w:rsidRPr="009E20AA">
              <w:rPr>
                <w:lang w:eastAsia="zh-CN"/>
              </w:rPr>
              <w:t>20</w:t>
            </w:r>
            <w:r w:rsidRPr="009E20AA">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2A27AAF7" w14:textId="77777777" w:rsidR="00E62506" w:rsidRPr="009E20AA" w:rsidRDefault="00E62506" w:rsidP="009E20AA">
            <w:pPr>
              <w:pStyle w:val="TAC"/>
              <w:rPr>
                <w:vertAlign w:val="superscript"/>
                <w:lang w:eastAsia="zh-CN"/>
              </w:rPr>
            </w:pPr>
            <w:r w:rsidRPr="009E20AA">
              <w:rPr>
                <w:lang w:eastAsia="zh-CN"/>
              </w:rPr>
              <w:t>25</w:t>
            </w:r>
            <w:r w:rsidRPr="009E20AA">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ED6A1E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1B0DA8B5"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760DEB69"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F0D1C2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04FE95BC"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35C3074B"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15FB925A" w14:textId="77777777" w:rsidR="00E62506" w:rsidRPr="009E20AA" w:rsidRDefault="00E62506" w:rsidP="009E20AA">
            <w:pPr>
              <w:pStyle w:val="TAC"/>
              <w:rPr>
                <w:rFonts w:eastAsia="Yu Mincho"/>
              </w:rPr>
            </w:pPr>
          </w:p>
        </w:tc>
        <w:tc>
          <w:tcPr>
            <w:tcW w:w="1286" w:type="dxa"/>
            <w:tcBorders>
              <w:top w:val="nil"/>
              <w:left w:val="single" w:sz="4" w:space="0" w:color="auto"/>
              <w:bottom w:val="nil"/>
              <w:right w:val="single" w:sz="4" w:space="0" w:color="auto"/>
            </w:tcBorders>
            <w:shd w:val="clear" w:color="auto" w:fill="auto"/>
          </w:tcPr>
          <w:p w14:paraId="6F2A52D2" w14:textId="77777777" w:rsidR="00E62506" w:rsidRPr="009E20AA" w:rsidRDefault="00E62506" w:rsidP="009E20AA">
            <w:pPr>
              <w:pStyle w:val="TAC"/>
              <w:rPr>
                <w:lang w:eastAsia="zh-CN"/>
              </w:rPr>
            </w:pPr>
          </w:p>
        </w:tc>
      </w:tr>
      <w:tr w:rsidR="00E62506" w:rsidRPr="009E20AA" w14:paraId="3D4632C8" w14:textId="77777777" w:rsidTr="00B20A5B">
        <w:trPr>
          <w:trHeight w:val="29"/>
          <w:jc w:val="center"/>
        </w:trPr>
        <w:tc>
          <w:tcPr>
            <w:tcW w:w="1648" w:type="dxa"/>
            <w:tcBorders>
              <w:top w:val="nil"/>
              <w:left w:val="single" w:sz="4" w:space="0" w:color="auto"/>
              <w:right w:val="single" w:sz="4" w:space="0" w:color="auto"/>
            </w:tcBorders>
            <w:shd w:val="clear" w:color="auto" w:fill="auto"/>
          </w:tcPr>
          <w:p w14:paraId="4640CB86" w14:textId="77777777" w:rsidR="00E62506" w:rsidRPr="009E20AA" w:rsidRDefault="00E62506" w:rsidP="009E20AA">
            <w:pPr>
              <w:pStyle w:val="TAC"/>
            </w:pPr>
          </w:p>
        </w:tc>
        <w:tc>
          <w:tcPr>
            <w:tcW w:w="1366" w:type="dxa"/>
            <w:tcBorders>
              <w:top w:val="nil"/>
              <w:left w:val="single" w:sz="4" w:space="0" w:color="auto"/>
              <w:right w:val="single" w:sz="4" w:space="0" w:color="auto"/>
            </w:tcBorders>
            <w:shd w:val="clear" w:color="auto" w:fill="auto"/>
          </w:tcPr>
          <w:p w14:paraId="3ECCB10A" w14:textId="77777777" w:rsidR="00E62506" w:rsidRPr="009E20AA" w:rsidRDefault="00E62506" w:rsidP="009E20AA">
            <w:pPr>
              <w:pStyle w:val="TAC"/>
            </w:pPr>
          </w:p>
        </w:tc>
        <w:tc>
          <w:tcPr>
            <w:tcW w:w="731" w:type="dxa"/>
            <w:tcBorders>
              <w:left w:val="single" w:sz="4" w:space="0" w:color="auto"/>
              <w:right w:val="single" w:sz="4" w:space="0" w:color="auto"/>
            </w:tcBorders>
          </w:tcPr>
          <w:p w14:paraId="4DB0B2E9" w14:textId="77777777" w:rsidR="00E62506" w:rsidRPr="009E20AA" w:rsidRDefault="00E62506" w:rsidP="009E20AA">
            <w:pPr>
              <w:pStyle w:val="TAC"/>
            </w:pPr>
            <w:r w:rsidRPr="009E20AA">
              <w:t>n71</w:t>
            </w:r>
          </w:p>
        </w:tc>
        <w:tc>
          <w:tcPr>
            <w:tcW w:w="726" w:type="dxa"/>
            <w:tcBorders>
              <w:top w:val="single" w:sz="4" w:space="0" w:color="auto"/>
              <w:left w:val="single" w:sz="4" w:space="0" w:color="auto"/>
              <w:bottom w:val="single" w:sz="4" w:space="0" w:color="auto"/>
              <w:right w:val="single" w:sz="4" w:space="0" w:color="auto"/>
            </w:tcBorders>
          </w:tcPr>
          <w:p w14:paraId="0ECC6C2A" w14:textId="77777777" w:rsidR="00E62506" w:rsidRPr="009E20AA" w:rsidRDefault="00E62506" w:rsidP="009E20AA">
            <w:pPr>
              <w:pStyle w:val="TAC"/>
              <w:rPr>
                <w:lang w:eastAsia="zh-CN"/>
              </w:rPr>
            </w:pPr>
            <w:r w:rsidRPr="009E20AA">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35E40BA" w14:textId="77777777" w:rsidR="00E62506" w:rsidRPr="009E20AA" w:rsidRDefault="00E62506" w:rsidP="009E20AA">
            <w:pPr>
              <w:pStyle w:val="TAC"/>
              <w:rPr>
                <w:lang w:eastAsia="zh-CN"/>
              </w:rPr>
            </w:pPr>
            <w:r w:rsidRPr="009E20AA">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1E6059F" w14:textId="77777777" w:rsidR="00E62506" w:rsidRPr="009E20AA" w:rsidRDefault="00E62506" w:rsidP="009E20AA">
            <w:pPr>
              <w:pStyle w:val="TAC"/>
              <w:rPr>
                <w:lang w:eastAsia="zh-CN"/>
              </w:rPr>
            </w:pPr>
            <w:r w:rsidRPr="009E20AA">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0728DBC" w14:textId="77777777" w:rsidR="00E62506" w:rsidRPr="009E20AA" w:rsidRDefault="00E62506" w:rsidP="009E20AA">
            <w:pPr>
              <w:pStyle w:val="TAC"/>
              <w:rPr>
                <w:lang w:eastAsia="zh-CN"/>
              </w:rPr>
            </w:pPr>
            <w:r w:rsidRPr="009E20AA">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5B4517E" w14:textId="77777777" w:rsidR="00E62506" w:rsidRPr="009E20AA" w:rsidRDefault="00E62506" w:rsidP="009E20AA">
            <w:pPr>
              <w:pStyle w:val="TAC"/>
            </w:pPr>
          </w:p>
        </w:tc>
        <w:tc>
          <w:tcPr>
            <w:tcW w:w="768" w:type="dxa"/>
            <w:tcBorders>
              <w:top w:val="single" w:sz="4" w:space="0" w:color="auto"/>
              <w:left w:val="single" w:sz="4" w:space="0" w:color="auto"/>
              <w:bottom w:val="single" w:sz="4" w:space="0" w:color="auto"/>
              <w:right w:val="single" w:sz="4" w:space="0" w:color="auto"/>
            </w:tcBorders>
          </w:tcPr>
          <w:p w14:paraId="01A733B5" w14:textId="77777777" w:rsidR="00E62506" w:rsidRPr="009E20AA" w:rsidRDefault="00E62506" w:rsidP="009E20AA">
            <w:pPr>
              <w:pStyle w:val="TAC"/>
            </w:pPr>
          </w:p>
        </w:tc>
        <w:tc>
          <w:tcPr>
            <w:tcW w:w="586" w:type="dxa"/>
            <w:tcBorders>
              <w:top w:val="single" w:sz="4" w:space="0" w:color="auto"/>
              <w:left w:val="single" w:sz="4" w:space="0" w:color="auto"/>
              <w:bottom w:val="single" w:sz="4" w:space="0" w:color="auto"/>
              <w:right w:val="single" w:sz="4" w:space="0" w:color="auto"/>
            </w:tcBorders>
          </w:tcPr>
          <w:p w14:paraId="06774D92"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9E790F7"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33B1182D" w14:textId="77777777" w:rsidR="00E62506" w:rsidRPr="009E20AA" w:rsidRDefault="00E62506" w:rsidP="009E20AA">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tcPr>
          <w:p w14:paraId="2BF932A1" w14:textId="77777777" w:rsidR="00E62506" w:rsidRPr="009E20AA" w:rsidRDefault="00E62506" w:rsidP="009E20AA">
            <w:pPr>
              <w:pStyle w:val="TAC"/>
              <w:rPr>
                <w:rFonts w:eastAsia="Yu Mincho"/>
              </w:rPr>
            </w:pPr>
          </w:p>
        </w:tc>
        <w:tc>
          <w:tcPr>
            <w:tcW w:w="596" w:type="dxa"/>
            <w:tcBorders>
              <w:top w:val="single" w:sz="4" w:space="0" w:color="auto"/>
              <w:left w:val="single" w:sz="4" w:space="0" w:color="auto"/>
              <w:bottom w:val="single" w:sz="4" w:space="0" w:color="auto"/>
              <w:right w:val="single" w:sz="4" w:space="0" w:color="auto"/>
            </w:tcBorders>
          </w:tcPr>
          <w:p w14:paraId="12181622" w14:textId="77777777" w:rsidR="00E62506" w:rsidRPr="009E20AA" w:rsidRDefault="00E62506" w:rsidP="009E20AA">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tcPr>
          <w:p w14:paraId="4115C4B2" w14:textId="77777777" w:rsidR="00E62506" w:rsidRPr="009E20AA" w:rsidRDefault="00E62506" w:rsidP="009E20AA">
            <w:pPr>
              <w:pStyle w:val="TAC"/>
              <w:rPr>
                <w:rFonts w:eastAsia="Yu Mincho"/>
              </w:rPr>
            </w:pPr>
          </w:p>
        </w:tc>
        <w:tc>
          <w:tcPr>
            <w:tcW w:w="1286" w:type="dxa"/>
            <w:tcBorders>
              <w:top w:val="nil"/>
              <w:left w:val="single" w:sz="4" w:space="0" w:color="auto"/>
              <w:right w:val="single" w:sz="4" w:space="0" w:color="auto"/>
            </w:tcBorders>
            <w:shd w:val="clear" w:color="auto" w:fill="auto"/>
          </w:tcPr>
          <w:p w14:paraId="7B27B48B" w14:textId="77777777" w:rsidR="00E62506" w:rsidRPr="009E20AA" w:rsidRDefault="00E62506" w:rsidP="009E20AA">
            <w:pPr>
              <w:pStyle w:val="TAC"/>
              <w:rPr>
                <w:lang w:eastAsia="zh-CN"/>
              </w:rPr>
            </w:pPr>
          </w:p>
        </w:tc>
      </w:tr>
      <w:tr w:rsidR="00E62506" w:rsidRPr="009E20AA" w14:paraId="4E1D411C" w14:textId="77777777" w:rsidTr="00B20A5B">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4916E6EA" w14:textId="77777777" w:rsidR="00E62506" w:rsidRPr="009E20AA" w:rsidRDefault="00E62506" w:rsidP="009E20AA">
            <w:pPr>
              <w:pStyle w:val="TAN"/>
              <w:rPr>
                <w:lang w:eastAsia="zh-CN"/>
              </w:rPr>
            </w:pPr>
            <w:r w:rsidRPr="009E20AA">
              <w:t>NOTE 1:</w:t>
            </w:r>
            <w:r w:rsidRPr="009E20AA">
              <w:tab/>
              <w:t>This UE channel bandwidth is applicable only to downlink</w:t>
            </w:r>
          </w:p>
          <w:p w14:paraId="0EA58B0F" w14:textId="77777777" w:rsidR="00E62506" w:rsidRPr="009E20AA" w:rsidRDefault="00E62506" w:rsidP="009E20AA">
            <w:pPr>
              <w:pStyle w:val="TAN"/>
            </w:pPr>
            <w:r w:rsidRPr="009E20AA">
              <w:t xml:space="preserve">NOTE </w:t>
            </w:r>
            <w:r w:rsidRPr="009E20AA">
              <w:rPr>
                <w:lang w:eastAsia="zh-CN"/>
              </w:rPr>
              <w:t>2</w:t>
            </w:r>
            <w:r w:rsidRPr="009E20AA">
              <w:t>:</w:t>
            </w:r>
            <w:r w:rsidRPr="009E20AA">
              <w:tab/>
              <w:t>For the 20 MHz bandwidth, the minimum requirements are specified for NR UL carrier frequencies confined to either 713-723 MHz or 728-738 MHz.</w:t>
            </w:r>
          </w:p>
          <w:p w14:paraId="7FD46F13" w14:textId="77777777" w:rsidR="00E62506" w:rsidRPr="009E20AA" w:rsidRDefault="00E62506" w:rsidP="009E20AA">
            <w:pPr>
              <w:pStyle w:val="TAN"/>
            </w:pPr>
            <w:r w:rsidRPr="009E20AA">
              <w:t>NOTE 3:</w:t>
            </w:r>
            <w:r w:rsidRPr="009E20AA">
              <w:rPr>
                <w:rFonts w:eastAsia="Yu Mincho"/>
              </w:rPr>
              <w:tab/>
              <w:t xml:space="preserve">The SCS of each </w:t>
            </w:r>
            <w:r w:rsidRPr="009E20AA">
              <w:t>channel bandwidth for NR band refers to Table 5.3.5-1.</w:t>
            </w:r>
          </w:p>
          <w:p w14:paraId="13B627B0" w14:textId="77777777" w:rsidR="00E62506" w:rsidRPr="009E20AA" w:rsidRDefault="00E62506" w:rsidP="009E20AA">
            <w:pPr>
              <w:pStyle w:val="TAN"/>
              <w:rPr>
                <w:lang w:eastAsia="zh-CN"/>
              </w:rPr>
            </w:pPr>
            <w:r w:rsidRPr="009E20AA">
              <w:rPr>
                <w:lang w:eastAsia="zh-CN"/>
              </w:rPr>
              <w:t>NOTE 4:</w:t>
            </w:r>
            <w:r w:rsidRPr="009E20AA">
              <w:rPr>
                <w:lang w:eastAsia="zh-CN"/>
              </w:rPr>
              <w:tab/>
              <w:t>Simultaneous Rx/Tx capability for TDD combinations does not apply for UEs supporting band n78 with an n77 implementation.</w:t>
            </w:r>
          </w:p>
        </w:tc>
      </w:tr>
    </w:tbl>
    <w:p w14:paraId="5357B586" w14:textId="77777777" w:rsidR="00E62506" w:rsidRPr="009E20AA" w:rsidRDefault="00E62506" w:rsidP="009E20AA"/>
    <w:p w14:paraId="66DBB42A" w14:textId="77777777" w:rsidR="00E62506" w:rsidRPr="009E20AA" w:rsidRDefault="00E62506" w:rsidP="00E62506">
      <w:pPr>
        <w:pStyle w:val="Heading4"/>
      </w:pPr>
      <w:bookmarkStart w:id="998" w:name="_Toc45888062"/>
      <w:bookmarkStart w:id="999" w:name="_Toc45888661"/>
      <w:bookmarkStart w:id="1000" w:name="_Toc52989878"/>
      <w:bookmarkStart w:id="1001" w:name="_Toc60823069"/>
      <w:bookmarkStart w:id="1002" w:name="_Toc60824991"/>
      <w:bookmarkStart w:id="1003" w:name="_Toc69305888"/>
      <w:bookmarkStart w:id="1004" w:name="_Toc69309740"/>
      <w:bookmarkStart w:id="1005" w:name="_Toc76020051"/>
      <w:bookmarkStart w:id="1006" w:name="_Toc83720521"/>
      <w:bookmarkStart w:id="1007" w:name="_Toc90916375"/>
      <w:bookmarkStart w:id="1008" w:name="_Toc90916572"/>
      <w:bookmarkStart w:id="1009" w:name="_Toc90917328"/>
      <w:r w:rsidRPr="009E20AA">
        <w:t>5.5A.3.3</w:t>
      </w:r>
      <w:r w:rsidRPr="009E20AA">
        <w:tab/>
        <w:t>Configurations for inter-band CA (</w:t>
      </w:r>
      <w:r w:rsidRPr="009E20AA">
        <w:rPr>
          <w:bCs/>
        </w:rPr>
        <w:t>four bands)</w:t>
      </w:r>
      <w:bookmarkEnd w:id="998"/>
      <w:bookmarkEnd w:id="999"/>
      <w:bookmarkEnd w:id="1000"/>
      <w:bookmarkEnd w:id="1001"/>
      <w:bookmarkEnd w:id="1002"/>
      <w:bookmarkEnd w:id="1003"/>
      <w:bookmarkEnd w:id="1004"/>
      <w:bookmarkEnd w:id="1005"/>
      <w:bookmarkEnd w:id="1006"/>
      <w:bookmarkEnd w:id="1007"/>
      <w:bookmarkEnd w:id="1008"/>
      <w:bookmarkEnd w:id="1009"/>
    </w:p>
    <w:p w14:paraId="159B8AF9" w14:textId="77777777" w:rsidR="00E62506" w:rsidRPr="009E20AA" w:rsidRDefault="00E62506" w:rsidP="009E20AA">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9E20AA">
      <w:pPr>
        <w:pStyle w:val="EditorsNote"/>
      </w:pPr>
      <w:r>
        <w:t>Editor's note: table missing??</w:t>
      </w:r>
    </w:p>
    <w:p w14:paraId="2CB1FDC5" w14:textId="77777777" w:rsidR="00E62506" w:rsidRPr="009E20AA" w:rsidRDefault="00E62506" w:rsidP="00E62506">
      <w:pPr>
        <w:pStyle w:val="Heading2"/>
        <w:rPr>
          <w:szCs w:val="22"/>
          <w:lang w:eastAsia="zh-CN"/>
        </w:rPr>
      </w:pPr>
      <w:bookmarkStart w:id="1010" w:name="_Toc27477781"/>
      <w:bookmarkStart w:id="1011" w:name="_Toc36226460"/>
      <w:bookmarkStart w:id="1012" w:name="_Toc44323715"/>
      <w:bookmarkStart w:id="1013" w:name="_Toc52989879"/>
      <w:bookmarkStart w:id="1014" w:name="_Toc60823070"/>
      <w:bookmarkStart w:id="1015" w:name="_Toc60824992"/>
      <w:bookmarkStart w:id="1016" w:name="_Toc69305889"/>
      <w:bookmarkStart w:id="1017" w:name="_Toc69309741"/>
      <w:bookmarkStart w:id="1018" w:name="_Toc76020052"/>
      <w:bookmarkStart w:id="1019" w:name="_Toc83720522"/>
      <w:bookmarkStart w:id="1020" w:name="_Toc90916376"/>
      <w:bookmarkStart w:id="1021" w:name="_Toc90916573"/>
      <w:bookmarkStart w:id="1022" w:name="_Toc90917329"/>
      <w:r w:rsidRPr="009E20AA">
        <w:t>5.5B</w:t>
      </w:r>
      <w:r w:rsidRPr="009E20AA">
        <w:tab/>
      </w:r>
      <w:bookmarkEnd w:id="1010"/>
      <w:bookmarkEnd w:id="1011"/>
      <w:bookmarkEnd w:id="1012"/>
      <w:r w:rsidRPr="009E20AA">
        <w:rPr>
          <w:lang w:eastAsia="zh-CN"/>
        </w:rPr>
        <w:t>Configurations</w:t>
      </w:r>
      <w:r w:rsidRPr="009E20AA">
        <w:rPr>
          <w:szCs w:val="22"/>
        </w:rPr>
        <w:t xml:space="preserve"> for D</w:t>
      </w:r>
      <w:r w:rsidRPr="009E20AA">
        <w:rPr>
          <w:szCs w:val="22"/>
          <w:lang w:eastAsia="zh-CN"/>
        </w:rPr>
        <w:t>C</w:t>
      </w:r>
      <w:bookmarkEnd w:id="1013"/>
      <w:bookmarkEnd w:id="1014"/>
      <w:bookmarkEnd w:id="1015"/>
      <w:bookmarkEnd w:id="1016"/>
      <w:bookmarkEnd w:id="1017"/>
      <w:bookmarkEnd w:id="1018"/>
      <w:bookmarkEnd w:id="1019"/>
      <w:bookmarkEnd w:id="1020"/>
      <w:bookmarkEnd w:id="1021"/>
      <w:bookmarkEnd w:id="1022"/>
    </w:p>
    <w:p w14:paraId="43614628" w14:textId="53FBF23D" w:rsidR="00E62506" w:rsidRPr="009E20AA" w:rsidRDefault="00E62506" w:rsidP="009E20AA">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9E20AA">
      <w:pPr>
        <w:pStyle w:val="TH"/>
      </w:pPr>
      <w:r w:rsidRPr="009E20AA">
        <w:lastRenderedPageBreak/>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p w14:paraId="3102C5D0" w14:textId="27999154" w:rsidR="00E62506" w:rsidRPr="009E20AA" w:rsidRDefault="009E20AA" w:rsidP="009E20AA">
      <w:pPr>
        <w:pStyle w:val="EditorsNote"/>
      </w:pPr>
      <w:r>
        <w:t>Editor's note: table missing?</w:t>
      </w:r>
      <w:r>
        <w:t>?</w:t>
      </w:r>
    </w:p>
    <w:p w14:paraId="526B7F8C" w14:textId="2DDDF1AB" w:rsidR="00E62506" w:rsidRPr="009E20AA" w:rsidRDefault="00E62506" w:rsidP="00E62506">
      <w:pPr>
        <w:pStyle w:val="Heading2"/>
      </w:pPr>
      <w:bookmarkStart w:id="1023" w:name="_Toc52989880"/>
      <w:bookmarkStart w:id="1024" w:name="_Toc60823071"/>
      <w:bookmarkStart w:id="1025" w:name="_Toc60824993"/>
      <w:bookmarkStart w:id="1026" w:name="_Toc69305890"/>
      <w:bookmarkStart w:id="1027" w:name="_Toc69309742"/>
      <w:bookmarkStart w:id="1028" w:name="_Toc76020053"/>
      <w:bookmarkStart w:id="1029" w:name="_Toc83720523"/>
      <w:bookmarkStart w:id="1030" w:name="_Toc90916377"/>
      <w:bookmarkStart w:id="1031" w:name="_Toc90916574"/>
      <w:bookmarkStart w:id="1032" w:name="_Toc90917330"/>
      <w:r w:rsidRPr="009E20AA">
        <w:lastRenderedPageBreak/>
        <w:t>5.5C</w:t>
      </w:r>
      <w:r w:rsidRPr="009E20AA">
        <w:tab/>
        <w:t>Configurations for SUL</w:t>
      </w:r>
      <w:bookmarkEnd w:id="983"/>
      <w:bookmarkEnd w:id="984"/>
      <w:bookmarkEnd w:id="985"/>
      <w:bookmarkEnd w:id="1023"/>
      <w:bookmarkEnd w:id="1024"/>
      <w:bookmarkEnd w:id="1025"/>
      <w:bookmarkEnd w:id="1026"/>
      <w:bookmarkEnd w:id="1027"/>
      <w:bookmarkEnd w:id="1028"/>
      <w:bookmarkEnd w:id="1029"/>
      <w:bookmarkEnd w:id="1030"/>
      <w:bookmarkEnd w:id="1031"/>
      <w:bookmarkEnd w:id="1032"/>
    </w:p>
    <w:p w14:paraId="0109068A" w14:textId="77777777" w:rsidR="00E62506" w:rsidRPr="009E20AA" w:rsidRDefault="00E62506" w:rsidP="009E20AA">
      <w:pPr>
        <w:pStyle w:val="TH"/>
        <w:rPr>
          <w:lang w:eastAsia="zh-CN"/>
        </w:rPr>
      </w:pPr>
      <w:r w:rsidRPr="009E20AA">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9E20AA"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9E20AA" w:rsidRDefault="00E62506" w:rsidP="009E20AA">
            <w:pPr>
              <w:pStyle w:val="TAH"/>
              <w:rPr>
                <w:lang w:eastAsia="zh-CN"/>
              </w:rPr>
            </w:pPr>
            <w:r w:rsidRPr="009E20AA">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9E20AA" w:rsidRDefault="00E62506" w:rsidP="009E20AA">
            <w:pPr>
              <w:pStyle w:val="TAH"/>
              <w:rPr>
                <w:lang w:eastAsia="en-US"/>
              </w:rPr>
            </w:pPr>
            <w:r w:rsidRPr="009E20AA">
              <w:t>NR</w:t>
            </w:r>
            <w:r w:rsidRPr="009E20AA">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9E20AA" w:rsidRDefault="00E62506" w:rsidP="009E20AA">
            <w:pPr>
              <w:pStyle w:val="TAH"/>
            </w:pPr>
            <w:r w:rsidRPr="009E20AA">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9E20AA" w:rsidRDefault="00E62506" w:rsidP="009E20AA">
            <w:pPr>
              <w:pStyle w:val="TAH"/>
            </w:pPr>
            <w:r w:rsidRPr="009E20AA">
              <w:t>Bandwidth combination set</w:t>
            </w:r>
          </w:p>
        </w:tc>
      </w:tr>
      <w:tr w:rsidR="00E62506" w:rsidRPr="009E20AA"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9E20AA" w:rsidRDefault="00E62506" w:rsidP="009E20AA">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9E20AA" w:rsidRDefault="00E62506" w:rsidP="009E20AA">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9E20AA" w:rsidRDefault="00E62506" w:rsidP="009E20AA">
            <w:pPr>
              <w:pStyle w:val="TAH"/>
              <w:rPr>
                <w:lang w:eastAsia="en-US"/>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9E20AA" w:rsidRDefault="00E62506" w:rsidP="009E20AA">
            <w:pPr>
              <w:pStyle w:val="TAH"/>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9E20AA" w:rsidRDefault="00E62506" w:rsidP="009E20AA">
            <w:pPr>
              <w:pStyle w:val="TAH"/>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9E20AA" w:rsidRDefault="00E62506" w:rsidP="009E20AA">
            <w:pPr>
              <w:pStyle w:val="TAH"/>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9E20AA" w:rsidRDefault="00E62506" w:rsidP="009E20AA">
            <w:pPr>
              <w:pStyle w:val="TAH"/>
              <w:rPr>
                <w:lang w:eastAsia="en-US"/>
              </w:rPr>
            </w:pPr>
            <w:r w:rsidRPr="009E20AA">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9E20AA" w:rsidRDefault="00E62506" w:rsidP="009E20AA">
            <w:pPr>
              <w:pStyle w:val="TAH"/>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9E20AA" w:rsidRDefault="00E62506" w:rsidP="009E20AA">
            <w:pPr>
              <w:pStyle w:val="TAH"/>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9E20AA" w:rsidRDefault="00E62506" w:rsidP="009E20AA">
            <w:pPr>
              <w:pStyle w:val="TAH"/>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9E20AA" w:rsidRDefault="00E62506" w:rsidP="009E20AA">
            <w:pPr>
              <w:pStyle w:val="TAH"/>
              <w:rPr>
                <w:lang w:eastAsia="en-US"/>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9E20AA" w:rsidRDefault="00E62506" w:rsidP="009E20AA">
            <w:pPr>
              <w:rPr>
                <w:lang w:eastAsia="zh-CN"/>
              </w:rPr>
            </w:pPr>
            <w:r w:rsidRPr="009E20AA">
              <w:rPr>
                <w:lang w:eastAsia="zh-CN"/>
              </w:rPr>
              <w:t>70</w:t>
            </w:r>
          </w:p>
          <w:p w14:paraId="3F36DDC3" w14:textId="77777777" w:rsidR="00E62506" w:rsidRPr="009E20AA" w:rsidRDefault="00E62506" w:rsidP="009E20AA">
            <w:pPr>
              <w:pStyle w:val="TAH"/>
              <w:rPr>
                <w:lang w:eastAsia="en-US"/>
              </w:rPr>
            </w:pPr>
            <w:r w:rsidRPr="009E20AA">
              <w:rPr>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9E20AA" w:rsidRDefault="00E62506" w:rsidP="009E20AA">
            <w:pPr>
              <w:pStyle w:val="TAH"/>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9E20AA" w:rsidRDefault="00E62506" w:rsidP="009E20AA">
            <w:pPr>
              <w:pStyle w:val="TAH"/>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9E20AA" w:rsidRDefault="00E62506" w:rsidP="009E20AA">
            <w:pPr>
              <w:pStyle w:val="TAH"/>
              <w:rPr>
                <w:lang w:eastAsia="zh-CN"/>
              </w:rPr>
            </w:pPr>
            <w:r w:rsidRPr="009E20AA">
              <w:t>100</w:t>
            </w:r>
            <w:r w:rsidRPr="009E20AA">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9E20AA" w:rsidRDefault="00E62506" w:rsidP="009E20AA">
            <w:pPr>
              <w:pStyle w:val="TAH"/>
              <w:rPr>
                <w:lang w:eastAsia="en-US"/>
              </w:rPr>
            </w:pPr>
          </w:p>
        </w:tc>
      </w:tr>
      <w:tr w:rsidR="00E62506" w:rsidRPr="009E20AA"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9E20AA" w:rsidRDefault="00E62506" w:rsidP="009E20AA">
            <w:pPr>
              <w:pStyle w:val="TAC"/>
              <w:rPr>
                <w:lang w:eastAsia="zh-CN"/>
              </w:rPr>
            </w:pPr>
            <w:r w:rsidRPr="009E20AA">
              <w:t>SUL</w:t>
            </w:r>
            <w:r w:rsidRPr="009E20AA">
              <w:rPr>
                <w:lang w:eastAsia="zh-CN"/>
              </w:rPr>
              <w:t>_</w:t>
            </w:r>
            <w:r w:rsidRPr="009E20AA">
              <w:t>n41A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9E20AA" w:rsidRDefault="00E62506" w:rsidP="009E20AA">
            <w:pPr>
              <w:pStyle w:val="TAC"/>
              <w:rPr>
                <w:lang w:eastAsia="en-US"/>
              </w:rPr>
            </w:pPr>
            <w:r w:rsidRPr="009E20AA">
              <w:t>n</w:t>
            </w:r>
            <w:r w:rsidRPr="009E20AA">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9E20AA" w:rsidRDefault="00E62506" w:rsidP="009E20A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9E20AA" w:rsidRDefault="00E62506" w:rsidP="009E20A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9E20AA" w:rsidRDefault="00E62506" w:rsidP="009E20A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9E20AA" w:rsidRDefault="00E62506" w:rsidP="009E20A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9E20AA" w:rsidRDefault="00E62506" w:rsidP="009E20A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9E20AA" w:rsidRDefault="00E62506" w:rsidP="009E20AA">
            <w:pPr>
              <w:pStyle w:val="TAC"/>
              <w:rPr>
                <w:lang w:eastAsia="zh-CN"/>
              </w:rPr>
            </w:pPr>
            <w:r w:rsidRPr="009E20AA">
              <w:rPr>
                <w:lang w:eastAsia="zh-CN"/>
              </w:rPr>
              <w:t>0</w:t>
            </w:r>
          </w:p>
        </w:tc>
      </w:tr>
      <w:tr w:rsidR="00E62506" w:rsidRPr="009E20AA"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9E20AA" w:rsidRDefault="00E62506" w:rsidP="009E20AA">
            <w:pPr>
              <w:pStyle w:val="TAC"/>
              <w:rPr>
                <w:lang w:eastAsia="en-US"/>
              </w:rPr>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9E20AA" w:rsidRDefault="00E62506" w:rsidP="009E20A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9E20AA" w:rsidRDefault="00E62506" w:rsidP="009E20AA">
            <w:pPr>
              <w:pStyle w:val="TAC"/>
              <w:rPr>
                <w:lang w:eastAsia="zh-CN"/>
              </w:rPr>
            </w:pPr>
          </w:p>
        </w:tc>
      </w:tr>
      <w:tr w:rsidR="00E62506" w:rsidRPr="009E20AA"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9E20AA" w:rsidRDefault="00E62506" w:rsidP="009E20AA">
            <w:pPr>
              <w:pStyle w:val="TAC"/>
              <w:rPr>
                <w:lang w:eastAsia="zh-CN"/>
              </w:rPr>
            </w:pPr>
            <w:r w:rsidRPr="009E20AA">
              <w:t>SUL</w:t>
            </w:r>
            <w:r w:rsidRPr="009E20AA">
              <w:rPr>
                <w:lang w:eastAsia="zh-CN"/>
              </w:rPr>
              <w:t>_</w:t>
            </w:r>
            <w:r w:rsidRPr="009E20AA">
              <w:t>n78A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9E20AA" w:rsidRDefault="00E62506" w:rsidP="009E20A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9E20AA" w:rsidRDefault="00E62506" w:rsidP="009E20AA">
            <w:pPr>
              <w:pStyle w:val="TAC"/>
              <w:rPr>
                <w:lang w:eastAsia="zh-CN"/>
              </w:rPr>
            </w:pPr>
            <w:r w:rsidRPr="009E20AA">
              <w:rPr>
                <w:lang w:eastAsia="zh-CN"/>
              </w:rPr>
              <w:t>0</w:t>
            </w:r>
          </w:p>
        </w:tc>
      </w:tr>
      <w:tr w:rsidR="00E62506" w:rsidRPr="009E20AA"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9E20AA" w:rsidRDefault="00E62506" w:rsidP="009E20A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9E20AA" w:rsidRDefault="00E62506" w:rsidP="009E20A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9E20AA" w:rsidRDefault="00E62506" w:rsidP="009E20AA">
            <w:pPr>
              <w:pStyle w:val="TAC"/>
              <w:rPr>
                <w:lang w:eastAsia="zh-CN"/>
              </w:rPr>
            </w:pPr>
          </w:p>
        </w:tc>
      </w:tr>
      <w:tr w:rsidR="00E62506" w:rsidRPr="009E20AA"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9E20AA" w:rsidRDefault="00E62506" w:rsidP="009E20A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9E20AA" w:rsidRDefault="00E62506" w:rsidP="009E20A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9E20AA" w:rsidRDefault="00E62506" w:rsidP="009E20A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9E20AA" w:rsidRDefault="00E62506" w:rsidP="009E20A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9E20AA" w:rsidRDefault="00E62506" w:rsidP="009E20A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9E20AA" w:rsidRDefault="00E62506" w:rsidP="009E20A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9E20AA" w:rsidRDefault="00E62506" w:rsidP="009E20A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9E20AA" w:rsidRDefault="00E62506" w:rsidP="009E20A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9E20AA" w:rsidRDefault="00E62506" w:rsidP="009E20AA">
            <w:pPr>
              <w:pStyle w:val="TAC"/>
              <w:rPr>
                <w:lang w:eastAsia="zh-CN"/>
              </w:rPr>
            </w:pPr>
            <w:r w:rsidRPr="009E20AA">
              <w:rPr>
                <w:lang w:eastAsia="zh-CN"/>
              </w:rPr>
              <w:t>1</w:t>
            </w:r>
          </w:p>
        </w:tc>
      </w:tr>
      <w:tr w:rsidR="00E62506" w:rsidRPr="009E20AA"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9E20AA" w:rsidRDefault="00E62506" w:rsidP="009E20A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9E20AA" w:rsidRDefault="00E62506" w:rsidP="009E20A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9E20AA" w:rsidRDefault="00E62506" w:rsidP="009E20AA">
            <w:pPr>
              <w:pStyle w:val="TAC"/>
              <w:rPr>
                <w:lang w:eastAsia="zh-CN"/>
              </w:rPr>
            </w:pPr>
          </w:p>
        </w:tc>
      </w:tr>
      <w:tr w:rsidR="00E62506" w:rsidRPr="009E20AA"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9E20AA" w:rsidRDefault="00E62506" w:rsidP="009E20AA">
            <w:pPr>
              <w:pStyle w:val="TAC"/>
              <w:rPr>
                <w:lang w:eastAsia="en-US"/>
              </w:rPr>
            </w:pPr>
            <w:r w:rsidRPr="009E20AA">
              <w:t>SUL</w:t>
            </w:r>
            <w:r w:rsidRPr="009E20AA">
              <w:rPr>
                <w:lang w:eastAsia="zh-CN"/>
              </w:rPr>
              <w:t>_</w:t>
            </w:r>
            <w:r w:rsidRPr="009E20AA">
              <w:t>n78A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9E20AA" w:rsidRDefault="00E62506" w:rsidP="009E20A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9E20AA" w:rsidRDefault="00E62506" w:rsidP="009E20AA">
            <w:pPr>
              <w:pStyle w:val="TAC"/>
              <w:rPr>
                <w:lang w:eastAsia="zh-CN"/>
              </w:rPr>
            </w:pPr>
            <w:r w:rsidRPr="009E20AA">
              <w:rPr>
                <w:lang w:eastAsia="zh-CN"/>
              </w:rPr>
              <w:t>0</w:t>
            </w:r>
          </w:p>
        </w:tc>
      </w:tr>
      <w:tr w:rsidR="00E62506" w:rsidRPr="009E20AA"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9E20AA" w:rsidRDefault="00E62506" w:rsidP="009E20A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9E20AA" w:rsidRDefault="00E62506" w:rsidP="009E20AA">
            <w:pPr>
              <w:pStyle w:val="TAC"/>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9E20AA" w:rsidRDefault="00E62506" w:rsidP="009E20A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9E20AA" w:rsidRDefault="00E62506" w:rsidP="009E20AA">
            <w:pPr>
              <w:pStyle w:val="TAC"/>
              <w:rPr>
                <w:lang w:eastAsia="zh-CN"/>
              </w:rPr>
            </w:pPr>
          </w:p>
        </w:tc>
      </w:tr>
      <w:tr w:rsidR="00E62506" w:rsidRPr="009E20AA"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9E20AA" w:rsidRDefault="00E62506" w:rsidP="009E20AA">
            <w:pPr>
              <w:pStyle w:val="TAC"/>
              <w:rPr>
                <w:lang w:eastAsia="zh-CN"/>
              </w:rPr>
            </w:pPr>
            <w:r w:rsidRPr="009E20AA">
              <w:t>SUL</w:t>
            </w:r>
            <w:r w:rsidRPr="009E20AA">
              <w:rPr>
                <w:lang w:eastAsia="zh-CN"/>
              </w:rPr>
              <w:t>_</w:t>
            </w:r>
            <w:r w:rsidRPr="009E20AA">
              <w:t>n78A</w:t>
            </w:r>
            <w:r w:rsidRPr="009E20AA">
              <w:rPr>
                <w:lang w:eastAsia="zh-CN"/>
              </w:rPr>
              <w:t>-</w:t>
            </w:r>
            <w:r w:rsidRPr="009E20AA">
              <w:t>n8</w:t>
            </w:r>
            <w:r w:rsidRPr="009E20AA">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9E20AA" w:rsidRDefault="00E62506" w:rsidP="009E20A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9E20AA" w:rsidRDefault="00E62506" w:rsidP="009E20AA">
            <w:pPr>
              <w:pStyle w:val="TAC"/>
              <w:rPr>
                <w:lang w:eastAsia="zh-CN"/>
              </w:rPr>
            </w:pPr>
            <w:r w:rsidRPr="009E20AA">
              <w:rPr>
                <w:lang w:eastAsia="zh-CN"/>
              </w:rPr>
              <w:t>0</w:t>
            </w:r>
          </w:p>
        </w:tc>
      </w:tr>
      <w:tr w:rsidR="00E62506" w:rsidRPr="009E20AA"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9E20AA" w:rsidRDefault="00E62506" w:rsidP="009E20AA">
            <w:pPr>
              <w:pStyle w:val="TAC"/>
              <w:rPr>
                <w:lang w:eastAsia="en-US"/>
              </w:rPr>
            </w:pPr>
            <w:r w:rsidRPr="009E20AA">
              <w:t>n8</w:t>
            </w:r>
            <w:r w:rsidRPr="009E20AA">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9E20AA" w:rsidRDefault="00E62506" w:rsidP="009E20AA">
            <w:pPr>
              <w:pStyle w:val="TAC"/>
              <w:rPr>
                <w:lang w:eastAsia="zh-CN"/>
              </w:rPr>
            </w:pPr>
          </w:p>
        </w:tc>
      </w:tr>
      <w:tr w:rsidR="00E62506" w:rsidRPr="009E20AA"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9E20AA" w:rsidRDefault="00E62506" w:rsidP="009E20AA">
            <w:pPr>
              <w:pStyle w:val="TAC"/>
              <w:rPr>
                <w:lang w:eastAsia="en-US"/>
              </w:rPr>
            </w:pPr>
            <w:r w:rsidRPr="009E20AA">
              <w:t>SUL</w:t>
            </w:r>
            <w:r w:rsidRPr="009E20AA">
              <w:rPr>
                <w:lang w:eastAsia="zh-CN"/>
              </w:rPr>
              <w:t>_</w:t>
            </w:r>
            <w:r w:rsidRPr="009E20AA">
              <w:t>n78A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9E20AA" w:rsidRDefault="00E62506" w:rsidP="009E20A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9E20AA" w:rsidRDefault="00E62506" w:rsidP="009E20AA">
            <w:pPr>
              <w:pStyle w:val="TAC"/>
              <w:rPr>
                <w:lang w:eastAsia="zh-CN"/>
              </w:rPr>
            </w:pPr>
            <w:r w:rsidRPr="009E20AA">
              <w:rPr>
                <w:lang w:eastAsia="zh-CN"/>
              </w:rPr>
              <w:t>0</w:t>
            </w:r>
          </w:p>
        </w:tc>
      </w:tr>
      <w:tr w:rsidR="00E62506" w:rsidRPr="009E20AA"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9E20AA" w:rsidRDefault="00E62506" w:rsidP="009E20A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9E20AA" w:rsidRDefault="00E62506" w:rsidP="009E20AA">
            <w:pPr>
              <w:pStyle w:val="TAC"/>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9E20AA" w:rsidRDefault="00E62506" w:rsidP="009E20A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9E20AA" w:rsidRDefault="00E62506" w:rsidP="009E20AA">
            <w:pPr>
              <w:pStyle w:val="TAC"/>
              <w:rPr>
                <w:lang w:eastAsia="zh-CN"/>
              </w:rPr>
            </w:pPr>
          </w:p>
        </w:tc>
      </w:tr>
      <w:tr w:rsidR="00E62506" w:rsidRPr="009E20AA"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9E20AA" w:rsidRDefault="00E62506" w:rsidP="009E20A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9E20AA" w:rsidRDefault="00E62506" w:rsidP="009E20AA">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9E20AA" w:rsidRDefault="00E62506" w:rsidP="009E20AA">
            <w:pPr>
              <w:pStyle w:val="TAC"/>
              <w:rPr>
                <w:lang w:eastAsia="en-US"/>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9E20AA" w:rsidRDefault="00E62506" w:rsidP="009E20AA">
            <w:pPr>
              <w:pStyle w:val="TAC"/>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9E20AA" w:rsidRDefault="00E62506" w:rsidP="009E20A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9E20AA" w:rsidRDefault="00E62506" w:rsidP="009E20A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9E20AA" w:rsidRDefault="00E62506" w:rsidP="009E20A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9E20AA" w:rsidRDefault="00E62506" w:rsidP="009E20A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9E20AA" w:rsidRDefault="00E62506" w:rsidP="009E20A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9E20AA" w:rsidRDefault="00E62506" w:rsidP="009E20AA">
            <w:pPr>
              <w:pStyle w:val="TAC"/>
              <w:rPr>
                <w:lang w:eastAsia="zh-CN"/>
              </w:rPr>
            </w:pPr>
            <w:r w:rsidRPr="009E20AA">
              <w:rPr>
                <w:lang w:eastAsia="zh-CN"/>
              </w:rPr>
              <w:t>1</w:t>
            </w:r>
          </w:p>
        </w:tc>
      </w:tr>
      <w:tr w:rsidR="00E62506" w:rsidRPr="009E20AA"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9E20AA" w:rsidRDefault="00E62506" w:rsidP="009E20A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9E20AA" w:rsidRDefault="00E62506" w:rsidP="009E20AA">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9E20AA" w:rsidRDefault="00E62506" w:rsidP="009E20A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9E20AA" w:rsidRDefault="00E62506" w:rsidP="009E20A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9E20AA" w:rsidRDefault="00E62506" w:rsidP="009E20AA">
            <w:pPr>
              <w:pStyle w:val="TAC"/>
              <w:rPr>
                <w:lang w:eastAsia="zh-CN"/>
              </w:rPr>
            </w:pPr>
          </w:p>
        </w:tc>
      </w:tr>
      <w:tr w:rsidR="00E62506" w:rsidRPr="009E20AA"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9E20AA" w:rsidRDefault="00E62506" w:rsidP="009E20AA">
            <w:pPr>
              <w:pStyle w:val="TAC"/>
              <w:rPr>
                <w:lang w:eastAsia="zh-CN"/>
              </w:rPr>
            </w:pPr>
            <w:r w:rsidRPr="009E20AA">
              <w:t>SUL</w:t>
            </w:r>
            <w:r w:rsidRPr="009E20AA">
              <w:rPr>
                <w:lang w:eastAsia="zh-CN"/>
              </w:rPr>
              <w:t>_</w:t>
            </w:r>
            <w:r w:rsidRPr="009E20AA">
              <w:t>n7</w:t>
            </w:r>
            <w:r w:rsidRPr="009E20AA">
              <w:rPr>
                <w:lang w:eastAsia="zh-CN"/>
              </w:rPr>
              <w:t>8</w:t>
            </w:r>
            <w:r w:rsidRPr="009E20AA">
              <w:t>A</w:t>
            </w:r>
            <w:r w:rsidRPr="009E20AA">
              <w:rPr>
                <w:lang w:eastAsia="zh-CN"/>
              </w:rPr>
              <w:t>-</w:t>
            </w:r>
            <w:r w:rsidRPr="009E20AA">
              <w:t>n84</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9E20AA" w:rsidRDefault="00E62506" w:rsidP="009E20AA">
            <w:pPr>
              <w:pStyle w:val="TAC"/>
              <w:rPr>
                <w:lang w:eastAsia="en-US"/>
              </w:rPr>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9E20AA" w:rsidRDefault="00E62506" w:rsidP="009E20AA">
            <w:pPr>
              <w:pStyle w:val="TAC"/>
              <w:rPr>
                <w:lang w:eastAsia="zh-CN"/>
              </w:rPr>
            </w:pPr>
            <w:r w:rsidRPr="009E20AA">
              <w:rPr>
                <w:lang w:eastAsia="zh-CN"/>
              </w:rPr>
              <w:t>0</w:t>
            </w:r>
          </w:p>
        </w:tc>
      </w:tr>
      <w:tr w:rsidR="00E62506" w:rsidRPr="009E20AA"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9E20AA" w:rsidRDefault="00E62506" w:rsidP="009E20AA">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9E20AA" w:rsidRDefault="00E62506" w:rsidP="009E20AA">
            <w:pPr>
              <w:pStyle w:val="TAC"/>
              <w:rPr>
                <w:lang w:eastAsia="zh-CN"/>
              </w:rPr>
            </w:pPr>
          </w:p>
        </w:tc>
      </w:tr>
      <w:tr w:rsidR="00E62506" w:rsidRPr="009E20AA"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9E20AA" w:rsidRDefault="00E62506" w:rsidP="009E20AA">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9E20AA" w:rsidRDefault="00E62506" w:rsidP="009E20A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9E20AA" w:rsidRDefault="00E62506" w:rsidP="009E20A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9E20AA" w:rsidRDefault="00E62506" w:rsidP="009E20A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9E20AA" w:rsidRDefault="00E62506" w:rsidP="009E20A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9E20AA" w:rsidRDefault="00E62506" w:rsidP="009E20A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9E20AA" w:rsidRDefault="00E62506" w:rsidP="009E20AA">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9E20AA" w:rsidRDefault="00E62506" w:rsidP="009E20AA">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9E20AA" w:rsidRDefault="00E62506" w:rsidP="009E20AA">
            <w:pPr>
              <w:pStyle w:val="TAC"/>
              <w:rPr>
                <w:lang w:eastAsia="zh-CN"/>
              </w:rPr>
            </w:pPr>
            <w:r w:rsidRPr="009E20AA">
              <w:rPr>
                <w:lang w:eastAsia="zh-CN"/>
              </w:rPr>
              <w:t>1</w:t>
            </w:r>
          </w:p>
        </w:tc>
      </w:tr>
      <w:tr w:rsidR="00E62506" w:rsidRPr="009E20AA"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9E20AA" w:rsidRDefault="00E62506" w:rsidP="009E20AA">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9E20AA" w:rsidRDefault="00E62506" w:rsidP="009E20A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9E20AA" w:rsidRDefault="00E62506" w:rsidP="009E20AA">
            <w:pPr>
              <w:pStyle w:val="TAC"/>
              <w:rPr>
                <w:lang w:eastAsia="zh-CN"/>
              </w:rPr>
            </w:pPr>
          </w:p>
        </w:tc>
      </w:tr>
      <w:tr w:rsidR="00E62506" w:rsidRPr="009E20AA"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9E20AA" w:rsidRDefault="00E62506" w:rsidP="009E20AA">
            <w:pPr>
              <w:pStyle w:val="TAC"/>
              <w:rPr>
                <w:lang w:eastAsia="en-US"/>
              </w:rPr>
            </w:pPr>
            <w:r w:rsidRPr="009E20AA">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9E20AA" w:rsidRDefault="00E62506" w:rsidP="009E20AA">
            <w:pPr>
              <w:pStyle w:val="TAC"/>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9E20AA" w:rsidRDefault="00E62506" w:rsidP="009E20AA">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9E20AA" w:rsidRDefault="00E62506" w:rsidP="009E20AA">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9E20AA" w:rsidRDefault="00E62506" w:rsidP="009E20AA">
            <w:pPr>
              <w:pStyle w:val="TAC"/>
              <w:rPr>
                <w:lang w:eastAsia="zh-CN"/>
              </w:rPr>
            </w:pPr>
            <w:r w:rsidRPr="009E20AA">
              <w:rPr>
                <w:lang w:eastAsia="zh-CN"/>
              </w:rPr>
              <w:t>0</w:t>
            </w:r>
          </w:p>
        </w:tc>
      </w:tr>
      <w:tr w:rsidR="00E62506" w:rsidRPr="009E20AA"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9E20AA" w:rsidRDefault="00E62506" w:rsidP="009E20AA">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9E20AA" w:rsidRDefault="00E62506" w:rsidP="009E20AA">
            <w:pPr>
              <w:pStyle w:val="TAC"/>
            </w:pPr>
            <w:r w:rsidRPr="009E20AA">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9E20AA" w:rsidRDefault="00E62506" w:rsidP="009E20AA">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9E20AA" w:rsidRDefault="00E62506" w:rsidP="009E20AA">
            <w:pPr>
              <w:pStyle w:val="TAC"/>
              <w:rPr>
                <w:lang w:eastAsia="zh-CN"/>
              </w:rPr>
            </w:pPr>
          </w:p>
        </w:tc>
      </w:tr>
      <w:tr w:rsidR="00E62506" w:rsidRPr="009E20AA"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9E20AA" w:rsidRDefault="00E62506" w:rsidP="009E20AA">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9E20AA" w:rsidRDefault="00E62506" w:rsidP="009E20A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9E20AA" w:rsidRDefault="00E62506" w:rsidP="009E20AA">
            <w:pPr>
              <w:pStyle w:val="TAC"/>
              <w:rPr>
                <w:lang w:eastAsia="zh-CN"/>
              </w:rPr>
            </w:pPr>
            <w:r w:rsidRPr="009E20AA">
              <w:rPr>
                <w:lang w:eastAsia="zh-CN"/>
              </w:rPr>
              <w:t>0</w:t>
            </w:r>
          </w:p>
        </w:tc>
      </w:tr>
      <w:tr w:rsidR="00E62506" w:rsidRPr="009E20AA"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9E20AA" w:rsidRDefault="00E62506" w:rsidP="009E20A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9E20AA" w:rsidRDefault="00E62506" w:rsidP="009E20A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9E20AA" w:rsidRDefault="00E62506" w:rsidP="009E20AA">
            <w:pPr>
              <w:pStyle w:val="TAC"/>
              <w:rPr>
                <w:lang w:eastAsia="zh-CN"/>
              </w:rPr>
            </w:pPr>
          </w:p>
        </w:tc>
      </w:tr>
      <w:tr w:rsidR="00E62506" w:rsidRPr="009E20AA"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9E20AA" w:rsidRDefault="00E62506" w:rsidP="009E20A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9E20AA" w:rsidRDefault="00E62506" w:rsidP="009E20AA">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9E20AA" w:rsidRDefault="00E62506" w:rsidP="009E20AA">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9E20AA" w:rsidRDefault="00E62506" w:rsidP="009E20AA">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9E20AA" w:rsidRDefault="00E62506" w:rsidP="009E20AA">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9E20AA" w:rsidRDefault="00E62506" w:rsidP="009E20AA">
            <w:pPr>
              <w:pStyle w:val="TAC"/>
              <w:rPr>
                <w:lang w:eastAsia="zh-CN"/>
              </w:rPr>
            </w:pPr>
            <w:r w:rsidRPr="009E20AA">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9E20AA" w:rsidRDefault="00E62506" w:rsidP="009E20AA">
            <w:pPr>
              <w:pStyle w:val="TAC"/>
              <w:rPr>
                <w:lang w:eastAsia="zh-CN"/>
              </w:rPr>
            </w:pPr>
            <w:r w:rsidRPr="009E20AA">
              <w:rPr>
                <w:lang w:eastAsia="zh-CN"/>
              </w:rPr>
              <w:t>1</w:t>
            </w:r>
          </w:p>
        </w:tc>
      </w:tr>
      <w:tr w:rsidR="00E62506" w:rsidRPr="009E20AA"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9E20AA" w:rsidRDefault="00E62506" w:rsidP="009E20AA">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9E20AA" w:rsidRDefault="00E62506" w:rsidP="009E20AA">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9E20AA" w:rsidRDefault="00E62506" w:rsidP="009E20AA">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9E20AA" w:rsidRDefault="00E62506" w:rsidP="009E20AA">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9E20AA" w:rsidRDefault="00E62506" w:rsidP="009E20AA">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9E20AA" w:rsidRDefault="00E62506" w:rsidP="009E20AA">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9E20AA" w:rsidRDefault="00E62506" w:rsidP="009E20AA">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9E20AA" w:rsidRDefault="00E62506" w:rsidP="009E20AA">
            <w:pPr>
              <w:pStyle w:val="TAC"/>
              <w:rPr>
                <w:lang w:eastAsia="zh-CN"/>
              </w:rPr>
            </w:pPr>
          </w:p>
        </w:tc>
      </w:tr>
      <w:tr w:rsidR="00E62506" w:rsidRPr="009E20AA"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9E20AA" w:rsidRDefault="00E62506" w:rsidP="009E20AA">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9E20AA" w:rsidRDefault="00E62506" w:rsidP="009E20AA">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9E20AA" w:rsidRDefault="00E62506" w:rsidP="009E20AA">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9E20AA" w:rsidRDefault="00E62506" w:rsidP="009E20AA">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9E20AA" w:rsidRDefault="00E62506" w:rsidP="009E20AA">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9E20AA" w:rsidRDefault="00E62506" w:rsidP="009E20AA">
            <w:pPr>
              <w:pStyle w:val="TAC"/>
              <w:rPr>
                <w:lang w:eastAsia="zh-CN"/>
              </w:rPr>
            </w:pPr>
            <w:r w:rsidRPr="009E20AA">
              <w:rPr>
                <w:lang w:eastAsia="zh-CN"/>
              </w:rPr>
              <w:t>0</w:t>
            </w:r>
          </w:p>
        </w:tc>
      </w:tr>
      <w:tr w:rsidR="00E62506" w:rsidRPr="009E20AA"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9E20AA" w:rsidRDefault="00E62506" w:rsidP="009E20AA">
            <w:pPr>
              <w:pStyle w:val="TAC"/>
              <w:rPr>
                <w:lang w:eastAsia="en-US"/>
              </w:rPr>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9E20AA" w:rsidRDefault="00E62506" w:rsidP="009E20AA">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9E20AA" w:rsidRDefault="00E62506" w:rsidP="009E20AA">
            <w:pPr>
              <w:pStyle w:val="TAC"/>
              <w:rPr>
                <w:lang w:eastAsia="zh-CN"/>
              </w:rPr>
            </w:pPr>
          </w:p>
        </w:tc>
      </w:tr>
      <w:tr w:rsidR="00E62506" w:rsidRPr="009E20AA"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9E20AA" w:rsidRDefault="00E62506" w:rsidP="009E20AA">
            <w:pPr>
              <w:pStyle w:val="TAC"/>
              <w:rPr>
                <w:lang w:eastAsia="zh-CN"/>
              </w:rPr>
            </w:pPr>
            <w:r w:rsidRPr="009E20AA">
              <w:t>SUL</w:t>
            </w:r>
            <w:r w:rsidRPr="009E20AA">
              <w:rPr>
                <w:lang w:eastAsia="zh-CN"/>
              </w:rPr>
              <w:t>_</w:t>
            </w:r>
            <w:r w:rsidRPr="009E20AA">
              <w:t>n79A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9E20AA" w:rsidRDefault="00E62506" w:rsidP="009E20AA">
            <w:pPr>
              <w:pStyle w:val="TAC"/>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9E20AA" w:rsidRDefault="00E62506" w:rsidP="009E20AA">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9E20AA" w:rsidRDefault="00E62506" w:rsidP="009E20AA">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9E20AA" w:rsidRDefault="00E62506" w:rsidP="009E20AA">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9E20AA" w:rsidRDefault="00E62506" w:rsidP="009E20AA">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9E20AA" w:rsidRDefault="00E62506" w:rsidP="009E20AA">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9E20AA" w:rsidRDefault="00E62506" w:rsidP="009E20AA">
            <w:pPr>
              <w:pStyle w:val="TAC"/>
              <w:rPr>
                <w:lang w:eastAsia="zh-CN"/>
              </w:rPr>
            </w:pPr>
            <w:r w:rsidRPr="009E20AA">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9E20AA" w:rsidRDefault="00E62506" w:rsidP="009E20AA">
            <w:pPr>
              <w:pStyle w:val="TAC"/>
              <w:rPr>
                <w:lang w:eastAsia="zh-CN"/>
              </w:rPr>
            </w:pPr>
            <w:r w:rsidRPr="009E20AA">
              <w:rPr>
                <w:lang w:eastAsia="zh-CN"/>
              </w:rPr>
              <w:t>0</w:t>
            </w:r>
          </w:p>
        </w:tc>
      </w:tr>
      <w:tr w:rsidR="00E62506" w:rsidRPr="009E20AA"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9E20AA" w:rsidRDefault="00E62506" w:rsidP="009E20AA">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9E20AA" w:rsidRDefault="00E62506" w:rsidP="009E20AA">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9E20AA" w:rsidRDefault="00E62506" w:rsidP="009E20AA">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9E20AA" w:rsidRDefault="00E62506" w:rsidP="009E20AA">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9E20AA" w:rsidRDefault="00E62506" w:rsidP="009E20AA">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9E20AA" w:rsidRDefault="00E62506" w:rsidP="009E20AA">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9E20AA" w:rsidRDefault="00E62506" w:rsidP="009E20AA">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9E20AA" w:rsidRDefault="00E62506" w:rsidP="009E20AA">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9E20AA" w:rsidRDefault="00E62506" w:rsidP="009E20AA">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9E20AA" w:rsidRDefault="00E62506" w:rsidP="009E20AA">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9E20AA" w:rsidRDefault="00E62506" w:rsidP="009E20AA">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9E20AA" w:rsidRDefault="00E62506" w:rsidP="009E20AA">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9E20AA" w:rsidRDefault="00E62506" w:rsidP="009E20AA">
            <w:pPr>
              <w:pStyle w:val="TAC"/>
              <w:rPr>
                <w:lang w:eastAsia="zh-CN"/>
              </w:rPr>
            </w:pPr>
          </w:p>
        </w:tc>
      </w:tr>
      <w:tr w:rsidR="00E62506" w:rsidRPr="009E20AA"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9E20AA" w:rsidRDefault="00E62506" w:rsidP="009E20AA">
            <w:pPr>
              <w:pStyle w:val="TAN"/>
              <w:rPr>
                <w:lang w:eastAsia="zh-CN"/>
              </w:rPr>
            </w:pPr>
            <w:r w:rsidRPr="009E20AA">
              <w:t>NOTE 1:</w:t>
            </w:r>
            <w:r w:rsidRPr="009E20AA">
              <w:rPr>
                <w:rFonts w:eastAsia="Yu Mincho"/>
              </w:rPr>
              <w:tab/>
              <w:t xml:space="preserve">The SCS of each </w:t>
            </w:r>
            <w:r w:rsidRPr="009E20AA">
              <w:t>channel bandwidth for NR band refers to Table 5.3.5-1.</w:t>
            </w:r>
          </w:p>
        </w:tc>
      </w:tr>
    </w:tbl>
    <w:p w14:paraId="236C8005" w14:textId="77777777" w:rsidR="00E62506" w:rsidRPr="009E20AA" w:rsidRDefault="00E62506" w:rsidP="009E20AA">
      <w:pPr>
        <w:rPr>
          <w:lang w:eastAsia="zh-CN"/>
        </w:rPr>
      </w:pPr>
    </w:p>
    <w:p w14:paraId="1477FDDC" w14:textId="77777777" w:rsidR="00E62506" w:rsidRPr="009E20AA" w:rsidRDefault="00E62506" w:rsidP="009E20AA">
      <w:pPr>
        <w:pStyle w:val="TH"/>
        <w:rPr>
          <w:lang w:eastAsia="zh-CN"/>
        </w:rPr>
      </w:pPr>
      <w:r w:rsidRPr="009E20AA">
        <w:rPr>
          <w:lang w:eastAsia="zh-CN"/>
        </w:rPr>
        <w:lastRenderedPageBreak/>
        <w:t>Table 5.5C-2: Supported channel bandwidths per SUL band combination with intra-band non-contiguous CA</w:t>
      </w:r>
    </w:p>
    <w:p w14:paraId="5A52A3AF" w14:textId="77777777" w:rsidR="00E62506" w:rsidRPr="009E20AA" w:rsidRDefault="00E62506" w:rsidP="009E20AA">
      <w:pPr>
        <w:rPr>
          <w:lang w:eastAsia="zh-CN"/>
        </w:rPr>
      </w:pPr>
      <w:r w:rsidRPr="009E20AA">
        <w:rPr>
          <w:lang w:eastAsia="zh-CN"/>
        </w:rPr>
        <w:t>FFS</w:t>
      </w:r>
    </w:p>
    <w:p w14:paraId="2F5E4458" w14:textId="77777777" w:rsidR="00E62506" w:rsidRPr="009E20AA" w:rsidRDefault="00E62506" w:rsidP="009E20AA">
      <w:pPr>
        <w:pStyle w:val="TH"/>
        <w:rPr>
          <w:lang w:eastAsia="zh-CN"/>
        </w:rPr>
      </w:pPr>
      <w:r w:rsidRPr="009E20AA">
        <w:rPr>
          <w:lang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9E20AA"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9E20AA" w:rsidRDefault="00E62506" w:rsidP="009E20AA">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9E20AA" w:rsidRDefault="00E62506" w:rsidP="009E20AA">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9E20AA" w:rsidRDefault="00E62506" w:rsidP="009E20AA">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9E20AA" w:rsidRDefault="00E62506" w:rsidP="009E20AA">
            <w:pPr>
              <w:pStyle w:val="TAH"/>
              <w:rPr>
                <w:lang w:eastAsia="en-US"/>
              </w:rPr>
            </w:pPr>
            <w:r w:rsidRPr="009E20AA">
              <w:t>5</w:t>
            </w:r>
          </w:p>
          <w:p w14:paraId="0BFD85B8"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9E20AA" w:rsidRDefault="00E62506" w:rsidP="009E20AA">
            <w:pPr>
              <w:pStyle w:val="TAH"/>
            </w:pPr>
            <w:r w:rsidRPr="009E20AA">
              <w:t>10</w:t>
            </w:r>
          </w:p>
          <w:p w14:paraId="44AD4754"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9E20AA" w:rsidRDefault="00E62506" w:rsidP="009E20AA">
            <w:pPr>
              <w:pStyle w:val="TAH"/>
              <w:rPr>
                <w:lang w:eastAsia="en-US"/>
              </w:rPr>
            </w:pPr>
            <w:r w:rsidRPr="009E20AA">
              <w:t>15</w:t>
            </w:r>
          </w:p>
          <w:p w14:paraId="0ED9E7EE"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9E20AA" w:rsidRDefault="00E62506" w:rsidP="009E20AA">
            <w:pPr>
              <w:pStyle w:val="TAH"/>
              <w:rPr>
                <w:lang w:eastAsia="en-US"/>
              </w:rPr>
            </w:pPr>
            <w:r w:rsidRPr="009E20AA">
              <w:t>20</w:t>
            </w:r>
          </w:p>
          <w:p w14:paraId="0A93D7FA"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9E20AA" w:rsidRDefault="00E62506" w:rsidP="009E20AA">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9E20AA" w:rsidRDefault="00E62506" w:rsidP="009E20AA">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9E20AA" w:rsidRDefault="00E62506" w:rsidP="009E20AA">
            <w:pPr>
              <w:pStyle w:val="TAH"/>
            </w:pPr>
            <w:r w:rsidRPr="009E20AA">
              <w:t>40</w:t>
            </w:r>
          </w:p>
          <w:p w14:paraId="4B3E5B56"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9E20AA" w:rsidRDefault="00E62506" w:rsidP="009E20AA">
            <w:pPr>
              <w:pStyle w:val="TAH"/>
              <w:rPr>
                <w:lang w:eastAsia="en-US"/>
              </w:rPr>
            </w:pPr>
            <w:r w:rsidRPr="009E20AA">
              <w:t>50</w:t>
            </w:r>
          </w:p>
          <w:p w14:paraId="4A791253"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9E20AA" w:rsidRDefault="00E62506" w:rsidP="009E20AA">
            <w:pPr>
              <w:pStyle w:val="TAH"/>
              <w:rPr>
                <w:lang w:eastAsia="en-US"/>
              </w:rPr>
            </w:pPr>
            <w:r w:rsidRPr="009E20AA">
              <w:t>60</w:t>
            </w:r>
          </w:p>
          <w:p w14:paraId="7B3E83B6"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9E20AA" w:rsidRDefault="00E62506" w:rsidP="009E20AA">
            <w:pPr>
              <w:pStyle w:val="TAH"/>
              <w:rPr>
                <w:lang w:eastAsia="zh-CN"/>
              </w:rPr>
            </w:pPr>
            <w:r w:rsidRPr="009E20AA">
              <w:rPr>
                <w:lang w:eastAsia="zh-CN"/>
              </w:rPr>
              <w:t>70</w:t>
            </w:r>
          </w:p>
          <w:p w14:paraId="1C34F5BE"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9E20AA" w:rsidRDefault="00E62506" w:rsidP="009E20AA">
            <w:pPr>
              <w:pStyle w:val="TAH"/>
              <w:rPr>
                <w:lang w:eastAsia="en-US"/>
              </w:rPr>
            </w:pPr>
            <w:r w:rsidRPr="009E20AA">
              <w:t>80</w:t>
            </w:r>
          </w:p>
          <w:p w14:paraId="1F0F794E"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9E20AA" w:rsidRDefault="00E62506" w:rsidP="009E20AA">
            <w:pPr>
              <w:pStyle w:val="TAH"/>
            </w:pPr>
            <w:r w:rsidRPr="009E20AA">
              <w:t>90</w:t>
            </w:r>
          </w:p>
          <w:p w14:paraId="28C1CEE6" w14:textId="77777777" w:rsidR="00E62506" w:rsidRPr="009E20AA" w:rsidRDefault="00E62506" w:rsidP="009E20AA">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9E20AA" w:rsidRDefault="00E62506" w:rsidP="009E20AA">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9E20AA" w:rsidRDefault="00E62506" w:rsidP="009E20AA">
            <w:pPr>
              <w:pStyle w:val="TAH"/>
              <w:rPr>
                <w:lang w:eastAsia="en-US"/>
              </w:rPr>
            </w:pPr>
            <w:r w:rsidRPr="009E20AA">
              <w:t>Bandwidth combination set</w:t>
            </w:r>
          </w:p>
        </w:tc>
      </w:tr>
      <w:tr w:rsidR="00E62506" w:rsidRPr="009E20AA"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9E20AA" w:rsidRDefault="00E62506" w:rsidP="009E20AA">
            <w:pPr>
              <w:pStyle w:val="TAC"/>
              <w:rPr>
                <w:rFonts w:cs="Arial"/>
                <w:b/>
                <w:kern w:val="2"/>
                <w:szCs w:val="24"/>
                <w:lang w:eastAsia="zh-CN"/>
              </w:rPr>
            </w:pPr>
            <w:r w:rsidRPr="009E20AA">
              <w:rPr>
                <w:rFonts w:cs="Arial"/>
              </w:rPr>
              <w:t>S</w:t>
            </w:r>
            <w:r w:rsidRPr="009E20AA">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9E20AA" w:rsidRDefault="00E62506" w:rsidP="009E20AA">
            <w:pPr>
              <w:pStyle w:val="TAC"/>
              <w:rPr>
                <w:rFonts w:cs="Arial"/>
                <w:b/>
                <w:kern w:val="2"/>
                <w:szCs w:val="24"/>
                <w:lang w:eastAsia="zh-CN"/>
              </w:rPr>
            </w:pPr>
            <w:r w:rsidRPr="009E20AA">
              <w:rPr>
                <w:rFonts w:cs="Arial"/>
              </w:rPr>
              <w:t>S</w:t>
            </w:r>
            <w:r w:rsidRPr="009E20AA">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9E20AA" w:rsidRDefault="00E62506" w:rsidP="009E20AA">
            <w:pPr>
              <w:pStyle w:val="TAC"/>
            </w:pPr>
            <w:r w:rsidRPr="009E20AA">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9E20AA" w:rsidRDefault="00E62506" w:rsidP="009E20AA">
            <w:pPr>
              <w:pStyle w:val="TAC"/>
            </w:pPr>
            <w:r w:rsidRPr="009E20AA">
              <w:t>See CA_</w:t>
            </w:r>
            <w:r w:rsidRPr="009E20AA">
              <w:rPr>
                <w:rFonts w:cs="Arial"/>
              </w:rPr>
              <w:t>n78</w:t>
            </w:r>
            <w:r w:rsidRPr="009E20AA">
              <w:t>C Bandwidth Combination Set 1 in Table 5.</w:t>
            </w:r>
            <w:r w:rsidRPr="009E20AA">
              <w:rPr>
                <w:rFonts w:cs="Arial"/>
              </w:rPr>
              <w:t>5</w:t>
            </w:r>
            <w:r w:rsidRPr="009E20AA">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9E20AA" w:rsidRDefault="00E62506" w:rsidP="009E20AA">
            <w:pPr>
              <w:pStyle w:val="TAC"/>
            </w:pPr>
            <w:r w:rsidRPr="009E20AA">
              <w:t>0</w:t>
            </w:r>
          </w:p>
        </w:tc>
      </w:tr>
      <w:tr w:rsidR="00E62506" w:rsidRPr="009E20AA"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9E20AA" w:rsidRDefault="00E62506" w:rsidP="009E20AA">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9E20AA" w:rsidRDefault="00E62506" w:rsidP="009E20AA">
            <w:pPr>
              <w:pStyle w:val="TAC"/>
            </w:pPr>
            <w:r w:rsidRPr="009E20AA">
              <w:t>n</w:t>
            </w:r>
            <w:r w:rsidRPr="009E20AA">
              <w:rPr>
                <w:rFonts w:cs="Arial"/>
              </w:rPr>
              <w:t>8</w:t>
            </w:r>
            <w:r w:rsidRPr="009E20AA">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9E20AA" w:rsidRDefault="00E62506" w:rsidP="009E20A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9E20AA" w:rsidRDefault="00E62506" w:rsidP="009E20AA">
            <w:pPr>
              <w:pStyle w:val="TAC"/>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9E20AA" w:rsidRDefault="00E62506" w:rsidP="009E20AA">
            <w:pPr>
              <w:pStyle w:val="TAC"/>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9E20AA" w:rsidRDefault="00E62506" w:rsidP="009E20AA">
            <w:pPr>
              <w:pStyle w:val="TAC"/>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9E20AA" w:rsidRDefault="00E62506" w:rsidP="009E20AA">
            <w:pPr>
              <w:pStyle w:val="TAC"/>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9E20AA" w:rsidRDefault="00E62506" w:rsidP="009E20AA">
            <w:pPr>
              <w:pStyle w:val="TAC"/>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9E20AA" w:rsidRDefault="00E62506" w:rsidP="009E20AA">
            <w:pPr>
              <w:pStyle w:val="TAC"/>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9E20AA" w:rsidRDefault="00E62506" w:rsidP="009E20AA">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9E20AA" w:rsidRDefault="00E62506" w:rsidP="009E20AA">
            <w:pPr>
              <w:pStyle w:val="TAC"/>
            </w:pPr>
          </w:p>
        </w:tc>
      </w:tr>
      <w:tr w:rsidR="00E62506" w:rsidRPr="009E20AA"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9E20AA" w:rsidRDefault="00E62506" w:rsidP="009E20AA">
            <w:pPr>
              <w:pStyle w:val="TAC"/>
            </w:pPr>
            <w:r w:rsidRPr="009E20AA">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9E20AA" w:rsidRDefault="00E62506" w:rsidP="009E20AA">
            <w:pPr>
              <w:pStyle w:val="TAC"/>
            </w:pPr>
            <w:r w:rsidRPr="009E20AA">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9E20AA" w:rsidRDefault="00E62506" w:rsidP="009E20AA">
            <w:pPr>
              <w:pStyle w:val="TAC"/>
            </w:pPr>
            <w:r w:rsidRPr="009E20AA">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9E20AA" w:rsidRDefault="00E62506" w:rsidP="009E20AA">
            <w:pPr>
              <w:pStyle w:val="TAC"/>
            </w:pPr>
            <w:r w:rsidRPr="009E20AA">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9E20AA" w:rsidRDefault="00E62506" w:rsidP="009E20AA">
            <w:pPr>
              <w:pStyle w:val="TAC"/>
              <w:rPr>
                <w:lang w:eastAsia="zh-CN"/>
              </w:rPr>
            </w:pPr>
            <w:r w:rsidRPr="009E20AA">
              <w:rPr>
                <w:lang w:eastAsia="zh-CN"/>
              </w:rPr>
              <w:t>0</w:t>
            </w:r>
          </w:p>
        </w:tc>
      </w:tr>
      <w:tr w:rsidR="00E62506" w:rsidRPr="009E20AA"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9E20AA" w:rsidRDefault="00E62506" w:rsidP="009E20AA">
            <w:pPr>
              <w:pStyle w:val="TAC"/>
              <w:rPr>
                <w:lang w:eastAsia="en-US"/>
              </w:rPr>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9E20AA" w:rsidRDefault="00E62506" w:rsidP="009E20A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9E20AA" w:rsidRDefault="00E62506" w:rsidP="009E20AA">
            <w:pPr>
              <w:rPr>
                <w:lang w:eastAsia="zh-CN"/>
              </w:rPr>
            </w:pPr>
          </w:p>
        </w:tc>
      </w:tr>
      <w:tr w:rsidR="00E62506" w:rsidRPr="009E20AA"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9E20AA" w:rsidRDefault="00E62506" w:rsidP="009E20AA">
            <w:pPr>
              <w:pStyle w:val="TAC"/>
            </w:pPr>
            <w:r w:rsidRPr="009E20AA">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9E20AA" w:rsidRDefault="00E62506" w:rsidP="009E20AA">
            <w:pPr>
              <w:pStyle w:val="TAC"/>
            </w:pPr>
            <w:r w:rsidRPr="009E20AA">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9E20AA" w:rsidRDefault="00E62506" w:rsidP="009E20AA">
            <w:pPr>
              <w:pStyle w:val="TAC"/>
            </w:pPr>
            <w:r w:rsidRPr="009E20AA">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9E20AA" w:rsidRDefault="00E62506" w:rsidP="009E20AA">
            <w:pPr>
              <w:pStyle w:val="TAC"/>
            </w:pPr>
            <w:r w:rsidRPr="009E20AA">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9E20AA" w:rsidRDefault="00E62506" w:rsidP="009E20AA">
            <w:pPr>
              <w:pStyle w:val="TAC"/>
              <w:rPr>
                <w:lang w:eastAsia="zh-CN"/>
              </w:rPr>
            </w:pPr>
            <w:r w:rsidRPr="009E20AA">
              <w:rPr>
                <w:lang w:eastAsia="zh-CN"/>
              </w:rPr>
              <w:t>0</w:t>
            </w:r>
          </w:p>
        </w:tc>
      </w:tr>
      <w:tr w:rsidR="00E62506" w:rsidRPr="009E20AA"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9E20AA" w:rsidRDefault="00E62506" w:rsidP="009E20AA">
            <w:pPr>
              <w:pStyle w:val="TAC"/>
              <w:rPr>
                <w:lang w:eastAsia="en-US"/>
              </w:rPr>
            </w:pPr>
            <w:r w:rsidRPr="009E20AA">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9E20AA" w:rsidRDefault="00E62506" w:rsidP="009E20A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9E20AA" w:rsidRDefault="00E62506" w:rsidP="009E20AA">
            <w:pPr>
              <w:pStyle w:val="TAC"/>
              <w:rPr>
                <w:rFonts w:cs="Arial"/>
                <w:kern w:val="2"/>
                <w:szCs w:val="24"/>
              </w:rPr>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9E20AA" w:rsidRDefault="00E62506" w:rsidP="009E20A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9E20AA" w:rsidRDefault="00E62506" w:rsidP="009E20AA">
            <w:pPr>
              <w:rPr>
                <w:lang w:eastAsia="zh-CN"/>
              </w:rPr>
            </w:pPr>
          </w:p>
        </w:tc>
      </w:tr>
      <w:tr w:rsidR="00E62506" w:rsidRPr="009E20AA"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9E20AA" w:rsidRDefault="00E62506" w:rsidP="009E20AA">
            <w:pPr>
              <w:pStyle w:val="TAC"/>
              <w:rPr>
                <w:lang w:eastAsia="zh-CN"/>
              </w:rPr>
            </w:pPr>
            <w:r w:rsidRPr="009E20AA">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9E20AA" w:rsidRDefault="00E62506" w:rsidP="009E20AA">
            <w:pPr>
              <w:pStyle w:val="TAC"/>
              <w:rPr>
                <w:lang w:eastAsia="zh-CN"/>
              </w:rPr>
            </w:pPr>
            <w:r w:rsidRPr="009E20AA">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9E20AA" w:rsidRDefault="00E62506" w:rsidP="009E20AA">
            <w:pPr>
              <w:pStyle w:val="TAC"/>
            </w:pPr>
            <w:r w:rsidRPr="009E20AA">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9E20AA" w:rsidRDefault="00E62506" w:rsidP="009E20AA">
            <w:pPr>
              <w:pStyle w:val="TAC"/>
            </w:pPr>
            <w:r w:rsidRPr="009E20AA">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9E20AA" w:rsidRDefault="00E62506" w:rsidP="009E20AA">
            <w:pPr>
              <w:pStyle w:val="TAC"/>
              <w:rPr>
                <w:lang w:eastAsia="zh-CN"/>
              </w:rPr>
            </w:pPr>
            <w:r w:rsidRPr="009E20AA">
              <w:rPr>
                <w:lang w:eastAsia="zh-CN"/>
              </w:rPr>
              <w:t>0</w:t>
            </w:r>
          </w:p>
        </w:tc>
      </w:tr>
      <w:tr w:rsidR="00E62506" w:rsidRPr="009E20AA"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9E20AA" w:rsidRDefault="00E62506" w:rsidP="009E20AA">
            <w:pPr>
              <w:rPr>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9E20AA" w:rsidRDefault="00E62506" w:rsidP="009E20AA">
            <w:pPr>
              <w:pStyle w:val="TAC"/>
            </w:pPr>
            <w:r w:rsidRPr="009E20AA">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9E20AA" w:rsidRDefault="00E62506" w:rsidP="009E20A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9E20AA" w:rsidRDefault="00E62506" w:rsidP="009E20A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9E20AA" w:rsidRDefault="00E62506" w:rsidP="009E20A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9E20AA" w:rsidRDefault="00E62506" w:rsidP="009E20A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9E20AA" w:rsidRDefault="00E62506" w:rsidP="009E20A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9E20AA" w:rsidRDefault="00E62506" w:rsidP="009E20AA">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9E20AA" w:rsidRDefault="00E62506" w:rsidP="009E20AA">
            <w:pPr>
              <w:rPr>
                <w:lang w:eastAsia="zh-CN"/>
              </w:rPr>
            </w:pPr>
          </w:p>
        </w:tc>
      </w:tr>
    </w:tbl>
    <w:p w14:paraId="7DA825AD" w14:textId="77777777" w:rsidR="00E62506" w:rsidRPr="009E20AA" w:rsidRDefault="00E62506" w:rsidP="009E20AA">
      <w:pPr>
        <w:rPr>
          <w:lang w:eastAsia="zh-CN"/>
        </w:rPr>
      </w:pPr>
    </w:p>
    <w:p w14:paraId="36BA68EA" w14:textId="77777777" w:rsidR="00E62506" w:rsidRPr="009E20AA" w:rsidRDefault="00E62506" w:rsidP="009E20AA">
      <w:pPr>
        <w:pStyle w:val="TH"/>
        <w:rPr>
          <w:lang w:eastAsia="zh-CN"/>
        </w:rPr>
      </w:pPr>
      <w:r w:rsidRPr="009E20AA">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1587"/>
        <w:gridCol w:w="833"/>
        <w:gridCol w:w="586"/>
        <w:gridCol w:w="586"/>
        <w:gridCol w:w="586"/>
        <w:gridCol w:w="586"/>
        <w:gridCol w:w="721"/>
        <w:gridCol w:w="721"/>
        <w:gridCol w:w="586"/>
        <w:gridCol w:w="586"/>
        <w:gridCol w:w="586"/>
        <w:gridCol w:w="586"/>
        <w:gridCol w:w="586"/>
        <w:gridCol w:w="586"/>
        <w:gridCol w:w="775"/>
        <w:gridCol w:w="1286"/>
      </w:tblGrid>
      <w:tr w:rsidR="00E62506" w:rsidRPr="009E20AA"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9E20AA" w:rsidRDefault="00E62506" w:rsidP="009E20AA">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9E20AA" w:rsidRDefault="00E62506" w:rsidP="009E20AA">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9E20AA" w:rsidRDefault="00E62506" w:rsidP="009E20AA">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9E20AA" w:rsidRDefault="00E62506" w:rsidP="009E20AA">
            <w:pPr>
              <w:pStyle w:val="TAH"/>
              <w:rPr>
                <w:lang w:eastAsia="en-US"/>
              </w:rPr>
            </w:pPr>
            <w:r w:rsidRPr="009E20AA">
              <w:t>5</w:t>
            </w:r>
          </w:p>
          <w:p w14:paraId="20B8787A"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9E20AA" w:rsidRDefault="00E62506" w:rsidP="009E20AA">
            <w:pPr>
              <w:pStyle w:val="TAH"/>
            </w:pPr>
            <w:r w:rsidRPr="009E20AA">
              <w:t>10</w:t>
            </w:r>
          </w:p>
          <w:p w14:paraId="7BC86484"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9E20AA" w:rsidRDefault="00E62506" w:rsidP="009E20AA">
            <w:pPr>
              <w:pStyle w:val="TAH"/>
              <w:rPr>
                <w:lang w:eastAsia="en-US"/>
              </w:rPr>
            </w:pPr>
            <w:r w:rsidRPr="009E20AA">
              <w:t>15</w:t>
            </w:r>
          </w:p>
          <w:p w14:paraId="0E5DC451"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9E20AA" w:rsidRDefault="00E62506" w:rsidP="009E20AA">
            <w:pPr>
              <w:pStyle w:val="TAH"/>
              <w:rPr>
                <w:lang w:eastAsia="en-US"/>
              </w:rPr>
            </w:pPr>
            <w:r w:rsidRPr="009E20AA">
              <w:t>20</w:t>
            </w:r>
          </w:p>
          <w:p w14:paraId="636E0D82"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9E20AA" w:rsidRDefault="00E62506" w:rsidP="009E20AA">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9E20AA" w:rsidRDefault="00E62506" w:rsidP="009E20AA">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9E20AA" w:rsidRDefault="00E62506" w:rsidP="009E20AA">
            <w:pPr>
              <w:pStyle w:val="TAH"/>
            </w:pPr>
            <w:r w:rsidRPr="009E20AA">
              <w:t>40</w:t>
            </w:r>
          </w:p>
          <w:p w14:paraId="3B099BC2"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9E20AA" w:rsidRDefault="00E62506" w:rsidP="009E20AA">
            <w:pPr>
              <w:pStyle w:val="TAH"/>
              <w:rPr>
                <w:lang w:eastAsia="en-US"/>
              </w:rPr>
            </w:pPr>
            <w:r w:rsidRPr="009E20AA">
              <w:t>50</w:t>
            </w:r>
          </w:p>
          <w:p w14:paraId="4838D0E7"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9E20AA" w:rsidRDefault="00E62506" w:rsidP="009E20AA">
            <w:pPr>
              <w:pStyle w:val="TAH"/>
              <w:rPr>
                <w:lang w:eastAsia="en-US"/>
              </w:rPr>
            </w:pPr>
            <w:r w:rsidRPr="009E20AA">
              <w:t>60</w:t>
            </w:r>
          </w:p>
          <w:p w14:paraId="5B1587FA"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9E20AA" w:rsidRDefault="00E62506" w:rsidP="009E20AA">
            <w:pPr>
              <w:pStyle w:val="TAH"/>
              <w:rPr>
                <w:lang w:eastAsia="zh-CN"/>
              </w:rPr>
            </w:pPr>
            <w:r w:rsidRPr="009E20AA">
              <w:rPr>
                <w:lang w:eastAsia="zh-CN"/>
              </w:rPr>
              <w:t>70</w:t>
            </w:r>
          </w:p>
          <w:p w14:paraId="1965CB76" w14:textId="77777777" w:rsidR="00E62506" w:rsidRPr="009E20AA" w:rsidRDefault="00E62506" w:rsidP="009E20AA">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9E20AA" w:rsidRDefault="00E62506" w:rsidP="009E20AA">
            <w:pPr>
              <w:pStyle w:val="TAH"/>
              <w:rPr>
                <w:lang w:eastAsia="en-US"/>
              </w:rPr>
            </w:pPr>
            <w:r w:rsidRPr="009E20AA">
              <w:t>80</w:t>
            </w:r>
          </w:p>
          <w:p w14:paraId="05F66D93" w14:textId="77777777" w:rsidR="00E62506" w:rsidRPr="009E20AA" w:rsidRDefault="00E62506" w:rsidP="009E20AA">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9E20AA" w:rsidRDefault="00E62506" w:rsidP="009E20AA">
            <w:pPr>
              <w:pStyle w:val="TAH"/>
            </w:pPr>
            <w:r w:rsidRPr="009E20AA">
              <w:t>90</w:t>
            </w:r>
          </w:p>
          <w:p w14:paraId="0D48BCD4" w14:textId="77777777" w:rsidR="00E62506" w:rsidRPr="009E20AA" w:rsidRDefault="00E62506" w:rsidP="009E20AA">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9E20AA" w:rsidRDefault="00E62506" w:rsidP="009E20AA">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9E20AA" w:rsidRDefault="00E62506" w:rsidP="009E20AA">
            <w:pPr>
              <w:pStyle w:val="TAH"/>
              <w:rPr>
                <w:lang w:eastAsia="en-US"/>
              </w:rPr>
            </w:pPr>
            <w:r w:rsidRPr="009E20AA">
              <w:t>Bandwidth combination set</w:t>
            </w:r>
          </w:p>
        </w:tc>
      </w:tr>
      <w:tr w:rsidR="00E62506" w:rsidRPr="009E20AA"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9E20AA" w:rsidRDefault="00E62506" w:rsidP="009E20AA">
            <w:pPr>
              <w:pStyle w:val="TAC"/>
            </w:pPr>
            <w:r w:rsidRPr="009E20AA">
              <w:t>CA_n1A_SUL_n78A-n8</w:t>
            </w:r>
            <w:r w:rsidRPr="009E20AA">
              <w:rPr>
                <w:rFonts w:eastAsia="SimSun"/>
                <w:lang w:eastAsia="zh-CN"/>
              </w:rPr>
              <w:t>0</w:t>
            </w:r>
            <w:r w:rsidRPr="009E20AA">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9E20AA" w:rsidRDefault="00E62506" w:rsidP="009E20AA">
            <w:pPr>
              <w:pStyle w:val="TAC"/>
            </w:pPr>
            <w:r w:rsidRPr="009E20AA">
              <w:t>SUL_n78A-n8</w:t>
            </w:r>
            <w:r w:rsidRPr="009E20AA">
              <w:rPr>
                <w:rFonts w:eastAsia="SimSun"/>
                <w:lang w:eastAsia="zh-CN"/>
              </w:rPr>
              <w:t>0</w:t>
            </w:r>
            <w:r w:rsidRPr="009E20AA">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9E20AA" w:rsidRDefault="00E62506" w:rsidP="009E20AA">
            <w:pPr>
              <w:pStyle w:val="TAC"/>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9E20AA" w:rsidRDefault="00E62506" w:rsidP="009E20AA">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9E20AA" w:rsidRDefault="00E62506" w:rsidP="009E20A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9E20AA" w:rsidRDefault="00E62506" w:rsidP="009E20A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9E20AA" w:rsidRDefault="00E62506" w:rsidP="009E20A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9E20AA" w:rsidRDefault="00E62506" w:rsidP="009E20A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9E20AA" w:rsidRDefault="00E62506" w:rsidP="009E20A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9E20AA" w:rsidRDefault="00E62506" w:rsidP="009E20AA">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9E20AA" w:rsidRDefault="00E62506" w:rsidP="009E20AA">
            <w:pPr>
              <w:pStyle w:val="TAC"/>
              <w:rPr>
                <w:lang w:eastAsia="zh-CN"/>
              </w:rPr>
            </w:pPr>
            <w:r w:rsidRPr="009E20AA">
              <w:rPr>
                <w:lang w:eastAsia="zh-CN"/>
              </w:rPr>
              <w:t>0</w:t>
            </w:r>
          </w:p>
        </w:tc>
      </w:tr>
      <w:tr w:rsidR="00E62506" w:rsidRPr="009E20AA"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9E20AA" w:rsidRDefault="00E62506" w:rsidP="009E20AA">
            <w:pPr>
              <w:pStyle w:val="TAC"/>
            </w:pPr>
          </w:p>
        </w:tc>
        <w:tc>
          <w:tcPr>
            <w:tcW w:w="0" w:type="auto"/>
            <w:vMerge/>
            <w:tcBorders>
              <w:left w:val="single" w:sz="4" w:space="0" w:color="auto"/>
              <w:right w:val="single" w:sz="4" w:space="0" w:color="auto"/>
            </w:tcBorders>
            <w:vAlign w:val="center"/>
          </w:tcPr>
          <w:p w14:paraId="3CED1AC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9E20AA" w:rsidRDefault="00E62506" w:rsidP="009E20AA">
            <w:pPr>
              <w:pStyle w:val="TAC"/>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9E20AA" w:rsidRDefault="00E62506" w:rsidP="009E20A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9E20AA" w:rsidRDefault="00E62506" w:rsidP="009E20A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9E20AA" w:rsidRDefault="00E62506" w:rsidP="009E20A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9E20AA" w:rsidRDefault="00E62506" w:rsidP="009E20A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9E20AA" w:rsidRDefault="00E62506" w:rsidP="009E20A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9E20AA" w:rsidRDefault="00E62506" w:rsidP="009E20AA">
            <w:pPr>
              <w:pStyle w:val="TAC"/>
            </w:pPr>
            <w:r w:rsidRPr="009E20AA">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9E20AA" w:rsidRDefault="00E62506" w:rsidP="009E20AA">
            <w:pPr>
              <w:pStyle w:val="TAC"/>
            </w:pPr>
            <w:r w:rsidRPr="009E20AA">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9E20AA" w:rsidRDefault="00E62506" w:rsidP="009E20AA">
            <w:pPr>
              <w:pStyle w:val="TAC"/>
            </w:pPr>
            <w:r w:rsidRPr="009E20A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9E20AA" w:rsidRDefault="00E62506" w:rsidP="009E20AA">
            <w:pPr>
              <w:pStyle w:val="TAC"/>
            </w:pPr>
            <w:r w:rsidRPr="009E20AA">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9E20AA" w:rsidRDefault="00E62506" w:rsidP="009E20AA">
            <w:pPr>
              <w:pStyle w:val="TAC"/>
            </w:pPr>
            <w:r w:rsidRPr="009E20AA">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9E20AA" w:rsidRDefault="00E62506" w:rsidP="009E20AA"/>
        </w:tc>
      </w:tr>
      <w:tr w:rsidR="00E62506" w:rsidRPr="009E20AA"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9E20AA" w:rsidRDefault="00E62506" w:rsidP="009E20AA">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9E20AA" w:rsidRDefault="00E62506" w:rsidP="009E20AA">
            <w:pPr>
              <w:pStyle w:val="TAC"/>
            </w:pPr>
            <w:r w:rsidRPr="009E20AA">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9E20AA" w:rsidRDefault="00E62506" w:rsidP="009E20AA">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9E20AA" w:rsidRDefault="00E62506" w:rsidP="009E20AA">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9E20AA" w:rsidRDefault="00E62506" w:rsidP="009E20AA">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9E20AA" w:rsidRDefault="00E62506" w:rsidP="009E20AA">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9E20AA" w:rsidRDefault="00E62506" w:rsidP="009E20AA">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9E20AA" w:rsidRDefault="00E62506" w:rsidP="009E20AA">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9E20AA" w:rsidRDefault="00E62506" w:rsidP="009E20AA"/>
        </w:tc>
      </w:tr>
      <w:tr w:rsidR="00E62506" w:rsidRPr="009E20AA"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9E20AA" w:rsidRDefault="00E62506" w:rsidP="009E20AA">
            <w:pPr>
              <w:pStyle w:val="TAC"/>
            </w:pPr>
            <w:r w:rsidRPr="009E20AA">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9E20AA" w:rsidRDefault="00E62506" w:rsidP="009E20AA">
            <w:pPr>
              <w:pStyle w:val="TAC"/>
            </w:pPr>
            <w:r w:rsidRPr="009E20AA">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9E20AA" w:rsidRDefault="00E62506" w:rsidP="009E20AA">
            <w:pPr>
              <w:pStyle w:val="TAC"/>
              <w:rPr>
                <w:lang w:eastAsia="zh-CN"/>
              </w:rPr>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9E20AA" w:rsidRDefault="00E62506" w:rsidP="009E20AA">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9E20AA" w:rsidRDefault="00E62506" w:rsidP="009E20A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9E20AA" w:rsidRDefault="00E62506" w:rsidP="009E20AA">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9E20AA" w:rsidRDefault="00E62506" w:rsidP="009E20AA">
            <w:pPr>
              <w:pStyle w:val="TAC"/>
              <w:rPr>
                <w:lang w:eastAsia="zh-CN"/>
              </w:rPr>
            </w:pPr>
            <w:r w:rsidRPr="009E20AA">
              <w:rPr>
                <w:lang w:eastAsia="zh-CN"/>
              </w:rPr>
              <w:t>0</w:t>
            </w:r>
          </w:p>
        </w:tc>
      </w:tr>
      <w:tr w:rsidR="00E62506" w:rsidRPr="009E20AA"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9E20AA" w:rsidRDefault="00E62506" w:rsidP="009E20AA">
            <w:pPr>
              <w:pStyle w:val="TAC"/>
              <w:rPr>
                <w:lang w:eastAsia="zh-CN"/>
              </w:rPr>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9E20AA" w:rsidRDefault="00E62506" w:rsidP="009E20AA">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9E20AA" w:rsidRDefault="00E62506" w:rsidP="009E20AA">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9E20AA" w:rsidRDefault="00E62506" w:rsidP="009E20A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9E20AA" w:rsidRDefault="00E62506" w:rsidP="009E20AA">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9E20AA" w:rsidRDefault="00E62506" w:rsidP="009E20AA">
            <w:pPr>
              <w:pStyle w:val="TAC"/>
            </w:pPr>
            <w:r w:rsidRPr="009E20AA">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9E20AA" w:rsidRDefault="00E62506" w:rsidP="009E20AA">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9E20AA" w:rsidRDefault="00E62506" w:rsidP="009E20AA">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9E20AA" w:rsidRDefault="00E62506" w:rsidP="009E20AA">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9E20AA" w:rsidRDefault="00E62506" w:rsidP="009E20AA">
            <w:pPr>
              <w:rPr>
                <w:lang w:eastAsia="zh-CN"/>
              </w:rPr>
            </w:pPr>
          </w:p>
        </w:tc>
      </w:tr>
      <w:tr w:rsidR="00E62506" w:rsidRPr="009E20AA"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9E20AA" w:rsidRDefault="00E62506" w:rsidP="009E20AA">
            <w:pPr>
              <w:pStyle w:val="TAC"/>
              <w:rPr>
                <w:lang w:eastAsia="zh-CN"/>
              </w:rPr>
            </w:pPr>
            <w:r w:rsidRPr="009E20AA">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9E20AA" w:rsidRDefault="00E62506" w:rsidP="009E20AA">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9E20AA" w:rsidRDefault="00E62506" w:rsidP="009E20AA">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9E20AA" w:rsidRDefault="00E62506" w:rsidP="009E20A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9E20AA" w:rsidRDefault="00E62506" w:rsidP="009E20AA">
            <w:pPr>
              <w:rPr>
                <w:lang w:eastAsia="zh-CN"/>
              </w:rPr>
            </w:pPr>
          </w:p>
        </w:tc>
      </w:tr>
      <w:tr w:rsidR="00E62506" w:rsidRPr="009E20AA"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9E20AA" w:rsidRDefault="00E62506" w:rsidP="009E20AA">
            <w:pPr>
              <w:pStyle w:val="TAC"/>
              <w:rPr>
                <w:lang w:eastAsia="en-US"/>
              </w:rPr>
            </w:pPr>
            <w:r w:rsidRPr="009E20AA">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9E20AA" w:rsidRDefault="00E62506" w:rsidP="009E20AA">
            <w:pPr>
              <w:pStyle w:val="TAC"/>
              <w:rPr>
                <w:lang w:eastAsia="en-US"/>
              </w:rPr>
            </w:pPr>
            <w:r w:rsidRPr="009E20AA">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9E20AA" w:rsidRDefault="00E62506" w:rsidP="009E20AA">
            <w:pPr>
              <w:pStyle w:val="TAC"/>
              <w:rPr>
                <w:lang w:eastAsia="zh-CN"/>
              </w:rPr>
            </w:pPr>
            <w:r w:rsidRPr="009E20AA">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9E20AA" w:rsidRDefault="00E62506" w:rsidP="009E20AA">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9E20AA" w:rsidRDefault="00E62506" w:rsidP="009E20A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9E20AA" w:rsidRDefault="00E62506" w:rsidP="009E20A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9E20AA" w:rsidRDefault="00E62506" w:rsidP="009E20A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9E20AA" w:rsidRDefault="00E62506" w:rsidP="009E20A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9E20AA" w:rsidRDefault="00E62506" w:rsidP="009E20A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9E20AA" w:rsidRDefault="00E62506" w:rsidP="009E20A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9E20AA" w:rsidRDefault="00E62506" w:rsidP="009E20AA">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9E20AA" w:rsidRDefault="00E62506" w:rsidP="009E20AA">
            <w:pPr>
              <w:pStyle w:val="TAC"/>
              <w:rPr>
                <w:lang w:eastAsia="zh-CN"/>
              </w:rPr>
            </w:pPr>
            <w:r w:rsidRPr="009E20AA">
              <w:t>0</w:t>
            </w:r>
          </w:p>
        </w:tc>
      </w:tr>
      <w:tr w:rsidR="00E62506" w:rsidRPr="009E20AA"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9E20AA" w:rsidRDefault="00E62506" w:rsidP="009E20AA">
            <w:pPr>
              <w:rPr>
                <w:lang w:eastAsia="en-US"/>
              </w:rPr>
            </w:pPr>
          </w:p>
        </w:tc>
        <w:tc>
          <w:tcPr>
            <w:tcW w:w="0" w:type="auto"/>
            <w:vMerge/>
            <w:tcBorders>
              <w:left w:val="single" w:sz="4" w:space="0" w:color="auto"/>
              <w:right w:val="single" w:sz="4" w:space="0" w:color="auto"/>
            </w:tcBorders>
            <w:vAlign w:val="center"/>
          </w:tcPr>
          <w:p w14:paraId="60E6AF42"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9E20AA" w:rsidRDefault="00E62506" w:rsidP="009E20AA">
            <w:pPr>
              <w:pStyle w:val="TAC"/>
              <w:rPr>
                <w:lang w:eastAsia="zh-CN"/>
              </w:rPr>
            </w:pPr>
            <w:r w:rsidRPr="009E20AA">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9E20AA" w:rsidRDefault="00E62506" w:rsidP="009E20A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9E20AA" w:rsidRDefault="00E62506" w:rsidP="009E20A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9E20AA" w:rsidRDefault="00E62506" w:rsidP="009E20A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9E20AA" w:rsidRDefault="00E62506" w:rsidP="009E20A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9E20AA" w:rsidRDefault="00E62506" w:rsidP="009E20A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9E20AA" w:rsidRDefault="00E62506" w:rsidP="009E20A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9E20AA" w:rsidRDefault="00E62506" w:rsidP="009E20AA">
            <w:pPr>
              <w:pStyle w:val="TAC"/>
              <w:rPr>
                <w:lang w:eastAsia="zh-CN"/>
              </w:rPr>
            </w:pPr>
            <w:r w:rsidRPr="009E20AA">
              <w:rPr>
                <w:rFonts w:eastAsia="SimSun"/>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9E20AA" w:rsidRDefault="00E62506" w:rsidP="009E20AA">
            <w:pPr>
              <w:pStyle w:val="TAC"/>
            </w:pPr>
            <w:r w:rsidRPr="009E20AA">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9E20AA" w:rsidRDefault="00E62506" w:rsidP="009E20AA">
            <w:pPr>
              <w:pStyle w:val="TAC"/>
            </w:pPr>
            <w:r w:rsidRPr="009E20AA">
              <w:rPr>
                <w:rFonts w:eastAsia="SimSun"/>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9E20AA" w:rsidRDefault="00E62506" w:rsidP="009E20AA">
            <w:pPr>
              <w:pStyle w:val="TAC"/>
            </w:pPr>
            <w:r w:rsidRPr="009E20AA">
              <w:rPr>
                <w:rFonts w:eastAsia="SimSun"/>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9E20AA" w:rsidRDefault="00E62506" w:rsidP="009E20AA">
            <w:pPr>
              <w:pStyle w:val="TAC"/>
            </w:pPr>
            <w:r w:rsidRPr="009E20AA">
              <w:rPr>
                <w:rFonts w:eastAsia="SimSun"/>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9E20AA" w:rsidRDefault="00E62506" w:rsidP="009E20AA">
            <w:pPr>
              <w:pStyle w:val="TAC"/>
            </w:pPr>
            <w:r w:rsidRPr="009E20AA">
              <w:rPr>
                <w:rFonts w:eastAsia="SimSun"/>
              </w:rPr>
              <w:t>100</w:t>
            </w:r>
          </w:p>
        </w:tc>
        <w:tc>
          <w:tcPr>
            <w:tcW w:w="0" w:type="auto"/>
            <w:vMerge/>
            <w:tcBorders>
              <w:left w:val="single" w:sz="4" w:space="0" w:color="auto"/>
              <w:right w:val="single" w:sz="4" w:space="0" w:color="auto"/>
            </w:tcBorders>
            <w:vAlign w:val="center"/>
          </w:tcPr>
          <w:p w14:paraId="711BC339" w14:textId="77777777" w:rsidR="00E62506" w:rsidRPr="009E20AA" w:rsidRDefault="00E62506" w:rsidP="009E20AA">
            <w:pPr>
              <w:rPr>
                <w:lang w:eastAsia="zh-CN"/>
              </w:rPr>
            </w:pPr>
          </w:p>
        </w:tc>
      </w:tr>
      <w:tr w:rsidR="00E62506" w:rsidRPr="009E20AA"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9E20AA" w:rsidRDefault="00E62506" w:rsidP="009E20AA">
            <w:pPr>
              <w:rPr>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9E20AA" w:rsidRDefault="00E62506" w:rsidP="009E20AA">
            <w:pPr>
              <w:pStyle w:val="TAC"/>
              <w:rPr>
                <w:lang w:eastAsia="zh-CN"/>
              </w:rPr>
            </w:pPr>
            <w:r w:rsidRPr="009E20AA">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9E20AA" w:rsidRDefault="00E62506" w:rsidP="009E20AA">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9E20AA" w:rsidRDefault="00E62506" w:rsidP="009E20AA">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9E20AA" w:rsidRDefault="00E62506" w:rsidP="009E20AA">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9E20AA" w:rsidRDefault="00E62506" w:rsidP="009E20AA">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9E20AA" w:rsidRDefault="00E62506" w:rsidP="009E20AA">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9E20AA" w:rsidRDefault="00E62506" w:rsidP="009E20AA">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9E20AA" w:rsidRDefault="00E62506" w:rsidP="009E20AA">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9E20AA" w:rsidRDefault="00E62506" w:rsidP="009E20A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9E20AA" w:rsidRDefault="00E62506" w:rsidP="009E20AA">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9E20AA" w:rsidRDefault="00E62506" w:rsidP="009E20AA">
            <w:pPr>
              <w:rPr>
                <w:lang w:eastAsia="zh-CN"/>
              </w:rPr>
            </w:pPr>
          </w:p>
        </w:tc>
      </w:tr>
      <w:tr w:rsidR="00E62506" w:rsidRPr="009E20AA"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9E20AA" w:rsidRDefault="00E62506" w:rsidP="009E20AA">
            <w:pPr>
              <w:pStyle w:val="TAC"/>
            </w:pPr>
            <w:r w:rsidRPr="009E20AA">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9E20AA" w:rsidRDefault="00E62506" w:rsidP="009E20AA">
            <w:pPr>
              <w:pStyle w:val="TAC"/>
            </w:pPr>
            <w:r w:rsidRPr="009E20AA">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9E20AA" w:rsidRDefault="00E62506" w:rsidP="009E20AA">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9E20AA" w:rsidRDefault="00E62506" w:rsidP="009E20A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9E20AA" w:rsidRDefault="00E62506" w:rsidP="009E20AA">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9E20AA" w:rsidRDefault="00E62506" w:rsidP="009E20AA">
            <w:pPr>
              <w:pStyle w:val="TAC"/>
              <w:rPr>
                <w:lang w:eastAsia="zh-CN"/>
              </w:rPr>
            </w:pPr>
            <w:r w:rsidRPr="009E20AA">
              <w:rPr>
                <w:lang w:eastAsia="zh-CN"/>
              </w:rPr>
              <w:t>0</w:t>
            </w:r>
          </w:p>
        </w:tc>
      </w:tr>
      <w:tr w:rsidR="00E62506" w:rsidRPr="009E20AA"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9E20AA" w:rsidRDefault="00E62506" w:rsidP="009E20AA">
            <w:pPr>
              <w:pStyle w:val="TAC"/>
              <w:rPr>
                <w:lang w:eastAsia="zh-CN"/>
              </w:rPr>
            </w:pPr>
            <w:r w:rsidRPr="009E20AA">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9E20AA" w:rsidRDefault="00E62506" w:rsidP="009E20AA">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9E20AA" w:rsidRDefault="00E62506" w:rsidP="009E20AA">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9E20AA" w:rsidRDefault="00E62506" w:rsidP="009E20AA">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9E20AA" w:rsidRDefault="00E62506" w:rsidP="009E20AA">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9E20AA" w:rsidRDefault="00E62506" w:rsidP="009E20AA">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9E20AA" w:rsidRDefault="00E62506" w:rsidP="009E20AA">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9E20AA" w:rsidRDefault="00E62506" w:rsidP="009E20AA">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9E20AA" w:rsidRDefault="00E62506" w:rsidP="009E20AA">
            <w:pPr>
              <w:rPr>
                <w:lang w:eastAsia="zh-CN"/>
              </w:rPr>
            </w:pPr>
          </w:p>
        </w:tc>
      </w:tr>
      <w:tr w:rsidR="00E62506" w:rsidRPr="009E20AA"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9E20AA" w:rsidRDefault="00E62506" w:rsidP="009E20AA">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9E20AA" w:rsidRDefault="00E62506" w:rsidP="009E20AA">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9E20AA" w:rsidRDefault="00E62506" w:rsidP="009E20AA">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9E20AA" w:rsidRDefault="00E62506" w:rsidP="009E20AA">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9E20AA" w:rsidRDefault="00E62506" w:rsidP="009E20AA">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9E20AA" w:rsidRDefault="00E62506" w:rsidP="009E20AA">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9E20AA" w:rsidRDefault="00E62506" w:rsidP="009E20AA">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9E20AA" w:rsidRDefault="00E62506" w:rsidP="009E20A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9E20AA" w:rsidRDefault="00E62506" w:rsidP="009E20AA">
            <w:pPr>
              <w:rPr>
                <w:lang w:eastAsia="zh-CN"/>
              </w:rPr>
            </w:pPr>
          </w:p>
        </w:tc>
      </w:tr>
      <w:tr w:rsidR="00E62506" w:rsidRPr="009E20AA"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9E20AA" w:rsidRDefault="00E62506" w:rsidP="009E20AA">
            <w:pPr>
              <w:pStyle w:val="TAC"/>
            </w:pPr>
            <w:r w:rsidRPr="009E20AA">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9E20AA" w:rsidRDefault="00E62506" w:rsidP="009E20AA">
            <w:pPr>
              <w:pStyle w:val="TAC"/>
            </w:pPr>
            <w:r w:rsidRPr="009E20AA">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9E20AA" w:rsidRDefault="00E62506" w:rsidP="009E20AA">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9E20AA" w:rsidRDefault="00E62506" w:rsidP="009E20A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9E20AA" w:rsidRDefault="00E62506" w:rsidP="009E20A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9E20AA" w:rsidRDefault="00E62506" w:rsidP="009E20A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9E20AA" w:rsidRDefault="00E62506" w:rsidP="009E20A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9E20AA" w:rsidRDefault="00E62506" w:rsidP="009E20A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9E20AA" w:rsidRDefault="00E62506" w:rsidP="009E20AA">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9E20AA" w:rsidRDefault="00E62506" w:rsidP="009E20AA">
            <w:pPr>
              <w:pStyle w:val="TAC"/>
              <w:rPr>
                <w:lang w:eastAsia="zh-CN"/>
              </w:rPr>
            </w:pPr>
            <w:r w:rsidRPr="009E20AA">
              <w:rPr>
                <w:lang w:eastAsia="zh-CN"/>
              </w:rPr>
              <w:t>0</w:t>
            </w:r>
          </w:p>
        </w:tc>
      </w:tr>
      <w:tr w:rsidR="00E62506" w:rsidRPr="009E20AA"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9E20AA" w:rsidRDefault="00E62506" w:rsidP="009E20AA">
            <w:pPr>
              <w:rPr>
                <w:lang w:eastAsia="en-US"/>
              </w:rPr>
            </w:pPr>
          </w:p>
        </w:tc>
        <w:tc>
          <w:tcPr>
            <w:tcW w:w="0" w:type="auto"/>
            <w:vMerge/>
            <w:tcBorders>
              <w:left w:val="single" w:sz="4" w:space="0" w:color="auto"/>
              <w:right w:val="single" w:sz="4" w:space="0" w:color="auto"/>
            </w:tcBorders>
            <w:vAlign w:val="center"/>
          </w:tcPr>
          <w:p w14:paraId="218D0B5F"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9E20AA" w:rsidRDefault="00E62506" w:rsidP="009E20AA">
            <w:pPr>
              <w:pStyle w:val="TAC"/>
            </w:pPr>
            <w:r w:rsidRPr="009E20AA">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9E20AA" w:rsidRDefault="00E62506" w:rsidP="009E20AA">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9E20AA" w:rsidRDefault="00E62506" w:rsidP="009E20AA">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9E20AA" w:rsidRDefault="00E62506" w:rsidP="009E20AA">
            <w:pPr>
              <w:pStyle w:val="TAC"/>
            </w:pPr>
            <w:r w:rsidRPr="009E20AA">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9E20AA" w:rsidRDefault="00E62506" w:rsidP="009E20AA">
            <w:pPr>
              <w:pStyle w:val="TAC"/>
            </w:pPr>
            <w:r w:rsidRPr="009E20AA">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9E20AA" w:rsidRDefault="00E62506" w:rsidP="009E20AA">
            <w:pPr>
              <w:pStyle w:val="TAC"/>
            </w:pPr>
            <w:r w:rsidRPr="009E20AA">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9E20AA" w:rsidRDefault="00E62506" w:rsidP="009E20AA">
            <w:pPr>
              <w:rPr>
                <w:lang w:eastAsia="zh-CN"/>
              </w:rPr>
            </w:pPr>
          </w:p>
        </w:tc>
      </w:tr>
      <w:tr w:rsidR="00E62506" w:rsidRPr="009E20AA"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9E20AA" w:rsidRDefault="00E62506" w:rsidP="009E20AA">
            <w:pPr>
              <w:rPr>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9E20AA" w:rsidRDefault="00E62506" w:rsidP="009E20AA">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9E20AA" w:rsidRDefault="00E62506" w:rsidP="009E20AA">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9E20AA" w:rsidRDefault="00E62506" w:rsidP="009E20AA">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9E20AA" w:rsidRDefault="00E62506" w:rsidP="009E20AA">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9E20AA" w:rsidRDefault="00E62506" w:rsidP="009E20AA">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9E20AA" w:rsidRDefault="00E62506" w:rsidP="009E20AA">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9E20AA" w:rsidRDefault="00E62506" w:rsidP="009E20AA">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9E20AA" w:rsidRDefault="00E62506" w:rsidP="009E20A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9E20AA" w:rsidRDefault="00E62506" w:rsidP="009E20AA">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9E20AA" w:rsidRDefault="00E62506" w:rsidP="009E20AA">
            <w:pPr>
              <w:rPr>
                <w:lang w:eastAsia="zh-CN"/>
              </w:rPr>
            </w:pPr>
          </w:p>
        </w:tc>
      </w:tr>
    </w:tbl>
    <w:p w14:paraId="2DF10FF9" w14:textId="7BA033BA" w:rsidR="00E00DA6" w:rsidRPr="009E20AA" w:rsidRDefault="00E00DA6" w:rsidP="009E20AA"/>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98B54" w14:textId="77777777" w:rsidR="00F0476D" w:rsidRDefault="00F0476D" w:rsidP="009E20AA">
      <w:r>
        <w:separator/>
      </w:r>
    </w:p>
    <w:p w14:paraId="2A22DBBA" w14:textId="77777777" w:rsidR="00F0476D" w:rsidRDefault="00F0476D" w:rsidP="009E20AA"/>
  </w:endnote>
  <w:endnote w:type="continuationSeparator" w:id="0">
    <w:p w14:paraId="35CD4AF8" w14:textId="77777777" w:rsidR="00F0476D" w:rsidRDefault="00F0476D" w:rsidP="009E20AA">
      <w:r>
        <w:continuationSeparator/>
      </w:r>
    </w:p>
    <w:p w14:paraId="1FC1EB41" w14:textId="77777777" w:rsidR="00F0476D" w:rsidRDefault="00F0476D" w:rsidP="009E20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9BB4A6" w14:textId="77777777" w:rsidR="00F0476D" w:rsidRDefault="00F0476D" w:rsidP="009E20AA">
      <w:r>
        <w:separator/>
      </w:r>
    </w:p>
    <w:p w14:paraId="226E21D1" w14:textId="77777777" w:rsidR="00F0476D" w:rsidRDefault="00F0476D" w:rsidP="009E20AA"/>
  </w:footnote>
  <w:footnote w:type="continuationSeparator" w:id="0">
    <w:p w14:paraId="7CA0CD90" w14:textId="77777777" w:rsidR="00F0476D" w:rsidRDefault="00F0476D" w:rsidP="009E20AA">
      <w:r>
        <w:continuationSeparator/>
      </w:r>
    </w:p>
    <w:p w14:paraId="3FFB1469" w14:textId="77777777" w:rsidR="00F0476D" w:rsidRDefault="00F0476D" w:rsidP="009E20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30B60" w14:textId="77777777" w:rsidR="004C15E4" w:rsidRPr="004C15E4" w:rsidRDefault="004C15E4" w:rsidP="004C15E4">
    <w:pPr>
      <w:framePr w:h="284" w:hRule="exact" w:hSpace="181" w:wrap="notBeside" w:vAnchor="text" w:hAnchor="margin" w:xAlign="right" w:y="1"/>
      <w:tabs>
        <w:tab w:val="left" w:pos="8229"/>
      </w:tabs>
      <w:rPr>
        <w:rFonts w:ascii="Arial" w:hAnsi="Arial" w:cs="Arial"/>
        <w:b/>
        <w:color w:val="auto"/>
        <w:sz w:val="18"/>
        <w:szCs w:val="18"/>
        <w:lang w:eastAsia="en-GB"/>
      </w:rPr>
    </w:pPr>
    <w:r w:rsidRPr="004C15E4">
      <w:rPr>
        <w:rFonts w:ascii="Arial" w:hAnsi="Arial" w:cs="Arial"/>
        <w:b/>
        <w:color w:val="auto"/>
        <w:sz w:val="18"/>
        <w:szCs w:val="18"/>
        <w:lang w:eastAsia="en-GB"/>
      </w:rPr>
      <w:t>3GPP TS 38.521-1 V17.5.0 (2022-06)</w:t>
    </w:r>
  </w:p>
  <w:p w14:paraId="42F00B9E" w14:textId="77777777" w:rsidR="004C15E4" w:rsidRPr="004C15E4" w:rsidRDefault="004C15E4" w:rsidP="004C15E4">
    <w:pPr>
      <w:framePr w:h="284" w:hRule="exact" w:hSpace="181" w:wrap="notBeside" w:vAnchor="text" w:hAnchor="margin" w:y="1"/>
      <w:tabs>
        <w:tab w:val="left" w:pos="8229"/>
      </w:tabs>
      <w:rPr>
        <w:rFonts w:ascii="Arial" w:hAnsi="Arial" w:cs="Arial"/>
        <w:b/>
        <w:color w:val="auto"/>
        <w:sz w:val="18"/>
        <w:szCs w:val="18"/>
        <w:lang w:eastAsia="en-GB"/>
      </w:rPr>
    </w:pPr>
    <w:bookmarkStart w:id="969" w:name="_Hlk107241474"/>
    <w:r w:rsidRPr="004C15E4">
      <w:rPr>
        <w:rFonts w:ascii="Arial" w:hAnsi="Arial" w:cs="Arial"/>
        <w:b/>
        <w:color w:val="auto"/>
        <w:sz w:val="18"/>
        <w:szCs w:val="18"/>
        <w:lang w:eastAsia="en-GB"/>
      </w:rPr>
      <w:t>Release 17</w:t>
    </w:r>
  </w:p>
  <w:bookmarkEnd w:id="969" w:displacedByCustomXml="next"/>
  <w:sdt>
    <w:sdtPr>
      <w:rPr>
        <w:noProof w:val="0"/>
      </w:rPr>
      <w:id w:val="-240253097"/>
      <w:docPartObj>
        <w:docPartGallery w:val="Page Numbers (Top of Page)"/>
        <w:docPartUnique/>
      </w:docPartObj>
    </w:sdtPr>
    <w:sdtEndPr>
      <w:rPr>
        <w:noProof/>
      </w:rPr>
    </w:sdtEndPr>
    <w:sdtContent>
      <w:p w14:paraId="637CDA03" w14:textId="39C7377D" w:rsidR="004C15E4" w:rsidRDefault="004C15E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21BCB219" w:rsidR="00407718" w:rsidRPr="004C15E4" w:rsidRDefault="00407718" w:rsidP="004C15E4">
    <w:pPr>
      <w:tabs>
        <w:tab w:val="left" w:pos="8229"/>
      </w:tabs>
      <w:rPr>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22"/>
  </w:num>
  <w:num w:numId="3">
    <w:abstractNumId w:val="2"/>
  </w:num>
  <w:num w:numId="4">
    <w:abstractNumId w:val="11"/>
  </w:num>
  <w:num w:numId="5">
    <w:abstractNumId w:val="8"/>
  </w:num>
  <w:num w:numId="6">
    <w:abstractNumId w:val="19"/>
  </w:num>
  <w:num w:numId="7">
    <w:abstractNumId w:val="23"/>
  </w:num>
  <w:num w:numId="8">
    <w:abstractNumId w:val="24"/>
  </w:num>
  <w:num w:numId="9">
    <w:abstractNumId w:val="6"/>
  </w:num>
  <w:num w:numId="10">
    <w:abstractNumId w:val="3"/>
  </w:num>
  <w:num w:numId="11">
    <w:abstractNumId w:val="9"/>
  </w:num>
  <w:num w:numId="12">
    <w:abstractNumId w:val="10"/>
  </w:num>
  <w:num w:numId="13">
    <w:abstractNumId w:val="7"/>
  </w:num>
  <w:num w:numId="14">
    <w:abstractNumId w:val="17"/>
  </w:num>
  <w:num w:numId="15">
    <w:abstractNumId w:val="0"/>
  </w:num>
  <w:num w:numId="16">
    <w:abstractNumId w:val="1"/>
  </w:num>
  <w:num w:numId="17">
    <w:abstractNumId w:val="16"/>
  </w:num>
  <w:num w:numId="18">
    <w:abstractNumId w:val="12"/>
  </w:num>
  <w:num w:numId="19">
    <w:abstractNumId w:val="15"/>
  </w:num>
  <w:num w:numId="20">
    <w:abstractNumId w:val="20"/>
  </w:num>
  <w:num w:numId="21">
    <w:abstractNumId w:val="4"/>
  </w:num>
  <w:num w:numId="22">
    <w:abstractNumId w:val="14"/>
  </w:num>
  <w:num w:numId="23">
    <w:abstractNumId w:val="13"/>
  </w:num>
  <w:num w:numId="24">
    <w:abstractNumId w:val="21"/>
  </w:num>
  <w:num w:numId="25">
    <w:abstractNumId w:val="25"/>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95006"/>
    <w:rsid w:val="000A289D"/>
    <w:rsid w:val="000E33CB"/>
    <w:rsid w:val="001365E4"/>
    <w:rsid w:val="00181BCA"/>
    <w:rsid w:val="001B4884"/>
    <w:rsid w:val="001F09EB"/>
    <w:rsid w:val="001F3F9E"/>
    <w:rsid w:val="00236A82"/>
    <w:rsid w:val="0025689E"/>
    <w:rsid w:val="0027301C"/>
    <w:rsid w:val="0027545C"/>
    <w:rsid w:val="002D6F0A"/>
    <w:rsid w:val="002F2E05"/>
    <w:rsid w:val="003C4AAF"/>
    <w:rsid w:val="003C7EC4"/>
    <w:rsid w:val="003E4BFE"/>
    <w:rsid w:val="00407718"/>
    <w:rsid w:val="004269DF"/>
    <w:rsid w:val="00452591"/>
    <w:rsid w:val="00464FD0"/>
    <w:rsid w:val="00486A52"/>
    <w:rsid w:val="004A72C1"/>
    <w:rsid w:val="004C15E4"/>
    <w:rsid w:val="00516908"/>
    <w:rsid w:val="00596F8D"/>
    <w:rsid w:val="005A7F13"/>
    <w:rsid w:val="0061149C"/>
    <w:rsid w:val="00635493"/>
    <w:rsid w:val="006D7376"/>
    <w:rsid w:val="00742BF4"/>
    <w:rsid w:val="007A4134"/>
    <w:rsid w:val="007C45EB"/>
    <w:rsid w:val="007F13AB"/>
    <w:rsid w:val="0084493D"/>
    <w:rsid w:val="008A7966"/>
    <w:rsid w:val="008B5102"/>
    <w:rsid w:val="008D02D4"/>
    <w:rsid w:val="008D69AF"/>
    <w:rsid w:val="008D69C1"/>
    <w:rsid w:val="00980B8A"/>
    <w:rsid w:val="009B20F4"/>
    <w:rsid w:val="009D2421"/>
    <w:rsid w:val="009E20AA"/>
    <w:rsid w:val="00A025B1"/>
    <w:rsid w:val="00A42FD1"/>
    <w:rsid w:val="00AF3A5C"/>
    <w:rsid w:val="00B0575A"/>
    <w:rsid w:val="00B8377E"/>
    <w:rsid w:val="00BA7648"/>
    <w:rsid w:val="00BB6597"/>
    <w:rsid w:val="00C43AF4"/>
    <w:rsid w:val="00C73D96"/>
    <w:rsid w:val="00D04DBA"/>
    <w:rsid w:val="00D3410C"/>
    <w:rsid w:val="00D516D6"/>
    <w:rsid w:val="00E00DA6"/>
    <w:rsid w:val="00E10B58"/>
    <w:rsid w:val="00E3433E"/>
    <w:rsid w:val="00E62506"/>
    <w:rsid w:val="00E84B07"/>
    <w:rsid w:val="00ED7E8C"/>
    <w:rsid w:val="00F0476D"/>
    <w:rsid w:val="00F54CEC"/>
    <w:rsid w:val="00F82710"/>
    <w:rsid w:val="00F97CAC"/>
    <w:rsid w:val="00FA34C4"/>
    <w:rsid w:val="00FC0696"/>
    <w:rsid w:val="00FE611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iPriority="0"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9E20AA"/>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uiPriority w:val="39"/>
    <w:rsid w:val="00095006"/>
    <w:pPr>
      <w:spacing w:before="180"/>
      <w:ind w:left="2693" w:hanging="2693"/>
    </w:pPr>
    <w:rPr>
      <w:b/>
    </w:rPr>
  </w:style>
  <w:style w:type="paragraph" w:styleId="TOC1">
    <w:name w:val="toc 1"/>
    <w:uiPriority w:val="39"/>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39"/>
    <w:rsid w:val="00095006"/>
    <w:pPr>
      <w:ind w:left="1701" w:hanging="1701"/>
    </w:pPr>
  </w:style>
  <w:style w:type="paragraph" w:styleId="TOC4">
    <w:name w:val="toc 4"/>
    <w:basedOn w:val="TOC3"/>
    <w:uiPriority w:val="39"/>
    <w:rsid w:val="00095006"/>
    <w:pPr>
      <w:ind w:left="1418" w:hanging="1418"/>
    </w:pPr>
  </w:style>
  <w:style w:type="paragraph" w:styleId="TOC3">
    <w:name w:val="toc 3"/>
    <w:basedOn w:val="TOC2"/>
    <w:uiPriority w:val="39"/>
    <w:rsid w:val="00095006"/>
    <w:pPr>
      <w:ind w:left="1134" w:hanging="1134"/>
    </w:pPr>
  </w:style>
  <w:style w:type="paragraph" w:styleId="TOC2">
    <w:name w:val="toc 2"/>
    <w:basedOn w:val="TOC1"/>
    <w:uiPriority w:val="39"/>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39"/>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qFormat/>
    <w:rsid w:val="00095006"/>
    <w:pPr>
      <w:spacing w:after="0"/>
    </w:pPr>
  </w:style>
  <w:style w:type="paragraph" w:styleId="TOC6">
    <w:name w:val="toc 6"/>
    <w:basedOn w:val="TOC5"/>
    <w:next w:val="Normal"/>
    <w:uiPriority w:val="39"/>
    <w:rsid w:val="00095006"/>
    <w:pPr>
      <w:ind w:left="1985" w:hanging="1985"/>
    </w:pPr>
  </w:style>
  <w:style w:type="paragraph" w:styleId="TOC7">
    <w:name w:val="toc 7"/>
    <w:basedOn w:val="TOC6"/>
    <w:next w:val="Normal"/>
    <w:uiPriority w:val="39"/>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134</TotalTime>
  <Pages>56</Pages>
  <Words>15620</Words>
  <Characters>89035</Characters>
  <Application>Microsoft Office Word</Application>
  <DocSecurity>0</DocSecurity>
  <Lines>741</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3456</cp:lastModifiedBy>
  <cp:revision>34</cp:revision>
  <dcterms:created xsi:type="dcterms:W3CDTF">2022-02-11T09:34:00Z</dcterms:created>
  <dcterms:modified xsi:type="dcterms:W3CDTF">2022-06-27T15:00:00Z</dcterms:modified>
</cp:coreProperties>
</file>