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36742" w14:textId="00D3ADCC"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786C6A" w:rsidRPr="00B8401F">
        <w:rPr>
          <w:noProof w:val="0"/>
          <w:lang w:eastAsia="ja-JP"/>
        </w:rPr>
        <w:t>V1</w:t>
      </w:r>
      <w:r w:rsidR="00786C6A">
        <w:rPr>
          <w:rFonts w:eastAsiaTheme="minorEastAsia" w:hint="eastAsia"/>
          <w:noProof w:val="0"/>
        </w:rPr>
        <w:t>9</w:t>
      </w:r>
      <w:r w:rsidR="008B383C" w:rsidRPr="00B8401F">
        <w:rPr>
          <w:noProof w:val="0"/>
          <w:lang w:eastAsia="ja-JP"/>
        </w:rPr>
        <w:t>.</w:t>
      </w:r>
      <w:r w:rsidR="00786C6A">
        <w:rPr>
          <w:rFonts w:eastAsiaTheme="minorEastAsia" w:hint="eastAsia"/>
          <w:noProof w:val="0"/>
        </w:rPr>
        <w:t>0</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C9047B" w:rsidRPr="00B8401F">
        <w:rPr>
          <w:noProof w:val="0"/>
          <w:sz w:val="32"/>
        </w:rPr>
        <w:t>20</w:t>
      </w:r>
      <w:r w:rsidR="00C9047B">
        <w:rPr>
          <w:noProof w:val="0"/>
          <w:sz w:val="32"/>
        </w:rPr>
        <w:t>25</w:t>
      </w:r>
      <w:r w:rsidR="00EB0CE9" w:rsidRPr="00B8401F">
        <w:rPr>
          <w:noProof w:val="0"/>
          <w:sz w:val="32"/>
        </w:rPr>
        <w:t>-</w:t>
      </w:r>
      <w:r w:rsidR="00B2242B">
        <w:rPr>
          <w:noProof w:val="0"/>
          <w:sz w:val="32"/>
        </w:rPr>
        <w:t>0</w:t>
      </w:r>
      <w:r w:rsidR="00B2242B">
        <w:rPr>
          <w:rFonts w:eastAsiaTheme="minorEastAsia"/>
          <w:noProof w:val="0"/>
          <w:sz w:val="32"/>
        </w:rPr>
        <w:t>9</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1EC628F"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786C6A" w:rsidRPr="00B8401F">
        <w:rPr>
          <w:rStyle w:val="ZGSM"/>
        </w:rPr>
        <w:t>1</w:t>
      </w:r>
      <w:r w:rsidR="00786C6A">
        <w:rPr>
          <w:rStyle w:val="ZGSM"/>
          <w:rFonts w:eastAsiaTheme="minorEastAsia" w:hint="eastAsia"/>
        </w:rPr>
        <w:t>9</w:t>
      </w:r>
      <w:r w:rsidRPr="00B8401F">
        <w:t>)</w:t>
      </w:r>
    </w:p>
    <w:p w14:paraId="259D4DF6" w14:textId="77777777" w:rsidR="00DA52A9" w:rsidRPr="00B8401F" w:rsidRDefault="00DA52A9">
      <w:pPr>
        <w:pStyle w:val="ZT"/>
        <w:framePr w:wrap="notBeside"/>
        <w:rPr>
          <w:sz w:val="28"/>
        </w:rPr>
      </w:pPr>
    </w:p>
    <w:bookmarkStart w:id="1" w:name="_MON_1684549432"/>
    <w:bookmarkEnd w:id="1"/>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9pt;height:75.9pt" o:ole="">
            <v:imagedata r:id="rId8" o:title=""/>
          </v:shape>
          <o:OLEObject Type="Embed" ProgID="Word.Picture.8" ShapeID="_x0000_i1025" DrawAspect="Content" ObjectID="_1820391442" r:id="rId9"/>
        </w:object>
      </w:r>
      <w:r w:rsidR="00DA52A9" w:rsidRPr="00B8401F">
        <w:rPr>
          <w:noProof w:val="0"/>
        </w:rPr>
        <w:tab/>
      </w:r>
      <w:r w:rsidR="00DA52A9" w:rsidRPr="00B8401F">
        <w:rPr>
          <w:noProof w:val="0"/>
        </w:rPr>
        <w:object w:dxaOrig="2551" w:dyaOrig="1300" w14:anchorId="49C29750">
          <v:shape id="_x0000_i1026" type="#_x0000_t75" style="width:129.1pt;height:68.1pt" o:ole="">
            <v:imagedata r:id="rId10" o:title=""/>
          </v:shape>
          <o:OLEObject Type="Embed" ProgID="Word.Picture.8" ShapeID="_x0000_i1026" DrawAspect="Content" ObjectID="_1820391443"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2"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2"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8D42DF0"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w:t>
      </w:r>
      <w:r w:rsidR="00C9047B">
        <w:rPr>
          <w:sz w:val="18"/>
        </w:rPr>
        <w:t>5</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3" w:name="copyrightaddon"/>
      <w:bookmarkEnd w:id="3"/>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2"/>
    <w:p w14:paraId="0420E49B" w14:textId="77777777" w:rsidR="00DA52A9" w:rsidRPr="00B8401F" w:rsidRDefault="00DA52A9">
      <w:pPr>
        <w:pStyle w:val="TT"/>
      </w:pPr>
      <w:r w:rsidRPr="00B8401F">
        <w:br w:type="page"/>
      </w:r>
      <w:r w:rsidRPr="00B8401F">
        <w:lastRenderedPageBreak/>
        <w:t>Contents</w:t>
      </w:r>
    </w:p>
    <w:p w14:paraId="0F0DEFB9" w14:textId="24E5EA6A" w:rsidR="00354D9E"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354D9E">
        <w:t>Foreword</w:t>
      </w:r>
      <w:r w:rsidR="00354D9E">
        <w:tab/>
      </w:r>
      <w:r w:rsidR="00354D9E">
        <w:fldChar w:fldCharType="begin" w:fldLock="1"/>
      </w:r>
      <w:r w:rsidR="00354D9E">
        <w:instrText xml:space="preserve"> PAGEREF _Toc209704744 \h </w:instrText>
      </w:r>
      <w:r w:rsidR="00354D9E">
        <w:fldChar w:fldCharType="separate"/>
      </w:r>
      <w:r w:rsidR="00354D9E">
        <w:t>8</w:t>
      </w:r>
      <w:r w:rsidR="00354D9E">
        <w:fldChar w:fldCharType="end"/>
      </w:r>
    </w:p>
    <w:p w14:paraId="24B2460E" w14:textId="7F35CD80" w:rsidR="00354D9E" w:rsidRDefault="00354D9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_Toc209704745 \h </w:instrText>
      </w:r>
      <w:r>
        <w:fldChar w:fldCharType="separate"/>
      </w:r>
      <w:r>
        <w:t>9</w:t>
      </w:r>
      <w:r>
        <w:fldChar w:fldCharType="end"/>
      </w:r>
    </w:p>
    <w:p w14:paraId="66364340" w14:textId="47B9A7EE" w:rsidR="00354D9E" w:rsidRDefault="00354D9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_Toc209704746 \h </w:instrText>
      </w:r>
      <w:r>
        <w:fldChar w:fldCharType="separate"/>
      </w:r>
      <w:r>
        <w:t>9</w:t>
      </w:r>
      <w:r>
        <w:fldChar w:fldCharType="end"/>
      </w:r>
    </w:p>
    <w:p w14:paraId="4ABEE8FB" w14:textId="29C40A1F" w:rsidR="00354D9E" w:rsidRDefault="00354D9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_Toc209704747 \h </w:instrText>
      </w:r>
      <w:r>
        <w:fldChar w:fldCharType="separate"/>
      </w:r>
      <w:r>
        <w:t>10</w:t>
      </w:r>
      <w:r>
        <w:fldChar w:fldCharType="end"/>
      </w:r>
    </w:p>
    <w:p w14:paraId="18FCD342" w14:textId="01244734" w:rsidR="00354D9E" w:rsidRDefault="00354D9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_Toc209704748 \h </w:instrText>
      </w:r>
      <w:r>
        <w:fldChar w:fldCharType="separate"/>
      </w:r>
      <w:r>
        <w:t>10</w:t>
      </w:r>
      <w:r>
        <w:fldChar w:fldCharType="end"/>
      </w:r>
    </w:p>
    <w:p w14:paraId="364137EF" w14:textId="25917105" w:rsidR="00354D9E" w:rsidRDefault="00354D9E">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_Toc209704749 \h </w:instrText>
      </w:r>
      <w:r>
        <w:fldChar w:fldCharType="separate"/>
      </w:r>
      <w:r>
        <w:t>13</w:t>
      </w:r>
      <w:r>
        <w:fldChar w:fldCharType="end"/>
      </w:r>
    </w:p>
    <w:p w14:paraId="7F0BA50F" w14:textId="1DC5423F" w:rsidR="00354D9E" w:rsidRDefault="00354D9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_Toc209704750 \h </w:instrText>
      </w:r>
      <w:r>
        <w:fldChar w:fldCharType="separate"/>
      </w:r>
      <w:r>
        <w:t>14</w:t>
      </w:r>
      <w:r>
        <w:fldChar w:fldCharType="end"/>
      </w:r>
    </w:p>
    <w:p w14:paraId="7CC83D76" w14:textId="7DBF08EF" w:rsidR="00354D9E" w:rsidRDefault="00354D9E">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_Toc209704751 \h </w:instrText>
      </w:r>
      <w:r>
        <w:fldChar w:fldCharType="separate"/>
      </w:r>
      <w:r>
        <w:t>15</w:t>
      </w:r>
      <w:r>
        <w:fldChar w:fldCharType="end"/>
      </w:r>
    </w:p>
    <w:p w14:paraId="28EAD260" w14:textId="749E6B57" w:rsidR="00354D9E" w:rsidRDefault="00354D9E">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_Toc209704752 \h </w:instrText>
      </w:r>
      <w:r>
        <w:fldChar w:fldCharType="separate"/>
      </w:r>
      <w:r>
        <w:t>15</w:t>
      </w:r>
      <w:r>
        <w:fldChar w:fldCharType="end"/>
      </w:r>
    </w:p>
    <w:p w14:paraId="5395861D" w14:textId="2C3574EA" w:rsidR="00354D9E" w:rsidRDefault="00354D9E">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_Toc209704753 \h </w:instrText>
      </w:r>
      <w:r>
        <w:fldChar w:fldCharType="separate"/>
      </w:r>
      <w:r>
        <w:t>15</w:t>
      </w:r>
      <w:r>
        <w:fldChar w:fldCharType="end"/>
      </w:r>
    </w:p>
    <w:p w14:paraId="2A46ED30" w14:textId="4F4F7F20" w:rsidR="00354D9E" w:rsidRDefault="00354D9E">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_Toc209704754 \h </w:instrText>
      </w:r>
      <w:r>
        <w:fldChar w:fldCharType="separate"/>
      </w:r>
      <w:r>
        <w:t>15</w:t>
      </w:r>
      <w:r>
        <w:fldChar w:fldCharType="end"/>
      </w:r>
    </w:p>
    <w:p w14:paraId="7E061E6E" w14:textId="48D3F0A4" w:rsidR="00354D9E" w:rsidRDefault="00354D9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_Toc209704755 \h </w:instrText>
      </w:r>
      <w:r>
        <w:fldChar w:fldCharType="separate"/>
      </w:r>
      <w:r>
        <w:t>16</w:t>
      </w:r>
      <w:r>
        <w:fldChar w:fldCharType="end"/>
      </w:r>
    </w:p>
    <w:p w14:paraId="4BCA538D" w14:textId="3BA06D5F" w:rsidR="00354D9E" w:rsidRDefault="00354D9E">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_Toc209704756 \h </w:instrText>
      </w:r>
      <w:r>
        <w:fldChar w:fldCharType="separate"/>
      </w:r>
      <w:r>
        <w:t>16</w:t>
      </w:r>
      <w:r>
        <w:fldChar w:fldCharType="end"/>
      </w:r>
    </w:p>
    <w:p w14:paraId="2BF43026" w14:textId="0E841748"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_Toc209704757 \h </w:instrText>
      </w:r>
      <w:r>
        <w:fldChar w:fldCharType="separate"/>
      </w:r>
      <w:r>
        <w:t>16</w:t>
      </w:r>
      <w:r>
        <w:fldChar w:fldCharType="end"/>
      </w:r>
    </w:p>
    <w:p w14:paraId="51E7F92C" w14:textId="066D682D"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_Toc209704758 \h </w:instrText>
      </w:r>
      <w:r>
        <w:fldChar w:fldCharType="separate"/>
      </w:r>
      <w:r>
        <w:t>17</w:t>
      </w:r>
      <w:r>
        <w:fldChar w:fldCharType="end"/>
      </w:r>
    </w:p>
    <w:p w14:paraId="4B4EDEE1" w14:textId="406E85C5"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_Toc209704759 \h </w:instrText>
      </w:r>
      <w:r>
        <w:fldChar w:fldCharType="separate"/>
      </w:r>
      <w:r>
        <w:t>19</w:t>
      </w:r>
      <w:r>
        <w:fldChar w:fldCharType="end"/>
      </w:r>
    </w:p>
    <w:p w14:paraId="2BC94C09" w14:textId="2C4AA633"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6.1.4</w:t>
      </w:r>
      <w:r>
        <w:rPr>
          <w:rFonts w:asciiTheme="minorHAnsi" w:eastAsiaTheme="minorEastAsia" w:hAnsiTheme="minorHAnsi" w:cstheme="minorBidi"/>
          <w:kern w:val="2"/>
          <w:sz w:val="24"/>
          <w:szCs w:val="24"/>
          <w14:ligatures w14:val="standardContextual"/>
        </w:rPr>
        <w:tab/>
      </w:r>
      <w:r w:rsidRPr="005F667E">
        <w:rPr>
          <w:rFonts w:eastAsia="Malgun Gothic"/>
        </w:rPr>
        <w:t>Protocol stacks of IAB</w:t>
      </w:r>
      <w:r>
        <w:tab/>
      </w:r>
      <w:r>
        <w:fldChar w:fldCharType="begin" w:fldLock="1"/>
      </w:r>
      <w:r>
        <w:instrText xml:space="preserve"> PAGEREF _Toc209704760 \h </w:instrText>
      </w:r>
      <w:r>
        <w:fldChar w:fldCharType="separate"/>
      </w:r>
      <w:r>
        <w:t>19</w:t>
      </w:r>
      <w:r>
        <w:fldChar w:fldCharType="end"/>
      </w:r>
    </w:p>
    <w:p w14:paraId="6476B721" w14:textId="35043684"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_Toc209704761 \h </w:instrText>
      </w:r>
      <w:r>
        <w:fldChar w:fldCharType="separate"/>
      </w:r>
      <w:r>
        <w:t>21</w:t>
      </w:r>
      <w:r>
        <w:fldChar w:fldCharType="end"/>
      </w:r>
    </w:p>
    <w:p w14:paraId="395C603B" w14:textId="54A7D9F3"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6.1.6</w:t>
      </w:r>
      <w:r>
        <w:rPr>
          <w:rFonts w:asciiTheme="minorHAnsi" w:eastAsiaTheme="minorEastAsia" w:hAnsiTheme="minorHAnsi" w:cstheme="minorBidi"/>
          <w:kern w:val="2"/>
          <w:sz w:val="24"/>
          <w:szCs w:val="24"/>
          <w14:ligatures w14:val="standardContextual"/>
        </w:rPr>
        <w:tab/>
      </w:r>
      <w:r w:rsidRPr="005F667E">
        <w:rPr>
          <w:rFonts w:eastAsia="Malgun Gothic"/>
        </w:rPr>
        <w:t>Protocol stacks of L2 UE-to-Network Relay</w:t>
      </w:r>
      <w:r>
        <w:tab/>
      </w:r>
      <w:r>
        <w:fldChar w:fldCharType="begin" w:fldLock="1"/>
      </w:r>
      <w:r>
        <w:instrText xml:space="preserve"> PAGEREF _Toc209704762 \h </w:instrText>
      </w:r>
      <w:r>
        <w:fldChar w:fldCharType="separate"/>
      </w:r>
      <w:r>
        <w:t>22</w:t>
      </w:r>
      <w:r>
        <w:fldChar w:fldCharType="end"/>
      </w:r>
    </w:p>
    <w:p w14:paraId="27E478D9" w14:textId="1999BCB5"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6.1.</w:t>
      </w:r>
      <w:r w:rsidRPr="005F667E">
        <w:rPr>
          <w:rFonts w:eastAsia="Malgun Gothic"/>
        </w:rPr>
        <w:t>7</w:t>
      </w:r>
      <w:r>
        <w:rPr>
          <w:rFonts w:asciiTheme="minorHAnsi" w:eastAsiaTheme="minorEastAsia" w:hAnsiTheme="minorHAnsi" w:cstheme="minorBidi"/>
          <w:kern w:val="2"/>
          <w:sz w:val="24"/>
          <w:szCs w:val="24"/>
          <w14:ligatures w14:val="standardContextual"/>
        </w:rPr>
        <w:tab/>
      </w:r>
      <w:r>
        <w:rPr>
          <w:lang w:eastAsia="ja-JP"/>
        </w:rPr>
        <w:t>Wireless Access Backhaul architecture</w:t>
      </w:r>
      <w:r>
        <w:tab/>
      </w:r>
      <w:r>
        <w:fldChar w:fldCharType="begin" w:fldLock="1"/>
      </w:r>
      <w:r>
        <w:instrText xml:space="preserve"> PAGEREF _Toc209704763 \h </w:instrText>
      </w:r>
      <w:r>
        <w:fldChar w:fldCharType="separate"/>
      </w:r>
      <w:r>
        <w:t>23</w:t>
      </w:r>
      <w:r>
        <w:fldChar w:fldCharType="end"/>
      </w:r>
    </w:p>
    <w:p w14:paraId="02FCE644" w14:textId="3F9F2943" w:rsidR="00354D9E" w:rsidRDefault="00354D9E">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_Toc209704764 \h </w:instrText>
      </w:r>
      <w:r>
        <w:fldChar w:fldCharType="separate"/>
      </w:r>
      <w:r>
        <w:t>25</w:t>
      </w:r>
      <w:r>
        <w:fldChar w:fldCharType="end"/>
      </w:r>
    </w:p>
    <w:p w14:paraId="3B1A727B" w14:textId="6250D436"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_Toc209704765 \h </w:instrText>
      </w:r>
      <w:r>
        <w:fldChar w:fldCharType="separate"/>
      </w:r>
      <w:r>
        <w:t>25</w:t>
      </w:r>
      <w:r>
        <w:fldChar w:fldCharType="end"/>
      </w:r>
    </w:p>
    <w:p w14:paraId="00A69FDF" w14:textId="1B00F292"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6.2.2</w:t>
      </w:r>
      <w:r>
        <w:rPr>
          <w:rFonts w:asciiTheme="minorHAnsi" w:eastAsiaTheme="minorEastAsia" w:hAnsiTheme="minorHAnsi" w:cstheme="minorBidi"/>
          <w:kern w:val="2"/>
          <w:sz w:val="24"/>
          <w:szCs w:val="24"/>
          <w14:ligatures w14:val="standardContextual"/>
        </w:rPr>
        <w:tab/>
      </w:r>
      <w:r>
        <w:rPr>
          <w:lang w:eastAsia="ja-JP"/>
        </w:rPr>
        <w:t>gNB-DU ID</w:t>
      </w:r>
      <w:r>
        <w:tab/>
      </w:r>
      <w:r>
        <w:fldChar w:fldCharType="begin" w:fldLock="1"/>
      </w:r>
      <w:r>
        <w:instrText xml:space="preserve"> PAGEREF _Toc209704766 \h </w:instrText>
      </w:r>
      <w:r>
        <w:fldChar w:fldCharType="separate"/>
      </w:r>
      <w:r>
        <w:t>28</w:t>
      </w:r>
      <w:r>
        <w:fldChar w:fldCharType="end"/>
      </w:r>
    </w:p>
    <w:p w14:paraId="134FE78F" w14:textId="0E8BCE8F"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6.2.3</w:t>
      </w:r>
      <w:r>
        <w:rPr>
          <w:rFonts w:asciiTheme="minorHAnsi" w:eastAsiaTheme="minorEastAsia" w:hAnsiTheme="minorHAnsi" w:cstheme="minorBidi"/>
          <w:kern w:val="2"/>
          <w:sz w:val="24"/>
          <w:szCs w:val="24"/>
          <w14:ligatures w14:val="standardContextual"/>
        </w:rPr>
        <w:tab/>
      </w:r>
      <w:r>
        <w:rPr>
          <w:lang w:eastAsia="ja-JP"/>
        </w:rPr>
        <w:t>ng-eNB-DU ID</w:t>
      </w:r>
      <w:r>
        <w:tab/>
      </w:r>
      <w:r>
        <w:fldChar w:fldCharType="begin" w:fldLock="1"/>
      </w:r>
      <w:r>
        <w:instrText xml:space="preserve"> PAGEREF _Toc209704767 \h </w:instrText>
      </w:r>
      <w:r>
        <w:fldChar w:fldCharType="separate"/>
      </w:r>
      <w:r>
        <w:t>28</w:t>
      </w:r>
      <w:r>
        <w:fldChar w:fldCharType="end"/>
      </w:r>
    </w:p>
    <w:p w14:paraId="7B731F9B" w14:textId="5B2A2EF1"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_Toc209704768 \h </w:instrText>
      </w:r>
      <w:r>
        <w:fldChar w:fldCharType="separate"/>
      </w:r>
      <w:r>
        <w:t>28</w:t>
      </w:r>
      <w:r>
        <w:fldChar w:fldCharType="end"/>
      </w:r>
    </w:p>
    <w:p w14:paraId="0A906DAB" w14:textId="4D9A84DC"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_Toc209704769 \h </w:instrText>
      </w:r>
      <w:r>
        <w:fldChar w:fldCharType="separate"/>
      </w:r>
      <w:r>
        <w:t>28</w:t>
      </w:r>
      <w:r>
        <w:fldChar w:fldCharType="end"/>
      </w:r>
    </w:p>
    <w:p w14:paraId="61CBE7A6" w14:textId="437E33D3" w:rsidR="00354D9E" w:rsidRDefault="00354D9E">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_Toc209704770 \h </w:instrText>
      </w:r>
      <w:r>
        <w:fldChar w:fldCharType="separate"/>
      </w:r>
      <w:r>
        <w:t>28</w:t>
      </w:r>
      <w:r>
        <w:fldChar w:fldCharType="end"/>
      </w:r>
    </w:p>
    <w:p w14:paraId="6682C3CA" w14:textId="4BE28A4A" w:rsidR="00354D9E" w:rsidRDefault="00354D9E">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_Toc209704771 \h </w:instrText>
      </w:r>
      <w:r>
        <w:fldChar w:fldCharType="separate"/>
      </w:r>
      <w:r>
        <w:t>29</w:t>
      </w:r>
      <w:r>
        <w:fldChar w:fldCharType="end"/>
      </w:r>
    </w:p>
    <w:p w14:paraId="419DF938" w14:textId="4A9A1C1F" w:rsidR="00354D9E" w:rsidRDefault="00354D9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_Toc209704772 \h </w:instrText>
      </w:r>
      <w:r>
        <w:fldChar w:fldCharType="separate"/>
      </w:r>
      <w:r>
        <w:t>30</w:t>
      </w:r>
      <w:r>
        <w:fldChar w:fldCharType="end"/>
      </w:r>
    </w:p>
    <w:p w14:paraId="646EB534" w14:textId="46F795DC" w:rsidR="00354D9E" w:rsidRDefault="00354D9E">
      <w:pPr>
        <w:pStyle w:val="TOC2"/>
        <w:rPr>
          <w:rFonts w:asciiTheme="minorHAnsi" w:eastAsiaTheme="minorEastAsia" w:hAnsiTheme="minorHAnsi" w:cstheme="minorBidi"/>
          <w:kern w:val="2"/>
          <w:sz w:val="24"/>
          <w:szCs w:val="24"/>
          <w14:ligatures w14:val="standardContextual"/>
        </w:rPr>
      </w:pPr>
      <w:r>
        <w:t>6.</w:t>
      </w:r>
      <w:r w:rsidRPr="005F667E">
        <w:rPr>
          <w:rFonts w:eastAsiaTheme="minorEastAsia"/>
        </w:rPr>
        <w:t>6</w:t>
      </w:r>
      <w:r>
        <w:rPr>
          <w:rFonts w:asciiTheme="minorHAnsi" w:eastAsiaTheme="minorEastAsia" w:hAnsiTheme="minorHAnsi" w:cstheme="minorBidi"/>
          <w:kern w:val="2"/>
          <w:sz w:val="24"/>
          <w:szCs w:val="24"/>
          <w14:ligatures w14:val="standardContextual"/>
        </w:rPr>
        <w:tab/>
      </w:r>
      <w:r w:rsidRPr="005F667E">
        <w:rPr>
          <w:rFonts w:eastAsiaTheme="minorEastAsia"/>
          <w:lang w:eastAsia="zh-CN"/>
        </w:rPr>
        <w:t>A-IoT related contexts</w:t>
      </w:r>
      <w:r>
        <w:t xml:space="preserve"> in an NG-RAN Node</w:t>
      </w:r>
      <w:r>
        <w:tab/>
      </w:r>
      <w:r>
        <w:fldChar w:fldCharType="begin" w:fldLock="1"/>
      </w:r>
      <w:r>
        <w:instrText xml:space="preserve"> PAGEREF _Toc209704773 \h </w:instrText>
      </w:r>
      <w:r>
        <w:fldChar w:fldCharType="separate"/>
      </w:r>
      <w:r>
        <w:t>31</w:t>
      </w:r>
      <w:r>
        <w:fldChar w:fldCharType="end"/>
      </w:r>
    </w:p>
    <w:p w14:paraId="062A8042" w14:textId="72EC8383" w:rsidR="00354D9E" w:rsidRDefault="00354D9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_Toc209704774 \h </w:instrText>
      </w:r>
      <w:r>
        <w:fldChar w:fldCharType="separate"/>
      </w:r>
      <w:r>
        <w:t>31</w:t>
      </w:r>
      <w:r>
        <w:fldChar w:fldCharType="end"/>
      </w:r>
    </w:p>
    <w:p w14:paraId="27871AD3" w14:textId="602AF9F6" w:rsidR="00354D9E" w:rsidRDefault="00354D9E">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_Toc209704775 \h </w:instrText>
      </w:r>
      <w:r>
        <w:fldChar w:fldCharType="separate"/>
      </w:r>
      <w:r>
        <w:t>31</w:t>
      </w:r>
      <w:r>
        <w:fldChar w:fldCharType="end"/>
      </w:r>
    </w:p>
    <w:p w14:paraId="051CE8FF" w14:textId="628CE025" w:rsidR="00354D9E" w:rsidRDefault="00354D9E">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_Toc209704776 \h </w:instrText>
      </w:r>
      <w:r>
        <w:fldChar w:fldCharType="separate"/>
      </w:r>
      <w:r>
        <w:t>31</w:t>
      </w:r>
      <w:r>
        <w:fldChar w:fldCharType="end"/>
      </w:r>
    </w:p>
    <w:p w14:paraId="41233808" w14:textId="302D10E5" w:rsidR="00354D9E" w:rsidRDefault="00354D9E">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_Toc209704777 \h </w:instrText>
      </w:r>
      <w:r>
        <w:fldChar w:fldCharType="separate"/>
      </w:r>
      <w:r>
        <w:t>31</w:t>
      </w:r>
      <w:r>
        <w:fldChar w:fldCharType="end"/>
      </w:r>
    </w:p>
    <w:p w14:paraId="7F2969FD" w14:textId="028801CF" w:rsidR="00354D9E" w:rsidRDefault="00354D9E">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5F667E">
        <w:rPr>
          <w:lang w:val="en-US" w:eastAsia="zh-CN"/>
        </w:rPr>
        <w:t>Cross-Link Interference Management</w:t>
      </w:r>
      <w:r>
        <w:tab/>
      </w:r>
      <w:r>
        <w:fldChar w:fldCharType="begin" w:fldLock="1"/>
      </w:r>
      <w:r>
        <w:instrText xml:space="preserve"> PAGEREF _Toc209704778 \h </w:instrText>
      </w:r>
      <w:r>
        <w:fldChar w:fldCharType="separate"/>
      </w:r>
      <w:r>
        <w:t>32</w:t>
      </w:r>
      <w:r>
        <w:fldChar w:fldCharType="end"/>
      </w:r>
    </w:p>
    <w:p w14:paraId="72D3FC01" w14:textId="1ABEEC75" w:rsidR="00354D9E" w:rsidRDefault="00354D9E">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_Toc209704779 \h </w:instrText>
      </w:r>
      <w:r>
        <w:fldChar w:fldCharType="separate"/>
      </w:r>
      <w:r>
        <w:t>32</w:t>
      </w:r>
      <w:r>
        <w:fldChar w:fldCharType="end"/>
      </w:r>
    </w:p>
    <w:p w14:paraId="49779E2F" w14:textId="7BF8F3FF" w:rsidR="00354D9E" w:rsidRDefault="00354D9E">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_Toc209704780 \h </w:instrText>
      </w:r>
      <w:r>
        <w:fldChar w:fldCharType="separate"/>
      </w:r>
      <w:r>
        <w:t>32</w:t>
      </w:r>
      <w:r>
        <w:fldChar w:fldCharType="end"/>
      </w:r>
    </w:p>
    <w:p w14:paraId="0CFC599A" w14:textId="04B51DEC" w:rsidR="00354D9E" w:rsidRDefault="00354D9E">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5F667E">
        <w:rPr>
          <w:lang w:val="en-US" w:eastAsia="zh-CN"/>
        </w:rPr>
        <w:t>Positioning</w:t>
      </w:r>
      <w:r>
        <w:tab/>
      </w:r>
      <w:r>
        <w:fldChar w:fldCharType="begin" w:fldLock="1"/>
      </w:r>
      <w:r>
        <w:instrText xml:space="preserve"> PAGEREF _Toc209704781 \h </w:instrText>
      </w:r>
      <w:r>
        <w:fldChar w:fldCharType="separate"/>
      </w:r>
      <w:r>
        <w:t>32</w:t>
      </w:r>
      <w:r>
        <w:fldChar w:fldCharType="end"/>
      </w:r>
    </w:p>
    <w:p w14:paraId="48062B55" w14:textId="2C73DB59" w:rsidR="00354D9E" w:rsidRDefault="00354D9E">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_Toc209704782 \h </w:instrText>
      </w:r>
      <w:r>
        <w:fldChar w:fldCharType="separate"/>
      </w:r>
      <w:r>
        <w:t>32</w:t>
      </w:r>
      <w:r>
        <w:fldChar w:fldCharType="end"/>
      </w:r>
    </w:p>
    <w:p w14:paraId="2FB9332C" w14:textId="283AD0BD" w:rsidR="00354D9E" w:rsidRDefault="00354D9E">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_Toc209704783 \h </w:instrText>
      </w:r>
      <w:r>
        <w:fldChar w:fldCharType="separate"/>
      </w:r>
      <w:r>
        <w:t>33</w:t>
      </w:r>
      <w:r>
        <w:fldChar w:fldCharType="end"/>
      </w:r>
    </w:p>
    <w:p w14:paraId="6EECE9E9" w14:textId="4720CEC2" w:rsidR="00354D9E" w:rsidRDefault="00354D9E">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_Toc209704784 \h </w:instrText>
      </w:r>
      <w:r>
        <w:fldChar w:fldCharType="separate"/>
      </w:r>
      <w:r>
        <w:t>33</w:t>
      </w:r>
      <w:r>
        <w:fldChar w:fldCharType="end"/>
      </w:r>
    </w:p>
    <w:p w14:paraId="11D68210" w14:textId="760265C8" w:rsidR="00354D9E" w:rsidRDefault="00354D9E">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_Toc209704785 \h </w:instrText>
      </w:r>
      <w:r>
        <w:fldChar w:fldCharType="separate"/>
      </w:r>
      <w:r>
        <w:t>33</w:t>
      </w:r>
      <w:r>
        <w:fldChar w:fldCharType="end"/>
      </w:r>
    </w:p>
    <w:p w14:paraId="6D48615F" w14:textId="2381DDDC" w:rsidR="00354D9E" w:rsidRDefault="00354D9E">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_Toc209704786 \h </w:instrText>
      </w:r>
      <w:r>
        <w:fldChar w:fldCharType="separate"/>
      </w:r>
      <w:r>
        <w:t>33</w:t>
      </w:r>
      <w:r>
        <w:fldChar w:fldCharType="end"/>
      </w:r>
    </w:p>
    <w:p w14:paraId="0CCC773F" w14:textId="67629125" w:rsidR="00354D9E" w:rsidRDefault="00354D9E">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_Toc209704787 \h </w:instrText>
      </w:r>
      <w:r>
        <w:fldChar w:fldCharType="separate"/>
      </w:r>
      <w:r>
        <w:t>33</w:t>
      </w:r>
      <w:r>
        <w:fldChar w:fldCharType="end"/>
      </w:r>
    </w:p>
    <w:p w14:paraId="1B075793" w14:textId="504896E2" w:rsidR="00354D9E" w:rsidRDefault="00354D9E">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_Toc209704788 \h </w:instrText>
      </w:r>
      <w:r>
        <w:fldChar w:fldCharType="separate"/>
      </w:r>
      <w:r>
        <w:t>33</w:t>
      </w:r>
      <w:r>
        <w:fldChar w:fldCharType="end"/>
      </w:r>
    </w:p>
    <w:p w14:paraId="03B751E9" w14:textId="7406909C" w:rsidR="00354D9E" w:rsidRDefault="00354D9E">
      <w:pPr>
        <w:pStyle w:val="TOC3"/>
        <w:rPr>
          <w:rFonts w:asciiTheme="minorHAnsi" w:eastAsiaTheme="minorEastAsia" w:hAnsiTheme="minorHAnsi" w:cstheme="minorBidi"/>
          <w:kern w:val="2"/>
          <w:sz w:val="24"/>
          <w:szCs w:val="24"/>
          <w14:ligatures w14:val="standardContextual"/>
        </w:rPr>
      </w:pPr>
      <w:r>
        <w:t>7.7.</w:t>
      </w:r>
      <w:r w:rsidRPr="005F667E">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_Toc209704789 \h </w:instrText>
      </w:r>
      <w:r>
        <w:fldChar w:fldCharType="separate"/>
      </w:r>
      <w:r>
        <w:t>34</w:t>
      </w:r>
      <w:r>
        <w:fldChar w:fldCharType="end"/>
      </w:r>
    </w:p>
    <w:p w14:paraId="2ACE1144" w14:textId="3B25A0D9" w:rsidR="00354D9E" w:rsidRDefault="00354D9E">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_Toc209704790 \h </w:instrText>
      </w:r>
      <w:r>
        <w:fldChar w:fldCharType="separate"/>
      </w:r>
      <w:r>
        <w:t>34</w:t>
      </w:r>
      <w:r>
        <w:fldChar w:fldCharType="end"/>
      </w:r>
    </w:p>
    <w:p w14:paraId="3E792B54" w14:textId="4FCFEC2E" w:rsidR="00354D9E" w:rsidRDefault="00354D9E">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_Toc209704791 \h </w:instrText>
      </w:r>
      <w:r>
        <w:fldChar w:fldCharType="separate"/>
      </w:r>
      <w:r>
        <w:t>34</w:t>
      </w:r>
      <w:r>
        <w:fldChar w:fldCharType="end"/>
      </w:r>
    </w:p>
    <w:p w14:paraId="4980163F" w14:textId="1F51A125"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_Toc209704792 \h </w:instrText>
      </w:r>
      <w:r>
        <w:fldChar w:fldCharType="separate"/>
      </w:r>
      <w:r>
        <w:t>34</w:t>
      </w:r>
      <w:r>
        <w:fldChar w:fldCharType="end"/>
      </w:r>
    </w:p>
    <w:p w14:paraId="51E25BD5" w14:textId="2500BE1B" w:rsidR="00354D9E" w:rsidRDefault="00354D9E">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_Toc209704793 \h </w:instrText>
      </w:r>
      <w:r>
        <w:fldChar w:fldCharType="separate"/>
      </w:r>
      <w:r>
        <w:t>34</w:t>
      </w:r>
      <w:r>
        <w:fldChar w:fldCharType="end"/>
      </w:r>
    </w:p>
    <w:p w14:paraId="73E9D843" w14:textId="4D58DA07" w:rsidR="00354D9E" w:rsidRDefault="00354D9E">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_Toc209704794 \h </w:instrText>
      </w:r>
      <w:r>
        <w:fldChar w:fldCharType="separate"/>
      </w:r>
      <w:r>
        <w:t>35</w:t>
      </w:r>
      <w:r>
        <w:fldChar w:fldCharType="end"/>
      </w:r>
    </w:p>
    <w:p w14:paraId="6D1A7308" w14:textId="7BEC97A5" w:rsidR="00354D9E" w:rsidRDefault="00354D9E">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_Toc209704795 \h </w:instrText>
      </w:r>
      <w:r>
        <w:fldChar w:fldCharType="separate"/>
      </w:r>
      <w:r>
        <w:t>35</w:t>
      </w:r>
      <w:r>
        <w:fldChar w:fldCharType="end"/>
      </w:r>
    </w:p>
    <w:p w14:paraId="2ABBDAF1" w14:textId="32F6BA4F" w:rsidR="00354D9E" w:rsidRDefault="00354D9E">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_Toc209704796 \h </w:instrText>
      </w:r>
      <w:r>
        <w:fldChar w:fldCharType="separate"/>
      </w:r>
      <w:r>
        <w:t>35</w:t>
      </w:r>
      <w:r>
        <w:fldChar w:fldCharType="end"/>
      </w:r>
    </w:p>
    <w:p w14:paraId="03CB0BB9" w14:textId="0DF5DD4D"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t>7.</w:t>
      </w:r>
      <w:r>
        <w:rPr>
          <w:lang w:eastAsia="zh-CN"/>
        </w:rPr>
        <w:t>11</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_Toc209704797 \h </w:instrText>
      </w:r>
      <w:r>
        <w:fldChar w:fldCharType="separate"/>
      </w:r>
      <w:r>
        <w:t>35</w:t>
      </w:r>
      <w:r>
        <w:fldChar w:fldCharType="end"/>
      </w:r>
    </w:p>
    <w:p w14:paraId="1F8D6637" w14:textId="6889E2D2" w:rsidR="00354D9E" w:rsidRDefault="00354D9E">
      <w:pPr>
        <w:pStyle w:val="TOC3"/>
        <w:rPr>
          <w:rFonts w:asciiTheme="minorHAnsi" w:eastAsiaTheme="minorEastAsia" w:hAnsiTheme="minorHAnsi" w:cstheme="minorBidi"/>
          <w:kern w:val="2"/>
          <w:sz w:val="24"/>
          <w:szCs w:val="24"/>
          <w14:ligatures w14:val="standardContextual"/>
        </w:rPr>
      </w:pPr>
      <w:r>
        <w:rPr>
          <w:lang w:eastAsia="ja-JP"/>
        </w:rPr>
        <w:lastRenderedPageBreak/>
        <w:t>7.</w:t>
      </w:r>
      <w:r>
        <w:rPr>
          <w:lang w:eastAsia="zh-CN"/>
        </w:rPr>
        <w:t>11</w:t>
      </w:r>
      <w:r>
        <w:rPr>
          <w:lang w:eastAsia="ja-JP"/>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OAM requirements</w:t>
      </w:r>
      <w:r>
        <w:tab/>
      </w:r>
      <w:r>
        <w:fldChar w:fldCharType="begin" w:fldLock="1"/>
      </w:r>
      <w:r>
        <w:instrText xml:space="preserve"> PAGEREF _Toc209704798 \h </w:instrText>
      </w:r>
      <w:r>
        <w:fldChar w:fldCharType="separate"/>
      </w:r>
      <w:r>
        <w:t>35</w:t>
      </w:r>
      <w:r>
        <w:fldChar w:fldCharType="end"/>
      </w:r>
    </w:p>
    <w:p w14:paraId="0E9713B1" w14:textId="0D17D84B" w:rsidR="00354D9E" w:rsidRDefault="00354D9E">
      <w:pPr>
        <w:pStyle w:val="TOC3"/>
        <w:rPr>
          <w:rFonts w:asciiTheme="minorHAnsi" w:eastAsiaTheme="minorEastAsia" w:hAnsiTheme="minorHAnsi" w:cstheme="minorBidi"/>
          <w:kern w:val="2"/>
          <w:sz w:val="24"/>
          <w:szCs w:val="24"/>
          <w14:ligatures w14:val="standardContextual"/>
        </w:rPr>
      </w:pPr>
      <w:r>
        <w:t>7.11.</w:t>
      </w:r>
      <w:r w:rsidRPr="005F667E">
        <w:rPr>
          <w:rFonts w:eastAsiaTheme="minorEastAsia"/>
        </w:rPr>
        <w:t>3</w:t>
      </w:r>
      <w:r>
        <w:rPr>
          <w:rFonts w:asciiTheme="minorHAnsi" w:eastAsiaTheme="minorEastAsia" w:hAnsiTheme="minorHAnsi" w:cstheme="minorBidi"/>
          <w:kern w:val="2"/>
          <w:sz w:val="24"/>
          <w:szCs w:val="24"/>
          <w14:ligatures w14:val="standardContextual"/>
        </w:rPr>
        <w:tab/>
      </w:r>
      <w:r>
        <w:t>Data Collection and Reporting</w:t>
      </w:r>
      <w:r>
        <w:tab/>
      </w:r>
      <w:r>
        <w:fldChar w:fldCharType="begin" w:fldLock="1"/>
      </w:r>
      <w:r>
        <w:instrText xml:space="preserve"> PAGEREF _Toc209704799 \h </w:instrText>
      </w:r>
      <w:r>
        <w:fldChar w:fldCharType="separate"/>
      </w:r>
      <w:r>
        <w:t>35</w:t>
      </w:r>
      <w:r>
        <w:fldChar w:fldCharType="end"/>
      </w:r>
    </w:p>
    <w:p w14:paraId="54DB1A42" w14:textId="09E4FBCE" w:rsidR="00354D9E" w:rsidRDefault="00354D9E">
      <w:pPr>
        <w:pStyle w:val="TOC2"/>
        <w:rPr>
          <w:rFonts w:asciiTheme="minorHAnsi" w:eastAsiaTheme="minorEastAsia" w:hAnsiTheme="minorHAnsi" w:cstheme="minorBidi"/>
          <w:kern w:val="2"/>
          <w:sz w:val="24"/>
          <w:szCs w:val="24"/>
          <w14:ligatures w14:val="standardContextual"/>
        </w:rPr>
      </w:pPr>
      <w:r>
        <w:t>7.</w:t>
      </w:r>
      <w:r w:rsidRPr="005F667E">
        <w:rPr>
          <w:rFonts w:eastAsiaTheme="minorEastAsia"/>
        </w:rPr>
        <w:t>12</w:t>
      </w:r>
      <w:r>
        <w:rPr>
          <w:rFonts w:asciiTheme="minorHAnsi" w:eastAsiaTheme="minorEastAsia" w:hAnsiTheme="minorHAnsi" w:cstheme="minorBidi"/>
          <w:kern w:val="2"/>
          <w:sz w:val="24"/>
          <w:szCs w:val="24"/>
          <w14:ligatures w14:val="standardContextual"/>
        </w:rPr>
        <w:tab/>
      </w:r>
      <w:r>
        <w:t>MRO support for LTM</w:t>
      </w:r>
      <w:r>
        <w:tab/>
      </w:r>
      <w:r>
        <w:fldChar w:fldCharType="begin" w:fldLock="1"/>
      </w:r>
      <w:r>
        <w:instrText xml:space="preserve"> PAGEREF _Toc209704800 \h </w:instrText>
      </w:r>
      <w:r>
        <w:fldChar w:fldCharType="separate"/>
      </w:r>
      <w:r>
        <w:t>36</w:t>
      </w:r>
      <w:r>
        <w:fldChar w:fldCharType="end"/>
      </w:r>
    </w:p>
    <w:p w14:paraId="748B2F37" w14:textId="0AFE313A" w:rsidR="00354D9E" w:rsidRDefault="00354D9E">
      <w:pPr>
        <w:pStyle w:val="TOC2"/>
        <w:rPr>
          <w:rFonts w:asciiTheme="minorHAnsi" w:eastAsiaTheme="minorEastAsia" w:hAnsiTheme="minorHAnsi" w:cstheme="minorBidi"/>
          <w:kern w:val="2"/>
          <w:sz w:val="24"/>
          <w:szCs w:val="24"/>
          <w14:ligatures w14:val="standardContextual"/>
        </w:rPr>
      </w:pPr>
      <w:r>
        <w:rPr>
          <w:lang w:eastAsia="zh-CN"/>
        </w:rPr>
        <w:t>7.</w:t>
      </w:r>
      <w:r w:rsidRPr="005F667E">
        <w:rPr>
          <w:rFonts w:eastAsia="Malgun Gothic"/>
        </w:rPr>
        <w:t>13</w:t>
      </w:r>
      <w:r>
        <w:rPr>
          <w:rFonts w:asciiTheme="minorHAnsi" w:eastAsiaTheme="minorEastAsia" w:hAnsiTheme="minorHAnsi" w:cstheme="minorBidi"/>
          <w:kern w:val="2"/>
          <w:sz w:val="24"/>
          <w:szCs w:val="24"/>
          <w14:ligatures w14:val="standardContextual"/>
        </w:rPr>
        <w:tab/>
      </w:r>
      <w:r>
        <w:rPr>
          <w:lang w:eastAsia="zh-CN"/>
        </w:rPr>
        <w:t>Support of AI/ML for NR Air Interface</w:t>
      </w:r>
      <w:r>
        <w:tab/>
      </w:r>
      <w:r>
        <w:fldChar w:fldCharType="begin" w:fldLock="1"/>
      </w:r>
      <w:r>
        <w:instrText xml:space="preserve"> PAGEREF _Toc209704801 \h </w:instrText>
      </w:r>
      <w:r>
        <w:fldChar w:fldCharType="separate"/>
      </w:r>
      <w:r>
        <w:t>36</w:t>
      </w:r>
      <w:r>
        <w:fldChar w:fldCharType="end"/>
      </w:r>
    </w:p>
    <w:p w14:paraId="1A9F37A3" w14:textId="794FBBBA" w:rsidR="00354D9E" w:rsidRDefault="00354D9E">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_Toc209704802 \h </w:instrText>
      </w:r>
      <w:r>
        <w:fldChar w:fldCharType="separate"/>
      </w:r>
      <w:r>
        <w:t>36</w:t>
      </w:r>
      <w:r>
        <w:fldChar w:fldCharType="end"/>
      </w:r>
    </w:p>
    <w:p w14:paraId="692615FE" w14:textId="2AB53FE4" w:rsidR="00354D9E" w:rsidRDefault="00354D9E">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_Toc209704803 \h </w:instrText>
      </w:r>
      <w:r>
        <w:fldChar w:fldCharType="separate"/>
      </w:r>
      <w:r>
        <w:t>36</w:t>
      </w:r>
      <w:r>
        <w:fldChar w:fldCharType="end"/>
      </w:r>
    </w:p>
    <w:p w14:paraId="7526B0CC" w14:textId="4A014935" w:rsidR="00354D9E" w:rsidRDefault="00354D9E">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_Toc209704804 \h </w:instrText>
      </w:r>
      <w:r>
        <w:fldChar w:fldCharType="separate"/>
      </w:r>
      <w:r>
        <w:t>38</w:t>
      </w:r>
      <w:r>
        <w:fldChar w:fldCharType="end"/>
      </w:r>
    </w:p>
    <w:p w14:paraId="68598827" w14:textId="0D53F2A2" w:rsidR="00354D9E" w:rsidRDefault="00354D9E">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_Toc209704805 \h </w:instrText>
      </w:r>
      <w:r>
        <w:fldChar w:fldCharType="separate"/>
      </w:r>
      <w:r>
        <w:t>38</w:t>
      </w:r>
      <w:r>
        <w:fldChar w:fldCharType="end"/>
      </w:r>
    </w:p>
    <w:p w14:paraId="4DC93EB9" w14:textId="7656583B" w:rsidR="00354D9E" w:rsidRDefault="00354D9E">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_Toc209704806 \h </w:instrText>
      </w:r>
      <w:r>
        <w:fldChar w:fldCharType="separate"/>
      </w:r>
      <w:r>
        <w:t>38</w:t>
      </w:r>
      <w:r>
        <w:fldChar w:fldCharType="end"/>
      </w:r>
    </w:p>
    <w:p w14:paraId="3C781107" w14:textId="017969B0" w:rsidR="00354D9E" w:rsidRDefault="00354D9E">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_Toc209704807 \h </w:instrText>
      </w:r>
      <w:r>
        <w:fldChar w:fldCharType="separate"/>
      </w:r>
      <w:r>
        <w:t>39</w:t>
      </w:r>
      <w:r>
        <w:fldChar w:fldCharType="end"/>
      </w:r>
    </w:p>
    <w:p w14:paraId="653220DE" w14:textId="68AB18A7" w:rsidR="00354D9E" w:rsidRDefault="00354D9E">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_Toc209704808 \h </w:instrText>
      </w:r>
      <w:r>
        <w:fldChar w:fldCharType="separate"/>
      </w:r>
      <w:r>
        <w:t>40</w:t>
      </w:r>
      <w:r>
        <w:fldChar w:fldCharType="end"/>
      </w:r>
    </w:p>
    <w:p w14:paraId="4F23D0FF" w14:textId="7E93B065" w:rsidR="00354D9E" w:rsidRDefault="00354D9E">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 xml:space="preserve">Intra-gNB-DU </w:t>
      </w:r>
      <w:r w:rsidRPr="005F667E">
        <w:rPr>
          <w:lang w:val="sv-SE"/>
        </w:rPr>
        <w:t>LTM</w:t>
      </w:r>
      <w:r>
        <w:tab/>
      </w:r>
      <w:r>
        <w:fldChar w:fldCharType="begin" w:fldLock="1"/>
      </w:r>
      <w:r>
        <w:instrText xml:space="preserve"> PAGEREF _Toc209704809 \h </w:instrText>
      </w:r>
      <w:r>
        <w:fldChar w:fldCharType="separate"/>
      </w:r>
      <w:r>
        <w:t>41</w:t>
      </w:r>
      <w:r>
        <w:fldChar w:fldCharType="end"/>
      </w:r>
    </w:p>
    <w:p w14:paraId="2C159324" w14:textId="5D726043" w:rsidR="00354D9E" w:rsidRDefault="00354D9E">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Inter-gNB-DU LTM</w:t>
      </w:r>
      <w:r>
        <w:tab/>
      </w:r>
      <w:r>
        <w:fldChar w:fldCharType="begin" w:fldLock="1"/>
      </w:r>
      <w:r>
        <w:instrText xml:space="preserve"> PAGEREF _Toc209704810 \h </w:instrText>
      </w:r>
      <w:r>
        <w:fldChar w:fldCharType="separate"/>
      </w:r>
      <w:r>
        <w:t>44</w:t>
      </w:r>
      <w:r>
        <w:fldChar w:fldCharType="end"/>
      </w:r>
    </w:p>
    <w:p w14:paraId="52BA9103" w14:textId="4B9BB6D6" w:rsidR="00354D9E" w:rsidRDefault="00354D9E">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_Toc209704811 \h </w:instrText>
      </w:r>
      <w:r>
        <w:fldChar w:fldCharType="separate"/>
      </w:r>
      <w:r>
        <w:t>47</w:t>
      </w:r>
      <w:r>
        <w:fldChar w:fldCharType="end"/>
      </w:r>
    </w:p>
    <w:p w14:paraId="5A59FE20" w14:textId="44520FA4" w:rsidR="00354D9E" w:rsidRDefault="00354D9E">
      <w:pPr>
        <w:pStyle w:val="TOC4"/>
        <w:rPr>
          <w:rFonts w:asciiTheme="minorHAnsi" w:eastAsiaTheme="minorEastAsia" w:hAnsiTheme="minorHAnsi" w:cstheme="minorBidi"/>
          <w:kern w:val="2"/>
          <w:sz w:val="24"/>
          <w:szCs w:val="24"/>
          <w14:ligatures w14:val="standardContextual"/>
        </w:rPr>
      </w:pPr>
      <w:r w:rsidRPr="005F667E">
        <w:rPr>
          <w:lang w:val="fr-FR"/>
        </w:rPr>
        <w:t>8.2.1.</w:t>
      </w:r>
      <w:r w:rsidRPr="005F667E">
        <w:rPr>
          <w:rFonts w:eastAsia="Malgun Gothic"/>
          <w:lang w:val="fr-FR"/>
        </w:rPr>
        <w:t>7</w:t>
      </w:r>
      <w:r>
        <w:rPr>
          <w:rFonts w:asciiTheme="minorHAnsi" w:eastAsiaTheme="minorEastAsia" w:hAnsiTheme="minorHAnsi" w:cstheme="minorBidi"/>
          <w:kern w:val="2"/>
          <w:sz w:val="24"/>
          <w:szCs w:val="24"/>
          <w14:ligatures w14:val="standardContextual"/>
        </w:rPr>
        <w:tab/>
      </w:r>
      <w:r w:rsidRPr="005F667E">
        <w:rPr>
          <w:lang w:val="fr-FR"/>
        </w:rPr>
        <w:t>Conditional intra-CU LTM (Intra-gNB-DU)</w:t>
      </w:r>
      <w:r>
        <w:tab/>
      </w:r>
      <w:r>
        <w:fldChar w:fldCharType="begin" w:fldLock="1"/>
      </w:r>
      <w:r>
        <w:instrText xml:space="preserve"> PAGEREF _Toc209704812 \h </w:instrText>
      </w:r>
      <w:r>
        <w:fldChar w:fldCharType="separate"/>
      </w:r>
      <w:r>
        <w:t>49</w:t>
      </w:r>
      <w:r>
        <w:fldChar w:fldCharType="end"/>
      </w:r>
    </w:p>
    <w:p w14:paraId="4976E9E4" w14:textId="72DC9E17" w:rsidR="00354D9E" w:rsidRDefault="00354D9E">
      <w:pPr>
        <w:pStyle w:val="TOC4"/>
        <w:rPr>
          <w:rFonts w:asciiTheme="minorHAnsi" w:eastAsiaTheme="minorEastAsia" w:hAnsiTheme="minorHAnsi" w:cstheme="minorBidi"/>
          <w:kern w:val="2"/>
          <w:sz w:val="24"/>
          <w:szCs w:val="24"/>
          <w14:ligatures w14:val="standardContextual"/>
        </w:rPr>
      </w:pPr>
      <w:r>
        <w:t>8.2.1.</w:t>
      </w:r>
      <w:r w:rsidRPr="005F667E">
        <w:rPr>
          <w:rFonts w:eastAsia="Malgun Gothic"/>
        </w:rPr>
        <w:t>8</w:t>
      </w:r>
      <w:r>
        <w:rPr>
          <w:rFonts w:asciiTheme="minorHAnsi" w:eastAsiaTheme="minorEastAsia" w:hAnsiTheme="minorHAnsi" w:cstheme="minorBidi"/>
          <w:kern w:val="2"/>
          <w:sz w:val="24"/>
          <w:szCs w:val="24"/>
          <w14:ligatures w14:val="standardContextual"/>
        </w:rPr>
        <w:tab/>
      </w:r>
      <w:r>
        <w:t>Conditional intra-CU LTM (Inter-gNB-DU)</w:t>
      </w:r>
      <w:r>
        <w:tab/>
      </w:r>
      <w:r>
        <w:fldChar w:fldCharType="begin" w:fldLock="1"/>
      </w:r>
      <w:r>
        <w:instrText xml:space="preserve"> PAGEREF _Toc209704813 \h </w:instrText>
      </w:r>
      <w:r>
        <w:fldChar w:fldCharType="separate"/>
      </w:r>
      <w:r>
        <w:t>52</w:t>
      </w:r>
      <w:r>
        <w:fldChar w:fldCharType="end"/>
      </w:r>
    </w:p>
    <w:p w14:paraId="71F7A89E" w14:textId="4F31225F" w:rsidR="00354D9E" w:rsidRDefault="00354D9E">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_Toc209704814 \h </w:instrText>
      </w:r>
      <w:r>
        <w:fldChar w:fldCharType="separate"/>
      </w:r>
      <w:r>
        <w:t>55</w:t>
      </w:r>
      <w:r>
        <w:fldChar w:fldCharType="end"/>
      </w:r>
    </w:p>
    <w:p w14:paraId="450C989A" w14:textId="4E72355F" w:rsidR="00354D9E" w:rsidRDefault="00354D9E">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_Toc209704815 \h </w:instrText>
      </w:r>
      <w:r>
        <w:fldChar w:fldCharType="separate"/>
      </w:r>
      <w:r>
        <w:t>55</w:t>
      </w:r>
      <w:r>
        <w:fldChar w:fldCharType="end"/>
      </w:r>
    </w:p>
    <w:p w14:paraId="0F4738AB" w14:textId="6CA30DA2" w:rsidR="00354D9E" w:rsidRDefault="00354D9E">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_Toc209704816 \h </w:instrText>
      </w:r>
      <w:r>
        <w:fldChar w:fldCharType="separate"/>
      </w:r>
      <w:r>
        <w:t>57</w:t>
      </w:r>
      <w:r>
        <w:fldChar w:fldCharType="end"/>
      </w:r>
    </w:p>
    <w:p w14:paraId="3A55C11A" w14:textId="5D12E9AA" w:rsidR="00354D9E" w:rsidRDefault="00354D9E">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_Toc209704817 \h </w:instrText>
      </w:r>
      <w:r>
        <w:fldChar w:fldCharType="separate"/>
      </w:r>
      <w:r>
        <w:t>57</w:t>
      </w:r>
      <w:r>
        <w:fldChar w:fldCharType="end"/>
      </w:r>
    </w:p>
    <w:p w14:paraId="06DDD924" w14:textId="0D0E4B6A"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8.2.3</w:t>
      </w:r>
      <w:r>
        <w:rPr>
          <w:rFonts w:asciiTheme="minorHAnsi" w:eastAsiaTheme="minorEastAsia" w:hAnsiTheme="minorHAnsi" w:cstheme="minorBidi"/>
          <w:kern w:val="2"/>
          <w:sz w:val="24"/>
          <w:szCs w:val="24"/>
          <w14:ligatures w14:val="standardContextual"/>
        </w:rPr>
        <w:tab/>
      </w:r>
      <w:r w:rsidRPr="005F667E">
        <w:rPr>
          <w:rFonts w:eastAsia="Malgun Gothic"/>
        </w:rPr>
        <w:t>Intra-CU topology adaptation procedure</w:t>
      </w:r>
      <w:r>
        <w:tab/>
      </w:r>
      <w:r>
        <w:fldChar w:fldCharType="begin" w:fldLock="1"/>
      </w:r>
      <w:r>
        <w:instrText xml:space="preserve"> PAGEREF _Toc209704818 \h </w:instrText>
      </w:r>
      <w:r>
        <w:fldChar w:fldCharType="separate"/>
      </w:r>
      <w:r>
        <w:t>59</w:t>
      </w:r>
      <w:r>
        <w:fldChar w:fldCharType="end"/>
      </w:r>
    </w:p>
    <w:p w14:paraId="07DFF3A0" w14:textId="7894D353" w:rsidR="00354D9E" w:rsidRDefault="00354D9E">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_Toc209704819 \h </w:instrText>
      </w:r>
      <w:r>
        <w:fldChar w:fldCharType="separate"/>
      </w:r>
      <w:r>
        <w:t>59</w:t>
      </w:r>
      <w:r>
        <w:fldChar w:fldCharType="end"/>
      </w:r>
    </w:p>
    <w:p w14:paraId="359207C9" w14:textId="30CFEFE1" w:rsidR="00354D9E" w:rsidRDefault="00354D9E">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_Toc209704820 \h </w:instrText>
      </w:r>
      <w:r>
        <w:fldChar w:fldCharType="separate"/>
      </w:r>
      <w:r>
        <w:t>62</w:t>
      </w:r>
      <w:r>
        <w:fldChar w:fldCharType="end"/>
      </w:r>
    </w:p>
    <w:p w14:paraId="3E416883" w14:textId="0B328B7D" w:rsidR="00354D9E" w:rsidRDefault="00354D9E">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_Toc209704821 \h </w:instrText>
      </w:r>
      <w:r>
        <w:fldChar w:fldCharType="separate"/>
      </w:r>
      <w:r>
        <w:t>64</w:t>
      </w:r>
      <w:r>
        <w:fldChar w:fldCharType="end"/>
      </w:r>
    </w:p>
    <w:p w14:paraId="6E532FCC" w14:textId="6F06ED09"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8.2.4</w:t>
      </w:r>
      <w:r>
        <w:rPr>
          <w:rFonts w:asciiTheme="minorHAnsi" w:eastAsiaTheme="minorEastAsia" w:hAnsiTheme="minorHAnsi" w:cstheme="minorBidi"/>
          <w:kern w:val="2"/>
          <w:sz w:val="24"/>
          <w:szCs w:val="24"/>
          <w14:ligatures w14:val="standardContextual"/>
        </w:rPr>
        <w:tab/>
      </w:r>
      <w:r w:rsidRPr="005F667E">
        <w:rPr>
          <w:rFonts w:eastAsia="Malgun Gothic"/>
        </w:rPr>
        <w:t>Intra-CU topological redundancy procedure</w:t>
      </w:r>
      <w:r>
        <w:tab/>
      </w:r>
      <w:r>
        <w:fldChar w:fldCharType="begin" w:fldLock="1"/>
      </w:r>
      <w:r>
        <w:instrText xml:space="preserve"> PAGEREF _Toc209704822 \h </w:instrText>
      </w:r>
      <w:r>
        <w:fldChar w:fldCharType="separate"/>
      </w:r>
      <w:r>
        <w:t>64</w:t>
      </w:r>
      <w:r>
        <w:fldChar w:fldCharType="end"/>
      </w:r>
    </w:p>
    <w:p w14:paraId="085D8685" w14:textId="2D298B46"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8.2.5</w:t>
      </w:r>
      <w:r>
        <w:rPr>
          <w:rFonts w:asciiTheme="minorHAnsi" w:eastAsiaTheme="minorEastAsia" w:hAnsiTheme="minorHAnsi" w:cstheme="minorBidi"/>
          <w:kern w:val="2"/>
          <w:sz w:val="24"/>
          <w:szCs w:val="24"/>
          <w14:ligatures w14:val="standardContextual"/>
        </w:rPr>
        <w:tab/>
      </w:r>
      <w:r w:rsidRPr="005F667E">
        <w:rPr>
          <w:rFonts w:eastAsia="Malgun Gothic"/>
        </w:rPr>
        <w:t>Intra-CU Backhaul RLF recovery for IAB-nodes in SA mode</w:t>
      </w:r>
      <w:r>
        <w:tab/>
      </w:r>
      <w:r>
        <w:fldChar w:fldCharType="begin" w:fldLock="1"/>
      </w:r>
      <w:r>
        <w:instrText xml:space="preserve"> PAGEREF _Toc209704823 \h </w:instrText>
      </w:r>
      <w:r>
        <w:fldChar w:fldCharType="separate"/>
      </w:r>
      <w:r>
        <w:t>67</w:t>
      </w:r>
      <w:r>
        <w:fldChar w:fldCharType="end"/>
      </w:r>
    </w:p>
    <w:p w14:paraId="06FE54E4" w14:textId="4042E088" w:rsidR="00354D9E" w:rsidRDefault="00354D9E">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_Toc209704824 \h </w:instrText>
      </w:r>
      <w:r>
        <w:fldChar w:fldCharType="separate"/>
      </w:r>
      <w:r>
        <w:t>68</w:t>
      </w:r>
      <w:r>
        <w:fldChar w:fldCharType="end"/>
      </w:r>
    </w:p>
    <w:p w14:paraId="660B679F" w14:textId="57D55CAE" w:rsidR="00354D9E" w:rsidRDefault="00354D9E">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_Toc209704825 \h </w:instrText>
      </w:r>
      <w:r>
        <w:fldChar w:fldCharType="separate"/>
      </w:r>
      <w:r>
        <w:t>68</w:t>
      </w:r>
      <w:r>
        <w:fldChar w:fldCharType="end"/>
      </w:r>
    </w:p>
    <w:p w14:paraId="5E9332D3" w14:textId="601F8A64"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SimSun"/>
        </w:rPr>
        <w:t>8.</w:t>
      </w:r>
      <w:r w:rsidRPr="005F667E">
        <w:rPr>
          <w:rFonts w:eastAsia="SimSun"/>
          <w:lang w:eastAsia="zh-CN"/>
        </w:rPr>
        <w:t>4</w:t>
      </w:r>
      <w:r>
        <w:rPr>
          <w:rFonts w:asciiTheme="minorHAnsi" w:eastAsiaTheme="minorEastAsia" w:hAnsiTheme="minorHAnsi" w:cstheme="minorBidi"/>
          <w:kern w:val="2"/>
          <w:sz w:val="24"/>
          <w:szCs w:val="24"/>
          <w14:ligatures w14:val="standardContextual"/>
        </w:rPr>
        <w:tab/>
      </w:r>
      <w:r w:rsidRPr="005F667E">
        <w:rPr>
          <w:rFonts w:eastAsia="SimSun"/>
          <w:lang w:eastAsia="zh-CN"/>
        </w:rPr>
        <w:t>Multi-Connectivity operation</w:t>
      </w:r>
      <w:r>
        <w:tab/>
      </w:r>
      <w:r>
        <w:fldChar w:fldCharType="begin" w:fldLock="1"/>
      </w:r>
      <w:r>
        <w:instrText xml:space="preserve"> PAGEREF _Toc209704826 \h </w:instrText>
      </w:r>
      <w:r>
        <w:fldChar w:fldCharType="separate"/>
      </w:r>
      <w:r>
        <w:t>69</w:t>
      </w:r>
      <w:r>
        <w:fldChar w:fldCharType="end"/>
      </w:r>
    </w:p>
    <w:p w14:paraId="5011B05A" w14:textId="50A17860"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SimSun"/>
          <w:lang w:eastAsia="zh-CN"/>
        </w:rPr>
        <w:t>8.4.1</w:t>
      </w:r>
      <w:r>
        <w:rPr>
          <w:rFonts w:asciiTheme="minorHAnsi" w:eastAsiaTheme="minorEastAsia" w:hAnsiTheme="minorHAnsi" w:cstheme="minorBidi"/>
          <w:kern w:val="2"/>
          <w:sz w:val="24"/>
          <w:szCs w:val="24"/>
          <w14:ligatures w14:val="standardContextual"/>
        </w:rPr>
        <w:tab/>
      </w:r>
      <w:r w:rsidRPr="005F667E">
        <w:rPr>
          <w:rFonts w:eastAsia="SimSun"/>
        </w:rPr>
        <w:t>Secondary Node Addition</w:t>
      </w:r>
      <w:r>
        <w:tab/>
      </w:r>
      <w:r>
        <w:fldChar w:fldCharType="begin" w:fldLock="1"/>
      </w:r>
      <w:r>
        <w:instrText xml:space="preserve"> PAGEREF _Toc209704827 \h </w:instrText>
      </w:r>
      <w:r>
        <w:fldChar w:fldCharType="separate"/>
      </w:r>
      <w:r>
        <w:t>69</w:t>
      </w:r>
      <w:r>
        <w:fldChar w:fldCharType="end"/>
      </w:r>
    </w:p>
    <w:p w14:paraId="51A75585" w14:textId="0B3D4331"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SimSun"/>
        </w:rPr>
        <w:t>8.4.1.1</w:t>
      </w:r>
      <w:r>
        <w:rPr>
          <w:rFonts w:asciiTheme="minorHAnsi" w:eastAsiaTheme="minorEastAsia" w:hAnsiTheme="minorHAnsi" w:cstheme="minorBidi"/>
          <w:kern w:val="2"/>
          <w:sz w:val="24"/>
          <w:szCs w:val="24"/>
          <w14:ligatures w14:val="standardContextual"/>
        </w:rPr>
        <w:tab/>
      </w:r>
      <w:r w:rsidRPr="005F667E">
        <w:rPr>
          <w:rFonts w:eastAsia="SimSun"/>
        </w:rPr>
        <w:t>EN-DC</w:t>
      </w:r>
      <w:r>
        <w:tab/>
      </w:r>
      <w:r>
        <w:fldChar w:fldCharType="begin" w:fldLock="1"/>
      </w:r>
      <w:r>
        <w:instrText xml:space="preserve"> PAGEREF _Toc209704828 \h </w:instrText>
      </w:r>
      <w:r>
        <w:fldChar w:fldCharType="separate"/>
      </w:r>
      <w:r>
        <w:t>69</w:t>
      </w:r>
      <w:r>
        <w:fldChar w:fldCharType="end"/>
      </w:r>
    </w:p>
    <w:p w14:paraId="1B88AD94" w14:textId="74B1D98D"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_Toc209704829 \h </w:instrText>
      </w:r>
      <w:r>
        <w:fldChar w:fldCharType="separate"/>
      </w:r>
      <w:r>
        <w:t>70</w:t>
      </w:r>
      <w:r>
        <w:fldChar w:fldCharType="end"/>
      </w:r>
    </w:p>
    <w:p w14:paraId="6577CD92" w14:textId="579E2F3F"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SimSun"/>
        </w:rPr>
        <w:t>8.4.2.1</w:t>
      </w:r>
      <w:r>
        <w:rPr>
          <w:rFonts w:asciiTheme="minorHAnsi" w:eastAsiaTheme="minorEastAsia" w:hAnsiTheme="minorHAnsi" w:cstheme="minorBidi"/>
          <w:kern w:val="2"/>
          <w:sz w:val="24"/>
          <w:szCs w:val="24"/>
          <w14:ligatures w14:val="standardContextual"/>
        </w:rPr>
        <w:tab/>
      </w:r>
      <w:r w:rsidRPr="005F667E">
        <w:rPr>
          <w:rFonts w:eastAsia="SimSun"/>
        </w:rPr>
        <w:t>EN-DC</w:t>
      </w:r>
      <w:r>
        <w:tab/>
      </w:r>
      <w:r>
        <w:fldChar w:fldCharType="begin" w:fldLock="1"/>
      </w:r>
      <w:r>
        <w:instrText xml:space="preserve"> PAGEREF _Toc209704830 \h </w:instrText>
      </w:r>
      <w:r>
        <w:fldChar w:fldCharType="separate"/>
      </w:r>
      <w:r>
        <w:t>70</w:t>
      </w:r>
      <w:r>
        <w:fldChar w:fldCharType="end"/>
      </w:r>
    </w:p>
    <w:p w14:paraId="40164CD4" w14:textId="65FE1BEC" w:rsidR="00354D9E" w:rsidRDefault="00354D9E">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_Toc209704831 \h </w:instrText>
      </w:r>
      <w:r>
        <w:fldChar w:fldCharType="separate"/>
      </w:r>
      <w:r>
        <w:t>71</w:t>
      </w:r>
      <w:r>
        <w:fldChar w:fldCharType="end"/>
      </w:r>
    </w:p>
    <w:p w14:paraId="328E4559" w14:textId="79794D98" w:rsidR="00354D9E" w:rsidRDefault="00354D9E">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_Toc209704832 \h </w:instrText>
      </w:r>
      <w:r>
        <w:fldChar w:fldCharType="separate"/>
      </w:r>
      <w:r>
        <w:t>72</w:t>
      </w:r>
      <w:r>
        <w:fldChar w:fldCharType="end"/>
      </w:r>
    </w:p>
    <w:p w14:paraId="17072321" w14:textId="26BCEC91" w:rsidR="00354D9E" w:rsidRDefault="00354D9E">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_Toc209704833 \h </w:instrText>
      </w:r>
      <w:r>
        <w:fldChar w:fldCharType="separate"/>
      </w:r>
      <w:r>
        <w:t>72</w:t>
      </w:r>
      <w:r>
        <w:fldChar w:fldCharType="end"/>
      </w:r>
    </w:p>
    <w:p w14:paraId="07DB5A85" w14:textId="10B84F73" w:rsidR="00354D9E" w:rsidRDefault="00354D9E">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_Toc209704834 \h </w:instrText>
      </w:r>
      <w:r>
        <w:fldChar w:fldCharType="separate"/>
      </w:r>
      <w:r>
        <w:t>73</w:t>
      </w:r>
      <w:r>
        <w:fldChar w:fldCharType="end"/>
      </w:r>
    </w:p>
    <w:p w14:paraId="052C5645" w14:textId="0973D50F" w:rsidR="00354D9E" w:rsidRDefault="00354D9E">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_Toc209704835 \h </w:instrText>
      </w:r>
      <w:r>
        <w:fldChar w:fldCharType="separate"/>
      </w:r>
      <w:r>
        <w:t>74</w:t>
      </w:r>
      <w:r>
        <w:fldChar w:fldCharType="end"/>
      </w:r>
    </w:p>
    <w:p w14:paraId="10F64027" w14:textId="0161AC6C" w:rsidR="00354D9E" w:rsidRDefault="00354D9E">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_Toc209704836 \h </w:instrText>
      </w:r>
      <w:r>
        <w:fldChar w:fldCharType="separate"/>
      </w:r>
      <w:r>
        <w:t>74</w:t>
      </w:r>
      <w:r>
        <w:fldChar w:fldCharType="end"/>
      </w:r>
    </w:p>
    <w:p w14:paraId="5207DCA7" w14:textId="43CA1EB2" w:rsidR="00354D9E" w:rsidRDefault="00354D9E">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_Toc209704837 \h </w:instrText>
      </w:r>
      <w:r>
        <w:fldChar w:fldCharType="separate"/>
      </w:r>
      <w:r>
        <w:t>76</w:t>
      </w:r>
      <w:r>
        <w:fldChar w:fldCharType="end"/>
      </w:r>
    </w:p>
    <w:p w14:paraId="12A8CD42" w14:textId="2A724FD9" w:rsidR="00354D9E" w:rsidRDefault="00354D9E">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_Toc209704838 \h </w:instrText>
      </w:r>
      <w:r>
        <w:fldChar w:fldCharType="separate"/>
      </w:r>
      <w:r>
        <w:t>76</w:t>
      </w:r>
      <w:r>
        <w:fldChar w:fldCharType="end"/>
      </w:r>
    </w:p>
    <w:p w14:paraId="70D7279A" w14:textId="5DE85954" w:rsidR="00354D9E" w:rsidRDefault="00354D9E">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_Toc209704839 \h </w:instrText>
      </w:r>
      <w:r>
        <w:fldChar w:fldCharType="separate"/>
      </w:r>
      <w:r>
        <w:t>76</w:t>
      </w:r>
      <w:r>
        <w:fldChar w:fldCharType="end"/>
      </w:r>
    </w:p>
    <w:p w14:paraId="09173BDB" w14:textId="6A6AD411" w:rsidR="00354D9E" w:rsidRDefault="00354D9E">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_Toc209704840 \h </w:instrText>
      </w:r>
      <w:r>
        <w:fldChar w:fldCharType="separate"/>
      </w:r>
      <w:r>
        <w:t>78</w:t>
      </w:r>
      <w:r>
        <w:fldChar w:fldCharType="end"/>
      </w:r>
    </w:p>
    <w:p w14:paraId="5B5FEC3E" w14:textId="556C7C3D" w:rsidR="00354D9E" w:rsidRDefault="00354D9E">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_Toc209704841 \h </w:instrText>
      </w:r>
      <w:r>
        <w:fldChar w:fldCharType="separate"/>
      </w:r>
      <w:r>
        <w:t>80</w:t>
      </w:r>
      <w:r>
        <w:fldChar w:fldCharType="end"/>
      </w:r>
    </w:p>
    <w:p w14:paraId="09F6DC65" w14:textId="65AADA52" w:rsidR="00354D9E" w:rsidRDefault="00354D9E">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_Toc209704842 \h </w:instrText>
      </w:r>
      <w:r>
        <w:fldChar w:fldCharType="separate"/>
      </w:r>
      <w:r>
        <w:t>81</w:t>
      </w:r>
      <w:r>
        <w:fldChar w:fldCharType="end"/>
      </w:r>
    </w:p>
    <w:p w14:paraId="5E71C84F" w14:textId="4FEDD557" w:rsidR="00354D9E" w:rsidRDefault="00354D9E">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_Toc209704843 \h </w:instrText>
      </w:r>
      <w:r>
        <w:fldChar w:fldCharType="separate"/>
      </w:r>
      <w:r>
        <w:t>81</w:t>
      </w:r>
      <w:r>
        <w:fldChar w:fldCharType="end"/>
      </w:r>
    </w:p>
    <w:p w14:paraId="4E1E72B0" w14:textId="11E370AC" w:rsidR="00354D9E" w:rsidRDefault="00354D9E">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_Toc209704844 \h </w:instrText>
      </w:r>
      <w:r>
        <w:fldChar w:fldCharType="separate"/>
      </w:r>
      <w:r>
        <w:t>82</w:t>
      </w:r>
      <w:r>
        <w:fldChar w:fldCharType="end"/>
      </w:r>
    </w:p>
    <w:p w14:paraId="0122AAAD" w14:textId="32002414" w:rsidR="00354D9E" w:rsidRDefault="00354D9E">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_Toc209704845 \h </w:instrText>
      </w:r>
      <w:r>
        <w:fldChar w:fldCharType="separate"/>
      </w:r>
      <w:r>
        <w:t>84</w:t>
      </w:r>
      <w:r>
        <w:fldChar w:fldCharType="end"/>
      </w:r>
    </w:p>
    <w:p w14:paraId="29FA4F12" w14:textId="7EBF6442" w:rsidR="00354D9E" w:rsidRDefault="00354D9E">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_Toc209704846 \h </w:instrText>
      </w:r>
      <w:r>
        <w:fldChar w:fldCharType="separate"/>
      </w:r>
      <w:r>
        <w:t>84</w:t>
      </w:r>
      <w:r>
        <w:fldChar w:fldCharType="end"/>
      </w:r>
    </w:p>
    <w:p w14:paraId="02B81D11" w14:textId="456D0D6C" w:rsidR="00354D9E" w:rsidRDefault="00354D9E">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_Toc209704847 \h </w:instrText>
      </w:r>
      <w:r>
        <w:fldChar w:fldCharType="separate"/>
      </w:r>
      <w:r>
        <w:t>84</w:t>
      </w:r>
      <w:r>
        <w:fldChar w:fldCharType="end"/>
      </w:r>
    </w:p>
    <w:p w14:paraId="6C3FC4A4" w14:textId="7DF33002" w:rsidR="00354D9E" w:rsidRDefault="00354D9E">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_Toc209704848 \h </w:instrText>
      </w:r>
      <w:r>
        <w:fldChar w:fldCharType="separate"/>
      </w:r>
      <w:r>
        <w:t>85</w:t>
      </w:r>
      <w:r>
        <w:fldChar w:fldCharType="end"/>
      </w:r>
    </w:p>
    <w:p w14:paraId="6567B742" w14:textId="2626AE37" w:rsidR="00354D9E" w:rsidRDefault="00354D9E">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_Toc209704849 \h </w:instrText>
      </w:r>
      <w:r>
        <w:fldChar w:fldCharType="separate"/>
      </w:r>
      <w:r>
        <w:t>87</w:t>
      </w:r>
      <w:r>
        <w:fldChar w:fldCharType="end"/>
      </w:r>
    </w:p>
    <w:p w14:paraId="56EE58E2" w14:textId="628E0296" w:rsidR="00354D9E" w:rsidRDefault="00354D9E">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_Toc209704850 \h </w:instrText>
      </w:r>
      <w:r>
        <w:fldChar w:fldCharType="separate"/>
      </w:r>
      <w:r>
        <w:t>88</w:t>
      </w:r>
      <w:r>
        <w:fldChar w:fldCharType="end"/>
      </w:r>
    </w:p>
    <w:p w14:paraId="10D4C440" w14:textId="7134ACF0" w:rsidR="00354D9E" w:rsidRDefault="00354D9E">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_Toc209704851 \h </w:instrText>
      </w:r>
      <w:r>
        <w:fldChar w:fldCharType="separate"/>
      </w:r>
      <w:r>
        <w:t>88</w:t>
      </w:r>
      <w:r>
        <w:fldChar w:fldCharType="end"/>
      </w:r>
    </w:p>
    <w:p w14:paraId="4D797F2D" w14:textId="58BBA286" w:rsidR="00354D9E" w:rsidRDefault="00354D9E">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_Toc209704852 \h </w:instrText>
      </w:r>
      <w:r>
        <w:fldChar w:fldCharType="separate"/>
      </w:r>
      <w:r>
        <w:t>89</w:t>
      </w:r>
      <w:r>
        <w:fldChar w:fldCharType="end"/>
      </w:r>
    </w:p>
    <w:p w14:paraId="4910B677" w14:textId="6B4E715B" w:rsidR="00354D9E" w:rsidRDefault="00354D9E">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_Toc209704853 \h </w:instrText>
      </w:r>
      <w:r>
        <w:fldChar w:fldCharType="separate"/>
      </w:r>
      <w:r>
        <w:t>91</w:t>
      </w:r>
      <w:r>
        <w:fldChar w:fldCharType="end"/>
      </w:r>
    </w:p>
    <w:p w14:paraId="2134DA42" w14:textId="5C50E1AE"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8.9.8</w:t>
      </w:r>
      <w:r>
        <w:rPr>
          <w:rFonts w:asciiTheme="minorHAnsi" w:eastAsiaTheme="minorEastAsia" w:hAnsiTheme="minorHAnsi" w:cstheme="minorBidi"/>
          <w:kern w:val="2"/>
          <w:sz w:val="24"/>
          <w:szCs w:val="24"/>
          <w14:ligatures w14:val="standardContextual"/>
        </w:rPr>
        <w:tab/>
      </w:r>
      <w:r w:rsidRPr="005F667E">
        <w:rPr>
          <w:rFonts w:eastAsia="Malgun Gothic"/>
          <w:lang w:eastAsia="ja-JP"/>
        </w:rPr>
        <w:t>BH</w:t>
      </w:r>
      <w:r w:rsidRPr="005F667E">
        <w:rPr>
          <w:rFonts w:eastAsia="Malgun Gothic"/>
        </w:rPr>
        <w:t xml:space="preserve"> RLC channel establishment procedure</w:t>
      </w:r>
      <w:r>
        <w:tab/>
      </w:r>
      <w:r>
        <w:fldChar w:fldCharType="begin" w:fldLock="1"/>
      </w:r>
      <w:r>
        <w:instrText xml:space="preserve"> PAGEREF _Toc209704854 \h </w:instrText>
      </w:r>
      <w:r>
        <w:fldChar w:fldCharType="separate"/>
      </w:r>
      <w:r>
        <w:t>91</w:t>
      </w:r>
      <w:r>
        <w:fldChar w:fldCharType="end"/>
      </w:r>
    </w:p>
    <w:p w14:paraId="03A5E674" w14:textId="534300C3"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8.9.9</w:t>
      </w:r>
      <w:r>
        <w:rPr>
          <w:rFonts w:asciiTheme="minorHAnsi" w:eastAsiaTheme="minorEastAsia" w:hAnsiTheme="minorHAnsi" w:cstheme="minorBidi"/>
          <w:kern w:val="2"/>
          <w:sz w:val="24"/>
          <w:szCs w:val="24"/>
          <w14:ligatures w14:val="standardContextual"/>
        </w:rPr>
        <w:tab/>
      </w:r>
      <w:r w:rsidRPr="005F667E">
        <w:rPr>
          <w:rFonts w:eastAsia="Malgun Gothic"/>
        </w:rPr>
        <w:t>Traffic Mapping</w:t>
      </w:r>
      <w:r>
        <w:tab/>
      </w:r>
      <w:r>
        <w:fldChar w:fldCharType="begin" w:fldLock="1"/>
      </w:r>
      <w:r>
        <w:instrText xml:space="preserve"> PAGEREF _Toc209704855 \h </w:instrText>
      </w:r>
      <w:r>
        <w:fldChar w:fldCharType="separate"/>
      </w:r>
      <w:r>
        <w:t>93</w:t>
      </w:r>
      <w:r>
        <w:fldChar w:fldCharType="end"/>
      </w:r>
    </w:p>
    <w:p w14:paraId="0E86A6C4" w14:textId="0D26E0DD"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SimSun"/>
          <w:bCs/>
          <w:lang w:eastAsia="zh-CN"/>
        </w:rPr>
        <w:t>8.9.9.1</w:t>
      </w:r>
      <w:r>
        <w:rPr>
          <w:rFonts w:asciiTheme="minorHAnsi" w:eastAsiaTheme="minorEastAsia" w:hAnsiTheme="minorHAnsi" w:cstheme="minorBidi"/>
          <w:kern w:val="2"/>
          <w:sz w:val="24"/>
          <w:szCs w:val="24"/>
          <w14:ligatures w14:val="standardContextual"/>
        </w:rPr>
        <w:tab/>
      </w:r>
      <w:r w:rsidRPr="005F667E">
        <w:rPr>
          <w:rFonts w:eastAsia="Malgun Gothic"/>
        </w:rPr>
        <w:t>Traffic</w:t>
      </w:r>
      <w:r w:rsidRPr="005F667E">
        <w:rPr>
          <w:rFonts w:eastAsia="SimSun"/>
          <w:bCs/>
          <w:lang w:eastAsia="zh-CN"/>
        </w:rPr>
        <w:t xml:space="preserve"> Mapping from IP-layer to Layer-2</w:t>
      </w:r>
      <w:r>
        <w:tab/>
      </w:r>
      <w:r>
        <w:fldChar w:fldCharType="begin" w:fldLock="1"/>
      </w:r>
      <w:r>
        <w:instrText xml:space="preserve"> PAGEREF _Toc209704856 \h </w:instrText>
      </w:r>
      <w:r>
        <w:fldChar w:fldCharType="separate"/>
      </w:r>
      <w:r>
        <w:t>93</w:t>
      </w:r>
      <w:r>
        <w:fldChar w:fldCharType="end"/>
      </w:r>
    </w:p>
    <w:p w14:paraId="5EB870A3" w14:textId="6E44FCD0"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SimSun"/>
          <w:bCs/>
          <w:lang w:eastAsia="zh-CN"/>
        </w:rPr>
        <w:t>8.9.9.2</w:t>
      </w:r>
      <w:r>
        <w:rPr>
          <w:rFonts w:asciiTheme="minorHAnsi" w:eastAsiaTheme="minorEastAsia" w:hAnsiTheme="minorHAnsi" w:cstheme="minorBidi"/>
          <w:kern w:val="2"/>
          <w:sz w:val="24"/>
          <w:szCs w:val="24"/>
          <w14:ligatures w14:val="standardContextual"/>
        </w:rPr>
        <w:tab/>
      </w:r>
      <w:r w:rsidRPr="005F667E">
        <w:rPr>
          <w:rFonts w:eastAsia="SimSun"/>
          <w:bCs/>
          <w:lang w:eastAsia="zh-CN"/>
        </w:rPr>
        <w:t>BH RLC Channel Mapping on BAP Layer</w:t>
      </w:r>
      <w:r>
        <w:tab/>
      </w:r>
      <w:r>
        <w:fldChar w:fldCharType="begin" w:fldLock="1"/>
      </w:r>
      <w:r>
        <w:instrText xml:space="preserve"> PAGEREF _Toc209704857 \h </w:instrText>
      </w:r>
      <w:r>
        <w:fldChar w:fldCharType="separate"/>
      </w:r>
      <w:r>
        <w:t>93</w:t>
      </w:r>
      <w:r>
        <w:fldChar w:fldCharType="end"/>
      </w:r>
    </w:p>
    <w:p w14:paraId="64C60956" w14:textId="0B4FB419"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8.9.10</w:t>
      </w:r>
      <w:r>
        <w:rPr>
          <w:rFonts w:asciiTheme="minorHAnsi" w:eastAsiaTheme="minorEastAsia" w:hAnsiTheme="minorHAnsi" w:cstheme="minorBidi"/>
          <w:kern w:val="2"/>
          <w:sz w:val="24"/>
          <w:szCs w:val="24"/>
          <w14:ligatures w14:val="standardContextual"/>
        </w:rPr>
        <w:tab/>
      </w:r>
      <w:r w:rsidRPr="005F667E">
        <w:rPr>
          <w:rFonts w:eastAsia="Malgun Gothic"/>
        </w:rPr>
        <w:t xml:space="preserve">IAB-node </w:t>
      </w:r>
      <w:r w:rsidRPr="005F667E">
        <w:rPr>
          <w:rFonts w:eastAsia="Malgun Gothic"/>
          <w:lang w:eastAsia="ja-JP"/>
        </w:rPr>
        <w:t>release</w:t>
      </w:r>
      <w:r>
        <w:tab/>
      </w:r>
      <w:r>
        <w:fldChar w:fldCharType="begin" w:fldLock="1"/>
      </w:r>
      <w:r>
        <w:instrText xml:space="preserve"> PAGEREF _Toc209704858 \h </w:instrText>
      </w:r>
      <w:r>
        <w:fldChar w:fldCharType="separate"/>
      </w:r>
      <w:r>
        <w:t>93</w:t>
      </w:r>
      <w:r>
        <w:fldChar w:fldCharType="end"/>
      </w:r>
    </w:p>
    <w:p w14:paraId="1C610634" w14:textId="68C7835E"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Malgun Gothic"/>
        </w:rPr>
        <w:lastRenderedPageBreak/>
        <w:t>8.9.10.1</w:t>
      </w:r>
      <w:r>
        <w:rPr>
          <w:rFonts w:asciiTheme="minorHAnsi" w:eastAsiaTheme="minorEastAsia" w:hAnsiTheme="minorHAnsi" w:cstheme="minorBidi"/>
          <w:kern w:val="2"/>
          <w:sz w:val="24"/>
          <w:szCs w:val="24"/>
          <w14:ligatures w14:val="standardContextual"/>
        </w:rPr>
        <w:tab/>
      </w:r>
      <w:r w:rsidRPr="005F667E">
        <w:rPr>
          <w:rFonts w:eastAsia="Malgun Gothic"/>
        </w:rPr>
        <w:t>IAB-node orderly release</w:t>
      </w:r>
      <w:r>
        <w:tab/>
      </w:r>
      <w:r>
        <w:fldChar w:fldCharType="begin" w:fldLock="1"/>
      </w:r>
      <w:r>
        <w:instrText xml:space="preserve"> PAGEREF _Toc209704859 \h </w:instrText>
      </w:r>
      <w:r>
        <w:fldChar w:fldCharType="separate"/>
      </w:r>
      <w:r>
        <w:t>94</w:t>
      </w:r>
      <w:r>
        <w:fldChar w:fldCharType="end"/>
      </w:r>
    </w:p>
    <w:p w14:paraId="5137CA30" w14:textId="41DDBD8E"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Malgun Gothic"/>
        </w:rPr>
        <w:t>8.9.10.2</w:t>
      </w:r>
      <w:r>
        <w:rPr>
          <w:rFonts w:asciiTheme="minorHAnsi" w:eastAsiaTheme="minorEastAsia" w:hAnsiTheme="minorHAnsi" w:cstheme="minorBidi"/>
          <w:kern w:val="2"/>
          <w:sz w:val="24"/>
          <w:szCs w:val="24"/>
          <w14:ligatures w14:val="standardContextual"/>
        </w:rPr>
        <w:tab/>
      </w:r>
      <w:r w:rsidRPr="005F667E">
        <w:rPr>
          <w:rFonts w:eastAsia="Malgun Gothic"/>
        </w:rPr>
        <w:t>IAB-node disorderly release</w:t>
      </w:r>
      <w:r>
        <w:tab/>
      </w:r>
      <w:r>
        <w:fldChar w:fldCharType="begin" w:fldLock="1"/>
      </w:r>
      <w:r>
        <w:instrText xml:space="preserve"> PAGEREF _Toc209704860 \h </w:instrText>
      </w:r>
      <w:r>
        <w:fldChar w:fldCharType="separate"/>
      </w:r>
      <w:r>
        <w:t>94</w:t>
      </w:r>
      <w:r>
        <w:fldChar w:fldCharType="end"/>
      </w:r>
    </w:p>
    <w:p w14:paraId="64547059" w14:textId="7608A965"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8.9.11</w:t>
      </w:r>
      <w:r>
        <w:rPr>
          <w:rFonts w:asciiTheme="minorHAnsi" w:eastAsiaTheme="minorEastAsia" w:hAnsiTheme="minorHAnsi" w:cstheme="minorBidi"/>
          <w:kern w:val="2"/>
          <w:sz w:val="24"/>
          <w:szCs w:val="24"/>
          <w14:ligatures w14:val="standardContextual"/>
        </w:rPr>
        <w:tab/>
      </w:r>
      <w:r w:rsidRPr="005F667E">
        <w:rPr>
          <w:rFonts w:eastAsia="Malgun Gothic"/>
          <w:lang w:eastAsia="ja-JP"/>
        </w:rPr>
        <w:t>IAB</w:t>
      </w:r>
      <w:r w:rsidRPr="005F667E">
        <w:rPr>
          <w:rFonts w:eastAsia="Malgun Gothic"/>
        </w:rPr>
        <w:t>-node OAM</w:t>
      </w:r>
      <w:r>
        <w:tab/>
      </w:r>
      <w:r>
        <w:fldChar w:fldCharType="begin" w:fldLock="1"/>
      </w:r>
      <w:r>
        <w:instrText xml:space="preserve"> PAGEREF _Toc209704861 \h </w:instrText>
      </w:r>
      <w:r>
        <w:fldChar w:fldCharType="separate"/>
      </w:r>
      <w:r>
        <w:t>94</w:t>
      </w:r>
      <w:r>
        <w:fldChar w:fldCharType="end"/>
      </w:r>
    </w:p>
    <w:p w14:paraId="1666E92A" w14:textId="4A94E779" w:rsidR="00354D9E" w:rsidRDefault="00354D9E">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_Toc209704862 \h </w:instrText>
      </w:r>
      <w:r>
        <w:fldChar w:fldCharType="separate"/>
      </w:r>
      <w:r>
        <w:t>94</w:t>
      </w:r>
      <w:r>
        <w:fldChar w:fldCharType="end"/>
      </w:r>
    </w:p>
    <w:p w14:paraId="050BBA24" w14:textId="63FADF1A"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8.9.13</w:t>
      </w:r>
      <w:r>
        <w:rPr>
          <w:rFonts w:asciiTheme="minorHAnsi" w:eastAsiaTheme="minorEastAsia" w:hAnsiTheme="minorHAnsi" w:cstheme="minorBidi"/>
          <w:kern w:val="2"/>
          <w:sz w:val="24"/>
          <w:szCs w:val="24"/>
          <w14:ligatures w14:val="standardContextual"/>
        </w:rPr>
        <w:tab/>
      </w:r>
      <w:r w:rsidRPr="005F667E">
        <w:rPr>
          <w:rFonts w:eastAsia="Malgun Gothic"/>
        </w:rPr>
        <w:t>IP Address Allocation for IAB-nodes</w:t>
      </w:r>
      <w:r>
        <w:tab/>
      </w:r>
      <w:r>
        <w:fldChar w:fldCharType="begin" w:fldLock="1"/>
      </w:r>
      <w:r>
        <w:instrText xml:space="preserve"> PAGEREF _Toc209704863 \h </w:instrText>
      </w:r>
      <w:r>
        <w:fldChar w:fldCharType="separate"/>
      </w:r>
      <w:r>
        <w:t>95</w:t>
      </w:r>
      <w:r>
        <w:fldChar w:fldCharType="end"/>
      </w:r>
    </w:p>
    <w:p w14:paraId="2DF0AE4D" w14:textId="0470D8B4" w:rsidR="00354D9E" w:rsidRDefault="00354D9E">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_Toc209704864 \h </w:instrText>
      </w:r>
      <w:r>
        <w:fldChar w:fldCharType="separate"/>
      </w:r>
      <w:r>
        <w:t>95</w:t>
      </w:r>
      <w:r>
        <w:fldChar w:fldCharType="end"/>
      </w:r>
    </w:p>
    <w:p w14:paraId="055B94CC" w14:textId="50B28480"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8.9.15</w:t>
      </w:r>
      <w:r>
        <w:rPr>
          <w:rFonts w:asciiTheme="minorHAnsi" w:eastAsiaTheme="minorEastAsia" w:hAnsiTheme="minorHAnsi" w:cstheme="minorBidi"/>
          <w:kern w:val="2"/>
          <w:sz w:val="24"/>
          <w:szCs w:val="24"/>
          <w14:ligatures w14:val="standardContextual"/>
        </w:rPr>
        <w:tab/>
      </w:r>
      <w:r w:rsidRPr="005F667E">
        <w:rPr>
          <w:rFonts w:eastAsia="Malgun Gothic"/>
        </w:rPr>
        <w:t>IAB-donor-CU-based NR Cell Identity (NCI) (re-)configuration for mobile IAB cells</w:t>
      </w:r>
      <w:r>
        <w:tab/>
      </w:r>
      <w:r>
        <w:fldChar w:fldCharType="begin" w:fldLock="1"/>
      </w:r>
      <w:r>
        <w:instrText xml:space="preserve"> PAGEREF _Toc209704865 \h </w:instrText>
      </w:r>
      <w:r>
        <w:fldChar w:fldCharType="separate"/>
      </w:r>
      <w:r>
        <w:t>96</w:t>
      </w:r>
      <w:r>
        <w:fldChar w:fldCharType="end"/>
      </w:r>
    </w:p>
    <w:p w14:paraId="2567FAE7" w14:textId="5B705CEE"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8.9.16</w:t>
      </w:r>
      <w:r>
        <w:rPr>
          <w:rFonts w:asciiTheme="minorHAnsi" w:eastAsiaTheme="minorEastAsia" w:hAnsiTheme="minorHAnsi" w:cstheme="minorBidi"/>
          <w:kern w:val="2"/>
          <w:sz w:val="24"/>
          <w:szCs w:val="24"/>
          <w14:ligatures w14:val="standardContextual"/>
        </w:rPr>
        <w:tab/>
      </w:r>
      <w:r w:rsidRPr="005F667E">
        <w:rPr>
          <w:rFonts w:eastAsia="Malgun Gothic"/>
        </w:rPr>
        <w:t>TAC/RANAC (re-)configuration for mobile IAB</w:t>
      </w:r>
      <w:r>
        <w:tab/>
      </w:r>
      <w:r>
        <w:fldChar w:fldCharType="begin" w:fldLock="1"/>
      </w:r>
      <w:r>
        <w:instrText xml:space="preserve"> PAGEREF _Toc209704866 \h </w:instrText>
      </w:r>
      <w:r>
        <w:fldChar w:fldCharType="separate"/>
      </w:r>
      <w:r>
        <w:t>96</w:t>
      </w:r>
      <w:r>
        <w:fldChar w:fldCharType="end"/>
      </w:r>
    </w:p>
    <w:p w14:paraId="21112A84" w14:textId="14BEF144" w:rsidR="00354D9E" w:rsidRDefault="00354D9E">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_Toc209704867 \h </w:instrText>
      </w:r>
      <w:r>
        <w:fldChar w:fldCharType="separate"/>
      </w:r>
      <w:r>
        <w:t>96</w:t>
      </w:r>
      <w:r>
        <w:fldChar w:fldCharType="end"/>
      </w:r>
    </w:p>
    <w:p w14:paraId="2A98BF14" w14:textId="698209F8" w:rsidR="00354D9E" w:rsidRDefault="00354D9E">
      <w:pPr>
        <w:pStyle w:val="TOC4"/>
        <w:rPr>
          <w:rFonts w:asciiTheme="minorHAnsi" w:eastAsiaTheme="minorEastAsia" w:hAnsiTheme="minorHAnsi" w:cstheme="minorBidi"/>
          <w:kern w:val="2"/>
          <w:sz w:val="24"/>
          <w:szCs w:val="24"/>
          <w14:ligatures w14:val="standardContextual"/>
        </w:rPr>
      </w:pPr>
      <w:r>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_Toc209704868 \h </w:instrText>
      </w:r>
      <w:r>
        <w:fldChar w:fldCharType="separate"/>
      </w:r>
      <w:r>
        <w:t>96</w:t>
      </w:r>
      <w:r>
        <w:fldChar w:fldCharType="end"/>
      </w:r>
    </w:p>
    <w:p w14:paraId="40E733CA" w14:textId="7935375A" w:rsidR="00354D9E" w:rsidRDefault="00354D9E">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_Toc209704869 \h </w:instrText>
      </w:r>
      <w:r>
        <w:fldChar w:fldCharType="separate"/>
      </w:r>
      <w:r>
        <w:t>97</w:t>
      </w:r>
      <w:r>
        <w:fldChar w:fldCharType="end"/>
      </w:r>
    </w:p>
    <w:p w14:paraId="00BA97D7" w14:textId="601DBE5A" w:rsidR="00354D9E" w:rsidRDefault="00354D9E">
      <w:pPr>
        <w:pStyle w:val="TOC5"/>
        <w:rPr>
          <w:rFonts w:asciiTheme="minorHAnsi" w:eastAsiaTheme="minorEastAsia" w:hAnsiTheme="minorHAnsi" w:cstheme="minorBidi"/>
          <w:kern w:val="2"/>
          <w:sz w:val="24"/>
          <w:szCs w:val="24"/>
          <w14:ligatures w14:val="standardContextual"/>
        </w:rPr>
      </w:pPr>
      <w:r w:rsidRPr="005F667E">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5F667E">
        <w:rPr>
          <w:rFonts w:eastAsia="Malgun Gothic"/>
          <w:lang w:eastAsia="ja-JP"/>
        </w:rPr>
        <w:t>IAB-node is single-connected</w:t>
      </w:r>
      <w:r>
        <w:tab/>
      </w:r>
      <w:r>
        <w:fldChar w:fldCharType="begin" w:fldLock="1"/>
      </w:r>
      <w:r>
        <w:instrText xml:space="preserve"> PAGEREF _Toc209704870 \h </w:instrText>
      </w:r>
      <w:r>
        <w:fldChar w:fldCharType="separate"/>
      </w:r>
      <w:r>
        <w:t>97</w:t>
      </w:r>
      <w:r>
        <w:fldChar w:fldCharType="end"/>
      </w:r>
    </w:p>
    <w:p w14:paraId="115FC336" w14:textId="0C671650" w:rsidR="00354D9E" w:rsidRDefault="00354D9E">
      <w:pPr>
        <w:pStyle w:val="TOC5"/>
        <w:rPr>
          <w:rFonts w:asciiTheme="minorHAnsi" w:eastAsiaTheme="minorEastAsia" w:hAnsiTheme="minorHAnsi" w:cstheme="minorBidi"/>
          <w:kern w:val="2"/>
          <w:sz w:val="24"/>
          <w:szCs w:val="24"/>
          <w14:ligatures w14:val="standardContextual"/>
        </w:rPr>
      </w:pPr>
      <w:r w:rsidRPr="005F667E">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5F667E">
        <w:rPr>
          <w:rFonts w:eastAsia="Malgun Gothic"/>
          <w:lang w:eastAsia="ja-JP"/>
        </w:rPr>
        <w:t>IAB-node is NR dual-connected</w:t>
      </w:r>
      <w:r>
        <w:tab/>
      </w:r>
      <w:r>
        <w:fldChar w:fldCharType="begin" w:fldLock="1"/>
      </w:r>
      <w:r>
        <w:instrText xml:space="preserve"> PAGEREF _Toc209704871 \h </w:instrText>
      </w:r>
      <w:r>
        <w:fldChar w:fldCharType="separate"/>
      </w:r>
      <w:r>
        <w:t>97</w:t>
      </w:r>
      <w:r>
        <w:fldChar w:fldCharType="end"/>
      </w:r>
    </w:p>
    <w:p w14:paraId="21D0B9A0" w14:textId="61D499DE" w:rsidR="00354D9E" w:rsidRDefault="00354D9E">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_Toc209704872 \h </w:instrText>
      </w:r>
      <w:r>
        <w:fldChar w:fldCharType="separate"/>
      </w:r>
      <w:r>
        <w:t>97</w:t>
      </w:r>
      <w:r>
        <w:fldChar w:fldCharType="end"/>
      </w:r>
    </w:p>
    <w:p w14:paraId="5F6DE748" w14:textId="43B92018" w:rsidR="00354D9E" w:rsidRDefault="00354D9E">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_Toc209704873 \h </w:instrText>
      </w:r>
      <w:r>
        <w:fldChar w:fldCharType="separate"/>
      </w:r>
      <w:r>
        <w:t>97</w:t>
      </w:r>
      <w:r>
        <w:fldChar w:fldCharType="end"/>
      </w:r>
    </w:p>
    <w:p w14:paraId="164EA78A" w14:textId="18E2568E" w:rsidR="00354D9E" w:rsidRDefault="00354D9E">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_Toc209704874 \h </w:instrText>
      </w:r>
      <w:r>
        <w:fldChar w:fldCharType="separate"/>
      </w:r>
      <w:r>
        <w:t>99</w:t>
      </w:r>
      <w:r>
        <w:fldChar w:fldCharType="end"/>
      </w:r>
    </w:p>
    <w:p w14:paraId="627E03FD" w14:textId="530FFC1E" w:rsidR="00354D9E" w:rsidRDefault="00354D9E">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_Toc209704875 \h </w:instrText>
      </w:r>
      <w:r>
        <w:fldChar w:fldCharType="separate"/>
      </w:r>
      <w:r>
        <w:t>99</w:t>
      </w:r>
      <w:r>
        <w:fldChar w:fldCharType="end"/>
      </w:r>
    </w:p>
    <w:p w14:paraId="176BFD38" w14:textId="0B0B04C0" w:rsidR="00354D9E" w:rsidRDefault="00354D9E">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_Toc209704876 \h </w:instrText>
      </w:r>
      <w:r>
        <w:fldChar w:fldCharType="separate"/>
      </w:r>
      <w:r>
        <w:t>99</w:t>
      </w:r>
      <w:r>
        <w:fldChar w:fldCharType="end"/>
      </w:r>
    </w:p>
    <w:p w14:paraId="24DE0DEF" w14:textId="6C7147D3" w:rsidR="00354D9E" w:rsidRDefault="00354D9E">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_Toc209704877 \h </w:instrText>
      </w:r>
      <w:r>
        <w:fldChar w:fldCharType="separate"/>
      </w:r>
      <w:r>
        <w:t>100</w:t>
      </w:r>
      <w:r>
        <w:fldChar w:fldCharType="end"/>
      </w:r>
    </w:p>
    <w:p w14:paraId="75C95353" w14:textId="56026D08" w:rsidR="00354D9E" w:rsidRDefault="00354D9E">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_Toc209704878 \h </w:instrText>
      </w:r>
      <w:r>
        <w:fldChar w:fldCharType="separate"/>
      </w:r>
      <w:r>
        <w:t>101</w:t>
      </w:r>
      <w:r>
        <w:fldChar w:fldCharType="end"/>
      </w:r>
    </w:p>
    <w:p w14:paraId="478E9E9F" w14:textId="2E51D52F"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Malgun Gothic"/>
        </w:rPr>
        <w:t>8.12</w:t>
      </w:r>
      <w:r>
        <w:rPr>
          <w:rFonts w:asciiTheme="minorHAnsi" w:eastAsiaTheme="minorEastAsia" w:hAnsiTheme="minorHAnsi" w:cstheme="minorBidi"/>
          <w:kern w:val="2"/>
          <w:sz w:val="24"/>
          <w:szCs w:val="24"/>
          <w14:ligatures w14:val="standardContextual"/>
        </w:rPr>
        <w:tab/>
      </w:r>
      <w:r w:rsidRPr="005F667E">
        <w:rPr>
          <w:rFonts w:eastAsia="Malgun Gothic"/>
        </w:rPr>
        <w:t>IAB-node Integration Procedure</w:t>
      </w:r>
      <w:r>
        <w:tab/>
      </w:r>
      <w:r>
        <w:fldChar w:fldCharType="begin" w:fldLock="1"/>
      </w:r>
      <w:r>
        <w:instrText xml:space="preserve"> PAGEREF _Toc209704879 \h </w:instrText>
      </w:r>
      <w:r>
        <w:fldChar w:fldCharType="separate"/>
      </w:r>
      <w:r>
        <w:t>101</w:t>
      </w:r>
      <w:r>
        <w:fldChar w:fldCharType="end"/>
      </w:r>
    </w:p>
    <w:p w14:paraId="45682330" w14:textId="171C66B2"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SimSun"/>
        </w:rPr>
        <w:t>8.12.1</w:t>
      </w:r>
      <w:r>
        <w:rPr>
          <w:rFonts w:asciiTheme="minorHAnsi" w:eastAsiaTheme="minorEastAsia" w:hAnsiTheme="minorHAnsi" w:cstheme="minorBidi"/>
          <w:kern w:val="2"/>
          <w:sz w:val="24"/>
          <w:szCs w:val="24"/>
          <w14:ligatures w14:val="standardContextual"/>
        </w:rPr>
        <w:tab/>
      </w:r>
      <w:r w:rsidRPr="005F667E">
        <w:rPr>
          <w:rFonts w:eastAsia="SimSun"/>
        </w:rPr>
        <w:t>Standalone IAB integration</w:t>
      </w:r>
      <w:r>
        <w:tab/>
      </w:r>
      <w:r>
        <w:fldChar w:fldCharType="begin" w:fldLock="1"/>
      </w:r>
      <w:r>
        <w:instrText xml:space="preserve"> PAGEREF _Toc209704880 \h </w:instrText>
      </w:r>
      <w:r>
        <w:fldChar w:fldCharType="separate"/>
      </w:r>
      <w:r>
        <w:t>101</w:t>
      </w:r>
      <w:r>
        <w:fldChar w:fldCharType="end"/>
      </w:r>
    </w:p>
    <w:p w14:paraId="471AB1B8" w14:textId="05F55B5E"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8.12.2</w:t>
      </w:r>
      <w:r>
        <w:rPr>
          <w:rFonts w:asciiTheme="minorHAnsi" w:eastAsiaTheme="minorEastAsia" w:hAnsiTheme="minorHAnsi" w:cstheme="minorBidi"/>
          <w:kern w:val="2"/>
          <w:sz w:val="24"/>
          <w:szCs w:val="24"/>
          <w14:ligatures w14:val="standardContextual"/>
        </w:rPr>
        <w:tab/>
      </w:r>
      <w:r w:rsidRPr="005F667E">
        <w:rPr>
          <w:rFonts w:eastAsia="SimSun"/>
        </w:rPr>
        <w:t>NSA</w:t>
      </w:r>
      <w:r w:rsidRPr="005F667E">
        <w:rPr>
          <w:rFonts w:eastAsia="Malgun Gothic"/>
          <w:lang w:eastAsia="ja-JP"/>
        </w:rPr>
        <w:t xml:space="preserve"> IAB Integration</w:t>
      </w:r>
      <w:r w:rsidRPr="005F667E">
        <w:rPr>
          <w:rFonts w:eastAsia="Malgun Gothic"/>
        </w:rPr>
        <w:t xml:space="preserve"> procedure</w:t>
      </w:r>
      <w:r>
        <w:tab/>
      </w:r>
      <w:r>
        <w:fldChar w:fldCharType="begin" w:fldLock="1"/>
      </w:r>
      <w:r>
        <w:instrText xml:space="preserve"> PAGEREF _Toc209704881 \h </w:instrText>
      </w:r>
      <w:r>
        <w:fldChar w:fldCharType="separate"/>
      </w:r>
      <w:r>
        <w:t>102</w:t>
      </w:r>
      <w:r>
        <w:fldChar w:fldCharType="end"/>
      </w:r>
    </w:p>
    <w:p w14:paraId="6620AC0B" w14:textId="25441B65" w:rsidR="00354D9E" w:rsidRDefault="00354D9E">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_Toc209704882 \h </w:instrText>
      </w:r>
      <w:r>
        <w:fldChar w:fldCharType="separate"/>
      </w:r>
      <w:r>
        <w:t>103</w:t>
      </w:r>
      <w:r>
        <w:fldChar w:fldCharType="end"/>
      </w:r>
    </w:p>
    <w:p w14:paraId="0E7517C9" w14:textId="4564D3E8"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SimSun"/>
          <w:lang w:eastAsia="zh-CN"/>
        </w:rPr>
        <w:t>8</w:t>
      </w:r>
      <w:r w:rsidRPr="005F667E">
        <w:rPr>
          <w:rFonts w:eastAsia="SimSun"/>
        </w:rPr>
        <w:t>.13</w:t>
      </w:r>
      <w:r>
        <w:rPr>
          <w:rFonts w:asciiTheme="minorHAnsi" w:eastAsiaTheme="minorEastAsia" w:hAnsiTheme="minorHAnsi" w:cstheme="minorBidi"/>
          <w:kern w:val="2"/>
          <w:sz w:val="24"/>
          <w:szCs w:val="24"/>
          <w14:ligatures w14:val="standardContextual"/>
        </w:rPr>
        <w:tab/>
      </w:r>
      <w:r w:rsidRPr="005F667E">
        <w:rPr>
          <w:rFonts w:eastAsia="SimSun"/>
        </w:rPr>
        <w:t xml:space="preserve">Overall procedures </w:t>
      </w:r>
      <w:r w:rsidRPr="005F667E">
        <w:rPr>
          <w:rFonts w:eastAsia="SimSun"/>
          <w:lang w:eastAsia="zh-CN"/>
        </w:rPr>
        <w:t>for MDT</w:t>
      </w:r>
      <w:r>
        <w:tab/>
      </w:r>
      <w:r>
        <w:fldChar w:fldCharType="begin" w:fldLock="1"/>
      </w:r>
      <w:r>
        <w:instrText xml:space="preserve"> PAGEREF _Toc209704883 \h </w:instrText>
      </w:r>
      <w:r>
        <w:fldChar w:fldCharType="separate"/>
      </w:r>
      <w:r>
        <w:t>104</w:t>
      </w:r>
      <w:r>
        <w:fldChar w:fldCharType="end"/>
      </w:r>
    </w:p>
    <w:p w14:paraId="3D1E422D" w14:textId="63D6FE0C"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SimSun"/>
          <w:lang w:eastAsia="zh-CN"/>
        </w:rPr>
        <w:t>8</w:t>
      </w:r>
      <w:r w:rsidRPr="005F667E">
        <w:rPr>
          <w:rFonts w:eastAsia="SimSun"/>
        </w:rPr>
        <w:t>.13.0</w:t>
      </w:r>
      <w:r>
        <w:rPr>
          <w:rFonts w:asciiTheme="minorHAnsi" w:eastAsiaTheme="minorEastAsia" w:hAnsiTheme="minorHAnsi" w:cstheme="minorBidi"/>
          <w:kern w:val="2"/>
          <w:sz w:val="24"/>
          <w:szCs w:val="24"/>
          <w14:ligatures w14:val="standardContextual"/>
        </w:rPr>
        <w:tab/>
      </w:r>
      <w:r w:rsidRPr="005F667E">
        <w:rPr>
          <w:rFonts w:eastAsia="SimSun"/>
          <w:lang w:eastAsia="zh-CN"/>
        </w:rPr>
        <w:t>General</w:t>
      </w:r>
      <w:r>
        <w:tab/>
      </w:r>
      <w:r>
        <w:fldChar w:fldCharType="begin" w:fldLock="1"/>
      </w:r>
      <w:r>
        <w:instrText xml:space="preserve"> PAGEREF _Toc209704884 \h </w:instrText>
      </w:r>
      <w:r>
        <w:fldChar w:fldCharType="separate"/>
      </w:r>
      <w:r>
        <w:t>104</w:t>
      </w:r>
      <w:r>
        <w:fldChar w:fldCharType="end"/>
      </w:r>
    </w:p>
    <w:p w14:paraId="4CDD8F1D" w14:textId="3D6C3A88"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SimSun"/>
          <w:lang w:eastAsia="zh-CN"/>
        </w:rPr>
        <w:t>8</w:t>
      </w:r>
      <w:r w:rsidRPr="005F667E">
        <w:rPr>
          <w:rFonts w:eastAsia="SimSun"/>
        </w:rPr>
        <w:t>.13.1</w:t>
      </w:r>
      <w:r>
        <w:rPr>
          <w:rFonts w:asciiTheme="minorHAnsi" w:eastAsiaTheme="minorEastAsia" w:hAnsiTheme="minorHAnsi" w:cstheme="minorBidi"/>
          <w:kern w:val="2"/>
          <w:sz w:val="24"/>
          <w:szCs w:val="24"/>
          <w14:ligatures w14:val="standardContextual"/>
        </w:rPr>
        <w:tab/>
      </w:r>
      <w:r w:rsidRPr="005F667E">
        <w:rPr>
          <w:rFonts w:eastAsia="SimSun"/>
          <w:lang w:eastAsia="zh-CN"/>
        </w:rPr>
        <w:t>Signalling based MDT activation</w:t>
      </w:r>
      <w:r>
        <w:tab/>
      </w:r>
      <w:r>
        <w:fldChar w:fldCharType="begin" w:fldLock="1"/>
      </w:r>
      <w:r>
        <w:instrText xml:space="preserve"> PAGEREF _Toc209704885 \h </w:instrText>
      </w:r>
      <w:r>
        <w:fldChar w:fldCharType="separate"/>
      </w:r>
      <w:r>
        <w:t>104</w:t>
      </w:r>
      <w:r>
        <w:fldChar w:fldCharType="end"/>
      </w:r>
    </w:p>
    <w:p w14:paraId="6AC83269" w14:textId="4D9C05B4"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SimSun"/>
        </w:rPr>
        <w:t>8.</w:t>
      </w:r>
      <w:r w:rsidRPr="005F667E">
        <w:rPr>
          <w:rFonts w:eastAsia="SimSun"/>
          <w:lang w:eastAsia="zh-CN"/>
        </w:rPr>
        <w:t>13</w:t>
      </w:r>
      <w:r w:rsidRPr="005F667E">
        <w:rPr>
          <w:rFonts w:eastAsia="SimSun"/>
        </w:rPr>
        <w:t>.</w:t>
      </w:r>
      <w:r w:rsidRPr="005F667E">
        <w:rPr>
          <w:rFonts w:eastAsia="SimSun"/>
          <w:lang w:eastAsia="zh-CN"/>
        </w:rPr>
        <w:t>2</w:t>
      </w:r>
      <w:r>
        <w:rPr>
          <w:rFonts w:asciiTheme="minorHAnsi" w:eastAsiaTheme="minorEastAsia" w:hAnsiTheme="minorHAnsi" w:cstheme="minorBidi"/>
          <w:kern w:val="2"/>
          <w:sz w:val="24"/>
          <w:szCs w:val="24"/>
          <w14:ligatures w14:val="standardContextual"/>
        </w:rPr>
        <w:tab/>
      </w:r>
      <w:r w:rsidRPr="005F667E">
        <w:rPr>
          <w:rFonts w:eastAsia="SimSun"/>
          <w:lang w:eastAsia="zh-CN"/>
        </w:rPr>
        <w:t>Management based MDT activation</w:t>
      </w:r>
      <w:r>
        <w:tab/>
      </w:r>
      <w:r>
        <w:fldChar w:fldCharType="begin" w:fldLock="1"/>
      </w:r>
      <w:r>
        <w:instrText xml:space="preserve"> PAGEREF _Toc209704886 \h </w:instrText>
      </w:r>
      <w:r>
        <w:fldChar w:fldCharType="separate"/>
      </w:r>
      <w:r>
        <w:t>105</w:t>
      </w:r>
      <w:r>
        <w:fldChar w:fldCharType="end"/>
      </w:r>
    </w:p>
    <w:p w14:paraId="1D42CF0C" w14:textId="3B1EC7F8"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Malgun Gothic"/>
        </w:rPr>
        <w:t>8.13.2.1</w:t>
      </w:r>
      <w:r>
        <w:rPr>
          <w:rFonts w:asciiTheme="minorHAnsi" w:eastAsiaTheme="minorEastAsia" w:hAnsiTheme="minorHAnsi" w:cstheme="minorBidi"/>
          <w:kern w:val="2"/>
          <w:sz w:val="24"/>
          <w:szCs w:val="24"/>
          <w14:ligatures w14:val="standardContextual"/>
        </w:rPr>
        <w:tab/>
      </w:r>
      <w:r w:rsidRPr="005F667E">
        <w:rPr>
          <w:rFonts w:eastAsia="Malgun Gothic"/>
        </w:rPr>
        <w:t>General</w:t>
      </w:r>
      <w:r>
        <w:tab/>
      </w:r>
      <w:r>
        <w:fldChar w:fldCharType="begin" w:fldLock="1"/>
      </w:r>
      <w:r>
        <w:instrText xml:space="preserve"> PAGEREF _Toc209704887 \h </w:instrText>
      </w:r>
      <w:r>
        <w:fldChar w:fldCharType="separate"/>
      </w:r>
      <w:r>
        <w:t>105</w:t>
      </w:r>
      <w:r>
        <w:fldChar w:fldCharType="end"/>
      </w:r>
    </w:p>
    <w:p w14:paraId="270DBE3A" w14:textId="05F9F777"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Malgun Gothic"/>
        </w:rPr>
        <w:t>8.13.2.2</w:t>
      </w:r>
      <w:r>
        <w:rPr>
          <w:rFonts w:asciiTheme="minorHAnsi" w:eastAsiaTheme="minorEastAsia" w:hAnsiTheme="minorHAnsi" w:cstheme="minorBidi"/>
          <w:kern w:val="2"/>
          <w:sz w:val="24"/>
          <w:szCs w:val="24"/>
          <w14:ligatures w14:val="standardContextual"/>
        </w:rPr>
        <w:tab/>
      </w:r>
      <w:r w:rsidRPr="005F667E">
        <w:rPr>
          <w:rFonts w:eastAsia="Malgun Gothic"/>
        </w:rPr>
        <w:t>Management based MDT Activation in gNB-CU-CP</w:t>
      </w:r>
      <w:r>
        <w:tab/>
      </w:r>
      <w:r>
        <w:fldChar w:fldCharType="begin" w:fldLock="1"/>
      </w:r>
      <w:r>
        <w:instrText xml:space="preserve"> PAGEREF _Toc209704888 \h </w:instrText>
      </w:r>
      <w:r>
        <w:fldChar w:fldCharType="separate"/>
      </w:r>
      <w:r>
        <w:t>105</w:t>
      </w:r>
      <w:r>
        <w:fldChar w:fldCharType="end"/>
      </w:r>
    </w:p>
    <w:p w14:paraId="554779C1" w14:textId="03CAFFE5"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Malgun Gothic"/>
        </w:rPr>
        <w:t>8.13.2.3</w:t>
      </w:r>
      <w:r>
        <w:rPr>
          <w:rFonts w:asciiTheme="minorHAnsi" w:eastAsiaTheme="minorEastAsia" w:hAnsiTheme="minorHAnsi" w:cstheme="minorBidi"/>
          <w:kern w:val="2"/>
          <w:sz w:val="24"/>
          <w:szCs w:val="24"/>
          <w14:ligatures w14:val="standardContextual"/>
        </w:rPr>
        <w:tab/>
      </w:r>
      <w:r w:rsidRPr="005F667E">
        <w:rPr>
          <w:rFonts w:eastAsia="Malgun Gothic"/>
        </w:rPr>
        <w:t>Management based MDT Activation in gNB-DU</w:t>
      </w:r>
      <w:r>
        <w:tab/>
      </w:r>
      <w:r>
        <w:fldChar w:fldCharType="begin" w:fldLock="1"/>
      </w:r>
      <w:r>
        <w:instrText xml:space="preserve"> PAGEREF _Toc209704889 \h </w:instrText>
      </w:r>
      <w:r>
        <w:fldChar w:fldCharType="separate"/>
      </w:r>
      <w:r>
        <w:t>106</w:t>
      </w:r>
      <w:r>
        <w:fldChar w:fldCharType="end"/>
      </w:r>
    </w:p>
    <w:p w14:paraId="3216D447" w14:textId="0EE2A385"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Malgun Gothic"/>
        </w:rPr>
        <w:t>8.13.2.4</w:t>
      </w:r>
      <w:r>
        <w:rPr>
          <w:rFonts w:asciiTheme="minorHAnsi" w:eastAsiaTheme="minorEastAsia" w:hAnsiTheme="minorHAnsi" w:cstheme="minorBidi"/>
          <w:kern w:val="2"/>
          <w:sz w:val="24"/>
          <w:szCs w:val="24"/>
          <w14:ligatures w14:val="standardContextual"/>
        </w:rPr>
        <w:tab/>
      </w:r>
      <w:r w:rsidRPr="005F667E">
        <w:rPr>
          <w:rFonts w:eastAsia="Malgun Gothic"/>
        </w:rPr>
        <w:t>Management based MDT Activation in gNB-CU-UP</w:t>
      </w:r>
      <w:r>
        <w:tab/>
      </w:r>
      <w:r>
        <w:fldChar w:fldCharType="begin" w:fldLock="1"/>
      </w:r>
      <w:r>
        <w:instrText xml:space="preserve"> PAGEREF _Toc209704890 \h </w:instrText>
      </w:r>
      <w:r>
        <w:fldChar w:fldCharType="separate"/>
      </w:r>
      <w:r>
        <w:t>107</w:t>
      </w:r>
      <w:r>
        <w:fldChar w:fldCharType="end"/>
      </w:r>
    </w:p>
    <w:p w14:paraId="30DA889A" w14:textId="7081CF65"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Malgun Gothic"/>
          <w:lang w:val="fr-FR"/>
        </w:rPr>
        <w:t>8.13.2.5</w:t>
      </w:r>
      <w:r>
        <w:rPr>
          <w:rFonts w:asciiTheme="minorHAnsi" w:eastAsiaTheme="minorEastAsia" w:hAnsiTheme="minorHAnsi" w:cstheme="minorBidi"/>
          <w:kern w:val="2"/>
          <w:sz w:val="24"/>
          <w:szCs w:val="24"/>
          <w14:ligatures w14:val="standardContextual"/>
        </w:rPr>
        <w:tab/>
      </w:r>
      <w:r w:rsidRPr="005F667E">
        <w:rPr>
          <w:rFonts w:eastAsia="Malgun Gothic"/>
          <w:lang w:val="fr-FR"/>
        </w:rPr>
        <w:t>User consent propagation in EN-DC</w:t>
      </w:r>
      <w:r>
        <w:tab/>
      </w:r>
      <w:r>
        <w:fldChar w:fldCharType="begin" w:fldLock="1"/>
      </w:r>
      <w:r>
        <w:instrText xml:space="preserve"> PAGEREF _Toc209704891 \h </w:instrText>
      </w:r>
      <w:r>
        <w:fldChar w:fldCharType="separate"/>
      </w:r>
      <w:r>
        <w:t>108</w:t>
      </w:r>
      <w:r>
        <w:fldChar w:fldCharType="end"/>
      </w:r>
    </w:p>
    <w:p w14:paraId="4AB7497F" w14:textId="3AC82B41"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5F667E">
        <w:rPr>
          <w:rFonts w:eastAsia="Malgun Gothic"/>
          <w:lang w:eastAsia="en-GB"/>
        </w:rPr>
        <w:t>User consent propagation in MR-DC with 5GC</w:t>
      </w:r>
      <w:r>
        <w:tab/>
      </w:r>
      <w:r>
        <w:fldChar w:fldCharType="begin" w:fldLock="1"/>
      </w:r>
      <w:r>
        <w:instrText xml:space="preserve"> PAGEREF _Toc209704892 \h </w:instrText>
      </w:r>
      <w:r>
        <w:fldChar w:fldCharType="separate"/>
      </w:r>
      <w:r>
        <w:t>109</w:t>
      </w:r>
      <w:r>
        <w:fldChar w:fldCharType="end"/>
      </w:r>
    </w:p>
    <w:p w14:paraId="748B66E6" w14:textId="4FA5FD52"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5F667E">
        <w:rPr>
          <w:rFonts w:eastAsia="DengXian"/>
          <w:lang w:eastAsia="zh-CN"/>
        </w:rPr>
        <w:t>Management based trace activation</w:t>
      </w:r>
      <w:r w:rsidRPr="005F667E">
        <w:rPr>
          <w:rFonts w:eastAsia="Malgun Gothic"/>
          <w:lang w:eastAsia="en-GB"/>
        </w:rPr>
        <w:t xml:space="preserve"> in MR-DC with 5GC</w:t>
      </w:r>
      <w:r>
        <w:tab/>
      </w:r>
      <w:r>
        <w:fldChar w:fldCharType="begin" w:fldLock="1"/>
      </w:r>
      <w:r>
        <w:instrText xml:space="preserve"> PAGEREF _Toc209704893 \h </w:instrText>
      </w:r>
      <w:r>
        <w:fldChar w:fldCharType="separate"/>
      </w:r>
      <w:r>
        <w:t>110</w:t>
      </w:r>
      <w:r>
        <w:fldChar w:fldCharType="end"/>
      </w:r>
    </w:p>
    <w:p w14:paraId="22F776A0" w14:textId="09BD09D3"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SimSun"/>
        </w:rPr>
        <w:t>8.</w:t>
      </w:r>
      <w:r w:rsidRPr="005F667E">
        <w:rPr>
          <w:rFonts w:eastAsia="SimSun"/>
          <w:lang w:eastAsia="zh-CN"/>
        </w:rPr>
        <w:t>13</w:t>
      </w:r>
      <w:r w:rsidRPr="005F667E">
        <w:rPr>
          <w:rFonts w:eastAsia="SimSun"/>
        </w:rPr>
        <w:t>.3</w:t>
      </w:r>
      <w:r>
        <w:rPr>
          <w:rFonts w:asciiTheme="minorHAnsi" w:eastAsiaTheme="minorEastAsia" w:hAnsiTheme="minorHAnsi" w:cstheme="minorBidi"/>
          <w:kern w:val="2"/>
          <w:sz w:val="24"/>
          <w:szCs w:val="24"/>
          <w14:ligatures w14:val="standardContextual"/>
        </w:rPr>
        <w:tab/>
      </w:r>
      <w:r w:rsidRPr="005F667E">
        <w:rPr>
          <w:rFonts w:eastAsia="SimSun"/>
          <w:lang w:eastAsia="zh-CN"/>
        </w:rPr>
        <w:t>Alignment of MDT and QoE Measurements</w:t>
      </w:r>
      <w:r>
        <w:tab/>
      </w:r>
      <w:r>
        <w:fldChar w:fldCharType="begin" w:fldLock="1"/>
      </w:r>
      <w:r>
        <w:instrText xml:space="preserve"> PAGEREF _Toc209704894 \h </w:instrText>
      </w:r>
      <w:r>
        <w:fldChar w:fldCharType="separate"/>
      </w:r>
      <w:r>
        <w:t>111</w:t>
      </w:r>
      <w:r>
        <w:fldChar w:fldCharType="end"/>
      </w:r>
    </w:p>
    <w:p w14:paraId="0A8E8F5A" w14:textId="79464BB8"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SimSun"/>
        </w:rPr>
        <w:t>8.</w:t>
      </w:r>
      <w:r w:rsidRPr="005F667E">
        <w:rPr>
          <w:rFonts w:eastAsia="SimSun"/>
          <w:lang w:eastAsia="zh-CN"/>
        </w:rPr>
        <w:t>13</w:t>
      </w:r>
      <w:r w:rsidRPr="005F667E">
        <w:rPr>
          <w:rFonts w:eastAsia="SimSun"/>
        </w:rPr>
        <w:t>.4</w:t>
      </w:r>
      <w:r>
        <w:rPr>
          <w:rFonts w:asciiTheme="minorHAnsi" w:eastAsiaTheme="minorEastAsia" w:hAnsiTheme="minorHAnsi" w:cstheme="minorBidi"/>
          <w:kern w:val="2"/>
          <w:sz w:val="24"/>
          <w:szCs w:val="24"/>
          <w14:ligatures w14:val="standardContextual"/>
        </w:rPr>
        <w:tab/>
      </w:r>
      <w:r w:rsidRPr="005F667E">
        <w:rPr>
          <w:rFonts w:eastAsia="SimSun"/>
          <w:lang w:eastAsia="zh-CN"/>
        </w:rPr>
        <w:t>MDT reporting</w:t>
      </w:r>
      <w:r>
        <w:tab/>
      </w:r>
      <w:r>
        <w:fldChar w:fldCharType="begin" w:fldLock="1"/>
      </w:r>
      <w:r>
        <w:instrText xml:space="preserve"> PAGEREF _Toc209704895 \h </w:instrText>
      </w:r>
      <w:r>
        <w:fldChar w:fldCharType="separate"/>
      </w:r>
      <w:r>
        <w:t>111</w:t>
      </w:r>
      <w:r>
        <w:fldChar w:fldCharType="end"/>
      </w:r>
    </w:p>
    <w:p w14:paraId="1A1E1E27" w14:textId="103F52C5"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Malgun Gothic"/>
          <w:lang w:eastAsia="zh-CN"/>
        </w:rPr>
        <w:t>8</w:t>
      </w:r>
      <w:r w:rsidRPr="005F667E">
        <w:rPr>
          <w:rFonts w:eastAsia="Malgun Gothic"/>
        </w:rPr>
        <w:t>.14</w:t>
      </w:r>
      <w:r>
        <w:rPr>
          <w:rFonts w:asciiTheme="minorHAnsi" w:eastAsiaTheme="minorEastAsia" w:hAnsiTheme="minorHAnsi" w:cstheme="minorBidi"/>
          <w:kern w:val="2"/>
          <w:sz w:val="24"/>
          <w:szCs w:val="24"/>
          <w14:ligatures w14:val="standardContextual"/>
        </w:rPr>
        <w:tab/>
      </w:r>
      <w:r w:rsidRPr="005F667E">
        <w:rPr>
          <w:rFonts w:eastAsia="Malgun Gothic"/>
        </w:rPr>
        <w:t>Self-optimisation</w:t>
      </w:r>
      <w:r>
        <w:tab/>
      </w:r>
      <w:r>
        <w:fldChar w:fldCharType="begin" w:fldLock="1"/>
      </w:r>
      <w:r>
        <w:instrText xml:space="preserve"> PAGEREF _Toc209704896 \h </w:instrText>
      </w:r>
      <w:r>
        <w:fldChar w:fldCharType="separate"/>
      </w:r>
      <w:r>
        <w:t>111</w:t>
      </w:r>
      <w:r>
        <w:fldChar w:fldCharType="end"/>
      </w:r>
    </w:p>
    <w:p w14:paraId="10778953" w14:textId="6C8FB501"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SimSun"/>
          <w:lang w:eastAsia="zh-CN"/>
        </w:rPr>
        <w:t>8.14.1</w:t>
      </w:r>
      <w:r>
        <w:rPr>
          <w:rFonts w:asciiTheme="minorHAnsi" w:eastAsiaTheme="minorEastAsia" w:hAnsiTheme="minorHAnsi" w:cstheme="minorBidi"/>
          <w:kern w:val="2"/>
          <w:sz w:val="24"/>
          <w:szCs w:val="24"/>
          <w14:ligatures w14:val="standardContextual"/>
        </w:rPr>
        <w:tab/>
      </w:r>
      <w:r w:rsidRPr="005F667E">
        <w:rPr>
          <w:rFonts w:eastAsia="SimSun"/>
          <w:lang w:eastAsia="zh-CN"/>
        </w:rPr>
        <w:t>Overall procedures for MRO</w:t>
      </w:r>
      <w:r>
        <w:tab/>
      </w:r>
      <w:r>
        <w:fldChar w:fldCharType="begin" w:fldLock="1"/>
      </w:r>
      <w:r>
        <w:instrText xml:space="preserve"> PAGEREF _Toc209704897 \h </w:instrText>
      </w:r>
      <w:r>
        <w:fldChar w:fldCharType="separate"/>
      </w:r>
      <w:r>
        <w:t>111</w:t>
      </w:r>
      <w:r>
        <w:fldChar w:fldCharType="end"/>
      </w:r>
    </w:p>
    <w:p w14:paraId="54DBEFBF" w14:textId="3EB688E1" w:rsidR="00354D9E" w:rsidRDefault="00354D9E">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_Toc209704898 \h </w:instrText>
      </w:r>
      <w:r>
        <w:fldChar w:fldCharType="separate"/>
      </w:r>
      <w:r>
        <w:t>112</w:t>
      </w:r>
      <w:r>
        <w:fldChar w:fldCharType="end"/>
      </w:r>
    </w:p>
    <w:p w14:paraId="14894DE1" w14:textId="5D0D0BC5" w:rsidR="00354D9E" w:rsidRDefault="00354D9E">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_Toc209704899 \h </w:instrText>
      </w:r>
      <w:r>
        <w:fldChar w:fldCharType="separate"/>
      </w:r>
      <w:r>
        <w:t>112</w:t>
      </w:r>
      <w:r>
        <w:fldChar w:fldCharType="end"/>
      </w:r>
    </w:p>
    <w:p w14:paraId="727D5BE5" w14:textId="2D8698F3" w:rsidR="00354D9E" w:rsidRDefault="00354D9E">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_Toc209704900 \h </w:instrText>
      </w:r>
      <w:r>
        <w:fldChar w:fldCharType="separate"/>
      </w:r>
      <w:r>
        <w:t>113</w:t>
      </w:r>
      <w:r>
        <w:fldChar w:fldCharType="end"/>
      </w:r>
    </w:p>
    <w:p w14:paraId="4E3B5202" w14:textId="4D5C85F4"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SimSun"/>
          <w:lang w:eastAsia="zh-CN"/>
        </w:rPr>
        <w:t>8</w:t>
      </w:r>
      <w:r w:rsidRPr="005F667E">
        <w:rPr>
          <w:rFonts w:eastAsia="SimSun"/>
        </w:rPr>
        <w:t>.15</w:t>
      </w:r>
      <w:r>
        <w:rPr>
          <w:rFonts w:asciiTheme="minorHAnsi" w:eastAsiaTheme="minorEastAsia" w:hAnsiTheme="minorHAnsi" w:cstheme="minorBidi"/>
          <w:kern w:val="2"/>
          <w:sz w:val="24"/>
          <w:szCs w:val="24"/>
          <w14:ligatures w14:val="standardContextual"/>
        </w:rPr>
        <w:tab/>
      </w:r>
      <w:r w:rsidRPr="005F667E">
        <w:rPr>
          <w:rFonts w:eastAsia="SimSun"/>
        </w:rPr>
        <w:t xml:space="preserve">Overall procedures </w:t>
      </w:r>
      <w:r w:rsidRPr="005F667E">
        <w:rPr>
          <w:rFonts w:eastAsia="SimSun"/>
          <w:lang w:eastAsia="zh-CN"/>
        </w:rPr>
        <w:t>for NR MBS</w:t>
      </w:r>
      <w:r>
        <w:tab/>
      </w:r>
      <w:r>
        <w:fldChar w:fldCharType="begin" w:fldLock="1"/>
      </w:r>
      <w:r>
        <w:instrText xml:space="preserve"> PAGEREF _Toc209704901 \h </w:instrText>
      </w:r>
      <w:r>
        <w:fldChar w:fldCharType="separate"/>
      </w:r>
      <w:r>
        <w:t>113</w:t>
      </w:r>
      <w:r>
        <w:fldChar w:fldCharType="end"/>
      </w:r>
    </w:p>
    <w:p w14:paraId="54C5ED45" w14:textId="1ABAD74E"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SimSun"/>
          <w:lang w:eastAsia="zh-CN"/>
        </w:rPr>
        <w:t>8.15.1</w:t>
      </w:r>
      <w:r>
        <w:rPr>
          <w:rFonts w:asciiTheme="minorHAnsi" w:eastAsiaTheme="minorEastAsia" w:hAnsiTheme="minorHAnsi" w:cstheme="minorBidi"/>
          <w:kern w:val="2"/>
          <w:sz w:val="24"/>
          <w:szCs w:val="24"/>
          <w14:ligatures w14:val="standardContextual"/>
        </w:rPr>
        <w:tab/>
      </w:r>
      <w:r w:rsidRPr="005F667E">
        <w:rPr>
          <w:rFonts w:eastAsia="SimSun"/>
          <w:lang w:eastAsia="zh-CN"/>
        </w:rPr>
        <w:t>General</w:t>
      </w:r>
      <w:r>
        <w:tab/>
      </w:r>
      <w:r>
        <w:fldChar w:fldCharType="begin" w:fldLock="1"/>
      </w:r>
      <w:r>
        <w:instrText xml:space="preserve"> PAGEREF _Toc209704902 \h </w:instrText>
      </w:r>
      <w:r>
        <w:fldChar w:fldCharType="separate"/>
      </w:r>
      <w:r>
        <w:t>113</w:t>
      </w:r>
      <w:r>
        <w:fldChar w:fldCharType="end"/>
      </w:r>
    </w:p>
    <w:p w14:paraId="482C420A" w14:textId="683342B7" w:rsidR="00354D9E" w:rsidRDefault="00354D9E">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_Toc209704903 \h </w:instrText>
      </w:r>
      <w:r>
        <w:fldChar w:fldCharType="separate"/>
      </w:r>
      <w:r>
        <w:t>113</w:t>
      </w:r>
      <w:r>
        <w:fldChar w:fldCharType="end"/>
      </w:r>
    </w:p>
    <w:p w14:paraId="64EE4888" w14:textId="5C4D7679" w:rsidR="00354D9E" w:rsidRDefault="00354D9E">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_Toc209704904 \h </w:instrText>
      </w:r>
      <w:r>
        <w:fldChar w:fldCharType="separate"/>
      </w:r>
      <w:r>
        <w:t>114</w:t>
      </w:r>
      <w:r>
        <w:fldChar w:fldCharType="end"/>
      </w:r>
    </w:p>
    <w:p w14:paraId="24616D83" w14:textId="43252731" w:rsidR="00354D9E" w:rsidRDefault="00354D9E">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_Toc209704905 \h </w:instrText>
      </w:r>
      <w:r>
        <w:fldChar w:fldCharType="separate"/>
      </w:r>
      <w:r>
        <w:t>116</w:t>
      </w:r>
      <w:r>
        <w:fldChar w:fldCharType="end"/>
      </w:r>
    </w:p>
    <w:p w14:paraId="48B307D7" w14:textId="31E57829" w:rsidR="00354D9E" w:rsidRDefault="00354D9E">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_Toc209704906 \h </w:instrText>
      </w:r>
      <w:r>
        <w:fldChar w:fldCharType="separate"/>
      </w:r>
      <w:r>
        <w:t>117</w:t>
      </w:r>
      <w:r>
        <w:fldChar w:fldCharType="end"/>
      </w:r>
    </w:p>
    <w:p w14:paraId="1740A75D" w14:textId="6260F223" w:rsidR="00354D9E" w:rsidRDefault="00354D9E">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_Toc209704907 \h </w:instrText>
      </w:r>
      <w:r>
        <w:fldChar w:fldCharType="separate"/>
      </w:r>
      <w:r>
        <w:t>119</w:t>
      </w:r>
      <w:r>
        <w:fldChar w:fldCharType="end"/>
      </w:r>
    </w:p>
    <w:p w14:paraId="26614F9D" w14:textId="03C9DCB0" w:rsidR="00354D9E" w:rsidRDefault="00354D9E">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_Toc209704908 \h </w:instrText>
      </w:r>
      <w:r>
        <w:fldChar w:fldCharType="separate"/>
      </w:r>
      <w:r>
        <w:t>119</w:t>
      </w:r>
      <w:r>
        <w:fldChar w:fldCharType="end"/>
      </w:r>
    </w:p>
    <w:p w14:paraId="7E37EFAE" w14:textId="68106DF0" w:rsidR="00354D9E" w:rsidRDefault="00354D9E">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_Toc209704909 \h </w:instrText>
      </w:r>
      <w:r>
        <w:fldChar w:fldCharType="separate"/>
      </w:r>
      <w:r>
        <w:t>119</w:t>
      </w:r>
      <w:r>
        <w:fldChar w:fldCharType="end"/>
      </w:r>
    </w:p>
    <w:p w14:paraId="42F2E883" w14:textId="6858A4B9"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SimSun"/>
          <w:lang w:eastAsia="zh-CN"/>
        </w:rPr>
        <w:t>8</w:t>
      </w:r>
      <w:r w:rsidRPr="005F667E">
        <w:rPr>
          <w:rFonts w:eastAsia="SimSun"/>
        </w:rPr>
        <w:t>.16</w:t>
      </w:r>
      <w:r>
        <w:rPr>
          <w:rFonts w:asciiTheme="minorHAnsi" w:eastAsiaTheme="minorEastAsia" w:hAnsiTheme="minorHAnsi" w:cstheme="minorBidi"/>
          <w:kern w:val="2"/>
          <w:sz w:val="24"/>
          <w:szCs w:val="24"/>
          <w14:ligatures w14:val="standardContextual"/>
        </w:rPr>
        <w:tab/>
      </w:r>
      <w:r w:rsidRPr="005F667E">
        <w:rPr>
          <w:rFonts w:eastAsia="SimSun"/>
        </w:rPr>
        <w:t xml:space="preserve">Overall procedures </w:t>
      </w:r>
      <w:r w:rsidRPr="005F667E">
        <w:rPr>
          <w:rFonts w:eastAsia="SimSun"/>
          <w:lang w:eastAsia="zh-CN"/>
        </w:rPr>
        <w:t>for CPAC</w:t>
      </w:r>
      <w:r>
        <w:tab/>
      </w:r>
      <w:r>
        <w:fldChar w:fldCharType="begin" w:fldLock="1"/>
      </w:r>
      <w:r>
        <w:instrText xml:space="preserve"> PAGEREF _Toc209704910 \h </w:instrText>
      </w:r>
      <w:r>
        <w:fldChar w:fldCharType="separate"/>
      </w:r>
      <w:r>
        <w:t>121</w:t>
      </w:r>
      <w:r>
        <w:fldChar w:fldCharType="end"/>
      </w:r>
    </w:p>
    <w:p w14:paraId="7BCEBEA1" w14:textId="3C97E303"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_Toc209704911 \h </w:instrText>
      </w:r>
      <w:r>
        <w:fldChar w:fldCharType="separate"/>
      </w:r>
      <w:r>
        <w:t>121</w:t>
      </w:r>
      <w:r>
        <w:fldChar w:fldCharType="end"/>
      </w:r>
    </w:p>
    <w:p w14:paraId="45742CE9" w14:textId="77BB7A72"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5F667E">
        <w:rPr>
          <w:rFonts w:eastAsia="Malgun Gothic"/>
          <w:lang w:eastAsia="zh-CN"/>
        </w:rPr>
        <w:t>MN initiated conditional SN Change</w:t>
      </w:r>
      <w:r>
        <w:tab/>
      </w:r>
      <w:r>
        <w:fldChar w:fldCharType="begin" w:fldLock="1"/>
      </w:r>
      <w:r>
        <w:instrText xml:space="preserve"> PAGEREF _Toc209704912 \h </w:instrText>
      </w:r>
      <w:r>
        <w:fldChar w:fldCharType="separate"/>
      </w:r>
      <w:r>
        <w:t>122</w:t>
      </w:r>
      <w:r>
        <w:fldChar w:fldCharType="end"/>
      </w:r>
    </w:p>
    <w:p w14:paraId="14EBBB64" w14:textId="5B69C1AE"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5F667E">
        <w:rPr>
          <w:rFonts w:eastAsia="Malgun Gothic"/>
          <w:lang w:eastAsia="zh-CN"/>
        </w:rPr>
        <w:t>SN initiated conditional inter-SN Change</w:t>
      </w:r>
      <w:r>
        <w:tab/>
      </w:r>
      <w:r>
        <w:fldChar w:fldCharType="begin" w:fldLock="1"/>
      </w:r>
      <w:r>
        <w:instrText xml:space="preserve"> PAGEREF _Toc209704913 \h </w:instrText>
      </w:r>
      <w:r>
        <w:fldChar w:fldCharType="separate"/>
      </w:r>
      <w:r>
        <w:t>122</w:t>
      </w:r>
      <w:r>
        <w:fldChar w:fldCharType="end"/>
      </w:r>
    </w:p>
    <w:p w14:paraId="3280AF84" w14:textId="1C0DF68C" w:rsidR="00354D9E" w:rsidRDefault="00354D9E">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_Toc209704914 \h </w:instrText>
      </w:r>
      <w:r>
        <w:fldChar w:fldCharType="separate"/>
      </w:r>
      <w:r>
        <w:t>122</w:t>
      </w:r>
      <w:r>
        <w:fldChar w:fldCharType="end"/>
      </w:r>
    </w:p>
    <w:p w14:paraId="0DDA19AC" w14:textId="572297E1" w:rsidR="00354D9E" w:rsidRDefault="00354D9E">
      <w:pPr>
        <w:pStyle w:val="TOC3"/>
        <w:rPr>
          <w:rFonts w:asciiTheme="minorHAnsi" w:eastAsiaTheme="minorEastAsia" w:hAnsiTheme="minorHAnsi" w:cstheme="minorBidi"/>
          <w:kern w:val="2"/>
          <w:sz w:val="24"/>
          <w:szCs w:val="24"/>
          <w14:ligatures w14:val="standardContextual"/>
        </w:rPr>
      </w:pPr>
      <w:r>
        <w:t>8.17.1</w:t>
      </w:r>
      <w:r>
        <w:rPr>
          <w:rFonts w:asciiTheme="minorHAnsi" w:eastAsiaTheme="minorEastAsia" w:hAnsiTheme="minorHAnsi" w:cstheme="minorBidi"/>
          <w:kern w:val="2"/>
          <w:sz w:val="24"/>
          <w:szCs w:val="24"/>
          <w14:ligatures w14:val="standardContextual"/>
        </w:rPr>
        <w:tab/>
      </w:r>
      <w:r>
        <w:t>IAB Inter-donor-DU Re-routing</w:t>
      </w:r>
      <w:r>
        <w:tab/>
      </w:r>
      <w:r>
        <w:fldChar w:fldCharType="begin" w:fldLock="1"/>
      </w:r>
      <w:r>
        <w:instrText xml:space="preserve"> PAGEREF _Toc209704915 \h </w:instrText>
      </w:r>
      <w:r>
        <w:fldChar w:fldCharType="separate"/>
      </w:r>
      <w:r>
        <w:t>122</w:t>
      </w:r>
      <w:r>
        <w:fldChar w:fldCharType="end"/>
      </w:r>
    </w:p>
    <w:p w14:paraId="0317903D" w14:textId="03B27EDC" w:rsidR="00354D9E" w:rsidRDefault="00354D9E">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_Toc209704916 \h </w:instrText>
      </w:r>
      <w:r>
        <w:fldChar w:fldCharType="separate"/>
      </w:r>
      <w:r>
        <w:t>122</w:t>
      </w:r>
      <w:r>
        <w:fldChar w:fldCharType="end"/>
      </w:r>
    </w:p>
    <w:p w14:paraId="3A0522D7" w14:textId="73AD374D" w:rsidR="00354D9E" w:rsidRDefault="00354D9E">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_Toc209704917 \h </w:instrText>
      </w:r>
      <w:r>
        <w:fldChar w:fldCharType="separate"/>
      </w:r>
      <w:r>
        <w:t>122</w:t>
      </w:r>
      <w:r>
        <w:fldChar w:fldCharType="end"/>
      </w:r>
    </w:p>
    <w:p w14:paraId="7216722A" w14:textId="5154CC4A" w:rsidR="00354D9E" w:rsidRDefault="00354D9E">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_Toc209704918 \h </w:instrText>
      </w:r>
      <w:r>
        <w:fldChar w:fldCharType="separate"/>
      </w:r>
      <w:r>
        <w:t>125</w:t>
      </w:r>
      <w:r>
        <w:fldChar w:fldCharType="end"/>
      </w:r>
    </w:p>
    <w:p w14:paraId="6226A0DA" w14:textId="2AF2C3A6" w:rsidR="00354D9E" w:rsidRDefault="00354D9E">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_Toc209704919 \h </w:instrText>
      </w:r>
      <w:r>
        <w:fldChar w:fldCharType="separate"/>
      </w:r>
      <w:r>
        <w:t>125</w:t>
      </w:r>
      <w:r>
        <w:fldChar w:fldCharType="end"/>
      </w:r>
    </w:p>
    <w:p w14:paraId="7EF5C51A" w14:textId="7CF2D847" w:rsidR="00354D9E" w:rsidRDefault="00354D9E">
      <w:pPr>
        <w:pStyle w:val="TOC4"/>
        <w:rPr>
          <w:rFonts w:asciiTheme="minorHAnsi" w:eastAsiaTheme="minorEastAsia" w:hAnsiTheme="minorHAnsi" w:cstheme="minorBidi"/>
          <w:kern w:val="2"/>
          <w:sz w:val="24"/>
          <w:szCs w:val="24"/>
          <w14:ligatures w14:val="standardContextual"/>
        </w:rPr>
      </w:pPr>
      <w:r>
        <w:lastRenderedPageBreak/>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_Toc209704920 \h </w:instrText>
      </w:r>
      <w:r>
        <w:fldChar w:fldCharType="separate"/>
      </w:r>
      <w:r>
        <w:t>128</w:t>
      </w:r>
      <w:r>
        <w:fldChar w:fldCharType="end"/>
      </w:r>
    </w:p>
    <w:p w14:paraId="35976497" w14:textId="031020F0" w:rsidR="00354D9E" w:rsidRDefault="00354D9E">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_Toc209704921 \h </w:instrText>
      </w:r>
      <w:r>
        <w:fldChar w:fldCharType="separate"/>
      </w:r>
      <w:r>
        <w:t>130</w:t>
      </w:r>
      <w:r>
        <w:fldChar w:fldCharType="end"/>
      </w:r>
    </w:p>
    <w:p w14:paraId="0BFACF4C" w14:textId="66AC32A9" w:rsidR="00354D9E" w:rsidRDefault="00354D9E">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_Toc209704922 \h </w:instrText>
      </w:r>
      <w:r>
        <w:fldChar w:fldCharType="separate"/>
      </w:r>
      <w:r>
        <w:t>133</w:t>
      </w:r>
      <w:r>
        <w:fldChar w:fldCharType="end"/>
      </w:r>
    </w:p>
    <w:p w14:paraId="2FEF534D" w14:textId="30C4D331" w:rsidR="00354D9E" w:rsidRDefault="00354D9E">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_Toc209704923 \h </w:instrText>
      </w:r>
      <w:r>
        <w:fldChar w:fldCharType="separate"/>
      </w:r>
      <w:r>
        <w:t>133</w:t>
      </w:r>
      <w:r>
        <w:fldChar w:fldCharType="end"/>
      </w:r>
    </w:p>
    <w:p w14:paraId="0B5B8FC3" w14:textId="7617F402" w:rsidR="00354D9E" w:rsidRDefault="00354D9E">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_Toc209704924 \h </w:instrText>
      </w:r>
      <w:r>
        <w:fldChar w:fldCharType="separate"/>
      </w:r>
      <w:r>
        <w:t>134</w:t>
      </w:r>
      <w:r>
        <w:fldChar w:fldCharType="end"/>
      </w:r>
    </w:p>
    <w:p w14:paraId="52A6D6B3" w14:textId="5BA47331" w:rsidR="00354D9E" w:rsidRDefault="00354D9E">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_Toc209704925 \h </w:instrText>
      </w:r>
      <w:r>
        <w:fldChar w:fldCharType="separate"/>
      </w:r>
      <w:r>
        <w:t>136</w:t>
      </w:r>
      <w:r>
        <w:fldChar w:fldCharType="end"/>
      </w:r>
    </w:p>
    <w:p w14:paraId="658766F8" w14:textId="1A9B5F31" w:rsidR="00354D9E" w:rsidRDefault="00354D9E">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_Toc209704926 \h </w:instrText>
      </w:r>
      <w:r>
        <w:fldChar w:fldCharType="separate"/>
      </w:r>
      <w:r>
        <w:t>137</w:t>
      </w:r>
      <w:r>
        <w:fldChar w:fldCharType="end"/>
      </w:r>
    </w:p>
    <w:p w14:paraId="16861F0C" w14:textId="689483C2" w:rsidR="00354D9E" w:rsidRDefault="00354D9E">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_Toc209704927 \h </w:instrText>
      </w:r>
      <w:r>
        <w:fldChar w:fldCharType="separate"/>
      </w:r>
      <w:r>
        <w:t>138</w:t>
      </w:r>
      <w:r>
        <w:fldChar w:fldCharType="end"/>
      </w:r>
    </w:p>
    <w:p w14:paraId="3261D8DD" w14:textId="367BA93D"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8.19.1</w:t>
      </w:r>
      <w:r>
        <w:rPr>
          <w:rFonts w:asciiTheme="minorHAnsi" w:eastAsiaTheme="minorEastAsia" w:hAnsiTheme="minorHAnsi" w:cstheme="minorBidi"/>
          <w:kern w:val="2"/>
          <w:sz w:val="24"/>
          <w:szCs w:val="24"/>
          <w14:ligatures w14:val="standardContextual"/>
        </w:rPr>
        <w:tab/>
      </w:r>
      <w:r w:rsidRPr="005F667E">
        <w:rPr>
          <w:rFonts w:eastAsia="Malgun Gothic"/>
        </w:rPr>
        <w:t>Remote UE initial access</w:t>
      </w:r>
      <w:r>
        <w:tab/>
      </w:r>
      <w:r>
        <w:fldChar w:fldCharType="begin" w:fldLock="1"/>
      </w:r>
      <w:r>
        <w:instrText xml:space="preserve"> PAGEREF _Toc209704928 \h </w:instrText>
      </w:r>
      <w:r>
        <w:fldChar w:fldCharType="separate"/>
      </w:r>
      <w:r>
        <w:t>138</w:t>
      </w:r>
      <w:r>
        <w:fldChar w:fldCharType="end"/>
      </w:r>
    </w:p>
    <w:p w14:paraId="6EC97764" w14:textId="5C730D03"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8.19.2</w:t>
      </w:r>
      <w:r>
        <w:rPr>
          <w:rFonts w:asciiTheme="minorHAnsi" w:eastAsiaTheme="minorEastAsia" w:hAnsiTheme="minorHAnsi" w:cstheme="minorBidi"/>
          <w:kern w:val="2"/>
          <w:sz w:val="24"/>
          <w:szCs w:val="24"/>
          <w14:ligatures w14:val="standardContextual"/>
        </w:rPr>
        <w:tab/>
      </w:r>
      <w:r w:rsidRPr="005F667E">
        <w:rPr>
          <w:rFonts w:eastAsia="Malgun Gothic"/>
        </w:rPr>
        <w:t>Remote UE RRC Reestablishment</w:t>
      </w:r>
      <w:r>
        <w:tab/>
      </w:r>
      <w:r>
        <w:fldChar w:fldCharType="begin" w:fldLock="1"/>
      </w:r>
      <w:r>
        <w:instrText xml:space="preserve"> PAGEREF _Toc209704929 \h </w:instrText>
      </w:r>
      <w:r>
        <w:fldChar w:fldCharType="separate"/>
      </w:r>
      <w:r>
        <w:t>141</w:t>
      </w:r>
      <w:r>
        <w:fldChar w:fldCharType="end"/>
      </w:r>
    </w:p>
    <w:p w14:paraId="41F620C1" w14:textId="233B21A0"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8.19.3</w:t>
      </w:r>
      <w:r>
        <w:rPr>
          <w:rFonts w:asciiTheme="minorHAnsi" w:eastAsiaTheme="minorEastAsia" w:hAnsiTheme="minorHAnsi" w:cstheme="minorBidi"/>
          <w:kern w:val="2"/>
          <w:sz w:val="24"/>
          <w:szCs w:val="24"/>
          <w14:ligatures w14:val="standardContextual"/>
        </w:rPr>
        <w:tab/>
      </w:r>
      <w:r w:rsidRPr="005F667E">
        <w:rPr>
          <w:rFonts w:eastAsia="Malgun Gothic"/>
        </w:rPr>
        <w:t>Remote UE RRC Inactive to other states</w:t>
      </w:r>
      <w:r>
        <w:tab/>
      </w:r>
      <w:r>
        <w:fldChar w:fldCharType="begin" w:fldLock="1"/>
      </w:r>
      <w:r>
        <w:instrText xml:space="preserve"> PAGEREF _Toc209704930 \h </w:instrText>
      </w:r>
      <w:r>
        <w:fldChar w:fldCharType="separate"/>
      </w:r>
      <w:r>
        <w:t>143</w:t>
      </w:r>
      <w:r>
        <w:fldChar w:fldCharType="end"/>
      </w:r>
    </w:p>
    <w:p w14:paraId="1A535579" w14:textId="5B642B4B"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8.19.4</w:t>
      </w:r>
      <w:r>
        <w:rPr>
          <w:rFonts w:asciiTheme="minorHAnsi" w:eastAsiaTheme="minorEastAsia" w:hAnsiTheme="minorHAnsi" w:cstheme="minorBidi"/>
          <w:kern w:val="2"/>
          <w:sz w:val="24"/>
          <w:szCs w:val="24"/>
          <w14:ligatures w14:val="standardContextual"/>
        </w:rPr>
        <w:tab/>
      </w:r>
      <w:r w:rsidRPr="005F667E">
        <w:rPr>
          <w:rFonts w:eastAsia="Malgun Gothic"/>
        </w:rPr>
        <w:t>Service Continuity for L2 U2N relay</w:t>
      </w:r>
      <w:r>
        <w:tab/>
      </w:r>
      <w:r>
        <w:fldChar w:fldCharType="begin" w:fldLock="1"/>
      </w:r>
      <w:r>
        <w:instrText xml:space="preserve"> PAGEREF _Toc209704931 \h </w:instrText>
      </w:r>
      <w:r>
        <w:fldChar w:fldCharType="separate"/>
      </w:r>
      <w:r>
        <w:t>145</w:t>
      </w:r>
      <w:r>
        <w:fldChar w:fldCharType="end"/>
      </w:r>
    </w:p>
    <w:p w14:paraId="0A02AFC5" w14:textId="53487D03" w:rsidR="00354D9E" w:rsidRDefault="00354D9E">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_Toc209704932 \h </w:instrText>
      </w:r>
      <w:r>
        <w:fldChar w:fldCharType="separate"/>
      </w:r>
      <w:r>
        <w:t>145</w:t>
      </w:r>
      <w:r>
        <w:fldChar w:fldCharType="end"/>
      </w:r>
    </w:p>
    <w:p w14:paraId="241DBD82" w14:textId="168B3A17" w:rsidR="00354D9E" w:rsidRDefault="00354D9E">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_Toc209704933 \h </w:instrText>
      </w:r>
      <w:r>
        <w:fldChar w:fldCharType="separate"/>
      </w:r>
      <w:r>
        <w:t>147</w:t>
      </w:r>
      <w:r>
        <w:fldChar w:fldCharType="end"/>
      </w:r>
    </w:p>
    <w:p w14:paraId="23FBECC2" w14:textId="17F5A033" w:rsidR="00354D9E" w:rsidRDefault="00354D9E">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_Toc209704934 \h </w:instrText>
      </w:r>
      <w:r>
        <w:fldChar w:fldCharType="separate"/>
      </w:r>
      <w:r>
        <w:t>148</w:t>
      </w:r>
      <w:r>
        <w:fldChar w:fldCharType="end"/>
      </w:r>
    </w:p>
    <w:p w14:paraId="12B6A1BA" w14:textId="01D6DDDC" w:rsidR="00354D9E" w:rsidRDefault="00354D9E">
      <w:pPr>
        <w:pStyle w:val="TOC3"/>
        <w:rPr>
          <w:rFonts w:asciiTheme="minorHAnsi" w:eastAsiaTheme="minorEastAsia" w:hAnsiTheme="minorHAnsi" w:cstheme="minorBidi"/>
          <w:kern w:val="2"/>
          <w:sz w:val="24"/>
          <w:szCs w:val="24"/>
          <w14:ligatures w14:val="standardContextual"/>
        </w:rPr>
      </w:pPr>
      <w:r>
        <w:t>8.19.5</w:t>
      </w:r>
      <w:r>
        <w:rPr>
          <w:rFonts w:asciiTheme="minorHAnsi" w:eastAsiaTheme="minorEastAsia" w:hAnsiTheme="minorHAnsi" w:cstheme="minorBidi"/>
          <w:kern w:val="2"/>
          <w:sz w:val="24"/>
          <w:szCs w:val="24"/>
          <w14:ligatures w14:val="standardContextual"/>
        </w:rPr>
        <w:tab/>
      </w:r>
      <w:r>
        <w:t>Remote UE initial access for Multi-hop Layer-2 UE-to-Network Relay</w:t>
      </w:r>
      <w:r>
        <w:tab/>
      </w:r>
      <w:r>
        <w:fldChar w:fldCharType="begin" w:fldLock="1"/>
      </w:r>
      <w:r>
        <w:instrText xml:space="preserve"> PAGEREF _Toc209704935 \h </w:instrText>
      </w:r>
      <w:r>
        <w:fldChar w:fldCharType="separate"/>
      </w:r>
      <w:r>
        <w:t>150</w:t>
      </w:r>
      <w:r>
        <w:fldChar w:fldCharType="end"/>
      </w:r>
    </w:p>
    <w:p w14:paraId="0367087B" w14:textId="39B7EA4C" w:rsidR="00354D9E" w:rsidRDefault="00354D9E">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_Toc209704936 \h </w:instrText>
      </w:r>
      <w:r>
        <w:fldChar w:fldCharType="separate"/>
      </w:r>
      <w:r>
        <w:t>154</w:t>
      </w:r>
      <w:r>
        <w:fldChar w:fldCharType="end"/>
      </w:r>
    </w:p>
    <w:p w14:paraId="22BD1B18" w14:textId="38ECA9ED"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SimSun"/>
          <w:lang w:eastAsia="zh-CN"/>
        </w:rPr>
        <w:t>8</w:t>
      </w:r>
      <w:r w:rsidRPr="005F667E">
        <w:rPr>
          <w:rFonts w:eastAsia="SimSun"/>
        </w:rPr>
        <w:t>.21</w:t>
      </w:r>
      <w:r>
        <w:rPr>
          <w:rFonts w:asciiTheme="minorHAnsi" w:eastAsiaTheme="minorEastAsia" w:hAnsiTheme="minorHAnsi" w:cstheme="minorBidi"/>
          <w:kern w:val="2"/>
          <w:sz w:val="24"/>
          <w:szCs w:val="24"/>
          <w14:ligatures w14:val="standardContextual"/>
        </w:rPr>
        <w:tab/>
      </w:r>
      <w:r w:rsidRPr="005F667E">
        <w:rPr>
          <w:rFonts w:eastAsia="SimSun"/>
        </w:rPr>
        <w:t xml:space="preserve">Overall procedures </w:t>
      </w:r>
      <w:r w:rsidRPr="005F667E">
        <w:rPr>
          <w:rFonts w:eastAsia="SimSun"/>
          <w:lang w:eastAsia="zh-CN"/>
        </w:rPr>
        <w:t>for Network Controlled Repeater</w:t>
      </w:r>
      <w:r>
        <w:tab/>
      </w:r>
      <w:r>
        <w:fldChar w:fldCharType="begin" w:fldLock="1"/>
      </w:r>
      <w:r>
        <w:instrText xml:space="preserve"> PAGEREF _Toc209704937 \h </w:instrText>
      </w:r>
      <w:r>
        <w:fldChar w:fldCharType="separate"/>
      </w:r>
      <w:r>
        <w:t>154</w:t>
      </w:r>
      <w:r>
        <w:fldChar w:fldCharType="end"/>
      </w:r>
    </w:p>
    <w:p w14:paraId="4BC53B57" w14:textId="2C0398E7" w:rsidR="00354D9E" w:rsidRDefault="00354D9E">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5F667E">
        <w:rPr>
          <w:rFonts w:eastAsia="SimSun"/>
          <w:lang w:val="en-US" w:eastAsia="zh-CN"/>
        </w:rPr>
        <w:t xml:space="preserve">Network Controlled Repeater </w:t>
      </w:r>
      <w:r>
        <w:t>Integration Procedure</w:t>
      </w:r>
      <w:r>
        <w:tab/>
      </w:r>
      <w:r>
        <w:fldChar w:fldCharType="begin" w:fldLock="1"/>
      </w:r>
      <w:r>
        <w:instrText xml:space="preserve"> PAGEREF _Toc209704938 \h </w:instrText>
      </w:r>
      <w:r>
        <w:fldChar w:fldCharType="separate"/>
      </w:r>
      <w:r>
        <w:t>154</w:t>
      </w:r>
      <w:r>
        <w:fldChar w:fldCharType="end"/>
      </w:r>
    </w:p>
    <w:p w14:paraId="6882475A" w14:textId="237BA9E7" w:rsidR="00354D9E" w:rsidRDefault="00354D9E">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_Toc209704939 \h </w:instrText>
      </w:r>
      <w:r>
        <w:fldChar w:fldCharType="separate"/>
      </w:r>
      <w:r>
        <w:t>154</w:t>
      </w:r>
      <w:r>
        <w:fldChar w:fldCharType="end"/>
      </w:r>
    </w:p>
    <w:p w14:paraId="68F84439" w14:textId="436DCCFD" w:rsidR="00354D9E" w:rsidRDefault="00354D9E">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_Toc209704940 \h </w:instrText>
      </w:r>
      <w:r>
        <w:fldChar w:fldCharType="separate"/>
      </w:r>
      <w:r>
        <w:t>154</w:t>
      </w:r>
      <w:r>
        <w:fldChar w:fldCharType="end"/>
      </w:r>
    </w:p>
    <w:p w14:paraId="175E3A91" w14:textId="3A0A3E2C" w:rsidR="00354D9E" w:rsidRDefault="00354D9E">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_Toc209704941 \h </w:instrText>
      </w:r>
      <w:r>
        <w:fldChar w:fldCharType="separate"/>
      </w:r>
      <w:r>
        <w:t>156</w:t>
      </w:r>
      <w:r>
        <w:fldChar w:fldCharType="end"/>
      </w:r>
    </w:p>
    <w:p w14:paraId="14F989D2" w14:textId="386B8478" w:rsidR="00354D9E" w:rsidRDefault="00354D9E">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_Toc209704942 \h </w:instrText>
      </w:r>
      <w:r>
        <w:fldChar w:fldCharType="separate"/>
      </w:r>
      <w:r>
        <w:t>158</w:t>
      </w:r>
      <w:r>
        <w:fldChar w:fldCharType="end"/>
      </w:r>
    </w:p>
    <w:p w14:paraId="4428F928" w14:textId="337F8578" w:rsidR="00354D9E" w:rsidRDefault="00354D9E">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_Toc209704943 \h </w:instrText>
      </w:r>
      <w:r>
        <w:fldChar w:fldCharType="separate"/>
      </w:r>
      <w:r>
        <w:t>160</w:t>
      </w:r>
      <w:r>
        <w:fldChar w:fldCharType="end"/>
      </w:r>
    </w:p>
    <w:p w14:paraId="72EB5263" w14:textId="56E93162" w:rsidR="00354D9E" w:rsidRDefault="00354D9E">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_Toc209704944 \h </w:instrText>
      </w:r>
      <w:r>
        <w:fldChar w:fldCharType="separate"/>
      </w:r>
      <w:r>
        <w:t>161</w:t>
      </w:r>
      <w:r>
        <w:fldChar w:fldCharType="end"/>
      </w:r>
    </w:p>
    <w:p w14:paraId="48C49E85" w14:textId="04286BA5" w:rsidR="00354D9E" w:rsidRDefault="00354D9E">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_Toc209704945 \h </w:instrText>
      </w:r>
      <w:r>
        <w:fldChar w:fldCharType="separate"/>
      </w:r>
      <w:r>
        <w:t>161</w:t>
      </w:r>
      <w:r>
        <w:fldChar w:fldCharType="end"/>
      </w:r>
    </w:p>
    <w:p w14:paraId="3A022637" w14:textId="7311F3E6" w:rsidR="00354D9E" w:rsidRDefault="00354D9E">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_Toc209704946 \h </w:instrText>
      </w:r>
      <w:r>
        <w:fldChar w:fldCharType="separate"/>
      </w:r>
      <w:r>
        <w:t>162</w:t>
      </w:r>
      <w:r>
        <w:fldChar w:fldCharType="end"/>
      </w:r>
    </w:p>
    <w:p w14:paraId="7F80D3E8" w14:textId="69F633CF" w:rsidR="00354D9E" w:rsidRDefault="00354D9E">
      <w:pPr>
        <w:pStyle w:val="TOC3"/>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Mobile IAB-DU migration procedure</w:t>
      </w:r>
      <w:r>
        <w:tab/>
      </w:r>
      <w:r>
        <w:fldChar w:fldCharType="begin" w:fldLock="1"/>
      </w:r>
      <w:r>
        <w:instrText xml:space="preserve"> PAGEREF _Toc209704947 \h </w:instrText>
      </w:r>
      <w:r>
        <w:fldChar w:fldCharType="separate"/>
      </w:r>
      <w:r>
        <w:t>163</w:t>
      </w:r>
      <w:r>
        <w:fldChar w:fldCharType="end"/>
      </w:r>
    </w:p>
    <w:p w14:paraId="0C4E79E0" w14:textId="04D8C816" w:rsidR="00354D9E" w:rsidRDefault="00354D9E">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_Toc209704948 \h </w:instrText>
      </w:r>
      <w:r>
        <w:fldChar w:fldCharType="separate"/>
      </w:r>
      <w:r>
        <w:t>164</w:t>
      </w:r>
      <w:r>
        <w:fldChar w:fldCharType="end"/>
      </w:r>
    </w:p>
    <w:p w14:paraId="39A62CF7" w14:textId="6254D060" w:rsidR="00354D9E" w:rsidRDefault="00354D9E">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_Toc209704949 \h </w:instrText>
      </w:r>
      <w:r>
        <w:fldChar w:fldCharType="separate"/>
      </w:r>
      <w:r>
        <w:t>165</w:t>
      </w:r>
      <w:r>
        <w:fldChar w:fldCharType="end"/>
      </w:r>
    </w:p>
    <w:p w14:paraId="3717C81D" w14:textId="039D5D51" w:rsidR="00354D9E" w:rsidRDefault="00354D9E">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_Toc209704950 \h </w:instrText>
      </w:r>
      <w:r>
        <w:fldChar w:fldCharType="separate"/>
      </w:r>
      <w:r>
        <w:t>165</w:t>
      </w:r>
      <w:r>
        <w:fldChar w:fldCharType="end"/>
      </w:r>
    </w:p>
    <w:p w14:paraId="2664C5D9" w14:textId="0A63F044" w:rsidR="00354D9E" w:rsidRDefault="00354D9E">
      <w:pPr>
        <w:pStyle w:val="TOC2"/>
        <w:rPr>
          <w:rFonts w:asciiTheme="minorHAnsi" w:eastAsiaTheme="minorEastAsia" w:hAnsiTheme="minorHAnsi" w:cstheme="minorBidi"/>
          <w:kern w:val="2"/>
          <w:sz w:val="24"/>
          <w:szCs w:val="24"/>
          <w14:ligatures w14:val="standardContextual"/>
        </w:rPr>
      </w:pPr>
      <w:r w:rsidRPr="005F667E">
        <w:rPr>
          <w:lang w:val="en-US" w:eastAsia="en-GB"/>
        </w:rPr>
        <w:t>8.</w:t>
      </w:r>
      <w:r w:rsidRPr="005F667E">
        <w:rPr>
          <w:rFonts w:eastAsia="Malgun Gothic"/>
          <w:lang w:val="en-US"/>
        </w:rPr>
        <w:t>25</w:t>
      </w:r>
      <w:r>
        <w:rPr>
          <w:rFonts w:asciiTheme="minorHAnsi" w:eastAsiaTheme="minorEastAsia" w:hAnsiTheme="minorHAnsi" w:cstheme="minorBidi"/>
          <w:kern w:val="2"/>
          <w:sz w:val="24"/>
          <w:szCs w:val="24"/>
          <w14:ligatures w14:val="standardContextual"/>
        </w:rPr>
        <w:tab/>
      </w:r>
      <w:r w:rsidRPr="005F667E">
        <w:rPr>
          <w:lang w:val="en-US" w:eastAsia="en-GB"/>
        </w:rPr>
        <w:t>Procedures for network energy savings</w:t>
      </w:r>
      <w:r>
        <w:tab/>
      </w:r>
      <w:r>
        <w:fldChar w:fldCharType="begin" w:fldLock="1"/>
      </w:r>
      <w:r>
        <w:instrText xml:space="preserve"> PAGEREF _Toc209704951 \h </w:instrText>
      </w:r>
      <w:r>
        <w:fldChar w:fldCharType="separate"/>
      </w:r>
      <w:r>
        <w:t>167</w:t>
      </w:r>
      <w:r>
        <w:fldChar w:fldCharType="end"/>
      </w:r>
    </w:p>
    <w:p w14:paraId="0306C9FC" w14:textId="593476C3" w:rsidR="00354D9E" w:rsidRDefault="00354D9E">
      <w:pPr>
        <w:pStyle w:val="TOC3"/>
        <w:rPr>
          <w:rFonts w:asciiTheme="minorHAnsi" w:eastAsiaTheme="minorEastAsia" w:hAnsiTheme="minorHAnsi" w:cstheme="minorBidi"/>
          <w:kern w:val="2"/>
          <w:sz w:val="24"/>
          <w:szCs w:val="24"/>
          <w14:ligatures w14:val="standardContextual"/>
        </w:rPr>
      </w:pPr>
      <w:r w:rsidRPr="005F667E">
        <w:rPr>
          <w:lang w:val="en-US" w:eastAsia="en-GB"/>
        </w:rPr>
        <w:t>8.</w:t>
      </w:r>
      <w:r w:rsidRPr="005F667E">
        <w:rPr>
          <w:rFonts w:eastAsia="Malgun Gothic"/>
          <w:lang w:val="en-US"/>
        </w:rPr>
        <w:t>25</w:t>
      </w:r>
      <w:r w:rsidRPr="005F667E">
        <w:rPr>
          <w:lang w:val="en-US" w:eastAsia="en-GB"/>
        </w:rPr>
        <w:t>.1</w:t>
      </w:r>
      <w:r>
        <w:rPr>
          <w:rFonts w:asciiTheme="minorHAnsi" w:eastAsiaTheme="minorEastAsia" w:hAnsiTheme="minorHAnsi" w:cstheme="minorBidi"/>
          <w:kern w:val="2"/>
          <w:sz w:val="24"/>
          <w:szCs w:val="24"/>
          <w14:ligatures w14:val="standardContextual"/>
        </w:rPr>
        <w:tab/>
      </w:r>
      <w:r w:rsidRPr="005F667E">
        <w:rPr>
          <w:lang w:val="en-US" w:eastAsia="en-GB"/>
        </w:rPr>
        <w:t>Procedures for on-demand SIB1</w:t>
      </w:r>
      <w:r>
        <w:tab/>
      </w:r>
      <w:r>
        <w:fldChar w:fldCharType="begin" w:fldLock="1"/>
      </w:r>
      <w:r>
        <w:instrText xml:space="preserve"> PAGEREF _Toc209704952 \h </w:instrText>
      </w:r>
      <w:r>
        <w:fldChar w:fldCharType="separate"/>
      </w:r>
      <w:r>
        <w:t>167</w:t>
      </w:r>
      <w:r>
        <w:fldChar w:fldCharType="end"/>
      </w:r>
    </w:p>
    <w:p w14:paraId="367F8C35" w14:textId="074D562E" w:rsidR="00354D9E" w:rsidRDefault="00354D9E">
      <w:pPr>
        <w:pStyle w:val="TOC4"/>
        <w:rPr>
          <w:rFonts w:asciiTheme="minorHAnsi" w:eastAsiaTheme="minorEastAsia" w:hAnsiTheme="minorHAnsi" w:cstheme="minorBidi"/>
          <w:kern w:val="2"/>
          <w:sz w:val="24"/>
          <w:szCs w:val="24"/>
          <w14:ligatures w14:val="standardContextual"/>
        </w:rPr>
      </w:pPr>
      <w:r w:rsidRPr="005F667E">
        <w:rPr>
          <w:lang w:val="en-US"/>
        </w:rPr>
        <w:t>8.</w:t>
      </w:r>
      <w:r w:rsidRPr="005F667E">
        <w:rPr>
          <w:rFonts w:eastAsia="Malgun Gothic"/>
          <w:lang w:val="en-US"/>
        </w:rPr>
        <w:t>25</w:t>
      </w:r>
      <w:r w:rsidRPr="005F667E">
        <w:rPr>
          <w:lang w:val="en-US"/>
        </w:rPr>
        <w:t>.1.1</w:t>
      </w:r>
      <w:r>
        <w:rPr>
          <w:rFonts w:asciiTheme="minorHAnsi" w:eastAsiaTheme="minorEastAsia" w:hAnsiTheme="minorHAnsi" w:cstheme="minorBidi"/>
          <w:kern w:val="2"/>
          <w:sz w:val="24"/>
          <w:szCs w:val="24"/>
          <w14:ligatures w14:val="standardContextual"/>
        </w:rPr>
        <w:tab/>
      </w:r>
      <w:r w:rsidRPr="005F667E">
        <w:rPr>
          <w:lang w:val="en-US"/>
        </w:rPr>
        <w:t>Inter-gNB coordination for OD-SIB1 configuration provisioning</w:t>
      </w:r>
      <w:r>
        <w:tab/>
      </w:r>
      <w:r>
        <w:fldChar w:fldCharType="begin" w:fldLock="1"/>
      </w:r>
      <w:r>
        <w:instrText xml:space="preserve"> PAGEREF _Toc209704953 \h </w:instrText>
      </w:r>
      <w:r>
        <w:fldChar w:fldCharType="separate"/>
      </w:r>
      <w:r>
        <w:t>167</w:t>
      </w:r>
      <w:r>
        <w:fldChar w:fldCharType="end"/>
      </w:r>
    </w:p>
    <w:p w14:paraId="5632A7EB" w14:textId="5854BCF8" w:rsidR="00354D9E" w:rsidRDefault="00354D9E">
      <w:pPr>
        <w:pStyle w:val="TOC4"/>
        <w:rPr>
          <w:rFonts w:asciiTheme="minorHAnsi" w:eastAsiaTheme="minorEastAsia" w:hAnsiTheme="minorHAnsi" w:cstheme="minorBidi"/>
          <w:kern w:val="2"/>
          <w:sz w:val="24"/>
          <w:szCs w:val="24"/>
          <w14:ligatures w14:val="standardContextual"/>
        </w:rPr>
      </w:pPr>
      <w:r w:rsidRPr="005F667E">
        <w:rPr>
          <w:lang w:val="en-US"/>
        </w:rPr>
        <w:t>8.</w:t>
      </w:r>
      <w:r w:rsidRPr="005F667E">
        <w:rPr>
          <w:rFonts w:eastAsia="Malgun Gothic"/>
          <w:lang w:val="en-US"/>
        </w:rPr>
        <w:t>25</w:t>
      </w:r>
      <w:r w:rsidRPr="005F667E">
        <w:rPr>
          <w:lang w:val="en-US"/>
        </w:rPr>
        <w:t>.1.2</w:t>
      </w:r>
      <w:r>
        <w:rPr>
          <w:rFonts w:asciiTheme="minorHAnsi" w:eastAsiaTheme="minorEastAsia" w:hAnsiTheme="minorHAnsi" w:cstheme="minorBidi"/>
          <w:kern w:val="2"/>
          <w:sz w:val="24"/>
          <w:szCs w:val="24"/>
          <w14:ligatures w14:val="standardContextual"/>
        </w:rPr>
        <w:tab/>
      </w:r>
      <w:r w:rsidRPr="005F667E">
        <w:rPr>
          <w:lang w:val="en-US"/>
        </w:rPr>
        <w:t>Inter-gNB coordination when terminating OD-SIB1 operation</w:t>
      </w:r>
      <w:r>
        <w:tab/>
      </w:r>
      <w:r>
        <w:fldChar w:fldCharType="begin" w:fldLock="1"/>
      </w:r>
      <w:r>
        <w:instrText xml:space="preserve"> PAGEREF _Toc209704954 \h </w:instrText>
      </w:r>
      <w:r>
        <w:fldChar w:fldCharType="separate"/>
      </w:r>
      <w:r>
        <w:t>168</w:t>
      </w:r>
      <w:r>
        <w:fldChar w:fldCharType="end"/>
      </w:r>
    </w:p>
    <w:p w14:paraId="7060CAF8" w14:textId="194BF107" w:rsidR="00354D9E" w:rsidRDefault="00354D9E">
      <w:pPr>
        <w:pStyle w:val="TOC4"/>
        <w:rPr>
          <w:rFonts w:asciiTheme="minorHAnsi" w:eastAsiaTheme="minorEastAsia" w:hAnsiTheme="minorHAnsi" w:cstheme="minorBidi"/>
          <w:kern w:val="2"/>
          <w:sz w:val="24"/>
          <w:szCs w:val="24"/>
          <w14:ligatures w14:val="standardContextual"/>
        </w:rPr>
      </w:pPr>
      <w:r w:rsidRPr="005F667E">
        <w:rPr>
          <w:lang w:val="en-US"/>
        </w:rPr>
        <w:t>8.</w:t>
      </w:r>
      <w:r w:rsidRPr="005F667E">
        <w:rPr>
          <w:rFonts w:eastAsia="Malgun Gothic"/>
          <w:lang w:val="en-US"/>
        </w:rPr>
        <w:t>25</w:t>
      </w:r>
      <w:r w:rsidRPr="005F667E">
        <w:rPr>
          <w:lang w:val="en-US"/>
        </w:rPr>
        <w:t>.1.3</w:t>
      </w:r>
      <w:r>
        <w:rPr>
          <w:rFonts w:asciiTheme="minorHAnsi" w:eastAsiaTheme="minorEastAsia" w:hAnsiTheme="minorHAnsi" w:cstheme="minorBidi"/>
          <w:kern w:val="2"/>
          <w:sz w:val="24"/>
          <w:szCs w:val="24"/>
          <w14:ligatures w14:val="standardContextual"/>
        </w:rPr>
        <w:tab/>
      </w:r>
      <w:r w:rsidRPr="005F667E">
        <w:rPr>
          <w:lang w:val="en-US"/>
        </w:rPr>
        <w:t>Inter-gNB coordination when terminating assistance for OD-SIB1 operation</w:t>
      </w:r>
      <w:r>
        <w:tab/>
      </w:r>
      <w:r>
        <w:fldChar w:fldCharType="begin" w:fldLock="1"/>
      </w:r>
      <w:r>
        <w:instrText xml:space="preserve"> PAGEREF _Toc209704955 \h </w:instrText>
      </w:r>
      <w:r>
        <w:fldChar w:fldCharType="separate"/>
      </w:r>
      <w:r>
        <w:t>169</w:t>
      </w:r>
      <w:r>
        <w:fldChar w:fldCharType="end"/>
      </w:r>
    </w:p>
    <w:p w14:paraId="4C577BD0" w14:textId="3A18DC73" w:rsidR="00354D9E" w:rsidRDefault="00354D9E">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_Toc209704956 \h </w:instrText>
      </w:r>
      <w:r>
        <w:fldChar w:fldCharType="separate"/>
      </w:r>
      <w:r>
        <w:t>170</w:t>
      </w:r>
      <w:r>
        <w:fldChar w:fldCharType="end"/>
      </w:r>
    </w:p>
    <w:p w14:paraId="5335ADCF" w14:textId="06AB2CE3" w:rsidR="00354D9E" w:rsidRDefault="00354D9E">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_Toc209704957 \h </w:instrText>
      </w:r>
      <w:r>
        <w:fldChar w:fldCharType="separate"/>
      </w:r>
      <w:r>
        <w:t>171</w:t>
      </w:r>
      <w:r>
        <w:fldChar w:fldCharType="end"/>
      </w:r>
    </w:p>
    <w:p w14:paraId="4D59B078" w14:textId="59EFF953" w:rsidR="00354D9E" w:rsidRDefault="00354D9E">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_Toc209704958 \h </w:instrText>
      </w:r>
      <w:r>
        <w:fldChar w:fldCharType="separate"/>
      </w:r>
      <w:r>
        <w:t>171</w:t>
      </w:r>
      <w:r>
        <w:fldChar w:fldCharType="end"/>
      </w:r>
    </w:p>
    <w:p w14:paraId="04D3D65F" w14:textId="46BF422F" w:rsidR="00354D9E" w:rsidRDefault="00354D9E">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_Toc209704959 \h </w:instrText>
      </w:r>
      <w:r>
        <w:fldChar w:fldCharType="separate"/>
      </w:r>
      <w:r>
        <w:t>172</w:t>
      </w:r>
      <w:r>
        <w:fldChar w:fldCharType="end"/>
      </w:r>
    </w:p>
    <w:p w14:paraId="4DD3A7C5" w14:textId="60F8E1C4" w:rsidR="00354D9E" w:rsidRDefault="00354D9E">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_Toc209704960 \h </w:instrText>
      </w:r>
      <w:r>
        <w:fldChar w:fldCharType="separate"/>
      </w:r>
      <w:r>
        <w:t>172</w:t>
      </w:r>
      <w:r>
        <w:fldChar w:fldCharType="end"/>
      </w:r>
    </w:p>
    <w:p w14:paraId="4BD7FF51" w14:textId="03239ED6" w:rsidR="00354D9E" w:rsidRDefault="00354D9E">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_Toc209704961 \h </w:instrText>
      </w:r>
      <w:r>
        <w:fldChar w:fldCharType="separate"/>
      </w:r>
      <w:r>
        <w:t>172</w:t>
      </w:r>
      <w:r>
        <w:fldChar w:fldCharType="end"/>
      </w:r>
    </w:p>
    <w:p w14:paraId="386A9C98" w14:textId="46BD77CA" w:rsidR="00354D9E" w:rsidRDefault="00354D9E">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_Toc209704962 \h </w:instrText>
      </w:r>
      <w:r>
        <w:fldChar w:fldCharType="separate"/>
      </w:r>
      <w:r>
        <w:t>172</w:t>
      </w:r>
      <w:r>
        <w:fldChar w:fldCharType="end"/>
      </w:r>
    </w:p>
    <w:p w14:paraId="6D0648B6" w14:textId="16BFBDCF" w:rsidR="00354D9E" w:rsidRDefault="00354D9E">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_Toc209704963 \h </w:instrText>
      </w:r>
      <w:r>
        <w:fldChar w:fldCharType="separate"/>
      </w:r>
      <w:r>
        <w:t>172</w:t>
      </w:r>
      <w:r>
        <w:fldChar w:fldCharType="end"/>
      </w:r>
    </w:p>
    <w:p w14:paraId="252051A0" w14:textId="64984516" w:rsidR="00354D9E" w:rsidRDefault="00354D9E">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_Toc209704964 \h </w:instrText>
      </w:r>
      <w:r>
        <w:fldChar w:fldCharType="separate"/>
      </w:r>
      <w:r>
        <w:t>172</w:t>
      </w:r>
      <w:r>
        <w:fldChar w:fldCharType="end"/>
      </w:r>
    </w:p>
    <w:p w14:paraId="63E822FE" w14:textId="3C6B1CFA" w:rsidR="00354D9E" w:rsidRDefault="00354D9E">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_Toc209704965 \h </w:instrText>
      </w:r>
      <w:r>
        <w:fldChar w:fldCharType="separate"/>
      </w:r>
      <w:r>
        <w:t>172</w:t>
      </w:r>
      <w:r>
        <w:fldChar w:fldCharType="end"/>
      </w:r>
    </w:p>
    <w:p w14:paraId="5B934922" w14:textId="58C51716" w:rsidR="00354D9E" w:rsidRDefault="00354D9E">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_Toc209704966 \h </w:instrText>
      </w:r>
      <w:r>
        <w:fldChar w:fldCharType="separate"/>
      </w:r>
      <w:r>
        <w:t>172</w:t>
      </w:r>
      <w:r>
        <w:fldChar w:fldCharType="end"/>
      </w:r>
    </w:p>
    <w:p w14:paraId="3C69758B" w14:textId="3689974A" w:rsidR="00354D9E" w:rsidRDefault="00354D9E">
      <w:pPr>
        <w:pStyle w:val="TOC1"/>
        <w:rPr>
          <w:rFonts w:asciiTheme="minorHAnsi" w:eastAsiaTheme="minorEastAsia" w:hAnsiTheme="minorHAnsi" w:cstheme="minorBidi"/>
          <w:kern w:val="2"/>
          <w:sz w:val="24"/>
          <w:szCs w:val="24"/>
          <w14:ligatures w14:val="standardContextual"/>
        </w:rPr>
      </w:pPr>
      <w:r w:rsidRPr="005F667E">
        <w:rPr>
          <w:rFonts w:eastAsia="Malgun Gothic"/>
        </w:rPr>
        <w:t>12</w:t>
      </w:r>
      <w:r>
        <w:rPr>
          <w:rFonts w:asciiTheme="minorHAnsi" w:eastAsiaTheme="minorEastAsia" w:hAnsiTheme="minorHAnsi" w:cstheme="minorBidi"/>
          <w:kern w:val="2"/>
          <w:sz w:val="24"/>
          <w:szCs w:val="24"/>
          <w14:ligatures w14:val="standardContextual"/>
        </w:rPr>
        <w:tab/>
      </w:r>
      <w:r>
        <w:t>Wireless Access Backhaul</w:t>
      </w:r>
      <w:r>
        <w:tab/>
      </w:r>
      <w:r>
        <w:fldChar w:fldCharType="begin" w:fldLock="1"/>
      </w:r>
      <w:r>
        <w:instrText xml:space="preserve"> PAGEREF _Toc209704967 \h </w:instrText>
      </w:r>
      <w:r>
        <w:fldChar w:fldCharType="separate"/>
      </w:r>
      <w:r>
        <w:t>174</w:t>
      </w:r>
      <w:r>
        <w:fldChar w:fldCharType="end"/>
      </w:r>
    </w:p>
    <w:p w14:paraId="34CF2752" w14:textId="0DCFA2F9"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Malgun Gothic"/>
        </w:rPr>
        <w:t>12</w:t>
      </w:r>
      <w:r w:rsidRPr="005F667E">
        <w:rPr>
          <w:rFonts w:eastAsia="Yu Mincho"/>
        </w:rPr>
        <w:t>.1</w:t>
      </w:r>
      <w:r>
        <w:rPr>
          <w:rFonts w:asciiTheme="minorHAnsi" w:eastAsiaTheme="minorEastAsia" w:hAnsiTheme="minorHAnsi" w:cstheme="minorBidi"/>
          <w:kern w:val="2"/>
          <w:sz w:val="24"/>
          <w:szCs w:val="24"/>
          <w14:ligatures w14:val="standardContextual"/>
        </w:rPr>
        <w:tab/>
      </w:r>
      <w:r w:rsidRPr="005F667E">
        <w:rPr>
          <w:rFonts w:eastAsia="Yu Mincho"/>
        </w:rPr>
        <w:t>WAB-node integration procedure</w:t>
      </w:r>
      <w:r>
        <w:tab/>
      </w:r>
      <w:r>
        <w:fldChar w:fldCharType="begin" w:fldLock="1"/>
      </w:r>
      <w:r>
        <w:instrText xml:space="preserve"> PAGEREF _Toc209704968 \h </w:instrText>
      </w:r>
      <w:r>
        <w:fldChar w:fldCharType="separate"/>
      </w:r>
      <w:r>
        <w:t>174</w:t>
      </w:r>
      <w:r>
        <w:fldChar w:fldCharType="end"/>
      </w:r>
    </w:p>
    <w:p w14:paraId="0A2435C1" w14:textId="6870F6E0"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Malgun Gothic"/>
        </w:rPr>
        <w:t>12</w:t>
      </w:r>
      <w:r w:rsidRPr="005F667E">
        <w:rPr>
          <w:rFonts w:eastAsia="Yu Mincho"/>
        </w:rPr>
        <w:t>.2</w:t>
      </w:r>
      <w:r>
        <w:rPr>
          <w:rFonts w:asciiTheme="minorHAnsi" w:eastAsiaTheme="minorEastAsia" w:hAnsiTheme="minorHAnsi" w:cstheme="minorBidi"/>
          <w:kern w:val="2"/>
          <w:sz w:val="24"/>
          <w:szCs w:val="24"/>
          <w14:ligatures w14:val="standardContextual"/>
        </w:rPr>
        <w:tab/>
      </w:r>
      <w:r w:rsidRPr="005F667E">
        <w:rPr>
          <w:rFonts w:eastAsia="Yu Mincho"/>
        </w:rPr>
        <w:t>Configuration of WAB-node</w:t>
      </w:r>
      <w:r>
        <w:tab/>
      </w:r>
      <w:r>
        <w:fldChar w:fldCharType="begin" w:fldLock="1"/>
      </w:r>
      <w:r>
        <w:instrText xml:space="preserve"> PAGEREF _Toc209704969 \h </w:instrText>
      </w:r>
      <w:r>
        <w:fldChar w:fldCharType="separate"/>
      </w:r>
      <w:r>
        <w:t>174</w:t>
      </w:r>
      <w:r>
        <w:fldChar w:fldCharType="end"/>
      </w:r>
    </w:p>
    <w:p w14:paraId="2A2EF319" w14:textId="51B2772A"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12</w:t>
      </w:r>
      <w:r w:rsidRPr="005F667E">
        <w:rPr>
          <w:rFonts w:eastAsia="Yu Mincho"/>
          <w:lang w:eastAsia="ja-JP"/>
        </w:rPr>
        <w:t>.2.1</w:t>
      </w:r>
      <w:r>
        <w:rPr>
          <w:rFonts w:asciiTheme="minorHAnsi" w:eastAsiaTheme="minorEastAsia" w:hAnsiTheme="minorHAnsi" w:cstheme="minorBidi"/>
          <w:kern w:val="2"/>
          <w:sz w:val="24"/>
          <w:szCs w:val="24"/>
          <w14:ligatures w14:val="standardContextual"/>
        </w:rPr>
        <w:tab/>
      </w:r>
      <w:r w:rsidRPr="005F667E">
        <w:rPr>
          <w:rFonts w:eastAsia="Yu Mincho"/>
          <w:lang w:eastAsia="ja-JP"/>
        </w:rPr>
        <w:t>General</w:t>
      </w:r>
      <w:r>
        <w:tab/>
      </w:r>
      <w:r>
        <w:fldChar w:fldCharType="begin" w:fldLock="1"/>
      </w:r>
      <w:r>
        <w:instrText xml:space="preserve"> PAGEREF _Toc209704970 \h </w:instrText>
      </w:r>
      <w:r>
        <w:fldChar w:fldCharType="separate"/>
      </w:r>
      <w:r>
        <w:t>174</w:t>
      </w:r>
      <w:r>
        <w:fldChar w:fldCharType="end"/>
      </w:r>
    </w:p>
    <w:p w14:paraId="6630D295" w14:textId="7B578FE7"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12</w:t>
      </w:r>
      <w:r w:rsidRPr="005F667E">
        <w:rPr>
          <w:rFonts w:eastAsia="Yu Mincho"/>
          <w:lang w:eastAsia="ja-JP"/>
        </w:rPr>
        <w:t>.2.2</w:t>
      </w:r>
      <w:r>
        <w:rPr>
          <w:rFonts w:asciiTheme="minorHAnsi" w:eastAsiaTheme="minorEastAsia" w:hAnsiTheme="minorHAnsi" w:cstheme="minorBidi"/>
          <w:kern w:val="2"/>
          <w:sz w:val="24"/>
          <w:szCs w:val="24"/>
          <w14:ligatures w14:val="standardContextual"/>
        </w:rPr>
        <w:tab/>
      </w:r>
      <w:r w:rsidRPr="005F667E">
        <w:rPr>
          <w:rFonts w:eastAsia="Yu Mincho"/>
          <w:lang w:eastAsia="ja-JP"/>
        </w:rPr>
        <w:t>IP address configuration for the WAB-gNB</w:t>
      </w:r>
      <w:r>
        <w:tab/>
      </w:r>
      <w:r>
        <w:fldChar w:fldCharType="begin" w:fldLock="1"/>
      </w:r>
      <w:r>
        <w:instrText xml:space="preserve"> PAGEREF _Toc209704971 \h </w:instrText>
      </w:r>
      <w:r>
        <w:fldChar w:fldCharType="separate"/>
      </w:r>
      <w:r>
        <w:t>175</w:t>
      </w:r>
      <w:r>
        <w:fldChar w:fldCharType="end"/>
      </w:r>
    </w:p>
    <w:p w14:paraId="7A0B896C" w14:textId="386F37AB"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12</w:t>
      </w:r>
      <w:r w:rsidRPr="005F667E">
        <w:rPr>
          <w:rFonts w:eastAsia="Yu Mincho"/>
          <w:lang w:eastAsia="ja-JP"/>
        </w:rPr>
        <w:t>.2.3</w:t>
      </w:r>
      <w:r>
        <w:rPr>
          <w:rFonts w:asciiTheme="minorHAnsi" w:eastAsiaTheme="minorEastAsia" w:hAnsiTheme="minorHAnsi" w:cstheme="minorBidi"/>
          <w:kern w:val="2"/>
          <w:sz w:val="24"/>
          <w:szCs w:val="24"/>
          <w14:ligatures w14:val="standardContextual"/>
        </w:rPr>
        <w:tab/>
      </w:r>
      <w:r w:rsidRPr="005F667E">
        <w:rPr>
          <w:rFonts w:eastAsia="Yu Mincho"/>
          <w:lang w:eastAsia="ja-JP"/>
        </w:rPr>
        <w:t>TAC/RANAC (re-)configuration for a WAB-gNB’s cell</w:t>
      </w:r>
      <w:r>
        <w:tab/>
      </w:r>
      <w:r>
        <w:fldChar w:fldCharType="begin" w:fldLock="1"/>
      </w:r>
      <w:r>
        <w:instrText xml:space="preserve"> PAGEREF _Toc209704972 \h </w:instrText>
      </w:r>
      <w:r>
        <w:fldChar w:fldCharType="separate"/>
      </w:r>
      <w:r>
        <w:t>175</w:t>
      </w:r>
      <w:r>
        <w:fldChar w:fldCharType="end"/>
      </w:r>
    </w:p>
    <w:p w14:paraId="27A3F8A2" w14:textId="1F2C1447"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Malgun Gothic"/>
        </w:rPr>
        <w:t>12</w:t>
      </w:r>
      <w:r>
        <w:rPr>
          <w:lang w:eastAsia="zh-CN"/>
        </w:rPr>
        <w:t>.3</w:t>
      </w:r>
      <w:r>
        <w:rPr>
          <w:rFonts w:asciiTheme="minorHAnsi" w:eastAsiaTheme="minorEastAsia" w:hAnsiTheme="minorHAnsi" w:cstheme="minorBidi"/>
          <w:kern w:val="2"/>
          <w:sz w:val="24"/>
          <w:szCs w:val="24"/>
          <w14:ligatures w14:val="standardContextual"/>
        </w:rPr>
        <w:tab/>
      </w:r>
      <w:r>
        <w:rPr>
          <w:lang w:eastAsia="zh-CN"/>
        </w:rPr>
        <w:t>NG connection management</w:t>
      </w:r>
      <w:r>
        <w:tab/>
      </w:r>
      <w:r>
        <w:fldChar w:fldCharType="begin" w:fldLock="1"/>
      </w:r>
      <w:r>
        <w:instrText xml:space="preserve"> PAGEREF _Toc209704973 \h </w:instrText>
      </w:r>
      <w:r>
        <w:fldChar w:fldCharType="separate"/>
      </w:r>
      <w:r>
        <w:t>175</w:t>
      </w:r>
      <w:r>
        <w:fldChar w:fldCharType="end"/>
      </w:r>
    </w:p>
    <w:p w14:paraId="58863731" w14:textId="5D48304B"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Malgun Gothic"/>
        </w:rPr>
        <w:t>12</w:t>
      </w:r>
      <w:r>
        <w:rPr>
          <w:lang w:eastAsia="zh-CN"/>
        </w:rPr>
        <w:t>.4</w:t>
      </w:r>
      <w:r>
        <w:rPr>
          <w:rFonts w:asciiTheme="minorHAnsi" w:eastAsiaTheme="minorEastAsia" w:hAnsiTheme="minorHAnsi" w:cstheme="minorBidi"/>
          <w:kern w:val="2"/>
          <w:sz w:val="24"/>
          <w:szCs w:val="24"/>
          <w14:ligatures w14:val="standardContextual"/>
        </w:rPr>
        <w:tab/>
      </w:r>
      <w:r w:rsidRPr="005F667E">
        <w:rPr>
          <w:rFonts w:eastAsia="Yu Mincho"/>
        </w:rPr>
        <w:t>WAB-node authorization</w:t>
      </w:r>
      <w:r>
        <w:tab/>
      </w:r>
      <w:r>
        <w:fldChar w:fldCharType="begin" w:fldLock="1"/>
      </w:r>
      <w:r>
        <w:instrText xml:space="preserve"> PAGEREF _Toc209704974 \h </w:instrText>
      </w:r>
      <w:r>
        <w:fldChar w:fldCharType="separate"/>
      </w:r>
      <w:r>
        <w:t>175</w:t>
      </w:r>
      <w:r>
        <w:fldChar w:fldCharType="end"/>
      </w:r>
    </w:p>
    <w:p w14:paraId="3000328F" w14:textId="60A599A9"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Malgun Gothic"/>
        </w:rPr>
        <w:t>12</w:t>
      </w:r>
      <w:r>
        <w:rPr>
          <w:lang w:eastAsia="zh-CN"/>
        </w:rPr>
        <w:t>.5</w:t>
      </w:r>
      <w:r>
        <w:rPr>
          <w:rFonts w:asciiTheme="minorHAnsi" w:eastAsiaTheme="minorEastAsia" w:hAnsiTheme="minorHAnsi" w:cstheme="minorBidi"/>
          <w:kern w:val="2"/>
          <w:sz w:val="24"/>
          <w:szCs w:val="24"/>
          <w14:ligatures w14:val="standardContextual"/>
        </w:rPr>
        <w:tab/>
      </w:r>
      <w:r>
        <w:rPr>
          <w:lang w:eastAsia="zh-CN"/>
        </w:rPr>
        <w:t>User Location Information for UEs served by a WAB-gNB</w:t>
      </w:r>
      <w:r>
        <w:tab/>
      </w:r>
      <w:r>
        <w:fldChar w:fldCharType="begin" w:fldLock="1"/>
      </w:r>
      <w:r>
        <w:instrText xml:space="preserve"> PAGEREF _Toc209704975 \h </w:instrText>
      </w:r>
      <w:r>
        <w:fldChar w:fldCharType="separate"/>
      </w:r>
      <w:r>
        <w:t>175</w:t>
      </w:r>
      <w:r>
        <w:fldChar w:fldCharType="end"/>
      </w:r>
    </w:p>
    <w:p w14:paraId="12A07709" w14:textId="70A4668C"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Malgun Gothic"/>
        </w:rPr>
        <w:t>12</w:t>
      </w:r>
      <w:r>
        <w:rPr>
          <w:lang w:eastAsia="zh-CN"/>
        </w:rPr>
        <w:t>.6</w:t>
      </w:r>
      <w:r>
        <w:rPr>
          <w:rFonts w:asciiTheme="minorHAnsi" w:eastAsiaTheme="minorEastAsia" w:hAnsiTheme="minorHAnsi" w:cstheme="minorBidi"/>
          <w:kern w:val="2"/>
          <w:sz w:val="24"/>
          <w:szCs w:val="24"/>
          <w14:ligatures w14:val="standardContextual"/>
        </w:rPr>
        <w:tab/>
      </w:r>
      <w:r>
        <w:rPr>
          <w:lang w:eastAsia="zh-CN"/>
        </w:rPr>
        <w:t>PCI collision avoidance</w:t>
      </w:r>
      <w:r>
        <w:tab/>
      </w:r>
      <w:r>
        <w:fldChar w:fldCharType="begin" w:fldLock="1"/>
      </w:r>
      <w:r>
        <w:instrText xml:space="preserve"> PAGEREF _Toc209704976 \h </w:instrText>
      </w:r>
      <w:r>
        <w:fldChar w:fldCharType="separate"/>
      </w:r>
      <w:r>
        <w:t>176</w:t>
      </w:r>
      <w:r>
        <w:fldChar w:fldCharType="end"/>
      </w:r>
    </w:p>
    <w:p w14:paraId="31035B01" w14:textId="6BF47D97"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Malgun Gothic"/>
        </w:rPr>
        <w:t>12</w:t>
      </w:r>
      <w:r>
        <w:rPr>
          <w:lang w:eastAsia="ja-JP"/>
        </w:rPr>
        <w:t>.7</w:t>
      </w:r>
      <w:r>
        <w:rPr>
          <w:rFonts w:asciiTheme="minorHAnsi" w:eastAsiaTheme="minorEastAsia" w:hAnsiTheme="minorHAnsi" w:cstheme="minorBidi"/>
          <w:kern w:val="2"/>
          <w:sz w:val="24"/>
          <w:szCs w:val="24"/>
          <w14:ligatures w14:val="standardContextual"/>
        </w:rPr>
        <w:tab/>
      </w:r>
      <w:r>
        <w:rPr>
          <w:lang w:eastAsia="ja-JP"/>
        </w:rPr>
        <w:t>WAB-node mobility</w:t>
      </w:r>
      <w:r>
        <w:tab/>
      </w:r>
      <w:r>
        <w:fldChar w:fldCharType="begin" w:fldLock="1"/>
      </w:r>
      <w:r>
        <w:instrText xml:space="preserve"> PAGEREF _Toc209704977 \h </w:instrText>
      </w:r>
      <w:r>
        <w:fldChar w:fldCharType="separate"/>
      </w:r>
      <w:r>
        <w:t>176</w:t>
      </w:r>
      <w:r>
        <w:fldChar w:fldCharType="end"/>
      </w:r>
    </w:p>
    <w:p w14:paraId="68C6FAD2" w14:textId="4753B120"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t>12</w:t>
      </w:r>
      <w:r>
        <w:t>.7.1</w:t>
      </w:r>
      <w:r>
        <w:rPr>
          <w:rFonts w:asciiTheme="minorHAnsi" w:eastAsiaTheme="minorEastAsia" w:hAnsiTheme="minorHAnsi" w:cstheme="minorBidi"/>
          <w:kern w:val="2"/>
          <w:sz w:val="24"/>
          <w:szCs w:val="24"/>
          <w14:ligatures w14:val="standardContextual"/>
        </w:rPr>
        <w:tab/>
      </w:r>
      <w:r>
        <w:t>WAB-MT mobility</w:t>
      </w:r>
      <w:r>
        <w:tab/>
      </w:r>
      <w:r>
        <w:fldChar w:fldCharType="begin" w:fldLock="1"/>
      </w:r>
      <w:r>
        <w:instrText xml:space="preserve"> PAGEREF _Toc209704978 \h </w:instrText>
      </w:r>
      <w:r>
        <w:fldChar w:fldCharType="separate"/>
      </w:r>
      <w:r>
        <w:t>176</w:t>
      </w:r>
      <w:r>
        <w:fldChar w:fldCharType="end"/>
      </w:r>
    </w:p>
    <w:p w14:paraId="349132BD" w14:textId="6B009307" w:rsidR="00354D9E" w:rsidRDefault="00354D9E">
      <w:pPr>
        <w:pStyle w:val="TOC3"/>
        <w:rPr>
          <w:rFonts w:asciiTheme="minorHAnsi" w:eastAsiaTheme="minorEastAsia" w:hAnsiTheme="minorHAnsi" w:cstheme="minorBidi"/>
          <w:kern w:val="2"/>
          <w:sz w:val="24"/>
          <w:szCs w:val="24"/>
          <w14:ligatures w14:val="standardContextual"/>
        </w:rPr>
      </w:pPr>
      <w:r w:rsidRPr="005F667E">
        <w:rPr>
          <w:rFonts w:eastAsia="Malgun Gothic"/>
        </w:rPr>
        <w:lastRenderedPageBreak/>
        <w:t>12</w:t>
      </w:r>
      <w:r>
        <w:t>.7.2</w:t>
      </w:r>
      <w:r>
        <w:rPr>
          <w:rFonts w:asciiTheme="minorHAnsi" w:eastAsiaTheme="minorEastAsia" w:hAnsiTheme="minorHAnsi" w:cstheme="minorBidi"/>
          <w:kern w:val="2"/>
          <w:sz w:val="24"/>
          <w:szCs w:val="24"/>
          <w14:ligatures w14:val="standardContextual"/>
        </w:rPr>
        <w:tab/>
      </w:r>
      <w:r>
        <w:t>WAB-gNB mobility</w:t>
      </w:r>
      <w:r>
        <w:tab/>
      </w:r>
      <w:r>
        <w:fldChar w:fldCharType="begin" w:fldLock="1"/>
      </w:r>
      <w:r>
        <w:instrText xml:space="preserve"> PAGEREF _Toc209704979 \h </w:instrText>
      </w:r>
      <w:r>
        <w:fldChar w:fldCharType="separate"/>
      </w:r>
      <w:r>
        <w:t>176</w:t>
      </w:r>
      <w:r>
        <w:fldChar w:fldCharType="end"/>
      </w:r>
    </w:p>
    <w:p w14:paraId="41545E71" w14:textId="1D492EB6" w:rsidR="00354D9E" w:rsidRDefault="00354D9E">
      <w:pPr>
        <w:pStyle w:val="TOC4"/>
        <w:rPr>
          <w:rFonts w:asciiTheme="minorHAnsi" w:eastAsiaTheme="minorEastAsia" w:hAnsiTheme="minorHAnsi" w:cstheme="minorBidi"/>
          <w:kern w:val="2"/>
          <w:sz w:val="24"/>
          <w:szCs w:val="24"/>
          <w14:ligatures w14:val="standardContextual"/>
        </w:rPr>
      </w:pPr>
      <w:r w:rsidRPr="005F667E">
        <w:rPr>
          <w:rFonts w:eastAsia="Malgun Gothic"/>
        </w:rPr>
        <w:t>12</w:t>
      </w:r>
      <w:r>
        <w:t>.7.2.1</w:t>
      </w:r>
      <w:r>
        <w:rPr>
          <w:rFonts w:asciiTheme="minorHAnsi" w:eastAsiaTheme="minorEastAsia" w:hAnsiTheme="minorHAnsi" w:cstheme="minorBidi"/>
          <w:kern w:val="2"/>
          <w:sz w:val="24"/>
          <w:szCs w:val="24"/>
          <w14:ligatures w14:val="standardContextual"/>
        </w:rPr>
        <w:tab/>
      </w:r>
      <w:r>
        <w:t>WAB-gNB mobility with change of UE’s AMF(s)</w:t>
      </w:r>
      <w:r>
        <w:tab/>
      </w:r>
      <w:r>
        <w:fldChar w:fldCharType="begin" w:fldLock="1"/>
      </w:r>
      <w:r>
        <w:instrText xml:space="preserve"> PAGEREF _Toc209704980 \h </w:instrText>
      </w:r>
      <w:r>
        <w:fldChar w:fldCharType="separate"/>
      </w:r>
      <w:r>
        <w:t>176</w:t>
      </w:r>
      <w:r>
        <w:fldChar w:fldCharType="end"/>
      </w:r>
    </w:p>
    <w:p w14:paraId="5CB7F076" w14:textId="41ECEAA7" w:rsidR="00354D9E" w:rsidRDefault="00354D9E">
      <w:pPr>
        <w:pStyle w:val="TOC2"/>
        <w:rPr>
          <w:rFonts w:asciiTheme="minorHAnsi" w:eastAsiaTheme="minorEastAsia" w:hAnsiTheme="minorHAnsi" w:cstheme="minorBidi"/>
          <w:kern w:val="2"/>
          <w:sz w:val="24"/>
          <w:szCs w:val="24"/>
          <w14:ligatures w14:val="standardContextual"/>
        </w:rPr>
      </w:pPr>
      <w:r w:rsidRPr="005F667E">
        <w:rPr>
          <w:rFonts w:eastAsia="Malgun Gothic"/>
        </w:rPr>
        <w:t>12</w:t>
      </w:r>
      <w:r>
        <w:t>.8</w:t>
      </w:r>
      <w:r>
        <w:rPr>
          <w:rFonts w:asciiTheme="minorHAnsi" w:eastAsiaTheme="minorEastAsia" w:hAnsiTheme="minorHAnsi" w:cstheme="minorBidi"/>
          <w:kern w:val="2"/>
          <w:sz w:val="24"/>
          <w:szCs w:val="24"/>
          <w14:ligatures w14:val="standardContextual"/>
        </w:rPr>
        <w:tab/>
      </w:r>
      <w:r>
        <w:t>Xn connection management</w:t>
      </w:r>
      <w:r>
        <w:tab/>
      </w:r>
      <w:r>
        <w:fldChar w:fldCharType="begin" w:fldLock="1"/>
      </w:r>
      <w:r>
        <w:instrText xml:space="preserve"> PAGEREF _Toc209704981 \h </w:instrText>
      </w:r>
      <w:r>
        <w:fldChar w:fldCharType="separate"/>
      </w:r>
      <w:r>
        <w:t>177</w:t>
      </w:r>
      <w:r>
        <w:fldChar w:fldCharType="end"/>
      </w:r>
    </w:p>
    <w:p w14:paraId="1790CFC9" w14:textId="3BDB7F3F" w:rsidR="00354D9E" w:rsidRDefault="00354D9E">
      <w:pPr>
        <w:pStyle w:val="TOC8"/>
        <w:rPr>
          <w:rFonts w:asciiTheme="minorHAnsi" w:eastAsiaTheme="minorEastAsia" w:hAnsiTheme="minorHAnsi" w:cstheme="minorBidi"/>
          <w:b w:val="0"/>
          <w:kern w:val="2"/>
          <w:sz w:val="24"/>
          <w:szCs w:val="24"/>
          <w14:ligatures w14:val="standardContextual"/>
        </w:rPr>
      </w:pPr>
      <w:r>
        <w:t>Annex A</w:t>
      </w:r>
      <w:r w:rsidRPr="005F667E">
        <w:rPr>
          <w:rFonts w:eastAsia="MS Mincho"/>
        </w:rPr>
        <w:t xml:space="preserve"> </w:t>
      </w:r>
      <w:r>
        <w:t>(informative):</w:t>
      </w:r>
      <w:r>
        <w:tab/>
        <w:t>Deployment scenarios of gNB/en-gNB</w:t>
      </w:r>
      <w:r>
        <w:tab/>
      </w:r>
      <w:r>
        <w:fldChar w:fldCharType="begin" w:fldLock="1"/>
      </w:r>
      <w:r>
        <w:instrText xml:space="preserve"> PAGEREF _Toc209704982 \h </w:instrText>
      </w:r>
      <w:r>
        <w:fldChar w:fldCharType="separate"/>
      </w:r>
      <w:r>
        <w:t>178</w:t>
      </w:r>
      <w:r>
        <w:fldChar w:fldCharType="end"/>
      </w:r>
    </w:p>
    <w:p w14:paraId="29802198" w14:textId="00284FAF" w:rsidR="00354D9E" w:rsidRDefault="00354D9E">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_Toc209704983 \h </w:instrText>
      </w:r>
      <w:r>
        <w:fldChar w:fldCharType="separate"/>
      </w:r>
      <w:r>
        <w:t>179</w:t>
      </w:r>
      <w:r>
        <w:fldChar w:fldCharType="end"/>
      </w:r>
    </w:p>
    <w:p w14:paraId="33959A50" w14:textId="0BF305CB" w:rsidR="00354D9E" w:rsidRDefault="00354D9E">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_Toc209704984 \h </w:instrText>
      </w:r>
      <w:r>
        <w:fldChar w:fldCharType="separate"/>
      </w:r>
      <w:r>
        <w:t>180</w:t>
      </w:r>
      <w:r>
        <w:fldChar w:fldCharType="end"/>
      </w:r>
    </w:p>
    <w:p w14:paraId="68157352" w14:textId="0D4DBD97" w:rsidR="00DA52A9" w:rsidRPr="00B8401F" w:rsidRDefault="00FC5815">
      <w:r>
        <w:rPr>
          <w:noProof/>
          <w:sz w:val="22"/>
        </w:rPr>
        <w:fldChar w:fldCharType="end"/>
      </w:r>
    </w:p>
    <w:p w14:paraId="19F60E39" w14:textId="77777777" w:rsidR="00DA52A9" w:rsidRPr="00B8401F" w:rsidRDefault="00DA52A9">
      <w:pPr>
        <w:pStyle w:val="Heading1"/>
      </w:pPr>
      <w:bookmarkStart w:id="4" w:name="_CRForeword"/>
      <w:bookmarkEnd w:id="4"/>
      <w:r w:rsidRPr="00B8401F">
        <w:br w:type="page"/>
      </w:r>
      <w:bookmarkStart w:id="5" w:name="_Toc13919102"/>
      <w:bookmarkStart w:id="6" w:name="_Toc29391464"/>
      <w:bookmarkStart w:id="7" w:name="_Toc36560495"/>
      <w:bookmarkStart w:id="8" w:name="_Toc45104728"/>
      <w:bookmarkStart w:id="9" w:name="_Toc45883211"/>
      <w:bookmarkStart w:id="10" w:name="_Toc51763490"/>
      <w:bookmarkStart w:id="11" w:name="_Toc52266304"/>
      <w:bookmarkStart w:id="12" w:name="_Toc64445082"/>
      <w:bookmarkStart w:id="13" w:name="_Toc73980441"/>
      <w:bookmarkStart w:id="14" w:name="_Toc88651137"/>
      <w:bookmarkStart w:id="15" w:name="_Toc98351667"/>
      <w:bookmarkStart w:id="16" w:name="_Toc98747965"/>
      <w:bookmarkStart w:id="17" w:name="_Toc105704351"/>
      <w:bookmarkStart w:id="18" w:name="_Toc106108469"/>
      <w:bookmarkStart w:id="19" w:name="_Toc107829441"/>
      <w:bookmarkStart w:id="20" w:name="_Toc112703200"/>
      <w:bookmarkStart w:id="21" w:name="_Toc209704744"/>
      <w:r w:rsidRPr="00B8401F">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2" w:name="_CR1"/>
      <w:bookmarkEnd w:id="22"/>
      <w:r w:rsidRPr="00B8401F">
        <w:br w:type="page"/>
      </w:r>
      <w:bookmarkStart w:id="23" w:name="_Toc13919103"/>
      <w:bookmarkStart w:id="24" w:name="_Toc29391465"/>
      <w:bookmarkStart w:id="25" w:name="_Toc36560496"/>
      <w:bookmarkStart w:id="26" w:name="_Toc45104729"/>
      <w:bookmarkStart w:id="27" w:name="_Toc45883212"/>
      <w:bookmarkStart w:id="28" w:name="_Toc51763491"/>
      <w:bookmarkStart w:id="29" w:name="_Toc52266305"/>
      <w:bookmarkStart w:id="30" w:name="_Toc64445083"/>
      <w:bookmarkStart w:id="31" w:name="_Toc73980442"/>
      <w:bookmarkStart w:id="32" w:name="_Toc88651138"/>
      <w:bookmarkStart w:id="33" w:name="_Toc98351668"/>
      <w:bookmarkStart w:id="34" w:name="_Toc98747966"/>
      <w:bookmarkStart w:id="35" w:name="_Toc105704352"/>
      <w:bookmarkStart w:id="36" w:name="_Toc106108470"/>
      <w:bookmarkStart w:id="37" w:name="_Toc107829442"/>
      <w:bookmarkStart w:id="38" w:name="_Toc112703201"/>
      <w:bookmarkStart w:id="39" w:name="_Toc209704745"/>
      <w:r w:rsidR="00373621" w:rsidRPr="00B8401F">
        <w:lastRenderedPageBreak/>
        <w:t>1</w:t>
      </w:r>
      <w:r w:rsidR="00373621" w:rsidRPr="00B8401F">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0" w:name="_CR2"/>
      <w:bookmarkStart w:id="41" w:name="_Toc13919104"/>
      <w:bookmarkStart w:id="42" w:name="_Toc29391466"/>
      <w:bookmarkStart w:id="43" w:name="_Toc36560497"/>
      <w:bookmarkStart w:id="44" w:name="_Toc45104730"/>
      <w:bookmarkStart w:id="45" w:name="_Toc45883213"/>
      <w:bookmarkStart w:id="46" w:name="_Toc51763492"/>
      <w:bookmarkStart w:id="47" w:name="_Toc52266306"/>
      <w:bookmarkStart w:id="48" w:name="_Toc64445084"/>
      <w:bookmarkStart w:id="49" w:name="_Toc73980443"/>
      <w:bookmarkStart w:id="50" w:name="_Toc88651139"/>
      <w:bookmarkStart w:id="51" w:name="_Toc98351669"/>
      <w:bookmarkStart w:id="52" w:name="_Toc98747967"/>
      <w:bookmarkStart w:id="53" w:name="_Toc105704353"/>
      <w:bookmarkStart w:id="54" w:name="_Toc106108471"/>
      <w:bookmarkStart w:id="55" w:name="_Toc107829443"/>
      <w:bookmarkStart w:id="56" w:name="_Toc112703202"/>
      <w:bookmarkStart w:id="57" w:name="_Toc209704746"/>
      <w:bookmarkEnd w:id="40"/>
      <w:r w:rsidRPr="00B8401F">
        <w:t>2</w:t>
      </w:r>
      <w:r w:rsidRPr="00B8401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8" w:name="_Toc13919105"/>
      <w:bookmarkStart w:id="59" w:name="_Toc29391467"/>
      <w:bookmarkStart w:id="60" w:name="_Toc36560498"/>
      <w:bookmarkStart w:id="61" w:name="_Toc45104731"/>
      <w:bookmarkStart w:id="62" w:name="_Toc45883214"/>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3" w:name="_Toc51763493"/>
      <w:bookmarkStart w:id="64"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5" w:name="_Toc64445085"/>
      <w:bookmarkStart w:id="66" w:name="_Toc73980444"/>
      <w:bookmarkStart w:id="67"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68" w:name="_Toc98351670"/>
      <w:bookmarkStart w:id="69"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6521A331" w14:textId="77777777" w:rsidR="0088288C" w:rsidRDefault="009854D8" w:rsidP="0088288C">
      <w:pPr>
        <w:pStyle w:val="EX"/>
        <w:rPr>
          <w:rFonts w:eastAsia="Malgun Gothic"/>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r w:rsidRPr="006654F9">
        <w:rPr>
          <w:rFonts w:eastAsia="MS Mincho"/>
          <w:lang w:eastAsia="ja-JP"/>
        </w:rPr>
        <w:t>Iuant interface: General aspects and principles</w:t>
      </w:r>
      <w:r w:rsidRPr="005E16E1">
        <w:rPr>
          <w:rFonts w:eastAsia="MS Mincho"/>
          <w:lang w:eastAsia="ja-JP"/>
        </w:rPr>
        <w:t>"</w:t>
      </w:r>
      <w:r>
        <w:rPr>
          <w:rFonts w:eastAsia="Malgun Gothic"/>
        </w:rPr>
        <w:t>.</w:t>
      </w:r>
    </w:p>
    <w:p w14:paraId="0B46347A" w14:textId="0EC8FD0F" w:rsidR="009854D8" w:rsidRDefault="00562E9C" w:rsidP="0088288C">
      <w:pPr>
        <w:pStyle w:val="EX"/>
        <w:rPr>
          <w:rFonts w:eastAsiaTheme="minorEastAsia"/>
        </w:rPr>
      </w:pPr>
      <w:r w:rsidRPr="00D629EF">
        <w:t>[</w:t>
      </w:r>
      <w:r>
        <w:t>36</w:t>
      </w:r>
      <w:r w:rsidRPr="00D629EF">
        <w:t>]</w:t>
      </w:r>
      <w:r w:rsidR="0088288C" w:rsidRPr="00D629EF">
        <w:tab/>
        <w:t>3GPP TS 38.323: "NR; Packet Data Convergence Protocol (PDCP) specification".</w:t>
      </w:r>
    </w:p>
    <w:p w14:paraId="66AFD974" w14:textId="18A8AF7C" w:rsidR="00AA1024" w:rsidRPr="0054111E" w:rsidRDefault="00AA1024" w:rsidP="00AA1024">
      <w:pPr>
        <w:pStyle w:val="EX"/>
        <w:rPr>
          <w:rFonts w:eastAsia="MS Mincho"/>
          <w:lang w:val="sv-SE" w:eastAsia="ja-JP"/>
        </w:rPr>
      </w:pPr>
      <w:r w:rsidRPr="0054111E">
        <w:rPr>
          <w:rFonts w:eastAsiaTheme="minorEastAsia" w:hint="eastAsia"/>
          <w:lang w:val="sv-SE" w:eastAsia="zh-CN"/>
        </w:rPr>
        <w:t>[</w:t>
      </w:r>
      <w:r>
        <w:rPr>
          <w:rFonts w:eastAsia="Malgun Gothic" w:hint="eastAsia"/>
          <w:lang w:val="sv-SE"/>
        </w:rPr>
        <w:t>37</w:t>
      </w:r>
      <w:r w:rsidRPr="0054111E">
        <w:rPr>
          <w:rFonts w:eastAsiaTheme="minorEastAsia"/>
          <w:lang w:val="sv-SE" w:eastAsia="zh-CN"/>
        </w:rPr>
        <w:t>]</w:t>
      </w:r>
      <w:r w:rsidRPr="0054111E">
        <w:rPr>
          <w:rFonts w:eastAsiaTheme="minorEastAsia"/>
          <w:lang w:val="sv-SE" w:eastAsia="zh-CN"/>
        </w:rPr>
        <w:tab/>
        <w:t xml:space="preserve">3GPP TS 38.412: </w:t>
      </w:r>
      <w:r w:rsidRPr="0054111E">
        <w:rPr>
          <w:rFonts w:eastAsia="MS Mincho"/>
          <w:lang w:val="sv-SE" w:eastAsia="ja-JP"/>
        </w:rPr>
        <w:t>"</w:t>
      </w:r>
      <w:r w:rsidRPr="0054111E">
        <w:rPr>
          <w:rFonts w:eastAsiaTheme="minorEastAsia"/>
          <w:lang w:val="sv-SE" w:eastAsia="zh-CN"/>
        </w:rPr>
        <w:t>NG-RAN;</w:t>
      </w:r>
      <w:r w:rsidRPr="0054111E">
        <w:rPr>
          <w:rFonts w:eastAsiaTheme="minorEastAsia" w:hint="eastAsia"/>
          <w:lang w:val="sv-SE" w:eastAsia="zh-CN"/>
        </w:rPr>
        <w:t xml:space="preserve"> </w:t>
      </w:r>
      <w:r w:rsidRPr="0054111E">
        <w:rPr>
          <w:rFonts w:eastAsiaTheme="minorEastAsia"/>
          <w:lang w:val="sv-SE" w:eastAsia="zh-CN"/>
        </w:rPr>
        <w:t>NG signalling transport</w:t>
      </w:r>
      <w:r w:rsidRPr="0054111E">
        <w:rPr>
          <w:rFonts w:eastAsia="MS Mincho"/>
          <w:lang w:val="sv-SE" w:eastAsia="ja-JP"/>
        </w:rPr>
        <w:t>".</w:t>
      </w:r>
    </w:p>
    <w:p w14:paraId="3F1066E7" w14:textId="1A60F573" w:rsidR="004E0024" w:rsidRDefault="00AA1024" w:rsidP="004E0024">
      <w:pPr>
        <w:pStyle w:val="EX"/>
      </w:pPr>
      <w:r w:rsidRPr="0054111E">
        <w:rPr>
          <w:rFonts w:eastAsiaTheme="minorEastAsia"/>
          <w:lang w:val="sv-SE" w:eastAsia="zh-CN"/>
        </w:rPr>
        <w:t>[</w:t>
      </w:r>
      <w:r>
        <w:rPr>
          <w:rFonts w:eastAsia="Malgun Gothic" w:hint="eastAsia"/>
          <w:lang w:val="sv-SE"/>
        </w:rPr>
        <w:t>38</w:t>
      </w:r>
      <w:r w:rsidRPr="0054111E">
        <w:rPr>
          <w:rFonts w:eastAsiaTheme="minorEastAsia"/>
          <w:lang w:val="sv-SE" w:eastAsia="zh-CN"/>
        </w:rPr>
        <w:t>]</w:t>
      </w:r>
      <w:r w:rsidRPr="0054111E">
        <w:rPr>
          <w:rFonts w:eastAsiaTheme="minorEastAsia"/>
          <w:lang w:val="sv-SE" w:eastAsia="zh-CN"/>
        </w:rPr>
        <w:tab/>
        <w:t xml:space="preserve">3GPP TS 38.422: </w:t>
      </w:r>
      <w:r w:rsidRPr="0054111E">
        <w:rPr>
          <w:rFonts w:eastAsia="MS Mincho"/>
          <w:lang w:val="sv-SE" w:eastAsia="ja-JP"/>
        </w:rPr>
        <w:t>"</w:t>
      </w:r>
      <w:r w:rsidRPr="0054111E">
        <w:rPr>
          <w:rFonts w:eastAsiaTheme="minorEastAsia"/>
          <w:lang w:val="sv-SE" w:eastAsia="zh-CN"/>
        </w:rPr>
        <w:t>NG-RAN;</w:t>
      </w:r>
      <w:r w:rsidRPr="0054111E">
        <w:rPr>
          <w:rFonts w:eastAsiaTheme="minorEastAsia" w:hint="eastAsia"/>
          <w:lang w:val="sv-SE" w:eastAsia="zh-CN"/>
        </w:rPr>
        <w:t xml:space="preserve"> </w:t>
      </w:r>
      <w:r w:rsidRPr="0054111E">
        <w:rPr>
          <w:rFonts w:eastAsiaTheme="minorEastAsia"/>
          <w:lang w:val="sv-SE" w:eastAsia="zh-CN"/>
        </w:rPr>
        <w:t>Xn signalling transport</w:t>
      </w:r>
      <w:r w:rsidRPr="0054111E">
        <w:rPr>
          <w:rFonts w:eastAsia="MS Mincho"/>
          <w:lang w:val="sv-SE" w:eastAsia="ja-JP"/>
        </w:rPr>
        <w:t>".</w:t>
      </w:r>
    </w:p>
    <w:p w14:paraId="7C5A46FE" w14:textId="14B5089C" w:rsidR="00AA1024" w:rsidRDefault="004E0024" w:rsidP="004E0024">
      <w:pPr>
        <w:pStyle w:val="EX"/>
        <w:rPr>
          <w:rFonts w:eastAsiaTheme="minorEastAsia"/>
        </w:rPr>
      </w:pPr>
      <w:r>
        <w:rPr>
          <w:rFonts w:hint="eastAsia"/>
          <w:lang w:eastAsia="zh-CN"/>
        </w:rPr>
        <w:t>[</w:t>
      </w:r>
      <w:r>
        <w:rPr>
          <w:rFonts w:eastAsiaTheme="minorEastAsia" w:hint="eastAsia"/>
        </w:rPr>
        <w:t>39</w:t>
      </w:r>
      <w:r>
        <w:rPr>
          <w:lang w:eastAsia="zh-CN"/>
        </w:rPr>
        <w:t>]</w:t>
      </w:r>
      <w:r>
        <w:rPr>
          <w:lang w:eastAsia="zh-CN"/>
        </w:rPr>
        <w:tab/>
        <w:t>3GPP TS 23.369:</w:t>
      </w:r>
      <w:r>
        <w:t xml:space="preserve"> "Architecture support for Ambient power-enabled Internet of Things; Stage 2".</w:t>
      </w:r>
    </w:p>
    <w:p w14:paraId="6947D50C" w14:textId="0017F542" w:rsidR="00C71EED" w:rsidRPr="00C71EED" w:rsidRDefault="00AB5BBB" w:rsidP="004E0024">
      <w:pPr>
        <w:pStyle w:val="EX"/>
        <w:rPr>
          <w:rFonts w:eastAsiaTheme="minorEastAsia"/>
        </w:rPr>
      </w:pPr>
      <w:r w:rsidRPr="00D629EF">
        <w:t>[</w:t>
      </w:r>
      <w:r>
        <w:rPr>
          <w:rFonts w:eastAsia="Malgun Gothic" w:hint="eastAsia"/>
        </w:rPr>
        <w:t>40</w:t>
      </w:r>
      <w:r w:rsidRPr="00D629EF">
        <w:t>]</w:t>
      </w:r>
      <w:r w:rsidRPr="00D629EF">
        <w:tab/>
        <w:t>3GPP TS 38.</w:t>
      </w:r>
      <w:r>
        <w:t>21</w:t>
      </w:r>
      <w:r w:rsidRPr="00D629EF">
        <w:t>3: "</w:t>
      </w:r>
      <w:r w:rsidRPr="00045402">
        <w:t>NR; Physical layer procedures for control</w:t>
      </w:r>
      <w:r w:rsidRPr="00D629EF">
        <w:t>".</w:t>
      </w:r>
    </w:p>
    <w:p w14:paraId="262266D7" w14:textId="77777777" w:rsidR="00373621" w:rsidRPr="00B8401F" w:rsidRDefault="00373621" w:rsidP="00371D61">
      <w:pPr>
        <w:pStyle w:val="Heading1"/>
      </w:pPr>
      <w:bookmarkStart w:id="70" w:name="_CR3"/>
      <w:bookmarkStart w:id="71" w:name="_Toc105704354"/>
      <w:bookmarkStart w:id="72" w:name="_Toc106108472"/>
      <w:bookmarkStart w:id="73" w:name="_Toc107829444"/>
      <w:bookmarkStart w:id="74" w:name="_Toc112703203"/>
      <w:bookmarkStart w:id="75" w:name="_Toc209704747"/>
      <w:bookmarkEnd w:id="70"/>
      <w:r w:rsidRPr="00B8401F">
        <w:t>3</w:t>
      </w:r>
      <w:r w:rsidRPr="00B8401F">
        <w:tab/>
        <w:t>Definitions and abbreviations</w:t>
      </w:r>
      <w:bookmarkEnd w:id="58"/>
      <w:bookmarkEnd w:id="59"/>
      <w:bookmarkEnd w:id="60"/>
      <w:bookmarkEnd w:id="61"/>
      <w:bookmarkEnd w:id="62"/>
      <w:bookmarkEnd w:id="63"/>
      <w:bookmarkEnd w:id="64"/>
      <w:bookmarkEnd w:id="65"/>
      <w:bookmarkEnd w:id="66"/>
      <w:bookmarkEnd w:id="67"/>
      <w:bookmarkEnd w:id="68"/>
      <w:bookmarkEnd w:id="69"/>
      <w:bookmarkEnd w:id="71"/>
      <w:bookmarkEnd w:id="72"/>
      <w:bookmarkEnd w:id="73"/>
      <w:bookmarkEnd w:id="74"/>
      <w:bookmarkEnd w:id="75"/>
    </w:p>
    <w:p w14:paraId="10D001FA" w14:textId="77777777" w:rsidR="00373621" w:rsidRPr="00B8401F" w:rsidRDefault="00373621" w:rsidP="00371D61">
      <w:pPr>
        <w:pStyle w:val="Heading2"/>
      </w:pPr>
      <w:bookmarkStart w:id="76" w:name="_CR3_1"/>
      <w:bookmarkStart w:id="77" w:name="_Toc13919106"/>
      <w:bookmarkStart w:id="78" w:name="_Toc29391468"/>
      <w:bookmarkStart w:id="79" w:name="_Toc36560499"/>
      <w:bookmarkStart w:id="80" w:name="_Toc45104732"/>
      <w:bookmarkStart w:id="81" w:name="_Toc45883215"/>
      <w:bookmarkStart w:id="82" w:name="_Toc51763494"/>
      <w:bookmarkStart w:id="83" w:name="_Toc52266308"/>
      <w:bookmarkStart w:id="84" w:name="_Toc64445086"/>
      <w:bookmarkStart w:id="85" w:name="_Toc73980445"/>
      <w:bookmarkStart w:id="86" w:name="_Toc88651141"/>
      <w:bookmarkStart w:id="87" w:name="_Toc98351671"/>
      <w:bookmarkStart w:id="88" w:name="_Toc98747969"/>
      <w:bookmarkStart w:id="89" w:name="_Toc105704355"/>
      <w:bookmarkStart w:id="90" w:name="_Toc106108473"/>
      <w:bookmarkStart w:id="91" w:name="_Toc107829445"/>
      <w:bookmarkStart w:id="92" w:name="_Toc112703204"/>
      <w:bookmarkStart w:id="93" w:name="_Toc209704748"/>
      <w:bookmarkEnd w:id="76"/>
      <w:r w:rsidRPr="00B8401F">
        <w:t>3.1</w:t>
      </w:r>
      <w:r w:rsidRPr="00B8401F">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rFonts w:eastAsiaTheme="minorEastAsia"/>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40161D15" w14:textId="77777777" w:rsidR="00AA1024" w:rsidRDefault="00AA1024" w:rsidP="00AA1024">
      <w:pPr>
        <w:rPr>
          <w:bCs/>
        </w:rPr>
      </w:pPr>
      <w:r>
        <w:rPr>
          <w:b/>
        </w:rPr>
        <w:t>BH-5GC:</w:t>
      </w:r>
      <w:r>
        <w:rPr>
          <w:bCs/>
        </w:rPr>
        <w:t xml:space="preserve"> The 5GC serving the WAB-MT.</w:t>
      </w:r>
    </w:p>
    <w:p w14:paraId="2B668ACB" w14:textId="77777777" w:rsidR="00AA1024" w:rsidRDefault="00AA1024" w:rsidP="00AA1024">
      <w:r>
        <w:rPr>
          <w:b/>
          <w:bCs/>
        </w:rPr>
        <w:lastRenderedPageBreak/>
        <w:t>BH-AMF</w:t>
      </w:r>
      <w:r>
        <w:t>: The AMF serving the WAB-MT.</w:t>
      </w:r>
    </w:p>
    <w:p w14:paraId="17E75142" w14:textId="77777777" w:rsidR="00AA1024" w:rsidRDefault="00AA1024" w:rsidP="00AA1024">
      <w:pPr>
        <w:rPr>
          <w:bCs/>
        </w:rPr>
      </w:pPr>
      <w:r>
        <w:rPr>
          <w:b/>
        </w:rPr>
        <w:t>BH-gNB:</w:t>
      </w:r>
      <w:r>
        <w:rPr>
          <w:bCs/>
        </w:rPr>
        <w:t xml:space="preserve"> The gNB serving the WAB-MT. </w:t>
      </w:r>
    </w:p>
    <w:p w14:paraId="20251DB5" w14:textId="77777777" w:rsidR="00AA1024" w:rsidRDefault="00AA1024" w:rsidP="00AA1024">
      <w:r>
        <w:rPr>
          <w:b/>
          <w:bCs/>
        </w:rPr>
        <w:t>BH-UPF</w:t>
      </w:r>
      <w:r>
        <w:t>: The UPF serving the WAB-MT for backhauling.</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7CFFADE6" w14:textId="16B4F8A6" w:rsidR="00D15A32" w:rsidRDefault="00D15A32" w:rsidP="00D15A32">
      <w:pPr>
        <w:rPr>
          <w:b/>
        </w:rPr>
      </w:pPr>
      <w:r>
        <w:rPr>
          <w:b/>
        </w:rPr>
        <w:t>Cell A:</w:t>
      </w:r>
      <w:r w:rsidRPr="00F7253D">
        <w:rPr>
          <w:bCs/>
        </w:rPr>
        <w:t xml:space="preserve"> </w:t>
      </w:r>
      <w:r>
        <w:rPr>
          <w:bCs/>
        </w:rPr>
        <w:t xml:space="preserve">NR cell providing a </w:t>
      </w:r>
      <w:r w:rsidRPr="00C625A8">
        <w:rPr>
          <w:bCs/>
          <w:i/>
          <w:iCs/>
        </w:rPr>
        <w:t>NES-CellId</w:t>
      </w:r>
      <w:r>
        <w:rPr>
          <w:bCs/>
        </w:rPr>
        <w:t xml:space="preserve"> to UE </w:t>
      </w:r>
      <w:r w:rsidRPr="00F7253D">
        <w:rPr>
          <w:bCs/>
        </w:rPr>
        <w:t>as defined in TS 38.213[</w:t>
      </w:r>
      <w:r>
        <w:rPr>
          <w:rFonts w:eastAsia="Malgun Gothic" w:hint="eastAsia"/>
          <w:bCs/>
        </w:rPr>
        <w:t>40</w:t>
      </w:r>
      <w:r w:rsidRPr="00F7253D">
        <w:rPr>
          <w:bCs/>
        </w:rPr>
        <w:t>]</w:t>
      </w:r>
      <w:r>
        <w:rPr>
          <w:bCs/>
        </w:rPr>
        <w:t>, clause 23.</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rFonts w:eastAsiaTheme="minorEastAsia"/>
        </w:rPr>
      </w:pPr>
      <w:r w:rsidRPr="002319E1">
        <w:rPr>
          <w:b/>
          <w:lang w:eastAsia="ja-JP"/>
        </w:rPr>
        <w:t>F1-terminating IAB-donor</w:t>
      </w:r>
      <w:r w:rsidR="006A1DEB">
        <w:rPr>
          <w:lang w:eastAsia="ja-JP"/>
        </w:rPr>
        <w:t>: Refers to the IAB-donor that terminates F1 for the boundary IAB-node or a mobile IAB-node.</w:t>
      </w:r>
    </w:p>
    <w:p w14:paraId="72FA1BB0" w14:textId="1FE82BA8" w:rsidR="007A7557" w:rsidRPr="007A7557" w:rsidRDefault="007A7557" w:rsidP="00173D6F">
      <w:pPr>
        <w:rPr>
          <w:rFonts w:eastAsiaTheme="minorEastAsia"/>
        </w:rPr>
      </w:pPr>
      <w:r w:rsidRPr="00DB617F">
        <w:rPr>
          <w:rFonts w:hint="eastAsia"/>
          <w:b/>
          <w:bCs/>
        </w:rPr>
        <w:t>First U2N Relay UE</w:t>
      </w:r>
      <w:r w:rsidRPr="00DB617F">
        <w:rPr>
          <w:rFonts w:hint="eastAsia"/>
        </w:rPr>
        <w:t xml:space="preserve">: </w:t>
      </w:r>
      <w:r>
        <w:rPr>
          <w:lang w:eastAsia="ja-JP"/>
        </w:rPr>
        <w:t>as defined in TS 38.300 [2].</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r>
        <w:rPr>
          <w:b/>
          <w:lang w:eastAsia="ja-JP"/>
        </w:rPr>
        <w:t>IAB-DU</w:t>
      </w:r>
      <w:r>
        <w:rPr>
          <w:lang w:eastAsia="ja-JP"/>
        </w:rPr>
        <w:t>: as defined in TS 38.300 [2].</w:t>
      </w:r>
    </w:p>
    <w:p w14:paraId="3177F183" w14:textId="77777777" w:rsidR="00C0516C" w:rsidRDefault="00C0516C" w:rsidP="00C0516C">
      <w:pPr>
        <w:rPr>
          <w:b/>
        </w:rPr>
      </w:pPr>
      <w:r>
        <w:rPr>
          <w:b/>
          <w:lang w:eastAsia="ja-JP"/>
        </w:rPr>
        <w:lastRenderedPageBreak/>
        <w:t>IAB-MT</w:t>
      </w:r>
      <w:r>
        <w:rPr>
          <w:lang w:eastAsia="ja-JP"/>
        </w:rPr>
        <w:t>: as defined in TS 38.300 [2].</w:t>
      </w:r>
    </w:p>
    <w:p w14:paraId="6178FA7E" w14:textId="77777777" w:rsidR="00173D6F" w:rsidRDefault="00173D6F" w:rsidP="00173D6F">
      <w:pPr>
        <w:rPr>
          <w:rFonts w:eastAsiaTheme="minorEastAsia"/>
        </w:rPr>
      </w:pPr>
      <w:r>
        <w:rPr>
          <w:b/>
          <w:bCs/>
        </w:rPr>
        <w:t>IAB T</w:t>
      </w:r>
      <w:r w:rsidRPr="00541549">
        <w:rPr>
          <w:b/>
          <w:bCs/>
        </w:rPr>
        <w:t>opology</w:t>
      </w:r>
      <w:r>
        <w:t>: as defined in TS 38.300 [2].</w:t>
      </w:r>
    </w:p>
    <w:p w14:paraId="29F8D6C2" w14:textId="77777777" w:rsidR="007A7557" w:rsidRPr="00DB617F" w:rsidRDefault="007A7557" w:rsidP="007A7557">
      <w:r w:rsidRPr="00DB617F">
        <w:rPr>
          <w:rFonts w:hint="eastAsia"/>
          <w:b/>
          <w:bCs/>
        </w:rPr>
        <w:t>Intermediate U2N Relay UE</w:t>
      </w:r>
      <w:r w:rsidRPr="00DB617F">
        <w:rPr>
          <w:rFonts w:hint="eastAsia"/>
        </w:rPr>
        <w:t xml:space="preserve">: </w:t>
      </w:r>
      <w:r>
        <w:rPr>
          <w:lang w:eastAsia="ja-JP"/>
        </w:rPr>
        <w:t>as defined in TS 38.300 [2].</w:t>
      </w:r>
    </w:p>
    <w:p w14:paraId="4A53A841" w14:textId="77777777" w:rsidR="007A7557" w:rsidRPr="00DB617F" w:rsidRDefault="007A7557" w:rsidP="007A7557">
      <w:r w:rsidRPr="00DB617F">
        <w:rPr>
          <w:rFonts w:hint="eastAsia"/>
          <w:b/>
        </w:rPr>
        <w:t>Last U2N Relay UE</w:t>
      </w:r>
      <w:r w:rsidRPr="00DB617F">
        <w:rPr>
          <w:rFonts w:hint="eastAsia"/>
        </w:rPr>
        <w:t xml:space="preserve">: </w:t>
      </w:r>
      <w:r>
        <w:rPr>
          <w:lang w:eastAsia="ja-JP"/>
        </w:rPr>
        <w:t>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Default="00CD28FB" w:rsidP="00CD28FB">
      <w:pPr>
        <w:rPr>
          <w:rFonts w:eastAsiaTheme="minorEastAsia"/>
        </w:rPr>
      </w:pPr>
      <w:r>
        <w:rPr>
          <w:b/>
          <w:bCs/>
        </w:rPr>
        <w:t>NCR-MT</w:t>
      </w:r>
      <w:r>
        <w:t>: as defined in TS 38.300 [7].</w:t>
      </w:r>
    </w:p>
    <w:p w14:paraId="696729F3" w14:textId="14D89FED" w:rsidR="00D15A32" w:rsidRPr="00D15A32" w:rsidRDefault="00D15A32" w:rsidP="00CD28FB">
      <w:pPr>
        <w:rPr>
          <w:rFonts w:eastAsiaTheme="minorEastAsia"/>
          <w:b/>
        </w:rPr>
      </w:pPr>
      <w:r>
        <w:rPr>
          <w:b/>
        </w:rPr>
        <w:t>NES cell</w:t>
      </w:r>
      <w:r w:rsidRPr="00F7253D">
        <w:rPr>
          <w:bCs/>
        </w:rPr>
        <w:t xml:space="preserve">: </w:t>
      </w:r>
      <w:r>
        <w:rPr>
          <w:bCs/>
        </w:rPr>
        <w:t xml:space="preserve">NR cell with </w:t>
      </w:r>
      <w:r w:rsidRPr="00C625A8">
        <w:rPr>
          <w:bCs/>
          <w:i/>
          <w:iCs/>
        </w:rPr>
        <w:t>NES-CellId</w:t>
      </w:r>
      <w:r>
        <w:rPr>
          <w:bCs/>
        </w:rPr>
        <w:t xml:space="preserve"> provided to UE </w:t>
      </w:r>
      <w:r w:rsidRPr="00F7253D">
        <w:rPr>
          <w:bCs/>
        </w:rPr>
        <w:t>as defined in TS 38.213[</w:t>
      </w:r>
      <w:r>
        <w:rPr>
          <w:rFonts w:eastAsia="Malgun Gothic" w:hint="eastAsia"/>
          <w:bCs/>
        </w:rPr>
        <w:t>40</w:t>
      </w:r>
      <w:r w:rsidRPr="00F7253D">
        <w:rPr>
          <w:bCs/>
        </w:rPr>
        <w:t>]</w:t>
      </w:r>
      <w:r>
        <w:rPr>
          <w:bCs/>
        </w:rPr>
        <w:t>, clause 23.</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94" w:name="_Toc13919107"/>
      <w:bookmarkStart w:id="95" w:name="_Toc29391469"/>
      <w:bookmarkStart w:id="96" w:name="_Toc36560500"/>
      <w:bookmarkStart w:id="97" w:name="_Toc45104733"/>
      <w:bookmarkStart w:id="98" w:name="_Toc45883216"/>
      <w:bookmarkStart w:id="99" w:name="_Toc51763495"/>
      <w:bookmarkStart w:id="100" w:name="_Toc52266309"/>
      <w:bookmarkStart w:id="101" w:name="_Toc64445087"/>
      <w:bookmarkStart w:id="102" w:name="_Toc73980446"/>
      <w:bookmarkStart w:id="103" w:name="_Toc88651142"/>
      <w:r>
        <w:rPr>
          <w:b/>
        </w:rPr>
        <w:t>U2N Relay UE:</w:t>
      </w:r>
      <w:r>
        <w:t xml:space="preserve"> </w:t>
      </w:r>
      <w:r>
        <w:rPr>
          <w:lang w:eastAsia="ja-JP"/>
        </w:rPr>
        <w:t>as defined in TS 38.300 [2].</w:t>
      </w:r>
    </w:p>
    <w:p w14:paraId="214A71F8" w14:textId="77777777" w:rsidR="002707A5" w:rsidRDefault="002707A5" w:rsidP="002707A5">
      <w:pPr>
        <w:rPr>
          <w:rFonts w:eastAsiaTheme="minorEastAsia"/>
        </w:rPr>
      </w:pPr>
      <w:r>
        <w:rPr>
          <w:b/>
        </w:rPr>
        <w:t xml:space="preserve">U2N Remote UE: </w:t>
      </w:r>
      <w:r>
        <w:rPr>
          <w:lang w:eastAsia="ja-JP"/>
        </w:rPr>
        <w:t>as defined in TS 38.300 [2].</w:t>
      </w:r>
    </w:p>
    <w:p w14:paraId="5E0B142E" w14:textId="77777777" w:rsidR="00AA1024" w:rsidRPr="00287AEB" w:rsidRDefault="00AA1024" w:rsidP="00AA1024">
      <w:pPr>
        <w:rPr>
          <w:lang w:eastAsia="ja-JP"/>
        </w:rPr>
      </w:pPr>
      <w:r w:rsidRPr="00287AEB">
        <w:rPr>
          <w:b/>
        </w:rPr>
        <w:t>WAB-gNB:</w:t>
      </w:r>
      <w:r w:rsidRPr="00287AEB">
        <w:rPr>
          <w:bCs/>
        </w:rPr>
        <w:t xml:space="preserve"> The gNB functionality</w:t>
      </w:r>
      <w:r>
        <w:rPr>
          <w:bCs/>
        </w:rPr>
        <w:t xml:space="preserve"> of a WAB-node </w:t>
      </w:r>
      <w:r w:rsidRPr="00287AEB">
        <w:rPr>
          <w:bCs/>
        </w:rPr>
        <w:t>that provides NR access interface towards the UE</w:t>
      </w:r>
      <w:r w:rsidRPr="00287AEB">
        <w:rPr>
          <w:lang w:eastAsia="ja-JP"/>
        </w:rPr>
        <w:t>.</w:t>
      </w:r>
      <w:r>
        <w:rPr>
          <w:lang w:eastAsia="ja-JP"/>
        </w:rPr>
        <w:t xml:space="preserve"> The gNB functionality is</w:t>
      </w:r>
      <w:r w:rsidRPr="00287AEB">
        <w:rPr>
          <w:lang w:eastAsia="ja-JP"/>
        </w:rPr>
        <w:t xml:space="preserve"> defined in TS 38.300 [2]</w:t>
      </w:r>
      <w:r>
        <w:rPr>
          <w:lang w:eastAsia="ja-JP"/>
        </w:rPr>
        <w:t>.</w:t>
      </w:r>
    </w:p>
    <w:p w14:paraId="6A12241E" w14:textId="77777777" w:rsidR="00AA1024" w:rsidRPr="00287AEB" w:rsidRDefault="00AA1024" w:rsidP="00AA1024">
      <w:pPr>
        <w:rPr>
          <w:lang w:eastAsia="ja-JP"/>
        </w:rPr>
      </w:pPr>
      <w:r w:rsidRPr="00287AEB">
        <w:rPr>
          <w:b/>
        </w:rPr>
        <w:lastRenderedPageBreak/>
        <w:t>WAB-MT:</w:t>
      </w:r>
      <w:r w:rsidRPr="00287AEB">
        <w:rPr>
          <w:bCs/>
        </w:rPr>
        <w:t xml:space="preserve"> </w:t>
      </w:r>
      <w:r w:rsidRPr="00287AEB">
        <w:rPr>
          <w:lang w:eastAsia="ja-JP"/>
        </w:rPr>
        <w:t>The WAB-node’s function that terminates the Uu interface to the BH-</w:t>
      </w:r>
      <w:r>
        <w:rPr>
          <w:lang w:eastAsia="ja-JP"/>
        </w:rPr>
        <w:t>gNB</w:t>
      </w:r>
      <w:r w:rsidRPr="00287AEB">
        <w:rPr>
          <w:lang w:eastAsia="ja-JP"/>
        </w:rPr>
        <w:t xml:space="preserve"> using the procedures and behaviours specified for UEs. Corresponds to the MWAB-UE function defined in TS 23.501 [3].</w:t>
      </w:r>
    </w:p>
    <w:p w14:paraId="132EA912" w14:textId="4C73240E" w:rsidR="00AA1024" w:rsidRPr="00AA1024" w:rsidRDefault="00AA1024" w:rsidP="002707A5">
      <w:pPr>
        <w:rPr>
          <w:rFonts w:eastAsiaTheme="minorEastAsia"/>
        </w:rPr>
      </w:pPr>
      <w:r>
        <w:rPr>
          <w:b/>
        </w:rPr>
        <w:t xml:space="preserve">WAB-node: </w:t>
      </w:r>
      <w:r w:rsidRPr="00EF0E57">
        <w:rPr>
          <w:bCs/>
        </w:rPr>
        <w:t>An NG-RAN node comprising the W</w:t>
      </w:r>
      <w:r>
        <w:rPr>
          <w:bCs/>
        </w:rPr>
        <w:t>A</w:t>
      </w:r>
      <w:r w:rsidRPr="00EF0E57">
        <w:rPr>
          <w:bCs/>
        </w:rPr>
        <w:t>B-MT and the WAB-gNB functionality.</w:t>
      </w:r>
      <w:r>
        <w:rPr>
          <w:bCs/>
        </w:rPr>
        <w:t xml:space="preserve"> </w:t>
      </w:r>
    </w:p>
    <w:p w14:paraId="4002E939" w14:textId="77777777" w:rsidR="00373621" w:rsidRPr="00B8401F" w:rsidRDefault="00373621" w:rsidP="00371D61">
      <w:pPr>
        <w:pStyle w:val="Heading2"/>
        <w:rPr>
          <w:lang w:eastAsia="ja-JP"/>
        </w:rPr>
      </w:pPr>
      <w:bookmarkStart w:id="104" w:name="_CR3_2"/>
      <w:bookmarkStart w:id="105" w:name="_Toc98351672"/>
      <w:bookmarkStart w:id="106" w:name="_Toc98747970"/>
      <w:bookmarkStart w:id="107" w:name="_Toc105704356"/>
      <w:bookmarkStart w:id="108" w:name="_Toc106108474"/>
      <w:bookmarkStart w:id="109" w:name="_Toc107829446"/>
      <w:bookmarkStart w:id="110" w:name="_Toc112703205"/>
      <w:bookmarkStart w:id="111" w:name="_Toc209704749"/>
      <w:bookmarkEnd w:id="104"/>
      <w:r w:rsidRPr="00B8401F">
        <w:t>3.</w:t>
      </w:r>
      <w:r w:rsidRPr="00B8401F">
        <w:rPr>
          <w:lang w:eastAsia="ja-JP"/>
        </w:rPr>
        <w:t>2</w:t>
      </w:r>
      <w:r w:rsidRPr="00B8401F">
        <w:tab/>
        <w:t>Abbreviations</w:t>
      </w:r>
      <w:bookmarkEnd w:id="94"/>
      <w:bookmarkEnd w:id="95"/>
      <w:bookmarkEnd w:id="96"/>
      <w:bookmarkEnd w:id="97"/>
      <w:bookmarkEnd w:id="98"/>
      <w:bookmarkEnd w:id="99"/>
      <w:bookmarkEnd w:id="100"/>
      <w:bookmarkEnd w:id="101"/>
      <w:bookmarkEnd w:id="102"/>
      <w:bookmarkEnd w:id="103"/>
      <w:bookmarkEnd w:id="105"/>
      <w:bookmarkEnd w:id="106"/>
      <w:bookmarkEnd w:id="107"/>
      <w:bookmarkEnd w:id="108"/>
      <w:bookmarkEnd w:id="109"/>
      <w:bookmarkEnd w:id="110"/>
      <w:bookmarkEnd w:id="111"/>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451CAF50" w14:textId="77777777" w:rsidR="004E0024" w:rsidRPr="004042B2" w:rsidRDefault="004E0024" w:rsidP="004E0024">
      <w:pPr>
        <w:pStyle w:val="EW"/>
      </w:pPr>
      <w:r w:rsidRPr="004042B2">
        <w:t>A-IoT</w:t>
      </w:r>
      <w:r w:rsidRPr="004042B2">
        <w:tab/>
        <w:t>Ambient IoT</w:t>
      </w:r>
    </w:p>
    <w:p w14:paraId="787E6ADF" w14:textId="77777777" w:rsidR="004E0024" w:rsidRPr="004042B2" w:rsidRDefault="004E0024" w:rsidP="004E0024">
      <w:pPr>
        <w:pStyle w:val="EW"/>
      </w:pPr>
      <w:r w:rsidRPr="004042B2">
        <w:rPr>
          <w:rFonts w:hint="eastAsia"/>
        </w:rPr>
        <w:t>A</w:t>
      </w:r>
      <w:r w:rsidRPr="004042B2">
        <w:t>IOTF</w:t>
      </w:r>
      <w:r w:rsidRPr="004042B2">
        <w:tab/>
        <w:t>Ambient IoT Function</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3833AB8F" w14:textId="77777777" w:rsidR="00D15A32" w:rsidRDefault="00D15A32" w:rsidP="00D15A32">
      <w:pPr>
        <w:pStyle w:val="EW"/>
        <w:rPr>
          <w:lang w:eastAsia="zh-CN"/>
        </w:rPr>
      </w:pPr>
      <w:r>
        <w:rPr>
          <w:lang w:eastAsia="zh-CN"/>
        </w:rPr>
        <w:t>NES</w:t>
      </w:r>
      <w:r>
        <w:rPr>
          <w:lang w:eastAsia="zh-CN"/>
        </w:rPr>
        <w:tab/>
        <w:t>Network-energy savings</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lastRenderedPageBreak/>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4042B2" w:rsidRDefault="009A3FD5" w:rsidP="009A3FD5">
      <w:pPr>
        <w:pStyle w:val="EW"/>
        <w:rPr>
          <w:lang w:val="fr-FR"/>
        </w:rPr>
      </w:pPr>
      <w:r w:rsidRPr="004042B2">
        <w:rPr>
          <w:lang w:val="fr-FR"/>
        </w:rPr>
        <w:t>NPN</w:t>
      </w:r>
      <w:r w:rsidRPr="004042B2">
        <w:rPr>
          <w:lang w:val="fr-FR"/>
        </w:rPr>
        <w:tab/>
        <w:t>Non-Public Network</w:t>
      </w:r>
    </w:p>
    <w:p w14:paraId="29083D0A" w14:textId="77777777" w:rsidR="00AB1FB9" w:rsidRPr="004042B2" w:rsidRDefault="00AB1FB9" w:rsidP="00AB1FB9">
      <w:pPr>
        <w:pStyle w:val="EW"/>
        <w:rPr>
          <w:lang w:val="fr-FR"/>
        </w:rPr>
      </w:pPr>
      <w:r w:rsidRPr="004042B2">
        <w:rPr>
          <w:lang w:val="fr-FR"/>
        </w:rPr>
        <w:t>NSA</w:t>
      </w:r>
      <w:r w:rsidRPr="004042B2">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27B84C7" w14:textId="118CF81A" w:rsidR="00AA1024" w:rsidRPr="00AA1024" w:rsidRDefault="00AA1024" w:rsidP="009A3FD5">
      <w:pPr>
        <w:pStyle w:val="EW"/>
        <w:rPr>
          <w:rFonts w:eastAsiaTheme="minorEastAsia"/>
        </w:rPr>
      </w:pPr>
      <w:r>
        <w:t>PLMN</w:t>
      </w:r>
      <w:r>
        <w:tab/>
        <w:t>Public Land Mobile Network</w:t>
      </w:r>
    </w:p>
    <w:p w14:paraId="198F04FB" w14:textId="3ABD7D45"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t>Stream Control Transmission Protocol</w:t>
      </w:r>
    </w:p>
    <w:p w14:paraId="3EFC875D" w14:textId="4E412688" w:rsidR="00373621" w:rsidRPr="00B8401F" w:rsidRDefault="00A41EA1" w:rsidP="00A41EA1">
      <w:pPr>
        <w:pStyle w:val="EW"/>
      </w:pPr>
      <w:r>
        <w:t>SDT</w:t>
      </w:r>
      <w:r>
        <w:tab/>
        <w:t>Small Data Transmission</w:t>
      </w:r>
    </w:p>
    <w:p w14:paraId="614BCF3F" w14:textId="345A9182" w:rsidR="00AA1024" w:rsidRPr="00AA1024" w:rsidRDefault="00AA1024" w:rsidP="00FB350F">
      <w:pPr>
        <w:pStyle w:val="EW"/>
        <w:rPr>
          <w:rFonts w:eastAsiaTheme="minorEastAsia"/>
        </w:rPr>
      </w:pPr>
      <w:r>
        <w:t>SeGW</w:t>
      </w:r>
      <w:r>
        <w:tab/>
        <w:t>Security Gateway</w:t>
      </w:r>
    </w:p>
    <w:p w14:paraId="78E1DA3E" w14:textId="724BCEDC"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Pr="004042B2" w:rsidRDefault="006A1DEB" w:rsidP="006A1DEB">
      <w:pPr>
        <w:pStyle w:val="EW"/>
        <w:rPr>
          <w:rFonts w:eastAsiaTheme="minorEastAsia"/>
          <w:lang w:val="fr-FR"/>
        </w:rPr>
      </w:pPr>
      <w:r w:rsidRPr="004042B2">
        <w:rPr>
          <w:lang w:val="fr-FR"/>
        </w:rPr>
        <w:t>UL</w:t>
      </w:r>
      <w:r w:rsidRPr="004042B2">
        <w:rPr>
          <w:lang w:val="fr-FR"/>
        </w:rPr>
        <w:tab/>
        <w:t>Uplink</w:t>
      </w:r>
    </w:p>
    <w:p w14:paraId="6A099F8D" w14:textId="77777777" w:rsidR="00AA1024" w:rsidRPr="004042B2" w:rsidRDefault="00AA1024" w:rsidP="00AA1024">
      <w:pPr>
        <w:pStyle w:val="EW"/>
        <w:rPr>
          <w:lang w:val="fr-FR"/>
        </w:rPr>
      </w:pPr>
      <w:r w:rsidRPr="004042B2">
        <w:rPr>
          <w:lang w:val="fr-FR"/>
        </w:rPr>
        <w:t>ULI</w:t>
      </w:r>
      <w:r w:rsidRPr="004042B2">
        <w:rPr>
          <w:lang w:val="fr-FR"/>
        </w:rPr>
        <w:tab/>
        <w:t>User Location Information</w:t>
      </w:r>
    </w:p>
    <w:p w14:paraId="0E3AC15D" w14:textId="77777777" w:rsidR="00AA1024" w:rsidRDefault="00AA1024" w:rsidP="00AA1024">
      <w:pPr>
        <w:pStyle w:val="EW"/>
      </w:pPr>
      <w:r>
        <w:rPr>
          <w:rFonts w:hint="eastAsia"/>
          <w:lang w:eastAsia="ja-JP"/>
        </w:rPr>
        <w:t>WAB</w:t>
      </w:r>
      <w:r>
        <w:tab/>
      </w:r>
      <w:r>
        <w:rPr>
          <w:rFonts w:hint="eastAsia"/>
          <w:lang w:eastAsia="ja-JP"/>
        </w:rPr>
        <w:t>Wireless Access Backhaul</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2" w:name="_CR4"/>
      <w:bookmarkStart w:id="113" w:name="_Toc13919108"/>
      <w:bookmarkStart w:id="114" w:name="_Toc29391470"/>
      <w:bookmarkStart w:id="115" w:name="_Toc36560501"/>
      <w:bookmarkStart w:id="116" w:name="_Toc45104734"/>
      <w:bookmarkStart w:id="117" w:name="_Toc45883217"/>
      <w:bookmarkStart w:id="118" w:name="_Toc51763496"/>
      <w:bookmarkStart w:id="119" w:name="_Toc52266310"/>
      <w:bookmarkStart w:id="120" w:name="_Toc64445088"/>
      <w:bookmarkStart w:id="121" w:name="_Toc73980447"/>
      <w:bookmarkStart w:id="122" w:name="_Toc88651143"/>
      <w:bookmarkStart w:id="123" w:name="_Toc98351673"/>
      <w:bookmarkStart w:id="124" w:name="_Toc98747971"/>
      <w:bookmarkStart w:id="125" w:name="_Toc105704357"/>
      <w:bookmarkStart w:id="126" w:name="_Toc106108475"/>
      <w:bookmarkStart w:id="127" w:name="_Toc107829447"/>
      <w:bookmarkStart w:id="128" w:name="_Toc112703206"/>
      <w:bookmarkStart w:id="129" w:name="_Toc209704750"/>
      <w:bookmarkEnd w:id="112"/>
      <w:r w:rsidRPr="00B8401F">
        <w:t>4</w:t>
      </w:r>
      <w:r w:rsidRPr="00B8401F">
        <w:tab/>
      </w:r>
      <w:r w:rsidRPr="00B8401F">
        <w:rPr>
          <w:lang w:eastAsia="ja-JP"/>
        </w:rPr>
        <w:t>General principles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lastRenderedPageBreak/>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0" w:name="_CR5"/>
      <w:bookmarkStart w:id="131" w:name="_Toc13919109"/>
      <w:bookmarkStart w:id="132" w:name="_Toc29391471"/>
      <w:bookmarkStart w:id="133" w:name="_Toc36560502"/>
      <w:bookmarkStart w:id="134" w:name="_Toc45104735"/>
      <w:bookmarkStart w:id="135" w:name="_Toc45883218"/>
      <w:bookmarkStart w:id="136" w:name="_Toc51763497"/>
      <w:bookmarkStart w:id="137" w:name="_Toc52266311"/>
      <w:bookmarkStart w:id="138" w:name="_Toc64445089"/>
      <w:bookmarkStart w:id="139" w:name="_Toc73980448"/>
      <w:bookmarkStart w:id="140" w:name="_Toc88651144"/>
      <w:bookmarkStart w:id="141" w:name="_Toc98351674"/>
      <w:bookmarkStart w:id="142" w:name="_Toc98747972"/>
      <w:bookmarkStart w:id="143" w:name="_Toc105704358"/>
      <w:bookmarkStart w:id="144" w:name="_Toc106108476"/>
      <w:bookmarkStart w:id="145" w:name="_Toc107829448"/>
      <w:bookmarkStart w:id="146" w:name="_Toc112703207"/>
      <w:bookmarkStart w:id="147" w:name="_Toc209704751"/>
      <w:bookmarkEnd w:id="130"/>
      <w:r w:rsidRPr="00B8401F">
        <w:rPr>
          <w:lang w:eastAsia="ja-JP"/>
        </w:rPr>
        <w:t>5</w:t>
      </w:r>
      <w:r w:rsidRPr="00B8401F">
        <w:tab/>
      </w:r>
      <w:r w:rsidRPr="00B8401F">
        <w:rPr>
          <w:lang w:eastAsia="ja-JP"/>
        </w:rPr>
        <w:t>General architecture</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B8A379" w14:textId="77777777" w:rsidR="00373621" w:rsidRPr="00B8401F" w:rsidRDefault="00373621" w:rsidP="00371D61">
      <w:pPr>
        <w:pStyle w:val="Heading2"/>
        <w:rPr>
          <w:lang w:eastAsia="ja-JP"/>
        </w:rPr>
      </w:pPr>
      <w:bookmarkStart w:id="148" w:name="_CR5_1"/>
      <w:bookmarkStart w:id="149" w:name="_Toc13919110"/>
      <w:bookmarkStart w:id="150" w:name="_Toc29391472"/>
      <w:bookmarkStart w:id="151" w:name="_Toc36560503"/>
      <w:bookmarkStart w:id="152" w:name="_Toc45104736"/>
      <w:bookmarkStart w:id="153" w:name="_Toc45883219"/>
      <w:bookmarkStart w:id="154" w:name="_Toc51763498"/>
      <w:bookmarkStart w:id="155" w:name="_Toc52266312"/>
      <w:bookmarkStart w:id="156" w:name="_Toc64445090"/>
      <w:bookmarkStart w:id="157" w:name="_Toc73980449"/>
      <w:bookmarkStart w:id="158" w:name="_Toc88651145"/>
      <w:bookmarkStart w:id="159" w:name="_Toc98351675"/>
      <w:bookmarkStart w:id="160" w:name="_Toc98747973"/>
      <w:bookmarkStart w:id="161" w:name="_Toc105704359"/>
      <w:bookmarkStart w:id="162" w:name="_Toc106108477"/>
      <w:bookmarkStart w:id="163" w:name="_Toc107829449"/>
      <w:bookmarkStart w:id="164" w:name="_Toc112703208"/>
      <w:bookmarkStart w:id="165" w:name="_Toc209704752"/>
      <w:bookmarkEnd w:id="148"/>
      <w:r w:rsidRPr="00B8401F">
        <w:rPr>
          <w:lang w:eastAsia="ja-JP"/>
        </w:rPr>
        <w:t>5.1</w:t>
      </w:r>
      <w:r w:rsidRPr="00B8401F">
        <w:rPr>
          <w:lang w:eastAsia="ja-JP"/>
        </w:rPr>
        <w:tab/>
        <w:t>General</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6" w:name="_CR5_2"/>
      <w:bookmarkStart w:id="167" w:name="_Toc13919111"/>
      <w:bookmarkStart w:id="168" w:name="_Toc29391473"/>
      <w:bookmarkStart w:id="169" w:name="_Toc36560504"/>
      <w:bookmarkStart w:id="170" w:name="_Toc45104737"/>
      <w:bookmarkStart w:id="171" w:name="_Toc45883220"/>
      <w:bookmarkStart w:id="172" w:name="_Toc51763499"/>
      <w:bookmarkStart w:id="173" w:name="_Toc52266313"/>
      <w:bookmarkStart w:id="174" w:name="_Toc64445091"/>
      <w:bookmarkStart w:id="175" w:name="_Toc73980450"/>
      <w:bookmarkStart w:id="176" w:name="_Toc88651146"/>
      <w:bookmarkStart w:id="177" w:name="_Toc98351676"/>
      <w:bookmarkStart w:id="178" w:name="_Toc98747974"/>
      <w:bookmarkStart w:id="179" w:name="_Toc105704360"/>
      <w:bookmarkStart w:id="180" w:name="_Toc106108478"/>
      <w:bookmarkStart w:id="181" w:name="_Toc107829450"/>
      <w:bookmarkStart w:id="182" w:name="_Toc112703209"/>
      <w:bookmarkStart w:id="183" w:name="_Toc209704753"/>
      <w:bookmarkEnd w:id="166"/>
      <w:r w:rsidRPr="00B8401F">
        <w:rPr>
          <w:lang w:eastAsia="ja-JP"/>
        </w:rPr>
        <w:t>5</w:t>
      </w:r>
      <w:r w:rsidRPr="00B8401F">
        <w:t>.2</w:t>
      </w:r>
      <w:r w:rsidRPr="00B8401F">
        <w:tab/>
      </w:r>
      <w:r w:rsidRPr="00B8401F">
        <w:rPr>
          <w:lang w:eastAsia="ja-JP"/>
        </w:rPr>
        <w:t>User plane</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7.85pt;height:186.15pt" o:ole="">
            <v:imagedata r:id="rId13" o:title=""/>
          </v:shape>
          <o:OLEObject Type="Embed" ProgID="Word.Picture.8" ShapeID="_x0000_i1027" DrawAspect="Content" ObjectID="_1820391444"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84" w:name="_CRFigure5_21"/>
      <w:r w:rsidRPr="00B8401F">
        <w:t xml:space="preserve">Figure </w:t>
      </w:r>
      <w:bookmarkEnd w:id="184"/>
      <w:r w:rsidRPr="00B8401F">
        <w:t>5.2-1: NG and Uu user plane</w:t>
      </w:r>
    </w:p>
    <w:p w14:paraId="7649D4C9" w14:textId="77777777" w:rsidR="00373621" w:rsidRPr="00B8401F" w:rsidRDefault="00373621" w:rsidP="00371D61">
      <w:pPr>
        <w:pStyle w:val="Heading2"/>
        <w:rPr>
          <w:lang w:eastAsia="ja-JP"/>
        </w:rPr>
      </w:pPr>
      <w:bookmarkStart w:id="185" w:name="_CR5_3"/>
      <w:bookmarkStart w:id="186" w:name="_Toc13919112"/>
      <w:bookmarkStart w:id="187" w:name="_Toc29391474"/>
      <w:bookmarkStart w:id="188" w:name="_Toc36560505"/>
      <w:bookmarkStart w:id="189" w:name="_Toc45104738"/>
      <w:bookmarkStart w:id="190" w:name="_Toc45883221"/>
      <w:bookmarkStart w:id="191" w:name="_Toc51763500"/>
      <w:bookmarkStart w:id="192" w:name="_Toc52266314"/>
      <w:bookmarkStart w:id="193" w:name="_Toc64445092"/>
      <w:bookmarkStart w:id="194" w:name="_Toc73980451"/>
      <w:bookmarkStart w:id="195" w:name="_Toc88651147"/>
      <w:bookmarkStart w:id="196" w:name="_Toc98351677"/>
      <w:bookmarkStart w:id="197" w:name="_Toc98747975"/>
      <w:bookmarkStart w:id="198" w:name="_Toc105704361"/>
      <w:bookmarkStart w:id="199" w:name="_Toc106108479"/>
      <w:bookmarkStart w:id="200" w:name="_Toc107829451"/>
      <w:bookmarkStart w:id="201" w:name="_Toc112703210"/>
      <w:bookmarkStart w:id="202" w:name="_Toc209704754"/>
      <w:bookmarkEnd w:id="185"/>
      <w:r w:rsidRPr="00B8401F">
        <w:rPr>
          <w:lang w:eastAsia="ja-JP"/>
        </w:rPr>
        <w:t>5</w:t>
      </w:r>
      <w:r w:rsidRPr="00B8401F">
        <w:t>.</w:t>
      </w:r>
      <w:r w:rsidRPr="00B8401F">
        <w:rPr>
          <w:lang w:eastAsia="ja-JP"/>
        </w:rPr>
        <w:t>3</w:t>
      </w:r>
      <w:r w:rsidRPr="00B8401F">
        <w:tab/>
      </w:r>
      <w:r w:rsidRPr="00B8401F">
        <w:rPr>
          <w:lang w:eastAsia="ja-JP"/>
        </w:rPr>
        <w:t>Control plane</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7.85pt;height:186.15pt" o:ole="">
            <v:imagedata r:id="rId15" o:title=""/>
          </v:shape>
          <o:OLEObject Type="Embed" ProgID="Word.Picture.8" ShapeID="_x0000_i1028" DrawAspect="Content" ObjectID="_1820391445"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3" w:name="_CRFigure5_31"/>
      <w:r w:rsidRPr="00B8401F">
        <w:t xml:space="preserve">Figure </w:t>
      </w:r>
      <w:bookmarkEnd w:id="203"/>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04" w:name="_CR6"/>
      <w:bookmarkStart w:id="205" w:name="_Toc13919113"/>
      <w:bookmarkStart w:id="206" w:name="_Toc29391475"/>
      <w:bookmarkStart w:id="207" w:name="_Toc36560506"/>
      <w:bookmarkStart w:id="208" w:name="_Toc45104739"/>
      <w:bookmarkStart w:id="209" w:name="_Toc45883222"/>
      <w:bookmarkStart w:id="210" w:name="_Toc51763501"/>
      <w:bookmarkStart w:id="211" w:name="_Toc52266315"/>
      <w:bookmarkStart w:id="212" w:name="_Toc64445093"/>
      <w:bookmarkStart w:id="213" w:name="_Toc73980452"/>
      <w:bookmarkStart w:id="214" w:name="_Toc88651148"/>
      <w:bookmarkStart w:id="215" w:name="_Toc98351678"/>
      <w:bookmarkStart w:id="216" w:name="_Toc98747976"/>
      <w:bookmarkStart w:id="217" w:name="_Toc105704362"/>
      <w:bookmarkStart w:id="218" w:name="_Toc106108480"/>
      <w:bookmarkStart w:id="219" w:name="_Toc107829452"/>
      <w:bookmarkStart w:id="220" w:name="_Toc112703211"/>
      <w:bookmarkStart w:id="221" w:name="_Toc209704755"/>
      <w:bookmarkEnd w:id="204"/>
      <w:r w:rsidRPr="00B8401F">
        <w:t>6</w:t>
      </w:r>
      <w:r w:rsidRPr="00B8401F">
        <w:tab/>
      </w:r>
      <w:r w:rsidRPr="00B8401F">
        <w:rPr>
          <w:lang w:eastAsia="ja-JP"/>
        </w:rPr>
        <w:t>NG-RAN</w:t>
      </w:r>
      <w:r w:rsidRPr="00B8401F">
        <w:t xml:space="preserve"> architecture</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846CEA8" w14:textId="77777777" w:rsidR="00373621" w:rsidRPr="00B8401F" w:rsidRDefault="00373621" w:rsidP="00371D61">
      <w:pPr>
        <w:pStyle w:val="Heading2"/>
        <w:rPr>
          <w:lang w:eastAsia="ja-JP"/>
        </w:rPr>
      </w:pPr>
      <w:bookmarkStart w:id="222" w:name="_CR6_1"/>
      <w:bookmarkStart w:id="223" w:name="_Toc13919114"/>
      <w:bookmarkStart w:id="224" w:name="_Toc29391476"/>
      <w:bookmarkStart w:id="225" w:name="_Toc36560507"/>
      <w:bookmarkStart w:id="226" w:name="_Toc45104740"/>
      <w:bookmarkStart w:id="227" w:name="_Toc45883223"/>
      <w:bookmarkStart w:id="228" w:name="_Toc51763502"/>
      <w:bookmarkStart w:id="229" w:name="_Toc52266316"/>
      <w:bookmarkStart w:id="230" w:name="_Toc64445094"/>
      <w:bookmarkStart w:id="231" w:name="_Toc73980453"/>
      <w:bookmarkStart w:id="232" w:name="_Toc88651149"/>
      <w:bookmarkStart w:id="233" w:name="_Toc98351679"/>
      <w:bookmarkStart w:id="234" w:name="_Toc98747977"/>
      <w:bookmarkStart w:id="235" w:name="_Toc105704363"/>
      <w:bookmarkStart w:id="236" w:name="_Toc106108481"/>
      <w:bookmarkStart w:id="237" w:name="_Toc107829453"/>
      <w:bookmarkStart w:id="238" w:name="_Toc112703212"/>
      <w:bookmarkStart w:id="239" w:name="_Toc209704756"/>
      <w:bookmarkEnd w:id="222"/>
      <w:r w:rsidRPr="00B8401F">
        <w:rPr>
          <w:lang w:eastAsia="ja-JP"/>
        </w:rPr>
        <w:t>6.1</w:t>
      </w:r>
      <w:r w:rsidRPr="00B8401F">
        <w:rPr>
          <w:lang w:eastAsia="ja-JP"/>
        </w:rPr>
        <w:tab/>
        <w:t>Overview</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F72AEDE" w14:textId="77777777" w:rsidR="00373621" w:rsidRPr="00B8401F" w:rsidRDefault="00373621" w:rsidP="00371D61">
      <w:pPr>
        <w:pStyle w:val="Heading3"/>
        <w:rPr>
          <w:lang w:eastAsia="ja-JP"/>
        </w:rPr>
      </w:pPr>
      <w:bookmarkStart w:id="240" w:name="_CR6_1_1"/>
      <w:bookmarkStart w:id="241" w:name="_Toc13919115"/>
      <w:bookmarkStart w:id="242" w:name="_Toc29391477"/>
      <w:bookmarkStart w:id="243" w:name="_Toc36560508"/>
      <w:bookmarkStart w:id="244" w:name="_Toc45104741"/>
      <w:bookmarkStart w:id="245" w:name="_Toc45883224"/>
      <w:bookmarkStart w:id="246" w:name="_Toc51763503"/>
      <w:bookmarkStart w:id="247" w:name="_Toc52266317"/>
      <w:bookmarkStart w:id="248" w:name="_Toc64445095"/>
      <w:bookmarkStart w:id="249" w:name="_Toc73980454"/>
      <w:bookmarkStart w:id="250" w:name="_Toc88651150"/>
      <w:bookmarkStart w:id="251" w:name="_Toc98351680"/>
      <w:bookmarkStart w:id="252" w:name="_Toc98747978"/>
      <w:bookmarkStart w:id="253" w:name="_Toc105704364"/>
      <w:bookmarkStart w:id="254" w:name="_Toc106108482"/>
      <w:bookmarkStart w:id="255" w:name="_Toc107829454"/>
      <w:bookmarkStart w:id="256" w:name="_Toc112703213"/>
      <w:bookmarkStart w:id="257" w:name="_Toc209704757"/>
      <w:bookmarkEnd w:id="240"/>
      <w:r w:rsidRPr="00B8401F">
        <w:rPr>
          <w:lang w:eastAsia="ja-JP"/>
        </w:rPr>
        <w:t>6.1.1</w:t>
      </w:r>
      <w:r w:rsidRPr="00B8401F">
        <w:rPr>
          <w:lang w:eastAsia="ja-JP"/>
        </w:rPr>
        <w:tab/>
        <w:t>Overall Architecture of NG-RAN</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7pt;height:228.95pt" o:ole="">
            <v:imagedata r:id="rId17" o:title=""/>
          </v:shape>
          <o:OLEObject Type="Embed" ProgID="Word.Picture.8" ShapeID="_x0000_i1029" DrawAspect="Content" ObjectID="_1820391446" r:id="rId18"/>
        </w:object>
      </w:r>
    </w:p>
    <w:p w14:paraId="7C93A218" w14:textId="77777777" w:rsidR="00373621" w:rsidRPr="00B8401F" w:rsidRDefault="00373621" w:rsidP="000E2046">
      <w:pPr>
        <w:pStyle w:val="TF"/>
        <w:rPr>
          <w:lang w:eastAsia="ja-JP"/>
        </w:rPr>
      </w:pPr>
      <w:bookmarkStart w:id="258" w:name="_CRFigure6_11"/>
      <w:r w:rsidRPr="00B8401F">
        <w:rPr>
          <w:lang w:eastAsia="ja-JP"/>
        </w:rPr>
        <w:t xml:space="preserve">Figure </w:t>
      </w:r>
      <w:bookmarkEnd w:id="258"/>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lastRenderedPageBreak/>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618658DB"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w:t>
      </w:r>
      <w:r w:rsidR="00453FED">
        <w:t>, PNI-NPNs or SNPNs</w:t>
      </w:r>
      <w:r w:rsidRPr="00B8401F">
        <w:t xml:space="preserve">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4B28829E" w:rsidR="00373621" w:rsidRPr="00B8401F" w:rsidRDefault="00786C6A" w:rsidP="00371D61">
      <w:r w:rsidRPr="00B8401F">
        <w:rPr>
          <w:lang w:eastAsia="ja-JP"/>
        </w:rPr>
        <w:t xml:space="preserve">The node hosting user plane part of NR PDCP (e.g. gNB-CU, gNB-CU-UP, and for EN-DC, MeNB or SgNB depending on the bearer split) </w:t>
      </w:r>
      <w:r>
        <w:rPr>
          <w:lang w:eastAsia="ja-JP"/>
        </w:rPr>
        <w:t>may</w:t>
      </w:r>
      <w:r w:rsidRPr="00B8401F">
        <w:rPr>
          <w:lang w:eastAsia="ja-JP"/>
        </w:rPr>
        <w:t xml:space="preserve"> perform user inactivity monitoring and further inform its inactivity or (re)activation to the node having C-plane connection towards the core network (e.g. over E1, X2</w:t>
      </w:r>
      <w:r>
        <w:rPr>
          <w:lang w:eastAsia="ja-JP"/>
        </w:rPr>
        <w:t>, Xn</w:t>
      </w:r>
      <w:r w:rsidRPr="00B8401F">
        <w:rPr>
          <w:lang w:eastAsia="ja-JP"/>
        </w:rPr>
        <w:t>).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4C492689" w:rsidR="00FF5EBC" w:rsidRDefault="00373621" w:rsidP="00371D61">
      <w:pPr>
        <w:rPr>
          <w:rFonts w:eastAsiaTheme="minorEastAsia"/>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004E0024">
        <w:rPr>
          <w:rFonts w:hint="eastAsia"/>
          <w:lang w:eastAsia="zh-CN"/>
        </w:rPr>
        <w:t xml:space="preserve"> except A-IoT only supporting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3A5D0589" w14:textId="77777777" w:rsidR="004E0024" w:rsidRDefault="004E0024" w:rsidP="004E0024">
      <w:pPr>
        <w:rPr>
          <w:lang w:eastAsia="ja-JP"/>
        </w:rPr>
      </w:pPr>
      <w:r>
        <w:rPr>
          <w:rFonts w:hint="eastAsia"/>
          <w:lang w:eastAsia="zh-CN"/>
        </w:rPr>
        <w:t>E</w:t>
      </w:r>
      <w:r>
        <w:rPr>
          <w:lang w:eastAsia="ja-JP"/>
        </w:rPr>
        <w:t xml:space="preserve">ach A-IoT </w:t>
      </w:r>
      <w:r>
        <w:rPr>
          <w:rFonts w:hint="eastAsia"/>
          <w:lang w:eastAsia="zh-CN"/>
        </w:rPr>
        <w:t>only supporting</w:t>
      </w:r>
      <w:r>
        <w:rPr>
          <w:lang w:eastAsia="ja-JP"/>
        </w:rPr>
        <w:t xml:space="preserve"> NG-RAN node </w:t>
      </w:r>
      <w:r>
        <w:rPr>
          <w:rFonts w:hint="eastAsia"/>
          <w:lang w:eastAsia="zh-CN"/>
        </w:rPr>
        <w:t xml:space="preserve">is </w:t>
      </w:r>
      <w:r>
        <w:rPr>
          <w:lang w:eastAsia="ja-JP"/>
        </w:rPr>
        <w:t>connected to all A-IoT enabled AMF</w:t>
      </w:r>
      <w:r>
        <w:rPr>
          <w:rFonts w:hint="eastAsia"/>
          <w:lang w:eastAsia="zh-CN"/>
        </w:rPr>
        <w:t>s</w:t>
      </w:r>
      <w:r>
        <w:t xml:space="preserve"> of AMF Sets within an AMF Region</w:t>
      </w:r>
      <w:r>
        <w:rPr>
          <w:lang w:eastAsia="ja-JP"/>
        </w:rPr>
        <w:t>.</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59" w:name="_CR6_1_2"/>
      <w:bookmarkStart w:id="260" w:name="_Toc13919116"/>
      <w:bookmarkStart w:id="261" w:name="_Toc29391478"/>
      <w:bookmarkStart w:id="262" w:name="_Toc36560509"/>
      <w:bookmarkStart w:id="263" w:name="_Toc45104742"/>
      <w:bookmarkStart w:id="264" w:name="_Toc45883225"/>
      <w:bookmarkStart w:id="265" w:name="_Toc51763504"/>
      <w:bookmarkStart w:id="266" w:name="_Toc52266318"/>
      <w:bookmarkStart w:id="267" w:name="_Toc64445096"/>
      <w:bookmarkStart w:id="268" w:name="_Toc73980455"/>
      <w:bookmarkStart w:id="269" w:name="_Toc88651151"/>
      <w:bookmarkStart w:id="270" w:name="_Toc98351681"/>
      <w:bookmarkStart w:id="271" w:name="_Toc98747979"/>
      <w:bookmarkStart w:id="272" w:name="_Toc105704365"/>
      <w:bookmarkStart w:id="273" w:name="_Toc106108483"/>
      <w:bookmarkStart w:id="274" w:name="_Toc107829455"/>
      <w:bookmarkStart w:id="275" w:name="_Toc112703214"/>
      <w:bookmarkStart w:id="276" w:name="_Toc209704758"/>
      <w:bookmarkEnd w:id="259"/>
      <w:r w:rsidRPr="00B8401F">
        <w:rPr>
          <w:lang w:eastAsia="ja-JP"/>
        </w:rPr>
        <w:t>6.1.2</w:t>
      </w:r>
      <w:r w:rsidRPr="00B8401F">
        <w:rPr>
          <w:lang w:eastAsia="ja-JP"/>
        </w:rPr>
        <w:tab/>
        <w:t>Overall architecture for separation of gNB-CU-CP and gNB-CU-UP</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4.8pt;height:156.3pt" o:ole="">
            <v:imagedata r:id="rId19" o:title=""/>
          </v:shape>
          <o:OLEObject Type="Embed" ProgID="Visio.Drawing.15" ShapeID="_x0000_i1030" DrawAspect="Content" ObjectID="_1820391447" r:id="rId20"/>
        </w:object>
      </w:r>
    </w:p>
    <w:p w14:paraId="1778D921" w14:textId="549A2030" w:rsidR="00FF5EBC" w:rsidRDefault="00373621" w:rsidP="00371D61">
      <w:pPr>
        <w:pStyle w:val="TF"/>
      </w:pPr>
      <w:bookmarkStart w:id="277" w:name="_CRFigure6_1_21_Overallarchitecturefors"/>
      <w:r w:rsidRPr="00B8401F">
        <w:t xml:space="preserve">Figure </w:t>
      </w:r>
      <w:bookmarkEnd w:id="277"/>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78" w:name="_CR6_1_3"/>
      <w:bookmarkStart w:id="279" w:name="_Toc45104743"/>
      <w:bookmarkStart w:id="280" w:name="_Toc45883226"/>
      <w:bookmarkStart w:id="281" w:name="_Toc51763505"/>
      <w:bookmarkStart w:id="282" w:name="_Toc52266319"/>
      <w:bookmarkStart w:id="283" w:name="_Toc64445097"/>
      <w:bookmarkStart w:id="284" w:name="_Toc73980456"/>
      <w:bookmarkStart w:id="285" w:name="_Toc88651152"/>
      <w:bookmarkStart w:id="286" w:name="_Toc98351682"/>
      <w:bookmarkStart w:id="287" w:name="_Toc98747980"/>
      <w:bookmarkStart w:id="288" w:name="_Toc105704366"/>
      <w:bookmarkStart w:id="289" w:name="_Toc106108484"/>
      <w:bookmarkStart w:id="290" w:name="_Toc107829456"/>
      <w:bookmarkStart w:id="291" w:name="_Toc112703215"/>
      <w:bookmarkStart w:id="292" w:name="_Toc209704759"/>
      <w:bookmarkStart w:id="293" w:name="_Toc13919117"/>
      <w:bookmarkStart w:id="294" w:name="_Toc29391479"/>
      <w:bookmarkStart w:id="295" w:name="_Toc36560510"/>
      <w:bookmarkEnd w:id="278"/>
      <w:r>
        <w:rPr>
          <w:lang w:eastAsia="ja-JP"/>
        </w:rPr>
        <w:lastRenderedPageBreak/>
        <w:t>6.1.3</w:t>
      </w:r>
      <w:r>
        <w:rPr>
          <w:lang w:eastAsia="ja-JP"/>
        </w:rPr>
        <w:tab/>
        <w:t>Overall Architecture of IAB</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2.15pt;height:347.05pt" o:ole="">
            <v:imagedata r:id="rId21" o:title=""/>
          </v:shape>
          <o:OLEObject Type="Embed" ProgID="Visio.Drawing.15" ShapeID="_x0000_i1031" DrawAspect="Content" ObjectID="_1820391448" r:id="rId22"/>
        </w:object>
      </w:r>
    </w:p>
    <w:p w14:paraId="536FD693" w14:textId="77777777" w:rsidR="00C0516C" w:rsidRDefault="00C0516C" w:rsidP="00C0516C">
      <w:pPr>
        <w:pStyle w:val="TF"/>
        <w:rPr>
          <w:lang w:eastAsia="ja-JP"/>
        </w:rPr>
      </w:pPr>
      <w:bookmarkStart w:id="296" w:name="_CRFigure6_1_31"/>
      <w:r>
        <w:rPr>
          <w:lang w:eastAsia="ja-JP"/>
        </w:rPr>
        <w:t xml:space="preserve">Figure </w:t>
      </w:r>
      <w:bookmarkEnd w:id="296"/>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297" w:name="_CR6_1_4"/>
      <w:bookmarkStart w:id="298" w:name="_Toc45104744"/>
      <w:bookmarkStart w:id="299" w:name="_Toc45883227"/>
      <w:bookmarkStart w:id="300" w:name="_Toc51763506"/>
      <w:bookmarkStart w:id="301" w:name="_Toc52266320"/>
      <w:bookmarkStart w:id="302" w:name="_Toc64445098"/>
      <w:bookmarkStart w:id="303" w:name="_Toc73980457"/>
      <w:bookmarkStart w:id="304" w:name="_Toc88651153"/>
      <w:bookmarkStart w:id="305" w:name="_Toc98351683"/>
      <w:bookmarkStart w:id="306" w:name="_Toc98747981"/>
      <w:bookmarkStart w:id="307" w:name="_Toc105704367"/>
      <w:bookmarkStart w:id="308" w:name="_Toc106108485"/>
      <w:bookmarkStart w:id="309" w:name="_Toc107829457"/>
      <w:bookmarkStart w:id="310" w:name="_Toc112703216"/>
      <w:bookmarkStart w:id="311" w:name="_Toc209704760"/>
      <w:bookmarkEnd w:id="297"/>
      <w:r w:rsidRPr="008120A8">
        <w:rPr>
          <w:rFonts w:eastAsia="Malgun Gothic"/>
        </w:rPr>
        <w:t>6.1.4</w:t>
      </w:r>
      <w:r w:rsidRPr="008120A8">
        <w:rPr>
          <w:rFonts w:eastAsia="Malgun Gothic"/>
        </w:rPr>
        <w:tab/>
        <w:t>Protocol stacks of IAB</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9pt;height:164.1pt" o:ole="">
            <v:imagedata r:id="rId23" o:title=""/>
          </v:shape>
          <o:OLEObject Type="Embed" ProgID="Visio.Drawing.15" ShapeID="_x0000_i1032" DrawAspect="Content" ObjectID="_1820391449" r:id="rId24"/>
        </w:object>
      </w:r>
    </w:p>
    <w:p w14:paraId="1266F565" w14:textId="77777777" w:rsidR="00C0516C" w:rsidRDefault="00C0516C" w:rsidP="00C0516C">
      <w:pPr>
        <w:pStyle w:val="TF"/>
      </w:pPr>
      <w:bookmarkStart w:id="312" w:name="_CRFigure6_1_41"/>
      <w:r>
        <w:t xml:space="preserve">Figure </w:t>
      </w:r>
      <w:bookmarkEnd w:id="31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6.2pt;height:158.9pt" o:ole="">
            <v:imagedata r:id="rId25" o:title=""/>
          </v:shape>
          <o:OLEObject Type="Embed" ProgID="Visio.Drawing.15" ShapeID="_x0000_i1033" DrawAspect="Content" ObjectID="_1820391450"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13" w:name="_Toc98351684"/>
      <w:bookmarkStart w:id="314" w:name="_Toc98747982"/>
      <w:bookmarkStart w:id="315" w:name="_Toc45104745"/>
      <w:bookmarkStart w:id="316" w:name="_Toc45883228"/>
      <w:bookmarkStart w:id="317" w:name="_Toc51763507"/>
      <w:bookmarkStart w:id="318" w:name="_Toc52266321"/>
      <w:bookmarkStart w:id="319" w:name="_Toc64445099"/>
      <w:bookmarkStart w:id="320" w:name="_Toc73980458"/>
      <w:bookmarkStart w:id="32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p w14:paraId="37524B72" w14:textId="2CE51082" w:rsidR="00304DE8" w:rsidRPr="00EA36FA" w:rsidRDefault="005D3C45" w:rsidP="005D3C45">
      <w:pPr>
        <w:pStyle w:val="TH"/>
        <w:rPr>
          <w:rFonts w:eastAsia="DengXian"/>
        </w:rPr>
      </w:pPr>
      <w:r>
        <w:rPr>
          <w:noProof/>
        </w:rPr>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22" w:name="_CR6_1_5"/>
      <w:bookmarkStart w:id="323" w:name="_Toc105704368"/>
      <w:bookmarkStart w:id="324" w:name="_Toc106108486"/>
      <w:bookmarkStart w:id="325" w:name="_Toc107829458"/>
      <w:bookmarkStart w:id="326" w:name="_Toc112703217"/>
      <w:bookmarkStart w:id="327" w:name="_Toc209704761"/>
      <w:bookmarkEnd w:id="322"/>
      <w:r>
        <w:rPr>
          <w:lang w:eastAsia="ja-JP"/>
        </w:rPr>
        <w:t>6.1.5</w:t>
      </w:r>
      <w:r>
        <w:rPr>
          <w:lang w:eastAsia="ja-JP"/>
        </w:rPr>
        <w:tab/>
        <w:t>Overall Architecture of NR MBS</w:t>
      </w:r>
      <w:bookmarkEnd w:id="313"/>
      <w:bookmarkEnd w:id="314"/>
      <w:bookmarkEnd w:id="323"/>
      <w:bookmarkEnd w:id="324"/>
      <w:bookmarkEnd w:id="325"/>
      <w:bookmarkEnd w:id="326"/>
      <w:bookmarkEnd w:id="327"/>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28" w:name="_CR6_1_6"/>
      <w:bookmarkStart w:id="329" w:name="_Toc98351685"/>
      <w:bookmarkStart w:id="330" w:name="_Toc98747983"/>
      <w:bookmarkStart w:id="331" w:name="_Toc105704369"/>
      <w:bookmarkStart w:id="332" w:name="_Toc106108487"/>
      <w:bookmarkStart w:id="333" w:name="_Toc107829459"/>
      <w:bookmarkStart w:id="334" w:name="_Toc112703218"/>
      <w:bookmarkStart w:id="335" w:name="_Toc209704762"/>
      <w:bookmarkEnd w:id="328"/>
      <w:r>
        <w:rPr>
          <w:rFonts w:eastAsia="Malgun Gothic"/>
        </w:rPr>
        <w:t>6.1.</w:t>
      </w:r>
      <w:r w:rsidR="0087373D">
        <w:rPr>
          <w:rFonts w:eastAsia="Malgun Gothic"/>
        </w:rPr>
        <w:t>6</w:t>
      </w:r>
      <w:r>
        <w:rPr>
          <w:rFonts w:eastAsia="Malgun Gothic"/>
        </w:rPr>
        <w:tab/>
        <w:t>Protocol stacks of L2 UE-to-Network Relay</w:t>
      </w:r>
      <w:bookmarkEnd w:id="329"/>
      <w:bookmarkEnd w:id="330"/>
      <w:bookmarkEnd w:id="331"/>
      <w:bookmarkEnd w:id="332"/>
      <w:bookmarkEnd w:id="333"/>
      <w:bookmarkEnd w:id="334"/>
      <w:bookmarkEnd w:id="335"/>
    </w:p>
    <w:p w14:paraId="15EF1224" w14:textId="78DC1284" w:rsidR="00D2177B" w:rsidRPr="004F060E" w:rsidRDefault="00D2177B" w:rsidP="00D2177B">
      <w:r>
        <w:t>The protocol stacks for the user plane and control plane of L2 U2N Relay architecture are described in Figure 6.1.</w:t>
      </w:r>
      <w:r w:rsidR="000540A8">
        <w:t>6</w:t>
      </w:r>
      <w:r>
        <w:t>-1 and Figure 6.1.</w:t>
      </w:r>
      <w:r w:rsidR="000540A8">
        <w:t>6</w:t>
      </w:r>
      <w:r>
        <w:t xml:space="preserve">-2, respectively. </w:t>
      </w:r>
      <w:r w:rsidR="007A7557" w:rsidRPr="00CE7757">
        <w:t xml:space="preserve">The single-hop relay protocol stack can be applicable to the multi-hop relay case with additional </w:t>
      </w:r>
      <w:r w:rsidR="007A7557">
        <w:t>I</w:t>
      </w:r>
      <w:r w:rsidR="007A7557" w:rsidRPr="00CE7757">
        <w:t>ntermediate Relay UE</w:t>
      </w:r>
      <w:r w:rsidR="007A7557">
        <w:t>(</w:t>
      </w:r>
      <w:r w:rsidR="007A7557" w:rsidRPr="00CE7757">
        <w:t>s</w:t>
      </w:r>
      <w:r w:rsidR="007A7557">
        <w:t>)</w:t>
      </w:r>
      <w:r w:rsidR="007A7557" w:rsidRPr="00CE7757">
        <w:t>.</w:t>
      </w:r>
      <w:r w:rsidR="007A7557">
        <w:t xml:space="preserve"> </w:t>
      </w:r>
      <w:r>
        <w:t>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6.1pt;height:203.7pt" o:ole="">
            <v:imagedata r:id="rId27" o:title=""/>
          </v:shape>
          <o:OLEObject Type="Embed" ProgID="Visio.Drawing.15" ShapeID="_x0000_i1034" DrawAspect="Content" ObjectID="_1820391451" r:id="rId28"/>
        </w:object>
      </w:r>
    </w:p>
    <w:p w14:paraId="486C05F0" w14:textId="2F592596" w:rsidR="00D2177B" w:rsidRDefault="00D2177B" w:rsidP="00D2177B">
      <w:pPr>
        <w:pStyle w:val="TF"/>
        <w:rPr>
          <w:lang w:eastAsia="zh-CN"/>
        </w:rPr>
      </w:pPr>
      <w:bookmarkStart w:id="336" w:name="_CRFigure6_1_61"/>
      <w:r>
        <w:rPr>
          <w:lang w:eastAsia="zh-CN"/>
        </w:rPr>
        <w:t xml:space="preserve">Figure </w:t>
      </w:r>
      <w:bookmarkEnd w:id="336"/>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4.25pt;height:213.4pt" o:ole="">
            <v:imagedata r:id="rId29" o:title=""/>
          </v:shape>
          <o:OLEObject Type="Embed" ProgID="Visio.Drawing.15" ShapeID="_x0000_i1035" DrawAspect="Content" ObjectID="_1820391452" r:id="rId30"/>
        </w:object>
      </w:r>
    </w:p>
    <w:p w14:paraId="53C985B3" w14:textId="4E069BEE" w:rsidR="00D2177B" w:rsidRDefault="00D2177B" w:rsidP="00D2177B">
      <w:pPr>
        <w:pStyle w:val="TF"/>
        <w:rPr>
          <w:rFonts w:eastAsiaTheme="minorEastAsia"/>
        </w:rPr>
      </w:pPr>
      <w:bookmarkStart w:id="337" w:name="_CRFigure6_1_62"/>
      <w:r>
        <w:rPr>
          <w:lang w:eastAsia="zh-CN"/>
        </w:rPr>
        <w:t xml:space="preserve">Figure </w:t>
      </w:r>
      <w:bookmarkEnd w:id="337"/>
      <w:r>
        <w:rPr>
          <w:lang w:eastAsia="zh-CN"/>
        </w:rPr>
        <w:t>6.1.</w:t>
      </w:r>
      <w:r w:rsidR="0008080F">
        <w:rPr>
          <w:lang w:eastAsia="zh-CN"/>
        </w:rPr>
        <w:t>6</w:t>
      </w:r>
      <w:r>
        <w:rPr>
          <w:lang w:eastAsia="zh-CN"/>
        </w:rPr>
        <w:t>-2: Control plane protocol stack for L2 UE-to-Network Relay</w:t>
      </w:r>
    </w:p>
    <w:p w14:paraId="20B14118" w14:textId="37853663" w:rsidR="00AA1024" w:rsidRDefault="00AA1024" w:rsidP="00AA1024">
      <w:pPr>
        <w:pStyle w:val="Heading3"/>
        <w:rPr>
          <w:lang w:eastAsia="ja-JP"/>
        </w:rPr>
      </w:pPr>
      <w:bookmarkStart w:id="338" w:name="_Toc175579663"/>
      <w:bookmarkStart w:id="339" w:name="_Toc209704763"/>
      <w:r>
        <w:rPr>
          <w:lang w:eastAsia="ja-JP"/>
        </w:rPr>
        <w:t>6.1.</w:t>
      </w:r>
      <w:r>
        <w:rPr>
          <w:rFonts w:eastAsia="Malgun Gothic" w:hint="eastAsia"/>
        </w:rPr>
        <w:t>7</w:t>
      </w:r>
      <w:r>
        <w:rPr>
          <w:lang w:eastAsia="ja-JP"/>
        </w:rPr>
        <w:tab/>
        <w:t>Wireless Access Backhaul architecture</w:t>
      </w:r>
      <w:bookmarkEnd w:id="338"/>
      <w:bookmarkEnd w:id="339"/>
    </w:p>
    <w:p w14:paraId="4B1B066B" w14:textId="77777777" w:rsidR="00AA1024" w:rsidRDefault="00AA1024" w:rsidP="00AA1024">
      <w:pPr>
        <w:rPr>
          <w:rFonts w:eastAsia="Yu Mincho"/>
        </w:rPr>
      </w:pPr>
      <w:r>
        <w:rPr>
          <w:rFonts w:eastAsia="Yu Mincho"/>
        </w:rPr>
        <w:t>A WAB-node consists of a WAB-gNB and a WAB-MT. The WAB-gNB is based on the gNB functionality specified in TS 38.300 [2] and serves UEs by means of a terrestrial NR Uu radio link.</w:t>
      </w:r>
    </w:p>
    <w:p w14:paraId="66D20266" w14:textId="77777777" w:rsidR="00AA1024" w:rsidRDefault="00AA1024" w:rsidP="00AA1024">
      <w:pPr>
        <w:rPr>
          <w:rFonts w:eastAsia="Yu Mincho"/>
        </w:rPr>
      </w:pPr>
      <w:r>
        <w:rPr>
          <w:rFonts w:eastAsia="Yu Mincho"/>
        </w:rPr>
        <w:t>The WAB-MT is served by a BH-gNB. The WAB-gNB traffic, including NG, Xn and OAM traffic is transported via backhaul PDU session</w:t>
      </w:r>
      <w:r>
        <w:rPr>
          <w:rFonts w:eastAsiaTheme="minorEastAsia" w:hint="eastAsia"/>
          <w:lang w:eastAsia="zh-CN"/>
        </w:rPr>
        <w:t>(</w:t>
      </w:r>
      <w:r>
        <w:rPr>
          <w:rFonts w:eastAsia="Yu Mincho"/>
        </w:rPr>
        <w:t>s</w:t>
      </w:r>
      <w:r>
        <w:rPr>
          <w:rFonts w:eastAsiaTheme="minorEastAsia" w:hint="eastAsia"/>
          <w:lang w:eastAsia="zh-CN"/>
        </w:rPr>
        <w:t>)</w:t>
      </w:r>
      <w:r>
        <w:rPr>
          <w:rFonts w:eastAsia="Yu Mincho"/>
        </w:rPr>
        <w:t xml:space="preserve"> of the WAB-MT.</w:t>
      </w:r>
    </w:p>
    <w:p w14:paraId="21B2E07E" w14:textId="77777777" w:rsidR="00AA1024" w:rsidRDefault="00AA1024" w:rsidP="00AA1024">
      <w:pPr>
        <w:pStyle w:val="NO"/>
        <w:rPr>
          <w:lang w:eastAsia="zh-CN"/>
        </w:rPr>
      </w:pPr>
      <w:r>
        <w:rPr>
          <w:lang w:eastAsia="zh-CN"/>
        </w:rPr>
        <w:t>NOTE: The use of other</w:t>
      </w:r>
      <w:r w:rsidRPr="007159B4">
        <w:rPr>
          <w:lang w:eastAsia="zh-CN"/>
        </w:rPr>
        <w:t xml:space="preserve"> types of backhaul, e.g. non</w:t>
      </w:r>
      <w:r>
        <w:rPr>
          <w:lang w:eastAsia="zh-CN"/>
        </w:rPr>
        <w:t>-</w:t>
      </w:r>
      <w:r w:rsidRPr="007159B4">
        <w:rPr>
          <w:lang w:eastAsia="zh-CN"/>
        </w:rPr>
        <w:t>3GPP</w:t>
      </w:r>
      <w:r>
        <w:rPr>
          <w:lang w:eastAsia="zh-CN"/>
        </w:rPr>
        <w:t xml:space="preserve"> backhaul, is up to implementation</w:t>
      </w:r>
      <w:r w:rsidRPr="007159B4">
        <w:rPr>
          <w:lang w:eastAsia="zh-CN"/>
        </w:rPr>
        <w:t>.</w:t>
      </w:r>
    </w:p>
    <w:p w14:paraId="665B08A7" w14:textId="77777777" w:rsidR="00AA1024" w:rsidRPr="00C32536" w:rsidRDefault="00AA1024" w:rsidP="00AA1024">
      <w:pPr>
        <w:rPr>
          <w:lang w:eastAsia="zh-CN"/>
        </w:rPr>
      </w:pPr>
      <w:r>
        <w:rPr>
          <w:rFonts w:eastAsia="Yu Mincho"/>
        </w:rPr>
        <w:t>The WAB-gNB and the WAB-MT may connect to the same PLMN or to different PLMNs.</w:t>
      </w:r>
    </w:p>
    <w:p w14:paraId="4D67E86D" w14:textId="0C8432AF" w:rsidR="00AA1024" w:rsidRDefault="00AA1024" w:rsidP="00AA1024">
      <w:pPr>
        <w:rPr>
          <w:rFonts w:eastAsia="Yu Mincho"/>
        </w:rPr>
      </w:pPr>
      <w:r>
        <w:rPr>
          <w:rFonts w:eastAsia="Yu Mincho"/>
        </w:rPr>
        <w:t>Figure 6.1.</w:t>
      </w:r>
      <w:r>
        <w:rPr>
          <w:rFonts w:eastAsia="Malgun Gothic" w:hint="eastAsia"/>
        </w:rPr>
        <w:t>7</w:t>
      </w:r>
      <w:r>
        <w:rPr>
          <w:rFonts w:eastAsia="Yu Mincho"/>
        </w:rPr>
        <w:t>-1</w:t>
      </w:r>
      <w:r>
        <w:rPr>
          <w:rFonts w:eastAsia="Yu Mincho" w:hint="eastAsia"/>
          <w:lang w:eastAsia="ja-JP"/>
        </w:rPr>
        <w:t xml:space="preserve"> </w:t>
      </w:r>
      <w:r>
        <w:rPr>
          <w:rFonts w:eastAsia="Yu Mincho"/>
        </w:rPr>
        <w:t>shows the WAB architecture for 5GS.</w:t>
      </w:r>
    </w:p>
    <w:bookmarkStart w:id="340" w:name="_CRFigureD_31"/>
    <w:p w14:paraId="5F832A5D" w14:textId="77777777" w:rsidR="00AA1024" w:rsidRDefault="00AA1024" w:rsidP="00AA1024">
      <w:pPr>
        <w:pStyle w:val="TH"/>
        <w:rPr>
          <w:rFonts w:eastAsia="Yu Mincho"/>
        </w:rPr>
      </w:pPr>
      <w:r>
        <w:object w:dxaOrig="11100" w:dyaOrig="5100" w14:anchorId="644F5844">
          <v:shape id="_x0000_i1036" type="#_x0000_t75" style="width:497.5pt;height:228.3pt" o:ole="">
            <v:imagedata r:id="rId31" o:title=""/>
          </v:shape>
          <o:OLEObject Type="Embed" ProgID="Visio.Drawing.15" ShapeID="_x0000_i1036" DrawAspect="Content" ObjectID="_1820391453" r:id="rId32"/>
        </w:object>
      </w:r>
    </w:p>
    <w:p w14:paraId="45FD2C85" w14:textId="46991853" w:rsidR="00AA1024" w:rsidRDefault="00AA1024" w:rsidP="00AA1024">
      <w:pPr>
        <w:pStyle w:val="TF"/>
        <w:rPr>
          <w:rFonts w:eastAsia="Yu Mincho"/>
        </w:rPr>
      </w:pPr>
      <w:r>
        <w:rPr>
          <w:rFonts w:eastAsia="Yu Mincho"/>
        </w:rPr>
        <w:t xml:space="preserve">Figure </w:t>
      </w:r>
      <w:bookmarkEnd w:id="340"/>
      <w:r>
        <w:rPr>
          <w:rFonts w:eastAsia="Yu Mincho"/>
        </w:rPr>
        <w:t>6.1.</w:t>
      </w:r>
      <w:r>
        <w:rPr>
          <w:rFonts w:eastAsia="Malgun Gothic" w:hint="eastAsia"/>
        </w:rPr>
        <w:t>7</w:t>
      </w:r>
      <w:r>
        <w:rPr>
          <w:rFonts w:eastAsia="Yu Mincho"/>
        </w:rPr>
        <w:t>-1: The WAB architecture</w:t>
      </w:r>
    </w:p>
    <w:p w14:paraId="02376381" w14:textId="7A46FD31" w:rsidR="00AA1024" w:rsidRDefault="00AA1024" w:rsidP="00AA1024">
      <w:pPr>
        <w:rPr>
          <w:rFonts w:eastAsia="Yu Mincho"/>
        </w:rPr>
      </w:pPr>
      <w:r>
        <w:rPr>
          <w:rFonts w:eastAsia="Yu Mincho"/>
        </w:rPr>
        <w:t>In in-band scenarios, backhaul and access of the WAB-node use terrestrial radio links. In out-of-band scenarios, the backhaul can use a terrestrial or a non-terrestrial radio link, while the access uses terrestrial radio link.  The WAB-MT may connect to a public PLMN or an SNPN.</w:t>
      </w:r>
    </w:p>
    <w:p w14:paraId="21F0FEBE" w14:textId="77777777" w:rsidR="00AA1024" w:rsidRDefault="00AA1024" w:rsidP="00AA1024">
      <w:pPr>
        <w:rPr>
          <w:rFonts w:eastAsia="Yu Mincho"/>
        </w:rPr>
      </w:pPr>
      <w:r>
        <w:rPr>
          <w:rFonts w:eastAsia="Yu Mincho"/>
        </w:rPr>
        <w:t xml:space="preserve">The WAB-gNB may connect to a public PLMN or an SNPN. </w:t>
      </w:r>
    </w:p>
    <w:p w14:paraId="35697F51" w14:textId="106C473A" w:rsidR="00AA1024" w:rsidRDefault="00AA1024" w:rsidP="00AA1024">
      <w:pPr>
        <w:rPr>
          <w:rFonts w:eastAsia="Yu Mincho"/>
        </w:rPr>
      </w:pPr>
      <w:r>
        <w:rPr>
          <w:rFonts w:eastAsia="Yu Mincho"/>
        </w:rPr>
        <w:t>Figure 6.1.</w:t>
      </w:r>
      <w:r>
        <w:rPr>
          <w:rFonts w:eastAsia="Malgun Gothic" w:hint="eastAsia"/>
        </w:rPr>
        <w:t>7</w:t>
      </w:r>
      <w:r>
        <w:rPr>
          <w:rFonts w:eastAsia="Yu Mincho"/>
        </w:rPr>
        <w:t>-2</w:t>
      </w:r>
      <w:r>
        <w:rPr>
          <w:rFonts w:eastAsia="Yu Mincho" w:hint="eastAsia"/>
          <w:lang w:eastAsia="ja-JP"/>
        </w:rPr>
        <w:t xml:space="preserve"> </w:t>
      </w:r>
      <w:r>
        <w:rPr>
          <w:rFonts w:eastAsia="Yu Mincho"/>
        </w:rPr>
        <w:t>shows protocol stacks for NG Control plane and NG User plane transport via the wireless backhaul.</w:t>
      </w:r>
    </w:p>
    <w:p w14:paraId="2B460B10" w14:textId="77777777" w:rsidR="00AA1024" w:rsidRDefault="00AA1024" w:rsidP="00AA1024">
      <w:pPr>
        <w:pStyle w:val="TH"/>
        <w:rPr>
          <w:rFonts w:eastAsia="Yu Mincho"/>
        </w:rPr>
      </w:pPr>
      <w:r>
        <w:rPr>
          <w:rFonts w:eastAsia="Yu Mincho"/>
        </w:rPr>
        <w:object w:dxaOrig="8472" w:dyaOrig="7560" w14:anchorId="52FA0AB5">
          <v:shape id="_x0000_i1037" type="#_x0000_t75" style="width:423.55pt;height:380.1pt" o:ole="">
            <v:imagedata r:id="rId33" o:title=""/>
          </v:shape>
          <o:OLEObject Type="Embed" ProgID="Visio.Drawing.15" ShapeID="_x0000_i1037" DrawAspect="Content" ObjectID="_1820391454" r:id="rId34"/>
        </w:object>
      </w:r>
    </w:p>
    <w:p w14:paraId="392326FA" w14:textId="24F52A74" w:rsidR="00AA1024" w:rsidRDefault="00AA1024" w:rsidP="00AA1024">
      <w:pPr>
        <w:pStyle w:val="TF"/>
        <w:rPr>
          <w:rFonts w:eastAsia="Yu Mincho"/>
        </w:rPr>
      </w:pPr>
      <w:r>
        <w:rPr>
          <w:rFonts w:eastAsia="Yu Mincho"/>
        </w:rPr>
        <w:t>Figure 6.1.</w:t>
      </w:r>
      <w:r>
        <w:rPr>
          <w:rFonts w:eastAsia="Malgun Gothic" w:hint="eastAsia"/>
        </w:rPr>
        <w:t>7</w:t>
      </w:r>
      <w:r>
        <w:rPr>
          <w:rFonts w:eastAsia="Yu Mincho"/>
        </w:rPr>
        <w:t>-2: Protocol stacks for NG Control plane and NG User plane transport</w:t>
      </w:r>
    </w:p>
    <w:p w14:paraId="149B0736" w14:textId="6C6A6853" w:rsidR="00AA1024" w:rsidRDefault="00AA1024" w:rsidP="00AA1024">
      <w:pPr>
        <w:rPr>
          <w:rFonts w:eastAsia="Yu Mincho"/>
        </w:rPr>
      </w:pPr>
      <w:r>
        <w:rPr>
          <w:rFonts w:eastAsia="Yu Mincho"/>
        </w:rPr>
        <w:t>Figure 6.1.</w:t>
      </w:r>
      <w:r>
        <w:rPr>
          <w:rFonts w:eastAsia="Malgun Gothic" w:hint="eastAsia"/>
        </w:rPr>
        <w:t>7</w:t>
      </w:r>
      <w:r>
        <w:rPr>
          <w:rFonts w:eastAsia="Yu Mincho"/>
        </w:rPr>
        <w:t>-3 shows protocol stacks for Xn Control plane and Xn User plane transport for WAB-node.</w:t>
      </w:r>
    </w:p>
    <w:p w14:paraId="1A70538C" w14:textId="77777777" w:rsidR="00AA1024" w:rsidRDefault="00AA1024" w:rsidP="00AA1024">
      <w:pPr>
        <w:rPr>
          <w:rFonts w:eastAsia="Yu Mincho"/>
        </w:rPr>
      </w:pPr>
    </w:p>
    <w:p w14:paraId="6241ECC9" w14:textId="77777777" w:rsidR="00AA1024" w:rsidRDefault="00AA1024" w:rsidP="00AA1024">
      <w:pPr>
        <w:pStyle w:val="TH"/>
        <w:rPr>
          <w:rFonts w:eastAsia="Yu Mincho"/>
          <w:bCs/>
        </w:rPr>
      </w:pPr>
      <w:r>
        <w:rPr>
          <w:rFonts w:eastAsia="Yu Mincho"/>
        </w:rPr>
        <w:object w:dxaOrig="8688" w:dyaOrig="7554" w14:anchorId="5D79B212">
          <v:shape id="_x0000_i1038" type="#_x0000_t75" style="width:434.6pt;height:378.8pt" o:ole="">
            <v:imagedata r:id="rId35" o:title=""/>
          </v:shape>
          <o:OLEObject Type="Embed" ProgID="Visio.Drawing.15" ShapeID="_x0000_i1038" DrawAspect="Content" ObjectID="_1820391455" r:id="rId36"/>
        </w:object>
      </w:r>
    </w:p>
    <w:p w14:paraId="209523B4" w14:textId="49311D3B" w:rsidR="00AA1024" w:rsidRPr="00AA1024" w:rsidRDefault="00AA1024" w:rsidP="00AA1024">
      <w:pPr>
        <w:pStyle w:val="TF"/>
        <w:rPr>
          <w:rFonts w:eastAsiaTheme="minorEastAsia"/>
        </w:rPr>
      </w:pPr>
      <w:r>
        <w:rPr>
          <w:rFonts w:eastAsia="Yu Mincho"/>
        </w:rPr>
        <w:t>Figure 6.1.</w:t>
      </w:r>
      <w:r w:rsidRPr="00C60918">
        <w:rPr>
          <w:rFonts w:eastAsia="Malgun Gothic"/>
        </w:rPr>
        <w:t>7</w:t>
      </w:r>
      <w:r>
        <w:rPr>
          <w:rFonts w:eastAsia="Yu Mincho"/>
        </w:rPr>
        <w:t>-3: Protocol stacks for Xn Control plane and Xn User plane transport</w:t>
      </w:r>
    </w:p>
    <w:p w14:paraId="751B020F" w14:textId="77777777" w:rsidR="00373621" w:rsidRPr="00B8401F" w:rsidRDefault="00373621" w:rsidP="00371D61">
      <w:pPr>
        <w:pStyle w:val="Heading2"/>
      </w:pPr>
      <w:bookmarkStart w:id="341" w:name="_CR6_2"/>
      <w:bookmarkStart w:id="342" w:name="_Toc98351686"/>
      <w:bookmarkStart w:id="343" w:name="_Toc98747984"/>
      <w:bookmarkStart w:id="344" w:name="_Toc105704370"/>
      <w:bookmarkStart w:id="345" w:name="_Toc106108488"/>
      <w:bookmarkStart w:id="346" w:name="_Toc107829460"/>
      <w:bookmarkStart w:id="347" w:name="_Toc112703219"/>
      <w:bookmarkStart w:id="348" w:name="_Toc209704764"/>
      <w:bookmarkEnd w:id="341"/>
      <w:r w:rsidRPr="00B8401F">
        <w:t>6.2</w:t>
      </w:r>
      <w:r w:rsidRPr="00B8401F">
        <w:tab/>
      </w:r>
      <w:r w:rsidRPr="00B8401F">
        <w:rPr>
          <w:lang w:eastAsia="ja-JP"/>
        </w:rPr>
        <w:t>NG-RAN</w:t>
      </w:r>
      <w:r w:rsidRPr="00B8401F">
        <w:t xml:space="preserve"> identifiers</w:t>
      </w:r>
      <w:bookmarkEnd w:id="293"/>
      <w:bookmarkEnd w:id="294"/>
      <w:bookmarkEnd w:id="295"/>
      <w:bookmarkEnd w:id="315"/>
      <w:bookmarkEnd w:id="316"/>
      <w:bookmarkEnd w:id="317"/>
      <w:bookmarkEnd w:id="318"/>
      <w:bookmarkEnd w:id="319"/>
      <w:bookmarkEnd w:id="320"/>
      <w:bookmarkEnd w:id="321"/>
      <w:bookmarkEnd w:id="342"/>
      <w:bookmarkEnd w:id="343"/>
      <w:bookmarkEnd w:id="344"/>
      <w:bookmarkEnd w:id="345"/>
      <w:bookmarkEnd w:id="346"/>
      <w:bookmarkEnd w:id="347"/>
      <w:bookmarkEnd w:id="348"/>
    </w:p>
    <w:p w14:paraId="282AF814" w14:textId="77777777" w:rsidR="00373621" w:rsidRPr="00B8401F" w:rsidRDefault="00373621" w:rsidP="00371D61">
      <w:pPr>
        <w:pStyle w:val="Heading3"/>
        <w:rPr>
          <w:lang w:eastAsia="ja-JP"/>
        </w:rPr>
      </w:pPr>
      <w:bookmarkStart w:id="349" w:name="_CR6_2_1"/>
      <w:bookmarkStart w:id="350" w:name="_Toc13919118"/>
      <w:bookmarkStart w:id="351" w:name="_Toc29391480"/>
      <w:bookmarkStart w:id="352" w:name="_Toc36560511"/>
      <w:bookmarkStart w:id="353" w:name="_Toc45104746"/>
      <w:bookmarkStart w:id="354" w:name="_Toc45883229"/>
      <w:bookmarkStart w:id="355" w:name="_Toc51763508"/>
      <w:bookmarkStart w:id="356" w:name="_Toc52266322"/>
      <w:bookmarkStart w:id="357" w:name="_Toc64445100"/>
      <w:bookmarkStart w:id="358" w:name="_Toc73980459"/>
      <w:bookmarkStart w:id="359" w:name="_Toc88651155"/>
      <w:bookmarkStart w:id="360" w:name="_Toc98351687"/>
      <w:bookmarkStart w:id="361" w:name="_Toc98747985"/>
      <w:bookmarkStart w:id="362" w:name="_Toc105704371"/>
      <w:bookmarkStart w:id="363" w:name="_Toc106108489"/>
      <w:bookmarkStart w:id="364" w:name="_Toc107829461"/>
      <w:bookmarkStart w:id="365" w:name="_Toc112703220"/>
      <w:bookmarkStart w:id="366" w:name="_Toc209704765"/>
      <w:bookmarkEnd w:id="349"/>
      <w:r w:rsidRPr="00B8401F">
        <w:rPr>
          <w:lang w:eastAsia="ja-JP"/>
        </w:rPr>
        <w:t>6.2.1</w:t>
      </w:r>
      <w:r w:rsidRPr="00B8401F">
        <w:rPr>
          <w:lang w:eastAsia="ja-JP"/>
        </w:rPr>
        <w:tab/>
        <w:t>Principle of handling Application Protocol Identities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328A8A6" w14:textId="71E1B7C3" w:rsidR="004E0024" w:rsidRDefault="004E0024" w:rsidP="004E0024">
      <w:pPr>
        <w:rPr>
          <w:lang w:eastAsia="ja-JP"/>
        </w:rPr>
      </w:pPr>
      <w:r>
        <w:rPr>
          <w:rFonts w:eastAsiaTheme="minorEastAsia" w:hint="eastAsia"/>
          <w:lang w:eastAsia="zh-CN"/>
        </w:rPr>
        <w:t>For UE-associated signalling, a</w:t>
      </w:r>
      <w:r>
        <w:rPr>
          <w:lang w:eastAsia="ja-JP"/>
        </w:rPr>
        <w:t xml:space="preserve">n </w:t>
      </w:r>
      <w:r w:rsidR="00373621" w:rsidRPr="00B8401F">
        <w:rPr>
          <w:lang w:eastAsia="ja-JP"/>
        </w:rPr>
        <w:t>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00373621" w:rsidRPr="00B8401F">
        <w:rPr>
          <w:lang w:eastAsia="ja-JP"/>
        </w:rPr>
        <w:t>.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w:t>
      </w:r>
    </w:p>
    <w:p w14:paraId="137BF035" w14:textId="3B125FC3" w:rsidR="00373621" w:rsidRPr="00B8401F" w:rsidRDefault="00D238DA" w:rsidP="00371D61">
      <w:pPr>
        <w:rPr>
          <w:lang w:eastAsia="ja-JP"/>
        </w:rPr>
      </w:pPr>
      <w:r>
        <w:rPr>
          <w:lang w:eastAsia="ja-JP"/>
        </w:rPr>
        <w:t>For MBS-associated logical connections of the E1 interface and the F1 interface the same principles for AP IDs apply as for UE-associated logical connections.</w:t>
      </w:r>
    </w:p>
    <w:p w14:paraId="13E8D01A" w14:textId="77777777" w:rsidR="004E0024" w:rsidRDefault="004E0024" w:rsidP="004E0024">
      <w:pPr>
        <w:rPr>
          <w:rFonts w:eastAsiaTheme="minorEastAsia"/>
          <w:lang w:eastAsia="zh-CN"/>
        </w:rPr>
      </w:pPr>
      <w:r>
        <w:rPr>
          <w:rFonts w:eastAsiaTheme="minorEastAsia" w:hint="eastAsia"/>
          <w:lang w:eastAsia="zh-CN"/>
        </w:rPr>
        <w:t xml:space="preserve">For </w:t>
      </w:r>
      <w:r>
        <w:rPr>
          <w:rFonts w:eastAsiaTheme="minorEastAsia"/>
          <w:lang w:eastAsia="zh-CN"/>
        </w:rPr>
        <w:t xml:space="preserve">signalling related to </w:t>
      </w:r>
      <w:r>
        <w:rPr>
          <w:rFonts w:eastAsiaTheme="minorEastAsia" w:hint="eastAsia"/>
          <w:lang w:eastAsia="zh-CN"/>
        </w:rPr>
        <w:t>A-I</w:t>
      </w:r>
      <w:r>
        <w:rPr>
          <w:rFonts w:eastAsiaTheme="minorEastAsia"/>
          <w:lang w:eastAsia="zh-CN"/>
        </w:rPr>
        <w:t>o</w:t>
      </w:r>
      <w:r>
        <w:rPr>
          <w:rFonts w:eastAsiaTheme="minorEastAsia" w:hint="eastAsia"/>
          <w:lang w:eastAsia="zh-CN"/>
        </w:rPr>
        <w:t xml:space="preserve">T </w:t>
      </w:r>
      <w:r>
        <w:rPr>
          <w:rFonts w:eastAsiaTheme="minorEastAsia"/>
          <w:lang w:eastAsia="zh-CN"/>
        </w:rPr>
        <w:t xml:space="preserve">command operation, per A-IoT session (corresponding to an AIOTF identifier and a Correlation ID) and per A-IoT </w:t>
      </w:r>
      <w:r>
        <w:rPr>
          <w:rFonts w:eastAsiaTheme="minorEastAsia" w:hint="eastAsia"/>
          <w:lang w:eastAsia="zh-CN"/>
        </w:rPr>
        <w:t>device</w:t>
      </w:r>
      <w:r>
        <w:rPr>
          <w:rFonts w:eastAsiaTheme="minorEastAsia"/>
          <w:lang w:eastAsia="zh-CN"/>
        </w:rPr>
        <w:t xml:space="preserve">, a </w:t>
      </w:r>
      <w:r>
        <w:rPr>
          <w:rFonts w:hint="eastAsia"/>
          <w:lang w:eastAsia="zh-CN"/>
        </w:rPr>
        <w:t>RAN A</w:t>
      </w:r>
      <w:r>
        <w:rPr>
          <w:lang w:eastAsia="zh-CN"/>
        </w:rPr>
        <w:t>-</w:t>
      </w:r>
      <w:r>
        <w:rPr>
          <w:rFonts w:hint="eastAsia"/>
          <w:lang w:eastAsia="zh-CN"/>
        </w:rPr>
        <w:t>I</w:t>
      </w:r>
      <w:r>
        <w:rPr>
          <w:lang w:eastAsia="zh-CN"/>
        </w:rPr>
        <w:t>o</w:t>
      </w:r>
      <w:r>
        <w:rPr>
          <w:rFonts w:hint="eastAsia"/>
          <w:lang w:eastAsia="zh-CN"/>
        </w:rPr>
        <w:t>T Device</w:t>
      </w:r>
      <w:r>
        <w:rPr>
          <w:lang w:eastAsia="zh-CN"/>
        </w:rPr>
        <w:t xml:space="preserve"> </w:t>
      </w:r>
      <w:r>
        <w:rPr>
          <w:rFonts w:hint="eastAsia"/>
          <w:lang w:eastAsia="zh-CN"/>
        </w:rPr>
        <w:t>NG</w:t>
      </w:r>
      <w:r>
        <w:rPr>
          <w:lang w:eastAsia="zh-CN"/>
        </w:rPr>
        <w:t>AP ID</w:t>
      </w:r>
      <w:r>
        <w:t xml:space="preserve"> to be used via the NG-C interface</w:t>
      </w:r>
      <w:r>
        <w:rPr>
          <w:rFonts w:eastAsiaTheme="minorEastAsia" w:hint="eastAsia"/>
          <w:lang w:eastAsia="zh-CN"/>
        </w:rPr>
        <w:t xml:space="preserve"> </w:t>
      </w:r>
      <w:r>
        <w:rPr>
          <w:rFonts w:eastAsiaTheme="minorEastAsia"/>
          <w:lang w:eastAsia="zh-CN"/>
        </w:rPr>
        <w:t>is introduced, as specified below</w:t>
      </w:r>
      <w:r>
        <w:rPr>
          <w:rFonts w:eastAsiaTheme="minorEastAsia" w:hint="eastAsia"/>
          <w:lang w:eastAsia="zh-CN"/>
        </w:rPr>
        <w:t>.</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0D01EFB5" w:rsidR="00373621" w:rsidRPr="00B8401F" w:rsidRDefault="00373621" w:rsidP="00371D61">
      <w:pPr>
        <w:pStyle w:val="B1"/>
        <w:rPr>
          <w:lang w:eastAsia="ja-JP"/>
        </w:rPr>
      </w:pPr>
      <w:r w:rsidRPr="00B8401F">
        <w:rPr>
          <w:lang w:eastAsia="ja-JP"/>
        </w:rPr>
        <w:tab/>
      </w:r>
      <w:r w:rsidR="00C9047B" w:rsidRPr="00DA2BF3">
        <w:rPr>
          <w:lang w:eastAsia="ja-JP"/>
        </w:rPr>
        <w:t>An</w:t>
      </w:r>
      <w:r w:rsidR="00C9047B" w:rsidRPr="00DA2BF3">
        <w:t xml:space="preserve"> </w:t>
      </w:r>
      <w:r w:rsidR="00C9047B" w:rsidRPr="00DA2BF3">
        <w:rPr>
          <w:lang w:eastAsia="ja-JP"/>
        </w:rPr>
        <w:t xml:space="preserve">Old </w:t>
      </w:r>
      <w:r w:rsidR="00C9047B" w:rsidRPr="00DA2BF3">
        <w:rPr>
          <w:bCs/>
          <w:lang w:eastAsia="ja-JP"/>
        </w:rPr>
        <w:t xml:space="preserve">NG-RAN node </w:t>
      </w:r>
      <w:r w:rsidR="00C9047B" w:rsidRPr="00DA2BF3">
        <w:rPr>
          <w:lang w:eastAsia="ja-JP"/>
        </w:rPr>
        <w:t>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When a </w:t>
      </w:r>
      <w:r w:rsidR="00C9047B">
        <w:rPr>
          <w:rFonts w:eastAsiaTheme="minorEastAsia" w:hint="eastAsia"/>
          <w:lang w:eastAsia="zh-CN"/>
        </w:rPr>
        <w:t xml:space="preserve">new </w:t>
      </w:r>
      <w:r w:rsidR="00C9047B" w:rsidRPr="00DA2BF3">
        <w:t xml:space="preserve">NG-RAN node receives </w:t>
      </w:r>
      <w:r w:rsidR="00C9047B" w:rsidRPr="00DA2BF3">
        <w:rPr>
          <w:lang w:eastAsia="ja-JP"/>
        </w:rPr>
        <w:t xml:space="preserve">an Old </w:t>
      </w:r>
      <w:r w:rsidR="00C9047B" w:rsidRPr="00DA2BF3">
        <w:rPr>
          <w:bCs/>
          <w:lang w:eastAsia="ja-JP"/>
        </w:rPr>
        <w:t>NG-RAN node</w:t>
      </w:r>
      <w:r w:rsidR="00C9047B" w:rsidRPr="00DA2BF3">
        <w:rPr>
          <w:lang w:eastAsia="ja-JP"/>
        </w:rPr>
        <w:t xml:space="preserve"> UE XnAP ID</w:t>
      </w:r>
      <w:r w:rsidR="00C9047B" w:rsidRPr="00DA2BF3">
        <w:t xml:space="preserve"> it shall store it for the duration of the UE-associated logical Xn-connection for this UE. Once known to a </w:t>
      </w:r>
      <w:r w:rsidR="00C9047B">
        <w:rPr>
          <w:rFonts w:eastAsiaTheme="minorEastAsia" w:hint="eastAsia"/>
          <w:lang w:eastAsia="zh-CN"/>
        </w:rPr>
        <w:t xml:space="preserve">new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Old</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00C9047B" w:rsidRPr="00DA2BF3">
        <w:rPr>
          <w:lang w:eastAsia="zh-CN"/>
        </w:rPr>
        <w:t>.</w:t>
      </w:r>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11E0D3DE" w:rsidR="00373621" w:rsidRDefault="00373621" w:rsidP="00371D61">
      <w:pPr>
        <w:pStyle w:val="B1"/>
        <w:rPr>
          <w:lang w:eastAsia="zh-CN"/>
        </w:rPr>
      </w:pPr>
      <w:r w:rsidRPr="00B8401F">
        <w:rPr>
          <w:lang w:eastAsia="ja-JP"/>
        </w:rPr>
        <w:tab/>
      </w:r>
      <w:r w:rsidR="00C9047B" w:rsidRPr="00DA2BF3">
        <w:rPr>
          <w:lang w:eastAsia="ja-JP"/>
        </w:rPr>
        <w:t>A</w:t>
      </w:r>
      <w:r w:rsidR="00C9047B" w:rsidRPr="00DA2BF3">
        <w:t xml:space="preserve"> </w:t>
      </w:r>
      <w:r w:rsidR="00C9047B" w:rsidRPr="00DA2BF3">
        <w:rPr>
          <w:lang w:eastAsia="ja-JP"/>
        </w:rPr>
        <w:t xml:space="preserve">New </w:t>
      </w:r>
      <w:r w:rsidR="00C9047B" w:rsidRPr="00DA2BF3">
        <w:t>NG-RAN node</w:t>
      </w:r>
      <w:r w:rsidR="00C9047B" w:rsidRPr="00DA2BF3">
        <w:rPr>
          <w:lang w:eastAsia="ja-JP"/>
        </w:rPr>
        <w:t xml:space="preserve"> 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 </w:t>
      </w:r>
      <w:r w:rsidR="00C9047B">
        <w:rPr>
          <w:rFonts w:eastAsiaTheme="minorEastAsia" w:hint="eastAsia"/>
          <w:lang w:eastAsia="zh-CN"/>
        </w:rPr>
        <w:t xml:space="preserve">new </w:t>
      </w:r>
      <w:r w:rsidR="00C9047B" w:rsidRPr="00DA2BF3">
        <w:t>NG-RAN node. When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receives </w:t>
      </w:r>
      <w:r w:rsidR="00C9047B" w:rsidRPr="00DA2BF3">
        <w:rPr>
          <w:lang w:eastAsia="ja-JP"/>
        </w:rPr>
        <w:t xml:space="preserve">a New </w:t>
      </w:r>
      <w:r w:rsidR="00C9047B" w:rsidRPr="00DA2BF3">
        <w:t>NG-RAN node</w:t>
      </w:r>
      <w:r w:rsidR="00C9047B" w:rsidRPr="00DA2BF3">
        <w:rPr>
          <w:lang w:eastAsia="ja-JP"/>
        </w:rPr>
        <w:t xml:space="preserve"> UE XnAP ID</w:t>
      </w:r>
      <w:r w:rsidR="00C9047B" w:rsidRPr="00DA2BF3">
        <w:t xml:space="preserve"> it shall store it for the duration of the UE-associated logical Xn-connection for this UE. Once known to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New</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Pr="00B8401F">
        <w:rPr>
          <w:lang w:eastAsia="zh-CN"/>
        </w:rPr>
        <w:t>.</w:t>
      </w:r>
    </w:p>
    <w:p w14:paraId="255D0D08" w14:textId="77777777" w:rsidR="00C9047B" w:rsidRDefault="00C9047B" w:rsidP="00C9047B">
      <w:pPr>
        <w:rPr>
          <w:rFonts w:eastAsiaTheme="minorEastAsia"/>
          <w:lang w:eastAsia="zh-CN"/>
        </w:rPr>
      </w:pPr>
      <w:r>
        <w:rPr>
          <w:rFonts w:eastAsiaTheme="minorEastAsia" w:hint="eastAsia"/>
          <w:b/>
          <w:bCs/>
          <w:lang w:eastAsia="zh-CN"/>
        </w:rPr>
        <w:t xml:space="preserve">Source </w:t>
      </w:r>
      <w:r w:rsidRPr="00DA2BF3">
        <w:rPr>
          <w:b/>
          <w:bCs/>
          <w:lang w:eastAsia="ja-JP"/>
        </w:rPr>
        <w:t>NG-RAN node UE XnAP ID</w:t>
      </w:r>
      <w:r w:rsidRPr="00DA2BF3">
        <w:rPr>
          <w:b/>
          <w:bCs/>
        </w:rPr>
        <w:t>:</w:t>
      </w:r>
    </w:p>
    <w:p w14:paraId="7DC9C2E5" w14:textId="7669E18D" w:rsidR="00C9047B" w:rsidRPr="008B2906" w:rsidRDefault="00C9047B" w:rsidP="00C9047B">
      <w:pPr>
        <w:pStyle w:val="B1"/>
        <w:rPr>
          <w:rFonts w:eastAsiaTheme="minorEastAsia"/>
          <w:lang w:eastAsia="zh-CN"/>
        </w:rPr>
      </w:pPr>
      <w:r w:rsidRPr="00B8401F">
        <w:rPr>
          <w:lang w:eastAsia="ja-JP"/>
        </w:rPr>
        <w:tab/>
      </w:r>
      <w:r w:rsidRPr="00DA2BF3">
        <w:rPr>
          <w:lang w:eastAsia="ja-JP"/>
        </w:rPr>
        <w:t>A</w:t>
      </w:r>
      <w:r>
        <w:rPr>
          <w:rFonts w:eastAsiaTheme="minorEastAsia" w:hint="eastAsia"/>
          <w:lang w:eastAsia="zh-CN"/>
        </w:rPr>
        <w:t xml:space="preserve"> Source </w:t>
      </w:r>
      <w:r w:rsidRPr="00DA2BF3">
        <w:rPr>
          <w:bCs/>
          <w:lang w:eastAsia="ja-JP"/>
        </w:rPr>
        <w:t xml:space="preserve">NG-RAN node </w:t>
      </w:r>
      <w:r w:rsidRPr="00DA2BF3">
        <w:rPr>
          <w:lang w:eastAsia="ja-JP"/>
        </w:rPr>
        <w:t>UE XnAP ID</w:t>
      </w:r>
      <w:r w:rsidRPr="00DA2BF3">
        <w:t xml:space="preserve"> shall be allocated so as to uniquely identify the UE over the </w:t>
      </w:r>
      <w:r w:rsidRPr="00DA2BF3">
        <w:rPr>
          <w:lang w:eastAsia="ja-JP"/>
        </w:rPr>
        <w:t>Xn</w:t>
      </w:r>
      <w:r w:rsidRPr="00DA2BF3">
        <w:t xml:space="preserve"> interface within a </w:t>
      </w:r>
      <w:r w:rsidRPr="00DA2BF3">
        <w:rPr>
          <w:lang w:eastAsia="ja-JP"/>
        </w:rPr>
        <w:t xml:space="preserve">source </w:t>
      </w:r>
      <w:r w:rsidRPr="00DA2BF3">
        <w:t xml:space="preserve">NG-RAN node. When a </w:t>
      </w:r>
      <w:r w:rsidRPr="00DA2BF3">
        <w:rPr>
          <w:lang w:eastAsia="ja-JP"/>
        </w:rPr>
        <w:t xml:space="preserve">target </w:t>
      </w:r>
      <w:r w:rsidRPr="00DA2BF3">
        <w:t xml:space="preserve">NG-RAN node receives </w:t>
      </w:r>
      <w:r w:rsidRPr="00DA2BF3">
        <w:rPr>
          <w:lang w:eastAsia="ja-JP"/>
        </w:rPr>
        <w:t xml:space="preserve">a </w:t>
      </w:r>
      <w:r>
        <w:rPr>
          <w:rFonts w:eastAsiaTheme="minorEastAsia" w:hint="eastAsia"/>
          <w:lang w:eastAsia="zh-CN"/>
        </w:rPr>
        <w:t>Source</w:t>
      </w:r>
      <w:r w:rsidRPr="00DA2BF3">
        <w:rPr>
          <w:lang w:eastAsia="ja-JP"/>
        </w:rPr>
        <w:t xml:space="preserve"> </w:t>
      </w:r>
      <w:r w:rsidRPr="00DA2BF3">
        <w:rPr>
          <w:bCs/>
          <w:lang w:eastAsia="ja-JP"/>
        </w:rPr>
        <w:t>NG-RAN node</w:t>
      </w:r>
      <w:r w:rsidRPr="00DA2BF3">
        <w:rPr>
          <w:lang w:eastAsia="ja-JP"/>
        </w:rPr>
        <w:t xml:space="preserve"> UE XnAP ID</w:t>
      </w:r>
      <w:r w:rsidRPr="00DA2BF3">
        <w:t xml:space="preserve"> it shall store it for the duration of the UE-associated logical Xn-connection for this UE. Once known to a </w:t>
      </w:r>
      <w:r w:rsidRPr="00DA2BF3">
        <w:rPr>
          <w:lang w:eastAsia="ja-JP"/>
        </w:rPr>
        <w:t xml:space="preserve">target </w:t>
      </w:r>
      <w:r w:rsidRPr="00DA2BF3">
        <w:t xml:space="preserve">NG-RAN node </w:t>
      </w:r>
      <w:r w:rsidRPr="00DA2BF3">
        <w:rPr>
          <w:lang w:eastAsia="ja-JP"/>
        </w:rPr>
        <w:t>t</w:t>
      </w:r>
      <w:r w:rsidRPr="00DA2BF3">
        <w:t xml:space="preserve">his ID is included in all UE associated </w:t>
      </w:r>
      <w:r w:rsidRPr="00DA2BF3">
        <w:rPr>
          <w:lang w:eastAsia="ja-JP"/>
        </w:rPr>
        <w:t>Xn</w:t>
      </w:r>
      <w:r w:rsidRPr="00DA2BF3">
        <w:t xml:space="preserve">AP signalling. </w:t>
      </w:r>
      <w:r w:rsidRPr="00DA2BF3">
        <w:rPr>
          <w:lang w:eastAsia="ja-JP"/>
        </w:rPr>
        <w:t>The</w:t>
      </w:r>
      <w:r w:rsidRPr="00DA2BF3">
        <w:rPr>
          <w:lang w:eastAsia="zh-CN"/>
        </w:rPr>
        <w:t xml:space="preserve"> </w:t>
      </w:r>
      <w:r>
        <w:rPr>
          <w:rFonts w:eastAsiaTheme="minorEastAsia" w:hint="eastAsia"/>
          <w:lang w:eastAsia="zh-CN"/>
        </w:rPr>
        <w:t>Source</w:t>
      </w:r>
      <w:r w:rsidRPr="00DA2BF3">
        <w:rPr>
          <w:lang w:eastAsia="ja-JP"/>
        </w:rPr>
        <w:t xml:space="preserve"> </w:t>
      </w:r>
      <w:r w:rsidRPr="00DA2BF3">
        <w:t>NG-RAN node</w:t>
      </w:r>
      <w:r w:rsidRPr="00DA2BF3">
        <w:rPr>
          <w:lang w:eastAsia="ja-JP"/>
        </w:rPr>
        <w:t xml:space="preserve"> UE </w:t>
      </w:r>
      <w:r w:rsidRPr="00DA2BF3">
        <w:rPr>
          <w:lang w:eastAsia="zh-CN"/>
        </w:rPr>
        <w:t>Xn</w:t>
      </w:r>
      <w:r w:rsidRPr="00DA2BF3">
        <w:rPr>
          <w:lang w:eastAsia="ja-JP"/>
        </w:rPr>
        <w:t>AP ID shall be unique within the logical NG-RAN node</w:t>
      </w:r>
      <w:r w:rsidRPr="00DA2BF3">
        <w:rPr>
          <w:lang w:eastAsia="zh-CN"/>
        </w:rPr>
        <w:t>.</w:t>
      </w:r>
    </w:p>
    <w:p w14:paraId="4046C6F9" w14:textId="77777777" w:rsidR="00C9047B" w:rsidRDefault="00C9047B" w:rsidP="00C9047B">
      <w:pPr>
        <w:rPr>
          <w:rFonts w:eastAsiaTheme="minorEastAsia"/>
          <w:lang w:eastAsia="zh-CN"/>
        </w:rPr>
      </w:pPr>
      <w:r>
        <w:rPr>
          <w:rFonts w:eastAsiaTheme="minorEastAsia" w:hint="eastAsia"/>
          <w:b/>
          <w:bCs/>
          <w:lang w:eastAsia="zh-CN"/>
        </w:rPr>
        <w:t xml:space="preserve">Target </w:t>
      </w:r>
      <w:r w:rsidRPr="00DA2BF3">
        <w:rPr>
          <w:b/>
          <w:bCs/>
          <w:lang w:eastAsia="ja-JP"/>
        </w:rPr>
        <w:t>NG-RAN node UE XnAP ID</w:t>
      </w:r>
      <w:r w:rsidRPr="00DA2BF3">
        <w:rPr>
          <w:b/>
          <w:bCs/>
        </w:rPr>
        <w:t>:</w:t>
      </w:r>
    </w:p>
    <w:p w14:paraId="3CA51D2D" w14:textId="17A4D4B4" w:rsidR="00C9047B" w:rsidRPr="00B8401F" w:rsidRDefault="00C9047B" w:rsidP="00C9047B">
      <w:pPr>
        <w:pStyle w:val="B1"/>
        <w:rPr>
          <w:lang w:eastAsia="ja-JP"/>
        </w:rPr>
      </w:pPr>
      <w:r w:rsidRPr="00B8401F">
        <w:rPr>
          <w:lang w:eastAsia="ja-JP"/>
        </w:rPr>
        <w:tab/>
      </w:r>
      <w:r w:rsidRPr="00DA2BF3">
        <w:rPr>
          <w:lang w:eastAsia="ja-JP"/>
        </w:rPr>
        <w:t>A</w:t>
      </w:r>
      <w:r w:rsidRPr="0095471A">
        <w:rPr>
          <w:rFonts w:hint="eastAsia"/>
          <w:lang w:eastAsia="ja-JP"/>
        </w:rPr>
        <w:t xml:space="preserve"> </w:t>
      </w:r>
      <w:r>
        <w:rPr>
          <w:rFonts w:eastAsiaTheme="minorEastAsia" w:hint="eastAsia"/>
          <w:lang w:eastAsia="zh-CN"/>
        </w:rPr>
        <w:t>Target</w:t>
      </w:r>
      <w:r w:rsidRPr="0095471A">
        <w:rPr>
          <w:rFonts w:hint="eastAsia"/>
          <w:lang w:eastAsia="ja-JP"/>
        </w:rPr>
        <w:t xml:space="preserve"> </w:t>
      </w:r>
      <w:r w:rsidRPr="0095471A">
        <w:rPr>
          <w:lang w:eastAsia="ja-JP"/>
        </w:rPr>
        <w:t xml:space="preserve">NG-RAN node </w:t>
      </w:r>
      <w:r w:rsidRPr="00DA2BF3">
        <w:rPr>
          <w:lang w:eastAsia="ja-JP"/>
        </w:rPr>
        <w:t xml:space="preserve">UE XnAP ID shall be allocated so as to uniquely identify the UE over the Xn interface within a </w:t>
      </w:r>
      <w:r>
        <w:rPr>
          <w:rFonts w:eastAsiaTheme="minorEastAsia" w:hint="eastAsia"/>
          <w:lang w:eastAsia="zh-CN"/>
        </w:rPr>
        <w:t>target</w:t>
      </w:r>
      <w:r w:rsidRPr="00DA2BF3">
        <w:rPr>
          <w:lang w:eastAsia="ja-JP"/>
        </w:rPr>
        <w:t xml:space="preserve"> NG-RAN node. When a </w:t>
      </w:r>
      <w:r>
        <w:rPr>
          <w:rFonts w:eastAsiaTheme="minorEastAsia" w:hint="eastAsia"/>
          <w:lang w:eastAsia="zh-CN"/>
        </w:rPr>
        <w:t>source</w:t>
      </w:r>
      <w:r w:rsidRPr="00DA2BF3">
        <w:rPr>
          <w:lang w:eastAsia="ja-JP"/>
        </w:rPr>
        <w:t xml:space="preserve"> NG-RAN node receives a </w:t>
      </w:r>
      <w:r>
        <w:rPr>
          <w:rFonts w:eastAsiaTheme="minorEastAsia" w:hint="eastAsia"/>
          <w:lang w:eastAsia="zh-CN"/>
        </w:rPr>
        <w:t>Target</w:t>
      </w:r>
      <w:r w:rsidRPr="00DA2BF3">
        <w:rPr>
          <w:lang w:eastAsia="ja-JP"/>
        </w:rPr>
        <w:t xml:space="preserve"> </w:t>
      </w:r>
      <w:r w:rsidRPr="0095471A">
        <w:rPr>
          <w:lang w:eastAsia="ja-JP"/>
        </w:rPr>
        <w:t>NG-RAN node</w:t>
      </w:r>
      <w:r w:rsidRPr="00DA2BF3">
        <w:rPr>
          <w:lang w:eastAsia="ja-JP"/>
        </w:rPr>
        <w:t xml:space="preserve"> UE XnAP ID it shall store it for the duration of the UE-associated logical Xn-connection for this UE. Once known to a </w:t>
      </w:r>
      <w:r>
        <w:rPr>
          <w:rFonts w:eastAsiaTheme="minorEastAsia" w:hint="eastAsia"/>
          <w:lang w:eastAsia="zh-CN"/>
        </w:rPr>
        <w:t>source</w:t>
      </w:r>
      <w:r w:rsidRPr="00DA2BF3">
        <w:rPr>
          <w:lang w:eastAsia="ja-JP"/>
        </w:rPr>
        <w:t xml:space="preserve"> NG-RAN node this ID is included in all UE associated XnAP signalling. The </w:t>
      </w:r>
      <w:r>
        <w:rPr>
          <w:rFonts w:eastAsiaTheme="minorEastAsia" w:hint="eastAsia"/>
          <w:lang w:eastAsia="zh-CN"/>
        </w:rPr>
        <w:t>Target</w:t>
      </w:r>
      <w:r w:rsidRPr="00DA2BF3">
        <w:rPr>
          <w:lang w:eastAsia="ja-JP"/>
        </w:rPr>
        <w:t xml:space="preserve"> NG-RAN node UE XnAP ID shall be unique within the logical NG-RAN node.</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 xml:space="preserve">receives a gNB-CU-CP UE E1AP ID it shall store it for the duration of the UE-associated logical E1-connection for this UE. The gNB-CU-CP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027F8" w:rsidRDefault="00C04795" w:rsidP="009010F4">
      <w:pPr>
        <w:rPr>
          <w:b/>
          <w:bCs/>
          <w:lang w:eastAsia="zh-CN"/>
        </w:rPr>
      </w:pPr>
      <w:r w:rsidRPr="00B027F8">
        <w:rPr>
          <w:b/>
          <w:bCs/>
          <w:lang w:eastAsia="zh-CN"/>
        </w:rPr>
        <w:t>ng-eNB-DU UE W1AP ID:</w:t>
      </w:r>
    </w:p>
    <w:p w14:paraId="4498DCA0" w14:textId="0FDE4495" w:rsidR="00373621" w:rsidRPr="00B8401F" w:rsidRDefault="00006105" w:rsidP="009010F4">
      <w:pPr>
        <w:pStyle w:val="B1"/>
        <w:rPr>
          <w:lang w:eastAsia="en-US"/>
        </w:rPr>
      </w:pPr>
      <w:r w:rsidRPr="00B027F8">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67" w:name="_Toc13919119"/>
      <w:bookmarkStart w:id="368" w:name="_Toc29391481"/>
      <w:bookmarkStart w:id="369" w:name="_Toc36560512"/>
      <w:bookmarkStart w:id="370" w:name="_Toc45104747"/>
      <w:bookmarkStart w:id="371" w:name="_Toc45883230"/>
      <w:bookmarkStart w:id="372" w:name="_Toc51763509"/>
      <w:bookmarkStart w:id="373" w:name="_Toc52266323"/>
      <w:bookmarkStart w:id="374" w:name="_Toc64445101"/>
      <w:bookmarkStart w:id="375" w:name="_Toc73980460"/>
      <w:bookmarkStart w:id="376" w:name="_Toc88651156"/>
      <w:bookmarkStart w:id="377" w:name="_Toc98351688"/>
      <w:bookmarkStart w:id="378" w:name="_Toc98747986"/>
      <w:bookmarkStart w:id="379" w:name="_Toc105704372"/>
      <w:bookmarkStart w:id="380" w:name="_Toc106108490"/>
      <w:bookmarkStart w:id="381"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Default="00006105" w:rsidP="009010F4">
      <w:pPr>
        <w:pStyle w:val="B1"/>
        <w:rPr>
          <w:rFonts w:eastAsiaTheme="minorEastAsia"/>
        </w:rPr>
      </w:pPr>
      <w:r>
        <w:rPr>
          <w:lang w:eastAsia="ja-JP"/>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20730F19" w14:textId="77777777" w:rsidR="004E0024" w:rsidRDefault="004E0024" w:rsidP="004E0024">
      <w:pPr>
        <w:rPr>
          <w:b/>
          <w:bCs/>
          <w:lang w:eastAsia="ja-JP"/>
        </w:rPr>
      </w:pPr>
      <w:r>
        <w:rPr>
          <w:b/>
          <w:bCs/>
          <w:lang w:eastAsia="zh-CN"/>
        </w:rPr>
        <w:t>A-IoT Correlation ID:</w:t>
      </w:r>
    </w:p>
    <w:p w14:paraId="7916F43E" w14:textId="7B53A2CE" w:rsidR="004E0024" w:rsidRDefault="004E0024" w:rsidP="004E0024">
      <w:pPr>
        <w:pStyle w:val="B1"/>
      </w:pPr>
      <w:r>
        <w:rPr>
          <w:lang w:eastAsia="ja-JP"/>
        </w:rPr>
        <w:tab/>
      </w:r>
      <w:r>
        <w:t>An A-IoT Correlation ID shall be allocated so as to uniquely identify an A-IoT session context. When an NG-RAN node receives an A-IoT Correlation ID, it shall store it for the duration of the A-IoT service operation. The A-IoT Correlation ID shall be unique within an AIOTF as specified in TS 23.369 [</w:t>
      </w:r>
      <w:r>
        <w:rPr>
          <w:rFonts w:eastAsiaTheme="minorEastAsia" w:hint="eastAsia"/>
        </w:rPr>
        <w:t>39</w:t>
      </w:r>
      <w:r>
        <w:t>].</w:t>
      </w:r>
    </w:p>
    <w:p w14:paraId="00A4D747" w14:textId="77777777" w:rsidR="004E0024" w:rsidRDefault="004E0024" w:rsidP="004E0024">
      <w:pPr>
        <w:rPr>
          <w:rFonts w:eastAsiaTheme="minorEastAsia"/>
          <w:b/>
          <w:bCs/>
          <w:lang w:eastAsia="zh-CN"/>
        </w:rPr>
      </w:pPr>
      <w:r>
        <w:rPr>
          <w:rFonts w:hint="eastAsia"/>
          <w:b/>
          <w:bCs/>
          <w:lang w:eastAsia="zh-CN"/>
        </w:rPr>
        <w:t>RAN A</w:t>
      </w:r>
      <w:r>
        <w:rPr>
          <w:b/>
          <w:bCs/>
          <w:lang w:eastAsia="zh-CN"/>
        </w:rPr>
        <w:t>-</w:t>
      </w:r>
      <w:r>
        <w:rPr>
          <w:rFonts w:hint="eastAsia"/>
          <w:b/>
          <w:bCs/>
          <w:lang w:eastAsia="zh-CN"/>
        </w:rPr>
        <w:t>I</w:t>
      </w:r>
      <w:r>
        <w:rPr>
          <w:b/>
          <w:bCs/>
          <w:lang w:eastAsia="zh-CN"/>
        </w:rPr>
        <w:t>o</w:t>
      </w:r>
      <w:r>
        <w:rPr>
          <w:rFonts w:hint="eastAsia"/>
          <w:b/>
          <w:bCs/>
          <w:lang w:eastAsia="zh-CN"/>
        </w:rPr>
        <w:t>T Device</w:t>
      </w:r>
      <w:r>
        <w:rPr>
          <w:b/>
          <w:bCs/>
          <w:lang w:eastAsia="zh-CN"/>
        </w:rPr>
        <w:t xml:space="preserve"> </w:t>
      </w:r>
      <w:r>
        <w:rPr>
          <w:rFonts w:hint="eastAsia"/>
          <w:b/>
          <w:bCs/>
          <w:lang w:eastAsia="zh-CN"/>
        </w:rPr>
        <w:t>NG</w:t>
      </w:r>
      <w:r>
        <w:rPr>
          <w:b/>
          <w:bCs/>
          <w:lang w:eastAsia="zh-CN"/>
        </w:rPr>
        <w:t>AP ID:</w:t>
      </w:r>
    </w:p>
    <w:p w14:paraId="4EE36FDF" w14:textId="77777777" w:rsidR="004E0024" w:rsidRDefault="004E0024" w:rsidP="004E0024">
      <w:pPr>
        <w:pStyle w:val="B1"/>
      </w:pPr>
      <w:r>
        <w:tab/>
        <w:t xml:space="preserve">A RAN A-IoT Device NGAP ID shall be allocated so as to uniquely identify an NG-RAN node </w:t>
      </w:r>
      <w:r>
        <w:rPr>
          <w:rFonts w:hint="eastAsia"/>
        </w:rPr>
        <w:t>A</w:t>
      </w:r>
      <w:r>
        <w:rPr>
          <w:rFonts w:eastAsiaTheme="minorEastAsia" w:hint="eastAsia"/>
          <w:lang w:eastAsia="zh-CN"/>
        </w:rPr>
        <w:t>-</w:t>
      </w:r>
      <w:r>
        <w:rPr>
          <w:rFonts w:hint="eastAsia"/>
        </w:rPr>
        <w:t>I</w:t>
      </w:r>
      <w:r>
        <w:t>o</w:t>
      </w:r>
      <w:r>
        <w:rPr>
          <w:rFonts w:hint="eastAsia"/>
        </w:rPr>
        <w:t>T device</w:t>
      </w:r>
      <w:r>
        <w:t xml:space="preserve"> context over the NG interface </w:t>
      </w:r>
      <w:r>
        <w:rPr>
          <w:rFonts w:hint="eastAsia"/>
        </w:rPr>
        <w:t xml:space="preserve">within </w:t>
      </w:r>
      <w:r>
        <w:t xml:space="preserve">a </w:t>
      </w:r>
      <w:r>
        <w:rPr>
          <w:rFonts w:eastAsiaTheme="minorEastAsia" w:hint="eastAsia"/>
          <w:lang w:eastAsia="zh-CN"/>
        </w:rPr>
        <w:t>NG-</w:t>
      </w:r>
      <w:r>
        <w:rPr>
          <w:rFonts w:hint="eastAsia"/>
        </w:rPr>
        <w:t>RAN node</w:t>
      </w:r>
      <w:r>
        <w:rPr>
          <w:rFonts w:eastAsiaTheme="minorEastAsia" w:hint="eastAsia"/>
          <w:lang w:eastAsia="zh-CN"/>
        </w:rPr>
        <w:t xml:space="preserve"> </w:t>
      </w:r>
      <w:r>
        <w:rPr>
          <w:rFonts w:eastAsiaTheme="minorEastAsia"/>
          <w:lang w:eastAsia="zh-CN"/>
        </w:rPr>
        <w:t xml:space="preserve">for a certain </w:t>
      </w:r>
      <w:r>
        <w:rPr>
          <w:rFonts w:eastAsiaTheme="minorEastAsia" w:hint="eastAsia"/>
          <w:lang w:eastAsia="zh-CN"/>
        </w:rPr>
        <w:t>A-I</w:t>
      </w:r>
      <w:r>
        <w:rPr>
          <w:rFonts w:eastAsiaTheme="minorEastAsia"/>
          <w:lang w:eastAsia="zh-CN"/>
        </w:rPr>
        <w:t>o</w:t>
      </w:r>
      <w:r>
        <w:rPr>
          <w:rFonts w:eastAsiaTheme="minorEastAsia" w:hint="eastAsia"/>
          <w:lang w:eastAsia="zh-CN"/>
        </w:rPr>
        <w:t>T session</w:t>
      </w:r>
      <w:r>
        <w:t xml:space="preserve">. When an </w:t>
      </w:r>
      <w:r>
        <w:rPr>
          <w:rFonts w:hint="eastAsia"/>
        </w:rPr>
        <w:t xml:space="preserve">AIOTF </w:t>
      </w:r>
      <w:r>
        <w:t>receives an RAN</w:t>
      </w:r>
      <w:r>
        <w:rPr>
          <w:rFonts w:eastAsiaTheme="minorEastAsia" w:hint="eastAsia"/>
          <w:lang w:eastAsia="zh-CN"/>
        </w:rPr>
        <w:t xml:space="preserve"> </w:t>
      </w:r>
      <w:r>
        <w:t>A-IoT Device NGAP ID, it shall store it for the duration of the A-IoT session.</w:t>
      </w:r>
    </w:p>
    <w:p w14:paraId="2EC43436" w14:textId="064796E2" w:rsidR="004E0024" w:rsidRPr="004E0024" w:rsidRDefault="004E0024" w:rsidP="004E0024">
      <w:pPr>
        <w:pStyle w:val="B1"/>
        <w:rPr>
          <w:rFonts w:eastAsiaTheme="minorEastAsia"/>
        </w:rPr>
      </w:pPr>
      <w:r>
        <w:tab/>
        <w:t>The RAN</w:t>
      </w:r>
      <w:r>
        <w:rPr>
          <w:rFonts w:eastAsiaTheme="minorEastAsia" w:hint="eastAsia"/>
          <w:lang w:eastAsia="zh-CN"/>
        </w:rPr>
        <w:t xml:space="preserve"> </w:t>
      </w:r>
      <w:r>
        <w:t xml:space="preserve">A-IoT Device NGAP ID shall be unique </w:t>
      </w:r>
      <w:r>
        <w:rPr>
          <w:rFonts w:eastAsiaTheme="minorEastAsia" w:hint="eastAsia"/>
          <w:lang w:eastAsia="zh-CN"/>
        </w:rPr>
        <w:t>per A-I</w:t>
      </w:r>
      <w:r>
        <w:rPr>
          <w:rFonts w:eastAsiaTheme="minorEastAsia"/>
          <w:lang w:eastAsia="zh-CN"/>
        </w:rPr>
        <w:t>o</w:t>
      </w:r>
      <w:r>
        <w:rPr>
          <w:rFonts w:eastAsiaTheme="minorEastAsia" w:hint="eastAsia"/>
          <w:lang w:eastAsia="zh-CN"/>
        </w:rPr>
        <w:t xml:space="preserve">T session </w:t>
      </w:r>
      <w:r>
        <w:t>within the logical</w:t>
      </w:r>
      <w:r>
        <w:rPr>
          <w:rFonts w:hint="eastAsia"/>
        </w:rPr>
        <w:t xml:space="preserve"> </w:t>
      </w:r>
      <w:r>
        <w:t>NG-RAN node.</w:t>
      </w:r>
    </w:p>
    <w:p w14:paraId="3754C43C" w14:textId="77777777" w:rsidR="00373621" w:rsidRPr="00B8401F" w:rsidRDefault="00373621" w:rsidP="00371D61">
      <w:pPr>
        <w:pStyle w:val="Heading3"/>
        <w:rPr>
          <w:lang w:eastAsia="ja-JP"/>
        </w:rPr>
      </w:pPr>
      <w:bookmarkStart w:id="382" w:name="_CR6_2_2"/>
      <w:bookmarkStart w:id="383" w:name="_Toc112703221"/>
      <w:bookmarkStart w:id="384" w:name="_Toc209704766"/>
      <w:bookmarkEnd w:id="382"/>
      <w:r w:rsidRPr="00B8401F">
        <w:rPr>
          <w:lang w:eastAsia="ja-JP"/>
        </w:rPr>
        <w:t>6.2.2</w:t>
      </w:r>
      <w:r w:rsidRPr="00B8401F">
        <w:rPr>
          <w:lang w:eastAsia="ja-JP"/>
        </w:rPr>
        <w:tab/>
        <w:t>gNB-DU ID</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3"/>
      <w:bookmarkEnd w:id="384"/>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85" w:name="_CR6_2_3"/>
      <w:bookmarkStart w:id="386" w:name="_Toc29391482"/>
      <w:bookmarkStart w:id="387" w:name="_Toc36560513"/>
      <w:bookmarkStart w:id="388" w:name="_Toc45104748"/>
      <w:bookmarkStart w:id="389" w:name="_Toc45883231"/>
      <w:bookmarkStart w:id="390" w:name="_Toc51763510"/>
      <w:bookmarkStart w:id="391" w:name="_Toc52266324"/>
      <w:bookmarkStart w:id="392" w:name="_Toc64445102"/>
      <w:bookmarkStart w:id="393" w:name="_Toc73980461"/>
      <w:bookmarkStart w:id="394" w:name="_Toc88651157"/>
      <w:bookmarkStart w:id="395" w:name="_Toc98351689"/>
      <w:bookmarkStart w:id="396" w:name="_Toc98747987"/>
      <w:bookmarkStart w:id="397" w:name="_Toc105704373"/>
      <w:bookmarkStart w:id="398" w:name="_Toc106108491"/>
      <w:bookmarkStart w:id="399" w:name="_Toc107829463"/>
      <w:bookmarkStart w:id="400" w:name="_Toc112703222"/>
      <w:bookmarkStart w:id="401" w:name="_Toc209704767"/>
      <w:bookmarkEnd w:id="385"/>
      <w:r w:rsidRPr="00B8401F">
        <w:rPr>
          <w:lang w:eastAsia="ja-JP"/>
        </w:rPr>
        <w:t>6.2.3</w:t>
      </w:r>
      <w:r w:rsidRPr="00B8401F">
        <w:rPr>
          <w:lang w:eastAsia="ja-JP"/>
        </w:rPr>
        <w:tab/>
        <w:t>ng-eNB-DU ID</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02" w:name="_CR6_2_4"/>
      <w:bookmarkStart w:id="403" w:name="_Toc51763511"/>
      <w:bookmarkStart w:id="404" w:name="_Toc52266325"/>
      <w:bookmarkStart w:id="405" w:name="_Toc64445103"/>
      <w:bookmarkStart w:id="406" w:name="_Toc73980462"/>
      <w:bookmarkStart w:id="407" w:name="_Toc88651158"/>
      <w:bookmarkStart w:id="408" w:name="_Toc98351690"/>
      <w:bookmarkStart w:id="409" w:name="_Toc98747988"/>
      <w:bookmarkStart w:id="410" w:name="_Toc105704374"/>
      <w:bookmarkStart w:id="411" w:name="_Toc106108492"/>
      <w:bookmarkStart w:id="412" w:name="_Toc107829464"/>
      <w:bookmarkStart w:id="413" w:name="_Toc112703223"/>
      <w:bookmarkStart w:id="414" w:name="_Toc209704768"/>
      <w:bookmarkEnd w:id="402"/>
      <w:r w:rsidRPr="00F751D8">
        <w:rPr>
          <w:lang w:eastAsia="ja-JP"/>
        </w:rPr>
        <w:t>6.2.</w:t>
      </w:r>
      <w:r>
        <w:rPr>
          <w:lang w:eastAsia="ja-JP"/>
        </w:rPr>
        <w:t>4</w:t>
      </w:r>
      <w:r w:rsidRPr="00F751D8">
        <w:rPr>
          <w:lang w:eastAsia="ja-JP"/>
        </w:rPr>
        <w:tab/>
        <w:t>gNB-CU-UP ID</w:t>
      </w:r>
      <w:bookmarkEnd w:id="403"/>
      <w:bookmarkEnd w:id="404"/>
      <w:bookmarkEnd w:id="405"/>
      <w:bookmarkEnd w:id="406"/>
      <w:bookmarkEnd w:id="407"/>
      <w:bookmarkEnd w:id="408"/>
      <w:bookmarkEnd w:id="409"/>
      <w:bookmarkEnd w:id="410"/>
      <w:bookmarkEnd w:id="411"/>
      <w:bookmarkEnd w:id="412"/>
      <w:bookmarkEnd w:id="413"/>
      <w:bookmarkEnd w:id="414"/>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15" w:name="_Toc13919120"/>
      <w:bookmarkStart w:id="416" w:name="_Toc29391483"/>
      <w:bookmarkStart w:id="417" w:name="_Toc36560514"/>
      <w:bookmarkStart w:id="418" w:name="_Toc45104749"/>
      <w:bookmarkStart w:id="419" w:name="_Toc45883232"/>
      <w:bookmarkStart w:id="420" w:name="_Toc51763512"/>
      <w:bookmarkStart w:id="421" w:name="_Toc52266326"/>
      <w:bookmarkStart w:id="422" w:name="_Toc64445104"/>
      <w:bookmarkStart w:id="423" w:name="_Toc73980463"/>
      <w:bookmarkStart w:id="42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25" w:name="_CR6_2_x5"/>
      <w:bookmarkStart w:id="426" w:name="_CR6_2_5"/>
      <w:bookmarkStart w:id="427" w:name="_Toc120012718"/>
      <w:bookmarkStart w:id="428" w:name="_Toc209704769"/>
      <w:bookmarkEnd w:id="425"/>
      <w:bookmarkEnd w:id="426"/>
      <w:r w:rsidRPr="00B8401F">
        <w:rPr>
          <w:lang w:eastAsia="ja-JP"/>
        </w:rPr>
        <w:t>6.2.</w:t>
      </w:r>
      <w:r>
        <w:rPr>
          <w:lang w:eastAsia="ja-JP"/>
        </w:rPr>
        <w:t>5</w:t>
      </w:r>
      <w:r w:rsidRPr="00B8401F">
        <w:rPr>
          <w:lang w:eastAsia="ja-JP"/>
        </w:rPr>
        <w:tab/>
      </w:r>
      <w:bookmarkEnd w:id="427"/>
      <w:r>
        <w:rPr>
          <w:lang w:eastAsia="ja-JP"/>
        </w:rPr>
        <w:t>RAN UE ID</w:t>
      </w:r>
      <w:bookmarkEnd w:id="428"/>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29" w:name="_CR6_3"/>
      <w:bookmarkStart w:id="430" w:name="_Toc98351691"/>
      <w:bookmarkStart w:id="431" w:name="_Toc98747989"/>
      <w:bookmarkStart w:id="432" w:name="_Toc105704375"/>
      <w:bookmarkStart w:id="433" w:name="_Toc106108493"/>
      <w:bookmarkStart w:id="434" w:name="_Toc107829465"/>
      <w:bookmarkStart w:id="435" w:name="_Toc112703224"/>
      <w:bookmarkStart w:id="436" w:name="_Toc209704770"/>
      <w:bookmarkEnd w:id="429"/>
      <w:r w:rsidRPr="00B8401F">
        <w:t>6.3</w:t>
      </w:r>
      <w:r w:rsidRPr="00B8401F">
        <w:tab/>
        <w:t>Transport addresses</w:t>
      </w:r>
      <w:bookmarkEnd w:id="415"/>
      <w:bookmarkEnd w:id="416"/>
      <w:bookmarkEnd w:id="417"/>
      <w:bookmarkEnd w:id="418"/>
      <w:bookmarkEnd w:id="419"/>
      <w:bookmarkEnd w:id="420"/>
      <w:bookmarkEnd w:id="421"/>
      <w:bookmarkEnd w:id="422"/>
      <w:bookmarkEnd w:id="423"/>
      <w:bookmarkEnd w:id="424"/>
      <w:bookmarkEnd w:id="430"/>
      <w:bookmarkEnd w:id="431"/>
      <w:bookmarkEnd w:id="432"/>
      <w:bookmarkEnd w:id="433"/>
      <w:bookmarkEnd w:id="434"/>
      <w:bookmarkEnd w:id="435"/>
      <w:bookmarkEnd w:id="436"/>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37" w:name="_CR6_4"/>
      <w:bookmarkStart w:id="438" w:name="_Toc13919121"/>
      <w:bookmarkStart w:id="439" w:name="_Toc29391484"/>
      <w:bookmarkStart w:id="440" w:name="_Toc36560515"/>
      <w:bookmarkStart w:id="441" w:name="_Toc45104750"/>
      <w:bookmarkStart w:id="442" w:name="_Toc45883233"/>
      <w:bookmarkStart w:id="443" w:name="_Toc51763513"/>
      <w:bookmarkStart w:id="444" w:name="_Toc52266327"/>
      <w:bookmarkStart w:id="445" w:name="_Toc64445105"/>
      <w:bookmarkStart w:id="446" w:name="_Toc73980464"/>
      <w:bookmarkStart w:id="447" w:name="_Toc88651160"/>
      <w:bookmarkStart w:id="448" w:name="_Toc98351692"/>
      <w:bookmarkStart w:id="449" w:name="_Toc98747990"/>
      <w:bookmarkStart w:id="450" w:name="_Toc105704376"/>
      <w:bookmarkStart w:id="451" w:name="_Toc106108494"/>
      <w:bookmarkStart w:id="452" w:name="_Toc107829466"/>
      <w:bookmarkStart w:id="453" w:name="_Toc112703225"/>
      <w:bookmarkStart w:id="454" w:name="_Toc209704771"/>
      <w:bookmarkEnd w:id="437"/>
      <w:r w:rsidRPr="00B8401F">
        <w:t>6.4</w:t>
      </w:r>
      <w:r w:rsidRPr="00B8401F">
        <w:tab/>
        <w:t>UE associations in NG-RAN Node</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41AFF8C9" w:rsidR="00FF5EBC"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w:t>
      </w:r>
      <w:r w:rsidR="00C9047B">
        <w:rPr>
          <w:rFonts w:eastAsiaTheme="minorEastAsia" w:hint="eastAsia"/>
          <w:lang w:eastAsia="zh-CN"/>
        </w:rPr>
        <w:t>or Source</w:t>
      </w:r>
      <w:r w:rsidR="00C9047B" w:rsidRPr="00386ABD">
        <w:t xml:space="preserve"> NG-RAN node UE XnAP ID and </w:t>
      </w:r>
      <w:r w:rsidR="00C9047B">
        <w:rPr>
          <w:rFonts w:eastAsiaTheme="minorEastAsia" w:hint="eastAsia"/>
          <w:lang w:eastAsia="zh-CN"/>
        </w:rPr>
        <w:t>Target</w:t>
      </w:r>
      <w:r w:rsidR="00C9047B" w:rsidRPr="00386ABD">
        <w:t xml:space="preserve"> NG-RAN node UE XnAP ID</w:t>
      </w:r>
      <w:r w:rsidR="00C9047B">
        <w:rPr>
          <w:rFonts w:eastAsiaTheme="minorEastAsia" w:hint="eastAsia"/>
          <w:lang w:eastAsia="zh-CN"/>
        </w:rPr>
        <w:t>,</w:t>
      </w:r>
      <w:r w:rsidR="00C9047B" w:rsidRPr="00386ABD">
        <w:t xml:space="preserve"> </w:t>
      </w:r>
      <w:r w:rsidRPr="00B8401F">
        <w:t>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55" w:name="_CR6_5"/>
      <w:bookmarkStart w:id="456" w:name="_Toc98351693"/>
      <w:bookmarkStart w:id="457" w:name="_Toc98747991"/>
      <w:bookmarkStart w:id="458" w:name="_Toc105704377"/>
      <w:bookmarkStart w:id="459" w:name="_Toc106108495"/>
      <w:bookmarkStart w:id="460" w:name="_Toc107829467"/>
      <w:bookmarkStart w:id="461" w:name="_Toc112703226"/>
      <w:bookmarkStart w:id="462" w:name="_Toc209704772"/>
      <w:bookmarkStart w:id="463" w:name="_Toc13919122"/>
      <w:bookmarkStart w:id="464" w:name="_Toc29391485"/>
      <w:bookmarkStart w:id="465" w:name="_Toc36560516"/>
      <w:bookmarkStart w:id="466" w:name="_Toc45104751"/>
      <w:bookmarkStart w:id="467" w:name="_Toc45883234"/>
      <w:bookmarkStart w:id="468" w:name="_Toc51763514"/>
      <w:bookmarkStart w:id="469" w:name="_Toc52266328"/>
      <w:bookmarkStart w:id="470" w:name="_Toc64445106"/>
      <w:bookmarkStart w:id="471" w:name="_Toc73980465"/>
      <w:bookmarkStart w:id="472" w:name="_Toc88651161"/>
      <w:bookmarkEnd w:id="455"/>
      <w:r w:rsidRPr="00816EB9">
        <w:t>6.</w:t>
      </w:r>
      <w:r>
        <w:t>5</w:t>
      </w:r>
      <w:r w:rsidRPr="00816EB9">
        <w:tab/>
        <w:t>MBS Session associations in NG-RAN Node</w:t>
      </w:r>
      <w:bookmarkEnd w:id="456"/>
      <w:bookmarkEnd w:id="457"/>
      <w:bookmarkEnd w:id="458"/>
      <w:bookmarkEnd w:id="459"/>
      <w:bookmarkEnd w:id="460"/>
      <w:bookmarkEnd w:id="461"/>
      <w:bookmarkEnd w:id="462"/>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3" w:name="_Toc98351694"/>
      <w:bookmarkStart w:id="474" w:name="_Toc98747992"/>
      <w:bookmarkStart w:id="475" w:name="_Toc105704378"/>
      <w:bookmarkStart w:id="476" w:name="_Toc106108496"/>
      <w:bookmarkStart w:id="477"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pPr>
        <w:rPr>
          <w:rFonts w:eastAsiaTheme="minorEastAsia"/>
        </w:rPr>
      </w:pPr>
      <w:r w:rsidRPr="00455BC9">
        <w:rPr>
          <w:lang w:eastAsia="ja-JP"/>
        </w:rPr>
        <w:t>MBS-associated signalling is an e</w:t>
      </w:r>
      <w:r w:rsidRPr="00455BC9">
        <w:t>xchange of F1AP/E1AP messages associated with one MBS session over the MBS-associated logical F1/E1-connection.</w:t>
      </w:r>
    </w:p>
    <w:p w14:paraId="1C110058" w14:textId="6D193EEB" w:rsidR="004E0024" w:rsidRDefault="004E0024" w:rsidP="004E0024">
      <w:pPr>
        <w:pStyle w:val="Heading2"/>
      </w:pPr>
      <w:bookmarkStart w:id="478" w:name="_Toc209704773"/>
      <w:r>
        <w:t>6.</w:t>
      </w:r>
      <w:r>
        <w:rPr>
          <w:rFonts w:eastAsiaTheme="minorEastAsia" w:hint="eastAsia"/>
        </w:rPr>
        <w:t>6</w:t>
      </w:r>
      <w:r>
        <w:tab/>
      </w:r>
      <w:r>
        <w:rPr>
          <w:rFonts w:eastAsiaTheme="minorEastAsia" w:hint="eastAsia"/>
          <w:lang w:eastAsia="zh-CN"/>
        </w:rPr>
        <w:t>A-I</w:t>
      </w:r>
      <w:r>
        <w:rPr>
          <w:rFonts w:eastAsiaTheme="minorEastAsia"/>
          <w:lang w:eastAsia="zh-CN"/>
        </w:rPr>
        <w:t>o</w:t>
      </w:r>
      <w:r>
        <w:rPr>
          <w:rFonts w:eastAsiaTheme="minorEastAsia" w:hint="eastAsia"/>
          <w:lang w:eastAsia="zh-CN"/>
        </w:rPr>
        <w:t xml:space="preserve">T </w:t>
      </w:r>
      <w:r>
        <w:rPr>
          <w:rFonts w:eastAsiaTheme="minorEastAsia"/>
          <w:lang w:eastAsia="zh-CN"/>
        </w:rPr>
        <w:t>related contexts</w:t>
      </w:r>
      <w:r>
        <w:t xml:space="preserve"> in an NG-RAN Node</w:t>
      </w:r>
      <w:bookmarkEnd w:id="478"/>
    </w:p>
    <w:p w14:paraId="5346FB0C" w14:textId="77777777" w:rsidR="004E0024" w:rsidRDefault="004E0024" w:rsidP="004E0024">
      <w:pPr>
        <w:rPr>
          <w:b/>
        </w:rPr>
      </w:pPr>
      <w:r>
        <w:rPr>
          <w:b/>
        </w:rPr>
        <w:t>NG-RAN node A-IoT session context:</w:t>
      </w:r>
    </w:p>
    <w:p w14:paraId="6519D559" w14:textId="77777777" w:rsidR="004E0024" w:rsidRDefault="004E0024" w:rsidP="004E0024">
      <w:r>
        <w:t>An NG-RAN node A-IoT session context is a block of information in an NG-RAN node and encompasses control plane and user plane, transport and radio resources to support an A-IoT Session. An NG-RAN node A-IoT session context may be associated with one or multiple NG-RAN node A-IoT device contexts.</w:t>
      </w:r>
    </w:p>
    <w:p w14:paraId="2B1A96F1" w14:textId="77777777" w:rsidR="004E0024" w:rsidRDefault="004E0024" w:rsidP="004E0024">
      <w:pPr>
        <w:rPr>
          <w:b/>
        </w:rPr>
      </w:pPr>
      <w:r>
        <w:rPr>
          <w:rFonts w:eastAsiaTheme="minorEastAsia"/>
          <w:b/>
          <w:lang w:eastAsia="zh-CN"/>
        </w:rPr>
        <w:t xml:space="preserve">NG-RAN node </w:t>
      </w:r>
      <w:r>
        <w:rPr>
          <w:rFonts w:eastAsiaTheme="minorEastAsia" w:hint="eastAsia"/>
          <w:b/>
          <w:lang w:eastAsia="zh-CN"/>
        </w:rPr>
        <w:t>A-I</w:t>
      </w:r>
      <w:r>
        <w:rPr>
          <w:rFonts w:eastAsiaTheme="minorEastAsia"/>
          <w:b/>
          <w:lang w:eastAsia="zh-CN"/>
        </w:rPr>
        <w:t>o</w:t>
      </w:r>
      <w:r>
        <w:rPr>
          <w:rFonts w:eastAsiaTheme="minorEastAsia" w:hint="eastAsia"/>
          <w:b/>
          <w:lang w:eastAsia="zh-CN"/>
        </w:rPr>
        <w:t xml:space="preserve">T device </w:t>
      </w:r>
      <w:r>
        <w:rPr>
          <w:rFonts w:eastAsiaTheme="minorEastAsia"/>
          <w:b/>
          <w:lang w:eastAsia="zh-CN"/>
        </w:rPr>
        <w:t>context</w:t>
      </w:r>
      <w:r>
        <w:rPr>
          <w:b/>
        </w:rPr>
        <w:t>:</w:t>
      </w:r>
    </w:p>
    <w:p w14:paraId="3763A173" w14:textId="361D6CB3" w:rsidR="004E0024" w:rsidRPr="004E0024" w:rsidRDefault="004E0024" w:rsidP="004E0024">
      <w:pPr>
        <w:rPr>
          <w:rFonts w:eastAsiaTheme="minorEastAsia"/>
        </w:rPr>
      </w:pPr>
      <w:r>
        <w:t>An NG-RAN node A-IoT device context is a block of information in an NG-RAN node and encompasses control plane and user plane, transport and radio resources to support an A-IoT service to one A-IoT device within an NG-RAN node A-IoT session context.</w:t>
      </w:r>
    </w:p>
    <w:p w14:paraId="68EE0336" w14:textId="77777777" w:rsidR="00373621" w:rsidRPr="00B8401F" w:rsidRDefault="00373621" w:rsidP="00371D61">
      <w:pPr>
        <w:pStyle w:val="Heading1"/>
      </w:pPr>
      <w:bookmarkStart w:id="479" w:name="_CR7"/>
      <w:bookmarkStart w:id="480" w:name="_Toc112703227"/>
      <w:bookmarkStart w:id="481" w:name="_Toc209704774"/>
      <w:bookmarkEnd w:id="479"/>
      <w:r w:rsidRPr="00B8401F">
        <w:t>7</w:t>
      </w:r>
      <w:r w:rsidRPr="00B8401F">
        <w:tab/>
      </w:r>
      <w:r w:rsidRPr="00B8401F">
        <w:rPr>
          <w:lang w:eastAsia="ja-JP"/>
        </w:rPr>
        <w:t>NG-RAN</w:t>
      </w:r>
      <w:r w:rsidRPr="00B8401F">
        <w:t xml:space="preserve"> functions description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80"/>
      <w:bookmarkEnd w:id="481"/>
    </w:p>
    <w:p w14:paraId="0DFE1233" w14:textId="77777777" w:rsidR="00373621" w:rsidRPr="00B8401F" w:rsidRDefault="00373621" w:rsidP="00371D61">
      <w:pPr>
        <w:pStyle w:val="Heading2"/>
        <w:rPr>
          <w:rFonts w:eastAsia="MS Mincho"/>
          <w:lang w:eastAsia="ja-JP"/>
        </w:rPr>
      </w:pPr>
      <w:bookmarkStart w:id="482" w:name="_CR7_0"/>
      <w:bookmarkStart w:id="483" w:name="_Toc13919123"/>
      <w:bookmarkStart w:id="484" w:name="_Toc29391486"/>
      <w:bookmarkStart w:id="485" w:name="_Toc36560517"/>
      <w:bookmarkStart w:id="486" w:name="_Toc45104752"/>
      <w:bookmarkStart w:id="487" w:name="_Toc45883235"/>
      <w:bookmarkStart w:id="488" w:name="_Toc51763515"/>
      <w:bookmarkStart w:id="489" w:name="_Toc52266329"/>
      <w:bookmarkStart w:id="490" w:name="_Toc64445107"/>
      <w:bookmarkStart w:id="491" w:name="_Toc73980466"/>
      <w:bookmarkStart w:id="492" w:name="_Toc88651162"/>
      <w:bookmarkStart w:id="493" w:name="_Toc98351695"/>
      <w:bookmarkStart w:id="494" w:name="_Toc98747993"/>
      <w:bookmarkStart w:id="495" w:name="_Toc105704379"/>
      <w:bookmarkStart w:id="496" w:name="_Toc106108497"/>
      <w:bookmarkStart w:id="497" w:name="_Toc107829469"/>
      <w:bookmarkStart w:id="498" w:name="_Toc112703228"/>
      <w:bookmarkStart w:id="499" w:name="_Toc209704775"/>
      <w:bookmarkEnd w:id="482"/>
      <w:r w:rsidRPr="00B8401F">
        <w:t>7.0</w:t>
      </w:r>
      <w:r w:rsidRPr="00B8401F">
        <w:tab/>
      </w:r>
      <w:r w:rsidRPr="00B8401F">
        <w:rPr>
          <w:lang w:eastAsia="ja-JP"/>
        </w:rPr>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0" w:name="_CR7_1"/>
      <w:bookmarkStart w:id="501" w:name="_Toc13919124"/>
      <w:bookmarkStart w:id="502" w:name="_Toc29391487"/>
      <w:bookmarkStart w:id="503" w:name="_Toc36560518"/>
      <w:bookmarkStart w:id="504" w:name="_Toc45104753"/>
      <w:bookmarkStart w:id="505" w:name="_Toc45883236"/>
      <w:bookmarkStart w:id="506" w:name="_Toc51763516"/>
      <w:bookmarkStart w:id="507" w:name="_Toc52266330"/>
      <w:bookmarkStart w:id="508" w:name="_Toc64445108"/>
      <w:bookmarkStart w:id="509" w:name="_Toc73980467"/>
      <w:bookmarkStart w:id="510" w:name="_Toc88651163"/>
      <w:bookmarkStart w:id="511" w:name="_Toc98351696"/>
      <w:bookmarkStart w:id="512" w:name="_Toc98747994"/>
      <w:bookmarkStart w:id="513" w:name="_Toc105704380"/>
      <w:bookmarkStart w:id="514" w:name="_Toc106108498"/>
      <w:bookmarkStart w:id="515" w:name="_Toc107829470"/>
      <w:bookmarkStart w:id="516" w:name="_Toc112703229"/>
      <w:bookmarkStart w:id="517" w:name="_Toc209704776"/>
      <w:bookmarkEnd w:id="500"/>
      <w:r w:rsidRPr="00B8401F">
        <w:t>7.1</w:t>
      </w:r>
      <w:r w:rsidRPr="00B8401F">
        <w:tab/>
      </w:r>
      <w:r w:rsidR="00B471AC" w:rsidRPr="00B8401F">
        <w:t>NG-RAN sharing</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18" w:name="_CR7_2"/>
      <w:bookmarkStart w:id="519" w:name="_Toc29391488"/>
      <w:bookmarkStart w:id="520" w:name="_Toc36560519"/>
      <w:bookmarkStart w:id="521" w:name="_Toc45104754"/>
      <w:bookmarkStart w:id="522" w:name="_Toc45883237"/>
      <w:bookmarkStart w:id="523" w:name="_Toc51763517"/>
      <w:bookmarkStart w:id="524" w:name="_Toc52266331"/>
      <w:bookmarkStart w:id="525" w:name="_Toc64445109"/>
      <w:bookmarkStart w:id="526" w:name="_Toc73980468"/>
      <w:bookmarkStart w:id="527" w:name="_Toc88651164"/>
      <w:bookmarkStart w:id="528" w:name="_Toc98351697"/>
      <w:bookmarkStart w:id="529" w:name="_Toc98747995"/>
      <w:bookmarkStart w:id="530" w:name="_Toc105704381"/>
      <w:bookmarkStart w:id="531" w:name="_Toc106108499"/>
      <w:bookmarkStart w:id="532" w:name="_Toc107829471"/>
      <w:bookmarkStart w:id="533" w:name="_Toc112703230"/>
      <w:bookmarkStart w:id="534" w:name="_Toc209704777"/>
      <w:bookmarkEnd w:id="518"/>
      <w:r w:rsidRPr="00B8401F">
        <w:t>7.2</w:t>
      </w:r>
      <w:r w:rsidRPr="00B8401F">
        <w:tab/>
        <w:t>Remote Interference Management</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35" w:name="_CR7_3"/>
      <w:bookmarkStart w:id="536" w:name="_Toc29391489"/>
      <w:bookmarkStart w:id="537" w:name="_Toc36560520"/>
      <w:bookmarkStart w:id="538" w:name="_Toc45104755"/>
      <w:bookmarkStart w:id="539" w:name="_Toc45883238"/>
      <w:bookmarkStart w:id="540" w:name="_Toc51763518"/>
      <w:bookmarkStart w:id="541" w:name="_Toc52266332"/>
      <w:bookmarkStart w:id="542" w:name="_Toc64445110"/>
      <w:bookmarkStart w:id="543" w:name="_Toc73980469"/>
      <w:bookmarkStart w:id="544" w:name="_Toc88651165"/>
      <w:bookmarkStart w:id="545" w:name="_Toc98351698"/>
      <w:bookmarkStart w:id="546" w:name="_Toc98747996"/>
      <w:bookmarkStart w:id="547" w:name="_Toc105704382"/>
      <w:bookmarkStart w:id="548" w:name="_Toc106108500"/>
      <w:bookmarkStart w:id="549" w:name="_Toc107829472"/>
      <w:bookmarkStart w:id="550" w:name="_Toc112703231"/>
      <w:bookmarkStart w:id="551" w:name="_Toc209704778"/>
      <w:bookmarkEnd w:id="535"/>
      <w:r w:rsidRPr="00B8401F">
        <w:t>7.3</w:t>
      </w:r>
      <w:r w:rsidRPr="00B8401F">
        <w:tab/>
      </w:r>
      <w:r w:rsidRPr="00B8401F">
        <w:rPr>
          <w:lang w:val="en-US" w:eastAsia="zh-CN"/>
        </w:rPr>
        <w:t>Cross-Link Interference Management</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Default="00C04795" w:rsidP="00C04795">
      <w:pPr>
        <w:rPr>
          <w:rFonts w:eastAsiaTheme="minorEastAsia"/>
          <w:lang w:val="en-US"/>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02E165D5" w14:textId="77777777" w:rsidR="004E0024" w:rsidRDefault="004E0024" w:rsidP="004E0024">
      <w:r>
        <w:rPr>
          <w:lang w:val="en-US" w:eastAsia="zh-CN" w:bidi="ar"/>
        </w:rPr>
        <w:t>In Sub-band full duplex (SBFD) operation</w:t>
      </w:r>
      <w:r>
        <w:rPr>
          <w:rFonts w:hint="eastAsia"/>
          <w:lang w:val="en-US" w:eastAsia="zh-CN" w:bidi="ar"/>
        </w:rPr>
        <w:t>,</w:t>
      </w:r>
      <w:r>
        <w:rPr>
          <w:lang w:val="en-US" w:eastAsia="zh-CN" w:bidi="ar"/>
        </w:rPr>
        <w:t xml:space="preserve"> gNB-to-gNB</w:t>
      </w:r>
      <w:r>
        <w:rPr>
          <w:rFonts w:hint="eastAsia"/>
          <w:lang w:val="en-US" w:eastAsia="zh-CN" w:bidi="ar"/>
        </w:rPr>
        <w:t xml:space="preserve"> </w:t>
      </w:r>
      <w:r>
        <w:rPr>
          <w:lang w:val="en-US" w:eastAsia="zh-CN" w:bidi="ar"/>
        </w:rPr>
        <w:t xml:space="preserve">CLI </w:t>
      </w:r>
      <w:r>
        <w:t xml:space="preserve">and/or UE-to-UE CLI </w:t>
      </w:r>
      <w:r>
        <w:rPr>
          <w:lang w:val="en-US" w:eastAsia="zh-CN" w:bidi="ar"/>
        </w:rPr>
        <w:t>may also be present. In case of split gNB architecture, the gNB-DU reports gNB-to-gNB</w:t>
      </w:r>
      <w:r>
        <w:rPr>
          <w:rFonts w:hint="eastAsia"/>
          <w:lang w:val="en-US" w:eastAsia="zh-CN" w:bidi="ar"/>
        </w:rPr>
        <w:t xml:space="preserve"> </w:t>
      </w:r>
      <w:r w:rsidRPr="00C60918">
        <w:t>CLI related information</w:t>
      </w:r>
      <w:r>
        <w:rPr>
          <w:lang w:val="en-US" w:eastAsia="zh-CN" w:bidi="ar"/>
        </w:rPr>
        <w:t xml:space="preserve"> of its serving cells to the gNB-CU if CLI is detected. The gNB-CU forwards gNB-to-gNB</w:t>
      </w:r>
      <w:r>
        <w:rPr>
          <w:rFonts w:hint="eastAsia"/>
          <w:lang w:val="en-US" w:eastAsia="zh-CN" w:bidi="ar"/>
        </w:rPr>
        <w:t xml:space="preserve"> </w:t>
      </w:r>
      <w:r w:rsidRPr="00C60918">
        <w:t>CLI related information</w:t>
      </w:r>
      <w:r>
        <w:rPr>
          <w:lang w:val="en-US" w:eastAsia="zh-CN" w:bidi="ar"/>
        </w:rPr>
        <w:t xml:space="preserve"> received from served gNB-DUs and from neighboring gNBs to each concerned gNB-DU</w:t>
      </w:r>
      <w:r>
        <w:rPr>
          <w:rFonts w:hint="eastAsia"/>
          <w:lang w:val="en-US" w:eastAsia="zh-CN" w:bidi="ar"/>
        </w:rPr>
        <w:t>.</w:t>
      </w:r>
      <w:r>
        <w:rPr>
          <w:lang w:val="en-US" w:eastAsia="zh-CN" w:bidi="ar"/>
        </w:rPr>
        <w:t xml:space="preserve"> </w:t>
      </w:r>
      <w:r>
        <w:rPr>
          <w:rFonts w:hint="eastAsia"/>
          <w:lang w:val="en-US" w:eastAsia="zh-CN" w:bidi="ar"/>
        </w:rPr>
        <w:t>The gNB-DU should evaluate the received information and may mitigate interference if necessary.</w:t>
      </w:r>
    </w:p>
    <w:p w14:paraId="1C0C5567" w14:textId="77777777" w:rsidR="004E0024" w:rsidRPr="00C60918" w:rsidRDefault="004E0024" w:rsidP="004E0024">
      <w:r>
        <w:t xml:space="preserve">For the case of </w:t>
      </w:r>
      <w:r>
        <w:rPr>
          <w:lang w:val="en-US"/>
        </w:rPr>
        <w:t xml:space="preserve">detection of </w:t>
      </w:r>
      <w:r>
        <w:t xml:space="preserve">UE-to-UE CLI, a gNB-DU </w:t>
      </w:r>
      <w:r>
        <w:rPr>
          <w:lang w:val="en-US"/>
        </w:rPr>
        <w:t xml:space="preserve">that has activated SBFD operation may provide SRS resource configuration to the gNB-CU. A gNB-DU </w:t>
      </w:r>
      <w:r>
        <w:t xml:space="preserve">serving </w:t>
      </w:r>
      <w:r>
        <w:rPr>
          <w:lang w:val="en-US"/>
        </w:rPr>
        <w:t xml:space="preserve">potential </w:t>
      </w:r>
      <w:r>
        <w:t xml:space="preserve">victim UEs may indicate to a gNB-CU that SRS resource ocnfigurations of neighbour </w:t>
      </w:r>
      <w:r>
        <w:rPr>
          <w:lang w:val="en-US"/>
        </w:rPr>
        <w:t xml:space="preserve">cells </w:t>
      </w:r>
      <w:r>
        <w:t xml:space="preserve">are needed. The gNB-CU may signal to the gNB-DU information concerning SRS resources potentially causing UE-to-UE CLI. </w:t>
      </w:r>
      <w:r>
        <w:rPr>
          <w:lang w:val="en-US" w:eastAsia="zh-CN" w:bidi="ar"/>
        </w:rPr>
        <w:t>For inter-UE CLI for SBFD operation in split architecture, simultaneous configuration of L1 and L3 measurements shall be avoided.</w:t>
      </w:r>
    </w:p>
    <w:p w14:paraId="43109848" w14:textId="77777777" w:rsidR="009A3FD5" w:rsidRDefault="009A3FD5" w:rsidP="009A3FD5">
      <w:pPr>
        <w:pStyle w:val="Heading2"/>
      </w:pPr>
      <w:bookmarkStart w:id="552" w:name="_CR7_4"/>
      <w:bookmarkStart w:id="553" w:name="_Toc45104756"/>
      <w:bookmarkStart w:id="554" w:name="_Toc45883239"/>
      <w:bookmarkStart w:id="555" w:name="_Toc51763519"/>
      <w:bookmarkStart w:id="556" w:name="_Toc52266333"/>
      <w:bookmarkStart w:id="557" w:name="_Toc64445111"/>
      <w:bookmarkStart w:id="558" w:name="_Toc73980470"/>
      <w:bookmarkStart w:id="559" w:name="_Toc88651166"/>
      <w:bookmarkStart w:id="560" w:name="_Toc98351699"/>
      <w:bookmarkStart w:id="561" w:name="_Toc98747997"/>
      <w:bookmarkStart w:id="562" w:name="_Toc105704383"/>
      <w:bookmarkStart w:id="563" w:name="_Toc106108501"/>
      <w:bookmarkStart w:id="564" w:name="_Toc107829473"/>
      <w:bookmarkStart w:id="565" w:name="_Toc112703232"/>
      <w:bookmarkStart w:id="566" w:name="_Toc209704779"/>
      <w:bookmarkStart w:id="567" w:name="_Toc13919125"/>
      <w:bookmarkStart w:id="568" w:name="_Toc29391490"/>
      <w:bookmarkStart w:id="569" w:name="_Toc36560521"/>
      <w:bookmarkEnd w:id="552"/>
      <w:r>
        <w:t>7.4</w:t>
      </w:r>
      <w:r>
        <w:tab/>
        <w:t>Support for Non-Public Networks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70" w:name="_CR7_5"/>
      <w:bookmarkStart w:id="571" w:name="_Toc45104757"/>
      <w:bookmarkStart w:id="572" w:name="_Toc45883240"/>
      <w:bookmarkStart w:id="573" w:name="_Toc51763520"/>
      <w:bookmarkStart w:id="574" w:name="_Toc52266334"/>
      <w:bookmarkStart w:id="575" w:name="_Toc64445112"/>
      <w:bookmarkStart w:id="576" w:name="_Toc73980471"/>
      <w:bookmarkStart w:id="577" w:name="_Toc88651167"/>
      <w:bookmarkStart w:id="578" w:name="_Toc98351700"/>
      <w:bookmarkStart w:id="579" w:name="_Toc98747998"/>
      <w:bookmarkStart w:id="580" w:name="_Toc105704384"/>
      <w:bookmarkStart w:id="581" w:name="_Toc106108502"/>
      <w:bookmarkStart w:id="582" w:name="_Toc107829474"/>
      <w:bookmarkStart w:id="583" w:name="_Toc112703233"/>
      <w:bookmarkStart w:id="584" w:name="_Toc209704780"/>
      <w:bookmarkEnd w:id="570"/>
      <w:r w:rsidRPr="00325D12">
        <w:t>7.5</w:t>
      </w:r>
      <w:r w:rsidRPr="00325D12">
        <w:tab/>
        <w:t>RACH Optimisation Function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85" w:name="_CR7_6"/>
      <w:bookmarkStart w:id="586" w:name="_Toc51763521"/>
      <w:bookmarkStart w:id="587" w:name="_Toc52266335"/>
      <w:bookmarkStart w:id="588" w:name="_Toc64445113"/>
      <w:bookmarkStart w:id="589" w:name="_Toc73980472"/>
      <w:bookmarkStart w:id="590" w:name="_Toc88651168"/>
      <w:bookmarkStart w:id="591" w:name="_Toc98351701"/>
      <w:bookmarkStart w:id="592" w:name="_Toc98747999"/>
      <w:bookmarkStart w:id="593" w:name="_Toc105704385"/>
      <w:bookmarkStart w:id="594" w:name="_Toc106108503"/>
      <w:bookmarkStart w:id="595" w:name="_Toc107829475"/>
      <w:bookmarkStart w:id="596" w:name="_Toc112703234"/>
      <w:bookmarkStart w:id="597" w:name="_Toc209704781"/>
      <w:bookmarkStart w:id="598" w:name="_Toc45104758"/>
      <w:bookmarkStart w:id="599" w:name="_Toc45883241"/>
      <w:bookmarkEnd w:id="585"/>
      <w:r w:rsidRPr="00B8401F">
        <w:t>7.</w:t>
      </w:r>
      <w:r>
        <w:t>6</w:t>
      </w:r>
      <w:r w:rsidRPr="00B8401F">
        <w:tab/>
      </w:r>
      <w:r>
        <w:rPr>
          <w:lang w:val="en-US" w:eastAsia="zh-CN"/>
        </w:rPr>
        <w:t>Positioning</w:t>
      </w:r>
      <w:bookmarkEnd w:id="586"/>
      <w:bookmarkEnd w:id="587"/>
      <w:bookmarkEnd w:id="588"/>
      <w:bookmarkEnd w:id="589"/>
      <w:bookmarkEnd w:id="590"/>
      <w:bookmarkEnd w:id="591"/>
      <w:bookmarkEnd w:id="592"/>
      <w:bookmarkEnd w:id="593"/>
      <w:bookmarkEnd w:id="594"/>
      <w:bookmarkEnd w:id="595"/>
      <w:bookmarkEnd w:id="596"/>
      <w:bookmarkEnd w:id="59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00" w:name="_CR7_7"/>
      <w:bookmarkStart w:id="601" w:name="_Toc98351702"/>
      <w:bookmarkStart w:id="602" w:name="_Toc98748000"/>
      <w:bookmarkStart w:id="603" w:name="_Toc105704386"/>
      <w:bookmarkStart w:id="604" w:name="_Toc106108504"/>
      <w:bookmarkStart w:id="605" w:name="_Toc107829476"/>
      <w:bookmarkStart w:id="606" w:name="_Toc112703235"/>
      <w:bookmarkStart w:id="607" w:name="_Toc209704782"/>
      <w:bookmarkStart w:id="608" w:name="_Toc51763522"/>
      <w:bookmarkStart w:id="609" w:name="_Toc52266336"/>
      <w:bookmarkStart w:id="610" w:name="_Toc64445114"/>
      <w:bookmarkStart w:id="611" w:name="_Toc73980473"/>
      <w:bookmarkStart w:id="612" w:name="_Toc88651169"/>
      <w:bookmarkEnd w:id="600"/>
      <w:r w:rsidRPr="00325D12">
        <w:t>7.</w:t>
      </w:r>
      <w:r>
        <w:t>7</w:t>
      </w:r>
      <w:r w:rsidRPr="00325D12">
        <w:tab/>
      </w:r>
      <w:r>
        <w:t>Support for NR MBS</w:t>
      </w:r>
      <w:bookmarkEnd w:id="601"/>
      <w:bookmarkEnd w:id="602"/>
      <w:bookmarkEnd w:id="603"/>
      <w:bookmarkEnd w:id="604"/>
      <w:bookmarkEnd w:id="605"/>
      <w:bookmarkEnd w:id="606"/>
      <w:bookmarkEnd w:id="60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13" w:name="_CR7_7_1"/>
      <w:bookmarkStart w:id="614" w:name="_Toc98351703"/>
      <w:bookmarkStart w:id="615" w:name="_Toc98748001"/>
      <w:bookmarkStart w:id="616" w:name="_Toc105704387"/>
      <w:bookmarkStart w:id="617" w:name="_Toc106108505"/>
      <w:bookmarkStart w:id="618" w:name="_Toc107829477"/>
      <w:bookmarkStart w:id="619" w:name="_Toc112703236"/>
      <w:bookmarkStart w:id="620" w:name="_Toc209704783"/>
      <w:bookmarkEnd w:id="613"/>
      <w:r>
        <w:t>7</w:t>
      </w:r>
      <w:r w:rsidRPr="00B8401F">
        <w:t>.</w:t>
      </w:r>
      <w:r>
        <w:t>7</w:t>
      </w:r>
      <w:r w:rsidRPr="00B8401F">
        <w:t>.1</w:t>
      </w:r>
      <w:r w:rsidRPr="00B8401F">
        <w:tab/>
      </w:r>
      <w:r>
        <w:t>Support of dynamic PTP and PTM switching</w:t>
      </w:r>
      <w:bookmarkEnd w:id="614"/>
      <w:bookmarkEnd w:id="615"/>
      <w:bookmarkEnd w:id="616"/>
      <w:bookmarkEnd w:id="617"/>
      <w:bookmarkEnd w:id="618"/>
      <w:bookmarkEnd w:id="619"/>
      <w:bookmarkEnd w:id="620"/>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21" w:name="_CR7_7_2"/>
      <w:bookmarkStart w:id="622" w:name="_Toc209704784"/>
      <w:bookmarkEnd w:id="621"/>
      <w:r>
        <w:t>7.7.2</w:t>
      </w:r>
      <w:r w:rsidRPr="003E3DAD">
        <w:tab/>
      </w:r>
      <w:r>
        <w:t>Support of resource efficiency for RAN</w:t>
      </w:r>
      <w:r w:rsidRPr="00876A1E">
        <w:t xml:space="preserve"> Sharing</w:t>
      </w:r>
      <w:bookmarkEnd w:id="622"/>
    </w:p>
    <w:p w14:paraId="4C5771E8" w14:textId="39EC1A86" w:rsidR="00BD1DB4" w:rsidRPr="003E3DAD" w:rsidRDefault="00BD1DB4" w:rsidP="00BD1DB4">
      <w:pPr>
        <w:pStyle w:val="Heading4"/>
        <w:rPr>
          <w:lang w:eastAsia="zh-CN"/>
        </w:rPr>
      </w:pPr>
      <w:bookmarkStart w:id="623" w:name="_CR7_7_2_1"/>
      <w:bookmarkStart w:id="624" w:name="_Toc209704785"/>
      <w:bookmarkEnd w:id="623"/>
      <w:r>
        <w:t>7.7.2.1</w:t>
      </w:r>
      <w:r w:rsidRPr="003E3DAD">
        <w:tab/>
      </w:r>
      <w:r>
        <w:t>General</w:t>
      </w:r>
      <w:bookmarkEnd w:id="624"/>
    </w:p>
    <w:p w14:paraId="51B9AC65" w14:textId="619254B5" w:rsidR="00BD1DB4" w:rsidRDefault="00FF1245" w:rsidP="00BD1DB4">
      <w:pPr>
        <w:rPr>
          <w:rFonts w:eastAsiaTheme="minorEastAsia"/>
        </w:rPr>
      </w:pPr>
      <w:r w:rsidRPr="004C25FC">
        <w:rPr>
          <w:rFonts w:hint="eastAsia"/>
          <w:lang w:eastAsia="zh-CN"/>
        </w:rPr>
        <w:t>R</w:t>
      </w:r>
      <w:r w:rsidRPr="004C25FC">
        <w:rPr>
          <w:lang w:eastAsia="zh-CN"/>
        </w:rPr>
        <w:t xml:space="preserve">esource efficiency for RAN sharing is supported in both MOCN scenario and </w:t>
      </w:r>
      <w:r w:rsidRPr="004C25FC">
        <w:rPr>
          <w:rFonts w:hint="eastAsia"/>
          <w:lang w:eastAsia="zh-CN"/>
        </w:rPr>
        <w:t>m</w:t>
      </w:r>
      <w:r w:rsidRPr="004C25FC">
        <w:rPr>
          <w:lang w:eastAsia="zh-CN"/>
        </w:rPr>
        <w:t xml:space="preserve">ultiple </w:t>
      </w:r>
      <w:r w:rsidRPr="004C25FC">
        <w:rPr>
          <w:rFonts w:hint="eastAsia"/>
          <w:lang w:eastAsia="zh-CN"/>
        </w:rPr>
        <w:t>c</w:t>
      </w:r>
      <w:r w:rsidRPr="004C25FC">
        <w:rPr>
          <w:lang w:eastAsia="zh-CN"/>
        </w:rPr>
        <w:t xml:space="preserve">ell-ID </w:t>
      </w:r>
      <w:r w:rsidRPr="004C25FC">
        <w:rPr>
          <w:rFonts w:hint="eastAsia"/>
          <w:lang w:eastAsia="zh-CN"/>
        </w:rPr>
        <w:t>b</w:t>
      </w:r>
      <w:r w:rsidRPr="004C25FC">
        <w:rPr>
          <w:lang w:eastAsia="zh-CN"/>
        </w:rPr>
        <w:t>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split gNB</w:t>
      </w:r>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25" w:name="_CR7_7_2_2"/>
      <w:bookmarkStart w:id="626" w:name="_Toc209704786"/>
      <w:bookmarkEnd w:id="625"/>
      <w:r>
        <w:t>7.7.2.2</w:t>
      </w:r>
      <w:r w:rsidRPr="003E3DAD">
        <w:tab/>
      </w:r>
      <w:r>
        <w:t>Support of resource efficiency for MOCN</w:t>
      </w:r>
      <w:bookmarkEnd w:id="626"/>
    </w:p>
    <w:p w14:paraId="2DBFD35B" w14:textId="3AB47D4B" w:rsidR="00BD1DB4" w:rsidRDefault="00FF1245" w:rsidP="00BD1DB4">
      <w:pPr>
        <w:rPr>
          <w:lang w:eastAsia="zh-CN"/>
        </w:rPr>
      </w:pPr>
      <w:r w:rsidRPr="004C25FC">
        <w:rPr>
          <w:lang w:eastAsia="zh-CN"/>
        </w:rPr>
        <w:t xml:space="preserve">The Associated Session ID is used to enable identifying broadcast MBS sessions </w:t>
      </w:r>
      <w:r w:rsidRPr="004C25FC">
        <w:rPr>
          <w:rFonts w:hint="eastAsia"/>
          <w:lang w:eastAsia="zh-CN"/>
        </w:rPr>
        <w:t>for which RAN resources could be shared</w:t>
      </w:r>
      <w:r w:rsidRPr="004C25FC">
        <w:rPr>
          <w:lang w:eastAsia="zh-CN"/>
        </w:rPr>
        <w:t xml:space="preserve"> by the involved gNB-DUs and the gNB-CU-UP and is provided by the gNB-CU-CP. F</w:t>
      </w:r>
      <w:r w:rsidRPr="004C25FC">
        <w:rPr>
          <w:rFonts w:hint="eastAsia"/>
          <w:lang w:eastAsia="zh-CN"/>
        </w:rPr>
        <w:t>or</w:t>
      </w:r>
      <w:r w:rsidRPr="004C25FC">
        <w:rPr>
          <w:lang w:eastAsia="zh-CN"/>
        </w:rPr>
        <w:t xml:space="preserve"> location dependent MBS services, the MBS Service Area provided by the gNB-CU-CP is </w:t>
      </w:r>
      <w:r w:rsidRPr="004C25FC">
        <w:rPr>
          <w:rFonts w:hint="eastAsia"/>
          <w:lang w:eastAsia="zh-CN"/>
        </w:rPr>
        <w:t xml:space="preserve">also </w:t>
      </w:r>
      <w:r w:rsidRPr="004C25FC">
        <w:rPr>
          <w:lang w:eastAsia="zh-CN"/>
        </w:rPr>
        <w:t>taken into account. Only one set of shared F1-U resources is established and kept as long as there is one PLMN keeping the MBS Broadcast service.</w:t>
      </w:r>
    </w:p>
    <w:p w14:paraId="331C1EA7" w14:textId="082609B1" w:rsidR="00BD1DB4" w:rsidRPr="003E3DAD" w:rsidRDefault="00BD1DB4" w:rsidP="00BD1DB4">
      <w:pPr>
        <w:pStyle w:val="Heading4"/>
        <w:rPr>
          <w:lang w:eastAsia="zh-CN"/>
        </w:rPr>
      </w:pPr>
      <w:bookmarkStart w:id="627" w:name="_CR7_7_2_3"/>
      <w:bookmarkStart w:id="628" w:name="_Toc209704787"/>
      <w:bookmarkEnd w:id="627"/>
      <w:r>
        <w:t>7.7.2.3</w:t>
      </w:r>
      <w:r w:rsidRPr="003E3DAD">
        <w:tab/>
      </w:r>
      <w:r>
        <w:t>Support of resource efficiency for RAN</w:t>
      </w:r>
      <w:r w:rsidRPr="00876A1E">
        <w:t xml:space="preserve"> Sharing with multiple cell-ID broadcast</w:t>
      </w:r>
      <w:bookmarkEnd w:id="628"/>
    </w:p>
    <w:p w14:paraId="67982AEC" w14:textId="573BCC28"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29" w:name="_CR7_7_3"/>
      <w:bookmarkStart w:id="630" w:name="_Toc209704788"/>
      <w:bookmarkEnd w:id="629"/>
      <w:r>
        <w:t>7.7.3</w:t>
      </w:r>
      <w:r>
        <w:tab/>
        <w:t>Support of Multicast reception for UEs in RRC_INACTIVE</w:t>
      </w:r>
      <w:bookmarkEnd w:id="630"/>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760367A4" w14:textId="39377047" w:rsidR="00FF1245" w:rsidRPr="004C25FC" w:rsidRDefault="007D63B1" w:rsidP="00C60918">
      <w:pPr>
        <w:pStyle w:val="B1"/>
      </w:pPr>
      <w:r>
        <w:rPr>
          <w:lang w:eastAsia="zh-CN"/>
        </w:rPr>
        <w:t>-</w:t>
      </w:r>
      <w:r>
        <w:rPr>
          <w:lang w:eastAsia="zh-CN"/>
        </w:rPr>
        <w:tab/>
      </w:r>
      <w:r w:rsidR="00FF1245" w:rsidRPr="004C25FC">
        <w:rPr>
          <w:lang w:eastAsia="zh-CN"/>
        </w:rPr>
        <w:t xml:space="preserve">retrieval of PTM configuration information from the gNB-DU by means of the gNB-CU triggered </w:t>
      </w:r>
      <w:r w:rsidR="00FF1245" w:rsidRPr="004C25FC">
        <w:t>Multicast Context Modification procedure.</w:t>
      </w:r>
    </w:p>
    <w:p w14:paraId="7D09D0A7" w14:textId="1EDB18F4" w:rsidR="00BD1DB4" w:rsidRDefault="00FF1245" w:rsidP="00FF1245">
      <w:pPr>
        <w:pStyle w:val="B1"/>
        <w:rPr>
          <w:lang w:eastAsia="zh-CN"/>
        </w:rPr>
      </w:pPr>
      <w:r w:rsidRPr="004C25FC">
        <w:t>-</w:t>
      </w:r>
      <w:r w:rsidRPr="004C25FC">
        <w:tab/>
        <w:t>keeping the gNB-CU updated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31" w:name="_CR7_7_4"/>
      <w:bookmarkStart w:id="632" w:name="_Toc209704789"/>
      <w:bookmarkEnd w:id="631"/>
      <w:r>
        <w:t>7.7.</w:t>
      </w:r>
      <w:r>
        <w:rPr>
          <w:rFonts w:eastAsiaTheme="minorEastAsia" w:hint="eastAsia"/>
        </w:rPr>
        <w:t>4</w:t>
      </w:r>
      <w:r>
        <w:tab/>
        <w:t>Recovery of shared F1-U Failure</w:t>
      </w:r>
      <w:bookmarkEnd w:id="632"/>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33" w:name="_CR7_8"/>
      <w:bookmarkStart w:id="634" w:name="_Toc98351704"/>
      <w:bookmarkStart w:id="635" w:name="_Toc98748002"/>
      <w:bookmarkStart w:id="636" w:name="_Toc105704388"/>
      <w:bookmarkStart w:id="637" w:name="_Toc106108506"/>
      <w:bookmarkStart w:id="638" w:name="_Toc107829478"/>
      <w:bookmarkStart w:id="639" w:name="_Toc112703237"/>
      <w:bookmarkStart w:id="640" w:name="_Toc209704790"/>
      <w:bookmarkEnd w:id="633"/>
      <w:r>
        <w:rPr>
          <w:lang w:eastAsia="en-GB"/>
        </w:rPr>
        <w:t>7.8</w:t>
      </w:r>
      <w:r>
        <w:rPr>
          <w:lang w:eastAsia="en-GB"/>
        </w:rPr>
        <w:tab/>
        <w:t>PCI Optimisation Function</w:t>
      </w:r>
      <w:bookmarkEnd w:id="634"/>
      <w:bookmarkEnd w:id="635"/>
      <w:bookmarkEnd w:id="636"/>
      <w:bookmarkEnd w:id="637"/>
      <w:bookmarkEnd w:id="638"/>
      <w:bookmarkEnd w:id="639"/>
      <w:bookmarkEnd w:id="640"/>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41" w:name="_CR7_9"/>
      <w:bookmarkStart w:id="642" w:name="_Toc98351705"/>
      <w:bookmarkStart w:id="643" w:name="_Toc98748003"/>
      <w:bookmarkStart w:id="644" w:name="_Toc105704389"/>
      <w:bookmarkStart w:id="645" w:name="_Toc106108507"/>
      <w:bookmarkStart w:id="646" w:name="_Toc107829479"/>
      <w:bookmarkStart w:id="647" w:name="_Toc112703238"/>
      <w:bookmarkStart w:id="648" w:name="_Toc209704791"/>
      <w:bookmarkEnd w:id="641"/>
      <w:r>
        <w:rPr>
          <w:lang w:eastAsia="zh-CN"/>
        </w:rPr>
        <w:t>7.9</w:t>
      </w:r>
      <w:r>
        <w:rPr>
          <w:lang w:eastAsia="zh-CN"/>
        </w:rPr>
        <w:tab/>
        <w:t>Support for CCO</w:t>
      </w:r>
      <w:bookmarkEnd w:id="642"/>
      <w:bookmarkEnd w:id="643"/>
      <w:bookmarkEnd w:id="644"/>
      <w:bookmarkEnd w:id="645"/>
      <w:bookmarkEnd w:id="646"/>
      <w:bookmarkEnd w:id="647"/>
      <w:bookmarkEnd w:id="648"/>
    </w:p>
    <w:p w14:paraId="6772D357" w14:textId="18C4519C" w:rsidR="007529BF" w:rsidRDefault="007529BF" w:rsidP="00B0289C">
      <w:pPr>
        <w:pStyle w:val="Heading3"/>
        <w:rPr>
          <w:lang w:eastAsia="zh-CN"/>
        </w:rPr>
      </w:pPr>
      <w:bookmarkStart w:id="649" w:name="_CR7_9_1"/>
      <w:bookmarkStart w:id="650" w:name="_Toc98351706"/>
      <w:bookmarkStart w:id="651" w:name="_Toc98748004"/>
      <w:bookmarkStart w:id="652" w:name="_Toc105704390"/>
      <w:bookmarkStart w:id="653" w:name="_Toc106108508"/>
      <w:bookmarkStart w:id="654" w:name="_Toc107829480"/>
      <w:bookmarkStart w:id="655" w:name="_Toc112703239"/>
      <w:bookmarkStart w:id="656" w:name="_Toc209704792"/>
      <w:bookmarkEnd w:id="649"/>
      <w:r>
        <w:rPr>
          <w:lang w:eastAsia="ja-JP"/>
        </w:rPr>
        <w:t>7.9.1</w:t>
      </w:r>
      <w:r w:rsidR="00B0289C">
        <w:rPr>
          <w:lang w:eastAsia="ja-JP"/>
        </w:rPr>
        <w:tab/>
      </w:r>
      <w:r>
        <w:rPr>
          <w:lang w:eastAsia="ja-JP"/>
        </w:rPr>
        <w:t>General</w:t>
      </w:r>
      <w:bookmarkEnd w:id="650"/>
      <w:bookmarkEnd w:id="651"/>
      <w:bookmarkEnd w:id="652"/>
      <w:bookmarkEnd w:id="653"/>
      <w:bookmarkEnd w:id="654"/>
      <w:bookmarkEnd w:id="655"/>
      <w:bookmarkEnd w:id="656"/>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57" w:name="_CR7_9_2"/>
      <w:bookmarkStart w:id="658" w:name="_Toc98351707"/>
      <w:bookmarkStart w:id="659" w:name="_Toc98748005"/>
      <w:bookmarkStart w:id="660" w:name="_Toc105704391"/>
      <w:bookmarkStart w:id="661" w:name="_Toc106108509"/>
      <w:bookmarkStart w:id="662" w:name="_Toc107829481"/>
      <w:bookmarkStart w:id="663" w:name="_Toc112703240"/>
      <w:bookmarkStart w:id="664" w:name="_Toc209704793"/>
      <w:bookmarkEnd w:id="657"/>
      <w:r>
        <w:rPr>
          <w:lang w:eastAsia="zh-CN"/>
        </w:rPr>
        <w:t>7.9.2</w:t>
      </w:r>
      <w:r>
        <w:rPr>
          <w:lang w:eastAsia="ja-JP"/>
        </w:rPr>
        <w:tab/>
        <w:t>OAM requirements</w:t>
      </w:r>
      <w:bookmarkEnd w:id="658"/>
      <w:bookmarkEnd w:id="659"/>
      <w:bookmarkEnd w:id="660"/>
      <w:bookmarkEnd w:id="661"/>
      <w:bookmarkEnd w:id="662"/>
      <w:bookmarkEnd w:id="663"/>
      <w:bookmarkEnd w:id="664"/>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65" w:name="_Toc98351708"/>
      <w:bookmarkStart w:id="666" w:name="_Toc98748006"/>
      <w:bookmarkStart w:id="667" w:name="_Toc105704392"/>
      <w:bookmarkStart w:id="668" w:name="_Toc106108510"/>
      <w:bookmarkStart w:id="669" w:name="_Toc107829482"/>
      <w:bookmarkStart w:id="670" w:name="_Toc112703241"/>
    </w:p>
    <w:p w14:paraId="10D4C995" w14:textId="77777777" w:rsidR="007529BF" w:rsidRDefault="007529BF" w:rsidP="007529BF">
      <w:pPr>
        <w:pStyle w:val="Heading3"/>
        <w:rPr>
          <w:lang w:eastAsia="zh-CN"/>
        </w:rPr>
      </w:pPr>
      <w:bookmarkStart w:id="671" w:name="_CR7_9_3"/>
      <w:bookmarkStart w:id="672" w:name="_Toc209704794"/>
      <w:bookmarkEnd w:id="671"/>
      <w:r>
        <w:rPr>
          <w:lang w:eastAsia="zh-CN"/>
        </w:rPr>
        <w:t>7.9.3</w:t>
      </w:r>
      <w:r>
        <w:rPr>
          <w:lang w:eastAsia="ja-JP"/>
        </w:rPr>
        <w:tab/>
        <w:t>Dynamic coverage configuration changes</w:t>
      </w:r>
      <w:bookmarkEnd w:id="665"/>
      <w:bookmarkEnd w:id="666"/>
      <w:bookmarkEnd w:id="667"/>
      <w:bookmarkEnd w:id="668"/>
      <w:bookmarkEnd w:id="669"/>
      <w:bookmarkEnd w:id="670"/>
      <w:bookmarkEnd w:id="672"/>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73" w:name="_CR7_10"/>
      <w:bookmarkStart w:id="674" w:name="_Toc105704393"/>
      <w:bookmarkStart w:id="675" w:name="_Toc106108511"/>
      <w:bookmarkStart w:id="676" w:name="_Toc107829483"/>
      <w:bookmarkStart w:id="677" w:name="_Toc112703242"/>
      <w:bookmarkStart w:id="678" w:name="_Toc209704795"/>
      <w:bookmarkStart w:id="679" w:name="_Toc98351709"/>
      <w:bookmarkStart w:id="680" w:name="_Toc98748007"/>
      <w:bookmarkEnd w:id="673"/>
      <w:r>
        <w:rPr>
          <w:rFonts w:hint="eastAsia"/>
          <w:lang w:eastAsia="zh-CN"/>
        </w:rPr>
        <w:t>7</w:t>
      </w:r>
      <w:r>
        <w:rPr>
          <w:lang w:eastAsia="zh-CN"/>
        </w:rPr>
        <w:t>.10</w:t>
      </w:r>
      <w:r>
        <w:rPr>
          <w:lang w:eastAsia="zh-CN"/>
        </w:rPr>
        <w:tab/>
        <w:t>Support of RAN visible QoE measurement</w:t>
      </w:r>
      <w:bookmarkEnd w:id="674"/>
      <w:bookmarkEnd w:id="675"/>
      <w:bookmarkEnd w:id="676"/>
      <w:bookmarkEnd w:id="677"/>
      <w:bookmarkEnd w:id="678"/>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81" w:name="_Toc105704394"/>
      <w:bookmarkStart w:id="682"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83" w:name="_CR7_11"/>
      <w:bookmarkStart w:id="684" w:name="_Toc209704796"/>
      <w:bookmarkEnd w:id="683"/>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84"/>
    </w:p>
    <w:p w14:paraId="017C14FE" w14:textId="77777777" w:rsidR="00C71EED" w:rsidRPr="00605F18" w:rsidRDefault="00C71EED" w:rsidP="00C71EED">
      <w:pPr>
        <w:pStyle w:val="Heading3"/>
        <w:rPr>
          <w:lang w:val="en-US" w:eastAsia="zh-CN"/>
        </w:rPr>
      </w:pPr>
      <w:bookmarkStart w:id="685" w:name="_Toc209704797"/>
      <w:r>
        <w:rPr>
          <w:lang w:eastAsia="ja-JP"/>
        </w:rPr>
        <w:t>7.</w:t>
      </w:r>
      <w:r>
        <w:rPr>
          <w:rFonts w:hint="eastAsia"/>
          <w:lang w:eastAsia="zh-CN"/>
        </w:rPr>
        <w:t>11</w:t>
      </w:r>
      <w:r>
        <w:rPr>
          <w:lang w:eastAsia="ja-JP"/>
        </w:rPr>
        <w:t>.1</w:t>
      </w:r>
      <w:r>
        <w:rPr>
          <w:lang w:eastAsia="ja-JP"/>
        </w:rPr>
        <w:tab/>
        <w:t>General</w:t>
      </w:r>
      <w:bookmarkEnd w:id="685"/>
    </w:p>
    <w:p w14:paraId="103E0953" w14:textId="77777777" w:rsidR="00C71EED" w:rsidRDefault="00C71EED" w:rsidP="00C71EED">
      <w:pPr>
        <w:rPr>
          <w:lang w:val="en-US" w:eastAsia="zh-CN"/>
        </w:rPr>
      </w:pPr>
      <w:r>
        <w:rPr>
          <w:lang w:eastAsia="zh-CN"/>
        </w:rPr>
        <w:t xml:space="preserve">The support of AI/ML </w:t>
      </w:r>
      <w:r>
        <w:t>for</w:t>
      </w:r>
      <w:r>
        <w:rPr>
          <w:lang w:eastAsia="zh-CN"/>
        </w:rPr>
        <w:t xml:space="preserve"> NG-RAN is specified in TS 38.300 [2].</w:t>
      </w:r>
    </w:p>
    <w:p w14:paraId="36F87FB5" w14:textId="77777777" w:rsidR="00C71EED" w:rsidRDefault="00C71EED" w:rsidP="00C71EED">
      <w:pPr>
        <w:rPr>
          <w:iCs/>
          <w:lang w:eastAsia="zh-CN"/>
        </w:rPr>
      </w:pPr>
      <w:r>
        <w:rPr>
          <w:iCs/>
          <w:lang w:eastAsia="zh-CN"/>
        </w:rPr>
        <w:t>In case of CU-DU split architecture, the following scenarios may be supported:</w:t>
      </w:r>
    </w:p>
    <w:p w14:paraId="76481DD4" w14:textId="77777777" w:rsidR="00C71EED" w:rsidRDefault="00C71EED" w:rsidP="00C71EED">
      <w:pPr>
        <w:pStyle w:val="B1"/>
        <w:rPr>
          <w:lang w:eastAsia="zh-CN"/>
        </w:rPr>
      </w:pPr>
      <w:r>
        <w:t>-</w:t>
      </w:r>
      <w:r>
        <w:tab/>
      </w:r>
      <w:r>
        <w:rPr>
          <w:lang w:eastAsia="zh-CN"/>
        </w:rPr>
        <w:t>AI/ML Model Training is located in the OAM and AI/ML Model Inference is located in the gNB-CU.</w:t>
      </w:r>
    </w:p>
    <w:p w14:paraId="47AD32B8" w14:textId="77777777" w:rsidR="00C71EED" w:rsidRDefault="00C71EED" w:rsidP="00C71EED">
      <w:pPr>
        <w:pStyle w:val="B1"/>
        <w:rPr>
          <w:rFonts w:eastAsiaTheme="minorEastAsia"/>
          <w:lang w:eastAsia="zh-CN"/>
        </w:rPr>
      </w:pPr>
      <w:r>
        <w:t>-</w:t>
      </w:r>
      <w:r>
        <w:tab/>
      </w:r>
      <w:r>
        <w:rPr>
          <w:lang w:eastAsia="zh-CN"/>
        </w:rPr>
        <w:t>AI/ML Model Training and Model Inference are both located in the gNB-CU.</w:t>
      </w:r>
    </w:p>
    <w:p w14:paraId="6C7C80F8" w14:textId="46239CDE" w:rsidR="00C71EED" w:rsidRPr="00C71EED" w:rsidRDefault="00C71EED" w:rsidP="00C71EED">
      <w:pPr>
        <w:rPr>
          <w:rFonts w:eastAsiaTheme="minorEastAsia"/>
        </w:rPr>
      </w:pPr>
      <w:r>
        <w:rPr>
          <w:lang w:eastAsia="zh-CN"/>
        </w:rPr>
        <w:t xml:space="preserve">For a split gNB, </w:t>
      </w:r>
      <w:r>
        <w:rPr>
          <w:rFonts w:hint="eastAsia"/>
          <w:lang w:eastAsia="zh-CN"/>
        </w:rPr>
        <w:t xml:space="preserve">the Energy Cost </w:t>
      </w:r>
      <w:r>
        <w:rPr>
          <w:lang w:eastAsia="zh-CN"/>
        </w:rPr>
        <w:t>(EC) of the gNB is</w:t>
      </w:r>
      <w:r>
        <w:rPr>
          <w:rFonts w:hint="eastAsia"/>
          <w:lang w:eastAsia="zh-CN"/>
        </w:rPr>
        <w:t xml:space="preserve"> </w:t>
      </w:r>
      <w:r>
        <w:rPr>
          <w:lang w:eastAsia="zh-CN"/>
        </w:rPr>
        <w:t>the sum of the Energy Cost of its gNB-DUs</w:t>
      </w:r>
      <w:r>
        <w:rPr>
          <w:rFonts w:hint="eastAsia"/>
          <w:lang w:eastAsia="zh-CN"/>
        </w:rPr>
        <w:t>.</w:t>
      </w:r>
    </w:p>
    <w:p w14:paraId="7F6C8846" w14:textId="77777777" w:rsidR="00C71EED" w:rsidRDefault="00C71EED" w:rsidP="00C71EED">
      <w:pPr>
        <w:pStyle w:val="Heading3"/>
        <w:rPr>
          <w:lang w:eastAsia="zh-CN"/>
        </w:rPr>
      </w:pPr>
      <w:bookmarkStart w:id="686" w:name="_Toc209704798"/>
      <w:r>
        <w:rPr>
          <w:lang w:eastAsia="ja-JP"/>
        </w:rPr>
        <w:t>7.</w:t>
      </w:r>
      <w:r>
        <w:rPr>
          <w:rFonts w:hint="eastAsia"/>
          <w:lang w:eastAsia="zh-CN"/>
        </w:rPr>
        <w:t>11</w:t>
      </w:r>
      <w:r>
        <w:rPr>
          <w:lang w:eastAsia="ja-JP"/>
        </w:rPr>
        <w:t>.</w:t>
      </w:r>
      <w:r>
        <w:rPr>
          <w:rFonts w:hint="eastAsia"/>
          <w:lang w:eastAsia="zh-CN"/>
        </w:rPr>
        <w:t>2</w:t>
      </w:r>
      <w:r>
        <w:rPr>
          <w:lang w:eastAsia="ja-JP"/>
        </w:rPr>
        <w:tab/>
      </w:r>
      <w:r>
        <w:rPr>
          <w:rFonts w:hint="eastAsia"/>
          <w:lang w:eastAsia="zh-CN"/>
        </w:rPr>
        <w:t>OAM requirements</w:t>
      </w:r>
      <w:bookmarkEnd w:id="686"/>
    </w:p>
    <w:p w14:paraId="01B4F213" w14:textId="77777777" w:rsidR="00C71EED" w:rsidRDefault="00C71EED" w:rsidP="00C71EED">
      <w:pPr>
        <w:rPr>
          <w:lang w:eastAsia="zh-CN"/>
        </w:rPr>
      </w:pPr>
      <w:r>
        <w:rPr>
          <w:rFonts w:hint="eastAsia"/>
          <w:lang w:eastAsia="zh-CN"/>
        </w:rPr>
        <w:t xml:space="preserve">OAM configures the following on gNB-DU: </w:t>
      </w:r>
    </w:p>
    <w:p w14:paraId="15B77422" w14:textId="77777777" w:rsidR="00C71EED" w:rsidRDefault="00C71EED" w:rsidP="00C71EED">
      <w:pPr>
        <w:pStyle w:val="B1"/>
        <w:rPr>
          <w:lang w:eastAsia="zh-CN"/>
        </w:rPr>
      </w:pPr>
      <w:r>
        <w:rPr>
          <w:lang w:eastAsia="zh-CN"/>
        </w:rPr>
        <w:t>-</w:t>
      </w:r>
      <w:r>
        <w:rPr>
          <w:lang w:eastAsia="zh-CN"/>
        </w:rPr>
        <w:tab/>
      </w:r>
      <w:r>
        <w:t>the</w:t>
      </w:r>
      <w:r>
        <w:rPr>
          <w:lang w:eastAsia="zh-CN"/>
        </w:rPr>
        <w:t xml:space="preserve"> minimum and maximum energy consumption values corresponding to the minimum and maximum EC index values respectively, based on an implementation-specific mapping rule, which is unified within a defined area.</w:t>
      </w:r>
    </w:p>
    <w:p w14:paraId="2064CA52" w14:textId="0C882E7D" w:rsidR="00C71EED" w:rsidRPr="00C71EED" w:rsidRDefault="00C71EED" w:rsidP="00C71EED">
      <w:pPr>
        <w:pStyle w:val="B1"/>
        <w:rPr>
          <w:rFonts w:eastAsiaTheme="minorEastAsia"/>
        </w:rPr>
      </w:pPr>
      <w:r w:rsidRPr="00AB1EEE">
        <w:t>-</w:t>
      </w:r>
      <w:r w:rsidRPr="00AB1EEE">
        <w:tab/>
      </w:r>
      <w:r>
        <w:rPr>
          <w:rFonts w:hint="eastAsia"/>
          <w:lang w:eastAsia="zh-CN"/>
        </w:rPr>
        <w:t>t</w:t>
      </w:r>
      <w:r w:rsidRPr="00AB1EEE">
        <w:t xml:space="preserve">he recommended time interval within which an </w:t>
      </w:r>
      <w:r>
        <w:rPr>
          <w:rFonts w:hint="eastAsia"/>
          <w:lang w:eastAsia="zh-CN"/>
        </w:rPr>
        <w:t>gNB-DU</w:t>
      </w:r>
      <w:r w:rsidRPr="00AB1EEE">
        <w:t xml:space="preserve"> selects an implementation-specific time window for averaging of the measurements of the </w:t>
      </w:r>
      <w:r>
        <w:rPr>
          <w:rFonts w:hint="eastAsia"/>
          <w:lang w:eastAsia="zh-CN"/>
        </w:rPr>
        <w:t>gNB-DU</w:t>
      </w:r>
      <w:r>
        <w:rPr>
          <w:lang w:eastAsia="zh-CN"/>
        </w:rPr>
        <w:t>’</w:t>
      </w:r>
      <w:r>
        <w:rPr>
          <w:rFonts w:hint="eastAsia"/>
          <w:lang w:eastAsia="zh-CN"/>
        </w:rPr>
        <w:t xml:space="preserve">s </w:t>
      </w:r>
      <w:r w:rsidRPr="00AB1EEE">
        <w:t>consumed energy.</w:t>
      </w:r>
    </w:p>
    <w:p w14:paraId="55B265B5" w14:textId="31D97F36" w:rsidR="00C71EED" w:rsidRPr="003F041B" w:rsidRDefault="00C71EED" w:rsidP="00C60918">
      <w:pPr>
        <w:pStyle w:val="Heading3"/>
      </w:pPr>
      <w:bookmarkStart w:id="687" w:name="_Toc193404374"/>
      <w:bookmarkStart w:id="688" w:name="_Toc209704799"/>
      <w:r w:rsidRPr="003F041B">
        <w:t>7.11.</w:t>
      </w:r>
      <w:r>
        <w:rPr>
          <w:rFonts w:eastAsiaTheme="minorEastAsia" w:hint="eastAsia"/>
        </w:rPr>
        <w:t>3</w:t>
      </w:r>
      <w:r w:rsidRPr="003F041B">
        <w:tab/>
        <w:t>Data Collection and Reporting</w:t>
      </w:r>
      <w:bookmarkEnd w:id="687"/>
      <w:bookmarkEnd w:id="688"/>
    </w:p>
    <w:p w14:paraId="37F4BA41" w14:textId="77777777" w:rsidR="00C71EED" w:rsidRPr="003F041B" w:rsidRDefault="00C71EED" w:rsidP="00C71EED">
      <w:r w:rsidRPr="003F041B">
        <w:t>The following information can be configured to be reported by a gNB-DU:</w:t>
      </w:r>
    </w:p>
    <w:p w14:paraId="429A1FDD" w14:textId="77777777" w:rsidR="00C71EED" w:rsidRPr="003F041B" w:rsidRDefault="00C71EED" w:rsidP="00C71EED">
      <w:pPr>
        <w:pStyle w:val="B1"/>
        <w:rPr>
          <w:lang w:eastAsia="zh-CN"/>
        </w:rPr>
      </w:pPr>
      <w:r w:rsidRPr="003F041B">
        <w:rPr>
          <w:lang w:eastAsia="zh-CN"/>
        </w:rPr>
        <w:t>-</w:t>
      </w:r>
      <w:r w:rsidRPr="003F041B">
        <w:rPr>
          <w:lang w:eastAsia="zh-CN"/>
        </w:rPr>
        <w:tab/>
        <w:t>Energy Cost (EC),</w:t>
      </w:r>
    </w:p>
    <w:p w14:paraId="2DC5295E" w14:textId="77777777" w:rsidR="00C71EED" w:rsidRPr="003F041B" w:rsidRDefault="00C71EED" w:rsidP="00C71EED">
      <w:pPr>
        <w:pStyle w:val="B1"/>
      </w:pPr>
      <w:r w:rsidRPr="003F041B">
        <w:t>-</w:t>
      </w:r>
      <w:r w:rsidRPr="003F041B">
        <w:tab/>
        <w:t>UE performance feedback.</w:t>
      </w:r>
    </w:p>
    <w:p w14:paraId="7FD0CAF2" w14:textId="77777777" w:rsidR="00C71EED" w:rsidRPr="003F041B" w:rsidRDefault="00C71EED" w:rsidP="00C71EED">
      <w:r w:rsidRPr="003F041B">
        <w:t xml:space="preserve">The collection of EC is configured through the Resource Status Reporting Initiation procedure while the reporting is performed through the Resource Status Reporting procedure. </w:t>
      </w:r>
      <w:r w:rsidRPr="003F041B">
        <w:rPr>
          <w:lang w:eastAsia="zh-CN"/>
        </w:rPr>
        <w:t xml:space="preserve">Packet delay measurement collection for UE Performance from gNB-DU is triggered through the UE CONTEXT SETUP REQUEST and UE CONTEXT MODIFICATION REQUEST messages and the packet delay measurements collected by the gNB-DU are reported from gNB-DU to gNB-CU-UP through the ASSISTANCE INFORMATION DATA frame, </w:t>
      </w:r>
      <w:r w:rsidRPr="003F041B">
        <w:t>specified in TS 38.425 [33].</w:t>
      </w:r>
    </w:p>
    <w:p w14:paraId="080690EA" w14:textId="77777777" w:rsidR="00C71EED" w:rsidRPr="003F041B" w:rsidRDefault="00C71EED" w:rsidP="00C71EED">
      <w:r w:rsidRPr="003F041B">
        <w:t>The following information can be configured to be reported by a gNB-CU-UP:</w:t>
      </w:r>
    </w:p>
    <w:p w14:paraId="7EF2232A" w14:textId="77777777" w:rsidR="00C71EED" w:rsidRPr="003F041B" w:rsidRDefault="00C71EED" w:rsidP="00C71EED">
      <w:pPr>
        <w:pStyle w:val="B1"/>
      </w:pPr>
      <w:r w:rsidRPr="003F041B">
        <w:t>-</w:t>
      </w:r>
      <w:r w:rsidRPr="003F041B">
        <w:tab/>
        <w:t>UE performance feedback.</w:t>
      </w:r>
    </w:p>
    <w:p w14:paraId="2A3C115F" w14:textId="77777777" w:rsidR="00C71EED" w:rsidRDefault="00C71EED" w:rsidP="00C60918">
      <w:r w:rsidRPr="003F041B">
        <w:t>The collection and reporting of UE performance feedback from a gNB-CU-UP are configured through the Data Collection Reporting Initiation procedure, while the reporting is performed through the Data Collection Reporting procedure.</w:t>
      </w:r>
    </w:p>
    <w:p w14:paraId="5D7340F4" w14:textId="77777777" w:rsidR="00C71EED" w:rsidRPr="003F041B" w:rsidRDefault="00C71EED" w:rsidP="00C60918">
      <w:r>
        <w:t>Signaling by a split gNB of the RLC Average UE UL/DL Throughput over the Xn interface is not supported in this version of the specifications.</w:t>
      </w:r>
    </w:p>
    <w:p w14:paraId="298FA982" w14:textId="77777777" w:rsidR="00C71EED" w:rsidRDefault="00C71EED" w:rsidP="00C71EED">
      <w:r>
        <w:t xml:space="preserve">At any given point in time, </w:t>
      </w:r>
      <w:r w:rsidRPr="007A3AA1">
        <w:t>for a list of predicted affected cells and beams</w:t>
      </w:r>
      <w:r>
        <w:t>,</w:t>
      </w:r>
      <w:r w:rsidRPr="007A3AA1">
        <w:t xml:space="preserve"> </w:t>
      </w:r>
      <w:r>
        <w:t>there is only one predicted CCO issue generated by a gNB-CU.</w:t>
      </w:r>
    </w:p>
    <w:p w14:paraId="0766A40A" w14:textId="77777777" w:rsidR="00C71EED" w:rsidRDefault="00C71EED" w:rsidP="00C71EED">
      <w:r w:rsidRPr="003F041B">
        <w:t xml:space="preserve">A gNB-DU may receive, in a GNB-CU CONFIGURATION UPDATE message, predicted CCO assistance information, including a predicted CCO issue, the predicted affected cells and beams, and the time when the predicted CCO issue will happen.  </w:t>
      </w:r>
    </w:p>
    <w:p w14:paraId="07AFD5E0" w14:textId="77777777" w:rsidR="00C71EED" w:rsidRDefault="00C71EED" w:rsidP="00C71EED">
      <w:r w:rsidRPr="003F041B">
        <w:t xml:space="preserve">A gNB-DU may also receive, in a GNB-CU CONFIGURATION UPDATE message, </w:t>
      </w:r>
      <w:r w:rsidRPr="003F041B">
        <w:rPr>
          <w:rFonts w:eastAsiaTheme="minorEastAsia" w:hint="eastAsia"/>
          <w:lang w:eastAsia="zh-CN"/>
        </w:rPr>
        <w:t xml:space="preserve">the future </w:t>
      </w:r>
      <w:r w:rsidRPr="003F041B">
        <w:rPr>
          <w:rFonts w:eastAsiaTheme="minorEastAsia"/>
          <w:lang w:eastAsia="zh-CN"/>
        </w:rPr>
        <w:t>coverage</w:t>
      </w:r>
      <w:r w:rsidRPr="003F041B">
        <w:rPr>
          <w:rFonts w:eastAsiaTheme="minorEastAsia" w:hint="eastAsia"/>
          <w:lang w:eastAsia="zh-CN"/>
        </w:rPr>
        <w:t xml:space="preserve"> configuration</w:t>
      </w:r>
      <w:r w:rsidRPr="003F041B">
        <w:rPr>
          <w:rFonts w:eastAsiaTheme="minorEastAsia"/>
          <w:lang w:eastAsia="zh-CN"/>
        </w:rPr>
        <w:t>s</w:t>
      </w:r>
      <w:r w:rsidRPr="003F041B">
        <w:rPr>
          <w:rFonts w:eastAsiaTheme="minorEastAsia" w:hint="eastAsia"/>
          <w:lang w:eastAsia="zh-CN"/>
        </w:rPr>
        <w:t xml:space="preserve"> of </w:t>
      </w:r>
      <w:r w:rsidRPr="003F041B">
        <w:t xml:space="preserve">a list of cells and beams not served by the gNB-DU with their corresponding future coverage cause and the time of application of the future coverage configuration. </w:t>
      </w:r>
      <w:r w:rsidRPr="003F041B" w:rsidDel="00A72240">
        <w:t xml:space="preserve">In response, the gNB-DU may indicate to the gNB-CU, in a GNB-DU CONFIGURATION UPDATE message, a future </w:t>
      </w:r>
      <w:r w:rsidRPr="003F041B" w:rsidDel="00A72240">
        <w:rPr>
          <w:rFonts w:eastAsiaTheme="minorEastAsia"/>
          <w:lang w:eastAsia="zh-CN"/>
        </w:rPr>
        <w:t>coverage</w:t>
      </w:r>
      <w:r w:rsidRPr="003F041B" w:rsidDel="00A72240">
        <w:rPr>
          <w:rFonts w:eastAsiaTheme="minorEastAsia" w:hint="eastAsia"/>
          <w:lang w:eastAsia="zh-CN"/>
        </w:rPr>
        <w:t xml:space="preserve"> </w:t>
      </w:r>
      <w:r w:rsidRPr="003F041B" w:rsidDel="00A72240">
        <w:t>configuration for its cells and beams, and an associated time and cause</w:t>
      </w:r>
      <w:r>
        <w:t>.</w:t>
      </w:r>
      <w:r w:rsidRPr="003F041B">
        <w:t xml:space="preserve"> </w:t>
      </w:r>
    </w:p>
    <w:p w14:paraId="7FAC955D" w14:textId="77777777" w:rsidR="00C71EED" w:rsidRDefault="00C71EED" w:rsidP="00C71EED">
      <w:r>
        <w:t>A gNB-DU may receive</w:t>
      </w:r>
      <w:r w:rsidRPr="00153988">
        <w:t>, in a GNB-CU CONFIGURATION UPDATE message,</w:t>
      </w:r>
      <w:r>
        <w:t xml:space="preserve"> a notification that a previously received predicted CCO issue, associated to the list of affected cells and beams received with the predicted CCO issue, is cancelled.</w:t>
      </w:r>
    </w:p>
    <w:p w14:paraId="677B07FC" w14:textId="1AEB0A52" w:rsidR="00C71EED" w:rsidRPr="00C71EED" w:rsidRDefault="00C71EED" w:rsidP="00C71EED">
      <w:pPr>
        <w:rPr>
          <w:rFonts w:eastAsiaTheme="minorEastAsia"/>
        </w:rPr>
      </w:pPr>
      <w:r w:rsidRPr="001D5328">
        <w:t>The gNB-DU may also notify the gNB-CU, in the GNB-DU CONFIGURATION UPDATE message, that a previously notified non applied coverage state change, for a list of affected cells and beams corresponding to a cancelled predicted CCO issue, has been cancelled.</w:t>
      </w:r>
    </w:p>
    <w:p w14:paraId="7FEBBDF5" w14:textId="7FF203E5" w:rsidR="00826EAC" w:rsidRPr="00B027F8" w:rsidRDefault="00826EAC" w:rsidP="00C60918">
      <w:pPr>
        <w:pStyle w:val="Heading2"/>
        <w:rPr>
          <w:lang w:eastAsia="zh-CN"/>
        </w:rPr>
      </w:pPr>
      <w:bookmarkStart w:id="689" w:name="_Toc209704800"/>
      <w:r w:rsidRPr="009233C6">
        <w:t>7.</w:t>
      </w:r>
      <w:r w:rsidRPr="009233C6">
        <w:rPr>
          <w:rFonts w:eastAsiaTheme="minorEastAsia" w:hint="eastAsia"/>
        </w:rPr>
        <w:t>12</w:t>
      </w:r>
      <w:r w:rsidRPr="009233C6">
        <w:tab/>
        <w:t>MRO support for LTM</w:t>
      </w:r>
      <w:bookmarkEnd w:id="689"/>
      <w:r w:rsidRPr="009233C6">
        <w:t xml:space="preserve"> </w:t>
      </w:r>
    </w:p>
    <w:p w14:paraId="11E36288" w14:textId="77777777" w:rsidR="00826EAC" w:rsidRDefault="00826EAC" w:rsidP="00826EAC">
      <w:r>
        <w:rPr>
          <w:lang w:eastAsia="zh-CN"/>
        </w:rPr>
        <w:t>The gNB-CU receives an RLF report associated to an LTM mobility event from the UE or via the Failure indication message over Xn</w:t>
      </w:r>
      <w:r>
        <w:rPr>
          <w:rFonts w:hint="eastAsia"/>
          <w:lang w:eastAsia="zh-CN"/>
        </w:rPr>
        <w:t>.</w:t>
      </w:r>
      <w:r>
        <w:rPr>
          <w:lang w:eastAsia="zh-CN"/>
        </w:rPr>
        <w:t xml:space="preserve"> </w:t>
      </w:r>
      <w:r>
        <w:rPr>
          <w:rFonts w:hint="eastAsia"/>
          <w:lang w:eastAsia="zh-CN"/>
        </w:rPr>
        <w:t xml:space="preserve">The gNB-CU performs </w:t>
      </w:r>
      <w:r>
        <w:rPr>
          <w:lang w:eastAsia="zh-CN"/>
        </w:rPr>
        <w:t>initial</w:t>
      </w:r>
      <w:r>
        <w:rPr>
          <w:rFonts w:hint="eastAsia"/>
          <w:lang w:eastAsia="zh-CN"/>
        </w:rPr>
        <w:t xml:space="preserve"> analysis</w:t>
      </w:r>
      <w:r>
        <w:rPr>
          <w:lang w:eastAsia="zh-CN"/>
        </w:rPr>
        <w:t>.</w:t>
      </w:r>
      <w:r>
        <w:rPr>
          <w:rFonts w:hint="eastAsia"/>
          <w:lang w:eastAsia="zh-CN"/>
        </w:rPr>
        <w:t xml:space="preserve"> </w:t>
      </w:r>
      <w:r>
        <w:rPr>
          <w:lang w:eastAsia="zh-CN"/>
        </w:rPr>
        <w:t xml:space="preserve">In case of failures due to inappropriate cell switch triggering or </w:t>
      </w:r>
      <w:r>
        <w:rPr>
          <w:szCs w:val="22"/>
        </w:rPr>
        <w:t>wrong target cell selection for LTM cell switch,</w:t>
      </w:r>
      <w:r>
        <w:rPr>
          <w:rFonts w:hint="eastAsia"/>
          <w:lang w:eastAsia="zh-CN"/>
        </w:rPr>
        <w:t xml:space="preserve"> </w:t>
      </w:r>
      <w:r>
        <w:rPr>
          <w:lang w:eastAsia="zh-CN"/>
        </w:rPr>
        <w:t>the gNB-CU forwards the RLF report to the</w:t>
      </w:r>
      <w:r>
        <w:rPr>
          <w:rFonts w:hint="eastAsia"/>
          <w:lang w:eastAsia="zh-CN"/>
        </w:rPr>
        <w:t xml:space="preserve"> </w:t>
      </w:r>
      <w:r>
        <w:rPr>
          <w:lang w:eastAsia="zh-CN"/>
        </w:rPr>
        <w:t>last serving gNB-DU in case of too late LTM cell switch, or to the source gNB-DU in case of too early LTM cell switch or LTM cell switch to wrong cell.</w:t>
      </w:r>
    </w:p>
    <w:p w14:paraId="5B47BF11" w14:textId="77777777" w:rsidR="00826EAC" w:rsidRDefault="00826EAC" w:rsidP="00826EAC">
      <w:pPr>
        <w:rPr>
          <w:szCs w:val="22"/>
          <w:lang w:eastAsia="zh-CN"/>
        </w:rPr>
      </w:pPr>
      <w:r>
        <w:rPr>
          <w:rFonts w:hint="eastAsia"/>
          <w:szCs w:val="22"/>
          <w:lang w:eastAsia="zh-CN"/>
        </w:rPr>
        <w:t>The target gNB-DU identifies that a Beam Failure Recovery (BFR) has happened in the UE shortly after a successful LTM cell switch</w:t>
      </w:r>
      <w:r>
        <w:rPr>
          <w:szCs w:val="22"/>
          <w:lang w:eastAsia="zh-CN"/>
        </w:rPr>
        <w:t xml:space="preserve"> by detecting that a time gap between the successful LTM cell switch and the BFR in the same cell is smaller than the configured threshold (e.g. Tstore_UE_cntxt). </w:t>
      </w:r>
      <w:r>
        <w:rPr>
          <w:rFonts w:hint="eastAsia"/>
          <w:szCs w:val="22"/>
          <w:lang w:eastAsia="zh-CN"/>
        </w:rPr>
        <w:t xml:space="preserve">The target gNB-DU performs initial analysis </w:t>
      </w:r>
      <w:r>
        <w:rPr>
          <w:szCs w:val="22"/>
          <w:lang w:eastAsia="zh-CN"/>
        </w:rPr>
        <w:t xml:space="preserve">and </w:t>
      </w:r>
      <w:r>
        <w:rPr>
          <w:rFonts w:hint="eastAsia"/>
          <w:szCs w:val="22"/>
          <w:lang w:eastAsia="zh-CN"/>
        </w:rPr>
        <w:t>send</w:t>
      </w:r>
      <w:r>
        <w:rPr>
          <w:szCs w:val="22"/>
          <w:lang w:eastAsia="zh-CN"/>
        </w:rPr>
        <w:t>s</w:t>
      </w:r>
      <w:r>
        <w:rPr>
          <w:rFonts w:hint="eastAsia"/>
          <w:szCs w:val="22"/>
          <w:lang w:eastAsia="zh-CN"/>
        </w:rPr>
        <w:t xml:space="preserve"> the recovery beam information to the source gNB-DU via the gNB-CU.</w:t>
      </w:r>
      <w:r>
        <w:rPr>
          <w:szCs w:val="22"/>
          <w:lang w:eastAsia="zh-CN"/>
        </w:rPr>
        <w:t xml:space="preserve"> </w:t>
      </w:r>
    </w:p>
    <w:p w14:paraId="3B6BFF64" w14:textId="6A79C9D6" w:rsidR="00826EAC" w:rsidRDefault="00826EAC" w:rsidP="00826EAC">
      <w:pPr>
        <w:rPr>
          <w:rFonts w:eastAsiaTheme="minorEastAsia"/>
        </w:rPr>
      </w:pPr>
      <w:r>
        <w:rPr>
          <w:rFonts w:hint="eastAsia"/>
          <w:lang w:eastAsia="zh-CN"/>
        </w:rPr>
        <w:t xml:space="preserve">The target gNB-DU identifies that the UE successfully </w:t>
      </w:r>
      <w:r>
        <w:rPr>
          <w:lang w:eastAsia="zh-CN"/>
        </w:rPr>
        <w:t xml:space="preserve">performs </w:t>
      </w:r>
      <w:r>
        <w:rPr>
          <w:rFonts w:hint="eastAsia"/>
          <w:lang w:eastAsia="zh-CN"/>
        </w:rPr>
        <w:t xml:space="preserve">a RACH-based access </w:t>
      </w:r>
      <w:r>
        <w:rPr>
          <w:lang w:eastAsia="zh-CN"/>
        </w:rPr>
        <w:t>while</w:t>
      </w:r>
      <w:r>
        <w:rPr>
          <w:rFonts w:hint="eastAsia"/>
          <w:lang w:eastAsia="zh-CN"/>
        </w:rPr>
        <w:t xml:space="preserve"> </w:t>
      </w:r>
      <w:r>
        <w:rPr>
          <w:lang w:eastAsia="zh-CN"/>
        </w:rPr>
        <w:t>re-establish</w:t>
      </w:r>
      <w:r>
        <w:rPr>
          <w:rFonts w:hint="eastAsia"/>
          <w:lang w:eastAsia="zh-CN"/>
        </w:rPr>
        <w:t>ing</w:t>
      </w:r>
      <w:r>
        <w:rPr>
          <w:lang w:eastAsia="zh-CN"/>
        </w:rPr>
        <w:t xml:space="preserve"> or recover</w:t>
      </w:r>
      <w:r>
        <w:rPr>
          <w:rFonts w:hint="eastAsia"/>
          <w:lang w:eastAsia="zh-CN"/>
        </w:rPr>
        <w:t>ing</w:t>
      </w:r>
      <w:r>
        <w:rPr>
          <w:lang w:eastAsia="zh-CN"/>
        </w:rPr>
        <w:t xml:space="preserve"> </w:t>
      </w:r>
      <w:r>
        <w:rPr>
          <w:rFonts w:hint="eastAsia"/>
          <w:lang w:eastAsia="zh-CN"/>
        </w:rPr>
        <w:t>to the same target cell. The target gNB-DU send</w:t>
      </w:r>
      <w:r>
        <w:rPr>
          <w:lang w:eastAsia="zh-CN"/>
        </w:rPr>
        <w:t>s</w:t>
      </w:r>
      <w:r>
        <w:rPr>
          <w:rFonts w:hint="eastAsia"/>
          <w:lang w:eastAsia="zh-CN"/>
        </w:rPr>
        <w:t xml:space="preserve"> the </w:t>
      </w:r>
      <w:r>
        <w:rPr>
          <w:lang w:eastAsia="zh-CN"/>
        </w:rPr>
        <w:t>re-established or recovery</w:t>
      </w:r>
      <w:r>
        <w:rPr>
          <w:rFonts w:hint="eastAsia"/>
          <w:lang w:eastAsia="zh-CN"/>
        </w:rPr>
        <w:t xml:space="preserve"> beam information</w:t>
      </w:r>
      <w:r>
        <w:rPr>
          <w:lang w:eastAsia="zh-CN"/>
        </w:rPr>
        <w:t>, the TA value used at successful RACH-based access, or both</w:t>
      </w:r>
      <w:r>
        <w:rPr>
          <w:rFonts w:hint="eastAsia"/>
          <w:lang w:eastAsia="zh-CN"/>
        </w:rPr>
        <w:t xml:space="preserve"> to the source gNB-DU via the gNB-CU.</w:t>
      </w:r>
    </w:p>
    <w:p w14:paraId="2B33E580" w14:textId="028C5AC3" w:rsidR="004E0024" w:rsidRDefault="004E0024" w:rsidP="004E0024">
      <w:pPr>
        <w:pStyle w:val="Heading2"/>
        <w:rPr>
          <w:lang w:eastAsia="zh-CN"/>
        </w:rPr>
      </w:pPr>
      <w:bookmarkStart w:id="690" w:name="_Toc209704801"/>
      <w:r>
        <w:rPr>
          <w:rFonts w:hint="eastAsia"/>
          <w:lang w:eastAsia="zh-CN"/>
        </w:rPr>
        <w:t>7</w:t>
      </w:r>
      <w:r>
        <w:rPr>
          <w:lang w:eastAsia="zh-CN"/>
        </w:rPr>
        <w:t>.</w:t>
      </w:r>
      <w:r>
        <w:rPr>
          <w:rFonts w:eastAsia="Malgun Gothic" w:hint="eastAsia"/>
        </w:rPr>
        <w:t>13</w:t>
      </w:r>
      <w:r>
        <w:rPr>
          <w:lang w:eastAsia="zh-CN"/>
        </w:rPr>
        <w:tab/>
        <w:t>Support of AI/ML for NR Air Interface</w:t>
      </w:r>
      <w:bookmarkEnd w:id="690"/>
    </w:p>
    <w:p w14:paraId="00F81AEC" w14:textId="77777777" w:rsidR="004E0024" w:rsidRDefault="004E0024" w:rsidP="004E0024">
      <w:pPr>
        <w:rPr>
          <w:lang w:eastAsia="zh-CN"/>
        </w:rPr>
      </w:pPr>
      <w:r>
        <w:rPr>
          <w:lang w:eastAsia="zh-CN"/>
        </w:rPr>
        <w:t>The support of AI/ML assisted positioning is specified in TS 38.300 [2].</w:t>
      </w:r>
    </w:p>
    <w:p w14:paraId="492D84C9" w14:textId="77777777" w:rsidR="004E0024" w:rsidRDefault="004E0024" w:rsidP="004E0024">
      <w:pPr>
        <w:rPr>
          <w:iCs/>
          <w:lang w:eastAsia="zh-CN"/>
        </w:rPr>
      </w:pPr>
      <w:r>
        <w:rPr>
          <w:iCs/>
          <w:lang w:eastAsia="zh-CN"/>
        </w:rPr>
        <w:t>In case of CU-DU split architecture, the following scenario may be supported:</w:t>
      </w:r>
    </w:p>
    <w:p w14:paraId="18850378" w14:textId="29BD80D1" w:rsidR="004E0024" w:rsidRPr="004E0024" w:rsidRDefault="004E0024" w:rsidP="004E0024">
      <w:pPr>
        <w:pStyle w:val="B1"/>
        <w:rPr>
          <w:rFonts w:eastAsiaTheme="minorEastAsia"/>
        </w:rPr>
      </w:pPr>
      <w:r>
        <w:t>-</w:t>
      </w:r>
      <w:r>
        <w:tab/>
      </w:r>
      <w:r>
        <w:rPr>
          <w:lang w:eastAsia="zh-CN"/>
        </w:rPr>
        <w:t>AI/ML Model Training and AI/ML Model Inference are both located in the gNB-CU.</w:t>
      </w:r>
    </w:p>
    <w:p w14:paraId="4FEFBDAF" w14:textId="05F994A2" w:rsidR="00373621" w:rsidRPr="00B8401F" w:rsidRDefault="00373621" w:rsidP="00371D61">
      <w:pPr>
        <w:pStyle w:val="Heading1"/>
      </w:pPr>
      <w:bookmarkStart w:id="691" w:name="_CR8"/>
      <w:bookmarkStart w:id="692" w:name="_Toc107829484"/>
      <w:bookmarkStart w:id="693" w:name="_Toc112703243"/>
      <w:bookmarkStart w:id="694" w:name="_Toc209704802"/>
      <w:bookmarkEnd w:id="691"/>
      <w:r w:rsidRPr="00B8401F">
        <w:t>8</w:t>
      </w:r>
      <w:r w:rsidRPr="00B8401F">
        <w:tab/>
        <w:t>Overall procedures in gNB-CU/gNB-DU Architecture</w:t>
      </w:r>
      <w:bookmarkEnd w:id="567"/>
      <w:bookmarkEnd w:id="568"/>
      <w:bookmarkEnd w:id="569"/>
      <w:bookmarkEnd w:id="598"/>
      <w:bookmarkEnd w:id="599"/>
      <w:bookmarkEnd w:id="608"/>
      <w:bookmarkEnd w:id="609"/>
      <w:bookmarkEnd w:id="610"/>
      <w:bookmarkEnd w:id="611"/>
      <w:bookmarkEnd w:id="612"/>
      <w:bookmarkEnd w:id="679"/>
      <w:bookmarkEnd w:id="680"/>
      <w:bookmarkEnd w:id="681"/>
      <w:bookmarkEnd w:id="682"/>
      <w:bookmarkEnd w:id="692"/>
      <w:bookmarkEnd w:id="693"/>
      <w:bookmarkEnd w:id="694"/>
    </w:p>
    <w:p w14:paraId="3B4CBB84" w14:textId="77777777" w:rsidR="00373621" w:rsidRPr="00B8401F" w:rsidRDefault="00373621" w:rsidP="00371D61">
      <w:pPr>
        <w:pStyle w:val="Heading2"/>
      </w:pPr>
      <w:bookmarkStart w:id="695" w:name="_CR8_1"/>
      <w:bookmarkStart w:id="696" w:name="_Toc13919126"/>
      <w:bookmarkStart w:id="697" w:name="_Toc29391491"/>
      <w:bookmarkStart w:id="698" w:name="_Toc36560522"/>
      <w:bookmarkStart w:id="699" w:name="_Toc45104759"/>
      <w:bookmarkStart w:id="700" w:name="_Toc45883242"/>
      <w:bookmarkStart w:id="701" w:name="_Toc51763523"/>
      <w:bookmarkStart w:id="702" w:name="_Toc52266337"/>
      <w:bookmarkStart w:id="703" w:name="_Toc64445115"/>
      <w:bookmarkStart w:id="704" w:name="_Toc73980474"/>
      <w:bookmarkStart w:id="705" w:name="_Toc88651170"/>
      <w:bookmarkStart w:id="706" w:name="_Toc98351710"/>
      <w:bookmarkStart w:id="707" w:name="_Toc98748008"/>
      <w:bookmarkStart w:id="708" w:name="_Toc105704395"/>
      <w:bookmarkStart w:id="709" w:name="_Toc106108513"/>
      <w:bookmarkStart w:id="710" w:name="_Toc107829485"/>
      <w:bookmarkStart w:id="711" w:name="_Toc112703244"/>
      <w:bookmarkStart w:id="712" w:name="_Toc209704803"/>
      <w:bookmarkEnd w:id="695"/>
      <w:r w:rsidRPr="00B8401F">
        <w:t>8.1</w:t>
      </w:r>
      <w:r w:rsidRPr="00B8401F">
        <w:tab/>
        <w:t xml:space="preserve">UE </w:t>
      </w:r>
      <w:r w:rsidRPr="00B8401F">
        <w:rPr>
          <w:lang w:eastAsia="ja-JP"/>
        </w:rPr>
        <w:t>Initial Access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9" type="#_x0000_t75" style="width:449.5pt;height:324.95pt" o:ole="">
            <v:imagedata r:id="rId37" o:title=""/>
          </v:shape>
          <o:OLEObject Type="Embed" ProgID="Visio.Drawing.11" ShapeID="_x0000_i1039" DrawAspect="Content" ObjectID="_1820391456" r:id="rId38"/>
        </w:object>
      </w:r>
    </w:p>
    <w:p w14:paraId="33051843" w14:textId="77777777" w:rsidR="00373621" w:rsidRPr="00B8401F" w:rsidRDefault="00373621" w:rsidP="00371D61">
      <w:pPr>
        <w:pStyle w:val="TF"/>
        <w:rPr>
          <w:lang w:eastAsia="zh-CN"/>
        </w:rPr>
      </w:pPr>
      <w:bookmarkStart w:id="713" w:name="_CRFigure8_11"/>
      <w:r w:rsidRPr="00B8401F">
        <w:rPr>
          <w:lang w:eastAsia="zh-CN"/>
        </w:rPr>
        <w:t>Figure</w:t>
      </w:r>
      <w:r w:rsidRPr="00B8401F">
        <w:rPr>
          <w:rFonts w:hint="eastAsia"/>
          <w:lang w:eastAsia="zh-CN"/>
        </w:rPr>
        <w:t xml:space="preserve"> </w:t>
      </w:r>
      <w:bookmarkEnd w:id="713"/>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B33C08D"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ndication</w:t>
      </w:r>
      <w:r w:rsidR="009C7D49" w:rsidRPr="009C7D49">
        <w:t xml:space="preserve"> </w:t>
      </w:r>
      <w:r w:rsidR="009C7D49">
        <w:t>or a NR eRedCap UE Indication</w:t>
      </w:r>
      <w:r w:rsidR="00196701" w:rsidRPr="004A6A99">
        <w:rPr>
          <w:lang w:eastAsia="zh-CN"/>
        </w:rPr>
        <w:t xml:space="preserve">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4" w:name="_CR8_2"/>
      <w:bookmarkStart w:id="715" w:name="_Toc13919127"/>
      <w:bookmarkStart w:id="716" w:name="_Toc29391492"/>
      <w:bookmarkStart w:id="717" w:name="_Toc36560523"/>
      <w:bookmarkStart w:id="718" w:name="_Toc45104760"/>
      <w:bookmarkStart w:id="719" w:name="_Toc45883243"/>
      <w:bookmarkStart w:id="720" w:name="_Toc51763524"/>
      <w:bookmarkStart w:id="721" w:name="_Toc52266338"/>
      <w:bookmarkStart w:id="722" w:name="_Toc64445116"/>
      <w:bookmarkStart w:id="723" w:name="_Toc73980475"/>
      <w:bookmarkStart w:id="724" w:name="_Toc88651171"/>
      <w:bookmarkStart w:id="725" w:name="_Toc98351711"/>
      <w:bookmarkStart w:id="726" w:name="_Toc98748009"/>
      <w:bookmarkStart w:id="727" w:name="_Toc105704396"/>
      <w:bookmarkStart w:id="728" w:name="_Toc106108514"/>
      <w:bookmarkStart w:id="729" w:name="_Toc107829486"/>
      <w:bookmarkStart w:id="730" w:name="_Toc112703245"/>
      <w:bookmarkStart w:id="731" w:name="_Toc209704804"/>
      <w:bookmarkEnd w:id="714"/>
      <w:r w:rsidRPr="00B8401F">
        <w:t>8.2</w:t>
      </w:r>
      <w:r w:rsidRPr="00B8401F">
        <w:tab/>
        <w:t>Intra-gNB-CU Mobility</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591D3F0A" w14:textId="77777777" w:rsidR="00373621" w:rsidRPr="00B8401F" w:rsidRDefault="00373621" w:rsidP="00371D61">
      <w:pPr>
        <w:pStyle w:val="Heading3"/>
        <w:rPr>
          <w:lang w:eastAsia="zh-CN"/>
        </w:rPr>
      </w:pPr>
      <w:bookmarkStart w:id="732" w:name="_CR8_2_1"/>
      <w:bookmarkStart w:id="733" w:name="_Toc13919128"/>
      <w:bookmarkStart w:id="734" w:name="_Toc29391493"/>
      <w:bookmarkStart w:id="735" w:name="_Toc36560524"/>
      <w:bookmarkStart w:id="736" w:name="_Toc45104761"/>
      <w:bookmarkStart w:id="737" w:name="_Toc45883244"/>
      <w:bookmarkStart w:id="738" w:name="_Toc51763525"/>
      <w:bookmarkStart w:id="739" w:name="_Toc52266339"/>
      <w:bookmarkStart w:id="740" w:name="_Toc64445117"/>
      <w:bookmarkStart w:id="741" w:name="_Toc73980476"/>
      <w:bookmarkStart w:id="742" w:name="_Toc88651172"/>
      <w:bookmarkStart w:id="743" w:name="_Toc98351712"/>
      <w:bookmarkStart w:id="744" w:name="_Toc98748010"/>
      <w:bookmarkStart w:id="745" w:name="_Toc105704397"/>
      <w:bookmarkStart w:id="746" w:name="_Toc106108515"/>
      <w:bookmarkStart w:id="747" w:name="_Toc107829487"/>
      <w:bookmarkStart w:id="748" w:name="_Toc112703246"/>
      <w:bookmarkStart w:id="749" w:name="_Toc209704805"/>
      <w:bookmarkEnd w:id="732"/>
      <w:r w:rsidRPr="00B8401F">
        <w:t>8.2.1</w:t>
      </w:r>
      <w:r w:rsidRPr="00B8401F">
        <w:tab/>
        <w:t>Intra-NR Mobility</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52084217" w14:textId="77777777" w:rsidR="00373621" w:rsidRPr="009010F4" w:rsidRDefault="00373621" w:rsidP="009010F4">
      <w:pPr>
        <w:pStyle w:val="Heading4"/>
      </w:pPr>
      <w:bookmarkStart w:id="750" w:name="_CR8_2_1_1"/>
      <w:bookmarkStart w:id="751" w:name="_Toc13919129"/>
      <w:bookmarkStart w:id="752" w:name="_Toc29391494"/>
      <w:bookmarkStart w:id="753" w:name="_Toc36560525"/>
      <w:bookmarkStart w:id="754" w:name="_Toc45104762"/>
      <w:bookmarkStart w:id="755" w:name="_Toc45883245"/>
      <w:bookmarkStart w:id="756" w:name="_Toc51763526"/>
      <w:bookmarkStart w:id="757" w:name="_Toc52266340"/>
      <w:bookmarkStart w:id="758" w:name="_Toc64445118"/>
      <w:bookmarkStart w:id="759" w:name="_Toc73980477"/>
      <w:bookmarkStart w:id="760" w:name="_Toc88651173"/>
      <w:bookmarkStart w:id="761" w:name="_Toc98351713"/>
      <w:bookmarkStart w:id="762" w:name="_Toc98748011"/>
      <w:bookmarkStart w:id="763" w:name="_Toc105704398"/>
      <w:bookmarkStart w:id="764" w:name="_Toc106108516"/>
      <w:bookmarkStart w:id="765" w:name="_Toc107829488"/>
      <w:bookmarkStart w:id="766" w:name="_Toc112703247"/>
      <w:bookmarkStart w:id="767" w:name="_Toc209704806"/>
      <w:bookmarkEnd w:id="750"/>
      <w:r w:rsidRPr="008120A8">
        <w:t>8.2.1.1</w:t>
      </w:r>
      <w:r w:rsidRPr="008120A8">
        <w:tab/>
        <w:t>Inter-gNB-DU Mobility</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40" type="#_x0000_t75" style="width:384pt;height:363.9pt" o:ole="">
            <v:imagedata r:id="rId39" o:title=""/>
          </v:shape>
          <o:OLEObject Type="Embed" ProgID="Visio.Drawing.11" ShapeID="_x0000_i1040" DrawAspect="Content" ObjectID="_1820391457" r:id="rId40"/>
        </w:object>
      </w:r>
    </w:p>
    <w:p w14:paraId="5AAB712B" w14:textId="77777777" w:rsidR="00373621" w:rsidRPr="00B8401F" w:rsidRDefault="00373621" w:rsidP="00371D61">
      <w:pPr>
        <w:pStyle w:val="TF"/>
      </w:pPr>
      <w:bookmarkStart w:id="768" w:name="_CRFigure8_2_1_11"/>
      <w:r w:rsidRPr="00B8401F">
        <w:t xml:space="preserve">Figure </w:t>
      </w:r>
      <w:bookmarkEnd w:id="768"/>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69" w:name="_CR8_2_1_2"/>
      <w:bookmarkStart w:id="770" w:name="_Toc13919130"/>
      <w:bookmarkStart w:id="771" w:name="_Toc29391495"/>
      <w:bookmarkStart w:id="772" w:name="_Toc36560526"/>
      <w:bookmarkStart w:id="773" w:name="_Toc45104763"/>
      <w:bookmarkStart w:id="774" w:name="_Toc45883246"/>
      <w:bookmarkStart w:id="775" w:name="_Toc51763527"/>
      <w:bookmarkStart w:id="776" w:name="_Toc52266341"/>
      <w:bookmarkStart w:id="777" w:name="_Toc64445119"/>
      <w:bookmarkStart w:id="778" w:name="_Toc73980478"/>
      <w:bookmarkStart w:id="779" w:name="_Toc88651174"/>
      <w:bookmarkStart w:id="780" w:name="_Toc98351714"/>
      <w:bookmarkStart w:id="781" w:name="_Toc98748012"/>
      <w:bookmarkStart w:id="782" w:name="_Toc105704399"/>
      <w:bookmarkStart w:id="783" w:name="_Toc106108517"/>
      <w:bookmarkStart w:id="784" w:name="_Toc107829489"/>
      <w:bookmarkStart w:id="785" w:name="_Toc112703248"/>
      <w:bookmarkStart w:id="786" w:name="_Toc209704807"/>
      <w:bookmarkEnd w:id="769"/>
      <w:r w:rsidRPr="008120A8">
        <w:t>8.2.1.2</w:t>
      </w:r>
      <w:r w:rsidRPr="008120A8">
        <w:tab/>
        <w:t xml:space="preserve">Intra-gNB-DU </w:t>
      </w:r>
      <w:r w:rsidRPr="009010F4">
        <w:t>handover</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87" w:name="_CR8_2_1_3"/>
      <w:bookmarkStart w:id="788" w:name="_Toc52266342"/>
      <w:bookmarkStart w:id="789" w:name="_Toc64445120"/>
      <w:bookmarkStart w:id="790" w:name="_Toc73980479"/>
      <w:bookmarkStart w:id="791" w:name="_Toc88651175"/>
      <w:bookmarkStart w:id="792" w:name="_Toc98351715"/>
      <w:bookmarkStart w:id="793" w:name="_Toc98748013"/>
      <w:bookmarkStart w:id="794" w:name="_Toc105704400"/>
      <w:bookmarkStart w:id="795" w:name="_Toc106108518"/>
      <w:bookmarkStart w:id="796" w:name="_Toc107829490"/>
      <w:bookmarkStart w:id="797" w:name="_Toc112703249"/>
      <w:bookmarkStart w:id="798" w:name="_Toc209704808"/>
      <w:bookmarkStart w:id="799" w:name="_Toc13919131"/>
      <w:bookmarkStart w:id="800" w:name="_Toc29391496"/>
      <w:bookmarkStart w:id="801" w:name="_Toc36560527"/>
      <w:bookmarkEnd w:id="787"/>
      <w:r>
        <w:t>8.2.1.3</w:t>
      </w:r>
      <w:r>
        <w:tab/>
        <w:t>Inter-gNB-DU Conditional Handover or Conditional PSCell Change</w:t>
      </w:r>
      <w:bookmarkEnd w:id="788"/>
      <w:bookmarkEnd w:id="789"/>
      <w:bookmarkEnd w:id="790"/>
      <w:bookmarkEnd w:id="791"/>
      <w:bookmarkEnd w:id="792"/>
      <w:bookmarkEnd w:id="793"/>
      <w:bookmarkEnd w:id="794"/>
      <w:bookmarkEnd w:id="795"/>
      <w:bookmarkEnd w:id="796"/>
      <w:bookmarkEnd w:id="797"/>
      <w:r w:rsidR="00797559">
        <w:t xml:space="preserve"> or subsequent CPAC</w:t>
      </w:r>
      <w:bookmarkEnd w:id="798"/>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41" type="#_x0000_t75" style="width:419.7pt;height:470.25pt" o:ole="">
            <v:imagedata r:id="rId41" o:title=""/>
          </v:shape>
          <o:OLEObject Type="Embed" ProgID="Visio.Drawing.11" ShapeID="_x0000_i1041" DrawAspect="Content" ObjectID="_1820391458" r:id="rId42"/>
        </w:object>
      </w:r>
    </w:p>
    <w:p w14:paraId="740B85E9" w14:textId="1EA882DD" w:rsidR="004003D2" w:rsidRDefault="004003D2" w:rsidP="00325D12">
      <w:pPr>
        <w:pStyle w:val="TF"/>
      </w:pPr>
      <w:bookmarkStart w:id="802" w:name="_CRFigure8_2_1_31"/>
      <w:r>
        <w:t xml:space="preserve">Figure </w:t>
      </w:r>
      <w:bookmarkEnd w:id="802"/>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03" w:name="_CR8_2_1_4"/>
      <w:bookmarkStart w:id="804" w:name="_Toc209704809"/>
      <w:bookmarkEnd w:id="803"/>
      <w:r>
        <w:t>8.2.1.4</w:t>
      </w:r>
      <w:r>
        <w:tab/>
        <w:t xml:space="preserve">Intra-gNB-DU </w:t>
      </w:r>
      <w:r>
        <w:rPr>
          <w:lang w:val="sv-SE"/>
        </w:rPr>
        <w:t>LTM</w:t>
      </w:r>
      <w:bookmarkEnd w:id="804"/>
    </w:p>
    <w:p w14:paraId="5ADD6635" w14:textId="6C5E96B5" w:rsidR="00C464D5" w:rsidRPr="00C464D5" w:rsidRDefault="00797559" w:rsidP="00C464D5">
      <w:pPr>
        <w:rPr>
          <w:rFonts w:eastAsiaTheme="minorEastAsia"/>
        </w:rPr>
      </w:pPr>
      <w:r>
        <w:rPr>
          <w:lang w:eastAsia="ja-JP"/>
        </w:rPr>
        <w:t>This procedure is used for the case when the UE moves within the same gNB-DU during NR operation for LTM. Figure 8.2.1.4-1 shows the intra-gNB-DU LTM procedure for intra-NR</w:t>
      </w:r>
      <w:r w:rsidR="00154210">
        <w:rPr>
          <w:lang w:eastAsia="ja-JP"/>
        </w:rPr>
        <w:t>.</w:t>
      </w:r>
      <w:bookmarkStart w:id="805" w:name="_CRFigure8_2_1_41"/>
    </w:p>
    <w:p w14:paraId="7AA6D39F" w14:textId="4FA0FF40" w:rsidR="00C464D5" w:rsidRPr="002D00DA" w:rsidRDefault="00C464D5" w:rsidP="00C464D5">
      <w:pPr>
        <w:pStyle w:val="TH"/>
        <w:rPr>
          <w:lang w:eastAsia="zh-CN"/>
        </w:rPr>
      </w:pPr>
      <w:r>
        <w:rPr>
          <w:rFonts w:eastAsia="DengXian"/>
        </w:rPr>
        <w:object w:dxaOrig="10812" w:dyaOrig="14592" w14:anchorId="66475D91">
          <v:shape id="_x0000_i1042" type="#_x0000_t75" style="width:495.55pt;height:672pt" o:ole="">
            <v:imagedata r:id="rId43" o:title=""/>
          </v:shape>
          <o:OLEObject Type="Embed" ProgID="Mscgen.Chart" ShapeID="_x0000_i1042" DrawAspect="Content" ObjectID="_1820391459" r:id="rId44"/>
        </w:object>
      </w:r>
    </w:p>
    <w:p w14:paraId="229F5AD3" w14:textId="0F4C2953" w:rsidR="00797559" w:rsidRPr="00673D2E" w:rsidRDefault="00154210" w:rsidP="00154210">
      <w:pPr>
        <w:pStyle w:val="TF"/>
      </w:pPr>
      <w:r w:rsidRPr="00673D2E">
        <w:t>F</w:t>
      </w:r>
      <w:r w:rsidR="00797559" w:rsidRPr="00673D2E">
        <w:t xml:space="preserve">igure </w:t>
      </w:r>
      <w:bookmarkEnd w:id="805"/>
      <w:r w:rsidR="00797559" w:rsidRPr="00673D2E">
        <w:t>8.2.1.4-1: Intra-gNB-DU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t>2.</w:t>
      </w:r>
      <w:r>
        <w:rPr>
          <w:lang w:eastAsia="zh-CN"/>
        </w:rPr>
        <w:tab/>
        <w:t>The gNB-CU determines to initiate LTM configuration.</w:t>
      </w:r>
    </w:p>
    <w:p w14:paraId="41344EB7" w14:textId="2983EA88" w:rsidR="00FF1245" w:rsidRDefault="00154210" w:rsidP="00FF1245">
      <w:pPr>
        <w:pStyle w:val="B1"/>
        <w:rPr>
          <w:lang w:eastAsia="zh-CN"/>
        </w:rPr>
      </w:pPr>
      <w:r>
        <w:rPr>
          <w:lang w:eastAsia="zh-CN"/>
        </w:rPr>
        <w:t>3.</w:t>
      </w:r>
      <w:r>
        <w:rPr>
          <w:lang w:eastAsia="zh-CN"/>
        </w:rPr>
        <w:tab/>
      </w:r>
      <w:r w:rsidR="00FF1245">
        <w:rPr>
          <w:lang w:eastAsia="zh-CN"/>
        </w:rPr>
        <w:t xml:space="preserve">The gNB-CU sends a UE CONTEXT MODIFICATION REQUEST message to the gNB-DU </w:t>
      </w:r>
      <w:r w:rsidR="00FF1245">
        <w:rPr>
          <w:lang w:val="en-US" w:eastAsia="zh-CN"/>
        </w:rPr>
        <w:t>for each candidate cell,</w:t>
      </w:r>
      <w:r w:rsidR="00FF1245">
        <w:rPr>
          <w:lang w:eastAsia="zh-CN"/>
        </w:rPr>
        <w:t xml:space="preserve"> containing </w:t>
      </w:r>
      <w:r w:rsidR="00FF1245">
        <w:rPr>
          <w:rFonts w:hint="eastAsia"/>
          <w:lang w:eastAsia="zh-CN"/>
        </w:rPr>
        <w:t>one</w:t>
      </w:r>
      <w:r w:rsidR="00FF1245">
        <w:rPr>
          <w:lang w:eastAsia="zh-CN"/>
        </w:rPr>
        <w:t xml:space="preserve"> candidate cell ID and the CSI resource configuration for subsequent LTM. </w:t>
      </w:r>
      <w:r w:rsidR="00FF1245" w:rsidRPr="007011D7">
        <w:rPr>
          <w:lang w:eastAsia="zh-CN"/>
        </w:rPr>
        <w:t xml:space="preserve">The gNB-CU may provide the LTM configuration ID mapping list to the gNB-DU. </w:t>
      </w:r>
      <w:r w:rsidR="00FF1245">
        <w:t>The gNB-CU may request PRACH resources from the gNB-DU. The gNB-CU may request the gNB-DU to provide the lower layer configuration for the purpose of generating the reference configuration or</w:t>
      </w:r>
      <w:r w:rsidR="00FF1245" w:rsidRPr="00BD59E7">
        <w:t xml:space="preserve"> provide the lower layer reference configuration to the gNB-DU.</w:t>
      </w:r>
      <w:r w:rsidR="00FF1245">
        <w:t xml:space="preserve"> </w:t>
      </w:r>
      <w:r w:rsidR="00FF1245">
        <w:rPr>
          <w:lang w:eastAsia="zh-CN"/>
        </w:rPr>
        <w:t>The gNB-CU may inform the gNB-DU about intra-DU L2 reset configuration.</w:t>
      </w:r>
      <w:r w:rsidR="00826EAC" w:rsidRPr="0070346E">
        <w:t xml:space="preserve"> </w:t>
      </w:r>
      <w:r w:rsidR="00826EAC" w:rsidRPr="0070346E">
        <w:rPr>
          <w:lang w:eastAsia="zh-CN"/>
        </w:rPr>
        <w:t>The gNB-CU may request the gNB-DU to provide the CSI-RS resource configuration.</w:t>
      </w:r>
    </w:p>
    <w:p w14:paraId="0EBC9C3F" w14:textId="34255AB2" w:rsidR="00FF1245" w:rsidRDefault="00FF1245" w:rsidP="00FF1245">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 xml:space="preserve">responds with a UE CONTEXT MODIFICATION RESPONSE message including the generated lower layer RRC configurations </w:t>
      </w:r>
      <w:r w:rsidR="00046738" w:rsidRPr="002114AF">
        <w:rPr>
          <w:lang w:eastAsia="zh-CN"/>
        </w:rPr>
        <w:t>and the TCI state configuration</w:t>
      </w:r>
      <w:r w:rsidR="00046738">
        <w:rPr>
          <w:lang w:eastAsia="zh-CN"/>
        </w:rPr>
        <w:t xml:space="preserve"> </w:t>
      </w:r>
      <w:r>
        <w:rPr>
          <w:lang w:eastAsia="zh-CN"/>
        </w:rPr>
        <w:t>for the accepted candidate cell.</w:t>
      </w:r>
      <w:r w:rsidR="00826EAC" w:rsidRPr="0070346E">
        <w:t xml:space="preserve"> </w:t>
      </w:r>
      <w:r w:rsidR="00826EAC" w:rsidRPr="0070346E">
        <w:rPr>
          <w:lang w:eastAsia="zh-CN"/>
        </w:rPr>
        <w:t>The gNB-DU may include the CSI-RS resource configuration upon request.</w:t>
      </w:r>
    </w:p>
    <w:p w14:paraId="74C2E796" w14:textId="77777777" w:rsidR="00FF1245" w:rsidRDefault="00FF1245" w:rsidP="00FF1245">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6B277CC1" w:rsidR="00154210" w:rsidRDefault="00FF1245" w:rsidP="00FF1245">
      <w:pPr>
        <w:pStyle w:val="B1"/>
        <w:rPr>
          <w:lang w:eastAsia="zh-CN"/>
        </w:rPr>
      </w:pPr>
      <w:r>
        <w:rPr>
          <w:lang w:eastAsia="zh-CN"/>
        </w:rPr>
        <w:t>5.</w:t>
      </w:r>
      <w:r>
        <w:rPr>
          <w:lang w:eastAsia="zh-CN"/>
        </w:rPr>
        <w:tab/>
        <w:t>The gNB-CU sends a UE CONTEXT MODIFICATION REQUEST message to the gNB-DU</w:t>
      </w:r>
      <w:r>
        <w:rPr>
          <w:rFonts w:hint="eastAsia"/>
          <w:lang w:eastAsia="zh-CN"/>
        </w:rPr>
        <w:t xml:space="preserve"> which may include the </w:t>
      </w:r>
      <w:r w:rsidRPr="0078423C">
        <w:rPr>
          <w:lang w:eastAsia="zh-CN"/>
        </w:rPr>
        <w:t>LTM configuration ID mapping list</w:t>
      </w:r>
      <w:r>
        <w:rPr>
          <w:rFonts w:hint="eastAsia"/>
          <w:lang w:eastAsia="zh-CN"/>
        </w:rPr>
        <w:t xml:space="preserve">and/or </w:t>
      </w:r>
      <w:r w:rsidRPr="00822A6C">
        <w:rPr>
          <w:lang w:eastAsia="zh-CN"/>
        </w:rPr>
        <w:t>the</w:t>
      </w:r>
      <w:r>
        <w:rPr>
          <w:lang w:eastAsia="zh-CN"/>
        </w:rPr>
        <w:t xml:space="preserve"> updated</w:t>
      </w:r>
      <w:r w:rsidRPr="00822A6C">
        <w:rPr>
          <w:lang w:eastAsia="zh-CN"/>
        </w:rPr>
        <w:t xml:space="preserve"> CSI resource configuration</w:t>
      </w:r>
      <w:r>
        <w:rPr>
          <w:lang w:eastAsia="zh-CN"/>
        </w:rPr>
        <w:t>. The gNB-CU may inform the gNB-DU about intra-DU L2 reset configuration.</w:t>
      </w:r>
      <w:r w:rsidR="00046738">
        <w:rPr>
          <w:lang w:eastAsia="zh-CN"/>
        </w:rPr>
        <w:t xml:space="preserve"> The gNB-CU also includes the </w:t>
      </w:r>
      <w:r w:rsidR="00046738" w:rsidRPr="001C17CA">
        <w:rPr>
          <w:lang w:eastAsia="zh-CN"/>
        </w:rPr>
        <w:t>TCI state configurations</w:t>
      </w:r>
      <w:r w:rsidR="00046738">
        <w:rPr>
          <w:lang w:eastAsia="zh-CN"/>
        </w:rPr>
        <w:t xml:space="preserve"> for the accepted target candidate cell(s).</w:t>
      </w:r>
    </w:p>
    <w:p w14:paraId="39200670" w14:textId="6E6D17FC" w:rsidR="00154210" w:rsidRDefault="00154210" w:rsidP="00154210">
      <w:pPr>
        <w:pStyle w:val="B1"/>
        <w:rPr>
          <w:lang w:eastAsia="zh-CN"/>
        </w:rPr>
      </w:pPr>
      <w:r>
        <w:rPr>
          <w:lang w:eastAsia="zh-CN"/>
        </w:rPr>
        <w:t>6.</w:t>
      </w:r>
      <w:r>
        <w:rPr>
          <w:lang w:eastAsia="zh-CN"/>
        </w:rPr>
        <w:tab/>
        <w:t xml:space="preserve">The gNB-DU responds with a UE CONTEXT MODIFICATION RESPONSE message which </w:t>
      </w:r>
      <w:r w:rsidR="00C464D5">
        <w:rPr>
          <w:rFonts w:hint="eastAsia"/>
          <w:lang w:eastAsia="zh-CN"/>
        </w:rPr>
        <w:t xml:space="preserve">may </w:t>
      </w:r>
      <w:r w:rsidR="00C464D5">
        <w:rPr>
          <w:lang w:eastAsia="zh-CN"/>
        </w:rPr>
        <w:t xml:space="preserve">include </w:t>
      </w:r>
      <w:r>
        <w:rPr>
          <w:lang w:eastAsia="zh-CN"/>
        </w:rPr>
        <w:t>an updated lower layer configuration, e.g., containing the updated CSI report configuration of the source cell.</w:t>
      </w:r>
    </w:p>
    <w:p w14:paraId="1CA3B7BA" w14:textId="5B2999DD" w:rsidR="00154210" w:rsidRDefault="00154210" w:rsidP="00154210">
      <w:pPr>
        <w:pStyle w:val="NO"/>
        <w:rPr>
          <w:lang w:eastAsia="zh-CN"/>
        </w:rPr>
      </w:pPr>
      <w:r>
        <w:rPr>
          <w:lang w:eastAsia="zh-CN"/>
        </w:rPr>
        <w:t>NOTE 2</w:t>
      </w:r>
      <w:r>
        <w:t>:</w:t>
      </w:r>
      <w:r>
        <w:tab/>
      </w:r>
      <w:r w:rsidR="00826EAC" w:rsidRPr="0070346E">
        <w:t>The CU-initiated UE Context Modification procedure may be further invoked per each candidate cell, in which case the gNB-DU may provide the CSI report configuration for CSI acquisition. For subsequent LTM, this procedure</w:t>
      </w:r>
      <w:r w:rsidR="00826EAC">
        <w:t xml:space="preserve"> may be invoked per each candidate cell to transfer the </w:t>
      </w:r>
      <w:r w:rsidR="00826EAC">
        <w:rPr>
          <w:rFonts w:hint="eastAsia"/>
          <w:lang w:eastAsia="zh-CN"/>
        </w:rPr>
        <w:t>updated</w:t>
      </w:r>
      <w:r w:rsidR="00826EAC">
        <w:rPr>
          <w:lang w:val="en-US"/>
        </w:rPr>
        <w:t xml:space="preserve"> </w:t>
      </w:r>
      <w:r w:rsidR="00826EAC">
        <w:t>CSI resource configuration</w:t>
      </w:r>
      <w:r w:rsidR="00826EAC">
        <w:rPr>
          <w:rFonts w:hint="eastAsia"/>
          <w:lang w:eastAsia="zh-CN"/>
        </w:rPr>
        <w:t xml:space="preserve"> </w:t>
      </w:r>
      <w:r w:rsidR="00826EAC">
        <w:t>to the gNB-DU.</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49BFDBBF" w14:textId="77777777" w:rsidR="00C464D5" w:rsidRDefault="00154210" w:rsidP="00C464D5">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79000894" w14:textId="605E14BD" w:rsidR="00C20527" w:rsidRDefault="00C464D5" w:rsidP="00C464D5">
      <w:pPr>
        <w:pStyle w:val="B1"/>
        <w:rPr>
          <w:lang w:eastAsia="zh-CN"/>
        </w:rPr>
      </w:pPr>
      <w:r>
        <w:rPr>
          <w:rFonts w:hint="eastAsia"/>
          <w:lang w:eastAsia="zh-CN"/>
        </w:rPr>
        <w:t>10a.</w:t>
      </w:r>
      <w:r w:rsidRPr="00BF3A60">
        <w:t xml:space="preserve"> </w:t>
      </w:r>
      <w:r w:rsidRPr="00BF3A60">
        <w:rPr>
          <w:lang w:eastAsia="zh-CN"/>
        </w:rPr>
        <w:t>If LTM is triggered based on L3 measurement,</w:t>
      </w:r>
      <w:r>
        <w:rPr>
          <w:rFonts w:hint="eastAsia"/>
          <w:lang w:val="en-US" w:eastAsia="zh-CN"/>
        </w:rPr>
        <w:t xml:space="preserve"> </w:t>
      </w:r>
      <w:r w:rsidRPr="009010F4">
        <w:rPr>
          <w:rFonts w:eastAsia="Malgun Gothic"/>
        </w:rPr>
        <w:t>gNB</w:t>
      </w:r>
      <w:r w:rsidRPr="009010F4">
        <w:rPr>
          <w:rFonts w:eastAsia="DengXian"/>
        </w:rPr>
        <w:t>-</w:t>
      </w:r>
      <w:r>
        <w:rPr>
          <w:rFonts w:hint="eastAsia"/>
          <w:lang w:val="en-US" w:eastAsia="zh-CN"/>
        </w:rPr>
        <w:t>CU</w:t>
      </w:r>
      <w:r>
        <w:rPr>
          <w:lang w:eastAsia="zh-CN"/>
        </w:rPr>
        <w:t xml:space="preserve"> send</w:t>
      </w:r>
      <w:r>
        <w:rPr>
          <w:rFonts w:hint="eastAsia"/>
          <w:lang w:eastAsia="zh-CN"/>
        </w:rPr>
        <w:t>s</w:t>
      </w:r>
      <w:r>
        <w:rPr>
          <w:lang w:eastAsia="zh-CN"/>
        </w:rPr>
        <w:t xml:space="preserve"> a CU-DU MOBILITY INITIATION REQUEST message to the gNB-DU to trigger early </w:t>
      </w:r>
      <w:r>
        <w:rPr>
          <w:lang w:val="en-US"/>
        </w:rPr>
        <w:t>synchronization</w:t>
      </w:r>
      <w:r>
        <w:rPr>
          <w:lang w:eastAsia="zh-CN"/>
        </w:rPr>
        <w:t xml:space="preserve"> </w:t>
      </w:r>
      <w:r>
        <w:rPr>
          <w:rFonts w:hint="eastAsia"/>
          <w:lang w:val="en-US" w:eastAsia="zh-CN"/>
        </w:rPr>
        <w:t>and/</w:t>
      </w:r>
      <w:r>
        <w:rPr>
          <w:lang w:eastAsia="zh-CN"/>
        </w:rPr>
        <w:t>or cell switch</w:t>
      </w:r>
      <w:r>
        <w:rPr>
          <w:rFonts w:hint="eastAsia"/>
          <w:lang w:eastAsia="zh-CN"/>
        </w:rPr>
        <w:t>.</w:t>
      </w:r>
    </w:p>
    <w:p w14:paraId="14B0A3F5" w14:textId="5F18F26F" w:rsidR="00154210" w:rsidRDefault="00154210" w:rsidP="00154210">
      <w:pPr>
        <w:pStyle w:val="B1"/>
      </w:pPr>
      <w:r>
        <w:rPr>
          <w:lang w:val="en-US"/>
        </w:rPr>
        <w:t>11.</w:t>
      </w:r>
      <w:r>
        <w:rPr>
          <w:lang w:val="en-US"/>
        </w:rPr>
        <w:tab/>
      </w:r>
      <w:r w:rsidR="000C5360">
        <w:rPr>
          <w:lang w:val="en-US"/>
        </w:rPr>
        <w:t>Early</w:t>
      </w:r>
      <w:r w:rsidR="000C5360">
        <w:rPr>
          <w:rFonts w:hint="eastAsia"/>
          <w:lang w:val="en-US" w:eastAsia="zh-CN"/>
        </w:rPr>
        <w:t xml:space="preserve"> TA acquisition</w:t>
      </w:r>
      <w:r w:rsidR="000C5360">
        <w:rPr>
          <w:lang w:val="en-US"/>
        </w:rPr>
        <w:t xml:space="preserve"> to </w:t>
      </w:r>
      <w:r>
        <w:rPr>
          <w:lang w:val="en-US"/>
        </w:rPr>
        <w:t>the candidate cell(s) may be performed as specified in TS 38.300 [2].</w:t>
      </w:r>
    </w:p>
    <w:p w14:paraId="578EA24E" w14:textId="456E3115"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w:t>
      </w:r>
      <w:r w:rsidR="00C464D5">
        <w:rPr>
          <w:rFonts w:hint="eastAsia"/>
          <w:lang w:eastAsia="zh-CN"/>
        </w:rPr>
        <w:t xml:space="preserve"> if L1 </w:t>
      </w:r>
      <w:r w:rsidR="00C464D5">
        <w:rPr>
          <w:lang w:eastAsia="zh-CN"/>
        </w:rPr>
        <w:t>measurement</w:t>
      </w:r>
      <w:r w:rsidR="00C464D5">
        <w:rPr>
          <w:rFonts w:hint="eastAsia"/>
          <w:lang w:eastAsia="zh-CN"/>
        </w:rPr>
        <w:t xml:space="preserve"> is configured to UE</w:t>
      </w:r>
      <w:r w:rsidRPr="009010F4">
        <w:rPr>
          <w:rFonts w:eastAsia="Malgun Gothic"/>
        </w:rPr>
        <w:t>.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2C3AE265"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06" w:name="_CR8_2_1_5"/>
      <w:bookmarkStart w:id="807" w:name="_Toc209704810"/>
      <w:bookmarkEnd w:id="806"/>
      <w:r>
        <w:t>8.2.1.5</w:t>
      </w:r>
      <w:r>
        <w:tab/>
        <w:t>Inter-gNB-DU LTM</w:t>
      </w:r>
      <w:bookmarkEnd w:id="807"/>
    </w:p>
    <w:p w14:paraId="2CFA2A52" w14:textId="4027615B" w:rsidR="00C464D5" w:rsidRPr="00357131" w:rsidRDefault="00797559" w:rsidP="00C464D5">
      <w:pPr>
        <w:rPr>
          <w:rFonts w:eastAsiaTheme="minorEastAsia"/>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p>
    <w:p w14:paraId="5D05E0ED" w14:textId="6A3E014D" w:rsidR="002D00DA" w:rsidRPr="008120A8" w:rsidRDefault="00C464D5" w:rsidP="00C464D5">
      <w:pPr>
        <w:pStyle w:val="TH"/>
        <w:rPr>
          <w:lang w:eastAsia="zh-CN"/>
        </w:rPr>
      </w:pPr>
      <w:r>
        <w:object w:dxaOrig="11328" w:dyaOrig="17352" w14:anchorId="5E3B88C1">
          <v:shape id="_x0000_i1043" type="#_x0000_t75" style="width:485.2pt;height:742.7pt" o:ole="">
            <v:imagedata r:id="rId45" o:title=""/>
          </v:shape>
          <o:OLEObject Type="Embed" ProgID="Mscgen.Chart" ShapeID="_x0000_i1043" DrawAspect="Content" ObjectID="_1820391460" r:id="rId46"/>
        </w:object>
      </w:r>
    </w:p>
    <w:p w14:paraId="2624AA06" w14:textId="70303BB1" w:rsidR="00797559" w:rsidRPr="002C4ACC" w:rsidRDefault="00154210" w:rsidP="00154210">
      <w:pPr>
        <w:pStyle w:val="TF"/>
        <w:rPr>
          <w:lang w:eastAsia="zh-CN"/>
        </w:rPr>
      </w:pPr>
      <w:bookmarkStart w:id="808" w:name="_CRFigure8_2_1_51"/>
      <w:r w:rsidRPr="002C4ACC">
        <w:rPr>
          <w:lang w:eastAsia="ja-JP"/>
        </w:rPr>
        <w:t>F</w:t>
      </w:r>
      <w:r w:rsidR="00797559" w:rsidRPr="002C4ACC">
        <w:rPr>
          <w:lang w:eastAsia="ja-JP"/>
        </w:rPr>
        <w:t xml:space="preserve">igure </w:t>
      </w:r>
      <w:bookmarkEnd w:id="808"/>
      <w:r w:rsidR="00797559" w:rsidRPr="002C4ACC">
        <w:rPr>
          <w:lang w:eastAsia="ja-JP"/>
        </w:rPr>
        <w:t>8.2.1.5-1</w:t>
      </w:r>
      <w:r w:rsidR="00797559" w:rsidRPr="002C4ACC">
        <w:rPr>
          <w:lang w:eastAsia="zh-CN"/>
        </w:rPr>
        <w:t>: Inter-gNB-DU LTM</w:t>
      </w:r>
    </w:p>
    <w:p w14:paraId="21BF20EF" w14:textId="4149116D" w:rsidR="00C20527" w:rsidRDefault="00797559" w:rsidP="00324EDA">
      <w:pPr>
        <w:pStyle w:val="B1"/>
        <w:rPr>
          <w:lang w:val="en-US" w:eastAsia="zh-CN"/>
        </w:rPr>
      </w:pPr>
      <w:r>
        <w:rPr>
          <w:lang w:val="en-US" w:eastAsia="zh-CN"/>
        </w:rPr>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0B14F20" w14:textId="01CDD37B" w:rsidR="00154210" w:rsidRPr="00912F3E" w:rsidRDefault="00154210" w:rsidP="00154210">
      <w:pPr>
        <w:pStyle w:val="B1"/>
        <w:rPr>
          <w:lang w:val="en-US" w:eastAsia="zh-CN"/>
        </w:rPr>
      </w:pPr>
      <w:r>
        <w:rPr>
          <w:lang w:val="en-US" w:eastAsia="zh-CN"/>
        </w:rPr>
        <w:t>3.</w:t>
      </w:r>
      <w:r>
        <w:tab/>
      </w:r>
      <w:r w:rsidR="00FF7653">
        <w:rPr>
          <w:lang w:val="en-US" w:eastAsia="zh-CN"/>
        </w:rPr>
        <w:t>The gNB-CU sends a UE CONTEXT SETUP REQUEST message to the candidate gNB-DU(s)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r w:rsidR="00FF7653">
        <w:t xml:space="preserve">The gNB-CU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gNB-DU(s). </w:t>
      </w:r>
      <w:r w:rsidR="00FF7653">
        <w:rPr>
          <w:lang w:val="en-US" w:eastAsia="zh-CN"/>
        </w:rPr>
        <w:t>The gNB-CU may request PRACH resources from the candidate gNB-DU(s).</w:t>
      </w:r>
      <w:r w:rsidR="00FF7653">
        <w:t xml:space="preserve"> The gNB-CU may request the candidate gNB-DU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the lower layer </w:t>
      </w:r>
      <w:r w:rsidR="0065366A">
        <w:rPr>
          <w:lang w:val="en-US"/>
        </w:rPr>
        <w:t xml:space="preserve">part of the </w:t>
      </w:r>
      <w:r w:rsidR="00FF7653">
        <w:rPr>
          <w:lang w:val="en-US"/>
        </w:rPr>
        <w:t>reference configuration to the candidate gNB-DU</w:t>
      </w:r>
      <w:r w:rsidR="00FF7653">
        <w:rPr>
          <w:rFonts w:hint="eastAsia"/>
          <w:lang w:val="en-US" w:eastAsia="zh-CN"/>
        </w:rPr>
        <w:t>(s)</w:t>
      </w:r>
      <w:r w:rsidR="00FF7653">
        <w:rPr>
          <w:lang w:val="en-US"/>
        </w:rPr>
        <w:t>.</w:t>
      </w:r>
      <w:r w:rsidR="00826EAC" w:rsidRPr="00826EAC">
        <w:rPr>
          <w:rFonts w:hint="eastAsia"/>
        </w:rPr>
        <w:t xml:space="preserve"> </w:t>
      </w:r>
      <w:r w:rsidR="00826EAC" w:rsidRPr="00F85953">
        <w:rPr>
          <w:rFonts w:hint="eastAsia"/>
        </w:rPr>
        <w:t xml:space="preserve">The gNB-CU may request the candidate gNB-DU(s) to provide the CSI-RS resource </w:t>
      </w:r>
      <w:r w:rsidR="00826EAC" w:rsidRPr="00F85953">
        <w:t>configuration</w:t>
      </w:r>
      <w:r w:rsidR="00826EAC" w:rsidRPr="00F85953">
        <w:rPr>
          <w:rFonts w:hint="eastAsia"/>
        </w:rPr>
        <w:t>.</w:t>
      </w:r>
    </w:p>
    <w:p w14:paraId="396F2559" w14:textId="2DC93982" w:rsidR="00C20527" w:rsidRDefault="00154210" w:rsidP="00154210">
      <w:pPr>
        <w:pStyle w:val="B1"/>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 xml:space="preserve">s </w:t>
      </w:r>
      <w:r w:rsidR="00046738" w:rsidRPr="001C17CA">
        <w:rPr>
          <w:szCs w:val="22"/>
          <w:lang w:val="en-US" w:eastAsia="zh-CN"/>
        </w:rPr>
        <w:t xml:space="preserve">and the TCI state configuration </w:t>
      </w:r>
      <w:r>
        <w:rPr>
          <w:szCs w:val="22"/>
          <w:lang w:val="en-US" w:eastAsia="zh-CN"/>
        </w:rPr>
        <w:t>for the accepted target candidate cell.</w:t>
      </w:r>
      <w:r w:rsidR="00826EAC" w:rsidRPr="00826EAC">
        <w:rPr>
          <w:rFonts w:hint="eastAsia"/>
        </w:rPr>
        <w:t xml:space="preserve"> </w:t>
      </w:r>
      <w:r w:rsidR="00826EAC" w:rsidRPr="00F85953">
        <w:rPr>
          <w:rFonts w:hint="eastAsia"/>
        </w:rPr>
        <w:t xml:space="preserve">The candidate gNB-DU </w:t>
      </w:r>
      <w:r w:rsidR="00826EAC">
        <w:rPr>
          <w:rFonts w:hint="eastAsia"/>
          <w:lang w:eastAsia="zh-CN"/>
        </w:rPr>
        <w:t xml:space="preserve">may </w:t>
      </w:r>
      <w:r w:rsidR="00826EAC" w:rsidRPr="00F85953">
        <w:rPr>
          <w:rFonts w:hint="eastAsia"/>
        </w:rPr>
        <w:t xml:space="preserve">include the CSI-RS resource </w:t>
      </w:r>
      <w:r w:rsidR="00826EAC" w:rsidRPr="00F85953">
        <w:t>configuration</w:t>
      </w:r>
      <w:r w:rsidR="00826EAC" w:rsidRPr="00F85953">
        <w:rPr>
          <w:rFonts w:hint="eastAsia"/>
        </w:rPr>
        <w:t xml:space="preserve"> upon request.</w:t>
      </w:r>
    </w:p>
    <w:p w14:paraId="54F6C33A" w14:textId="77777777" w:rsidR="00154210" w:rsidRDefault="00154210" w:rsidP="00154210">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30C040E1" w14:textId="2B4FF4B9" w:rsidR="0065366A" w:rsidRDefault="00154210" w:rsidP="0065366A">
      <w:pPr>
        <w:pStyle w:val="B1"/>
        <w:rPr>
          <w:lang w:eastAsia="zh-CN"/>
        </w:rPr>
      </w:pPr>
      <w:r>
        <w:rPr>
          <w:lang w:val="en-US" w:eastAsia="zh-CN"/>
        </w:rPr>
        <w:t>5.</w:t>
      </w:r>
      <w:r>
        <w:rPr>
          <w:lang w:val="en-US" w:eastAsia="zh-CN"/>
        </w:rPr>
        <w:tab/>
      </w:r>
      <w:r w:rsidR="00FF7653">
        <w:rPr>
          <w:lang w:val="en-US" w:eastAsia="zh-CN"/>
        </w:rPr>
        <w:t xml:space="preserve">The gNB-CU sends a UE CONTEXT MODIFICATION REQUEST message to the source gNB-DU including </w:t>
      </w:r>
      <w:r w:rsidR="00046738" w:rsidRPr="001C17CA">
        <w:rPr>
          <w:lang w:val="en-US" w:eastAsia="zh-CN"/>
        </w:rPr>
        <w:t xml:space="preserve">the TCI state configurations, </w:t>
      </w:r>
      <w:r w:rsidR="00FF7653">
        <w:rPr>
          <w:lang w:val="en-US" w:eastAsia="zh-CN"/>
        </w:rPr>
        <w:t xml:space="preserve">the information related to early sync </w:t>
      </w:r>
      <w:r w:rsidR="00FF7653">
        <w:rPr>
          <w:lang w:eastAsia="zh-CN"/>
        </w:rPr>
        <w:t xml:space="preserve">and the </w:t>
      </w:r>
      <w:r w:rsidR="00FF7653">
        <w:rPr>
          <w:lang w:val="en-US" w:eastAsia="zh-CN"/>
        </w:rPr>
        <w:t>LTM configuration ID</w:t>
      </w:r>
      <w:r w:rsidR="00FF7653">
        <w:rPr>
          <w:rFonts w:hint="eastAsia"/>
          <w:lang w:val="en-US" w:eastAsia="zh-CN"/>
        </w:rPr>
        <w:t xml:space="preserve"> mapping list</w:t>
      </w:r>
      <w:r w:rsidR="00FF7653">
        <w:rPr>
          <w:lang w:val="en-US" w:eastAsia="zh-CN"/>
        </w:rPr>
        <w:t xml:space="preserve"> for the accepted target candidate cell(s). </w:t>
      </w:r>
      <w:r w:rsidR="00FF7653">
        <w:rPr>
          <w:rFonts w:hint="eastAsia"/>
          <w:lang w:eastAsia="zh-CN"/>
        </w:rPr>
        <w:t>The</w:t>
      </w:r>
      <w:r w:rsidR="00FF7653">
        <w:rPr>
          <w:lang w:eastAsia="zh-CN"/>
        </w:rPr>
        <w:t xml:space="preserve"> gNB-CU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gNB-DU.</w:t>
      </w:r>
      <w:r w:rsidR="0088288C">
        <w:rPr>
          <w:lang w:eastAsia="zh-CN"/>
        </w:rPr>
        <w:t xml:space="preserve"> The gNB-CU may inform the source gNB-DU about intra-DU L2 reset configuration.</w:t>
      </w:r>
      <w:r w:rsidR="00826EAC" w:rsidRPr="008C6DA2">
        <w:rPr>
          <w:rFonts w:hint="eastAsia"/>
        </w:rPr>
        <w:t xml:space="preserve"> </w:t>
      </w:r>
      <w:r w:rsidR="00826EAC" w:rsidRPr="008C6DA2">
        <w:t xml:space="preserve">The gNB-CU may inform the source gNB-DU about </w:t>
      </w:r>
      <w:r w:rsidR="00826EAC">
        <w:rPr>
          <w:rFonts w:hint="eastAsia"/>
          <w:lang w:eastAsia="zh-CN"/>
        </w:rPr>
        <w:t>LTM security information</w:t>
      </w:r>
      <w:r w:rsidR="00826EAC" w:rsidRPr="008C6DA2">
        <w:rPr>
          <w:rFonts w:hint="eastAsia"/>
        </w:rPr>
        <w:t>.</w:t>
      </w:r>
    </w:p>
    <w:p w14:paraId="5C72C74A" w14:textId="5A85CA15" w:rsidR="00FF7653" w:rsidRDefault="00FF7653" w:rsidP="00FF7653">
      <w:pPr>
        <w:pStyle w:val="B1"/>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607567D6" w14:textId="37C37D5A" w:rsidR="00FF1245" w:rsidRPr="003025A4" w:rsidRDefault="00FF7653" w:rsidP="00826EAC">
      <w:pPr>
        <w:pStyle w:val="B1"/>
        <w:rPr>
          <w:lang w:val="en-US" w:eastAsia="zh-CN"/>
        </w:rPr>
      </w:pPr>
      <w:r>
        <w:rPr>
          <w:lang w:val="en-US" w:eastAsia="zh-CN"/>
        </w:rPr>
        <w:t>7.</w:t>
      </w:r>
      <w:r>
        <w:rPr>
          <w:lang w:val="en-US" w:eastAsia="zh-CN"/>
        </w:rPr>
        <w:tab/>
      </w:r>
      <w:r w:rsidR="00FF1245" w:rsidRPr="003025A4">
        <w:rPr>
          <w:lang w:val="en-US" w:eastAsia="zh-CN"/>
        </w:rPr>
        <w:t xml:space="preserve">The gNB-CU may send a UE CONTEXT MODIFICATION REQUEST message </w:t>
      </w:r>
      <w:r w:rsidR="00FF1245">
        <w:rPr>
          <w:lang w:val="en-US" w:eastAsia="zh-CN"/>
        </w:rPr>
        <w:t>for each candidate cell accepted in</w:t>
      </w:r>
      <w:r w:rsidR="00FF1245" w:rsidRPr="003025A4">
        <w:rPr>
          <w:lang w:val="en-US" w:eastAsia="zh-CN"/>
        </w:rPr>
        <w:t xml:space="preserve"> the candidate gNB-DU(s)</w:t>
      </w:r>
      <w:r w:rsidR="00FF1245">
        <w:rPr>
          <w:lang w:val="en-US" w:eastAsia="zh-CN"/>
        </w:rPr>
        <w:t xml:space="preserve">, </w:t>
      </w:r>
      <w:r w:rsidR="00FF1245" w:rsidRPr="003025A4">
        <w:rPr>
          <w:lang w:val="en-US" w:eastAsia="zh-CN"/>
        </w:rPr>
        <w:t xml:space="preserve">containing the information for subsequent LTM or for updating the configurations of candidate cells. The gNB-CU may also provide the lower layer part of the reference configuration to the candidate gNB-DU(s). </w:t>
      </w:r>
      <w:r w:rsidR="0088288C">
        <w:rPr>
          <w:lang w:eastAsia="zh-CN"/>
        </w:rPr>
        <w:t>The gNB-CU may inform the candidate gNB-DU(s) about intra-DU L2 reset configuration.</w:t>
      </w:r>
      <w:r w:rsidR="00826EAC" w:rsidRPr="008C6DA2">
        <w:rPr>
          <w:rFonts w:hint="eastAsia"/>
        </w:rPr>
        <w:t xml:space="preserve"> </w:t>
      </w:r>
      <w:r w:rsidR="00826EAC" w:rsidRPr="008C6DA2">
        <w:t xml:space="preserve">The gNB-CU may inform the </w:t>
      </w:r>
      <w:r w:rsidR="00826EAC" w:rsidRPr="008C6DA2">
        <w:rPr>
          <w:rFonts w:hint="eastAsia"/>
        </w:rPr>
        <w:t>candidate</w:t>
      </w:r>
      <w:r w:rsidR="00826EAC" w:rsidRPr="008C6DA2">
        <w:t xml:space="preserve"> gNB-DU</w:t>
      </w:r>
      <w:r w:rsidR="00826EAC" w:rsidRPr="008C6DA2">
        <w:rPr>
          <w:rFonts w:hint="eastAsia"/>
        </w:rPr>
        <w:t>(s)</w:t>
      </w:r>
      <w:r w:rsidR="00826EAC" w:rsidRPr="008C6DA2">
        <w:t xml:space="preserve"> about </w:t>
      </w:r>
      <w:r w:rsidR="00826EAC">
        <w:rPr>
          <w:rFonts w:hint="eastAsia"/>
          <w:lang w:eastAsia="zh-CN"/>
        </w:rPr>
        <w:t>LTM security information</w:t>
      </w:r>
      <w:r w:rsidR="00826EAC" w:rsidRPr="008C6DA2">
        <w:rPr>
          <w:rFonts w:hint="eastAsia"/>
        </w:rPr>
        <w:t>.</w:t>
      </w:r>
    </w:p>
    <w:p w14:paraId="7B14FCEB" w14:textId="152A0C82" w:rsidR="00154210" w:rsidRDefault="00FF1245" w:rsidP="00FF1245">
      <w:pPr>
        <w:pStyle w:val="B1"/>
        <w:rPr>
          <w:lang w:eastAsia="zh-CN"/>
        </w:rPr>
      </w:pPr>
      <w:r w:rsidRPr="003025A4">
        <w:rPr>
          <w:lang w:val="en-US" w:eastAsia="zh-CN"/>
        </w:rPr>
        <w:t>8.</w:t>
      </w:r>
      <w:r w:rsidRPr="003025A4">
        <w:rPr>
          <w:lang w:val="en-US" w:eastAsia="zh-CN"/>
        </w:rPr>
        <w:tab/>
        <w:t>The candidate gNB-DU responds with a UE CONTEXT MODIFICATION RESPONSE message including the updated lower layer configuration,</w:t>
      </w:r>
      <w:r w:rsidRPr="003025A4">
        <w:rPr>
          <w:rFonts w:hint="eastAsia"/>
          <w:lang w:val="en-US" w:eastAsia="zh-CN"/>
        </w:rPr>
        <w:t xml:space="preserve"> </w:t>
      </w:r>
      <w:r w:rsidRPr="003025A4">
        <w:rPr>
          <w:lang w:eastAsia="zh-CN"/>
        </w:rPr>
        <w:t xml:space="preserve">e.g., containing the updated CSI report configuration of the </w:t>
      </w:r>
      <w:r>
        <w:rPr>
          <w:lang w:eastAsia="zh-CN"/>
        </w:rPr>
        <w:t>requested candidate cell</w:t>
      </w:r>
      <w:r w:rsidRPr="003025A4">
        <w:rPr>
          <w:lang w:eastAsia="zh-CN"/>
        </w:rPr>
        <w:t>.</w:t>
      </w:r>
      <w:r w:rsidR="00826EAC">
        <w:rPr>
          <w:rFonts w:hint="eastAsia"/>
          <w:lang w:eastAsia="zh-CN"/>
        </w:rPr>
        <w:t xml:space="preserve"> </w:t>
      </w:r>
      <w:r w:rsidR="00826EAC" w:rsidRPr="00836A13">
        <w:rPr>
          <w:lang w:eastAsia="zh-CN"/>
        </w:rPr>
        <w:t>The candidate gNB-DU may include the CSI report configuration for CSI acquisition of the candidate cell(s).</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CAACD25" w14:textId="77777777" w:rsidR="00DF467E" w:rsidRDefault="00154210" w:rsidP="00DF467E">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2F95F03F" w14:textId="2F8CC721" w:rsidR="00C20527" w:rsidRDefault="00DF467E" w:rsidP="00DF467E">
      <w:pPr>
        <w:pStyle w:val="B1"/>
        <w:rPr>
          <w:rFonts w:eastAsiaTheme="minorEastAsia"/>
        </w:rPr>
      </w:pPr>
      <w:r>
        <w:rPr>
          <w:lang w:eastAsia="zh-CN"/>
        </w:rPr>
        <w:t>1</w:t>
      </w:r>
      <w:r>
        <w:rPr>
          <w:rFonts w:hint="eastAsia"/>
          <w:lang w:eastAsia="zh-CN"/>
        </w:rPr>
        <w:t>2a.</w:t>
      </w:r>
      <w:r>
        <w:rPr>
          <w:lang w:eastAsia="zh-CN"/>
        </w:rPr>
        <w:t xml:space="preserve"> </w:t>
      </w:r>
      <w:r w:rsidRPr="00BF3A60">
        <w:rPr>
          <w:lang w:eastAsia="zh-CN"/>
        </w:rPr>
        <w:t>If</w:t>
      </w:r>
      <w:r w:rsidRPr="00BF3A60">
        <w:rPr>
          <w:rFonts w:hint="eastAsia"/>
          <w:lang w:eastAsia="zh-CN"/>
        </w:rPr>
        <w:t xml:space="preserve"> </w:t>
      </w:r>
      <w:r w:rsidRPr="00BF3A60">
        <w:rPr>
          <w:lang w:eastAsia="zh-CN"/>
        </w:rPr>
        <w:t>LTM is triggered based on L3 measurement</w:t>
      </w:r>
      <w:r w:rsidRPr="00BF3A60">
        <w:rPr>
          <w:rFonts w:hint="eastAsia"/>
          <w:lang w:eastAsia="zh-CN"/>
        </w:rPr>
        <w:t>,</w:t>
      </w:r>
      <w:r w:rsidRPr="00BF3A60">
        <w:rPr>
          <w:lang w:eastAsia="zh-CN"/>
        </w:rPr>
        <w:t xml:space="preserve"> gNB</w:t>
      </w:r>
      <w:r w:rsidRPr="00BF3A60">
        <w:rPr>
          <w:rFonts w:hint="eastAsia"/>
          <w:lang w:eastAsia="zh-CN"/>
        </w:rPr>
        <w:t>-CU</w:t>
      </w:r>
      <w:r>
        <w:rPr>
          <w:lang w:eastAsia="zh-CN"/>
        </w:rPr>
        <w:t xml:space="preserve"> send</w:t>
      </w:r>
      <w:r>
        <w:rPr>
          <w:rFonts w:hint="eastAsia"/>
          <w:lang w:eastAsia="zh-CN"/>
        </w:rPr>
        <w:t>s</w:t>
      </w:r>
      <w:r>
        <w:rPr>
          <w:lang w:eastAsia="zh-CN"/>
        </w:rPr>
        <w:t xml:space="preserve"> a CU-DU MOBILITY INITIATION REQUEST message to the gNB-DU to trigger early </w:t>
      </w:r>
      <w:r w:rsidRPr="00BF3A60">
        <w:rPr>
          <w:lang w:eastAsia="zh-CN"/>
        </w:rPr>
        <w:t>synchronization</w:t>
      </w:r>
      <w:r>
        <w:rPr>
          <w:lang w:eastAsia="zh-CN"/>
        </w:rPr>
        <w:t xml:space="preserve"> </w:t>
      </w:r>
      <w:r w:rsidRPr="00BF3A60">
        <w:rPr>
          <w:rFonts w:hint="eastAsia"/>
          <w:lang w:eastAsia="zh-CN"/>
        </w:rPr>
        <w:t>and/</w:t>
      </w:r>
      <w:r>
        <w:rPr>
          <w:lang w:eastAsia="zh-CN"/>
        </w:rPr>
        <w:t>or cell switch</w:t>
      </w:r>
      <w:r>
        <w:rPr>
          <w:rFonts w:hint="eastAsia"/>
          <w:lang w:eastAsia="zh-CN"/>
        </w:rPr>
        <w:t>.</w:t>
      </w:r>
    </w:p>
    <w:p w14:paraId="797052A5" w14:textId="77777777" w:rsidR="00826EAC" w:rsidRPr="00E40FE6" w:rsidRDefault="00826EAC" w:rsidP="00826EAC">
      <w:pPr>
        <w:pStyle w:val="NO"/>
      </w:pPr>
      <w:r w:rsidRPr="00E40FE6">
        <w:rPr>
          <w:rFonts w:hint="eastAsia"/>
        </w:rPr>
        <w:t xml:space="preserve">NOTE 3: </w:t>
      </w:r>
      <w:r w:rsidRPr="00E40FE6">
        <w:t>The source gNB-DU may initiate</w:t>
      </w:r>
      <w:r w:rsidRPr="00E40FE6">
        <w:rPr>
          <w:rFonts w:hint="eastAsia"/>
        </w:rPr>
        <w:t xml:space="preserve"> the</w:t>
      </w:r>
      <w:r w:rsidRPr="00E40FE6">
        <w:t xml:space="preserve"> CSI-RS Coordination procedure to activate or deactivate CSI-RS resource(s) of some candidate cell(s) </w:t>
      </w:r>
      <w:r w:rsidRPr="00E40FE6">
        <w:rPr>
          <w:rFonts w:hint="eastAsia"/>
        </w:rPr>
        <w:t>in</w:t>
      </w:r>
      <w:r w:rsidRPr="00E40FE6">
        <w:t xml:space="preserve"> the candidate gNB-DU(s) via gNB-CU.</w:t>
      </w:r>
    </w:p>
    <w:p w14:paraId="1A4E14E3" w14:textId="36FA22DE" w:rsidR="00FF7653" w:rsidRPr="00186F7B" w:rsidRDefault="00154210" w:rsidP="00FF7653">
      <w:pPr>
        <w:pStyle w:val="B1"/>
        <w:rPr>
          <w:lang w:val="en-US" w:eastAsia="ja-JP"/>
        </w:rPr>
      </w:pPr>
      <w:r>
        <w:rPr>
          <w:lang w:val="en-US" w:eastAsia="ja-JP"/>
        </w:rPr>
        <w:t>13.</w:t>
      </w:r>
      <w:r>
        <w:rPr>
          <w:lang w:val="en-US" w:eastAsia="ja-JP"/>
        </w:rPr>
        <w:tab/>
      </w:r>
      <w:r w:rsidR="000C5360">
        <w:rPr>
          <w:lang w:val="en-US" w:eastAsia="ja-JP"/>
        </w:rPr>
        <w:t xml:space="preserve">Early </w:t>
      </w:r>
      <w:r w:rsidR="000C5360">
        <w:rPr>
          <w:rFonts w:hint="eastAsia"/>
          <w:lang w:val="en-US" w:eastAsia="zh-CN"/>
        </w:rPr>
        <w:t>TA acquisition</w:t>
      </w:r>
      <w:r w:rsidR="000C5360">
        <w:rPr>
          <w:lang w:val="en-US" w:eastAsia="ja-JP"/>
        </w:rPr>
        <w:t xml:space="preserve"> </w:t>
      </w:r>
      <w:r w:rsidR="000C5360" w:rsidRPr="00A7391E">
        <w:rPr>
          <w:lang w:val="en-US" w:eastAsia="ja-JP"/>
        </w:rPr>
        <w:t xml:space="preserve">to </w:t>
      </w:r>
      <w:r w:rsidR="00FF7653" w:rsidRPr="00A7391E">
        <w:rPr>
          <w:lang w:val="en-US" w:eastAsia="ja-JP"/>
        </w:rPr>
        <w:t>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71CDF685" w14:textId="66386542" w:rsidR="00DF467E" w:rsidRDefault="00DF467E" w:rsidP="00DF467E">
      <w:pPr>
        <w:pStyle w:val="B1"/>
        <w:rPr>
          <w:lang w:eastAsia="zh-CN"/>
        </w:rPr>
      </w:pPr>
      <w:r>
        <w:rPr>
          <w:lang w:eastAsia="zh-CN"/>
        </w:rPr>
        <w:t>16</w:t>
      </w:r>
      <w:r>
        <w:rPr>
          <w:rFonts w:hint="eastAsia"/>
          <w:lang w:eastAsia="zh-CN"/>
        </w:rPr>
        <w:t>/ 17</w:t>
      </w:r>
      <w:r>
        <w:rPr>
          <w:lang w:eastAsia="zh-CN"/>
        </w:rPr>
        <w:t>.</w:t>
      </w:r>
      <w:r>
        <w:rPr>
          <w:lang w:eastAsia="zh-CN"/>
        </w:rPr>
        <w:tab/>
        <w:t>The UE sends the L1 measurement result to the source gNB-DU</w:t>
      </w:r>
      <w:r>
        <w:rPr>
          <w:rFonts w:hint="eastAsia"/>
          <w:lang w:eastAsia="zh-CN"/>
        </w:rPr>
        <w:t xml:space="preserve"> if L1 </w:t>
      </w:r>
      <w:r>
        <w:rPr>
          <w:lang w:eastAsia="zh-CN"/>
        </w:rPr>
        <w:t>measurement</w:t>
      </w:r>
      <w:r>
        <w:rPr>
          <w:rFonts w:hint="eastAsia"/>
          <w:lang w:eastAsia="zh-CN"/>
        </w:rPr>
        <w:t xml:space="preserve"> is configured to UE</w:t>
      </w:r>
      <w:r>
        <w:rPr>
          <w:lang w:eastAsia="zh-CN"/>
        </w:rPr>
        <w:t>.</w:t>
      </w:r>
      <w:r w:rsidRPr="00BF2C5C">
        <w:rPr>
          <w:lang w:eastAsia="zh-CN"/>
        </w:rPr>
        <w:t xml:space="preserve"> </w:t>
      </w:r>
      <w:r>
        <w:rPr>
          <w:lang w:eastAsia="zh-CN"/>
        </w:rPr>
        <w:t>The source gNB-DU</w:t>
      </w:r>
      <w:r>
        <w:rPr>
          <w:rFonts w:hint="eastAsia"/>
          <w:lang w:eastAsia="zh-CN"/>
        </w:rPr>
        <w:t xml:space="preserve"> </w:t>
      </w:r>
      <w:r>
        <w:rPr>
          <w:lang w:eastAsia="zh-CN"/>
        </w:rPr>
        <w:t>decides to execute LTM to a target cell</w:t>
      </w:r>
      <w:r>
        <w:rPr>
          <w:rFonts w:hint="eastAsia"/>
          <w:lang w:eastAsia="zh-CN"/>
        </w:rPr>
        <w:t>.</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0F93243F" w:rsidR="0065366A" w:rsidRDefault="00FF7653" w:rsidP="0065366A">
      <w:pPr>
        <w:pStyle w:val="B1"/>
        <w:rPr>
          <w:lang w:eastAsia="zh-CN"/>
        </w:rPr>
      </w:pPr>
      <w:r>
        <w:rPr>
          <w:lang w:val="en-US"/>
        </w:rPr>
        <w:t>19.</w:t>
      </w:r>
      <w:r>
        <w:rPr>
          <w:lang w:val="en-US"/>
        </w:rPr>
        <w:tab/>
      </w:r>
      <w:r w:rsidR="0065366A">
        <w:rPr>
          <w:lang w:eastAsia="zh-CN"/>
        </w:rPr>
        <w:t xml:space="preserve">The </w:t>
      </w:r>
      <w:r w:rsidR="0065366A">
        <w:rPr>
          <w:lang w:val="en-US" w:eastAsia="zh-CN"/>
        </w:rPr>
        <w:t xml:space="preserve">source </w:t>
      </w:r>
      <w:r w:rsidR="0065366A">
        <w:rPr>
          <w:lang w:eastAsia="zh-CN"/>
        </w:rPr>
        <w:t xml:space="preserve">gNB-DU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gNB-CU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0B3593C7" w14:textId="586E4129"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1AD3A3B0" w14:textId="77777777" w:rsidR="00826EAC" w:rsidRDefault="00797559" w:rsidP="00826EAC">
      <w:pPr>
        <w:pStyle w:val="B1"/>
        <w:rPr>
          <w:lang w:eastAsia="zh-CN"/>
        </w:rPr>
      </w:pPr>
      <w:r w:rsidRPr="009010F4">
        <w:rPr>
          <w:rFonts w:eastAsia="Malgun Gothic"/>
        </w:rPr>
        <w:t>22.</w:t>
      </w:r>
      <w:r w:rsidRPr="009010F4">
        <w:rPr>
          <w:rFonts w:eastAsia="Malgun Gothic"/>
        </w:rPr>
        <w:tab/>
        <w:t>The target gNB-DU sends the ACCESS SUCCESS message to the gNB-CU with the target cell ID.</w:t>
      </w:r>
    </w:p>
    <w:p w14:paraId="4EB32D1A" w14:textId="443B5354" w:rsidR="00797559" w:rsidRPr="009010F4" w:rsidRDefault="00826EAC" w:rsidP="00826EAC">
      <w:pPr>
        <w:pStyle w:val="NO"/>
        <w:rPr>
          <w:rFonts w:eastAsia="Malgun Gothic"/>
        </w:rPr>
      </w:pPr>
      <w:r w:rsidRPr="00E40FE6">
        <w:rPr>
          <w:rFonts w:hint="eastAsia"/>
        </w:rPr>
        <w:t xml:space="preserve">NOTE 4: </w:t>
      </w:r>
      <w:r w:rsidRPr="00E40FE6">
        <w:t>The gNB-</w:t>
      </w:r>
      <w:r w:rsidRPr="00E40FE6">
        <w:rPr>
          <w:rFonts w:hint="eastAsia"/>
        </w:rPr>
        <w:t>C</w:t>
      </w:r>
      <w:r w:rsidRPr="00E40FE6">
        <w:t>U</w:t>
      </w:r>
      <w:r w:rsidRPr="00E40FE6">
        <w:rPr>
          <w:rFonts w:hint="eastAsia"/>
        </w:rPr>
        <w:t xml:space="preserve"> may</w:t>
      </w:r>
      <w:r w:rsidRPr="00E40FE6">
        <w:t xml:space="preserve"> initiate</w:t>
      </w:r>
      <w:r w:rsidRPr="00E40FE6">
        <w:rPr>
          <w:rFonts w:hint="eastAsia"/>
        </w:rPr>
        <w:t xml:space="preserve"> the </w:t>
      </w:r>
      <w:r w:rsidRPr="00E40FE6">
        <w:t xml:space="preserve">CSI-RS Coordination procedure to deactivate CSI-RS resource(s) of candidate cell(s) </w:t>
      </w:r>
      <w:r w:rsidRPr="00E40FE6">
        <w:rPr>
          <w:rFonts w:hint="eastAsia"/>
        </w:rPr>
        <w:t>in</w:t>
      </w:r>
      <w:r w:rsidRPr="00E40FE6">
        <w:t xml:space="preserve"> the candidate gNB-DU(s)</w:t>
      </w:r>
      <w:r w:rsidRPr="00E40FE6">
        <w:rPr>
          <w:rFonts w:hint="eastAsia"/>
        </w:rPr>
        <w:t xml:space="preserve"> after the UE successfully accesses to the target cell</w:t>
      </w:r>
      <w:r w:rsidRPr="00E40FE6">
        <w:t>.</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09" w:name="_CR8_2_1_6"/>
      <w:bookmarkStart w:id="810" w:name="_Toc209704811"/>
      <w:bookmarkEnd w:id="809"/>
      <w:r>
        <w:t>8.2.1.6</w:t>
      </w:r>
      <w:r>
        <w:tab/>
        <w:t>LTM with gNB-CU-UP change</w:t>
      </w:r>
      <w:bookmarkEnd w:id="810"/>
    </w:p>
    <w:p w14:paraId="219C912D" w14:textId="00B8E02D" w:rsidR="00DF467E" w:rsidRPr="00357131" w:rsidRDefault="00797559" w:rsidP="00DF467E">
      <w:pPr>
        <w:rPr>
          <w:rFonts w:eastAsiaTheme="minorEastAsia"/>
        </w:rPr>
      </w:pPr>
      <w:r>
        <w:rPr>
          <w:lang w:eastAsia="ja-JP"/>
        </w:rPr>
        <w:t>Figure 8.2.1.6-1 shows the procedure used for LTM with the change of gNB-CU-UP within a gNB</w:t>
      </w:r>
      <w:bookmarkStart w:id="811" w:name="_CRFigure8_2_1_61LTMwiththechangeofgNBC"/>
      <w:r w:rsidR="00FF1245">
        <w:rPr>
          <w:lang w:eastAsia="ja-JP"/>
        </w:rPr>
        <w:t>.</w:t>
      </w:r>
    </w:p>
    <w:p w14:paraId="4B8538CC" w14:textId="1C91922F" w:rsidR="00FF1245" w:rsidRPr="00DF467E" w:rsidRDefault="00DF467E" w:rsidP="00FF1245">
      <w:pPr>
        <w:pStyle w:val="TH"/>
        <w:rPr>
          <w:rFonts w:eastAsiaTheme="minorEastAsia"/>
          <w:noProof/>
        </w:rPr>
      </w:pPr>
      <w:r>
        <w:object w:dxaOrig="13308" w:dyaOrig="17076" w14:anchorId="4F4B94E9">
          <v:shape id="_x0000_i1044" type="#_x0000_t75" style="width:465.1pt;height:597.4pt" o:ole="">
            <v:imagedata r:id="rId47" o:title=""/>
          </v:shape>
          <o:OLEObject Type="Embed" ProgID="Mscgen.Chart" ShapeID="_x0000_i1044" DrawAspect="Content" ObjectID="_1820391461" r:id="rId48"/>
        </w:object>
      </w:r>
    </w:p>
    <w:p w14:paraId="00A18C27" w14:textId="3DB84B7D" w:rsidR="00797559" w:rsidRDefault="00FF1245" w:rsidP="00FF1245">
      <w:pPr>
        <w:pStyle w:val="TF"/>
      </w:pPr>
      <w:r>
        <w:rPr>
          <w:rFonts w:hint="eastAsia"/>
          <w:noProof/>
        </w:rPr>
        <w:t>F</w:t>
      </w:r>
      <w:r w:rsidR="00797559">
        <w:t xml:space="preserve">igure </w:t>
      </w:r>
      <w:bookmarkEnd w:id="811"/>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56963CAF" w14:textId="77777777" w:rsidR="009C7D49" w:rsidRDefault="009C7D49" w:rsidP="009C7D49">
      <w:pPr>
        <w:pStyle w:val="B1"/>
        <w:rPr>
          <w:lang w:eastAsia="zh-CN"/>
        </w:rPr>
      </w:pPr>
      <w:r>
        <w:rPr>
          <w:lang w:eastAsia="zh-CN"/>
        </w:rPr>
        <w:t>5</w:t>
      </w:r>
      <w:r>
        <w:rPr>
          <w:lang w:val="en-US"/>
        </w:rPr>
        <w:t xml:space="preserve"> - </w:t>
      </w:r>
      <w:r>
        <w:rPr>
          <w:lang w:eastAsia="zh-CN"/>
        </w:rPr>
        <w:t>6.</w:t>
      </w:r>
      <w:r>
        <w:rPr>
          <w:lang w:eastAsia="zh-CN"/>
        </w:rPr>
        <w:tab/>
        <w:t xml:space="preserve">The gNB-CU-CP sends the RRC Reconfiguration message to the </w:t>
      </w:r>
      <w:r>
        <w:rPr>
          <w:rFonts w:hint="eastAsia"/>
          <w:lang w:eastAsia="zh-CN"/>
        </w:rPr>
        <w:t xml:space="preserve">source gNB-DU via </w:t>
      </w:r>
      <w:r>
        <w:rPr>
          <w:lang w:val="en-US" w:eastAsia="zh-CN"/>
        </w:rPr>
        <w:t>DL RRC MESSAGE TRANSFER message</w:t>
      </w:r>
      <w:r>
        <w:rPr>
          <w:rFonts w:hint="eastAsia"/>
          <w:lang w:eastAsia="zh-CN"/>
        </w:rPr>
        <w:t xml:space="preserve">, and receives the </w:t>
      </w:r>
      <w:r>
        <w:rPr>
          <w:lang w:val="en-US" w:eastAsia="zh-CN"/>
        </w:rPr>
        <w:t>the</w:t>
      </w:r>
      <w:r>
        <w:rPr>
          <w:i/>
          <w:lang w:val="en-US" w:eastAsia="zh-CN"/>
        </w:rPr>
        <w:t xml:space="preserve"> RRCReconfigurationComplete</w:t>
      </w:r>
      <w:r>
        <w:rPr>
          <w:lang w:val="en-US" w:eastAsia="zh-CN"/>
        </w:rPr>
        <w:t xml:space="preserve"> message</w:t>
      </w:r>
      <w:r>
        <w:rPr>
          <w:rFonts w:hint="eastAsia"/>
          <w:lang w:val="en-US" w:eastAsia="zh-CN"/>
        </w:rPr>
        <w:t xml:space="preserve"> from </w:t>
      </w:r>
      <w:r>
        <w:rPr>
          <w:lang w:eastAsia="zh-CN"/>
        </w:rPr>
        <w:t xml:space="preserve">the </w:t>
      </w:r>
      <w:r>
        <w:rPr>
          <w:rFonts w:hint="eastAsia"/>
          <w:lang w:eastAsia="zh-CN"/>
        </w:rPr>
        <w:t>source gNB-DU</w:t>
      </w:r>
      <w:r>
        <w:rPr>
          <w:rFonts w:hint="eastAsia"/>
          <w:lang w:val="en-US" w:eastAsia="zh-CN"/>
        </w:rPr>
        <w:t xml:space="preserve"> </w:t>
      </w:r>
      <w:r>
        <w:rPr>
          <w:lang w:val="en-US" w:eastAsia="zh-CN"/>
        </w:rPr>
        <w:t>via UL RRC MESSAGE TRANSFER message</w:t>
      </w:r>
      <w:r>
        <w:rPr>
          <w:lang w:eastAsia="zh-CN"/>
        </w:rPr>
        <w:t xml:space="preserve">. </w:t>
      </w:r>
    </w:p>
    <w:p w14:paraId="5CA2E7A7" w14:textId="77777777" w:rsidR="009C7D49" w:rsidRPr="00DE3CF3" w:rsidRDefault="009C7D49" w:rsidP="00826EAC">
      <w:pPr>
        <w:pStyle w:val="B1"/>
        <w:rPr>
          <w:lang w:val="en-US" w:eastAsia="zh-CN"/>
        </w:rPr>
      </w:pPr>
      <w:r>
        <w:rPr>
          <w:rFonts w:hint="eastAsia"/>
          <w:lang w:val="en-US" w:eastAsia="zh-CN"/>
        </w:rPr>
        <w:t>6</w:t>
      </w:r>
      <w:r w:rsidRPr="00BF3A60">
        <w:rPr>
          <w:rFonts w:hint="eastAsia"/>
          <w:lang w:eastAsia="zh-CN"/>
        </w:rPr>
        <w:t xml:space="preserve">a. </w:t>
      </w:r>
      <w:r w:rsidRPr="00BF3A60">
        <w:rPr>
          <w:lang w:eastAsia="zh-CN"/>
        </w:rPr>
        <w:t>If</w:t>
      </w:r>
      <w:r w:rsidRPr="00BF3A60">
        <w:rPr>
          <w:rFonts w:hint="eastAsia"/>
          <w:lang w:eastAsia="zh-CN"/>
        </w:rPr>
        <w:t xml:space="preserve"> </w:t>
      </w:r>
      <w:r w:rsidRPr="00BF3A60">
        <w:rPr>
          <w:lang w:eastAsia="zh-CN"/>
        </w:rPr>
        <w:t>LTM is triggered based on L3 measurement</w:t>
      </w:r>
      <w:r w:rsidRPr="00BF3A60">
        <w:rPr>
          <w:rFonts w:hint="eastAsia"/>
          <w:lang w:eastAsia="zh-CN"/>
        </w:rPr>
        <w:t>,</w:t>
      </w:r>
      <w:r w:rsidRPr="00BF3A60">
        <w:rPr>
          <w:lang w:eastAsia="zh-CN"/>
        </w:rPr>
        <w:t xml:space="preserve"> gNB</w:t>
      </w:r>
      <w:r w:rsidRPr="00BF3A60">
        <w:rPr>
          <w:rFonts w:hint="eastAsia"/>
          <w:lang w:eastAsia="zh-CN"/>
        </w:rPr>
        <w:t>-CU</w:t>
      </w:r>
      <w:r>
        <w:rPr>
          <w:rFonts w:hint="eastAsia"/>
          <w:lang w:eastAsia="zh-CN"/>
        </w:rPr>
        <w:t>-CP</w:t>
      </w:r>
      <w:r>
        <w:rPr>
          <w:lang w:eastAsia="zh-CN"/>
        </w:rPr>
        <w:t xml:space="preserve"> send</w:t>
      </w:r>
      <w:r>
        <w:rPr>
          <w:rFonts w:hint="eastAsia"/>
          <w:lang w:eastAsia="zh-CN"/>
        </w:rPr>
        <w:t>s</w:t>
      </w:r>
      <w:r>
        <w:rPr>
          <w:lang w:eastAsia="zh-CN"/>
        </w:rPr>
        <w:t xml:space="preserve"> a CU-DU MOBILITY INITIATION REQUEST message to the gNB-DU to trigger early </w:t>
      </w:r>
      <w:r>
        <w:rPr>
          <w:lang w:val="en-US"/>
        </w:rPr>
        <w:t>synchronization</w:t>
      </w:r>
      <w:r>
        <w:rPr>
          <w:lang w:eastAsia="zh-CN"/>
        </w:rPr>
        <w:t xml:space="preserve"> </w:t>
      </w:r>
      <w:r>
        <w:rPr>
          <w:rFonts w:hint="eastAsia"/>
          <w:lang w:val="en-US" w:eastAsia="zh-CN"/>
        </w:rPr>
        <w:t>and/</w:t>
      </w:r>
      <w:r>
        <w:rPr>
          <w:lang w:eastAsia="zh-CN"/>
        </w:rPr>
        <w:t>or cell switch</w:t>
      </w:r>
      <w:r>
        <w:rPr>
          <w:rFonts w:hint="eastAsia"/>
          <w:lang w:eastAsia="zh-CN"/>
        </w:rPr>
        <w:t>.</w:t>
      </w:r>
    </w:p>
    <w:p w14:paraId="709DE8F3" w14:textId="3797185E" w:rsidR="009C7D49" w:rsidRDefault="009C7D49" w:rsidP="009C7D49">
      <w:pPr>
        <w:pStyle w:val="B1"/>
        <w:rPr>
          <w:lang w:eastAsia="zh-CN"/>
        </w:rPr>
      </w:pPr>
      <w:r>
        <w:rPr>
          <w:lang w:eastAsia="zh-CN"/>
        </w:rPr>
        <w:t>7.</w:t>
      </w:r>
      <w:r>
        <w:rPr>
          <w:lang w:eastAsia="zh-CN"/>
        </w:rPr>
        <w:tab/>
        <w:t>The UE sends the lower layer measurement result to the source gNB-DU</w:t>
      </w:r>
      <w:r w:rsidRPr="00830A78">
        <w:rPr>
          <w:rFonts w:hint="eastAsia"/>
          <w:lang w:eastAsia="zh-CN"/>
        </w:rPr>
        <w:t xml:space="preserve"> </w:t>
      </w:r>
      <w:r w:rsidRPr="00830A78">
        <w:rPr>
          <w:lang w:eastAsia="zh-CN"/>
        </w:rPr>
        <w:t>if L1 measurement</w:t>
      </w:r>
      <w:r w:rsidRPr="00830A78">
        <w:rPr>
          <w:rFonts w:hint="eastAsia"/>
          <w:lang w:eastAsia="zh-CN"/>
        </w:rPr>
        <w:t xml:space="preserve"> is configured to UE</w:t>
      </w:r>
      <w:r>
        <w:rPr>
          <w:rFonts w:hint="eastAsia"/>
          <w:lang w:eastAsia="zh-CN"/>
        </w:rPr>
        <w:t>.</w:t>
      </w:r>
      <w:r>
        <w:rPr>
          <w:lang w:eastAsia="zh-CN"/>
        </w:rPr>
        <w:t xml:space="preserve"> </w:t>
      </w:r>
      <w:r>
        <w:rPr>
          <w:rFonts w:hint="eastAsia"/>
          <w:lang w:eastAsia="zh-CN"/>
        </w:rPr>
        <w:t>T</w:t>
      </w:r>
      <w:r>
        <w:rPr>
          <w:lang w:eastAsia="zh-CN"/>
        </w:rPr>
        <w: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6E268205" w14:textId="7F195A8A" w:rsidR="00FF1245" w:rsidRDefault="00154210" w:rsidP="00FF1245">
      <w:pPr>
        <w:pStyle w:val="B1"/>
      </w:pPr>
      <w:r>
        <w:t>10-11.</w:t>
      </w:r>
      <w:r>
        <w:tab/>
      </w:r>
      <w:r w:rsidR="00FF1245" w:rsidRPr="005F4C0F">
        <w:t>The gNB-CU-CP perform</w:t>
      </w:r>
      <w:r w:rsidR="00FF1245">
        <w:t>s</w:t>
      </w:r>
      <w:r w:rsidR="00FF1245" w:rsidRPr="005F4C0F">
        <w:t xml:space="preserve"> the Bearer Context Modification procedure </w:t>
      </w:r>
      <w:r w:rsidR="00FF1245">
        <w:t xml:space="preserve">to indicate the source gNB-CU-UP to stop packet delivery, which may also </w:t>
      </w:r>
      <w:r w:rsidR="00FF1245" w:rsidRPr="005F4C0F">
        <w:t>retrieve the PDCP UL/DL status and exchange the</w:t>
      </w:r>
      <w:r w:rsidR="00FF1245" w:rsidRPr="005F4C0F">
        <w:rPr>
          <w:lang w:val="en-US" w:eastAsia="zh-CN"/>
        </w:rPr>
        <w:t xml:space="preserve"> TNL address information for data forwarding</w:t>
      </w:r>
      <w:r w:rsidR="00FF1245" w:rsidRPr="005F4C0F">
        <w:t xml:space="preserve"> for the bearers.</w:t>
      </w:r>
    </w:p>
    <w:p w14:paraId="5656EACF" w14:textId="77777777" w:rsidR="00FF1245" w:rsidRDefault="00FF1245" w:rsidP="00FF1245">
      <w:pPr>
        <w:pStyle w:val="B1"/>
      </w:pPr>
      <w:r>
        <w:t>12-13.</w:t>
      </w:r>
      <w:r>
        <w:tab/>
        <w:t>The gNB-CU-CP performs the Bearer Context Modification procedure to send the DL TNL address information for F1-U and the PDCP UL/DL status to the target gNB-CU-UP.</w:t>
      </w:r>
    </w:p>
    <w:p w14:paraId="5F7ADDBD" w14:textId="77777777" w:rsidR="00FF1245" w:rsidRDefault="00FF1245" w:rsidP="00FF1245">
      <w:pPr>
        <w:pStyle w:val="B1"/>
      </w:pPr>
      <w:r>
        <w:t>14.</w:t>
      </w:r>
      <w:r>
        <w:tab/>
        <w:t>Data Forwarding may be performed from the source gNB-CU-UP to the target gNB-CU-UP.</w:t>
      </w:r>
    </w:p>
    <w:p w14:paraId="07999400" w14:textId="77777777" w:rsidR="00FF1245" w:rsidRDefault="00FF1245" w:rsidP="00FF1245">
      <w:pPr>
        <w:pStyle w:val="B1"/>
      </w:pPr>
      <w:r>
        <w:t>15.</w:t>
      </w:r>
      <w:r>
        <w:tab/>
        <w:t>The target gNB-DU detects the UE in the target cell.</w:t>
      </w:r>
    </w:p>
    <w:p w14:paraId="02EE74F8" w14:textId="29CF6C8A" w:rsidR="00154210" w:rsidRDefault="00FF1245" w:rsidP="00FF1245">
      <w:pPr>
        <w:pStyle w:val="B1"/>
      </w:pPr>
      <w:r>
        <w:t>16.</w:t>
      </w:r>
      <w:r>
        <w:tab/>
        <w:t>The target gNB-DU sends an ACCESS SUCCESS message to the gNB-CU-CP. T</w:t>
      </w:r>
      <w:r w:rsidRPr="00C2284E">
        <w:t xml:space="preserve">he target gNB-DU </w:t>
      </w:r>
      <w:r>
        <w:t xml:space="preserve">also </w:t>
      </w:r>
      <w:r w:rsidRPr="00C2284E">
        <w:t>sends a Downlink Data Delivery Status frame to inform the target gNB-CU-UP.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rPr>
          <w:rFonts w:eastAsiaTheme="minorEastAsia"/>
        </w:rPr>
      </w:pPr>
      <w:r>
        <w:t>20-21.</w:t>
      </w:r>
      <w:r>
        <w:tab/>
        <w:t>Bearer Context Release procedure may be performed to release the UE context in the source gNB-CU-UP.</w:t>
      </w:r>
    </w:p>
    <w:p w14:paraId="30806685" w14:textId="4182D025" w:rsidR="00826EAC" w:rsidRPr="00B027F8" w:rsidRDefault="00826EAC" w:rsidP="00C60918">
      <w:pPr>
        <w:pStyle w:val="Heading4"/>
        <w:rPr>
          <w:lang w:val="fr-FR"/>
        </w:rPr>
      </w:pPr>
      <w:bookmarkStart w:id="812" w:name="_Toc209704812"/>
      <w:r w:rsidRPr="00B027F8">
        <w:rPr>
          <w:lang w:val="fr-FR"/>
        </w:rPr>
        <w:t>8.2.1.</w:t>
      </w:r>
      <w:r w:rsidRPr="00B027F8">
        <w:rPr>
          <w:rFonts w:eastAsia="Malgun Gothic" w:hint="eastAsia"/>
          <w:lang w:val="fr-FR"/>
        </w:rPr>
        <w:t>7</w:t>
      </w:r>
      <w:r w:rsidR="005577E2">
        <w:rPr>
          <w:rFonts w:eastAsiaTheme="minorEastAsia"/>
          <w:lang w:val="fr-FR"/>
        </w:rPr>
        <w:tab/>
      </w:r>
      <w:r w:rsidRPr="00B027F8">
        <w:rPr>
          <w:lang w:val="fr-FR"/>
        </w:rPr>
        <w:t>Conditional intra-CU LTM (Intra-gNB-DU)</w:t>
      </w:r>
      <w:bookmarkEnd w:id="812"/>
    </w:p>
    <w:p w14:paraId="48E9D09C" w14:textId="527800BE" w:rsidR="00826EAC" w:rsidRPr="00A82784" w:rsidRDefault="00826EAC" w:rsidP="00826EAC">
      <w:pPr>
        <w:rPr>
          <w:rFonts w:eastAsia="DengXian"/>
          <w:lang w:eastAsia="zh-CN"/>
        </w:rPr>
      </w:pPr>
      <w:r w:rsidRPr="00A82784">
        <w:t xml:space="preserve">This procedure is used for the case when the UE moves within the same gNB-DU during </w:t>
      </w:r>
      <w:r w:rsidRPr="00A82784">
        <w:rPr>
          <w:lang w:eastAsia="en-US"/>
        </w:rPr>
        <w:t>NR operation for conditional LTM</w:t>
      </w:r>
      <w:r w:rsidRPr="00A82784">
        <w:t>. Figure 8.2.1.</w:t>
      </w:r>
      <w:r>
        <w:rPr>
          <w:rFonts w:eastAsia="Malgun Gothic" w:hint="eastAsia"/>
        </w:rPr>
        <w:t>7</w:t>
      </w:r>
      <w:r w:rsidRPr="00A82784">
        <w:t xml:space="preserve">-1 shows the intra-gNB-DU </w:t>
      </w:r>
      <w:r w:rsidRPr="00A82784">
        <w:rPr>
          <w:lang w:eastAsia="en-US"/>
        </w:rPr>
        <w:t xml:space="preserve">conditional </w:t>
      </w:r>
      <w:r w:rsidRPr="00A82784">
        <w:t>LTM procedure for intra-NR.</w:t>
      </w:r>
    </w:p>
    <w:p w14:paraId="4CF4D7C6" w14:textId="77777777" w:rsidR="00826EAC" w:rsidRPr="000B4AF6" w:rsidRDefault="00826EAC" w:rsidP="00826EAC">
      <w:pPr>
        <w:pStyle w:val="TH"/>
        <w:rPr>
          <w:rFonts w:eastAsiaTheme="minorEastAsia"/>
          <w:lang w:eastAsia="zh-CN"/>
        </w:rPr>
      </w:pPr>
      <w:r>
        <w:rPr>
          <w:rFonts w:hint="eastAsia"/>
        </w:rPr>
        <w:object w:dxaOrig="10740" w:dyaOrig="13928" w14:anchorId="5D1FBD66">
          <v:shape id="_x0000_i1045" type="#_x0000_t75" alt="" style="width:479.35pt;height:620.1pt" o:ole="">
            <v:imagedata r:id="rId49" o:title=""/>
          </v:shape>
          <o:OLEObject Type="Embed" ProgID="Mscgen.Chart" ShapeID="_x0000_i1045" DrawAspect="Content" ObjectID="_1820391462" r:id="rId50"/>
        </w:object>
      </w:r>
    </w:p>
    <w:p w14:paraId="68069E5E" w14:textId="60C1690A" w:rsidR="00826EAC" w:rsidRPr="00DC2673" w:rsidRDefault="00826EAC" w:rsidP="00826EAC">
      <w:pPr>
        <w:pStyle w:val="TF"/>
        <w:rPr>
          <w:lang w:val="fr-FR"/>
        </w:rPr>
      </w:pPr>
      <w:r w:rsidRPr="00DC2673">
        <w:rPr>
          <w:lang w:val="fr-FR"/>
        </w:rPr>
        <w:t>Figure 8.2.1.</w:t>
      </w:r>
      <w:r>
        <w:rPr>
          <w:rFonts w:eastAsia="Malgun Gothic" w:hint="eastAsia"/>
          <w:lang w:val="fr-FR"/>
        </w:rPr>
        <w:t>7</w:t>
      </w:r>
      <w:r w:rsidRPr="00DC2673">
        <w:rPr>
          <w:lang w:val="fr-FR"/>
        </w:rPr>
        <w:t>-1: Conditional intra-CU LTM (Intra-gNB-DU)</w:t>
      </w:r>
    </w:p>
    <w:p w14:paraId="60F67B60" w14:textId="77777777" w:rsidR="00826EAC" w:rsidRPr="00A82784" w:rsidRDefault="00826EAC" w:rsidP="00826EAC">
      <w:pPr>
        <w:pStyle w:val="B1"/>
      </w:pPr>
      <w:r w:rsidRPr="00A82784">
        <w:t>1.</w:t>
      </w:r>
      <w:r w:rsidRPr="00A82784">
        <w:tab/>
        <w:t xml:space="preserve">The UE sends a </w:t>
      </w:r>
      <w:r w:rsidRPr="00A82784">
        <w:rPr>
          <w:i/>
        </w:rPr>
        <w:t>MeasurementReport</w:t>
      </w:r>
      <w:r w:rsidRPr="00A82784">
        <w:t xml:space="preserve"> message (L3 measurement result) to the gNB-DU</w:t>
      </w:r>
      <w:r w:rsidRPr="00A82784">
        <w:rPr>
          <w:bCs/>
        </w:rPr>
        <w:t xml:space="preserve"> containing measurements of neighbouring cells</w:t>
      </w:r>
      <w:r w:rsidRPr="00A82784">
        <w:t xml:space="preserve">. The gNB-DU sends an UL RRC MESSAGE TRANSFER message conveying the received </w:t>
      </w:r>
      <w:r w:rsidRPr="00A82784">
        <w:rPr>
          <w:i/>
        </w:rPr>
        <w:t>MeasurementReport</w:t>
      </w:r>
      <w:r w:rsidRPr="00A82784">
        <w:t xml:space="preserve"> message to the gNB-CU.</w:t>
      </w:r>
    </w:p>
    <w:p w14:paraId="6AE7FC0C" w14:textId="77777777" w:rsidR="00826EAC" w:rsidRPr="00A82784" w:rsidRDefault="00826EAC" w:rsidP="00826EAC">
      <w:pPr>
        <w:pStyle w:val="B1"/>
      </w:pPr>
      <w:r w:rsidRPr="00A82784">
        <w:t>2.</w:t>
      </w:r>
      <w:r w:rsidRPr="00A82784">
        <w:tab/>
        <w:t xml:space="preserve">The gNB-CU determines to initiate </w:t>
      </w:r>
      <w:r w:rsidRPr="00A82784">
        <w:rPr>
          <w:rFonts w:eastAsia="DengXian" w:hint="eastAsia"/>
        </w:rPr>
        <w:t>conditional</w:t>
      </w:r>
      <w:r w:rsidRPr="00A82784">
        <w:rPr>
          <w:rFonts w:eastAsia="DengXian"/>
        </w:rPr>
        <w:t xml:space="preserve"> </w:t>
      </w:r>
      <w:r w:rsidRPr="00A82784">
        <w:t>LTM configuration.</w:t>
      </w:r>
    </w:p>
    <w:p w14:paraId="60BD40F5" w14:textId="77777777" w:rsidR="00826EAC" w:rsidRPr="00A82784" w:rsidRDefault="00826EAC" w:rsidP="00826EAC">
      <w:pPr>
        <w:pStyle w:val="B1"/>
        <w:rPr>
          <w:rFonts w:eastAsia="DengXian"/>
        </w:rPr>
      </w:pPr>
      <w:r w:rsidRPr="00A82784">
        <w:t>3.</w:t>
      </w:r>
      <w:r w:rsidRPr="00A82784">
        <w:tab/>
        <w:t xml:space="preserve">The gNB-CU sends a UE CONTEXT MODIFICATION REQUEST message to the gNB-DU for each candidate cell, containing </w:t>
      </w:r>
      <w:r w:rsidRPr="001F63F5">
        <w:t>conditional LTM indication,</w:t>
      </w:r>
      <w:r>
        <w:rPr>
          <w:rFonts w:hint="eastAsia"/>
        </w:rPr>
        <w:t xml:space="preserve"> </w:t>
      </w:r>
      <w:r w:rsidRPr="00A82784">
        <w:rPr>
          <w:rFonts w:hint="eastAsia"/>
        </w:rPr>
        <w:t>one</w:t>
      </w:r>
      <w:r w:rsidRPr="00A82784">
        <w:t xml:space="preserve"> candidate cell ID and the CSI resource configuration for subsequent LTM. The gNB-CU may provide the LTM configuration ID mapping list to the gNB-DU. The gNB-CU may request PRACH resources from the gNB-DU. The gNB-CU may request the gNB-DU to provide the lower layer configuration for the purpose of generating the reference configuration or provide the lower layer reference configuration to the gNB-DU. The gNB-CU may inform the gNB-DU about intra-DU L2 reset configuration. </w:t>
      </w:r>
      <w:r w:rsidRPr="00A82784">
        <w:rPr>
          <w:rFonts w:hint="eastAsia"/>
        </w:rPr>
        <w:t>If</w:t>
      </w:r>
      <w:r w:rsidRPr="00A82784">
        <w:t xml:space="preserve"> the gNB-CU </w:t>
      </w:r>
      <w:r>
        <w:rPr>
          <w:rFonts w:hint="eastAsia"/>
        </w:rPr>
        <w:t>decides</w:t>
      </w:r>
      <w:r w:rsidRPr="00A82784">
        <w:t xml:space="preserve"> to initiate the L1 event-triggered </w:t>
      </w:r>
      <w:r w:rsidRPr="00A82784">
        <w:rPr>
          <w:rFonts w:hint="eastAsia"/>
        </w:rPr>
        <w:t>conditional</w:t>
      </w:r>
      <w:r w:rsidRPr="00A82784">
        <w:t xml:space="preserve"> LTM, </w:t>
      </w:r>
      <w:r w:rsidRPr="001F63F5">
        <w:t>it also provides a list of candidate cells to which the L1 event-triggered conditional LTM is applied and requests the gNB-DU to generate the corresponding L1-based execution condition(s)</w:t>
      </w:r>
      <w:r w:rsidRPr="00A82784">
        <w:t>.</w:t>
      </w:r>
    </w:p>
    <w:p w14:paraId="5771E6B9" w14:textId="77777777" w:rsidR="00826EAC" w:rsidRPr="00A82784" w:rsidRDefault="00826EAC" w:rsidP="00826EAC">
      <w:pPr>
        <w:pStyle w:val="B1"/>
      </w:pPr>
      <w:r w:rsidRPr="00A82784">
        <w:t>4.</w:t>
      </w:r>
      <w:r w:rsidRPr="00A82784">
        <w:tab/>
        <w:t xml:space="preserve">If the gNB-DU accepts the request of </w:t>
      </w:r>
      <w:r>
        <w:rPr>
          <w:lang w:eastAsia="zh-CN"/>
        </w:rPr>
        <w:t>conditional</w:t>
      </w:r>
      <w:r>
        <w:rPr>
          <w:rFonts w:hint="eastAsia"/>
          <w:lang w:eastAsia="zh-CN"/>
        </w:rPr>
        <w:t xml:space="preserve"> </w:t>
      </w:r>
      <w:r w:rsidRPr="00A82784">
        <w:t>LTM configuration, it responds with a UE CONTEXT MODIFICATION RESPONSE message including the generated lower layer RRC configurations for the accepted candidate cell.</w:t>
      </w:r>
      <w:r w:rsidRPr="00983E9F">
        <w:t xml:space="preserve"> If the L1-based execution conditions are requested, the gNB-DU also provides a list of execution conditions generated for other candidate cells.</w:t>
      </w:r>
    </w:p>
    <w:p w14:paraId="47AD1A61" w14:textId="77777777" w:rsidR="00826EAC" w:rsidRPr="00A82784" w:rsidRDefault="00826EAC" w:rsidP="00826EAC">
      <w:pPr>
        <w:pStyle w:val="NO"/>
        <w:rPr>
          <w:rFonts w:eastAsia="DengXian"/>
        </w:rPr>
      </w:pPr>
      <w:r w:rsidRPr="00A82784">
        <w:t>NOTE 1:</w:t>
      </w:r>
      <w:r w:rsidRPr="00A82784">
        <w:tab/>
        <w:t xml:space="preserve">Steps 3 and 4 may be initiated multiple times for </w:t>
      </w:r>
      <w:r w:rsidRPr="00A82784">
        <w:rPr>
          <w:rFonts w:eastAsia="DengXian"/>
        </w:rPr>
        <w:t>conditional</w:t>
      </w:r>
      <w:r w:rsidRPr="00A82784">
        <w:rPr>
          <w:rFonts w:eastAsia="DengXian" w:hint="eastAsia"/>
        </w:rPr>
        <w:t xml:space="preserve"> </w:t>
      </w:r>
      <w:r w:rsidRPr="00A82784">
        <w:t>LTM candidate cell preparation of multiple cells including the source cell.</w:t>
      </w:r>
    </w:p>
    <w:p w14:paraId="56D9C68A" w14:textId="77777777" w:rsidR="00826EAC" w:rsidRPr="00A82784" w:rsidRDefault="00826EAC" w:rsidP="00826EAC">
      <w:pPr>
        <w:pStyle w:val="B1"/>
      </w:pPr>
      <w:r w:rsidRPr="00A82784">
        <w:t>5.</w:t>
      </w:r>
      <w:r w:rsidRPr="00A82784">
        <w:tab/>
        <w:t>The gNB-CU sends a UE CONTEXT MODIFICATION REQUEST message to the gNB-DU</w:t>
      </w:r>
      <w:r w:rsidRPr="00A82784">
        <w:rPr>
          <w:rFonts w:hint="eastAsia"/>
        </w:rPr>
        <w:t xml:space="preserve"> which may include the </w:t>
      </w:r>
      <w:r w:rsidRPr="00A82784">
        <w:t xml:space="preserve">LTM configuration ID mapping list </w:t>
      </w:r>
      <w:r w:rsidRPr="00A82784">
        <w:rPr>
          <w:rFonts w:hint="eastAsia"/>
        </w:rPr>
        <w:t xml:space="preserve">and/or </w:t>
      </w:r>
      <w:r w:rsidRPr="00A82784">
        <w:t>the updated CSI resource configuration. The gNB-CU may inform the gNB-DU about intra-DU L2 reset configuration.</w:t>
      </w:r>
    </w:p>
    <w:p w14:paraId="7BA28B06" w14:textId="77777777" w:rsidR="00826EAC" w:rsidRPr="00A82784" w:rsidRDefault="00826EAC" w:rsidP="00826EAC">
      <w:pPr>
        <w:pStyle w:val="B1"/>
      </w:pPr>
      <w:r w:rsidRPr="00A82784">
        <w:t>6.</w:t>
      </w:r>
      <w:r w:rsidRPr="00A82784">
        <w:tab/>
        <w:t xml:space="preserve">The gNB-DU responds with a UE CONTEXT MODIFICATION RESPONSE message which </w:t>
      </w:r>
      <w:r>
        <w:rPr>
          <w:rFonts w:hint="eastAsia"/>
          <w:lang w:eastAsia="zh-CN"/>
        </w:rPr>
        <w:t xml:space="preserve">may </w:t>
      </w:r>
      <w:r w:rsidRPr="00A82784">
        <w:t>include an updated lower layer configuration, e.g., containing the updated CSI report configuration of the source cell.</w:t>
      </w:r>
      <w:r w:rsidRPr="00983E9F">
        <w:t xml:space="preserve"> If the L1-based execution conditions are requested, the gNB-DU also provides a list of execution conditions generated for </w:t>
      </w:r>
      <w:r>
        <w:rPr>
          <w:rFonts w:hint="eastAsia"/>
          <w:lang w:eastAsia="zh-CN"/>
        </w:rPr>
        <w:t>other</w:t>
      </w:r>
      <w:r w:rsidRPr="00983E9F">
        <w:t xml:space="preserve"> candidate cells</w:t>
      </w:r>
      <w:r w:rsidRPr="00983E9F">
        <w:rPr>
          <w:rFonts w:hint="eastAsia"/>
        </w:rPr>
        <w:t>.</w:t>
      </w:r>
    </w:p>
    <w:p w14:paraId="25BC5ECA" w14:textId="77777777" w:rsidR="00826EAC" w:rsidRPr="00A82784" w:rsidRDefault="00826EAC" w:rsidP="00826EAC">
      <w:pPr>
        <w:pStyle w:val="NO"/>
        <w:rPr>
          <w:rFonts w:eastAsia="DengXian"/>
          <w:lang w:eastAsia="zh-CN"/>
        </w:rPr>
      </w:pPr>
      <w:r w:rsidRPr="00A82784">
        <w:rPr>
          <w:lang w:eastAsia="zh-CN"/>
        </w:rPr>
        <w:t>NOTE 2</w:t>
      </w:r>
      <w:r w:rsidRPr="00A82784">
        <w:t>:</w:t>
      </w:r>
      <w:r w:rsidRPr="00A82784">
        <w:tab/>
        <w:t xml:space="preserve">In case of subsequent conditional LTM, the CU-initiated UE Context Modification procedure may be invoked per each candidate cell to transfer to the gNB-DU the </w:t>
      </w:r>
      <w:r w:rsidRPr="00A82784">
        <w:rPr>
          <w:rFonts w:hint="eastAsia"/>
          <w:lang w:eastAsia="zh-CN"/>
        </w:rPr>
        <w:t>updated</w:t>
      </w:r>
      <w:r w:rsidRPr="00A82784">
        <w:t xml:space="preserve"> CSI resource configuration.</w:t>
      </w:r>
    </w:p>
    <w:p w14:paraId="468D3DBB" w14:textId="77777777" w:rsidR="00826EAC" w:rsidRPr="00A82784" w:rsidRDefault="00826EAC" w:rsidP="00826EAC">
      <w:pPr>
        <w:pStyle w:val="B1"/>
      </w:pPr>
      <w:r w:rsidRPr="00A82784">
        <w:t>7.</w:t>
      </w:r>
      <w:r w:rsidRPr="00A82784">
        <w:tab/>
        <w:t xml:space="preserve">The gNB-CU sends a DL RRC MESSAGE TRANSFER message to the gNB-DU, which includes the generated </w:t>
      </w:r>
      <w:r w:rsidRPr="00A82784">
        <w:rPr>
          <w:i/>
        </w:rPr>
        <w:t>RRCReconfiguration</w:t>
      </w:r>
      <w:r w:rsidRPr="00A82784">
        <w:t xml:space="preserve"> message with the conditional</w:t>
      </w:r>
      <w:r w:rsidRPr="00A82784">
        <w:rPr>
          <w:rFonts w:eastAsia="DengXian" w:hint="eastAsia"/>
        </w:rPr>
        <w:t xml:space="preserve"> </w:t>
      </w:r>
      <w:r w:rsidRPr="00A82784">
        <w:t>LTM configuration.</w:t>
      </w:r>
    </w:p>
    <w:p w14:paraId="3385FA50" w14:textId="77777777" w:rsidR="00826EAC" w:rsidRPr="00A82784" w:rsidRDefault="00826EAC" w:rsidP="00826EAC">
      <w:pPr>
        <w:pStyle w:val="B1"/>
      </w:pPr>
      <w:r w:rsidRPr="00A82784">
        <w:t>8.</w:t>
      </w:r>
      <w:r w:rsidRPr="00A82784">
        <w:tab/>
        <w:t xml:space="preserve">The gNB-DU forwards the received </w:t>
      </w:r>
      <w:r w:rsidRPr="00A82784">
        <w:rPr>
          <w:i/>
        </w:rPr>
        <w:t>RRCReconfiguration</w:t>
      </w:r>
      <w:r w:rsidRPr="00A82784">
        <w:t xml:space="preserve"> message to the UE.</w:t>
      </w:r>
    </w:p>
    <w:p w14:paraId="35E09E90" w14:textId="77777777" w:rsidR="00826EAC" w:rsidRPr="00A82784" w:rsidRDefault="00826EAC" w:rsidP="00826EAC">
      <w:pPr>
        <w:pStyle w:val="B1"/>
      </w:pPr>
      <w:r w:rsidRPr="00A82784">
        <w:t>9.</w:t>
      </w:r>
      <w:r w:rsidRPr="00A82784">
        <w:tab/>
        <w:t xml:space="preserve">The UE responds to the gNB-DU with an </w:t>
      </w:r>
      <w:r w:rsidRPr="00A82784">
        <w:rPr>
          <w:i/>
        </w:rPr>
        <w:t>RRCReconfigurationComplete</w:t>
      </w:r>
      <w:r w:rsidRPr="00A82784">
        <w:t xml:space="preserve"> message.</w:t>
      </w:r>
    </w:p>
    <w:p w14:paraId="052FC971" w14:textId="77777777" w:rsidR="00826EAC" w:rsidRDefault="00826EAC" w:rsidP="00826EAC">
      <w:pPr>
        <w:pStyle w:val="B1"/>
      </w:pPr>
      <w:r w:rsidRPr="00A82784">
        <w:t>10.</w:t>
      </w:r>
      <w:r w:rsidRPr="00A82784">
        <w:tab/>
        <w:t>The gNB-DU forwards the</w:t>
      </w:r>
      <w:r w:rsidRPr="00A82784">
        <w:rPr>
          <w:i/>
        </w:rPr>
        <w:t xml:space="preserve"> RRCReconfigurationComplete</w:t>
      </w:r>
      <w:r w:rsidRPr="00A82784">
        <w:t xml:space="preserve"> message to the gNB-CU via an UL RRC MESSAGE TRANSFER message.</w:t>
      </w:r>
    </w:p>
    <w:p w14:paraId="154FA056" w14:textId="77777777" w:rsidR="00826EAC" w:rsidRPr="00A82784" w:rsidRDefault="00826EAC" w:rsidP="00826EAC">
      <w:pPr>
        <w:pStyle w:val="B1"/>
      </w:pPr>
      <w:r>
        <w:rPr>
          <w:rFonts w:eastAsia="Malgun Gothic" w:hint="eastAsia"/>
        </w:rPr>
        <w:t>1</w:t>
      </w:r>
      <w:r>
        <w:rPr>
          <w:rFonts w:eastAsia="Malgun Gothic"/>
        </w:rPr>
        <w:t>0a</w:t>
      </w:r>
      <w:r>
        <w:rPr>
          <w:rFonts w:eastAsia="Malgun Gothic" w:hint="eastAsia"/>
        </w:rPr>
        <w:t>.</w:t>
      </w:r>
      <w:r>
        <w:rPr>
          <w:rFonts w:eastAsia="Malgun Gothic"/>
        </w:rPr>
        <w:t xml:space="preserve"> </w:t>
      </w:r>
      <w:r>
        <w:rPr>
          <w:rFonts w:eastAsia="Malgun Gothic" w:hint="eastAsia"/>
        </w:rPr>
        <w:t xml:space="preserve">If </w:t>
      </w:r>
      <w:r>
        <w:rPr>
          <w:rFonts w:eastAsia="Malgun Gothic"/>
        </w:rPr>
        <w:t>the</w:t>
      </w:r>
      <w:r>
        <w:rPr>
          <w:rFonts w:eastAsia="Malgun Gothic" w:hint="eastAsia"/>
        </w:rPr>
        <w:t xml:space="preserve"> early </w:t>
      </w:r>
      <w:r>
        <w:rPr>
          <w:rFonts w:eastAsia="Malgun Gothic"/>
        </w:rPr>
        <w:t>synchronization</w:t>
      </w:r>
      <w:r>
        <w:rPr>
          <w:rFonts w:eastAsia="Malgun Gothic" w:hint="eastAsia"/>
        </w:rPr>
        <w:t xml:space="preserve"> for conditional LTM is triggered based on L3 measurement</w:t>
      </w:r>
      <w:r>
        <w:rPr>
          <w:rFonts w:eastAsia="Malgun Gothic"/>
        </w:rPr>
        <w:t xml:space="preserve"> report</w:t>
      </w:r>
      <w:r>
        <w:rPr>
          <w:rFonts w:eastAsia="Malgun Gothic" w:hint="eastAsia"/>
        </w:rPr>
        <w:t xml:space="preserve">, </w:t>
      </w:r>
      <w:r>
        <w:rPr>
          <w:rFonts w:eastAsia="Malgun Gothic"/>
        </w:rPr>
        <w:t xml:space="preserve">the </w:t>
      </w:r>
      <w:r>
        <w:rPr>
          <w:rFonts w:eastAsia="Malgun Gothic" w:hint="eastAsia"/>
        </w:rPr>
        <w:t xml:space="preserve">gNB-CU sends a </w:t>
      </w:r>
      <w:r>
        <w:rPr>
          <w:rFonts w:eastAsia="Malgun Gothic"/>
        </w:rPr>
        <w:t>CU-DU MOBILITY INITIATION REQUEST message to the gNB-DU to trigger early synchronization to the candidate cell(s)</w:t>
      </w:r>
      <w:r>
        <w:rPr>
          <w:rFonts w:eastAsia="Malgun Gothic" w:hint="eastAsia"/>
        </w:rPr>
        <w:t>.</w:t>
      </w:r>
    </w:p>
    <w:p w14:paraId="2AC6C422" w14:textId="77777777" w:rsidR="00826EAC" w:rsidRPr="00A82784" w:rsidRDefault="00826EAC" w:rsidP="00826EAC">
      <w:pPr>
        <w:pStyle w:val="B1"/>
        <w:rPr>
          <w:rFonts w:eastAsia="DengXian"/>
        </w:rPr>
      </w:pPr>
      <w:r w:rsidRPr="00A82784">
        <w:t>11.</w:t>
      </w:r>
      <w:r w:rsidRPr="00A82784">
        <w:tab/>
        <w:t>Early</w:t>
      </w:r>
      <w:r w:rsidRPr="00A82784">
        <w:rPr>
          <w:rFonts w:hint="eastAsia"/>
        </w:rPr>
        <w:t xml:space="preserve"> TA acquisition</w:t>
      </w:r>
      <w:r w:rsidRPr="00A82784">
        <w:t xml:space="preserve"> to the candidate cell(s) may be performed as specified in TS 38.300 [2].</w:t>
      </w:r>
    </w:p>
    <w:p w14:paraId="265F0B5E" w14:textId="77777777" w:rsidR="00826EAC" w:rsidRPr="00A82784" w:rsidRDefault="00826EAC" w:rsidP="00826EAC">
      <w:pPr>
        <w:pStyle w:val="B1"/>
        <w:rPr>
          <w:rFonts w:eastAsia="DengXian"/>
        </w:rPr>
      </w:pPr>
      <w:r w:rsidRPr="00A82784">
        <w:rPr>
          <w:rFonts w:eastAsia="Malgun Gothic"/>
        </w:rPr>
        <w:t>1</w:t>
      </w:r>
      <w:r w:rsidRPr="00A82784">
        <w:rPr>
          <w:rFonts w:eastAsia="DengXian" w:hint="eastAsia"/>
        </w:rPr>
        <w:t>2</w:t>
      </w:r>
      <w:r w:rsidRPr="00A82784">
        <w:rPr>
          <w:rFonts w:eastAsia="Malgun Gothic"/>
        </w:rPr>
        <w:t>.</w:t>
      </w:r>
      <w:r w:rsidRPr="00A82784">
        <w:rPr>
          <w:rFonts w:eastAsia="Malgun Gothic"/>
        </w:rPr>
        <w:tab/>
        <w:t>The gNB-DU sends the</w:t>
      </w:r>
      <w:r w:rsidRPr="00B87257">
        <w:rPr>
          <w:rFonts w:eastAsia="Malgun Gothic"/>
        </w:rPr>
        <w:t xml:space="preserve"> </w:t>
      </w:r>
      <w:r>
        <w:rPr>
          <w:rFonts w:eastAsia="Malgun Gothic"/>
        </w:rPr>
        <w:t>LTM Candidate Timing Advance Command</w:t>
      </w:r>
      <w:r w:rsidRPr="00A82784">
        <w:rPr>
          <w:rFonts w:eastAsia="Malgun Gothic"/>
        </w:rPr>
        <w:t xml:space="preserve"> </w:t>
      </w:r>
      <w:r w:rsidRPr="00A82784">
        <w:rPr>
          <w:rFonts w:eastAsia="DengXian" w:hint="eastAsia"/>
        </w:rPr>
        <w:t>MAC CE</w:t>
      </w:r>
      <w:r w:rsidRPr="00A82784">
        <w:rPr>
          <w:rFonts w:eastAsia="Malgun Gothic"/>
        </w:rPr>
        <w:t xml:space="preserve"> to the UE.</w:t>
      </w:r>
    </w:p>
    <w:p w14:paraId="2743E5C6" w14:textId="77777777" w:rsidR="00826EAC" w:rsidRDefault="00826EAC" w:rsidP="00826EAC">
      <w:pPr>
        <w:pStyle w:val="B1"/>
      </w:pPr>
      <w:r w:rsidRPr="00A82784">
        <w:t>1</w:t>
      </w:r>
      <w:r w:rsidRPr="00A82784">
        <w:rPr>
          <w:rFonts w:eastAsia="DengXian" w:hint="eastAsia"/>
        </w:rPr>
        <w:t>3</w:t>
      </w:r>
      <w:r w:rsidRPr="00A82784">
        <w:t>.</w:t>
      </w:r>
      <w:r w:rsidRPr="00A82784">
        <w:tab/>
        <w:t>The</w:t>
      </w:r>
      <w:r w:rsidRPr="00A82784">
        <w:rPr>
          <w:rFonts w:eastAsia="DengXian" w:hint="eastAsia"/>
        </w:rPr>
        <w:t xml:space="preserve"> </w:t>
      </w:r>
      <w:r w:rsidRPr="00A82784">
        <w:t xml:space="preserve">execution condition(s) to trigger initiation of conditional </w:t>
      </w:r>
      <w:r w:rsidRPr="00A82784">
        <w:rPr>
          <w:rFonts w:eastAsia="DengXian" w:hint="eastAsia"/>
        </w:rPr>
        <w:t xml:space="preserve">LTM </w:t>
      </w:r>
      <w:r w:rsidRPr="00A82784">
        <w:t>is fulfilled in the UE.</w:t>
      </w:r>
    </w:p>
    <w:p w14:paraId="72D2A17C" w14:textId="77777777" w:rsidR="00826EAC" w:rsidRPr="00137246" w:rsidRDefault="00826EAC" w:rsidP="00826EAC">
      <w:pPr>
        <w:pStyle w:val="NO"/>
      </w:pPr>
      <w:r w:rsidRPr="00137246">
        <w:rPr>
          <w:rFonts w:hint="eastAsia"/>
        </w:rPr>
        <w:t>N</w:t>
      </w:r>
      <w:r w:rsidRPr="00137246">
        <w:t xml:space="preserve">OTE 3: The gNB-DU </w:t>
      </w:r>
      <w:r w:rsidRPr="00137246">
        <w:rPr>
          <w:rFonts w:hint="eastAsia"/>
        </w:rPr>
        <w:t>may decide to</w:t>
      </w:r>
      <w:r w:rsidRPr="00137246">
        <w:t xml:space="preserve"> trigger an LTM Cell Switch Command MAC CE </w:t>
      </w:r>
      <w:r w:rsidRPr="00137246">
        <w:rPr>
          <w:rFonts w:hint="eastAsia"/>
        </w:rPr>
        <w:t xml:space="preserve">to the UE </w:t>
      </w:r>
      <w:r w:rsidRPr="00137246">
        <w:t>towards a candidate cell with conditional LTM candidate configuration.</w:t>
      </w:r>
    </w:p>
    <w:p w14:paraId="158A19F8" w14:textId="77777777" w:rsidR="00826EAC" w:rsidRPr="00983E9F" w:rsidRDefault="00826EAC" w:rsidP="00826EAC">
      <w:pPr>
        <w:pStyle w:val="B1"/>
      </w:pPr>
      <w:r w:rsidRPr="00A82784">
        <w:t>1</w:t>
      </w:r>
      <w:r w:rsidRPr="00A82784">
        <w:rPr>
          <w:rFonts w:eastAsia="DengXian" w:hint="eastAsia"/>
          <w:lang w:eastAsia="zh-CN"/>
        </w:rPr>
        <w:t>4</w:t>
      </w:r>
      <w:r w:rsidRPr="00A82784">
        <w:t xml:space="preserve">. </w:t>
      </w:r>
      <w:r w:rsidRPr="00983E9F">
        <w:t>The gNB-DU detects the UE access as specified in TS 38.300 [2]</w:t>
      </w:r>
      <w:r w:rsidRPr="00A82784">
        <w:t>.</w:t>
      </w:r>
    </w:p>
    <w:p w14:paraId="6E1305C0" w14:textId="77777777" w:rsidR="00826EAC" w:rsidRPr="00983E9F" w:rsidRDefault="00826EAC" w:rsidP="00826EAC">
      <w:pPr>
        <w:pStyle w:val="B1"/>
      </w:pPr>
      <w:r w:rsidRPr="00983E9F">
        <w:rPr>
          <w:rFonts w:hint="eastAsia"/>
        </w:rPr>
        <w:t xml:space="preserve">15. </w:t>
      </w:r>
      <w:r w:rsidRPr="00983E9F">
        <w:t>The gNB-DU sends an ACCESS SUCCESS message to inform the gNB-CU of which cell the UE has successfully accessed. The gNB-DU also sends a Downlink Data Delivery Status frame to inform the gNB-CU about the unsuccessfully transmitted downlink data to the UE</w:t>
      </w:r>
      <w:r>
        <w:rPr>
          <w:rFonts w:hint="eastAsia"/>
          <w:lang w:eastAsia="zh-CN"/>
        </w:rPr>
        <w:t xml:space="preserve"> if any</w:t>
      </w:r>
      <w:r w:rsidRPr="00983E9F">
        <w:t>.</w:t>
      </w:r>
      <w:r w:rsidRPr="00983E9F">
        <w:rPr>
          <w:rFonts w:hint="eastAsia"/>
        </w:rPr>
        <w:t xml:space="preserve"> </w:t>
      </w:r>
      <w:r w:rsidRPr="00983E9F">
        <w:t xml:space="preserve">Downlink packets, which may include PDCP PDUs not successfully transmitted in the </w:t>
      </w:r>
      <w:r>
        <w:rPr>
          <w:rFonts w:hint="eastAsia"/>
          <w:lang w:eastAsia="zh-CN"/>
        </w:rPr>
        <w:t>previous serving</w:t>
      </w:r>
      <w:r w:rsidRPr="00983E9F">
        <w:t xml:space="preserve"> </w:t>
      </w:r>
      <w:r w:rsidRPr="00983E9F">
        <w:rPr>
          <w:rFonts w:hint="eastAsia"/>
        </w:rPr>
        <w:t>cell</w:t>
      </w:r>
      <w:r w:rsidRPr="00983E9F">
        <w:t>, are sent from the gNB-CU to the gNB-DU.</w:t>
      </w:r>
    </w:p>
    <w:p w14:paraId="6AD07B9A" w14:textId="77777777" w:rsidR="00826EAC" w:rsidRPr="00983E9F" w:rsidRDefault="00826EAC" w:rsidP="00826EAC">
      <w:pPr>
        <w:pStyle w:val="B1"/>
        <w:rPr>
          <w:lang w:eastAsia="zh-CN"/>
        </w:rPr>
      </w:pPr>
      <w:r w:rsidRPr="00A82784">
        <w:t>1</w:t>
      </w:r>
      <w:r>
        <w:rPr>
          <w:rFonts w:eastAsia="DengXian" w:hint="eastAsia"/>
          <w:lang w:eastAsia="zh-CN"/>
        </w:rPr>
        <w:t>6</w:t>
      </w:r>
      <w:r w:rsidRPr="00A82784">
        <w:t>.</w:t>
      </w:r>
      <w:r w:rsidRPr="00A82784">
        <w:tab/>
        <w:t xml:space="preserve">The UE sends an </w:t>
      </w:r>
      <w:r w:rsidRPr="00A82784">
        <w:rPr>
          <w:i/>
        </w:rPr>
        <w:t>RRCReconfigurationComplete</w:t>
      </w:r>
      <w:r w:rsidRPr="00A82784">
        <w:t xml:space="preserve"> message to the gNB-DU.</w:t>
      </w:r>
    </w:p>
    <w:p w14:paraId="5B22AFAA" w14:textId="77777777" w:rsidR="00826EAC" w:rsidRPr="00A82784" w:rsidRDefault="00826EAC" w:rsidP="00826EAC">
      <w:pPr>
        <w:pStyle w:val="B1"/>
      </w:pPr>
      <w:r w:rsidRPr="00A82784">
        <w:t>1</w:t>
      </w:r>
      <w:r>
        <w:rPr>
          <w:rFonts w:eastAsia="DengXian" w:hint="eastAsia"/>
          <w:lang w:eastAsia="zh-CN"/>
        </w:rPr>
        <w:t>7</w:t>
      </w:r>
      <w:r w:rsidRPr="00A82784">
        <w:t>.</w:t>
      </w:r>
      <w:r w:rsidRPr="00A82784">
        <w:tab/>
        <w:t xml:space="preserve">The gNB-DU forwards the </w:t>
      </w:r>
      <w:r w:rsidRPr="00A82784">
        <w:rPr>
          <w:i/>
        </w:rPr>
        <w:t>RRCReconfigurationComplete</w:t>
      </w:r>
      <w:r w:rsidRPr="00A82784">
        <w:t xml:space="preserve"> message to the gNB-CU via an UL RRC MESSAGE TRANSFER message.</w:t>
      </w:r>
    </w:p>
    <w:p w14:paraId="5CB9FC2D" w14:textId="77777777" w:rsidR="00826EAC" w:rsidRPr="00A82784" w:rsidRDefault="00826EAC" w:rsidP="00826EAC">
      <w:pPr>
        <w:pStyle w:val="B1"/>
      </w:pPr>
      <w:r w:rsidRPr="00A82784">
        <w:t>1</w:t>
      </w:r>
      <w:r>
        <w:rPr>
          <w:rFonts w:eastAsia="DengXian" w:hint="eastAsia"/>
          <w:lang w:eastAsia="zh-CN"/>
        </w:rPr>
        <w:t>8</w:t>
      </w:r>
      <w:r w:rsidRPr="00A82784">
        <w:t>.</w:t>
      </w:r>
      <w:r w:rsidRPr="00A82784">
        <w:tab/>
      </w:r>
      <w:r w:rsidRPr="00A82784">
        <w:rPr>
          <w:rFonts w:hint="eastAsia"/>
        </w:rPr>
        <w:t>T</w:t>
      </w:r>
      <w:r w:rsidRPr="00A82784">
        <w:t>he gNB-CU may send the UE CONTEXT MODIFICATION REQUEST message to the gNB-DU to release the resources of prepared cells.</w:t>
      </w:r>
    </w:p>
    <w:p w14:paraId="660C2802" w14:textId="77777777" w:rsidR="00826EAC" w:rsidRPr="00A43993" w:rsidRDefault="00826EAC" w:rsidP="00826EAC">
      <w:pPr>
        <w:pStyle w:val="B1"/>
        <w:rPr>
          <w:lang w:eastAsia="zh-CN"/>
        </w:rPr>
      </w:pPr>
      <w:r w:rsidRPr="00A82784">
        <w:rPr>
          <w:rFonts w:eastAsia="DengXian" w:hint="eastAsia"/>
          <w:lang w:eastAsia="zh-CN"/>
        </w:rPr>
        <w:t>1</w:t>
      </w:r>
      <w:r>
        <w:rPr>
          <w:rFonts w:eastAsia="DengXian" w:hint="eastAsia"/>
          <w:lang w:eastAsia="zh-CN"/>
        </w:rPr>
        <w:t>9</w:t>
      </w:r>
      <w:r w:rsidRPr="00A82784">
        <w:t>.</w:t>
      </w:r>
      <w:r w:rsidRPr="00A82784">
        <w:tab/>
      </w:r>
      <w:r w:rsidRPr="00A82784">
        <w:rPr>
          <w:rFonts w:hint="eastAsia"/>
        </w:rPr>
        <w:t>T</w:t>
      </w:r>
      <w:r w:rsidRPr="00A82784">
        <w:t>he gNB-DU responds with a UE CONTEXT MODIFICATION RESPONSE message.</w:t>
      </w:r>
    </w:p>
    <w:p w14:paraId="7B67B083" w14:textId="2D193508" w:rsidR="00826EAC" w:rsidRPr="009233C6" w:rsidRDefault="00826EAC" w:rsidP="00C60918">
      <w:pPr>
        <w:pStyle w:val="Heading4"/>
      </w:pPr>
      <w:bookmarkStart w:id="813" w:name="_Toc209704813"/>
      <w:r w:rsidRPr="009233C6">
        <w:t>8.2.1.</w:t>
      </w:r>
      <w:r w:rsidRPr="009233C6">
        <w:rPr>
          <w:rFonts w:eastAsia="Malgun Gothic" w:hint="eastAsia"/>
        </w:rPr>
        <w:t>8</w:t>
      </w:r>
      <w:r w:rsidR="005577E2">
        <w:rPr>
          <w:rFonts w:eastAsiaTheme="minorEastAsia"/>
        </w:rPr>
        <w:tab/>
      </w:r>
      <w:r w:rsidRPr="009233C6">
        <w:t>Conditional intra-CU LTM (Inter-gNB-DU)</w:t>
      </w:r>
      <w:bookmarkEnd w:id="813"/>
      <w:r w:rsidRPr="009233C6">
        <w:t xml:space="preserve"> </w:t>
      </w:r>
    </w:p>
    <w:p w14:paraId="53EB7EFC" w14:textId="3B143E03" w:rsidR="00826EAC" w:rsidRPr="00A82784" w:rsidRDefault="00826EAC" w:rsidP="00826EAC">
      <w:pPr>
        <w:rPr>
          <w:rFonts w:eastAsia="DengXian"/>
          <w:lang w:eastAsia="zh-CN"/>
        </w:rPr>
      </w:pPr>
      <w:r w:rsidRPr="00A82784">
        <w:rPr>
          <w:lang w:eastAsia="en-US"/>
        </w:rPr>
        <w:t>This procedure is used for the case when the UE moves from one gNB-DU to another gNB-DU within the same gNB-CU during NR operation for Conditional LTM. Figure 8.2.1.</w:t>
      </w:r>
      <w:r>
        <w:rPr>
          <w:rFonts w:eastAsia="Malgun Gothic" w:hint="eastAsia"/>
        </w:rPr>
        <w:t>8</w:t>
      </w:r>
      <w:r w:rsidRPr="00A82784">
        <w:rPr>
          <w:lang w:eastAsia="en-US"/>
        </w:rPr>
        <w:t>-1 shows the inter-gNB-DU Conditional LTM procedure for intra-NR.</w:t>
      </w:r>
    </w:p>
    <w:p w14:paraId="0C736AE2" w14:textId="77777777" w:rsidR="00826EAC" w:rsidRPr="000B4AF6" w:rsidRDefault="00826EAC" w:rsidP="00826EAC">
      <w:pPr>
        <w:pStyle w:val="TH"/>
        <w:rPr>
          <w:rFonts w:eastAsiaTheme="minorEastAsia"/>
          <w:bCs/>
          <w:lang w:eastAsia="zh-CN"/>
        </w:rPr>
      </w:pPr>
      <w:r>
        <w:rPr>
          <w:noProof/>
        </w:rPr>
        <w:object w:dxaOrig="11494" w:dyaOrig="18420" w14:anchorId="25B1C933">
          <v:shape id="_x0000_i1046" type="#_x0000_t75" alt="" style="width:467.7pt;height:750.5pt" o:ole="">
            <v:imagedata r:id="rId51" o:title=""/>
          </v:shape>
          <o:OLEObject Type="Embed" ProgID="Mscgen.Chart" ShapeID="_x0000_i1046" DrawAspect="Content" ObjectID="_1820391463" r:id="rId52"/>
        </w:object>
      </w:r>
    </w:p>
    <w:p w14:paraId="42D811B4" w14:textId="129BC538" w:rsidR="00826EAC" w:rsidRPr="00DC2673" w:rsidRDefault="00826EAC" w:rsidP="00826EAC">
      <w:pPr>
        <w:pStyle w:val="TF"/>
        <w:rPr>
          <w:lang w:val="fr-FR"/>
        </w:rPr>
      </w:pPr>
      <w:r w:rsidRPr="00DC2673">
        <w:rPr>
          <w:lang w:val="fr-FR"/>
        </w:rPr>
        <w:t>Figure 8.2.1.</w:t>
      </w:r>
      <w:r>
        <w:rPr>
          <w:rFonts w:eastAsia="Malgun Gothic" w:hint="eastAsia"/>
          <w:lang w:val="fr-FR"/>
        </w:rPr>
        <w:t>8</w:t>
      </w:r>
      <w:r w:rsidRPr="00DC2673">
        <w:rPr>
          <w:lang w:val="fr-FR"/>
        </w:rPr>
        <w:t>-1: Conditional intra-CU LTM (Int</w:t>
      </w:r>
      <w:r w:rsidRPr="00DC2673">
        <w:rPr>
          <w:rFonts w:eastAsia="DengXian" w:hint="eastAsia"/>
          <w:lang w:val="fr-FR"/>
        </w:rPr>
        <w:t>er-</w:t>
      </w:r>
      <w:r w:rsidRPr="00DC2673">
        <w:rPr>
          <w:lang w:val="fr-FR"/>
        </w:rPr>
        <w:t>gNB-DU)</w:t>
      </w:r>
    </w:p>
    <w:p w14:paraId="762C09AB" w14:textId="77777777" w:rsidR="00826EAC" w:rsidRPr="00A82784" w:rsidRDefault="00826EAC" w:rsidP="00826EAC">
      <w:pPr>
        <w:pStyle w:val="B1"/>
      </w:pPr>
      <w:r w:rsidRPr="00A82784">
        <w:t>1.</w:t>
      </w:r>
      <w:r w:rsidRPr="00A82784">
        <w:tab/>
        <w:t xml:space="preserve">The UE sends a </w:t>
      </w:r>
      <w:r w:rsidRPr="00A82784">
        <w:rPr>
          <w:i/>
        </w:rPr>
        <w:t>MeasurementReport</w:t>
      </w:r>
      <w:r w:rsidRPr="00A82784">
        <w:t xml:space="preserve"> message (L3 measurement result) to the source gNB-DU containing measurements of neighbouring cells. The source gNB-DU sends an UL RRC MESSAGE TRANSFER message conveying the received </w:t>
      </w:r>
      <w:r w:rsidRPr="00A82784">
        <w:rPr>
          <w:i/>
        </w:rPr>
        <w:t>MeasurementReport</w:t>
      </w:r>
      <w:r w:rsidRPr="00A82784">
        <w:t xml:space="preserve"> message to the gNB-CU.</w:t>
      </w:r>
    </w:p>
    <w:p w14:paraId="127BD8D0" w14:textId="77777777" w:rsidR="00826EAC" w:rsidRPr="00A82784" w:rsidRDefault="00826EAC" w:rsidP="00826EAC">
      <w:pPr>
        <w:pStyle w:val="B1"/>
      </w:pPr>
      <w:r w:rsidRPr="00A82784">
        <w:t>2.</w:t>
      </w:r>
      <w:r w:rsidRPr="00A82784">
        <w:tab/>
        <w:t xml:space="preserve">The gNB-CU determines to initiate </w:t>
      </w:r>
      <w:r w:rsidRPr="00A82784">
        <w:rPr>
          <w:rFonts w:eastAsia="DengXian" w:hint="eastAsia"/>
        </w:rPr>
        <w:t>conditional</w:t>
      </w:r>
      <w:r w:rsidRPr="00A82784">
        <w:rPr>
          <w:rFonts w:eastAsia="DengXian"/>
        </w:rPr>
        <w:t xml:space="preserve"> </w:t>
      </w:r>
      <w:r w:rsidRPr="00A82784">
        <w:t>LTM configuration.</w:t>
      </w:r>
    </w:p>
    <w:p w14:paraId="3439686C" w14:textId="77777777" w:rsidR="00826EAC" w:rsidRPr="00A82784" w:rsidRDefault="00826EAC" w:rsidP="00826EAC">
      <w:pPr>
        <w:pStyle w:val="B1"/>
      </w:pPr>
      <w:r w:rsidRPr="00A82784">
        <w:t>3.</w:t>
      </w:r>
      <w:r w:rsidRPr="00A82784">
        <w:tab/>
        <w:t xml:space="preserve">The gNB-CU sends a UE CONTEXT SETUP REQUEST message to the candidate gNB-DU(s) for each candidate cell, containing </w:t>
      </w:r>
      <w:r w:rsidRPr="001F63F5">
        <w:t xml:space="preserve">conditional LTM indication, </w:t>
      </w:r>
      <w:r w:rsidRPr="00A82784">
        <w:t xml:space="preserve">one candidate cell ID and the CSI resource configuration for subsequent conditional LTM. The gNB-CU </w:t>
      </w:r>
      <w:r w:rsidRPr="00A82784">
        <w:rPr>
          <w:rFonts w:hint="eastAsia"/>
        </w:rPr>
        <w:t xml:space="preserve">may provide the </w:t>
      </w:r>
      <w:r w:rsidRPr="00A82784">
        <w:t xml:space="preserve">LTM configuration ID mapping list </w:t>
      </w:r>
      <w:r w:rsidRPr="00A82784">
        <w:rPr>
          <w:rFonts w:hint="eastAsia"/>
        </w:rPr>
        <w:t xml:space="preserve">to the candidate gNB-DU(s). </w:t>
      </w:r>
      <w:r w:rsidRPr="00A82784">
        <w:t>The gNB-CU may request PRACH resources from the candidate gNB-DU(s). The gNB-CU may request the candidate gNB-DU</w:t>
      </w:r>
      <w:r w:rsidRPr="00A82784">
        <w:rPr>
          <w:rFonts w:hint="eastAsia"/>
        </w:rPr>
        <w:t>(s)</w:t>
      </w:r>
      <w:r w:rsidRPr="00A82784">
        <w:t xml:space="preserve"> to provide the lower layer configuration for the purpose of generating the reference configuration or provide the lower layer part of the reference configuration to the candidate gNB-DU</w:t>
      </w:r>
      <w:r w:rsidRPr="00A82784">
        <w:rPr>
          <w:rFonts w:hint="eastAsia"/>
        </w:rPr>
        <w:t>(s)</w:t>
      </w:r>
      <w:r w:rsidRPr="00A82784">
        <w:t xml:space="preserve">. </w:t>
      </w:r>
      <w:r w:rsidRPr="00A82784">
        <w:rPr>
          <w:rFonts w:hint="eastAsia"/>
        </w:rPr>
        <w:t>If</w:t>
      </w:r>
      <w:r w:rsidRPr="00A82784">
        <w:t xml:space="preserve"> the gNB-CU </w:t>
      </w:r>
      <w:r w:rsidRPr="003947FA">
        <w:rPr>
          <w:rFonts w:hint="eastAsia"/>
        </w:rPr>
        <w:t>decides</w:t>
      </w:r>
      <w:r w:rsidRPr="00A82784">
        <w:t xml:space="preserve"> to initiate the L1 event-triggered </w:t>
      </w:r>
      <w:r w:rsidRPr="00A82784">
        <w:rPr>
          <w:rFonts w:hint="eastAsia"/>
        </w:rPr>
        <w:t>conditional</w:t>
      </w:r>
      <w:r w:rsidRPr="00A82784">
        <w:t xml:space="preserve"> LTM, </w:t>
      </w:r>
      <w:r w:rsidRPr="001F63F5">
        <w:t>it also provides a list of candidate cells to which the L1 event-triggered conditional LTM is applied and requests the gNB-DU to generate the corresponding L1-based execution condition(s)</w:t>
      </w:r>
      <w:r w:rsidRPr="00A82784">
        <w:t>.</w:t>
      </w:r>
    </w:p>
    <w:p w14:paraId="1967CE4E" w14:textId="77777777" w:rsidR="00826EAC" w:rsidRPr="00A43993" w:rsidRDefault="00826EAC" w:rsidP="00826EAC">
      <w:pPr>
        <w:pStyle w:val="B1"/>
        <w:rPr>
          <w:szCs w:val="22"/>
        </w:rPr>
      </w:pPr>
      <w:r w:rsidRPr="00A82784">
        <w:t>4.</w:t>
      </w:r>
      <w:r w:rsidRPr="00A82784">
        <w:tab/>
        <w:t>If the candidate gNB-DU acce</w:t>
      </w:r>
      <w:r w:rsidRPr="004E43ED">
        <w:t xml:space="preserve">pts the request of </w:t>
      </w:r>
      <w:r>
        <w:rPr>
          <w:rFonts w:hint="eastAsia"/>
          <w:lang w:eastAsia="zh-CN"/>
        </w:rPr>
        <w:t xml:space="preserve">conditional </w:t>
      </w:r>
      <w:r w:rsidRPr="004E43ED">
        <w:t>LTM configuration, it responds with a UE CONTEXT SETUP RESPONSE message including the generated lower layer RRC configurations for the accepted target candidate cell.</w:t>
      </w:r>
      <w:r w:rsidRPr="004E43ED">
        <w:rPr>
          <w:rFonts w:hint="eastAsia"/>
        </w:rPr>
        <w:t xml:space="preserve"> </w:t>
      </w:r>
      <w:r w:rsidRPr="004E43ED">
        <w:t>If the L1-based execution conditions are requested, the candidate gNB-DU also provides a list of execution conditions</w:t>
      </w:r>
      <w:r w:rsidRPr="001F63F5">
        <w:t xml:space="preserve"> </w:t>
      </w:r>
      <w:r w:rsidRPr="004E43ED">
        <w:t>generated for other candidate cells.</w:t>
      </w:r>
    </w:p>
    <w:p w14:paraId="3E623C5C" w14:textId="77777777" w:rsidR="00826EAC" w:rsidRPr="00A82784" w:rsidRDefault="00826EAC" w:rsidP="00826EAC">
      <w:pPr>
        <w:pStyle w:val="NO"/>
      </w:pPr>
      <w:r w:rsidRPr="00A82784">
        <w:t>NOTE 1:</w:t>
      </w:r>
      <w:r w:rsidRPr="00A82784">
        <w:tab/>
        <w:t>The CU-initiated UE Context Modification procedure may be initiated for preparing candidate cells in the source gNB-DU as specified in step 3 and 4 in 8.2.1.4 Intra-gNB-DU conditional LTM.</w:t>
      </w:r>
    </w:p>
    <w:p w14:paraId="59B26DD6" w14:textId="77777777" w:rsidR="00826EAC" w:rsidRPr="00A82784" w:rsidRDefault="00826EAC" w:rsidP="00826EAC">
      <w:pPr>
        <w:pStyle w:val="B1"/>
      </w:pPr>
      <w:r w:rsidRPr="00A82784">
        <w:t>5.</w:t>
      </w:r>
      <w:r w:rsidRPr="00A82784">
        <w:tab/>
        <w:t>The gNB-CU sends a UE CONTEXT MODIFICATION REQUEST message to the source gNB-DU including the information related to early sync and the LTM configuration ID</w:t>
      </w:r>
      <w:r w:rsidRPr="00A82784">
        <w:rPr>
          <w:rFonts w:hint="eastAsia"/>
        </w:rPr>
        <w:t xml:space="preserve"> mapping list</w:t>
      </w:r>
      <w:r w:rsidRPr="00A82784">
        <w:t xml:space="preserve"> for the accepted target candidate cell(s). </w:t>
      </w:r>
      <w:r w:rsidRPr="00A82784">
        <w:rPr>
          <w:rFonts w:hint="eastAsia"/>
        </w:rPr>
        <w:t>The</w:t>
      </w:r>
      <w:r w:rsidRPr="00A82784">
        <w:t xml:space="preserve"> gNB-CU may send the updated CSI resource configuration to the source gNB-DU. The gNB-CU may inform the source gNB-DU about intra-DU L2 reset configuration.</w:t>
      </w:r>
    </w:p>
    <w:p w14:paraId="2D2C9178" w14:textId="77777777" w:rsidR="00826EAC" w:rsidRPr="00A43993" w:rsidRDefault="00826EAC" w:rsidP="00826EAC">
      <w:pPr>
        <w:pStyle w:val="B1"/>
      </w:pPr>
      <w:r w:rsidRPr="00A82784">
        <w:t>6.</w:t>
      </w:r>
      <w:r w:rsidRPr="00A82784">
        <w:tab/>
        <w:t>The source gNB-DU responds with</w:t>
      </w:r>
      <w:r w:rsidRPr="004E43ED">
        <w:t xml:space="preserve"> a UE CONTEXT MODIFICATION RESPONSE message which includes an updated lower layer configuration, e.g., containing the updated CSI report configuration of the source cell.</w:t>
      </w:r>
      <w:r w:rsidRPr="004E43ED">
        <w:rPr>
          <w:rFonts w:hint="eastAsia"/>
        </w:rPr>
        <w:t xml:space="preserve"> </w:t>
      </w:r>
      <w:r w:rsidRPr="004E43ED">
        <w:t>If the L1-based execution conditions are requested, the source gNB-DU also provides a list of execution conditions generated for the candidate cells.</w:t>
      </w:r>
    </w:p>
    <w:p w14:paraId="21D5838F" w14:textId="77777777" w:rsidR="00826EAC" w:rsidRPr="00A82784" w:rsidRDefault="00826EAC" w:rsidP="00826EAC">
      <w:pPr>
        <w:pStyle w:val="B1"/>
      </w:pPr>
      <w:r w:rsidRPr="00A82784">
        <w:t>7.</w:t>
      </w:r>
      <w:r w:rsidRPr="00A82784">
        <w:tab/>
        <w:t>The gNB-CU may send a UE CONTEXT MODIFICATION REQUEST message for each candidate cell accepted in the candidate gNB-DU(s), containing the information for subsequent conditional LTM or for updating the configurations of candidate cells. The gNB-CU may also provide the lower layer part of the reference configuration to the candidate gNB-DU(s). The gNB-CU may inform the candidate gNB-DU(s) about intra-DU L2 reset configuration.</w:t>
      </w:r>
    </w:p>
    <w:p w14:paraId="1724CC0F" w14:textId="77777777" w:rsidR="00826EAC" w:rsidRPr="00A43993" w:rsidRDefault="00826EAC" w:rsidP="00826EAC">
      <w:pPr>
        <w:pStyle w:val="B1"/>
      </w:pPr>
      <w:r w:rsidRPr="00A82784">
        <w:t>8.</w:t>
      </w:r>
      <w:r w:rsidRPr="00A82784">
        <w:tab/>
        <w:t>The candi</w:t>
      </w:r>
      <w:r w:rsidRPr="004E43ED">
        <w:t>date gNB-DU responds with a UE CONTEXT MODIFICATION RESPONSE message including the updated lower layer configuration,</w:t>
      </w:r>
      <w:r w:rsidRPr="004E43ED">
        <w:rPr>
          <w:rFonts w:hint="eastAsia"/>
        </w:rPr>
        <w:t xml:space="preserve"> </w:t>
      </w:r>
      <w:r w:rsidRPr="00A82784">
        <w:t>e.g., containing the updated CSI report configuration of the requested candidate cell.</w:t>
      </w:r>
      <w:r w:rsidRPr="004E43ED">
        <w:rPr>
          <w:rFonts w:hint="eastAsia"/>
        </w:rPr>
        <w:t xml:space="preserve"> </w:t>
      </w:r>
      <w:r w:rsidRPr="004E43ED">
        <w:t>If the L1-based execution conditions are requested, the candidate gNB-DU also provides a list of execution conditions generated for other candidate cells.</w:t>
      </w:r>
    </w:p>
    <w:p w14:paraId="79B51D62" w14:textId="77777777" w:rsidR="00826EAC" w:rsidRPr="00A82784" w:rsidRDefault="00826EAC" w:rsidP="00826EAC">
      <w:pPr>
        <w:pStyle w:val="NO"/>
      </w:pPr>
      <w:r w:rsidRPr="00A82784">
        <w:rPr>
          <w:rFonts w:hint="eastAsia"/>
        </w:rPr>
        <w:t>N</w:t>
      </w:r>
      <w:r w:rsidRPr="00A82784">
        <w:t>OTE 2: Step 7 may also be triggered after step 18 for subsequent conditional LTM.</w:t>
      </w:r>
    </w:p>
    <w:p w14:paraId="343532D0" w14:textId="77777777" w:rsidR="00826EAC" w:rsidRPr="00A82784" w:rsidRDefault="00826EAC" w:rsidP="00826EAC">
      <w:pPr>
        <w:pStyle w:val="B1"/>
      </w:pPr>
      <w:r w:rsidRPr="00A82784">
        <w:t>9.</w:t>
      </w:r>
      <w:r w:rsidRPr="00A82784">
        <w:tab/>
        <w:t xml:space="preserve">The gNB-CU sends a DL RRC MESSAGE TRANSFER message to the source gNB-DU, which includes the generated </w:t>
      </w:r>
      <w:r w:rsidRPr="00A82784">
        <w:rPr>
          <w:i/>
        </w:rPr>
        <w:t>RRCReconfiguration</w:t>
      </w:r>
      <w:r w:rsidRPr="00A82784">
        <w:t xml:space="preserve"> message with the conditional LTM configuration.</w:t>
      </w:r>
    </w:p>
    <w:p w14:paraId="77EB12ED" w14:textId="77777777" w:rsidR="00826EAC" w:rsidRPr="00A82784" w:rsidRDefault="00826EAC" w:rsidP="00826EAC">
      <w:pPr>
        <w:pStyle w:val="B1"/>
        <w:rPr>
          <w:rFonts w:eastAsia="Malgun Gothic"/>
        </w:rPr>
      </w:pPr>
      <w:r w:rsidRPr="00A82784">
        <w:rPr>
          <w:rFonts w:eastAsia="Malgun Gothic"/>
        </w:rPr>
        <w:t>10.</w:t>
      </w:r>
      <w:r w:rsidRPr="00A82784">
        <w:rPr>
          <w:rFonts w:eastAsia="Malgun Gothic"/>
        </w:rPr>
        <w:tab/>
        <w:t xml:space="preserve">The source gNB-DU forwards the received </w:t>
      </w:r>
      <w:r w:rsidRPr="00A82784">
        <w:rPr>
          <w:rFonts w:eastAsia="Malgun Gothic"/>
          <w:i/>
        </w:rPr>
        <w:t>RRCReconfiguration</w:t>
      </w:r>
      <w:r w:rsidRPr="00A82784">
        <w:rPr>
          <w:rFonts w:eastAsia="Malgun Gothic"/>
        </w:rPr>
        <w:t xml:space="preserve"> message to the UE.</w:t>
      </w:r>
    </w:p>
    <w:p w14:paraId="1042053D" w14:textId="77777777" w:rsidR="00826EAC" w:rsidRPr="00A82784" w:rsidRDefault="00826EAC" w:rsidP="00826EAC">
      <w:pPr>
        <w:pStyle w:val="B1"/>
      </w:pPr>
      <w:r w:rsidRPr="00A82784">
        <w:t>11.</w:t>
      </w:r>
      <w:r w:rsidRPr="00A82784">
        <w:tab/>
        <w:t xml:space="preserve">The UE responds to the source gNB-DU with an </w:t>
      </w:r>
      <w:r w:rsidRPr="00A82784">
        <w:rPr>
          <w:i/>
        </w:rPr>
        <w:t>RRCReconfigurationComplete</w:t>
      </w:r>
      <w:r w:rsidRPr="00A82784">
        <w:t xml:space="preserve"> message.</w:t>
      </w:r>
    </w:p>
    <w:p w14:paraId="4FCFA171" w14:textId="77777777" w:rsidR="00826EAC" w:rsidRDefault="00826EAC" w:rsidP="00826EAC">
      <w:pPr>
        <w:pStyle w:val="B1"/>
      </w:pPr>
      <w:r w:rsidRPr="00A82784">
        <w:t>12.</w:t>
      </w:r>
      <w:r w:rsidRPr="00A82784">
        <w:tab/>
        <w:t>The source gNB-DU forwards the</w:t>
      </w:r>
      <w:r w:rsidRPr="00A82784">
        <w:rPr>
          <w:i/>
        </w:rPr>
        <w:t xml:space="preserve"> RRCReconfigurationComplete</w:t>
      </w:r>
      <w:r w:rsidRPr="00A82784">
        <w:t xml:space="preserve"> message to the gNB-CU via an UL RRC MESSAGE TRANSFER message.</w:t>
      </w:r>
    </w:p>
    <w:p w14:paraId="6B71534D" w14:textId="77777777" w:rsidR="00826EAC" w:rsidRPr="00A82784" w:rsidRDefault="00826EAC" w:rsidP="00826EAC">
      <w:pPr>
        <w:pStyle w:val="B1"/>
      </w:pPr>
      <w:r w:rsidRPr="007342C9">
        <w:t>12a. If the early synchronization for conditional LTM is triggered based on L3 measurement report, the gNB-CU sends a CU-DU MOBILITY INITIATION REQUEST message to the source gNB-DU to trigger early synchronization to the candidate cell(s).</w:t>
      </w:r>
    </w:p>
    <w:p w14:paraId="75959659" w14:textId="77777777" w:rsidR="00826EAC" w:rsidRPr="00A82784" w:rsidRDefault="00826EAC" w:rsidP="00826EAC">
      <w:pPr>
        <w:pStyle w:val="B1"/>
      </w:pPr>
      <w:r w:rsidRPr="00A82784">
        <w:t>13.</w:t>
      </w:r>
      <w:r w:rsidRPr="00A82784">
        <w:tab/>
        <w:t xml:space="preserve">Early </w:t>
      </w:r>
      <w:r w:rsidRPr="00A82784">
        <w:rPr>
          <w:rFonts w:hint="eastAsia"/>
        </w:rPr>
        <w:t>TA acquisition</w:t>
      </w:r>
      <w:r w:rsidRPr="00A82784">
        <w:t xml:space="preserve"> to the candidate cell(s) may be performed as specified in TS 38.300 [2].</w:t>
      </w:r>
    </w:p>
    <w:p w14:paraId="06B5CB66" w14:textId="77777777" w:rsidR="00826EAC" w:rsidRPr="00A82784" w:rsidRDefault="00826EAC" w:rsidP="00826EAC">
      <w:pPr>
        <w:pStyle w:val="B1"/>
      </w:pPr>
      <w:r w:rsidRPr="00A82784">
        <w:t>14. The candidate gNB-DU sends a DU-CU TA INFORMATION TRANSFER message to the gNB-CU, which includes the TA values, and the associated PRACH resource information.</w:t>
      </w:r>
    </w:p>
    <w:p w14:paraId="0748AD4C" w14:textId="77777777" w:rsidR="00826EAC" w:rsidRPr="00A82784" w:rsidRDefault="00826EAC" w:rsidP="00826EAC">
      <w:pPr>
        <w:pStyle w:val="B1"/>
      </w:pPr>
      <w:r w:rsidRPr="00A82784">
        <w:t>15.</w:t>
      </w:r>
      <w:r w:rsidRPr="00A82784">
        <w:tab/>
        <w:t>The gNB-CU forwards the TA value and the associated PRACH resource information to the source gNB-DU in the CU-DU TA INFORMATION TRANSFER message.</w:t>
      </w:r>
    </w:p>
    <w:p w14:paraId="0A2CFAA7" w14:textId="77777777" w:rsidR="00826EAC" w:rsidRPr="00A82784" w:rsidRDefault="00826EAC" w:rsidP="00826EAC">
      <w:pPr>
        <w:pStyle w:val="B1"/>
        <w:rPr>
          <w:rFonts w:eastAsia="DengXian"/>
        </w:rPr>
      </w:pPr>
      <w:r w:rsidRPr="00A82784">
        <w:t>16.</w:t>
      </w:r>
      <w:r w:rsidRPr="00A82784">
        <w:tab/>
        <w:t xml:space="preserve">The </w:t>
      </w:r>
      <w:r w:rsidRPr="00A82784">
        <w:rPr>
          <w:rFonts w:eastAsia="DengXian" w:hint="eastAsia"/>
        </w:rPr>
        <w:t xml:space="preserve">source </w:t>
      </w:r>
      <w:r w:rsidRPr="00A82784">
        <w:t>gNB-DU</w:t>
      </w:r>
      <w:r w:rsidRPr="00A82784">
        <w:rPr>
          <w:rFonts w:eastAsia="DengXian" w:hint="eastAsia"/>
        </w:rPr>
        <w:t xml:space="preserve"> </w:t>
      </w:r>
      <w:r w:rsidRPr="00A82784">
        <w:t xml:space="preserve">sends the </w:t>
      </w:r>
      <w:r>
        <w:rPr>
          <w:rFonts w:eastAsia="Malgun Gothic"/>
        </w:rPr>
        <w:t>LTM Candidate Timing Advance Command</w:t>
      </w:r>
      <w:r w:rsidRPr="00A82784">
        <w:t xml:space="preserve"> MAC CE to the UE.</w:t>
      </w:r>
    </w:p>
    <w:p w14:paraId="7A989B6D" w14:textId="77777777" w:rsidR="00826EAC" w:rsidRDefault="00826EAC" w:rsidP="00826EAC">
      <w:pPr>
        <w:pStyle w:val="B1"/>
        <w:rPr>
          <w:rFonts w:eastAsia="DengXian"/>
        </w:rPr>
      </w:pPr>
      <w:r w:rsidRPr="00A82784">
        <w:t>17. The</w:t>
      </w:r>
      <w:r w:rsidRPr="00A82784">
        <w:rPr>
          <w:rFonts w:eastAsia="DengXian" w:hint="eastAsia"/>
        </w:rPr>
        <w:t xml:space="preserve"> </w:t>
      </w:r>
      <w:r w:rsidRPr="00A82784">
        <w:t xml:space="preserve">execution condition(s) to trigger initiation of conditional </w:t>
      </w:r>
      <w:r w:rsidRPr="00A82784">
        <w:rPr>
          <w:rFonts w:eastAsia="DengXian" w:hint="eastAsia"/>
        </w:rPr>
        <w:t xml:space="preserve">LTM </w:t>
      </w:r>
      <w:r w:rsidRPr="00A82784">
        <w:t>is fulfilled in the UE</w:t>
      </w:r>
      <w:r w:rsidRPr="00A82784">
        <w:rPr>
          <w:rFonts w:eastAsia="DengXian" w:hint="eastAsia"/>
        </w:rPr>
        <w:t>.</w:t>
      </w:r>
    </w:p>
    <w:p w14:paraId="4B8F9EBB" w14:textId="77777777" w:rsidR="00826EAC" w:rsidRPr="00192A5C" w:rsidRDefault="00826EAC" w:rsidP="00826EAC">
      <w:pPr>
        <w:pStyle w:val="NO"/>
      </w:pPr>
      <w:r w:rsidRPr="00192A5C">
        <w:rPr>
          <w:rFonts w:hint="eastAsia"/>
        </w:rPr>
        <w:t>N</w:t>
      </w:r>
      <w:r w:rsidRPr="00192A5C">
        <w:t xml:space="preserve">OTE 3: The </w:t>
      </w:r>
      <w:r w:rsidRPr="00192A5C">
        <w:rPr>
          <w:rFonts w:hint="eastAsia"/>
        </w:rPr>
        <w:t xml:space="preserve">source </w:t>
      </w:r>
      <w:r w:rsidRPr="00192A5C">
        <w:t xml:space="preserve">gNB-DU </w:t>
      </w:r>
      <w:r w:rsidRPr="00192A5C">
        <w:rPr>
          <w:rFonts w:hint="eastAsia"/>
        </w:rPr>
        <w:t>may decide to</w:t>
      </w:r>
      <w:r w:rsidRPr="00192A5C">
        <w:t xml:space="preserve"> trigger a LTM Cell Switch Command MAC CE </w:t>
      </w:r>
      <w:r w:rsidRPr="00192A5C">
        <w:rPr>
          <w:rFonts w:hint="eastAsia"/>
        </w:rPr>
        <w:t xml:space="preserve">to the UE </w:t>
      </w:r>
      <w:r w:rsidRPr="00192A5C">
        <w:t>towards a candidate cell with conditional LTM candidate configuration.</w:t>
      </w:r>
    </w:p>
    <w:p w14:paraId="5FC948C5" w14:textId="77777777" w:rsidR="00826EAC" w:rsidRDefault="00826EAC" w:rsidP="00826EAC">
      <w:pPr>
        <w:pStyle w:val="B1"/>
      </w:pPr>
      <w:r w:rsidRPr="00A82784">
        <w:rPr>
          <w:rFonts w:hint="eastAsia"/>
        </w:rPr>
        <w:t>1</w:t>
      </w:r>
      <w:r w:rsidRPr="00A82784">
        <w:t xml:space="preserve">8. </w:t>
      </w:r>
      <w:r w:rsidRPr="008C0D7F">
        <w:t>The target gNB-DU detects the UE access as specified in TS 38.300 [2]</w:t>
      </w:r>
      <w:r w:rsidRPr="00A82784">
        <w:t>.</w:t>
      </w:r>
    </w:p>
    <w:p w14:paraId="47F9896E" w14:textId="77777777" w:rsidR="00826EAC" w:rsidRPr="008C0D7F" w:rsidRDefault="00826EAC" w:rsidP="00826EAC">
      <w:pPr>
        <w:pStyle w:val="B1"/>
      </w:pPr>
      <w:r w:rsidRPr="008C0D7F">
        <w:t>19. The target gNB-DU sends an ACCESS SUCCESS message to inform the gNB-CU of which cell the UE has successfully accessed. The target gNB-DU also sends a Downlink Data Delivery Status frame to inform the gNB-CU.</w:t>
      </w:r>
    </w:p>
    <w:p w14:paraId="4B1A0EF6" w14:textId="77777777" w:rsidR="00826EAC" w:rsidRPr="00A82784" w:rsidRDefault="00826EAC" w:rsidP="00826EAC">
      <w:pPr>
        <w:pStyle w:val="B1"/>
        <w:rPr>
          <w:rFonts w:eastAsia="Malgun Gothic"/>
        </w:rPr>
      </w:pPr>
      <w:r>
        <w:rPr>
          <w:rFonts w:hint="eastAsia"/>
        </w:rPr>
        <w:t>20</w:t>
      </w:r>
      <w:r w:rsidRPr="00A82784">
        <w:rPr>
          <w:rFonts w:eastAsia="Malgun Gothic"/>
        </w:rPr>
        <w:t>.</w:t>
      </w:r>
      <w:r w:rsidRPr="00A82784">
        <w:rPr>
          <w:rFonts w:eastAsia="Malgun Gothic"/>
        </w:rPr>
        <w:tab/>
        <w:t xml:space="preserve">The UE sends an </w:t>
      </w:r>
      <w:r w:rsidRPr="00A82784">
        <w:rPr>
          <w:rFonts w:eastAsia="Malgun Gothic"/>
          <w:i/>
          <w:iCs/>
        </w:rPr>
        <w:t>RRCReconfigurationComplete</w:t>
      </w:r>
      <w:r w:rsidRPr="00A82784">
        <w:rPr>
          <w:rFonts w:eastAsia="Malgun Gothic"/>
        </w:rPr>
        <w:t xml:space="preserve"> message to the target gNB-DU.</w:t>
      </w:r>
    </w:p>
    <w:p w14:paraId="41BCD094" w14:textId="77777777" w:rsidR="00826EAC" w:rsidRDefault="00826EAC" w:rsidP="00826EAC">
      <w:pPr>
        <w:pStyle w:val="B1"/>
      </w:pPr>
      <w:r w:rsidRPr="00A82784">
        <w:rPr>
          <w:rFonts w:eastAsia="Malgun Gothic"/>
        </w:rPr>
        <w:t>2</w:t>
      </w:r>
      <w:r>
        <w:rPr>
          <w:rFonts w:hint="eastAsia"/>
        </w:rPr>
        <w:t>1</w:t>
      </w:r>
      <w:r w:rsidRPr="00A82784">
        <w:rPr>
          <w:rFonts w:eastAsia="Malgun Gothic"/>
        </w:rPr>
        <w:t>.</w:t>
      </w:r>
      <w:r w:rsidRPr="00A82784">
        <w:rPr>
          <w:rFonts w:eastAsia="Malgun Gothic"/>
        </w:rPr>
        <w:tab/>
        <w:t xml:space="preserve">The target gNB-DU forwards the </w:t>
      </w:r>
      <w:r w:rsidRPr="00A82784">
        <w:rPr>
          <w:rFonts w:eastAsia="Malgun Gothic"/>
          <w:i/>
          <w:iCs/>
        </w:rPr>
        <w:t>RRCReconfigurationComplete</w:t>
      </w:r>
      <w:r w:rsidRPr="00A82784">
        <w:rPr>
          <w:rFonts w:eastAsia="Malgun Gothic"/>
        </w:rPr>
        <w:t xml:space="preserve"> message to the gNB-CU via an UL RRC MESSAGE TRANSFER message.</w:t>
      </w:r>
    </w:p>
    <w:p w14:paraId="039A961C" w14:textId="77777777" w:rsidR="00826EAC" w:rsidRPr="008C0D7F" w:rsidRDefault="00826EAC" w:rsidP="00826EAC">
      <w:pPr>
        <w:pStyle w:val="B1"/>
      </w:pPr>
      <w:r w:rsidRPr="008C0D7F">
        <w:t>22. The gNB-CU sends a UE CONTEXT MODIFICATION REQUEST message to source gNB-DU to inform that the UE executed an inter-DU Conditional LTM and indicate to stop the data transmission for the UE. The source gNB-DU sends a Downlink Data Delivery Status frame to inform the gNB-CU about the unsuccessfully transmitted downlink data to the UE</w:t>
      </w:r>
      <w:r>
        <w:rPr>
          <w:rFonts w:hint="eastAsia"/>
          <w:lang w:eastAsia="zh-CN"/>
        </w:rPr>
        <w:t xml:space="preserve"> if any</w:t>
      </w:r>
      <w:r w:rsidRPr="008C0D7F">
        <w:t>. Downlink packets, which may include PDCP PDUs not successfully transmitted in the source gNB-DU, are sent from the gNB-CU to the target gNB-DU.</w:t>
      </w:r>
    </w:p>
    <w:p w14:paraId="5C7D6991" w14:textId="77777777" w:rsidR="00826EAC" w:rsidRPr="008C0D7F" w:rsidRDefault="00826EAC" w:rsidP="00826EAC">
      <w:pPr>
        <w:pStyle w:val="NO"/>
      </w:pPr>
      <w:r w:rsidRPr="008C0D7F">
        <w:t xml:space="preserve">NOTE </w:t>
      </w:r>
      <w:r>
        <w:rPr>
          <w:rFonts w:hint="eastAsia"/>
          <w:lang w:eastAsia="zh-CN"/>
        </w:rPr>
        <w:t>4</w:t>
      </w:r>
      <w:r w:rsidRPr="008C0D7F">
        <w:t>:</w:t>
      </w:r>
      <w:r w:rsidRPr="008C0D7F">
        <w:rPr>
          <w:rFonts w:hint="eastAsia"/>
        </w:rPr>
        <w:t xml:space="preserve"> </w:t>
      </w:r>
      <w:r w:rsidRPr="008C0D7F">
        <w:t>The step 22 may happen before step 21, as soon as the gNB-CU knows which cell the UE has successfully accessed.</w:t>
      </w:r>
    </w:p>
    <w:p w14:paraId="5247BEC2" w14:textId="77777777" w:rsidR="00826EAC" w:rsidRDefault="00826EAC" w:rsidP="00826EAC">
      <w:pPr>
        <w:pStyle w:val="B1"/>
      </w:pPr>
      <w:r w:rsidRPr="008C0D7F">
        <w:t>23. The source gNB-DU responds to the gNB-CU with a UE CONTEXT MODIFICATION RESPONSE message</w:t>
      </w:r>
      <w:r w:rsidRPr="00A555E9">
        <w:t>, which includes the TA values, the remaining time of the TAT values, and the optional TAG ID pointer of candidate cell(s)</w:t>
      </w:r>
      <w:r w:rsidRPr="008C0D7F">
        <w:t>.</w:t>
      </w:r>
    </w:p>
    <w:p w14:paraId="256E0593" w14:textId="77777777" w:rsidR="00826EAC" w:rsidRDefault="00826EAC" w:rsidP="00826EAC">
      <w:pPr>
        <w:pStyle w:val="B1"/>
      </w:pPr>
      <w:r>
        <w:t>24. The gNB-CU sends a UE CONTEXT MODIFICATION REQUEST message to transfer the TA values, the remaining time of the TAT values, and the optional TAG ID pointer of candidate cell(s) to the target gNB-DU.</w:t>
      </w:r>
    </w:p>
    <w:p w14:paraId="08D89DDD" w14:textId="77777777" w:rsidR="00826EAC" w:rsidRPr="008C0D7F" w:rsidRDefault="00826EAC" w:rsidP="00826EAC">
      <w:pPr>
        <w:pStyle w:val="B1"/>
        <w:rPr>
          <w:lang w:eastAsia="zh-CN"/>
        </w:rPr>
      </w:pPr>
      <w:r>
        <w:t>25. The target gNB-DU responds to the gNB-CU with a UE CONTEXT MODIFICATION RESPONSE message</w:t>
      </w:r>
      <w:r>
        <w:rPr>
          <w:rFonts w:hint="eastAsia"/>
          <w:lang w:eastAsia="zh-CN"/>
        </w:rPr>
        <w:t>.</w:t>
      </w:r>
    </w:p>
    <w:p w14:paraId="792CE95E" w14:textId="77777777" w:rsidR="00826EAC" w:rsidRPr="00A82784" w:rsidRDefault="00826EAC" w:rsidP="00826EAC">
      <w:pPr>
        <w:pStyle w:val="B1"/>
      </w:pPr>
      <w:r w:rsidRPr="00A82784">
        <w:t>2</w:t>
      </w:r>
      <w:r>
        <w:rPr>
          <w:rFonts w:hint="eastAsia"/>
          <w:lang w:eastAsia="zh-CN"/>
        </w:rPr>
        <w:t>6</w:t>
      </w:r>
      <w:r w:rsidRPr="00A82784">
        <w:t>.</w:t>
      </w:r>
      <w:r w:rsidRPr="00A82784">
        <w:tab/>
        <w:t>The gNB-CU may send the UE CONTEXT RELEASE COMMAND message to the source gNB-DU to release the resources of prepared cells.</w:t>
      </w:r>
    </w:p>
    <w:p w14:paraId="6CF9EBC4" w14:textId="4B01C34B" w:rsidR="00826EAC" w:rsidRPr="00826EAC" w:rsidRDefault="00826EAC" w:rsidP="00826EAC">
      <w:pPr>
        <w:pStyle w:val="B1"/>
        <w:rPr>
          <w:rFonts w:eastAsiaTheme="minorEastAsia"/>
        </w:rPr>
      </w:pPr>
      <w:r w:rsidRPr="00A82784">
        <w:t>2</w:t>
      </w:r>
      <w:r>
        <w:rPr>
          <w:rFonts w:hint="eastAsia"/>
          <w:lang w:eastAsia="zh-CN"/>
        </w:rPr>
        <w:t>7</w:t>
      </w:r>
      <w:r w:rsidRPr="00A82784">
        <w:t>.</w:t>
      </w:r>
      <w:r w:rsidRPr="00A82784">
        <w:tab/>
        <w:t>The source gNB-DU responds with a UE CONTEXT RELEASE COMPLETE message.</w:t>
      </w:r>
    </w:p>
    <w:p w14:paraId="25C4F5B3" w14:textId="77777777" w:rsidR="00373621" w:rsidRPr="00B8401F" w:rsidRDefault="00373621" w:rsidP="00371D61">
      <w:pPr>
        <w:pStyle w:val="Heading3"/>
        <w:rPr>
          <w:lang w:eastAsia="zh-CN"/>
        </w:rPr>
      </w:pPr>
      <w:bookmarkStart w:id="814" w:name="_CR8_2_2"/>
      <w:bookmarkStart w:id="815" w:name="_Toc45104764"/>
      <w:bookmarkStart w:id="816" w:name="_Toc45883247"/>
      <w:bookmarkStart w:id="817" w:name="_Toc51763528"/>
      <w:bookmarkStart w:id="818" w:name="_Toc52266343"/>
      <w:bookmarkStart w:id="819" w:name="_Toc64445121"/>
      <w:bookmarkStart w:id="820" w:name="_Toc73980480"/>
      <w:bookmarkStart w:id="821" w:name="_Toc88651176"/>
      <w:bookmarkStart w:id="822" w:name="_Toc98351716"/>
      <w:bookmarkStart w:id="823" w:name="_Toc98748014"/>
      <w:bookmarkStart w:id="824" w:name="_Toc105704401"/>
      <w:bookmarkStart w:id="825" w:name="_Toc106108519"/>
      <w:bookmarkStart w:id="826" w:name="_Toc107829491"/>
      <w:bookmarkStart w:id="827" w:name="_Toc112703250"/>
      <w:bookmarkStart w:id="828" w:name="_Toc209704814"/>
      <w:bookmarkEnd w:id="814"/>
      <w:r w:rsidRPr="00B8401F">
        <w:t>8.2.2</w:t>
      </w:r>
      <w:r w:rsidRPr="00B8401F">
        <w:tab/>
        <w:t>EN-DC Mobility</w:t>
      </w:r>
      <w:bookmarkEnd w:id="799"/>
      <w:bookmarkEnd w:id="800"/>
      <w:bookmarkEnd w:id="801"/>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0129691" w14:textId="77777777" w:rsidR="00373621" w:rsidRPr="009010F4" w:rsidRDefault="00373621" w:rsidP="009010F4">
      <w:pPr>
        <w:pStyle w:val="Heading4"/>
      </w:pPr>
      <w:bookmarkStart w:id="829" w:name="_CR8_2_2_1"/>
      <w:bookmarkStart w:id="830" w:name="_Toc13919132"/>
      <w:bookmarkStart w:id="831" w:name="_Toc29391497"/>
      <w:bookmarkStart w:id="832" w:name="_Toc36560528"/>
      <w:bookmarkStart w:id="833" w:name="_Toc45104765"/>
      <w:bookmarkStart w:id="834" w:name="_Toc45883248"/>
      <w:bookmarkStart w:id="835" w:name="_Toc51763529"/>
      <w:bookmarkStart w:id="836" w:name="_Toc52266344"/>
      <w:bookmarkStart w:id="837" w:name="_Toc64445122"/>
      <w:bookmarkStart w:id="838" w:name="_Toc73980481"/>
      <w:bookmarkStart w:id="839" w:name="_Toc88651177"/>
      <w:bookmarkStart w:id="840" w:name="_Toc98351717"/>
      <w:bookmarkStart w:id="841" w:name="_Toc98748015"/>
      <w:bookmarkStart w:id="842" w:name="_Toc105704402"/>
      <w:bookmarkStart w:id="843" w:name="_Toc106108520"/>
      <w:bookmarkStart w:id="844" w:name="_Toc107829492"/>
      <w:bookmarkStart w:id="845" w:name="_Toc112703251"/>
      <w:bookmarkStart w:id="846" w:name="_Toc209704815"/>
      <w:bookmarkEnd w:id="829"/>
      <w:r w:rsidRPr="008120A8">
        <w:t>8.2.2.1</w:t>
      </w:r>
      <w:r w:rsidRPr="008120A8">
        <w:tab/>
        <w:t>Inter-gNB-DU Mobility using MCG SRB</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9233C6">
      <w:pPr>
        <w:pStyle w:val="TH"/>
      </w:pPr>
      <w:r w:rsidRPr="005577E2">
        <w:object w:dxaOrig="10290" w:dyaOrig="10170" w14:anchorId="0F7B8427">
          <v:shape id="_x0000_i1047" type="#_x0000_t75" style="width:408pt;height:402.8pt" o:ole="">
            <v:imagedata r:id="rId53" o:title=""/>
          </v:shape>
          <o:OLEObject Type="Embed" ProgID="Visio.Drawing.11" ShapeID="_x0000_i1047" DrawAspect="Content" ObjectID="_1820391464" r:id="rId54"/>
        </w:object>
      </w:r>
    </w:p>
    <w:p w14:paraId="30E2EF2F" w14:textId="77777777" w:rsidR="00373621" w:rsidRPr="00B8401F" w:rsidRDefault="00373621" w:rsidP="00371D61">
      <w:pPr>
        <w:pStyle w:val="TF"/>
      </w:pPr>
      <w:bookmarkStart w:id="847" w:name="_CRFigure8_2_2_11"/>
      <w:r w:rsidRPr="00B8401F">
        <w:t xml:space="preserve">Figure </w:t>
      </w:r>
      <w:bookmarkEnd w:id="847"/>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48" w:name="_CR8_2_2_2"/>
      <w:bookmarkStart w:id="849" w:name="_Toc13919133"/>
      <w:bookmarkStart w:id="850" w:name="_Toc29391498"/>
      <w:bookmarkStart w:id="851" w:name="_Toc36560529"/>
      <w:bookmarkStart w:id="852" w:name="_Toc45104766"/>
      <w:bookmarkStart w:id="853" w:name="_Toc45883249"/>
      <w:bookmarkStart w:id="854" w:name="_Toc51763530"/>
      <w:bookmarkStart w:id="855" w:name="_Toc52266345"/>
      <w:bookmarkStart w:id="856" w:name="_Toc64445123"/>
      <w:bookmarkStart w:id="857" w:name="_Toc73980482"/>
      <w:bookmarkStart w:id="858" w:name="_Toc88651178"/>
      <w:bookmarkStart w:id="859" w:name="_Toc98351718"/>
      <w:bookmarkStart w:id="860" w:name="_Toc98748016"/>
      <w:bookmarkStart w:id="861" w:name="_Toc105704403"/>
      <w:bookmarkStart w:id="862" w:name="_Toc106108521"/>
      <w:bookmarkStart w:id="863" w:name="_Toc107829493"/>
      <w:bookmarkStart w:id="864" w:name="_Toc112703252"/>
      <w:bookmarkStart w:id="865" w:name="_Toc209704816"/>
      <w:bookmarkEnd w:id="848"/>
      <w:r w:rsidRPr="008120A8">
        <w:t>8.2.2.2</w:t>
      </w:r>
      <w:r w:rsidRPr="008120A8">
        <w:tab/>
        <w:t>Inter-gNB-DU Mobility using SCG SRB (SRB3)</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66" w:name="_CR8_2_2_3"/>
      <w:bookmarkStart w:id="867" w:name="_Toc45104767"/>
      <w:bookmarkStart w:id="868" w:name="_Toc45883250"/>
      <w:bookmarkStart w:id="869" w:name="_Toc51763531"/>
      <w:bookmarkStart w:id="870" w:name="_Toc52266346"/>
      <w:bookmarkStart w:id="871" w:name="_Toc64445124"/>
      <w:bookmarkStart w:id="872" w:name="_Toc73980483"/>
      <w:bookmarkStart w:id="873" w:name="_Toc88651179"/>
      <w:bookmarkStart w:id="874" w:name="_Toc98351719"/>
      <w:bookmarkStart w:id="875" w:name="_Toc98748017"/>
      <w:bookmarkStart w:id="876" w:name="_Toc105704404"/>
      <w:bookmarkStart w:id="877" w:name="_Toc106108522"/>
      <w:bookmarkStart w:id="878" w:name="_Toc107829494"/>
      <w:bookmarkStart w:id="879" w:name="_Toc112703253"/>
      <w:bookmarkStart w:id="880" w:name="_Toc209704817"/>
      <w:bookmarkStart w:id="881" w:name="_Toc13919134"/>
      <w:bookmarkStart w:id="882" w:name="_Toc29391499"/>
      <w:bookmarkStart w:id="883" w:name="_Toc36560530"/>
      <w:bookmarkEnd w:id="866"/>
      <w:r w:rsidRPr="008120A8">
        <w:t>8.2.2.3</w:t>
      </w:r>
      <w:r w:rsidRPr="008120A8">
        <w:tab/>
        <w:t>Inter-gNB-DU Conditional PSCell Change using MCG SRB without MN negotiation</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8" type="#_x0000_t75" style="width:467.05pt;height:489.1pt" o:ole="">
            <v:imagedata r:id="rId55" o:title=""/>
          </v:shape>
          <o:OLEObject Type="Embed" ProgID="Visio.Drawing.11" ShapeID="_x0000_i1048" DrawAspect="Content" ObjectID="_1820391465" r:id="rId56"/>
        </w:object>
      </w:r>
    </w:p>
    <w:p w14:paraId="0E8C74FA" w14:textId="77777777" w:rsidR="004003D2" w:rsidRDefault="004003D2" w:rsidP="004003D2">
      <w:pPr>
        <w:pStyle w:val="TF"/>
      </w:pPr>
      <w:bookmarkStart w:id="884" w:name="_CRFigure8_2_2_31"/>
      <w:r>
        <w:t xml:space="preserve">Figure </w:t>
      </w:r>
      <w:bookmarkEnd w:id="884"/>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885" w:name="_CR8_2_3"/>
      <w:bookmarkStart w:id="886" w:name="_Toc45104768"/>
      <w:bookmarkStart w:id="887" w:name="_Toc45883251"/>
      <w:bookmarkStart w:id="888" w:name="_Toc51763532"/>
      <w:bookmarkStart w:id="889" w:name="_Toc52266347"/>
      <w:bookmarkStart w:id="890" w:name="_Toc64445125"/>
      <w:bookmarkStart w:id="891" w:name="_Toc73980484"/>
      <w:bookmarkStart w:id="892" w:name="_Toc88651180"/>
      <w:bookmarkStart w:id="893" w:name="_Toc98351720"/>
      <w:bookmarkStart w:id="894" w:name="_Toc98748018"/>
      <w:bookmarkStart w:id="895" w:name="_Toc105704405"/>
      <w:bookmarkStart w:id="896" w:name="_Toc106108523"/>
      <w:bookmarkStart w:id="897" w:name="_Toc107829495"/>
      <w:bookmarkStart w:id="898" w:name="_Toc112703254"/>
      <w:bookmarkStart w:id="899" w:name="_Toc209704818"/>
      <w:bookmarkEnd w:id="885"/>
      <w:r>
        <w:rPr>
          <w:rFonts w:eastAsia="Malgun Gothic"/>
        </w:rPr>
        <w:t>8.2.3</w:t>
      </w:r>
      <w:r>
        <w:rPr>
          <w:rFonts w:eastAsia="Malgun Gothic"/>
        </w:rPr>
        <w:tab/>
        <w:t>Intra-CU topology adaptation procedure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9420549" w14:textId="77777777" w:rsidR="00C0516C" w:rsidRPr="008120A8" w:rsidRDefault="00C0516C" w:rsidP="009010F4">
      <w:pPr>
        <w:pStyle w:val="Heading4"/>
      </w:pPr>
      <w:bookmarkStart w:id="900" w:name="_CR8_2_3_1"/>
      <w:bookmarkStart w:id="901" w:name="_Toc45104769"/>
      <w:bookmarkStart w:id="902" w:name="_Toc45883252"/>
      <w:bookmarkStart w:id="903" w:name="_Toc51763533"/>
      <w:bookmarkStart w:id="904" w:name="_Toc52266348"/>
      <w:bookmarkStart w:id="905" w:name="_Toc64445126"/>
      <w:bookmarkStart w:id="906" w:name="_Toc73980485"/>
      <w:bookmarkStart w:id="907" w:name="_Toc88651181"/>
      <w:bookmarkStart w:id="908" w:name="_Toc98351721"/>
      <w:bookmarkStart w:id="909" w:name="_Toc98748019"/>
      <w:bookmarkStart w:id="910" w:name="_Toc105704406"/>
      <w:bookmarkStart w:id="911" w:name="_Toc106108524"/>
      <w:bookmarkStart w:id="912" w:name="_Toc107829496"/>
      <w:bookmarkStart w:id="913" w:name="_Toc112703255"/>
      <w:bookmarkStart w:id="914" w:name="_Toc209704819"/>
      <w:bookmarkEnd w:id="900"/>
      <w:r w:rsidRPr="008120A8">
        <w:t>8.2.3.1</w:t>
      </w:r>
      <w:r w:rsidRPr="008120A8">
        <w:tab/>
        <w:t>Intra-CU topology adaptation procedure in SA</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9" type="#_x0000_t75" style="width:481.3pt;height:374.9pt" o:ole="">
            <v:imagedata r:id="rId57" o:title=""/>
          </v:shape>
          <o:OLEObject Type="Embed" ProgID="Mscgen.Chart" ShapeID="_x0000_i1049" DrawAspect="Content" ObjectID="_1820391466" r:id="rId58"/>
        </w:object>
      </w:r>
    </w:p>
    <w:p w14:paraId="6D657C5B" w14:textId="77777777" w:rsidR="00C0516C" w:rsidRDefault="00C0516C" w:rsidP="00325D12">
      <w:pPr>
        <w:pStyle w:val="TF"/>
      </w:pPr>
      <w:bookmarkStart w:id="915" w:name="_CRFigure8_2_3_11"/>
      <w:r>
        <w:t xml:space="preserve">Figure </w:t>
      </w:r>
      <w:bookmarkEnd w:id="915"/>
      <w:r>
        <w:t>8.2.3.1-1: IAB intra-CU topology adaptation procedure</w:t>
      </w:r>
    </w:p>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16" w:name="_CR8_2_3_2"/>
      <w:bookmarkStart w:id="917" w:name="_Toc45104770"/>
      <w:bookmarkStart w:id="918" w:name="_Toc45883253"/>
      <w:bookmarkStart w:id="919" w:name="_Toc51763534"/>
      <w:bookmarkStart w:id="920" w:name="_Toc52266349"/>
      <w:bookmarkStart w:id="921" w:name="_Toc64445127"/>
      <w:bookmarkStart w:id="922" w:name="_Toc73980486"/>
      <w:bookmarkStart w:id="923" w:name="_Toc88651182"/>
      <w:bookmarkStart w:id="924" w:name="_Toc98351722"/>
      <w:bookmarkStart w:id="925" w:name="_Toc98748020"/>
      <w:bookmarkStart w:id="926" w:name="_Toc105704407"/>
      <w:bookmarkStart w:id="927" w:name="_Toc106108525"/>
      <w:bookmarkStart w:id="928" w:name="_Toc107829497"/>
      <w:bookmarkStart w:id="929" w:name="_Toc112703256"/>
      <w:bookmarkStart w:id="930" w:name="_Toc209704820"/>
      <w:bookmarkEnd w:id="916"/>
      <w:r>
        <w:t>8.2.3.2</w:t>
      </w:r>
      <w:r>
        <w:tab/>
        <w:t>Intra-CU topology adaptation procedure in NSA using MCG SRB</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50" type="#_x0000_t75" style="width:476.1pt;height:406.7pt" o:ole="">
            <v:imagedata r:id="rId59" o:title=""/>
          </v:shape>
          <o:OLEObject Type="Embed" ProgID="Mscgen.Chart" ShapeID="_x0000_i1050" DrawAspect="Content" ObjectID="_1820391467" r:id="rId60"/>
        </w:object>
      </w:r>
    </w:p>
    <w:p w14:paraId="539932A8" w14:textId="77777777" w:rsidR="007B62F3" w:rsidRDefault="007B62F3" w:rsidP="00325D12">
      <w:pPr>
        <w:pStyle w:val="TF"/>
      </w:pPr>
      <w:bookmarkStart w:id="931" w:name="_CRFigure8_2_3_21"/>
      <w:r>
        <w:t xml:space="preserve">Figure </w:t>
      </w:r>
      <w:bookmarkEnd w:id="931"/>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32" w:name="_CR8_2_3_3"/>
      <w:bookmarkStart w:id="933" w:name="_Toc45104771"/>
      <w:bookmarkStart w:id="934" w:name="_Toc45883254"/>
      <w:bookmarkStart w:id="935" w:name="_Toc51763535"/>
      <w:bookmarkStart w:id="936" w:name="_Toc52266350"/>
      <w:bookmarkStart w:id="937" w:name="_Toc64445128"/>
      <w:bookmarkStart w:id="938" w:name="_Toc73980487"/>
      <w:bookmarkStart w:id="939" w:name="_Toc88651183"/>
      <w:bookmarkStart w:id="940" w:name="_Toc98351723"/>
      <w:bookmarkStart w:id="941" w:name="_Toc98748021"/>
      <w:bookmarkStart w:id="942" w:name="_Toc105704408"/>
      <w:bookmarkStart w:id="943" w:name="_Toc106108526"/>
      <w:bookmarkStart w:id="944" w:name="_Toc107829498"/>
      <w:bookmarkStart w:id="945" w:name="_Toc112703257"/>
      <w:bookmarkStart w:id="946" w:name="_Toc209704821"/>
      <w:bookmarkEnd w:id="932"/>
      <w:r>
        <w:t>8.2.3.3</w:t>
      </w:r>
      <w:r>
        <w:tab/>
        <w:t>Intra-CU topology adaptation procedure in NSA using SCG SRB (SRB3)</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47" w:name="_CR8_2_4"/>
      <w:bookmarkStart w:id="948" w:name="_Toc45104772"/>
      <w:bookmarkStart w:id="949" w:name="_Toc45883255"/>
      <w:bookmarkStart w:id="950" w:name="_Toc51763536"/>
      <w:bookmarkStart w:id="951" w:name="_Toc52266351"/>
      <w:bookmarkStart w:id="952" w:name="_Toc64445129"/>
      <w:bookmarkStart w:id="953" w:name="_Toc73980488"/>
      <w:bookmarkStart w:id="954" w:name="_Toc88651184"/>
      <w:bookmarkStart w:id="955" w:name="_Toc98351724"/>
      <w:bookmarkStart w:id="956" w:name="_Toc98748022"/>
      <w:bookmarkStart w:id="957" w:name="_Toc105704409"/>
      <w:bookmarkStart w:id="958" w:name="_Toc106108527"/>
      <w:bookmarkStart w:id="959" w:name="_Toc107829499"/>
      <w:bookmarkStart w:id="960" w:name="_Toc112703258"/>
      <w:bookmarkStart w:id="961" w:name="_Toc209704822"/>
      <w:bookmarkEnd w:id="947"/>
      <w:r>
        <w:rPr>
          <w:rFonts w:eastAsia="Malgun Gothic"/>
        </w:rPr>
        <w:t>8.2.4</w:t>
      </w:r>
      <w:r>
        <w:rPr>
          <w:rFonts w:eastAsia="Malgun Gothic"/>
        </w:rPr>
        <w:tab/>
        <w:t>Intra-CU topological redundancy procedure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51" type="#_x0000_t75" style="width:219.9pt;height:293.85pt" o:ole="">
            <v:imagedata r:id="rId61" o:title=""/>
          </v:shape>
          <o:OLEObject Type="Embed" ProgID="Visio.Drawing.11" ShapeID="_x0000_i1051" DrawAspect="Content" ObjectID="_1820391468" r:id="rId62"/>
        </w:object>
      </w:r>
    </w:p>
    <w:p w14:paraId="3DFDECC6" w14:textId="77777777" w:rsidR="007B62F3" w:rsidRDefault="007B62F3" w:rsidP="00325D12">
      <w:pPr>
        <w:pStyle w:val="TF"/>
        <w:rPr>
          <w:lang w:eastAsia="en-US"/>
        </w:rPr>
      </w:pPr>
      <w:bookmarkStart w:id="962" w:name="_CRFigure8_2_41"/>
      <w:r>
        <w:t xml:space="preserve">Figure </w:t>
      </w:r>
      <w:bookmarkEnd w:id="962"/>
      <w:r>
        <w:t>8.2.4-1: Example for IAB topology with two redundant paths</w:t>
      </w:r>
    </w:p>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52" type="#_x0000_t75" style="width:481.95pt;height:334.7pt" o:ole="">
            <v:imagedata r:id="rId63" o:title=""/>
          </v:shape>
          <o:OLEObject Type="Embed" ProgID="Mscgen.Chart" ShapeID="_x0000_i1052" DrawAspect="Content" ObjectID="_1820391469" r:id="rId64"/>
        </w:object>
      </w:r>
    </w:p>
    <w:p w14:paraId="003CFC85" w14:textId="77777777" w:rsidR="007B62F3" w:rsidRDefault="007B62F3" w:rsidP="00325D12">
      <w:pPr>
        <w:pStyle w:val="TF"/>
      </w:pPr>
      <w:r>
        <w:t xml:space="preserve"> </w:t>
      </w:r>
      <w:bookmarkStart w:id="963" w:name="_CRFigure8_2_42"/>
      <w:r>
        <w:t xml:space="preserve">Figure </w:t>
      </w:r>
      <w:bookmarkEnd w:id="963"/>
      <w:r>
        <w:t>8.2.4-2: Procedure for establishment of redundant path in IAB topology</w:t>
      </w:r>
    </w:p>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p>
    <w:p w14:paraId="6A108AD8" w14:textId="77777777" w:rsidR="007B62F3" w:rsidRDefault="007B62F3" w:rsidP="007B62F3">
      <w:pPr>
        <w:rPr>
          <w:bCs/>
        </w:rPr>
      </w:pPr>
      <w:r>
        <w:rPr>
          <w:bCs/>
        </w:rPr>
        <w:t>Steps 12 and 13 can be performed for a subset of UE bearers, e.g., to balance the load between the first and the second path.</w:t>
      </w:r>
    </w:p>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64" w:name="_CR8_2_5"/>
      <w:bookmarkStart w:id="965" w:name="_Toc45104773"/>
      <w:bookmarkStart w:id="966" w:name="_Toc45883256"/>
      <w:bookmarkStart w:id="967" w:name="_Toc51763537"/>
      <w:bookmarkStart w:id="968" w:name="_Toc52266352"/>
      <w:bookmarkStart w:id="969" w:name="_Toc64445130"/>
      <w:bookmarkStart w:id="970" w:name="_Toc73980489"/>
      <w:bookmarkStart w:id="971" w:name="_Toc88651185"/>
      <w:bookmarkStart w:id="972" w:name="_Toc98351725"/>
      <w:bookmarkStart w:id="973" w:name="_Toc98748023"/>
      <w:bookmarkStart w:id="974" w:name="_Toc105704410"/>
      <w:bookmarkStart w:id="975" w:name="_Toc106108528"/>
      <w:bookmarkStart w:id="976" w:name="_Toc107829500"/>
      <w:bookmarkStart w:id="977" w:name="_Toc112703259"/>
      <w:bookmarkStart w:id="978" w:name="_Toc209704823"/>
      <w:bookmarkEnd w:id="964"/>
      <w:r w:rsidRPr="006922F5">
        <w:rPr>
          <w:rFonts w:eastAsia="Malgun Gothic"/>
        </w:rPr>
        <w:t>8.2.5</w:t>
      </w:r>
      <w:r w:rsidR="006922F5">
        <w:rPr>
          <w:rFonts w:eastAsia="Malgun Gothic"/>
        </w:rPr>
        <w:tab/>
      </w:r>
      <w:r w:rsidRPr="006922F5">
        <w:rPr>
          <w:rFonts w:eastAsia="Malgun Gothic"/>
        </w:rPr>
        <w:t>Intra-CU Backhaul RLF recovery for IAB-nodes in SA mode</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 38.331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p w14:paraId="23F6B1F2" w14:textId="5A5D1138" w:rsidR="00C20527" w:rsidRDefault="007B62F3" w:rsidP="00325D12">
      <w:pPr>
        <w:pStyle w:val="TH"/>
      </w:pPr>
      <w:r>
        <w:rPr>
          <w:rFonts w:eastAsia="Malgun Gothic"/>
          <w:lang w:eastAsia="en-US"/>
        </w:rPr>
        <w:object w:dxaOrig="9636" w:dyaOrig="3192" w14:anchorId="016D631D">
          <v:shape id="_x0000_i1053" type="#_x0000_t75" style="width:481.3pt;height:156.3pt" o:ole="">
            <v:imagedata r:id="rId65" o:title=""/>
          </v:shape>
          <o:OLEObject Type="Embed" ProgID="Mscgen.Chart" ShapeID="_x0000_i1053" DrawAspect="Content" ObjectID="_1820391470" r:id="rId66"/>
        </w:object>
      </w:r>
    </w:p>
    <w:p w14:paraId="39776A73" w14:textId="77777777" w:rsidR="007B62F3" w:rsidRDefault="007B62F3" w:rsidP="00325D12">
      <w:pPr>
        <w:pStyle w:val="TF"/>
      </w:pPr>
      <w:bookmarkStart w:id="979" w:name="_CRFigure8_2_51"/>
      <w:r>
        <w:t xml:space="preserve">Figure </w:t>
      </w:r>
      <w:bookmarkEnd w:id="979"/>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80" w:name="_CR8_3"/>
      <w:bookmarkStart w:id="981" w:name="_Toc45104774"/>
      <w:bookmarkStart w:id="982" w:name="_Toc45883257"/>
      <w:bookmarkStart w:id="983" w:name="_Toc51763538"/>
      <w:bookmarkStart w:id="984" w:name="_Toc52266353"/>
      <w:bookmarkStart w:id="985" w:name="_Toc64445131"/>
      <w:bookmarkStart w:id="986" w:name="_Toc73980490"/>
      <w:bookmarkStart w:id="987" w:name="_Toc88651186"/>
      <w:bookmarkStart w:id="988" w:name="_Toc98351726"/>
      <w:bookmarkStart w:id="989" w:name="_Toc98748024"/>
      <w:bookmarkStart w:id="990" w:name="_Toc105704411"/>
      <w:bookmarkStart w:id="991" w:name="_Toc106108529"/>
      <w:bookmarkStart w:id="992" w:name="_Toc107829501"/>
      <w:bookmarkStart w:id="993" w:name="_Toc112703260"/>
      <w:bookmarkStart w:id="994" w:name="_Toc209704824"/>
      <w:bookmarkEnd w:id="980"/>
      <w:r w:rsidRPr="00B8401F">
        <w:t>8.3</w:t>
      </w:r>
      <w:r w:rsidRPr="00B8401F">
        <w:tab/>
        <w:t>Mechanism of centralized retransmission of lost PDUs</w:t>
      </w:r>
      <w:bookmarkEnd w:id="881"/>
      <w:bookmarkEnd w:id="882"/>
      <w:bookmarkEnd w:id="883"/>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139295A0" w14:textId="77777777" w:rsidR="00373621" w:rsidRPr="00B8401F" w:rsidRDefault="00373621" w:rsidP="00371D61">
      <w:pPr>
        <w:pStyle w:val="Heading3"/>
      </w:pPr>
      <w:bookmarkStart w:id="995" w:name="_CR8_3_1"/>
      <w:bookmarkStart w:id="996" w:name="_Toc13919135"/>
      <w:bookmarkStart w:id="997" w:name="_Toc29391500"/>
      <w:bookmarkStart w:id="998" w:name="_Toc36560531"/>
      <w:bookmarkStart w:id="999" w:name="_Toc45104775"/>
      <w:bookmarkStart w:id="1000" w:name="_Toc45883258"/>
      <w:bookmarkStart w:id="1001" w:name="_Toc51763539"/>
      <w:bookmarkStart w:id="1002" w:name="_Toc52266354"/>
      <w:bookmarkStart w:id="1003" w:name="_Toc64445132"/>
      <w:bookmarkStart w:id="1004" w:name="_Toc73980491"/>
      <w:bookmarkStart w:id="1005" w:name="_Toc88651187"/>
      <w:bookmarkStart w:id="1006" w:name="_Toc98351727"/>
      <w:bookmarkStart w:id="1007" w:name="_Toc98748025"/>
      <w:bookmarkStart w:id="1008" w:name="_Toc105704412"/>
      <w:bookmarkStart w:id="1009" w:name="_Toc106108530"/>
      <w:bookmarkStart w:id="1010" w:name="_Toc107829502"/>
      <w:bookmarkStart w:id="1011" w:name="_Toc112703261"/>
      <w:bookmarkStart w:id="1012" w:name="_Toc209704825"/>
      <w:bookmarkEnd w:id="995"/>
      <w:r w:rsidRPr="00B8401F">
        <w:t>8.3.1</w:t>
      </w:r>
      <w:r w:rsidRPr="00B8401F">
        <w:tab/>
        <w:t>Centralized Retransmission in Intra gNB-CU Cases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54" type="#_x0000_t75" style="width:423.55pt;height:321.75pt" o:ole="">
            <v:imagedata r:id="rId67" o:title=""/>
          </v:shape>
          <o:OLEObject Type="Embed" ProgID="Visio.Drawing.11" ShapeID="_x0000_i1054" DrawAspect="Content" ObjectID="_1820391471" r:id="rId68"/>
        </w:object>
      </w:r>
    </w:p>
    <w:p w14:paraId="7CCA3F28" w14:textId="77777777" w:rsidR="00373621" w:rsidRPr="00B8401F" w:rsidRDefault="00373621" w:rsidP="00371D61">
      <w:pPr>
        <w:pStyle w:val="TF"/>
      </w:pPr>
      <w:bookmarkStart w:id="1013" w:name="_CRFigure8_3_11"/>
      <w:r w:rsidRPr="00B8401F">
        <w:t xml:space="preserve">Figure </w:t>
      </w:r>
      <w:bookmarkEnd w:id="1013"/>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14" w:name="_CR8_4"/>
      <w:bookmarkStart w:id="1015" w:name="_Toc13919136"/>
      <w:bookmarkStart w:id="1016" w:name="_Toc29391501"/>
      <w:bookmarkStart w:id="1017" w:name="_Toc36560532"/>
      <w:bookmarkStart w:id="1018" w:name="_Toc45104776"/>
      <w:bookmarkStart w:id="1019" w:name="_Toc45883259"/>
      <w:bookmarkStart w:id="1020" w:name="_Toc51763540"/>
      <w:bookmarkStart w:id="1021" w:name="_Toc52266355"/>
      <w:bookmarkStart w:id="1022" w:name="_Toc64445133"/>
      <w:bookmarkStart w:id="1023" w:name="_Toc73980492"/>
      <w:bookmarkStart w:id="1024" w:name="_Toc88651188"/>
      <w:bookmarkStart w:id="1025" w:name="_Toc98351728"/>
      <w:bookmarkStart w:id="1026" w:name="_Toc98748026"/>
      <w:bookmarkStart w:id="1027" w:name="_Toc105704413"/>
      <w:bookmarkStart w:id="1028" w:name="_Toc106108531"/>
      <w:bookmarkStart w:id="1029" w:name="_Toc107829503"/>
      <w:bookmarkStart w:id="1030" w:name="_Toc112703262"/>
      <w:bookmarkStart w:id="1031" w:name="_Toc209704826"/>
      <w:bookmarkEnd w:id="1014"/>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52E60F22" w14:textId="77777777" w:rsidR="00373621" w:rsidRPr="00B8401F" w:rsidRDefault="00373621" w:rsidP="00371D61">
      <w:pPr>
        <w:pStyle w:val="Heading3"/>
        <w:rPr>
          <w:rFonts w:eastAsia="SimSun"/>
          <w:lang w:eastAsia="zh-CN"/>
        </w:rPr>
      </w:pPr>
      <w:bookmarkStart w:id="1032" w:name="_CR8_4_1"/>
      <w:bookmarkStart w:id="1033" w:name="_Toc13919137"/>
      <w:bookmarkStart w:id="1034" w:name="_Toc29391502"/>
      <w:bookmarkStart w:id="1035" w:name="_Toc36560533"/>
      <w:bookmarkStart w:id="1036" w:name="_Toc45104777"/>
      <w:bookmarkStart w:id="1037" w:name="_Toc45883260"/>
      <w:bookmarkStart w:id="1038" w:name="_Toc51763541"/>
      <w:bookmarkStart w:id="1039" w:name="_Toc52266356"/>
      <w:bookmarkStart w:id="1040" w:name="_Toc64445134"/>
      <w:bookmarkStart w:id="1041" w:name="_Toc73980493"/>
      <w:bookmarkStart w:id="1042" w:name="_Toc88651189"/>
      <w:bookmarkStart w:id="1043" w:name="_Toc98351729"/>
      <w:bookmarkStart w:id="1044" w:name="_Toc98748027"/>
      <w:bookmarkStart w:id="1045" w:name="_Toc105704414"/>
      <w:bookmarkStart w:id="1046" w:name="_Toc106108532"/>
      <w:bookmarkStart w:id="1047" w:name="_Toc107829504"/>
      <w:bookmarkStart w:id="1048" w:name="_Toc112703263"/>
      <w:bookmarkStart w:id="1049" w:name="_Toc209704827"/>
      <w:bookmarkEnd w:id="1032"/>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5EDF6CAF" w14:textId="77777777" w:rsidR="00373621" w:rsidRPr="009010F4" w:rsidRDefault="00373621" w:rsidP="009010F4">
      <w:pPr>
        <w:pStyle w:val="Heading4"/>
        <w:rPr>
          <w:rFonts w:eastAsia="SimSun"/>
        </w:rPr>
      </w:pPr>
      <w:bookmarkStart w:id="1050" w:name="_CR8_4_1_1"/>
      <w:bookmarkStart w:id="1051" w:name="_Toc13919138"/>
      <w:bookmarkStart w:id="1052" w:name="_Toc29391503"/>
      <w:bookmarkStart w:id="1053" w:name="_Toc36560534"/>
      <w:bookmarkStart w:id="1054" w:name="_Toc45104778"/>
      <w:bookmarkStart w:id="1055" w:name="_Toc45883261"/>
      <w:bookmarkStart w:id="1056" w:name="_Toc51763542"/>
      <w:bookmarkStart w:id="1057" w:name="_Toc52266357"/>
      <w:bookmarkStart w:id="1058" w:name="_Toc64445135"/>
      <w:bookmarkStart w:id="1059" w:name="_Toc73980494"/>
      <w:bookmarkStart w:id="1060" w:name="_Toc88651190"/>
      <w:bookmarkStart w:id="1061" w:name="_Toc98351730"/>
      <w:bookmarkStart w:id="1062" w:name="_Toc98748028"/>
      <w:bookmarkStart w:id="1063" w:name="_Toc105704415"/>
      <w:bookmarkStart w:id="1064" w:name="_Toc106108533"/>
      <w:bookmarkStart w:id="1065" w:name="_Toc107829505"/>
      <w:bookmarkStart w:id="1066" w:name="_Toc112703264"/>
      <w:bookmarkStart w:id="1067" w:name="_Toc209704828"/>
      <w:bookmarkEnd w:id="1050"/>
      <w:r w:rsidRPr="009010F4">
        <w:rPr>
          <w:rFonts w:eastAsia="SimSun"/>
        </w:rPr>
        <w:t>8.4.1.1</w:t>
      </w:r>
      <w:r w:rsidRPr="009010F4">
        <w:rPr>
          <w:rFonts w:eastAsia="SimSun"/>
        </w:rPr>
        <w:tab/>
        <w:t>EN-DC</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9233C6">
      <w:pPr>
        <w:pStyle w:val="TH"/>
        <w:rPr>
          <w:rFonts w:eastAsia="SimSun"/>
          <w:lang w:eastAsia="zh-CN"/>
        </w:rPr>
      </w:pPr>
      <w:r w:rsidRPr="005577E2">
        <w:object w:dxaOrig="9000" w:dyaOrig="5196" w14:anchorId="37031020">
          <v:shape id="_x0000_i1055" type="#_x0000_t75" style="width:452.1pt;height:260.1pt" o:ole="">
            <v:imagedata r:id="rId69" o:title=""/>
          </v:shape>
          <o:OLEObject Type="Embed" ProgID="Visio.Drawing.11" ShapeID="_x0000_i1055" DrawAspect="Content" ObjectID="_1820391472" r:id="rId70"/>
        </w:object>
      </w:r>
    </w:p>
    <w:p w14:paraId="63E0C399" w14:textId="77777777" w:rsidR="00373621" w:rsidRPr="00B8401F" w:rsidRDefault="00373621" w:rsidP="00371D61">
      <w:pPr>
        <w:pStyle w:val="TF"/>
        <w:rPr>
          <w:rFonts w:eastAsia="SimSun"/>
          <w:lang w:eastAsia="zh-CN"/>
        </w:rPr>
      </w:pPr>
      <w:bookmarkStart w:id="1068" w:name="_CRFigure8_4_1_11"/>
      <w:r w:rsidRPr="00B8401F">
        <w:rPr>
          <w:rFonts w:eastAsia="SimSun" w:hint="eastAsia"/>
          <w:lang w:eastAsia="zh-CN"/>
        </w:rPr>
        <w:t xml:space="preserve">Figure </w:t>
      </w:r>
      <w:bookmarkEnd w:id="1068"/>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69" w:name="_CR8_4_2"/>
      <w:bookmarkStart w:id="1070" w:name="_Toc13919139"/>
      <w:bookmarkStart w:id="1071" w:name="_Toc29391504"/>
      <w:bookmarkStart w:id="1072" w:name="_Toc36560535"/>
      <w:bookmarkStart w:id="1073" w:name="_Toc45104779"/>
      <w:bookmarkStart w:id="1074" w:name="_Toc45883262"/>
      <w:bookmarkStart w:id="1075" w:name="_Toc51763543"/>
      <w:bookmarkStart w:id="1076" w:name="_Toc52266358"/>
      <w:bookmarkStart w:id="1077" w:name="_Toc64445136"/>
      <w:bookmarkStart w:id="1078" w:name="_Toc73980495"/>
      <w:bookmarkStart w:id="1079" w:name="_Toc88651191"/>
      <w:bookmarkStart w:id="1080" w:name="_Toc98351731"/>
      <w:bookmarkStart w:id="1081" w:name="_Toc98748029"/>
      <w:bookmarkStart w:id="1082" w:name="_Toc105704416"/>
      <w:bookmarkStart w:id="1083" w:name="_Toc106108534"/>
      <w:bookmarkStart w:id="1084" w:name="_Toc107829506"/>
      <w:bookmarkStart w:id="1085" w:name="_Toc112703265"/>
      <w:bookmarkStart w:id="1086" w:name="_Toc209704829"/>
      <w:bookmarkEnd w:id="1069"/>
      <w:r w:rsidRPr="00B8401F">
        <w:rPr>
          <w:rFonts w:eastAsia="SimSun" w:hint="eastAsia"/>
          <w:lang w:eastAsia="zh-CN"/>
        </w:rPr>
        <w:t>8.4.2</w:t>
      </w:r>
      <w:r w:rsidRPr="00B8401F">
        <w:rPr>
          <w:rFonts w:eastAsia="SimSun" w:hint="eastAsia"/>
          <w:lang w:eastAsia="zh-CN"/>
        </w:rPr>
        <w:tab/>
      </w:r>
      <w:r w:rsidRPr="00B8401F">
        <w:rPr>
          <w:lang w:eastAsia="zh-CN"/>
        </w:rPr>
        <w:t>Secondary Node Release (MN/SN initiated)</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3F78138C" w14:textId="77777777" w:rsidR="00373621" w:rsidRPr="009010F4" w:rsidRDefault="00373621" w:rsidP="009010F4">
      <w:pPr>
        <w:pStyle w:val="Heading4"/>
        <w:rPr>
          <w:rFonts w:eastAsia="SimSun"/>
        </w:rPr>
      </w:pPr>
      <w:bookmarkStart w:id="1087" w:name="_CR8_4_2_1"/>
      <w:bookmarkStart w:id="1088" w:name="_Toc13919140"/>
      <w:bookmarkStart w:id="1089" w:name="_Toc29391505"/>
      <w:bookmarkStart w:id="1090" w:name="_Toc36560536"/>
      <w:bookmarkStart w:id="1091" w:name="_Toc45104780"/>
      <w:bookmarkStart w:id="1092" w:name="_Toc45883263"/>
      <w:bookmarkStart w:id="1093" w:name="_Toc51763544"/>
      <w:bookmarkStart w:id="1094" w:name="_Toc52266359"/>
      <w:bookmarkStart w:id="1095" w:name="_Toc64445137"/>
      <w:bookmarkStart w:id="1096" w:name="_Toc73980496"/>
      <w:bookmarkStart w:id="1097" w:name="_Toc88651192"/>
      <w:bookmarkStart w:id="1098" w:name="_Toc98351732"/>
      <w:bookmarkStart w:id="1099" w:name="_Toc98748030"/>
      <w:bookmarkStart w:id="1100" w:name="_Toc105704417"/>
      <w:bookmarkStart w:id="1101" w:name="_Toc106108535"/>
      <w:bookmarkStart w:id="1102" w:name="_Toc107829507"/>
      <w:bookmarkStart w:id="1103" w:name="_Toc112703266"/>
      <w:bookmarkStart w:id="1104" w:name="_Toc209704830"/>
      <w:bookmarkEnd w:id="1087"/>
      <w:r w:rsidRPr="009010F4">
        <w:rPr>
          <w:rFonts w:eastAsia="SimSun"/>
        </w:rPr>
        <w:t>8.4.2.1</w:t>
      </w:r>
      <w:r w:rsidRPr="009010F4">
        <w:rPr>
          <w:rFonts w:eastAsia="SimSun"/>
        </w:rPr>
        <w:tab/>
        <w:t>EN-DC</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6" type="#_x0000_t75" style="width:449.5pt;height:182.9pt" o:ole="">
            <v:imagedata r:id="rId71" o:title=""/>
          </v:shape>
          <o:OLEObject Type="Embed" ProgID="Visio.Drawing.11" ShapeID="_x0000_i1056" DrawAspect="Content" ObjectID="_1820391473" r:id="rId72"/>
        </w:object>
      </w:r>
    </w:p>
    <w:p w14:paraId="630D58F1" w14:textId="77777777" w:rsidR="00373621" w:rsidRPr="00B8401F" w:rsidRDefault="00373621" w:rsidP="00371D61">
      <w:pPr>
        <w:pStyle w:val="TF"/>
        <w:rPr>
          <w:rFonts w:eastAsia="SimSun"/>
          <w:lang w:eastAsia="zh-CN"/>
        </w:rPr>
      </w:pPr>
      <w:bookmarkStart w:id="1105" w:name="_CRFigure8_4_2_11SgNBreleaseprocedurein"/>
      <w:r w:rsidRPr="00B8401F">
        <w:rPr>
          <w:rFonts w:eastAsia="SimSun" w:hint="eastAsia"/>
          <w:lang w:eastAsia="zh-CN"/>
        </w:rPr>
        <w:t xml:space="preserve">Figure </w:t>
      </w:r>
      <w:bookmarkEnd w:id="1105"/>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7" type="#_x0000_t75" style="width:449.5pt;height:182.9pt" o:ole="">
            <v:imagedata r:id="rId73" o:title=""/>
          </v:shape>
          <o:OLEObject Type="Embed" ProgID="Visio.Drawing.11" ShapeID="_x0000_i1057" DrawAspect="Content" ObjectID="_1820391474" r:id="rId74"/>
        </w:object>
      </w:r>
    </w:p>
    <w:p w14:paraId="2C10CDA7" w14:textId="77777777" w:rsidR="00373621" w:rsidRPr="00B8401F" w:rsidRDefault="00373621" w:rsidP="00FB350F">
      <w:pPr>
        <w:pStyle w:val="TF"/>
        <w:rPr>
          <w:rFonts w:eastAsia="SimSun"/>
          <w:lang w:eastAsia="zh-CN"/>
        </w:rPr>
      </w:pPr>
      <w:bookmarkStart w:id="1106" w:name="_CRFigure8_4_2_12SgNBreleaseprocedurein"/>
      <w:r w:rsidRPr="00B8401F">
        <w:rPr>
          <w:rFonts w:eastAsia="SimSun" w:hint="eastAsia"/>
          <w:lang w:eastAsia="zh-CN"/>
        </w:rPr>
        <w:t xml:space="preserve">Figure </w:t>
      </w:r>
      <w:bookmarkEnd w:id="1106"/>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07" w:name="_CR8_4_3"/>
      <w:bookmarkStart w:id="1108" w:name="_Toc29391506"/>
      <w:bookmarkStart w:id="1109" w:name="_Toc36560537"/>
      <w:bookmarkStart w:id="1110" w:name="_Toc45104781"/>
      <w:bookmarkStart w:id="1111" w:name="_Toc45883264"/>
      <w:bookmarkStart w:id="1112" w:name="_Toc51763545"/>
      <w:bookmarkStart w:id="1113" w:name="_Toc52266360"/>
      <w:bookmarkStart w:id="1114" w:name="_Toc64445138"/>
      <w:bookmarkStart w:id="1115" w:name="_Toc73980497"/>
      <w:bookmarkStart w:id="1116" w:name="_Toc88651193"/>
      <w:bookmarkStart w:id="1117" w:name="_Toc98351733"/>
      <w:bookmarkStart w:id="1118" w:name="_Toc98748031"/>
      <w:bookmarkStart w:id="1119" w:name="_Toc105704418"/>
      <w:bookmarkStart w:id="1120" w:name="_Toc106108536"/>
      <w:bookmarkStart w:id="1121" w:name="_Toc107829508"/>
      <w:bookmarkStart w:id="1122" w:name="_Toc112703267"/>
      <w:bookmarkStart w:id="1123" w:name="_Toc209704831"/>
      <w:bookmarkEnd w:id="1107"/>
      <w:r w:rsidRPr="00B8401F">
        <w:rPr>
          <w:lang w:eastAsia="zh-CN"/>
        </w:rPr>
        <w:t>8.4.3</w:t>
      </w:r>
      <w:r w:rsidRPr="00B8401F">
        <w:rPr>
          <w:lang w:eastAsia="zh-CN"/>
        </w:rPr>
        <w:tab/>
        <w:t>SCG suspend/resume in RRC_INACTIVE</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8" type="#_x0000_t75" style="width:483.9pt;height:424.85pt" o:ole="">
            <v:imagedata r:id="rId75" o:title=""/>
          </v:shape>
          <o:OLEObject Type="Embed" ProgID="Visio.Drawing.15" ShapeID="_x0000_i1058" DrawAspect="Content" ObjectID="_1820391475" r:id="rId76"/>
        </w:object>
      </w:r>
    </w:p>
    <w:p w14:paraId="6C23940D" w14:textId="77777777" w:rsidR="00FA7821" w:rsidRPr="00B8401F" w:rsidRDefault="00FA7821" w:rsidP="002D6C99">
      <w:pPr>
        <w:pStyle w:val="TF"/>
      </w:pPr>
      <w:bookmarkStart w:id="1124" w:name="_CRFigure8_4_31"/>
      <w:r w:rsidRPr="00B8401F">
        <w:t xml:space="preserve">Figure </w:t>
      </w:r>
      <w:bookmarkEnd w:id="1124"/>
      <w:r w:rsidRPr="00B8401F">
        <w:t>8.4.3-1: SCG Suspend/Resume in RRC_INACTIVE</w:t>
      </w:r>
    </w:p>
    <w:p w14:paraId="152ACECA" w14:textId="7A71D405" w:rsidR="00C20527" w:rsidRPr="00B027F8" w:rsidRDefault="006768DD" w:rsidP="00C60918">
      <w:pPr>
        <w:pStyle w:val="B1"/>
        <w:rPr>
          <w:lang w:eastAsia="zh-CN"/>
        </w:rPr>
      </w:pPr>
      <w:r w:rsidRPr="00B027F8">
        <w:rPr>
          <w:lang w:eastAsia="zh-CN"/>
        </w:rPr>
        <w:t>1.</w:t>
      </w:r>
      <w:r w:rsidRPr="00B027F8">
        <w:rPr>
          <w:lang w:eastAsia="zh-CN"/>
        </w:rPr>
        <w:tab/>
      </w:r>
      <w:r w:rsidR="00FA7821" w:rsidRPr="00B027F8">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027F8" w:rsidRDefault="006768DD" w:rsidP="00C60918">
      <w:pPr>
        <w:pStyle w:val="B1"/>
        <w:rPr>
          <w:lang w:eastAsia="zh-CN"/>
        </w:rPr>
      </w:pPr>
      <w:r w:rsidRPr="00B027F8">
        <w:rPr>
          <w:lang w:eastAsia="zh-CN"/>
        </w:rPr>
        <w:t>2.</w:t>
      </w:r>
      <w:r w:rsidRPr="00B027F8">
        <w:rPr>
          <w:lang w:eastAsia="zh-CN"/>
        </w:rPr>
        <w:tab/>
      </w:r>
      <w:r w:rsidR="00FA7821" w:rsidRPr="00B027F8">
        <w:rPr>
          <w:lang w:eastAsia="zh-CN"/>
        </w:rPr>
        <w:t>The DU of SN sends the UE CONTEXT MODIFICATION RESPONSE to the CU of SN, and</w:t>
      </w:r>
      <w:r w:rsidR="00FA7821" w:rsidRPr="00B027F8">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25" w:name="_CR8_4_4"/>
      <w:bookmarkStart w:id="1126" w:name="_Toc98351734"/>
      <w:bookmarkStart w:id="1127" w:name="_Toc98748032"/>
      <w:bookmarkStart w:id="1128" w:name="_Toc105704419"/>
      <w:bookmarkStart w:id="1129" w:name="_Toc106108537"/>
      <w:bookmarkStart w:id="1130" w:name="_Toc107829509"/>
      <w:bookmarkStart w:id="1131" w:name="_Toc112703268"/>
      <w:bookmarkStart w:id="1132" w:name="_Toc209704832"/>
      <w:bookmarkStart w:id="1133" w:name="_Toc13919141"/>
      <w:bookmarkStart w:id="1134" w:name="_Toc29391507"/>
      <w:bookmarkStart w:id="1135" w:name="_Toc36560538"/>
      <w:bookmarkStart w:id="1136" w:name="_Toc45104782"/>
      <w:bookmarkStart w:id="1137" w:name="_Toc45883265"/>
      <w:bookmarkStart w:id="1138" w:name="_Toc51763546"/>
      <w:bookmarkStart w:id="1139" w:name="_Toc52266361"/>
      <w:bookmarkStart w:id="1140" w:name="_Toc64445139"/>
      <w:bookmarkStart w:id="1141" w:name="_Toc73980498"/>
      <w:bookmarkStart w:id="1142" w:name="_Toc88651194"/>
      <w:bookmarkEnd w:id="1125"/>
      <w:r w:rsidRPr="00B8401F">
        <w:rPr>
          <w:lang w:eastAsia="zh-CN"/>
        </w:rPr>
        <w:t>8.4.</w:t>
      </w:r>
      <w:r>
        <w:rPr>
          <w:lang w:eastAsia="zh-CN"/>
        </w:rPr>
        <w:t>4</w:t>
      </w:r>
      <w:r w:rsidRPr="00B8401F">
        <w:rPr>
          <w:lang w:eastAsia="zh-CN"/>
        </w:rPr>
        <w:tab/>
        <w:t xml:space="preserve">SCG </w:t>
      </w:r>
      <w:r>
        <w:rPr>
          <w:lang w:eastAsia="zh-CN"/>
        </w:rPr>
        <w:t>Deactivation and Activation</w:t>
      </w:r>
      <w:bookmarkEnd w:id="1126"/>
      <w:bookmarkEnd w:id="1127"/>
      <w:bookmarkEnd w:id="1128"/>
      <w:bookmarkEnd w:id="1129"/>
      <w:bookmarkEnd w:id="1130"/>
      <w:bookmarkEnd w:id="1131"/>
      <w:bookmarkEnd w:id="1132"/>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43" w:name="_Toc98351735"/>
      <w:bookmarkStart w:id="1144" w:name="_Toc98748033"/>
      <w:bookmarkStart w:id="1145" w:name="_Toc105704420"/>
      <w:bookmarkStart w:id="1146" w:name="_Toc106108538"/>
      <w:bookmarkStart w:id="1147" w:name="_Toc107829510"/>
      <w:bookmarkStart w:id="1148" w:name="_Toc112703269"/>
    </w:p>
    <w:p w14:paraId="6A86F63E" w14:textId="77777777" w:rsidR="00E11B0F" w:rsidRPr="008120A8" w:rsidRDefault="00E11B0F" w:rsidP="009010F4">
      <w:pPr>
        <w:pStyle w:val="Heading4"/>
      </w:pPr>
      <w:bookmarkStart w:id="1149" w:name="_CR8_4_4_1"/>
      <w:bookmarkStart w:id="1150" w:name="_Toc209704833"/>
      <w:bookmarkEnd w:id="1149"/>
      <w:r w:rsidRPr="008120A8">
        <w:t>8.4.4.1</w:t>
      </w:r>
      <w:r w:rsidRPr="008120A8">
        <w:tab/>
        <w:t>SN Addition with SCG Activation or Deactivation</w:t>
      </w:r>
      <w:bookmarkEnd w:id="1143"/>
      <w:bookmarkEnd w:id="1144"/>
      <w:bookmarkEnd w:id="1145"/>
      <w:bookmarkEnd w:id="1146"/>
      <w:bookmarkEnd w:id="1147"/>
      <w:bookmarkEnd w:id="1148"/>
      <w:bookmarkEnd w:id="1150"/>
    </w:p>
    <w:p w14:paraId="0E7D2B2A" w14:textId="72EDB64C" w:rsidR="000A268A" w:rsidRPr="00FA1EE6" w:rsidRDefault="000A268A" w:rsidP="005D3C45">
      <w:pPr>
        <w:pStyle w:val="TH"/>
        <w:rPr>
          <w:lang w:eastAsia="en-GB"/>
        </w:rPr>
      </w:pPr>
      <w:r>
        <w:rPr>
          <w:rFonts w:eastAsia="SimSun"/>
        </w:rPr>
        <w:object w:dxaOrig="10075" w:dyaOrig="4301" w14:anchorId="66C6C8A3">
          <v:shape id="_x0000_i1059" type="#_x0000_t75" style="width:485.2pt;height:203.7pt" o:ole="">
            <v:imagedata r:id="rId77" o:title=""/>
          </v:shape>
          <o:OLEObject Type="Embed" ProgID="Mscgen.Chart" ShapeID="_x0000_i1059" DrawAspect="Content" ObjectID="_1820391476" r:id="rId78"/>
        </w:object>
      </w:r>
    </w:p>
    <w:p w14:paraId="72EDAF1D" w14:textId="77777777" w:rsidR="00E11B0F" w:rsidRPr="00FA1EE6" w:rsidRDefault="00E11B0F" w:rsidP="005D3C45">
      <w:pPr>
        <w:pStyle w:val="TF"/>
        <w:rPr>
          <w:lang w:eastAsia="en-GB"/>
        </w:rPr>
      </w:pPr>
      <w:bookmarkStart w:id="1151" w:name="_CRFigure8_4_4_11"/>
      <w:r w:rsidRPr="00FA1EE6">
        <w:rPr>
          <w:lang w:eastAsia="en-GB"/>
        </w:rPr>
        <w:t xml:space="preserve">Figure </w:t>
      </w:r>
      <w:bookmarkEnd w:id="1151"/>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 xml:space="preserve">and </w:t>
      </w:r>
      <w:r>
        <w:rPr>
          <w:rFonts w:hint="eastAsia"/>
          <w:lang w:eastAsia="zh-CN"/>
        </w:rPr>
        <w:t>not</w:t>
      </w:r>
      <w:r>
        <w:rPr>
          <w:lang w:eastAsia="zh-CN"/>
        </w:rPr>
        <w:t>ify the activation or deactivation of the SCG.</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52" w:name="_Toc98351736"/>
      <w:bookmarkStart w:id="1153"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54" w:name="_CR8_4_4_2"/>
      <w:bookmarkStart w:id="1155" w:name="_Toc105704421"/>
      <w:bookmarkStart w:id="1156" w:name="_Toc106108539"/>
      <w:bookmarkStart w:id="1157" w:name="_Toc107829511"/>
      <w:bookmarkStart w:id="1158" w:name="_Toc112703270"/>
      <w:bookmarkStart w:id="1159" w:name="_Toc209704834"/>
      <w:bookmarkEnd w:id="1154"/>
      <w:r w:rsidRPr="008120A8">
        <w:t>8.4.4.2</w:t>
      </w:r>
      <w:r w:rsidRPr="008120A8">
        <w:tab/>
        <w:t>MN initiated SN Modification with SCG Activation or Deactivation</w:t>
      </w:r>
      <w:bookmarkEnd w:id="1152"/>
      <w:bookmarkEnd w:id="1153"/>
      <w:bookmarkEnd w:id="1155"/>
      <w:bookmarkEnd w:id="1156"/>
      <w:bookmarkEnd w:id="1157"/>
      <w:bookmarkEnd w:id="1158"/>
      <w:bookmarkEnd w:id="1159"/>
    </w:p>
    <w:p w14:paraId="75DE66DF" w14:textId="2CCC61A6" w:rsidR="000A268A" w:rsidRDefault="000A268A" w:rsidP="005D3C45">
      <w:pPr>
        <w:pStyle w:val="TH"/>
        <w:rPr>
          <w:rFonts w:eastAsia="SimSun"/>
        </w:rPr>
      </w:pPr>
      <w:r>
        <w:rPr>
          <w:rFonts w:eastAsia="SimSun"/>
        </w:rPr>
        <w:object w:dxaOrig="9814" w:dyaOrig="4479" w14:anchorId="2CCA7328">
          <v:shape id="_x0000_i1060" type="#_x0000_t75" style="width:481.3pt;height:219.9pt" o:ole="">
            <v:imagedata r:id="rId79" o:title=""/>
          </v:shape>
          <o:OLEObject Type="Embed" ProgID="Mscgen.Chart" ShapeID="_x0000_i1060" DrawAspect="Content" ObjectID="_1820391477" r:id="rId80"/>
        </w:object>
      </w:r>
    </w:p>
    <w:p w14:paraId="701D6E6C" w14:textId="77777777" w:rsidR="00E11B0F" w:rsidRPr="00FA1EE6" w:rsidRDefault="00E11B0F" w:rsidP="00564453">
      <w:pPr>
        <w:pStyle w:val="TF"/>
        <w:rPr>
          <w:lang w:eastAsia="en-GB"/>
        </w:rPr>
      </w:pPr>
      <w:bookmarkStart w:id="1160" w:name="_CRFigure8_4_4_21"/>
      <w:r w:rsidRPr="00FA1EE6">
        <w:rPr>
          <w:lang w:eastAsia="en-GB"/>
        </w:rPr>
        <w:t xml:space="preserve">Figure </w:t>
      </w:r>
      <w:bookmarkEnd w:id="1160"/>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61" w:name="_Toc98351737"/>
      <w:bookmarkStart w:id="1162"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63" w:name="_CR8_4_4_3"/>
      <w:bookmarkStart w:id="1164" w:name="_Toc105704422"/>
      <w:bookmarkStart w:id="1165" w:name="_Toc106108540"/>
      <w:bookmarkStart w:id="1166" w:name="_Toc107829512"/>
      <w:bookmarkStart w:id="1167" w:name="_Toc112703271"/>
      <w:bookmarkStart w:id="1168" w:name="_Toc209704835"/>
      <w:bookmarkEnd w:id="1163"/>
      <w:r w:rsidRPr="008120A8">
        <w:t>8.4.4.3</w:t>
      </w:r>
      <w:r w:rsidRPr="008120A8">
        <w:tab/>
        <w:t>SN initiated SN Modification with SCG Activation or Deactivation</w:t>
      </w:r>
      <w:bookmarkEnd w:id="1161"/>
      <w:bookmarkEnd w:id="1162"/>
      <w:bookmarkEnd w:id="1164"/>
      <w:bookmarkEnd w:id="1165"/>
      <w:bookmarkEnd w:id="1166"/>
      <w:bookmarkEnd w:id="1167"/>
      <w:bookmarkEnd w:id="1168"/>
    </w:p>
    <w:p w14:paraId="56164B77" w14:textId="2FFCE766" w:rsidR="000A268A" w:rsidRDefault="000A268A" w:rsidP="009233C6">
      <w:pPr>
        <w:pStyle w:val="TH"/>
        <w:rPr>
          <w:lang w:eastAsia="en-GB"/>
        </w:rPr>
      </w:pPr>
      <w:r w:rsidRPr="005577E2">
        <w:rPr>
          <w:rFonts w:eastAsia="SimSun"/>
        </w:rPr>
        <w:object w:dxaOrig="9432" w:dyaOrig="4535" w14:anchorId="27278781">
          <v:shape id="_x0000_i1061" type="#_x0000_t75" style="width:468.95pt;height:227.05pt" o:ole="">
            <v:imagedata r:id="rId81" o:title=""/>
          </v:shape>
          <o:OLEObject Type="Embed" ProgID="Mscgen.Chart" ShapeID="_x0000_i1061" DrawAspect="Content" ObjectID="_1820391478" r:id="rId82"/>
        </w:object>
      </w:r>
    </w:p>
    <w:p w14:paraId="3059ED8C" w14:textId="77777777" w:rsidR="00E11B0F" w:rsidRPr="00FA1EE6" w:rsidRDefault="00E11B0F" w:rsidP="00564453">
      <w:pPr>
        <w:pStyle w:val="TF"/>
        <w:rPr>
          <w:lang w:eastAsia="en-GB"/>
        </w:rPr>
      </w:pPr>
      <w:bookmarkStart w:id="1169" w:name="_CRFigure8_4_4_31"/>
      <w:r w:rsidRPr="00FA1EE6">
        <w:rPr>
          <w:lang w:eastAsia="en-GB"/>
        </w:rPr>
        <w:t xml:space="preserve">Figure </w:t>
      </w:r>
      <w:bookmarkEnd w:id="1169"/>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170" w:name="_CR8_5"/>
      <w:bookmarkStart w:id="1171" w:name="_Toc98351738"/>
      <w:bookmarkStart w:id="1172" w:name="_Toc98748036"/>
      <w:bookmarkStart w:id="1173" w:name="_Toc105704423"/>
      <w:bookmarkStart w:id="1174" w:name="_Toc106108541"/>
      <w:bookmarkStart w:id="1175" w:name="_Toc107829513"/>
      <w:bookmarkStart w:id="1176" w:name="_Toc112703272"/>
      <w:bookmarkStart w:id="1177" w:name="_Toc209704836"/>
      <w:bookmarkEnd w:id="1170"/>
      <w:r w:rsidRPr="00B8401F">
        <w:t>8.5</w:t>
      </w:r>
      <w:r w:rsidRPr="00B8401F">
        <w:tab/>
        <w:t>F1 Startup and cells activation</w:t>
      </w:r>
      <w:bookmarkEnd w:id="1133"/>
      <w:bookmarkEnd w:id="1134"/>
      <w:bookmarkEnd w:id="1135"/>
      <w:bookmarkEnd w:id="1136"/>
      <w:bookmarkEnd w:id="1137"/>
      <w:bookmarkEnd w:id="1138"/>
      <w:bookmarkEnd w:id="1139"/>
      <w:bookmarkEnd w:id="1140"/>
      <w:bookmarkEnd w:id="1141"/>
      <w:bookmarkEnd w:id="1142"/>
      <w:bookmarkEnd w:id="1171"/>
      <w:bookmarkEnd w:id="1172"/>
      <w:bookmarkEnd w:id="1173"/>
      <w:bookmarkEnd w:id="1174"/>
      <w:bookmarkEnd w:id="1175"/>
      <w:bookmarkEnd w:id="1176"/>
      <w:bookmarkEnd w:id="1177"/>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62" type="#_x0000_t75" style="width:404.1pt;height:228.3pt" o:ole="">
            <v:imagedata r:id="rId83" o:title=""/>
          </v:shape>
          <o:OLEObject Type="Embed" ProgID="Visio.Drawing.15" ShapeID="_x0000_i1062" DrawAspect="Content" ObjectID="_1820391479" r:id="rId84"/>
        </w:object>
      </w:r>
    </w:p>
    <w:p w14:paraId="37A56164" w14:textId="77777777" w:rsidR="00373621" w:rsidRPr="00B8401F" w:rsidRDefault="00373621" w:rsidP="00371D61">
      <w:pPr>
        <w:pStyle w:val="TF"/>
        <w:rPr>
          <w:rFonts w:eastAsia="SimSun"/>
          <w:lang w:eastAsia="zh-CN"/>
        </w:rPr>
      </w:pPr>
      <w:bookmarkStart w:id="1178" w:name="_CRFigure8_51"/>
      <w:r w:rsidRPr="00B8401F">
        <w:rPr>
          <w:rFonts w:eastAsia="SimSun"/>
          <w:lang w:eastAsia="zh-CN"/>
        </w:rPr>
        <w:t xml:space="preserve">Figure </w:t>
      </w:r>
      <w:bookmarkEnd w:id="1178"/>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179" w:name="_CR8_6"/>
      <w:bookmarkStart w:id="1180" w:name="_Toc13919142"/>
      <w:bookmarkStart w:id="1181" w:name="_Toc29391508"/>
      <w:bookmarkStart w:id="1182" w:name="_Toc36560539"/>
      <w:bookmarkStart w:id="1183" w:name="_Toc45104783"/>
      <w:bookmarkStart w:id="1184" w:name="_Toc45883266"/>
      <w:bookmarkStart w:id="1185" w:name="_Toc51763547"/>
      <w:bookmarkStart w:id="1186" w:name="_Toc52266362"/>
      <w:bookmarkStart w:id="1187" w:name="_Toc64445140"/>
      <w:bookmarkStart w:id="1188" w:name="_Toc73980499"/>
      <w:bookmarkStart w:id="1189" w:name="_Toc88651195"/>
      <w:bookmarkStart w:id="1190" w:name="_Toc98351739"/>
      <w:bookmarkStart w:id="1191" w:name="_Toc98748037"/>
      <w:bookmarkStart w:id="1192" w:name="_Toc105704424"/>
      <w:bookmarkStart w:id="1193" w:name="_Toc106108542"/>
      <w:bookmarkStart w:id="1194" w:name="_Toc107829514"/>
      <w:bookmarkStart w:id="1195" w:name="_Toc112703273"/>
      <w:bookmarkStart w:id="1196" w:name="_Toc209704837"/>
      <w:bookmarkEnd w:id="1179"/>
      <w:r w:rsidRPr="00B8401F">
        <w:t>8.6</w:t>
      </w:r>
      <w:r w:rsidRPr="00B8401F">
        <w:tab/>
        <w:t>RRC state transition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140B6B8D" w14:textId="77777777" w:rsidR="00373621" w:rsidRPr="00B8401F" w:rsidRDefault="00373621" w:rsidP="00371D61">
      <w:pPr>
        <w:pStyle w:val="Heading3"/>
        <w:rPr>
          <w:lang w:eastAsia="zh-CN"/>
        </w:rPr>
      </w:pPr>
      <w:bookmarkStart w:id="1197" w:name="_CR8_6_1"/>
      <w:bookmarkStart w:id="1198" w:name="_Toc13919143"/>
      <w:bookmarkStart w:id="1199" w:name="_Toc29391509"/>
      <w:bookmarkStart w:id="1200" w:name="_Toc36560540"/>
      <w:bookmarkStart w:id="1201" w:name="_Toc45104784"/>
      <w:bookmarkStart w:id="1202" w:name="_Toc45883267"/>
      <w:bookmarkStart w:id="1203" w:name="_Toc51763548"/>
      <w:bookmarkStart w:id="1204" w:name="_Toc52266363"/>
      <w:bookmarkStart w:id="1205" w:name="_Toc64445141"/>
      <w:bookmarkStart w:id="1206" w:name="_Toc73980500"/>
      <w:bookmarkStart w:id="1207" w:name="_Toc88651196"/>
      <w:bookmarkStart w:id="1208" w:name="_Toc98351740"/>
      <w:bookmarkStart w:id="1209" w:name="_Toc98748038"/>
      <w:bookmarkStart w:id="1210" w:name="_Toc105704425"/>
      <w:bookmarkStart w:id="1211" w:name="_Toc106108543"/>
      <w:bookmarkStart w:id="1212" w:name="_Toc107829515"/>
      <w:bookmarkStart w:id="1213" w:name="_Toc112703274"/>
      <w:bookmarkStart w:id="1214" w:name="_Toc209704838"/>
      <w:bookmarkEnd w:id="1197"/>
      <w:r w:rsidRPr="00B8401F">
        <w:rPr>
          <w:rFonts w:hint="eastAsia"/>
          <w:lang w:eastAsia="zh-CN"/>
        </w:rPr>
        <w:t>8.6.1</w:t>
      </w:r>
      <w:r w:rsidRPr="00B8401F">
        <w:rPr>
          <w:rFonts w:hint="eastAsia"/>
          <w:lang w:eastAsia="zh-CN"/>
        </w:rPr>
        <w:tab/>
      </w:r>
      <w:r w:rsidRPr="00B8401F">
        <w:t>RRC connected to RRC inactive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p w14:paraId="0BD15838" w14:textId="77777777" w:rsidR="00CF1921" w:rsidRDefault="00CF1921" w:rsidP="00371D61">
      <w:pPr>
        <w:pStyle w:val="TH"/>
      </w:pPr>
      <w:r w:rsidRPr="00B8401F">
        <w:object w:dxaOrig="11461" w:dyaOrig="6289" w14:anchorId="3DB1210F">
          <v:shape id="_x0000_i1063" type="#_x0000_t75" style="width:301.6pt;height:166.7pt" o:ole="">
            <v:imagedata r:id="rId85" o:title=""/>
          </v:shape>
          <o:OLEObject Type="Embed" ProgID="Visio.Drawing.15" ShapeID="_x0000_i1063" DrawAspect="Content" ObjectID="_1820391480" r:id="rId86"/>
        </w:object>
      </w:r>
    </w:p>
    <w:p w14:paraId="79320853" w14:textId="77777777" w:rsidR="00373621" w:rsidRPr="00B8401F" w:rsidRDefault="00373621" w:rsidP="002F6B78">
      <w:pPr>
        <w:pStyle w:val="TF"/>
        <w:rPr>
          <w:lang w:eastAsia="zh-CN"/>
        </w:rPr>
      </w:pPr>
      <w:bookmarkStart w:id="1215" w:name="_CRFigure8_6_11"/>
      <w:r w:rsidRPr="00B8401F">
        <w:rPr>
          <w:lang w:eastAsia="zh-CN"/>
        </w:rPr>
        <w:t xml:space="preserve">Figure </w:t>
      </w:r>
      <w:bookmarkEnd w:id="1215"/>
      <w:r w:rsidRPr="00B8401F">
        <w:rPr>
          <w:lang w:eastAsia="zh-CN"/>
        </w:rPr>
        <w:t xml:space="preserve">8.6.1-1: </w:t>
      </w:r>
      <w:r w:rsidRPr="00B8401F">
        <w:t>RRC connected to RRC inactive state transition procedure</w:t>
      </w:r>
    </w:p>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16" w:name="_CR8_6_2"/>
      <w:bookmarkStart w:id="1217" w:name="_Toc13919144"/>
      <w:bookmarkStart w:id="1218" w:name="_Toc29391510"/>
      <w:bookmarkStart w:id="1219" w:name="_Toc36560541"/>
      <w:bookmarkStart w:id="1220" w:name="_Toc45104785"/>
      <w:bookmarkStart w:id="1221" w:name="_Toc45883268"/>
      <w:bookmarkStart w:id="1222" w:name="_Toc51763549"/>
      <w:bookmarkStart w:id="1223" w:name="_Toc52266364"/>
      <w:bookmarkStart w:id="1224" w:name="_Toc64445142"/>
      <w:bookmarkStart w:id="1225" w:name="_Toc73980501"/>
      <w:bookmarkStart w:id="1226" w:name="_Toc88651197"/>
      <w:bookmarkStart w:id="1227" w:name="_Toc98351741"/>
      <w:bookmarkStart w:id="1228" w:name="_Toc98748039"/>
      <w:bookmarkStart w:id="1229" w:name="_Toc105704426"/>
      <w:bookmarkStart w:id="1230" w:name="_Toc106108544"/>
      <w:bookmarkStart w:id="1231" w:name="_Toc107829516"/>
      <w:bookmarkStart w:id="1232" w:name="_Toc112703275"/>
      <w:bookmarkStart w:id="1233" w:name="_Toc209704839"/>
      <w:bookmarkEnd w:id="1216"/>
      <w:r w:rsidRPr="00B8401F">
        <w:rPr>
          <w:rFonts w:hint="eastAsia"/>
          <w:lang w:eastAsia="zh-CN"/>
        </w:rPr>
        <w:t>8.6.2</w:t>
      </w:r>
      <w:r w:rsidRPr="00B8401F">
        <w:rPr>
          <w:rFonts w:hint="eastAsia"/>
          <w:lang w:eastAsia="zh-CN"/>
        </w:rPr>
        <w:tab/>
      </w:r>
      <w:r w:rsidRPr="00B8401F">
        <w:t>RRC inactive to other states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64" type="#_x0000_t75" style="width:357.4pt;height:270.5pt" o:ole="">
            <v:imagedata r:id="rId87" o:title=""/>
          </v:shape>
          <o:OLEObject Type="Embed" ProgID="Visio.Drawing.15" ShapeID="_x0000_i1064" DrawAspect="Content" ObjectID="_1820391481" r:id="rId88"/>
        </w:object>
      </w:r>
    </w:p>
    <w:p w14:paraId="76BE3884" w14:textId="77777777" w:rsidR="00373621" w:rsidRPr="00B8401F" w:rsidRDefault="00373621" w:rsidP="00371D61">
      <w:pPr>
        <w:pStyle w:val="TF"/>
        <w:rPr>
          <w:lang w:eastAsia="zh-CN"/>
        </w:rPr>
      </w:pPr>
      <w:bookmarkStart w:id="1234" w:name="_CRFigure8_6_21"/>
      <w:r w:rsidRPr="00B8401F">
        <w:rPr>
          <w:lang w:eastAsia="zh-CN"/>
        </w:rPr>
        <w:t xml:space="preserve">Figure </w:t>
      </w:r>
      <w:bookmarkEnd w:id="1234"/>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3BF1E0A4" w14:textId="77777777" w:rsidR="009C7D49" w:rsidRDefault="00373621" w:rsidP="009C7D49">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2273FB9F" w14:textId="5BF55E4F" w:rsidR="00373621" w:rsidRPr="00B8401F" w:rsidRDefault="009C7D49" w:rsidP="009C7D49">
      <w:pPr>
        <w:pStyle w:val="NO"/>
      </w:pPr>
      <w:r>
        <w:rPr>
          <w:rFonts w:hint="eastAsia"/>
          <w:lang w:eastAsia="zh-CN"/>
        </w:rPr>
        <w:t>N</w:t>
      </w:r>
      <w:r>
        <w:rPr>
          <w:rFonts w:hint="eastAsia"/>
        </w:rPr>
        <w:t xml:space="preserve">OTE </w:t>
      </w:r>
      <w:r w:rsidR="00A1360B">
        <w:rPr>
          <w:rFonts w:eastAsiaTheme="minorEastAsia" w:hint="eastAsia"/>
        </w:rPr>
        <w:t>1a</w:t>
      </w:r>
      <w:r w:rsidRPr="00441B42">
        <w:t xml:space="preserve">: </w:t>
      </w:r>
      <w:r w:rsidRPr="00F52247">
        <w:t>In case of CP/UP split architecture, if the UE context has been retrieved from the old NG-RAN node, the security indication of each PDU Session as communicated to the gNB-CU-UP represents the user plane security activation status that the UE used at the last serving cell.</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1D8A8CAA"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2</w:t>
      </w:r>
      <w:r w:rsidRPr="00B8401F">
        <w:rPr>
          <w:lang w:eastAsia="ja-JP"/>
        </w:rPr>
        <w:t>:</w:t>
      </w:r>
      <w:r w:rsidRPr="00B8401F">
        <w:rPr>
          <w:lang w:eastAsia="ja-JP"/>
        </w:rPr>
        <w:tab/>
      </w:r>
      <w:r>
        <w:rPr>
          <w:lang w:eastAsia="ja-JP"/>
        </w:rPr>
        <w:t>S</w:t>
      </w:r>
      <w:r w:rsidR="00373621" w:rsidRPr="00B8401F">
        <w:t xml:space="preserve">tep 5 and </w:t>
      </w:r>
      <w:r w:rsidR="0015740F">
        <w:t xml:space="preserve">step </w:t>
      </w:r>
      <w:r w:rsidR="00373621"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12C30917"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3</w:t>
      </w:r>
      <w:r w:rsidRPr="00B8401F">
        <w:rPr>
          <w:lang w:eastAsia="ja-JP"/>
        </w:rPr>
        <w:t>:</w:t>
      </w:r>
      <w:r w:rsidRPr="00B8401F">
        <w:rPr>
          <w:lang w:eastAsia="ja-JP"/>
        </w:rPr>
        <w:tab/>
      </w:r>
      <w:r>
        <w:rPr>
          <w:lang w:eastAsia="ja-JP"/>
        </w:rPr>
        <w:t>I</w:t>
      </w:r>
      <w:r w:rsidR="00373621"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00373621" w:rsidRPr="00B8401F">
        <w:t xml:space="preserve"> message for fallback to establish a new RRC connection, and generates </w:t>
      </w:r>
      <w:r w:rsidR="00FF6DBB" w:rsidRPr="00B8401F">
        <w:t xml:space="preserve">or receives from the old NG-RAN node </w:t>
      </w:r>
      <w:r w:rsidR="00373621" w:rsidRPr="00B8401F">
        <w:t xml:space="preserve">either </w:t>
      </w:r>
      <w:r w:rsidR="00FF6DBB" w:rsidRPr="00B8401F">
        <w:rPr>
          <w:i/>
        </w:rPr>
        <w:t>RRCRelease</w:t>
      </w:r>
      <w:r w:rsidR="00373621" w:rsidRPr="00B8401F">
        <w:t xml:space="preserve"> message without suspend configuration for inactive to idle state transition, or </w:t>
      </w:r>
      <w:r w:rsidR="00FF6DBB" w:rsidRPr="00B8401F">
        <w:rPr>
          <w:i/>
        </w:rPr>
        <w:t>RRCRelease</w:t>
      </w:r>
      <w:r w:rsidR="00373621" w:rsidRPr="00B8401F">
        <w:t xml:space="preserve"> message with suspend configuration to remain in inactive state. </w:t>
      </w:r>
      <w:r w:rsidR="00373621"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862DB9E"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4</w:t>
      </w:r>
      <w:r w:rsidRPr="00B8401F">
        <w:rPr>
          <w:lang w:eastAsia="ja-JP"/>
        </w:rPr>
        <w:t>:</w:t>
      </w:r>
      <w:r w:rsidRPr="00B8401F">
        <w:rPr>
          <w:lang w:eastAsia="ja-JP"/>
        </w:rPr>
        <w:tab/>
      </w:r>
      <w:r>
        <w:t>S</w:t>
      </w:r>
      <w:r w:rsidR="00373621" w:rsidRPr="00B8401F">
        <w:t xml:space="preserve">tep 9 and step 10 exist for inactive to active state transition (for both cases of signaling exchange only, and UP data exchange). UE generates </w:t>
      </w:r>
      <w:r w:rsidR="00373621" w:rsidRPr="00B8401F">
        <w:rPr>
          <w:i/>
        </w:rPr>
        <w:t>RRCResumeComplete</w:t>
      </w:r>
      <w:r w:rsidR="00373621" w:rsidRPr="00B8401F">
        <w:t>/</w:t>
      </w:r>
      <w:r w:rsidR="00373621" w:rsidRPr="00B8401F">
        <w:rPr>
          <w:i/>
        </w:rPr>
        <w:t>RRCSetupComplete</w:t>
      </w:r>
      <w:r w:rsidR="00373621"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35" w:name="_CR8_7"/>
      <w:bookmarkStart w:id="1236" w:name="_Toc13919145"/>
      <w:bookmarkStart w:id="1237" w:name="_Toc29391511"/>
      <w:bookmarkStart w:id="1238" w:name="_Toc36560542"/>
      <w:bookmarkStart w:id="1239" w:name="_Toc45104786"/>
      <w:bookmarkStart w:id="1240" w:name="_Toc45883269"/>
      <w:bookmarkStart w:id="1241" w:name="_Toc51763550"/>
      <w:bookmarkStart w:id="1242" w:name="_Toc52266365"/>
      <w:bookmarkStart w:id="1243" w:name="_Toc64445143"/>
      <w:bookmarkStart w:id="1244" w:name="_Toc73980502"/>
      <w:bookmarkStart w:id="1245" w:name="_Toc88651198"/>
      <w:bookmarkStart w:id="1246" w:name="_Toc98351742"/>
      <w:bookmarkStart w:id="1247" w:name="_Toc98748040"/>
      <w:bookmarkStart w:id="1248" w:name="_Toc105704427"/>
      <w:bookmarkStart w:id="1249" w:name="_Toc106108545"/>
      <w:bookmarkStart w:id="1250" w:name="_Toc107829517"/>
      <w:bookmarkStart w:id="1251" w:name="_Toc112703276"/>
      <w:bookmarkStart w:id="1252" w:name="_Toc209704840"/>
      <w:bookmarkEnd w:id="1235"/>
      <w:r w:rsidRPr="00B8401F">
        <w:t>8.7</w:t>
      </w:r>
      <w:r w:rsidRPr="00B8401F">
        <w:tab/>
        <w:t>RRC connection reestablishment</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5" type="#_x0000_t75" style="width:470.9pt;height:467.7pt" o:ole="">
            <v:imagedata r:id="rId89" o:title=""/>
          </v:shape>
          <o:OLEObject Type="Embed" ProgID="Visio.Drawing.15" ShapeID="_x0000_i1065" DrawAspect="Content" ObjectID="_1820391482" r:id="rId90"/>
        </w:object>
      </w:r>
    </w:p>
    <w:p w14:paraId="345DB64B" w14:textId="77777777" w:rsidR="00373621" w:rsidRPr="00B8401F" w:rsidRDefault="00373621" w:rsidP="00371D61">
      <w:pPr>
        <w:pStyle w:val="TF"/>
        <w:rPr>
          <w:lang w:eastAsia="zh-CN"/>
        </w:rPr>
      </w:pPr>
      <w:bookmarkStart w:id="1253" w:name="_CRFigure8_71"/>
      <w:r w:rsidRPr="00B8401F">
        <w:rPr>
          <w:lang w:eastAsia="zh-CN"/>
        </w:rPr>
        <w:t xml:space="preserve">Figure </w:t>
      </w:r>
      <w:bookmarkEnd w:id="1253"/>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52A2843C"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 xml:space="preserve">Indication </w:t>
      </w:r>
      <w:r w:rsidR="009C7D49">
        <w:t xml:space="preserve">or a NR eRedCap UE Indication </w:t>
      </w:r>
      <w:r w:rsidR="00196701" w:rsidRPr="00531162">
        <w:t>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54" w:name="_CR8_8"/>
      <w:bookmarkStart w:id="1255" w:name="_Toc13919146"/>
      <w:bookmarkStart w:id="1256" w:name="_Toc29391512"/>
      <w:bookmarkStart w:id="1257" w:name="_Toc36560543"/>
      <w:bookmarkStart w:id="1258" w:name="_Toc45104787"/>
      <w:bookmarkStart w:id="1259" w:name="_Toc45883270"/>
      <w:bookmarkStart w:id="1260" w:name="_Toc51763551"/>
      <w:bookmarkStart w:id="1261" w:name="_Toc52266366"/>
      <w:bookmarkStart w:id="1262" w:name="_Toc64445144"/>
      <w:bookmarkStart w:id="1263" w:name="_Toc73980503"/>
      <w:bookmarkStart w:id="1264" w:name="_Toc88651199"/>
      <w:bookmarkStart w:id="1265" w:name="_Toc98351743"/>
      <w:bookmarkStart w:id="1266" w:name="_Toc98748041"/>
      <w:bookmarkStart w:id="1267" w:name="_Toc105704428"/>
      <w:bookmarkStart w:id="1268" w:name="_Toc106108546"/>
      <w:bookmarkStart w:id="1269" w:name="_Toc107829518"/>
      <w:bookmarkStart w:id="1270" w:name="_Toc112703277"/>
      <w:bookmarkStart w:id="1271" w:name="_Toc209704841"/>
      <w:bookmarkEnd w:id="1254"/>
      <w:r w:rsidRPr="00B8401F">
        <w:t>8.8</w:t>
      </w:r>
      <w:r w:rsidRPr="00B8401F">
        <w:tab/>
        <w:t>Multiple TNLAs for F1-C</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6" type="#_x0000_t75" style="width:228.3pt;height:313.3pt" o:ole="">
            <v:imagedata r:id="rId91" o:title=""/>
          </v:shape>
          <o:OLEObject Type="Embed" ProgID="Visio.Drawing.15" ShapeID="_x0000_i1066" DrawAspect="Content" ObjectID="_1820391483" r:id="rId92"/>
        </w:object>
      </w:r>
    </w:p>
    <w:p w14:paraId="6FB5B758" w14:textId="77777777" w:rsidR="00373621" w:rsidRPr="00B8401F" w:rsidRDefault="00373621" w:rsidP="00371D61">
      <w:pPr>
        <w:pStyle w:val="TF"/>
        <w:rPr>
          <w:lang w:eastAsia="zh-CN"/>
        </w:rPr>
      </w:pPr>
      <w:bookmarkStart w:id="1272" w:name="_CRFigure8_81"/>
      <w:r w:rsidRPr="00B8401F">
        <w:t xml:space="preserve">Figure </w:t>
      </w:r>
      <w:bookmarkEnd w:id="1272"/>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73" w:name="_CR8_9"/>
      <w:bookmarkStart w:id="1274" w:name="_Toc13919147"/>
      <w:bookmarkStart w:id="1275" w:name="_Toc29391513"/>
      <w:bookmarkStart w:id="1276" w:name="_Toc36560544"/>
      <w:bookmarkStart w:id="1277" w:name="_Toc45104788"/>
      <w:bookmarkStart w:id="1278" w:name="_Toc45883271"/>
      <w:bookmarkStart w:id="1279" w:name="_Toc51763552"/>
      <w:bookmarkStart w:id="1280" w:name="_Toc52266367"/>
      <w:bookmarkStart w:id="1281" w:name="_Toc64445145"/>
      <w:bookmarkStart w:id="1282" w:name="_Toc73980504"/>
      <w:bookmarkStart w:id="1283" w:name="_Toc88651200"/>
      <w:bookmarkStart w:id="1284" w:name="_Toc98351744"/>
      <w:bookmarkStart w:id="1285" w:name="_Toc98748042"/>
      <w:bookmarkStart w:id="1286" w:name="_Toc105704429"/>
      <w:bookmarkStart w:id="1287" w:name="_Toc106108547"/>
      <w:bookmarkStart w:id="1288" w:name="_Toc107829519"/>
      <w:bookmarkStart w:id="1289" w:name="_Toc112703278"/>
      <w:bookmarkStart w:id="1290" w:name="_Toc209704842"/>
      <w:bookmarkEnd w:id="1273"/>
      <w:r w:rsidRPr="00B8401F">
        <w:t>8.9</w:t>
      </w:r>
      <w:r w:rsidRPr="00B8401F">
        <w:tab/>
        <w:t>Overall procedures involving E1 and F1</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91" w:name="_Toc13919148"/>
      <w:bookmarkStart w:id="1292" w:name="_Toc29391514"/>
      <w:bookmarkStart w:id="1293" w:name="_Toc36560545"/>
      <w:bookmarkStart w:id="1294" w:name="_Toc45104789"/>
      <w:bookmarkStart w:id="1295" w:name="_Toc45883272"/>
      <w:bookmarkStart w:id="1296" w:name="_Toc51763553"/>
      <w:bookmarkStart w:id="1297" w:name="_Toc52266368"/>
      <w:bookmarkStart w:id="1298" w:name="_Toc64445146"/>
      <w:bookmarkStart w:id="1299" w:name="_Toc73980505"/>
      <w:bookmarkStart w:id="1300"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01" w:name="_CR8_9_1"/>
      <w:bookmarkStart w:id="1302" w:name="_Toc98351745"/>
      <w:bookmarkStart w:id="1303" w:name="_Toc98748043"/>
      <w:bookmarkStart w:id="1304" w:name="_Toc105704430"/>
      <w:bookmarkStart w:id="1305" w:name="_Toc106108548"/>
      <w:bookmarkStart w:id="1306" w:name="_Toc107829520"/>
      <w:bookmarkStart w:id="1307" w:name="_Toc112703279"/>
      <w:bookmarkStart w:id="1308" w:name="_Toc209704843"/>
      <w:bookmarkEnd w:id="1301"/>
      <w:r w:rsidRPr="00B8401F">
        <w:t>8.9.1</w:t>
      </w:r>
      <w:r w:rsidRPr="00B8401F">
        <w:tab/>
        <w:t>UE Initial Access</w:t>
      </w:r>
      <w:bookmarkEnd w:id="1291"/>
      <w:bookmarkEnd w:id="1292"/>
      <w:bookmarkEnd w:id="1293"/>
      <w:bookmarkEnd w:id="1294"/>
      <w:bookmarkEnd w:id="1295"/>
      <w:bookmarkEnd w:id="1296"/>
      <w:bookmarkEnd w:id="1297"/>
      <w:bookmarkEnd w:id="1298"/>
      <w:bookmarkEnd w:id="1299"/>
      <w:bookmarkEnd w:id="1300"/>
      <w:bookmarkEnd w:id="1302"/>
      <w:bookmarkEnd w:id="1303"/>
      <w:bookmarkEnd w:id="1304"/>
      <w:bookmarkEnd w:id="1305"/>
      <w:bookmarkEnd w:id="1306"/>
      <w:bookmarkEnd w:id="1307"/>
      <w:bookmarkEnd w:id="1308"/>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9233C6">
      <w:pPr>
        <w:pStyle w:val="TH"/>
        <w:rPr>
          <w:lang w:eastAsia="zh-CN"/>
        </w:rPr>
      </w:pPr>
      <w:r w:rsidRPr="005577E2">
        <w:object w:dxaOrig="9636" w:dyaOrig="7572" w14:anchorId="575EA464">
          <v:shape id="_x0000_i1067" type="#_x0000_t75" style="width:481.3pt;height:374.9pt" o:ole="">
            <v:imagedata r:id="rId93" o:title=""/>
          </v:shape>
          <o:OLEObject Type="Embed" ProgID="Visio.Drawing.15" ShapeID="_x0000_i1067" DrawAspect="Content" ObjectID="_1820391484" r:id="rId94"/>
        </w:object>
      </w:r>
    </w:p>
    <w:p w14:paraId="1052E257" w14:textId="77777777" w:rsidR="00373621" w:rsidRPr="00B8401F" w:rsidRDefault="00373621" w:rsidP="00371D61">
      <w:pPr>
        <w:pStyle w:val="TF"/>
        <w:rPr>
          <w:lang w:eastAsia="zh-CN"/>
        </w:rPr>
      </w:pPr>
      <w:bookmarkStart w:id="1309" w:name="_CRFigure8_9_11"/>
      <w:r w:rsidRPr="00B8401F">
        <w:rPr>
          <w:lang w:eastAsia="zh-CN"/>
        </w:rPr>
        <w:t>Figure</w:t>
      </w:r>
      <w:r w:rsidRPr="00B8401F">
        <w:rPr>
          <w:rFonts w:hint="eastAsia"/>
          <w:lang w:eastAsia="zh-CN"/>
        </w:rPr>
        <w:t xml:space="preserve"> </w:t>
      </w:r>
      <w:bookmarkEnd w:id="1309"/>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10" w:name="_CR8_9_2"/>
      <w:bookmarkStart w:id="1311" w:name="_Toc13919149"/>
      <w:bookmarkStart w:id="1312" w:name="_Toc29391515"/>
      <w:bookmarkStart w:id="1313" w:name="_Toc36560546"/>
      <w:bookmarkStart w:id="1314" w:name="_Toc45104790"/>
      <w:bookmarkStart w:id="1315" w:name="_Toc45883273"/>
      <w:bookmarkStart w:id="1316" w:name="_Toc51763554"/>
      <w:bookmarkStart w:id="1317" w:name="_Toc52266369"/>
      <w:bookmarkStart w:id="1318" w:name="_Toc64445147"/>
      <w:bookmarkStart w:id="1319" w:name="_Toc73980506"/>
      <w:bookmarkStart w:id="1320" w:name="_Toc88651202"/>
      <w:bookmarkStart w:id="1321" w:name="_Toc98351746"/>
      <w:bookmarkStart w:id="1322" w:name="_Toc98748044"/>
      <w:bookmarkStart w:id="1323" w:name="_Toc105704431"/>
      <w:bookmarkStart w:id="1324" w:name="_Toc106108549"/>
      <w:bookmarkStart w:id="1325" w:name="_Toc107829521"/>
      <w:bookmarkStart w:id="1326" w:name="_Toc112703280"/>
      <w:bookmarkStart w:id="1327" w:name="_Toc209704844"/>
      <w:bookmarkEnd w:id="1310"/>
      <w:r w:rsidRPr="00B8401F">
        <w:t>8.9.2</w:t>
      </w:r>
      <w:r w:rsidRPr="00B8401F">
        <w:tab/>
        <w:t>Bearer context setup over F1-U</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8" type="#_x0000_t75" style="width:374.25pt;height:275.7pt" o:ole="">
            <v:imagedata r:id="rId95" o:title=""/>
          </v:shape>
          <o:OLEObject Type="Embed" ProgID="Visio.Drawing.11" ShapeID="_x0000_i1068" DrawAspect="Content" ObjectID="_1820391485" r:id="rId96"/>
        </w:object>
      </w:r>
    </w:p>
    <w:p w14:paraId="22FD72B2" w14:textId="77777777" w:rsidR="00373621" w:rsidRPr="00B8401F" w:rsidRDefault="00373621" w:rsidP="00371D61">
      <w:pPr>
        <w:pStyle w:val="TF"/>
      </w:pPr>
      <w:bookmarkStart w:id="1328" w:name="_CRFigure8_9_21"/>
      <w:r w:rsidRPr="00B8401F">
        <w:t xml:space="preserve">Figure </w:t>
      </w:r>
      <w:bookmarkEnd w:id="1328"/>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0F4066F6"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r w:rsidR="0088288C" w:rsidRPr="0088288C">
        <w:rPr>
          <w:rFonts w:eastAsia="SimSun"/>
          <w:lang w:val="en-US" w:eastAsia="zh-CN"/>
        </w:rPr>
        <w:t xml:space="preserve"> </w:t>
      </w:r>
      <w:r w:rsidR="0088288C" w:rsidRPr="003C642D">
        <w:rPr>
          <w:rFonts w:eastAsia="SimSun"/>
          <w:lang w:val="en-US" w:eastAsia="zh-CN"/>
        </w:rPr>
        <w:t>In case of the PDCP duplication, the gNB-CU-UP should not request the discard of the duplicated DL data to the gNB-DU for the direct path based on the Downlink Data Delivery Status frame received from the gNB-DU for the indirect path, and only act as specified in TS 38.323 [</w:t>
      </w:r>
      <w:r w:rsidR="0088288C">
        <w:rPr>
          <w:rFonts w:eastAsia="SimSun"/>
          <w:lang w:val="en-US" w:eastAsia="zh-CN"/>
        </w:rPr>
        <w:t>36</w:t>
      </w:r>
      <w:r w:rsidR="0088288C" w:rsidRPr="003C642D">
        <w:rPr>
          <w:rFonts w:eastAsia="SimSun"/>
          <w:lang w:val="en-US" w:eastAsia="zh-CN"/>
        </w:rPr>
        <w:t>].</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29" w:name="_CR8_9_3"/>
      <w:bookmarkStart w:id="1330" w:name="_Toc13919150"/>
      <w:bookmarkStart w:id="1331" w:name="_Toc29391516"/>
      <w:bookmarkStart w:id="1332" w:name="_Toc36560547"/>
      <w:bookmarkStart w:id="1333" w:name="_Toc45104791"/>
      <w:bookmarkStart w:id="1334" w:name="_Toc45883274"/>
      <w:bookmarkStart w:id="1335" w:name="_Toc51763555"/>
      <w:bookmarkStart w:id="1336" w:name="_Toc52266370"/>
      <w:bookmarkStart w:id="1337" w:name="_Toc64445148"/>
      <w:bookmarkStart w:id="1338" w:name="_Toc73980507"/>
      <w:bookmarkStart w:id="1339" w:name="_Toc88651203"/>
      <w:bookmarkStart w:id="1340" w:name="_Toc98351747"/>
      <w:bookmarkStart w:id="1341" w:name="_Toc98748045"/>
      <w:bookmarkStart w:id="1342" w:name="_Toc105704432"/>
      <w:bookmarkStart w:id="1343" w:name="_Toc106108550"/>
      <w:bookmarkStart w:id="1344" w:name="_Toc107829522"/>
      <w:bookmarkStart w:id="1345" w:name="_Toc112703281"/>
      <w:bookmarkStart w:id="1346" w:name="_Toc209704845"/>
      <w:bookmarkEnd w:id="1329"/>
      <w:r w:rsidRPr="00B8401F">
        <w:t>8.9.3</w:t>
      </w:r>
      <w:r w:rsidRPr="00B8401F">
        <w:tab/>
        <w:t>Bearer context release over F1-U</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666ED961" w14:textId="77777777" w:rsidR="00373621" w:rsidRPr="00B8401F" w:rsidRDefault="00373621" w:rsidP="00371D61">
      <w:pPr>
        <w:pStyle w:val="Heading4"/>
      </w:pPr>
      <w:bookmarkStart w:id="1347" w:name="_CR8_9_3_1"/>
      <w:bookmarkStart w:id="1348" w:name="_Toc13919151"/>
      <w:bookmarkStart w:id="1349" w:name="_Toc29391517"/>
      <w:bookmarkStart w:id="1350" w:name="_Toc36560548"/>
      <w:bookmarkStart w:id="1351" w:name="_Toc45104792"/>
      <w:bookmarkStart w:id="1352" w:name="_Toc45883275"/>
      <w:bookmarkStart w:id="1353" w:name="_Toc51763556"/>
      <w:bookmarkStart w:id="1354" w:name="_Toc52266371"/>
      <w:bookmarkStart w:id="1355" w:name="_Toc64445149"/>
      <w:bookmarkStart w:id="1356" w:name="_Toc73980508"/>
      <w:bookmarkStart w:id="1357" w:name="_Toc88651204"/>
      <w:bookmarkStart w:id="1358" w:name="_Toc98351748"/>
      <w:bookmarkStart w:id="1359" w:name="_Toc98748046"/>
      <w:bookmarkStart w:id="1360" w:name="_Toc105704433"/>
      <w:bookmarkStart w:id="1361" w:name="_Toc106108551"/>
      <w:bookmarkStart w:id="1362" w:name="_Toc107829523"/>
      <w:bookmarkStart w:id="1363" w:name="_Toc112703282"/>
      <w:bookmarkStart w:id="1364" w:name="_Toc209704846"/>
      <w:bookmarkEnd w:id="1347"/>
      <w:r w:rsidRPr="00B8401F">
        <w:t>8.9.3.1</w:t>
      </w:r>
      <w:r w:rsidRPr="00B8401F">
        <w:tab/>
        <w:t>gNB-CU-CP initiated bearer context release</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9" type="#_x0000_t75" style="width:329.5pt;height:295.8pt" o:ole="">
            <v:imagedata r:id="rId97" o:title=""/>
          </v:shape>
          <o:OLEObject Type="Embed" ProgID="Visio.Drawing.15" ShapeID="_x0000_i1069" DrawAspect="Content" ObjectID="_1820391486" r:id="rId98"/>
        </w:object>
      </w:r>
    </w:p>
    <w:p w14:paraId="733CD2B1" w14:textId="77777777" w:rsidR="00373621" w:rsidRPr="00B8401F" w:rsidRDefault="00373621" w:rsidP="00371D61">
      <w:pPr>
        <w:pStyle w:val="TF"/>
      </w:pPr>
      <w:bookmarkStart w:id="1365" w:name="_CRFigure8_9_3_11"/>
      <w:r w:rsidRPr="00B8401F">
        <w:t xml:space="preserve">Figure </w:t>
      </w:r>
      <w:bookmarkEnd w:id="1365"/>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66" w:name="_CR8_9_3_2"/>
      <w:bookmarkStart w:id="1367" w:name="_Toc13919152"/>
      <w:bookmarkStart w:id="1368" w:name="_Toc29391518"/>
      <w:bookmarkStart w:id="1369" w:name="_Toc36560549"/>
      <w:bookmarkStart w:id="1370" w:name="_Toc45104793"/>
      <w:bookmarkStart w:id="1371" w:name="_Toc45883276"/>
      <w:bookmarkStart w:id="1372" w:name="_Toc51763557"/>
      <w:bookmarkStart w:id="1373" w:name="_Toc52266372"/>
      <w:bookmarkStart w:id="1374" w:name="_Toc64445150"/>
      <w:bookmarkStart w:id="1375" w:name="_Toc73980509"/>
      <w:bookmarkStart w:id="1376" w:name="_Toc88651205"/>
      <w:bookmarkStart w:id="1377" w:name="_Toc98351749"/>
      <w:bookmarkStart w:id="1378" w:name="_Toc98748047"/>
      <w:bookmarkStart w:id="1379" w:name="_Toc105704434"/>
      <w:bookmarkStart w:id="1380" w:name="_Toc106108552"/>
      <w:bookmarkStart w:id="1381" w:name="_Toc107829524"/>
      <w:bookmarkStart w:id="1382" w:name="_Toc112703283"/>
      <w:bookmarkStart w:id="1383" w:name="_Toc209704847"/>
      <w:bookmarkEnd w:id="1366"/>
      <w:r w:rsidRPr="00B8401F">
        <w:t>8.9.3.2</w:t>
      </w:r>
      <w:r w:rsidRPr="00B8401F">
        <w:tab/>
        <w:t>gNB-CU-UP initiated bearer context release</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70" type="#_x0000_t75" style="width:312pt;height:273.1pt" o:ole="">
            <v:imagedata r:id="rId99" o:title=""/>
          </v:shape>
          <o:OLEObject Type="Embed" ProgID="Visio.Drawing.15" ShapeID="_x0000_i1070" DrawAspect="Content" ObjectID="_1820391487" r:id="rId100"/>
        </w:object>
      </w:r>
    </w:p>
    <w:p w14:paraId="2B591CF0" w14:textId="77777777" w:rsidR="00373621" w:rsidRPr="00B8401F" w:rsidRDefault="00373621" w:rsidP="00371D61">
      <w:pPr>
        <w:pStyle w:val="TF"/>
      </w:pPr>
      <w:bookmarkStart w:id="1384" w:name="_CRFigure8_9_3_21"/>
      <w:r w:rsidRPr="00B8401F">
        <w:t xml:space="preserve">Figure </w:t>
      </w:r>
      <w:bookmarkEnd w:id="1384"/>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85" w:name="_CR8_9_4"/>
      <w:bookmarkStart w:id="1386" w:name="_Toc13919153"/>
      <w:bookmarkStart w:id="1387" w:name="_Toc29391519"/>
      <w:bookmarkStart w:id="1388" w:name="_Toc36560550"/>
      <w:bookmarkStart w:id="1389" w:name="_Toc45104794"/>
      <w:bookmarkStart w:id="1390" w:name="_Toc45883277"/>
      <w:bookmarkStart w:id="1391" w:name="_Toc51763558"/>
      <w:bookmarkStart w:id="1392" w:name="_Toc52266373"/>
      <w:bookmarkStart w:id="1393" w:name="_Toc64445151"/>
      <w:bookmarkStart w:id="1394" w:name="_Toc73980510"/>
      <w:bookmarkStart w:id="1395" w:name="_Toc88651206"/>
      <w:bookmarkStart w:id="1396" w:name="_Toc98351750"/>
      <w:bookmarkStart w:id="1397" w:name="_Toc98748048"/>
      <w:bookmarkStart w:id="1398" w:name="_Toc105704435"/>
      <w:bookmarkStart w:id="1399" w:name="_Toc106108553"/>
      <w:bookmarkStart w:id="1400" w:name="_Toc107829525"/>
      <w:bookmarkStart w:id="1401" w:name="_Toc112703284"/>
      <w:bookmarkStart w:id="1402" w:name="_Toc209704848"/>
      <w:bookmarkEnd w:id="1385"/>
      <w:r w:rsidRPr="00B8401F">
        <w:t>8.9.4</w:t>
      </w:r>
      <w:r w:rsidRPr="00B8401F">
        <w:tab/>
        <w:t>Inter-gNB handover involving gNB-CU-UP change</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71" type="#_x0000_t75" style="width:486.5pt;height:408pt" o:ole="">
            <v:imagedata r:id="rId101" o:title=""/>
          </v:shape>
          <o:OLEObject Type="Embed" ProgID="Visio.Drawing.15" ShapeID="_x0000_i1071" DrawAspect="Content" ObjectID="_1820391488" r:id="rId102"/>
        </w:object>
      </w:r>
    </w:p>
    <w:p w14:paraId="5145CC3C" w14:textId="77777777" w:rsidR="00373621" w:rsidRPr="00B8401F" w:rsidRDefault="00373621" w:rsidP="00371D61">
      <w:pPr>
        <w:pStyle w:val="TF"/>
      </w:pPr>
      <w:bookmarkStart w:id="1403" w:name="_CRFigure8_9_41"/>
      <w:r w:rsidRPr="00B8401F">
        <w:t xml:space="preserve">Figure </w:t>
      </w:r>
      <w:bookmarkEnd w:id="1403"/>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04" w:name="_CR8_9_5"/>
      <w:bookmarkStart w:id="1405" w:name="_Toc13919154"/>
      <w:bookmarkStart w:id="1406" w:name="_Toc29391520"/>
      <w:bookmarkStart w:id="1407" w:name="_Toc36560551"/>
      <w:bookmarkStart w:id="1408" w:name="_Toc45104795"/>
      <w:bookmarkStart w:id="1409" w:name="_Toc45883278"/>
      <w:bookmarkStart w:id="1410" w:name="_Toc51763559"/>
      <w:bookmarkStart w:id="1411" w:name="_Toc52266374"/>
      <w:bookmarkStart w:id="1412" w:name="_Toc64445152"/>
      <w:bookmarkStart w:id="1413" w:name="_Toc73980511"/>
      <w:bookmarkStart w:id="1414" w:name="_Toc88651207"/>
      <w:bookmarkStart w:id="1415" w:name="_Toc98351751"/>
      <w:bookmarkStart w:id="1416" w:name="_Toc98748049"/>
      <w:bookmarkStart w:id="1417" w:name="_Toc105704436"/>
      <w:bookmarkStart w:id="1418" w:name="_Toc106108554"/>
      <w:bookmarkStart w:id="1419" w:name="_Toc107829526"/>
      <w:bookmarkStart w:id="1420" w:name="_Toc112703285"/>
      <w:bookmarkStart w:id="1421" w:name="_Toc209704849"/>
      <w:bookmarkEnd w:id="1404"/>
      <w:r w:rsidRPr="00B8401F">
        <w:t>8.9.5</w:t>
      </w:r>
      <w:r w:rsidRPr="00B8401F">
        <w:tab/>
        <w:t>Change of gNB-CU-UP</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72" type="#_x0000_t75" style="width:454.7pt;height:300.95pt" o:ole="">
            <v:imagedata r:id="rId103" o:title=""/>
          </v:shape>
          <o:OLEObject Type="Embed" ProgID="Visio.Drawing.11" ShapeID="_x0000_i1072" DrawAspect="Content" ObjectID="_1820391489" r:id="rId104"/>
        </w:object>
      </w:r>
    </w:p>
    <w:p w14:paraId="4B6817AB" w14:textId="3828693A" w:rsidR="00373621" w:rsidRPr="00B8401F" w:rsidRDefault="00EF74BB" w:rsidP="0002422D">
      <w:pPr>
        <w:pStyle w:val="TF"/>
      </w:pPr>
      <w:r w:rsidRPr="00B8401F">
        <w:fldChar w:fldCharType="begin"/>
      </w:r>
      <w:r w:rsidRPr="00B8401F">
        <w:fldChar w:fldCharType="separate"/>
      </w:r>
      <w:r w:rsidRPr="00B8401F">
        <w:fldChar w:fldCharType="end"/>
      </w:r>
      <w:bookmarkStart w:id="1422" w:name="_CRFigure8_9_51"/>
      <w:r w:rsidRPr="00B8401F">
        <w:t xml:space="preserve">Figure </w:t>
      </w:r>
      <w:bookmarkEnd w:id="1422"/>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23" w:name="_CR8_9_6"/>
      <w:bookmarkStart w:id="1424" w:name="_Toc13919155"/>
      <w:bookmarkStart w:id="1425" w:name="_Toc29391521"/>
      <w:bookmarkStart w:id="1426" w:name="_Toc36560552"/>
      <w:bookmarkStart w:id="1427" w:name="_Toc45104796"/>
      <w:bookmarkStart w:id="1428" w:name="_Toc45883279"/>
      <w:bookmarkStart w:id="1429" w:name="_Toc51763560"/>
      <w:bookmarkStart w:id="1430" w:name="_Toc52266375"/>
      <w:bookmarkStart w:id="1431" w:name="_Toc64445153"/>
      <w:bookmarkStart w:id="1432" w:name="_Toc73980512"/>
      <w:bookmarkStart w:id="1433" w:name="_Toc88651208"/>
      <w:bookmarkStart w:id="1434" w:name="_Toc98351752"/>
      <w:bookmarkStart w:id="1435" w:name="_Toc98748050"/>
      <w:bookmarkStart w:id="1436" w:name="_Toc105704437"/>
      <w:bookmarkStart w:id="1437" w:name="_Toc106108555"/>
      <w:bookmarkStart w:id="1438" w:name="_Toc107829527"/>
      <w:bookmarkStart w:id="1439" w:name="_Toc112703286"/>
      <w:bookmarkStart w:id="1440" w:name="_Toc209704850"/>
      <w:bookmarkEnd w:id="1423"/>
      <w:r w:rsidRPr="00B8401F">
        <w:t>8.9.6</w:t>
      </w:r>
      <w:r w:rsidRPr="00B8401F">
        <w:tab/>
        <w:t>RRC State transition</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717DD95B" w14:textId="77777777" w:rsidR="00373621" w:rsidRPr="00B8401F" w:rsidRDefault="00373621" w:rsidP="00371D61">
      <w:pPr>
        <w:pStyle w:val="Heading4"/>
      </w:pPr>
      <w:bookmarkStart w:id="1441" w:name="_CR8_9_6_1"/>
      <w:bookmarkStart w:id="1442" w:name="_Toc13919156"/>
      <w:bookmarkStart w:id="1443" w:name="_Toc29391522"/>
      <w:bookmarkStart w:id="1444" w:name="_Toc36560553"/>
      <w:bookmarkStart w:id="1445" w:name="_Toc45104797"/>
      <w:bookmarkStart w:id="1446" w:name="_Toc45883280"/>
      <w:bookmarkStart w:id="1447" w:name="_Toc51763561"/>
      <w:bookmarkStart w:id="1448" w:name="_Toc52266376"/>
      <w:bookmarkStart w:id="1449" w:name="_Toc64445154"/>
      <w:bookmarkStart w:id="1450" w:name="_Toc73980513"/>
      <w:bookmarkStart w:id="1451" w:name="_Toc88651209"/>
      <w:bookmarkStart w:id="1452" w:name="_Toc98351753"/>
      <w:bookmarkStart w:id="1453" w:name="_Toc98748051"/>
      <w:bookmarkStart w:id="1454" w:name="_Toc105704438"/>
      <w:bookmarkStart w:id="1455" w:name="_Toc106108556"/>
      <w:bookmarkStart w:id="1456" w:name="_Toc107829528"/>
      <w:bookmarkStart w:id="1457" w:name="_Toc112703287"/>
      <w:bookmarkStart w:id="1458" w:name="_Toc209704851"/>
      <w:bookmarkEnd w:id="1441"/>
      <w:r w:rsidRPr="00B8401F">
        <w:t>8.9.6.1</w:t>
      </w:r>
      <w:r w:rsidRPr="00B8401F">
        <w:tab/>
        <w:t>RRC Connected to RRC Inactive</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73" type="#_x0000_t75" style="width:411.9pt;height:262.7pt" o:ole="">
            <v:imagedata r:id="rId105" o:title=""/>
          </v:shape>
          <o:OLEObject Type="Embed" ProgID="Visio.Drawing.15" ShapeID="_x0000_i1073" DrawAspect="Content" ObjectID="_1820391490" r:id="rId106"/>
        </w:object>
      </w:r>
    </w:p>
    <w:p w14:paraId="17C9EAE6" w14:textId="64B96144" w:rsidR="00FF5EBC" w:rsidRDefault="00373621" w:rsidP="00371D61">
      <w:pPr>
        <w:pStyle w:val="TF"/>
      </w:pPr>
      <w:bookmarkStart w:id="1459" w:name="_CRFigure8_9_6_11"/>
      <w:r w:rsidRPr="00B8401F">
        <w:t xml:space="preserve">Figure </w:t>
      </w:r>
      <w:bookmarkEnd w:id="1459"/>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460" w:name="_CR8_9_6_2"/>
      <w:bookmarkStart w:id="1461" w:name="_Toc13919157"/>
      <w:bookmarkStart w:id="1462" w:name="_Toc29391523"/>
      <w:bookmarkStart w:id="1463" w:name="_Toc36560554"/>
      <w:bookmarkStart w:id="1464" w:name="_Toc45104798"/>
      <w:bookmarkStart w:id="1465" w:name="_Toc45883281"/>
      <w:bookmarkStart w:id="1466" w:name="_Toc51763562"/>
      <w:bookmarkStart w:id="1467" w:name="_Toc52266377"/>
      <w:bookmarkStart w:id="1468" w:name="_Toc64445155"/>
      <w:bookmarkStart w:id="1469" w:name="_Toc73980514"/>
      <w:bookmarkStart w:id="1470" w:name="_Toc88651210"/>
      <w:bookmarkStart w:id="1471" w:name="_Toc98351754"/>
      <w:bookmarkStart w:id="1472" w:name="_Toc98748052"/>
      <w:bookmarkStart w:id="1473" w:name="_Toc105704439"/>
      <w:bookmarkStart w:id="1474" w:name="_Toc106108557"/>
      <w:bookmarkStart w:id="1475" w:name="_Toc107829529"/>
      <w:bookmarkStart w:id="1476" w:name="_Toc112703288"/>
      <w:bookmarkStart w:id="1477" w:name="_Toc209704852"/>
      <w:bookmarkEnd w:id="1460"/>
      <w:r w:rsidRPr="00B8401F">
        <w:t>8.9.6.2</w:t>
      </w:r>
      <w:r w:rsidRPr="00B8401F">
        <w:tab/>
        <w:t>RRC Inactive to other states</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9233C6">
      <w:pPr>
        <w:pStyle w:val="TH"/>
      </w:pPr>
      <w:r w:rsidRPr="005577E2">
        <w:object w:dxaOrig="7500" w:dyaOrig="7125" w14:anchorId="6603E293">
          <v:shape id="_x0000_i1074" type="#_x0000_t75" style="width:376.85pt;height:355.45pt" o:ole="">
            <v:imagedata r:id="rId107" o:title=""/>
          </v:shape>
          <o:OLEObject Type="Embed" ProgID="Visio.Drawing.15" ShapeID="_x0000_i1074" DrawAspect="Content" ObjectID="_1820391491" r:id="rId108"/>
        </w:object>
      </w:r>
    </w:p>
    <w:p w14:paraId="065F34B7" w14:textId="306862AF" w:rsidR="00FF5EBC" w:rsidRDefault="00373621" w:rsidP="00371D61">
      <w:pPr>
        <w:pStyle w:val="TF"/>
      </w:pPr>
      <w:bookmarkStart w:id="1478" w:name="_CRFigure8_9_6_21"/>
      <w:r w:rsidRPr="00B8401F">
        <w:t xml:space="preserve">Figure </w:t>
      </w:r>
      <w:bookmarkEnd w:id="1478"/>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479" w:name="_CR8_9_7"/>
      <w:bookmarkStart w:id="1480" w:name="_Toc29391524"/>
      <w:bookmarkStart w:id="1481" w:name="_Toc36560555"/>
      <w:bookmarkStart w:id="1482" w:name="_Toc45104799"/>
      <w:bookmarkStart w:id="1483" w:name="_Toc45883282"/>
      <w:bookmarkStart w:id="1484" w:name="_Toc51763563"/>
      <w:bookmarkStart w:id="1485" w:name="_Toc52266378"/>
      <w:bookmarkStart w:id="1486" w:name="_Toc64445156"/>
      <w:bookmarkStart w:id="1487" w:name="_Toc73980515"/>
      <w:bookmarkStart w:id="1488" w:name="_Toc88651211"/>
      <w:bookmarkStart w:id="1489" w:name="_Toc98351755"/>
      <w:bookmarkStart w:id="1490" w:name="_Toc98748053"/>
      <w:bookmarkStart w:id="1491" w:name="_Toc105704440"/>
      <w:bookmarkStart w:id="1492" w:name="_Toc106108558"/>
      <w:bookmarkStart w:id="1493" w:name="_Toc107829530"/>
      <w:bookmarkStart w:id="1494" w:name="_Toc112703289"/>
      <w:bookmarkStart w:id="1495" w:name="_Toc209704853"/>
      <w:bookmarkEnd w:id="1479"/>
      <w:r w:rsidRPr="00B8401F">
        <w:t>8.9.</w:t>
      </w:r>
      <w:r w:rsidR="00D81F90">
        <w:t>7</w:t>
      </w:r>
      <w:r w:rsidRPr="00B8401F">
        <w:tab/>
        <w:t>Trace activation/deactivation over F1 and E1</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5" type="#_x0000_t75" style="width:480pt;height:321.1pt" o:ole="">
            <v:imagedata r:id="rId109" o:title=""/>
          </v:shape>
          <o:OLEObject Type="Embed" ProgID="Visio.Drawing.15" ShapeID="_x0000_i1075" DrawAspect="Content" ObjectID="_1820391492" r:id="rId110"/>
        </w:object>
      </w:r>
    </w:p>
    <w:p w14:paraId="3412787E" w14:textId="77777777" w:rsidR="00387EF3" w:rsidRPr="00B8401F" w:rsidRDefault="00387EF3" w:rsidP="00387EF3">
      <w:pPr>
        <w:pStyle w:val="TF"/>
      </w:pPr>
      <w:bookmarkStart w:id="1496" w:name="_CRFigure8_9_61"/>
      <w:r w:rsidRPr="00B8401F">
        <w:t xml:space="preserve">Figure </w:t>
      </w:r>
      <w:bookmarkEnd w:id="1496"/>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497" w:name="_CR8_9_8"/>
      <w:bookmarkStart w:id="1498" w:name="_Toc45104800"/>
      <w:bookmarkStart w:id="1499" w:name="_Toc45883283"/>
      <w:bookmarkStart w:id="1500" w:name="_Toc51763564"/>
      <w:bookmarkStart w:id="1501" w:name="_Toc52266379"/>
      <w:bookmarkStart w:id="1502" w:name="_Toc64445157"/>
      <w:bookmarkStart w:id="1503" w:name="_Toc73980516"/>
      <w:bookmarkStart w:id="1504" w:name="_Toc88651212"/>
      <w:bookmarkStart w:id="1505" w:name="_Toc98351756"/>
      <w:bookmarkStart w:id="1506" w:name="_Toc98748054"/>
      <w:bookmarkStart w:id="1507" w:name="_Toc105704441"/>
      <w:bookmarkStart w:id="1508" w:name="_Toc106108559"/>
      <w:bookmarkStart w:id="1509" w:name="_Toc107829531"/>
      <w:bookmarkStart w:id="1510" w:name="_Toc112703290"/>
      <w:bookmarkStart w:id="1511" w:name="_Toc209704854"/>
      <w:bookmarkStart w:id="1512" w:name="_Toc13919158"/>
      <w:bookmarkStart w:id="1513" w:name="_Toc29391525"/>
      <w:bookmarkStart w:id="1514" w:name="_Toc36560556"/>
      <w:bookmarkEnd w:id="149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6" type="#_x0000_t75" style="width:436.55pt;height:267.9pt" o:ole="">
            <v:imagedata r:id="rId111" o:title=""/>
          </v:shape>
          <o:OLEObject Type="Embed" ProgID="Mscgen.Chart" ShapeID="_x0000_i1076" DrawAspect="Content" ObjectID="_1820391493" r:id="rId112"/>
        </w:object>
      </w:r>
    </w:p>
    <w:p w14:paraId="45D00875" w14:textId="77777777" w:rsidR="00FA3152" w:rsidRDefault="00FA3152" w:rsidP="00FA3152">
      <w:pPr>
        <w:pStyle w:val="TF"/>
        <w:rPr>
          <w:rFonts w:cs="Arial"/>
          <w:lang w:val="en-US" w:eastAsia="en-US"/>
        </w:rPr>
      </w:pPr>
      <w:bookmarkStart w:id="1515" w:name="_CRFigure8_9_81"/>
      <w:r>
        <w:rPr>
          <w:rFonts w:cs="Arial"/>
          <w:lang w:val="en-US"/>
        </w:rPr>
        <w:t xml:space="preserve">Figure </w:t>
      </w:r>
      <w:bookmarkEnd w:id="1515"/>
      <w:r>
        <w:rPr>
          <w:rFonts w:cs="Arial"/>
          <w:lang w:val="en-US"/>
        </w:rPr>
        <w:t>8.9.</w:t>
      </w:r>
      <w:r w:rsidR="00524DFA">
        <w:rPr>
          <w:rFonts w:cs="Arial"/>
          <w:lang w:val="en-US"/>
        </w:rPr>
        <w:t>8</w:t>
      </w:r>
      <w:r>
        <w:rPr>
          <w:rFonts w:cs="Arial"/>
          <w:lang w:val="en-US"/>
        </w:rPr>
        <w:t xml:space="preserve">-1: </w:t>
      </w:r>
      <w:r>
        <w:rPr>
          <w:lang w:eastAsia="ja-JP"/>
        </w:rPr>
        <w:t>Signalling</w:t>
      </w:r>
      <w:r>
        <w:rPr>
          <w:rFonts w:cs="Arial"/>
          <w:lang w:val="en-US"/>
        </w:rPr>
        <w:t xml:space="preserve"> flow for IAB BH RLC channel establishment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16" w:name="_CR8_9_9"/>
      <w:bookmarkStart w:id="1517" w:name="_Toc45104801"/>
      <w:bookmarkStart w:id="1518" w:name="_Toc45883284"/>
      <w:bookmarkStart w:id="1519" w:name="_Toc51763565"/>
      <w:bookmarkStart w:id="1520" w:name="_Toc52266380"/>
      <w:bookmarkStart w:id="1521" w:name="_Toc64445158"/>
      <w:bookmarkStart w:id="1522" w:name="_Toc73980517"/>
      <w:bookmarkStart w:id="1523" w:name="_Toc88651213"/>
      <w:bookmarkStart w:id="1524" w:name="_Toc98351757"/>
      <w:bookmarkStart w:id="1525" w:name="_Toc98748055"/>
      <w:bookmarkStart w:id="1526" w:name="_Toc105704442"/>
      <w:bookmarkStart w:id="1527" w:name="_Toc106108560"/>
      <w:bookmarkStart w:id="1528" w:name="_Toc107829532"/>
      <w:bookmarkStart w:id="1529" w:name="_Toc112703291"/>
      <w:bookmarkStart w:id="1530" w:name="_Toc209704855"/>
      <w:bookmarkEnd w:id="1516"/>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327670A1" w14:textId="222A15A7" w:rsidR="000875B8" w:rsidRPr="00632C22" w:rsidRDefault="000875B8" w:rsidP="00564453">
      <w:pPr>
        <w:pStyle w:val="NO"/>
        <w:rPr>
          <w:rFonts w:eastAsia="Malgun Gothic"/>
        </w:rPr>
      </w:pPr>
      <w:bookmarkStart w:id="1531" w:name="_Toc45104802"/>
      <w:bookmarkStart w:id="1532" w:name="_Toc45883285"/>
      <w:bookmarkStart w:id="1533" w:name="_Toc51763566"/>
      <w:bookmarkStart w:id="1534" w:name="_Toc52266381"/>
      <w:bookmarkStart w:id="1535" w:name="_Toc64445159"/>
      <w:bookmarkStart w:id="1536" w:name="_Toc73980518"/>
      <w:bookmarkStart w:id="1537"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38" w:name="_CR8_9_9_1"/>
      <w:bookmarkStart w:id="1539" w:name="_Toc98351758"/>
      <w:bookmarkStart w:id="1540" w:name="_Toc98748056"/>
      <w:bookmarkStart w:id="1541" w:name="_Toc105704443"/>
      <w:bookmarkStart w:id="1542" w:name="_Toc106108561"/>
      <w:bookmarkStart w:id="1543" w:name="_Toc107829533"/>
      <w:bookmarkStart w:id="1544" w:name="_Toc112703292"/>
      <w:bookmarkStart w:id="1545" w:name="_Toc209704856"/>
      <w:bookmarkEnd w:id="1538"/>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531"/>
      <w:bookmarkEnd w:id="1532"/>
      <w:bookmarkEnd w:id="1533"/>
      <w:bookmarkEnd w:id="1534"/>
      <w:bookmarkEnd w:id="1535"/>
      <w:bookmarkEnd w:id="1536"/>
      <w:bookmarkEnd w:id="1537"/>
      <w:bookmarkEnd w:id="1539"/>
      <w:bookmarkEnd w:id="1540"/>
      <w:bookmarkEnd w:id="1541"/>
      <w:bookmarkEnd w:id="1542"/>
      <w:bookmarkEnd w:id="1543"/>
      <w:bookmarkEnd w:id="1544"/>
      <w:bookmarkEnd w:id="1545"/>
    </w:p>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46" w:name="_Toc45104803"/>
      <w:bookmarkStart w:id="1547" w:name="_Toc45883286"/>
      <w:bookmarkStart w:id="1548" w:name="_Toc51763567"/>
      <w:bookmarkStart w:id="1549" w:name="_Toc52266382"/>
      <w:bookmarkStart w:id="1550" w:name="_Toc64445160"/>
      <w:bookmarkStart w:id="1551" w:name="_Toc73980519"/>
      <w:bookmarkStart w:id="1552"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53" w:name="_CR8_9_9_2"/>
      <w:bookmarkStart w:id="1554" w:name="_Toc98351759"/>
      <w:bookmarkStart w:id="1555" w:name="_Toc98748057"/>
      <w:bookmarkStart w:id="1556" w:name="_Toc105704444"/>
      <w:bookmarkStart w:id="1557" w:name="_Toc106108562"/>
      <w:bookmarkStart w:id="1558" w:name="_Toc107829534"/>
      <w:bookmarkStart w:id="1559" w:name="_Toc112703293"/>
      <w:bookmarkStart w:id="1560" w:name="_Toc209704857"/>
      <w:bookmarkEnd w:id="1553"/>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46"/>
      <w:bookmarkEnd w:id="1547"/>
      <w:bookmarkEnd w:id="1548"/>
      <w:bookmarkEnd w:id="1549"/>
      <w:bookmarkEnd w:id="1550"/>
      <w:bookmarkEnd w:id="1551"/>
      <w:bookmarkEnd w:id="1552"/>
      <w:bookmarkEnd w:id="1554"/>
      <w:bookmarkEnd w:id="1555"/>
      <w:bookmarkEnd w:id="1556"/>
      <w:bookmarkEnd w:id="1557"/>
      <w:bookmarkEnd w:id="1558"/>
      <w:bookmarkEnd w:id="1559"/>
      <w:bookmarkEnd w:id="1560"/>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561" w:name="_CR8_9_10"/>
      <w:bookmarkStart w:id="1562" w:name="_Toc45104804"/>
      <w:bookmarkStart w:id="1563" w:name="_Toc45883287"/>
      <w:bookmarkStart w:id="1564" w:name="_Toc51763568"/>
      <w:bookmarkStart w:id="1565" w:name="_Toc52266383"/>
      <w:bookmarkStart w:id="1566" w:name="_Toc64445161"/>
      <w:bookmarkStart w:id="1567" w:name="_Toc73980520"/>
      <w:bookmarkStart w:id="1568" w:name="_Toc88651216"/>
      <w:bookmarkStart w:id="1569" w:name="_Toc98351760"/>
      <w:bookmarkStart w:id="1570" w:name="_Toc98748058"/>
      <w:bookmarkStart w:id="1571" w:name="_Toc105704445"/>
      <w:bookmarkStart w:id="1572" w:name="_Toc106108563"/>
      <w:bookmarkStart w:id="1573" w:name="_Toc107829535"/>
      <w:bookmarkStart w:id="1574" w:name="_Toc112703294"/>
      <w:bookmarkStart w:id="1575" w:name="_Toc209704858"/>
      <w:bookmarkEnd w:id="1561"/>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576" w:name="_CR8_9_10_1"/>
      <w:bookmarkStart w:id="1577" w:name="_Toc45104805"/>
      <w:bookmarkStart w:id="1578" w:name="_Toc45883288"/>
      <w:bookmarkStart w:id="1579" w:name="_Toc51763569"/>
      <w:bookmarkStart w:id="1580" w:name="_Toc52266384"/>
      <w:bookmarkStart w:id="1581" w:name="_Toc64445162"/>
      <w:bookmarkStart w:id="1582" w:name="_Toc73980521"/>
      <w:bookmarkStart w:id="1583" w:name="_Toc88651217"/>
      <w:bookmarkStart w:id="1584" w:name="_Toc98351761"/>
      <w:bookmarkStart w:id="1585" w:name="_Toc98748059"/>
      <w:bookmarkStart w:id="1586" w:name="_Toc105704446"/>
      <w:bookmarkStart w:id="1587" w:name="_Toc106108564"/>
      <w:bookmarkStart w:id="1588" w:name="_Toc107829536"/>
      <w:bookmarkStart w:id="1589" w:name="_Toc112703295"/>
      <w:bookmarkStart w:id="1590" w:name="_Toc209704859"/>
      <w:bookmarkEnd w:id="1576"/>
      <w:r>
        <w:rPr>
          <w:rFonts w:eastAsia="Malgun Gothic"/>
        </w:rPr>
        <w:t>8.9.</w:t>
      </w:r>
      <w:r w:rsidR="00524DFA">
        <w:rPr>
          <w:rFonts w:eastAsia="Malgun Gothic"/>
        </w:rPr>
        <w:t>10</w:t>
      </w:r>
      <w:r>
        <w:rPr>
          <w:rFonts w:eastAsia="Malgun Gothic"/>
        </w:rPr>
        <w:t>.1</w:t>
      </w:r>
      <w:r>
        <w:rPr>
          <w:rFonts w:eastAsia="Malgun Gothic"/>
        </w:rPr>
        <w:tab/>
        <w:t>IAB-node orderly release</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591" w:name="_CR8_9_10_2"/>
      <w:bookmarkStart w:id="1592" w:name="_Toc45104806"/>
      <w:bookmarkStart w:id="1593" w:name="_Toc45883289"/>
      <w:bookmarkStart w:id="1594" w:name="_Toc51763570"/>
      <w:bookmarkStart w:id="1595" w:name="_Toc52266385"/>
      <w:bookmarkStart w:id="1596" w:name="_Toc64445163"/>
      <w:bookmarkStart w:id="1597" w:name="_Toc73980522"/>
      <w:bookmarkStart w:id="1598" w:name="_Toc88651218"/>
      <w:bookmarkStart w:id="1599" w:name="_Toc98351762"/>
      <w:bookmarkStart w:id="1600" w:name="_Toc98748060"/>
      <w:bookmarkStart w:id="1601" w:name="_Toc105704447"/>
      <w:bookmarkStart w:id="1602" w:name="_Toc106108565"/>
      <w:bookmarkStart w:id="1603" w:name="_Toc107829537"/>
      <w:bookmarkStart w:id="1604" w:name="_Toc112703296"/>
      <w:bookmarkStart w:id="1605" w:name="_Toc209704860"/>
      <w:bookmarkEnd w:id="1591"/>
      <w:r>
        <w:rPr>
          <w:rFonts w:eastAsia="Malgun Gothic"/>
        </w:rPr>
        <w:t>8.9.</w:t>
      </w:r>
      <w:r w:rsidR="00524DFA">
        <w:rPr>
          <w:rFonts w:eastAsia="Malgun Gothic"/>
        </w:rPr>
        <w:t>10</w:t>
      </w:r>
      <w:r>
        <w:rPr>
          <w:rFonts w:eastAsia="Malgun Gothic"/>
        </w:rPr>
        <w:t>.2</w:t>
      </w:r>
      <w:r>
        <w:rPr>
          <w:rFonts w:eastAsia="Malgun Gothic"/>
        </w:rPr>
        <w:tab/>
        <w:t>IAB-node disorderly release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06" w:name="_CR8_9_11"/>
      <w:bookmarkStart w:id="1607" w:name="_Toc45104807"/>
      <w:bookmarkStart w:id="1608" w:name="_Toc45883290"/>
      <w:bookmarkStart w:id="1609" w:name="_Toc51763571"/>
      <w:bookmarkStart w:id="1610" w:name="_Toc52266386"/>
      <w:bookmarkStart w:id="1611" w:name="_Toc64445164"/>
      <w:bookmarkStart w:id="1612" w:name="_Toc73980523"/>
      <w:bookmarkStart w:id="1613" w:name="_Toc88651219"/>
      <w:bookmarkStart w:id="1614" w:name="_Toc98351763"/>
      <w:bookmarkStart w:id="1615" w:name="_Toc98748061"/>
      <w:bookmarkStart w:id="1616" w:name="_Toc105704448"/>
      <w:bookmarkStart w:id="1617" w:name="_Toc106108566"/>
      <w:bookmarkStart w:id="1618" w:name="_Toc107829538"/>
      <w:bookmarkStart w:id="1619" w:name="_Toc112703297"/>
      <w:bookmarkStart w:id="1620" w:name="_Toc209704861"/>
      <w:bookmarkEnd w:id="1606"/>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21" w:name="_CR8_9_12"/>
      <w:bookmarkStart w:id="1622" w:name="_Toc45104808"/>
      <w:bookmarkStart w:id="1623" w:name="_Toc45883291"/>
      <w:bookmarkStart w:id="1624" w:name="_Toc51763572"/>
      <w:bookmarkStart w:id="1625" w:name="_Toc52266387"/>
      <w:bookmarkStart w:id="1626" w:name="_Toc64445165"/>
      <w:bookmarkStart w:id="1627" w:name="_Toc73980524"/>
      <w:bookmarkStart w:id="1628" w:name="_Toc88651220"/>
      <w:bookmarkStart w:id="1629" w:name="_Toc98351764"/>
      <w:bookmarkStart w:id="1630" w:name="_Toc98748062"/>
      <w:bookmarkStart w:id="1631" w:name="_Toc105704449"/>
      <w:bookmarkStart w:id="1632" w:name="_Toc106108567"/>
      <w:bookmarkStart w:id="1633" w:name="_Toc107829539"/>
      <w:bookmarkStart w:id="1634" w:name="_Toc112703298"/>
      <w:bookmarkStart w:id="1635" w:name="_Toc209704862"/>
      <w:bookmarkEnd w:id="1621"/>
      <w:r>
        <w:t>8.9.</w:t>
      </w:r>
      <w:r w:rsidR="00524DFA">
        <w:t>12</w:t>
      </w:r>
      <w:r>
        <w:tab/>
      </w:r>
      <w:r>
        <w:rPr>
          <w:lang w:eastAsia="ja-JP"/>
        </w:rPr>
        <w:t>Handling of IAB-MTs in INACTIVE State</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36" w:name="_CR8_9_13"/>
      <w:bookmarkStart w:id="1637" w:name="_Toc45104809"/>
      <w:bookmarkStart w:id="1638" w:name="_Toc45883292"/>
      <w:bookmarkStart w:id="1639" w:name="_Toc51763573"/>
      <w:bookmarkStart w:id="1640" w:name="_Toc52266388"/>
      <w:bookmarkStart w:id="1641" w:name="_Toc64445166"/>
      <w:bookmarkStart w:id="1642" w:name="_Toc73980525"/>
      <w:bookmarkStart w:id="1643" w:name="_Toc88651221"/>
      <w:bookmarkStart w:id="1644" w:name="_Toc98351765"/>
      <w:bookmarkStart w:id="1645" w:name="_Toc98748063"/>
      <w:bookmarkStart w:id="1646" w:name="_Toc105704450"/>
      <w:bookmarkStart w:id="1647" w:name="_Toc106108568"/>
      <w:bookmarkStart w:id="1648" w:name="_Toc107829540"/>
      <w:bookmarkStart w:id="1649" w:name="_Toc112703299"/>
      <w:bookmarkStart w:id="1650" w:name="_Toc209704863"/>
      <w:bookmarkEnd w:id="1636"/>
      <w:r>
        <w:rPr>
          <w:rFonts w:eastAsia="Malgun Gothic"/>
        </w:rPr>
        <w:t>8.9.</w:t>
      </w:r>
      <w:r w:rsidR="00524DFA">
        <w:rPr>
          <w:rFonts w:eastAsia="Malgun Gothic"/>
        </w:rPr>
        <w:t>13</w:t>
      </w:r>
      <w:r>
        <w:rPr>
          <w:rFonts w:eastAsia="Malgun Gothic"/>
        </w:rPr>
        <w:tab/>
        <w:t>IP Address Allocation for IAB-nodes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p>
    <w:p w14:paraId="4ADB874D" w14:textId="7F76F7BC" w:rsidR="00A71584" w:rsidRPr="006D6406" w:rsidRDefault="00A71584" w:rsidP="00C31A30">
      <w:pPr>
        <w:pStyle w:val="NO"/>
      </w:pPr>
      <w:r w:rsidRPr="006D6406">
        <w:t>NOTE</w:t>
      </w:r>
      <w:r w:rsidR="00085D0E">
        <w:t xml:space="preserve"> 1</w:t>
      </w:r>
      <w:r w:rsidRPr="006D6406">
        <w:t>:</w:t>
      </w:r>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51" w:name="_CR8_9_14"/>
      <w:bookmarkStart w:id="1652" w:name="_Toc209704864"/>
      <w:bookmarkEnd w:id="1651"/>
      <w:r w:rsidRPr="00165BE9">
        <w:t>8.9.</w:t>
      </w:r>
      <w:r>
        <w:t>14</w:t>
      </w:r>
      <w:r w:rsidR="00B0289C">
        <w:tab/>
      </w:r>
      <w:r w:rsidRPr="00165BE9">
        <w:t>Mobile IAB</w:t>
      </w:r>
      <w:r>
        <w:t>-</w:t>
      </w:r>
      <w:r w:rsidRPr="00165BE9">
        <w:t>node authorization</w:t>
      </w:r>
      <w:bookmarkEnd w:id="1652"/>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via Xn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-CU via the IAB 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53" w:name="_CR8_9_15"/>
      <w:bookmarkStart w:id="1654" w:name="_Toc209704865"/>
      <w:bookmarkEnd w:id="1653"/>
      <w:r w:rsidRPr="008120A8">
        <w:rPr>
          <w:rFonts w:eastAsia="Malgun Gothic"/>
        </w:rPr>
        <w:t>8.9.15</w:t>
      </w:r>
      <w:r w:rsidRPr="008120A8">
        <w:rPr>
          <w:rFonts w:eastAsia="Malgun Gothic"/>
        </w:rPr>
        <w:tab/>
        <w:t>IAB-donor-CU-based NR Cell Identity (NCI) (re-)configuration for mobile IAB cells</w:t>
      </w:r>
      <w:bookmarkEnd w:id="1654"/>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655" w:name="_CR8_9_16"/>
      <w:bookmarkStart w:id="1656" w:name="_Toc209704866"/>
      <w:bookmarkEnd w:id="1655"/>
      <w:r w:rsidRPr="008120A8">
        <w:rPr>
          <w:rFonts w:eastAsia="Malgun Gothic"/>
        </w:rPr>
        <w:t>8.9.16</w:t>
      </w:r>
      <w:r w:rsidRPr="008120A8">
        <w:rPr>
          <w:rFonts w:eastAsia="Malgun Gothic"/>
        </w:rPr>
        <w:tab/>
        <w:t>TAC/RANAC (re-)configuration for mobile IAB</w:t>
      </w:r>
      <w:bookmarkEnd w:id="1656"/>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657" w:name="_CR8_9_17"/>
      <w:bookmarkStart w:id="1658" w:name="_Toc209704867"/>
      <w:bookmarkEnd w:id="1657"/>
      <w:r w:rsidRPr="006C703D">
        <w:t>8.9.</w:t>
      </w:r>
      <w:r>
        <w:t>17</w:t>
      </w:r>
      <w:r w:rsidR="001E219D">
        <w:tab/>
      </w:r>
      <w:r w:rsidRPr="006C703D">
        <w:t>IAB-node authorization</w:t>
      </w:r>
      <w:bookmarkEnd w:id="1658"/>
    </w:p>
    <w:p w14:paraId="33F097BC" w14:textId="1E47FBFA" w:rsidR="00B96CDB" w:rsidRPr="008120A8" w:rsidRDefault="00B96CDB" w:rsidP="009010F4">
      <w:pPr>
        <w:pStyle w:val="Heading4"/>
      </w:pPr>
      <w:bookmarkStart w:id="1659" w:name="_CR8_9_17_1"/>
      <w:bookmarkStart w:id="1660" w:name="_Toc209704868"/>
      <w:bookmarkEnd w:id="1659"/>
      <w:r w:rsidRPr="008120A8">
        <w:t>8.9.17.1</w:t>
      </w:r>
      <w:r w:rsidRPr="008120A8">
        <w:tab/>
        <w:t>IAB-node in NSA</w:t>
      </w:r>
      <w:bookmarkEnd w:id="1660"/>
    </w:p>
    <w:p w14:paraId="26F65FBD" w14:textId="60799C30" w:rsidR="00FF5EBC" w:rsidRDefault="00B96CDB" w:rsidP="00B96CDB">
      <w:r w:rsidRPr="006C703D">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When the authorization status for the IAB-node changes, the EPC sends an updated authorization status to the IAB-MT’s eNB. The eNB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r>
        <w:t xml:space="preserve">updated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configuration) for this IAB-node. </w:t>
      </w:r>
      <w:r>
        <w:t xml:space="preserve">The IAB-donor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661" w:name="_CR8_9_17_2"/>
      <w:bookmarkStart w:id="1662" w:name="_Toc209704869"/>
      <w:bookmarkEnd w:id="1661"/>
      <w:r w:rsidRPr="008120A8">
        <w:t>8.9.17.2</w:t>
      </w:r>
      <w:r w:rsidRPr="008120A8">
        <w:tab/>
        <w:t>IAB-node with single IAB-donor in SA</w:t>
      </w:r>
      <w:bookmarkEnd w:id="1662"/>
    </w:p>
    <w:p w14:paraId="3D247D8F" w14:textId="204B1A08" w:rsidR="00B96CDB" w:rsidRPr="006C703D" w:rsidRDefault="00B96CDB" w:rsidP="00B96CDB">
      <w:pPr>
        <w:pStyle w:val="Heading5"/>
        <w:rPr>
          <w:rFonts w:eastAsia="Malgun Gothic"/>
          <w:lang w:eastAsia="ja-JP"/>
        </w:rPr>
      </w:pPr>
      <w:bookmarkStart w:id="1663" w:name="_CR8_9_17_2_1"/>
      <w:bookmarkStart w:id="1664" w:name="_Toc209704870"/>
      <w:bookmarkEnd w:id="1663"/>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664"/>
    </w:p>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665" w:name="_CR8_9_17_2_2"/>
      <w:bookmarkStart w:id="1666" w:name="_Toc209704871"/>
      <w:bookmarkEnd w:id="1665"/>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666"/>
    </w:p>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gNB and to an IAB-donor, the MN receives the authorization status of the IAB-node from the 5GC. If the MN is the gNB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gNB,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667" w:name="_CR8_9_17_3"/>
      <w:bookmarkStart w:id="1668" w:name="_Toc209704872"/>
      <w:bookmarkEnd w:id="1667"/>
      <w:r w:rsidRPr="008120A8">
        <w:t>8.9.17.3</w:t>
      </w:r>
      <w:r w:rsidRPr="008120A8">
        <w:tab/>
        <w:t>IAB-node is served by two IAB-donors in SA</w:t>
      </w:r>
      <w:bookmarkEnd w:id="1668"/>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r>
        <w:t xml:space="preserve">pon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669" w:name="_CR8_10"/>
      <w:bookmarkStart w:id="1670" w:name="_Toc45104810"/>
      <w:bookmarkStart w:id="1671" w:name="_Toc45883293"/>
      <w:bookmarkStart w:id="1672" w:name="_Toc51763574"/>
      <w:bookmarkStart w:id="1673" w:name="_Toc52266389"/>
      <w:bookmarkStart w:id="1674" w:name="_Toc64445167"/>
      <w:bookmarkStart w:id="1675" w:name="_Toc73980526"/>
      <w:bookmarkStart w:id="1676" w:name="_Toc88651222"/>
      <w:bookmarkStart w:id="1677" w:name="_Toc98351766"/>
      <w:bookmarkStart w:id="1678" w:name="_Toc98748064"/>
      <w:bookmarkStart w:id="1679" w:name="_Toc105704451"/>
      <w:bookmarkStart w:id="1680" w:name="_Toc106108569"/>
      <w:bookmarkStart w:id="1681" w:name="_Toc107829541"/>
      <w:bookmarkStart w:id="1682" w:name="_Toc112703300"/>
      <w:bookmarkStart w:id="1683" w:name="_Toc209704873"/>
      <w:bookmarkEnd w:id="1669"/>
      <w:r w:rsidRPr="00B8401F">
        <w:t>8.</w:t>
      </w:r>
      <w:r w:rsidR="00747303" w:rsidRPr="00B8401F">
        <w:t>10</w:t>
      </w:r>
      <w:r w:rsidRPr="00B8401F">
        <w:tab/>
        <w:t>Multiple TNLAs for E1</w:t>
      </w:r>
      <w:bookmarkEnd w:id="1512"/>
      <w:bookmarkEnd w:id="1513"/>
      <w:bookmarkEnd w:id="1514"/>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t xml:space="preserve"> </w:t>
      </w:r>
      <w:r w:rsidRPr="00B8401F">
        <w:object w:dxaOrig="5056" w:dyaOrig="6931" w14:anchorId="475D3AC7">
          <v:shape id="_x0000_i1077" type="#_x0000_t75" style="width:252.3pt;height:347.7pt" o:ole="">
            <v:imagedata r:id="rId113" o:title=""/>
          </v:shape>
          <o:OLEObject Type="Embed" ProgID="Visio.Drawing.15" ShapeID="_x0000_i1077" DrawAspect="Content" ObjectID="_1820391494" r:id="rId114"/>
        </w:object>
      </w:r>
    </w:p>
    <w:p w14:paraId="1E157356" w14:textId="77777777" w:rsidR="004239B4" w:rsidRPr="00B8401F" w:rsidRDefault="004239B4" w:rsidP="00D53FF9">
      <w:pPr>
        <w:pStyle w:val="TF"/>
        <w:rPr>
          <w:lang w:eastAsia="zh-CN"/>
        </w:rPr>
      </w:pPr>
      <w:bookmarkStart w:id="1684" w:name="_CRFigure8_101"/>
      <w:r w:rsidRPr="00B8401F">
        <w:t xml:space="preserve">Figure </w:t>
      </w:r>
      <w:bookmarkEnd w:id="1684"/>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85" w:name="_CR8_11"/>
      <w:bookmarkStart w:id="1686" w:name="_Toc13919159"/>
      <w:bookmarkStart w:id="1687" w:name="_Toc29391526"/>
      <w:bookmarkStart w:id="1688" w:name="_Toc36560557"/>
      <w:bookmarkStart w:id="1689" w:name="_Toc45104811"/>
      <w:bookmarkStart w:id="1690" w:name="_Toc45883294"/>
      <w:bookmarkStart w:id="1691" w:name="_Toc51763575"/>
      <w:bookmarkStart w:id="1692" w:name="_Toc52266390"/>
      <w:bookmarkStart w:id="1693" w:name="_Toc64445168"/>
      <w:bookmarkStart w:id="1694" w:name="_Toc73980527"/>
      <w:bookmarkStart w:id="1695" w:name="_Toc88651223"/>
      <w:bookmarkStart w:id="1696" w:name="_Toc98351767"/>
      <w:bookmarkStart w:id="1697" w:name="_Toc98748065"/>
      <w:bookmarkStart w:id="1698" w:name="_Toc105704452"/>
      <w:bookmarkStart w:id="1699" w:name="_Toc106108570"/>
      <w:bookmarkStart w:id="1700" w:name="_Toc107829542"/>
      <w:bookmarkStart w:id="1701" w:name="_Toc112703301"/>
      <w:bookmarkStart w:id="1702" w:name="_Toc209704874"/>
      <w:bookmarkEnd w:id="1685"/>
      <w:r w:rsidRPr="00B8401F">
        <w:t>8.11</w:t>
      </w:r>
      <w:r w:rsidRPr="00B8401F">
        <w:tab/>
        <w:t>Support of Network Sharing with multiple cell-ID broadcast</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500FFA04" w14:textId="77777777" w:rsidR="009C3D5A" w:rsidRPr="00B8401F" w:rsidRDefault="009C3D5A" w:rsidP="009C3D5A">
      <w:pPr>
        <w:pStyle w:val="Heading3"/>
      </w:pPr>
      <w:bookmarkStart w:id="1703" w:name="_CR8_11_1"/>
      <w:bookmarkStart w:id="1704" w:name="_Toc13919160"/>
      <w:bookmarkStart w:id="1705" w:name="_Toc29391527"/>
      <w:bookmarkStart w:id="1706" w:name="_Toc36560558"/>
      <w:bookmarkStart w:id="1707" w:name="_Toc45104812"/>
      <w:bookmarkStart w:id="1708" w:name="_Toc45883295"/>
      <w:bookmarkStart w:id="1709" w:name="_Toc51763576"/>
      <w:bookmarkStart w:id="1710" w:name="_Toc52266391"/>
      <w:bookmarkStart w:id="1711" w:name="_Toc64445169"/>
      <w:bookmarkStart w:id="1712" w:name="_Toc73980528"/>
      <w:bookmarkStart w:id="1713" w:name="_Toc88651224"/>
      <w:bookmarkStart w:id="1714" w:name="_Toc98351768"/>
      <w:bookmarkStart w:id="1715" w:name="_Toc98748066"/>
      <w:bookmarkStart w:id="1716" w:name="_Toc105704453"/>
      <w:bookmarkStart w:id="1717" w:name="_Toc106108571"/>
      <w:bookmarkStart w:id="1718" w:name="_Toc107829543"/>
      <w:bookmarkStart w:id="1719" w:name="_Toc112703302"/>
      <w:bookmarkStart w:id="1720" w:name="_Toc209704875"/>
      <w:bookmarkEnd w:id="1703"/>
      <w:r w:rsidRPr="00B8401F">
        <w:t>8.11.1</w:t>
      </w:r>
      <w:r w:rsidRPr="00B8401F">
        <w:tab/>
        <w:t>General</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5E7E381C" w:rsidR="009C3D5A" w:rsidRPr="00B8401F" w:rsidRDefault="00453FED" w:rsidP="009C3D5A">
      <w:pPr>
        <w:rPr>
          <w:lang w:eastAsia="zh-CN"/>
        </w:rPr>
      </w:pPr>
      <w:r w:rsidRPr="00B8401F">
        <w:rPr>
          <w:lang w:eastAsia="zh-CN"/>
        </w:rPr>
        <w:t>The signalling flo</w:t>
      </w:r>
      <w:r w:rsidRPr="00B8401F">
        <w:rPr>
          <w:szCs w:val="24"/>
          <w:lang w:eastAsia="zh-CN"/>
        </w:rPr>
        <w:t xml:space="preserve">ws in the subsequent </w:t>
      </w:r>
      <w:r>
        <w:rPr>
          <w:szCs w:val="24"/>
          <w:lang w:eastAsia="zh-CN"/>
        </w:rPr>
        <w:t>clauses</w:t>
      </w:r>
      <w:r w:rsidRPr="00B8401F">
        <w:rPr>
          <w:szCs w:val="24"/>
          <w:lang w:eastAsia="zh-CN"/>
        </w:rPr>
        <w:t xml:space="preserve"> </w:t>
      </w:r>
      <w:r w:rsidRPr="00B8401F">
        <w:rPr>
          <w:lang w:eastAsia="zh-CN"/>
        </w:rPr>
        <w:t xml:space="preserve">assuming 2 sharing operators, </w:t>
      </w:r>
      <w:r>
        <w:rPr>
          <w:lang w:eastAsia="zh-CN"/>
        </w:rPr>
        <w:t xml:space="preserve">PLMN </w:t>
      </w:r>
      <w:r w:rsidRPr="00B8401F">
        <w:rPr>
          <w:lang w:eastAsia="zh-CN"/>
        </w:rPr>
        <w:t xml:space="preserve">A and </w:t>
      </w:r>
      <w:r>
        <w:rPr>
          <w:lang w:eastAsia="zh-CN"/>
        </w:rPr>
        <w:t xml:space="preserve">PLMN </w:t>
      </w:r>
      <w:r w:rsidRPr="00B8401F">
        <w:rPr>
          <w:lang w:eastAsia="zh-CN"/>
        </w:rPr>
        <w:t>B</w:t>
      </w:r>
      <w:r w:rsidRPr="00B8401F">
        <w:rPr>
          <w:rFonts w:hint="eastAsia"/>
          <w:lang w:eastAsia="zh-CN"/>
        </w:rPr>
        <w:t>.</w:t>
      </w:r>
      <w:r w:rsidRPr="00B8401F">
        <w:rPr>
          <w:lang w:eastAsia="zh-CN"/>
        </w:rPr>
        <w:t xml:space="preserve"> </w:t>
      </w:r>
      <w:r>
        <w:rPr>
          <w:lang w:eastAsia="zh-CN"/>
        </w:rPr>
        <w:t xml:space="preserve">For RAN sharing with multiple cell-ID broadcast among PLMNs and NPNs or among NPNs, equivalent principles as described in the example signalling flows below apply. </w:t>
      </w:r>
      <w:r w:rsidRPr="00B8401F">
        <w:rPr>
          <w:lang w:eastAsia="zh-CN"/>
        </w:rPr>
        <w:t xml:space="preserve">The F1-C signalling transport deployment used is indicated within the subsequent </w:t>
      </w:r>
      <w:r>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21" w:name="_CR8_11_2"/>
      <w:bookmarkStart w:id="1722" w:name="_Toc13919161"/>
      <w:bookmarkStart w:id="1723" w:name="_Toc29391528"/>
      <w:bookmarkStart w:id="1724" w:name="_Toc36560559"/>
      <w:bookmarkStart w:id="1725" w:name="_Toc45104813"/>
      <w:bookmarkStart w:id="1726" w:name="_Toc45883296"/>
      <w:bookmarkStart w:id="1727" w:name="_Toc51763577"/>
      <w:bookmarkStart w:id="1728" w:name="_Toc52266392"/>
      <w:bookmarkStart w:id="1729" w:name="_Toc64445170"/>
      <w:bookmarkStart w:id="1730" w:name="_Toc73980529"/>
      <w:bookmarkStart w:id="1731" w:name="_Toc88651225"/>
      <w:bookmarkStart w:id="1732" w:name="_Toc98351769"/>
      <w:bookmarkStart w:id="1733" w:name="_Toc98748067"/>
      <w:bookmarkStart w:id="1734" w:name="_Toc105704454"/>
      <w:bookmarkStart w:id="1735" w:name="_Toc106108572"/>
      <w:bookmarkStart w:id="1736" w:name="_Toc107829544"/>
      <w:bookmarkStart w:id="1737" w:name="_Toc112703303"/>
      <w:bookmarkStart w:id="1738" w:name="_Toc209704876"/>
      <w:bookmarkEnd w:id="1721"/>
      <w:r w:rsidRPr="00B8401F">
        <w:t>8.11.2</w:t>
      </w:r>
      <w:r w:rsidRPr="00B8401F">
        <w:tab/>
        <w:t>Initial Registration – separate PLMN signalling</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8" type="#_x0000_t75" style="width:481.3pt;height:318.5pt" o:ole="">
            <v:imagedata r:id="rId115" o:title=""/>
          </v:shape>
          <o:OLEObject Type="Embed" ProgID="Visio.Drawing.11" ShapeID="_x0000_i1078" DrawAspect="Content" ObjectID="_1820391495" r:id="rId116"/>
        </w:object>
      </w:r>
    </w:p>
    <w:p w14:paraId="5AEBDF4E" w14:textId="77777777" w:rsidR="009C3D5A" w:rsidRPr="00B8401F" w:rsidRDefault="009C3D5A" w:rsidP="00806533">
      <w:pPr>
        <w:pStyle w:val="TF"/>
        <w:rPr>
          <w:lang w:eastAsia="zh-CN"/>
        </w:rPr>
      </w:pPr>
      <w:bookmarkStart w:id="1739" w:name="_CRFigure8_11_21"/>
      <w:r w:rsidRPr="00B8401F">
        <w:rPr>
          <w:lang w:eastAsia="zh-CN"/>
        </w:rPr>
        <w:t>Figure</w:t>
      </w:r>
      <w:r w:rsidRPr="00B8401F">
        <w:rPr>
          <w:rFonts w:hint="eastAsia"/>
          <w:lang w:eastAsia="zh-CN"/>
        </w:rPr>
        <w:t xml:space="preserve"> </w:t>
      </w:r>
      <w:bookmarkEnd w:id="1739"/>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40" w:name="_CR8_11_3"/>
      <w:bookmarkStart w:id="1741" w:name="_Toc13919162"/>
      <w:bookmarkStart w:id="1742" w:name="_Toc29391529"/>
      <w:bookmarkStart w:id="1743" w:name="_Toc36560560"/>
      <w:bookmarkStart w:id="1744" w:name="_Toc45104814"/>
      <w:bookmarkStart w:id="1745" w:name="_Toc45883297"/>
      <w:bookmarkStart w:id="1746" w:name="_Toc51763578"/>
      <w:bookmarkStart w:id="1747" w:name="_Toc52266393"/>
      <w:bookmarkStart w:id="1748" w:name="_Toc64445171"/>
      <w:bookmarkStart w:id="1749" w:name="_Toc73980530"/>
      <w:bookmarkStart w:id="1750" w:name="_Toc88651226"/>
      <w:bookmarkStart w:id="1751" w:name="_Toc98351770"/>
      <w:bookmarkStart w:id="1752" w:name="_Toc98748068"/>
      <w:bookmarkStart w:id="1753" w:name="_Toc105704455"/>
      <w:bookmarkStart w:id="1754" w:name="_Toc106108573"/>
      <w:bookmarkStart w:id="1755" w:name="_Toc107829545"/>
      <w:bookmarkStart w:id="1756" w:name="_Toc112703304"/>
      <w:bookmarkStart w:id="1757" w:name="_Toc209704877"/>
      <w:bookmarkEnd w:id="1740"/>
      <w:r w:rsidRPr="00B8401F">
        <w:t>8.11.3</w:t>
      </w:r>
      <w:r w:rsidRPr="00B8401F">
        <w:tab/>
        <w:t>RRC Connection Reestablishment – separate PLMN signalling</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9" type="#_x0000_t75" style="width:481.3pt;height:318.5pt" o:ole="">
            <v:imagedata r:id="rId117" o:title=""/>
          </v:shape>
          <o:OLEObject Type="Embed" ProgID="Visio.Drawing.11" ShapeID="_x0000_i1079" DrawAspect="Content" ObjectID="_1820391496" r:id="rId118"/>
        </w:object>
      </w:r>
    </w:p>
    <w:p w14:paraId="0807E999" w14:textId="77777777" w:rsidR="009C3D5A" w:rsidRPr="00B8401F" w:rsidRDefault="009C3D5A" w:rsidP="009C3D5A">
      <w:pPr>
        <w:pStyle w:val="TF"/>
        <w:rPr>
          <w:lang w:eastAsia="zh-CN"/>
        </w:rPr>
      </w:pPr>
      <w:bookmarkStart w:id="1758" w:name="_CRFigure8_11_31"/>
      <w:r w:rsidRPr="00B8401F">
        <w:rPr>
          <w:lang w:eastAsia="zh-CN"/>
        </w:rPr>
        <w:t>Figure</w:t>
      </w:r>
      <w:r w:rsidRPr="00B8401F">
        <w:rPr>
          <w:rFonts w:hint="eastAsia"/>
          <w:lang w:eastAsia="zh-CN"/>
        </w:rPr>
        <w:t xml:space="preserve"> </w:t>
      </w:r>
      <w:bookmarkEnd w:id="1758"/>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759" w:name="_CR8_11_4"/>
      <w:bookmarkStart w:id="1760" w:name="_Toc13919163"/>
      <w:bookmarkStart w:id="1761" w:name="_Toc29391530"/>
      <w:bookmarkStart w:id="1762" w:name="_Toc36560561"/>
      <w:bookmarkStart w:id="1763" w:name="_Toc45104815"/>
      <w:bookmarkStart w:id="1764" w:name="_Toc45883298"/>
      <w:bookmarkStart w:id="1765" w:name="_Toc51763579"/>
      <w:bookmarkStart w:id="1766" w:name="_Toc52266394"/>
      <w:bookmarkStart w:id="1767" w:name="_Toc64445172"/>
      <w:bookmarkStart w:id="1768" w:name="_Toc73980531"/>
      <w:bookmarkStart w:id="1769" w:name="_Toc88651227"/>
      <w:bookmarkStart w:id="1770" w:name="_Toc98351771"/>
      <w:bookmarkStart w:id="1771" w:name="_Toc98748069"/>
      <w:bookmarkStart w:id="1772" w:name="_Toc105704456"/>
      <w:bookmarkStart w:id="1773" w:name="_Toc106108574"/>
      <w:bookmarkStart w:id="1774" w:name="_Toc107829546"/>
      <w:bookmarkStart w:id="1775" w:name="_Toc112703305"/>
      <w:bookmarkStart w:id="1776" w:name="_Toc209704878"/>
      <w:bookmarkEnd w:id="1759"/>
      <w:r w:rsidRPr="00B8401F">
        <w:t>8.11.4</w:t>
      </w:r>
      <w:r w:rsidRPr="00B8401F">
        <w:tab/>
        <w:t>Support of shared signalling transport</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77" w:name="_CR8_12"/>
      <w:bookmarkStart w:id="1778" w:name="_Toc45104816"/>
      <w:bookmarkStart w:id="1779" w:name="_Toc45883299"/>
      <w:bookmarkStart w:id="1780" w:name="_Toc51763580"/>
      <w:bookmarkStart w:id="1781" w:name="_Toc52266395"/>
      <w:bookmarkStart w:id="1782" w:name="_Toc64445173"/>
      <w:bookmarkStart w:id="1783" w:name="_Toc73980532"/>
      <w:bookmarkStart w:id="1784" w:name="_Toc88651228"/>
      <w:bookmarkStart w:id="1785" w:name="_Toc98351772"/>
      <w:bookmarkStart w:id="1786" w:name="_Toc98748070"/>
      <w:bookmarkStart w:id="1787" w:name="_Toc105704457"/>
      <w:bookmarkStart w:id="1788" w:name="_Toc106108575"/>
      <w:bookmarkStart w:id="1789" w:name="_Toc107829547"/>
      <w:bookmarkStart w:id="1790" w:name="_Toc112703306"/>
      <w:bookmarkStart w:id="1791" w:name="_Toc209704879"/>
      <w:bookmarkStart w:id="1792" w:name="_Toc13919164"/>
      <w:bookmarkStart w:id="1793" w:name="_Toc29391531"/>
      <w:bookmarkStart w:id="1794" w:name="_Toc36560562"/>
      <w:bookmarkEnd w:id="1777"/>
      <w:r>
        <w:rPr>
          <w:rFonts w:eastAsia="Malgun Gothic"/>
        </w:rPr>
        <w:t>8.12</w:t>
      </w:r>
      <w:r>
        <w:rPr>
          <w:rFonts w:eastAsia="Malgun Gothic"/>
        </w:rPr>
        <w:tab/>
        <w:t>IAB-node Integration Procedure</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F1C9229" w14:textId="77777777" w:rsidR="00FA3152" w:rsidRDefault="00FA3152" w:rsidP="00FA3152">
      <w:pPr>
        <w:pStyle w:val="Heading3"/>
        <w:rPr>
          <w:rFonts w:eastAsia="SimSun"/>
        </w:rPr>
      </w:pPr>
      <w:bookmarkStart w:id="1795" w:name="_CR8_12_1"/>
      <w:bookmarkStart w:id="1796" w:name="_Toc45104817"/>
      <w:bookmarkStart w:id="1797" w:name="_Toc45883300"/>
      <w:bookmarkStart w:id="1798" w:name="_Toc51763581"/>
      <w:bookmarkStart w:id="1799" w:name="_Toc52266396"/>
      <w:bookmarkStart w:id="1800" w:name="_Toc64445174"/>
      <w:bookmarkStart w:id="1801" w:name="_Toc73980533"/>
      <w:bookmarkStart w:id="1802" w:name="_Toc88651229"/>
      <w:bookmarkStart w:id="1803" w:name="_Toc98351773"/>
      <w:bookmarkStart w:id="1804" w:name="_Toc98748071"/>
      <w:bookmarkStart w:id="1805" w:name="_Toc105704458"/>
      <w:bookmarkStart w:id="1806" w:name="_Toc106108576"/>
      <w:bookmarkStart w:id="1807" w:name="_Toc107829548"/>
      <w:bookmarkStart w:id="1808" w:name="_Toc112703307"/>
      <w:bookmarkStart w:id="1809" w:name="_Toc209704880"/>
      <w:bookmarkEnd w:id="1795"/>
      <w:r>
        <w:rPr>
          <w:rFonts w:eastAsia="SimSun"/>
        </w:rPr>
        <w:t>8.12.1</w:t>
      </w:r>
      <w:r>
        <w:rPr>
          <w:rFonts w:eastAsia="SimSun"/>
        </w:rPr>
        <w:tab/>
        <w:t>Standalone IAB integration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80" type="#_x0000_t75" style="width:417.1pt;height:204.3pt" o:ole="">
            <v:imagedata r:id="rId119" o:title=""/>
          </v:shape>
          <o:OLEObject Type="Embed" ProgID="Mscgen.Chart" ShapeID="_x0000_i1080" DrawAspect="Content" ObjectID="_1820391497" r:id="rId120"/>
        </w:object>
      </w:r>
    </w:p>
    <w:p w14:paraId="4DACC038" w14:textId="77777777" w:rsidR="00FA3152" w:rsidRDefault="00FA3152" w:rsidP="00325D12">
      <w:pPr>
        <w:pStyle w:val="TF"/>
      </w:pPr>
      <w:bookmarkStart w:id="1810" w:name="_CRFigure8_12_11"/>
      <w:r>
        <w:t xml:space="preserve">Figure </w:t>
      </w:r>
      <w:bookmarkEnd w:id="1810"/>
      <w:r>
        <w:t xml:space="preserve">8.12.1-1: The </w:t>
      </w:r>
      <w:r>
        <w:rPr>
          <w:lang w:eastAsia="ja-JP"/>
        </w:rPr>
        <w:t>integration</w:t>
      </w:r>
      <w:r>
        <w:t xml:space="preserve"> procedure for IAB-</w:t>
      </w:r>
      <w:r>
        <w:rPr>
          <w:lang w:eastAsia="ja-JP"/>
        </w:rPr>
        <w:t>node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The IAB-donor-CU may establish additional (non-default) BH RLC channels.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p>
    <w:p w14:paraId="7225CE27" w14:textId="74A0A47F" w:rsidR="002A4ACF" w:rsidRPr="00564453" w:rsidRDefault="002A4ACF" w:rsidP="009010F4">
      <w:pPr>
        <w:pStyle w:val="NO"/>
      </w:pPr>
      <w:bookmarkStart w:id="1811" w:name="_Toc45104818"/>
      <w:bookmarkStart w:id="1812" w:name="_Toc45883301"/>
      <w:bookmarkStart w:id="1813" w:name="_Toc51763582"/>
      <w:bookmarkStart w:id="1814" w:name="_Toc52266397"/>
      <w:bookmarkStart w:id="1815" w:name="_Toc64445175"/>
      <w:bookmarkStart w:id="1816" w:name="_Toc73980534"/>
      <w:bookmarkStart w:id="1817"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18" w:name="_Toc98351774"/>
      <w:bookmarkStart w:id="1819"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20" w:name="_CR8_12_2"/>
      <w:bookmarkStart w:id="1821" w:name="_Toc105704459"/>
      <w:bookmarkStart w:id="1822" w:name="_Toc106108577"/>
      <w:bookmarkStart w:id="1823" w:name="_Toc107829549"/>
      <w:bookmarkStart w:id="1824" w:name="_Toc112703308"/>
      <w:bookmarkStart w:id="1825" w:name="_Toc209704881"/>
      <w:bookmarkEnd w:id="1820"/>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11"/>
      <w:bookmarkEnd w:id="1812"/>
      <w:bookmarkEnd w:id="1813"/>
      <w:bookmarkEnd w:id="1814"/>
      <w:bookmarkEnd w:id="1815"/>
      <w:bookmarkEnd w:id="1816"/>
      <w:bookmarkEnd w:id="1817"/>
      <w:bookmarkEnd w:id="1818"/>
      <w:bookmarkEnd w:id="1819"/>
      <w:bookmarkEnd w:id="1821"/>
      <w:bookmarkEnd w:id="1822"/>
      <w:bookmarkEnd w:id="1823"/>
      <w:bookmarkEnd w:id="1824"/>
      <w:bookmarkEnd w:id="1825"/>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81" type="#_x0000_t75" style="width:423.55pt;height:254.9pt" o:ole="">
            <v:imagedata r:id="rId121" o:title=""/>
          </v:shape>
          <o:OLEObject Type="Embed" ProgID="Mscgen.Chart" ShapeID="_x0000_i1081" DrawAspect="Content" ObjectID="_1820391498" r:id="rId122"/>
        </w:object>
      </w:r>
    </w:p>
    <w:p w14:paraId="0193142E" w14:textId="77777777" w:rsidR="00FA3152" w:rsidRDefault="00FA3152" w:rsidP="00325D12">
      <w:pPr>
        <w:pStyle w:val="TF"/>
      </w:pPr>
      <w:bookmarkStart w:id="1826" w:name="_CRFigure8_12_21"/>
      <w:r>
        <w:t xml:space="preserve">Figure </w:t>
      </w:r>
      <w:bookmarkEnd w:id="1826"/>
      <w:r>
        <w:t>8.12.2-1: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27" w:name="_CR8_12_3"/>
      <w:bookmarkStart w:id="1828" w:name="_Toc209704882"/>
      <w:bookmarkEnd w:id="1827"/>
      <w:r w:rsidRPr="009010F4">
        <w:t>8.12.3</w:t>
      </w:r>
      <w:r w:rsidR="00B0289C" w:rsidRPr="009010F4">
        <w:tab/>
      </w:r>
      <w:r w:rsidRPr="009010F4">
        <w:t>Mobile IAB-node integration</w:t>
      </w:r>
      <w:bookmarkEnd w:id="1828"/>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82" type="#_x0000_t75" style="width:475.45pt;height:140.1pt" o:ole="">
            <v:imagedata r:id="rId123" o:title=""/>
          </v:shape>
          <o:OLEObject Type="Embed" ProgID="Mscgen.Chart" ShapeID="_x0000_i1082" DrawAspect="Content" ObjectID="_1820391499" r:id="rId124"/>
        </w:object>
      </w:r>
      <w:bookmarkStart w:id="1829" w:name="_CRFigure8_12_31"/>
      <w:r w:rsidRPr="00435C15">
        <w:t xml:space="preserve">Figure </w:t>
      </w:r>
      <w:bookmarkEnd w:id="1829"/>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30" w:name="_Toc45104819"/>
      <w:bookmarkStart w:id="1831" w:name="_Toc45883302"/>
      <w:bookmarkStart w:id="1832" w:name="_Toc51763583"/>
      <w:bookmarkStart w:id="1833" w:name="_Toc52266398"/>
      <w:bookmarkStart w:id="1834" w:name="_Toc64445176"/>
      <w:bookmarkStart w:id="1835" w:name="_Toc73980535"/>
      <w:bookmarkStart w:id="1836" w:name="_Toc88651231"/>
      <w:bookmarkStart w:id="1837" w:name="_Toc98351775"/>
      <w:bookmarkStart w:id="1838" w:name="_Toc98748073"/>
      <w:bookmarkStart w:id="1839" w:name="_Toc105704460"/>
      <w:bookmarkStart w:id="1840" w:name="_Toc106108578"/>
      <w:bookmarkStart w:id="1841" w:name="_Toc107829550"/>
      <w:bookmarkStart w:id="1842"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43" w:name="_CR8_13"/>
      <w:bookmarkStart w:id="1844" w:name="_Toc209704883"/>
      <w:bookmarkEnd w:id="1843"/>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845" w:name="_Toc105704461"/>
      <w:bookmarkStart w:id="1846" w:name="_Toc106108579"/>
      <w:bookmarkStart w:id="1847" w:name="_Toc107829551"/>
      <w:bookmarkStart w:id="1848" w:name="_Toc112703310"/>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4"/>
    </w:p>
    <w:p w14:paraId="0C1F7C27" w14:textId="77777777" w:rsidR="005E1A06" w:rsidRDefault="005E1A06" w:rsidP="005E1A06">
      <w:pPr>
        <w:pStyle w:val="Heading3"/>
        <w:rPr>
          <w:rFonts w:eastAsia="SimSun"/>
          <w:lang w:eastAsia="zh-CN"/>
        </w:rPr>
      </w:pPr>
      <w:bookmarkStart w:id="1849" w:name="_CR8_13_0"/>
      <w:bookmarkStart w:id="1850" w:name="_Toc209704884"/>
      <w:bookmarkEnd w:id="1849"/>
      <w:r>
        <w:rPr>
          <w:rFonts w:eastAsia="SimSun"/>
          <w:lang w:eastAsia="zh-CN"/>
        </w:rPr>
        <w:t>8</w:t>
      </w:r>
      <w:r>
        <w:rPr>
          <w:rFonts w:eastAsia="SimSun"/>
        </w:rPr>
        <w:t>.13.0</w:t>
      </w:r>
      <w:r>
        <w:rPr>
          <w:rFonts w:eastAsia="SimSun"/>
        </w:rPr>
        <w:tab/>
      </w:r>
      <w:r>
        <w:rPr>
          <w:rFonts w:eastAsia="SimSun"/>
          <w:lang w:eastAsia="zh-CN"/>
        </w:rPr>
        <w:t>General</w:t>
      </w:r>
      <w:bookmarkEnd w:id="1845"/>
      <w:bookmarkEnd w:id="1846"/>
      <w:bookmarkEnd w:id="1847"/>
      <w:bookmarkEnd w:id="1848"/>
      <w:bookmarkEnd w:id="1850"/>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51" w:name="_CR8_13_1"/>
      <w:bookmarkStart w:id="1852" w:name="_Toc45104820"/>
      <w:bookmarkStart w:id="1853" w:name="_Toc45883303"/>
      <w:bookmarkStart w:id="1854" w:name="_Toc51763584"/>
      <w:bookmarkStart w:id="1855" w:name="_Toc52266399"/>
      <w:bookmarkStart w:id="1856" w:name="_Toc64445177"/>
      <w:bookmarkStart w:id="1857" w:name="_Toc73980536"/>
      <w:bookmarkStart w:id="1858" w:name="_Toc88651232"/>
      <w:bookmarkStart w:id="1859" w:name="_Toc98351776"/>
      <w:bookmarkStart w:id="1860" w:name="_Toc98748074"/>
      <w:bookmarkStart w:id="1861" w:name="_Toc105704462"/>
      <w:bookmarkStart w:id="1862" w:name="_Toc106108580"/>
      <w:bookmarkStart w:id="1863" w:name="_Toc107829552"/>
      <w:bookmarkStart w:id="1864" w:name="_Toc112703311"/>
      <w:bookmarkStart w:id="1865" w:name="_Toc209704885"/>
      <w:bookmarkEnd w:id="1851"/>
      <w:r>
        <w:rPr>
          <w:rFonts w:eastAsia="SimSun"/>
          <w:lang w:eastAsia="zh-CN"/>
        </w:rPr>
        <w:t>8</w:t>
      </w:r>
      <w:r>
        <w:rPr>
          <w:rFonts w:eastAsia="SimSun"/>
        </w:rPr>
        <w:t>.13.1</w:t>
      </w:r>
      <w:r>
        <w:rPr>
          <w:rFonts w:eastAsia="SimSun"/>
        </w:rPr>
        <w:tab/>
      </w:r>
      <w:r>
        <w:rPr>
          <w:rFonts w:eastAsia="SimSun"/>
          <w:lang w:eastAsia="zh-CN"/>
        </w:rPr>
        <w:t>Signalling based MDT activation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83" type="#_x0000_t75" style="width:395.05pt;height:166.7pt" o:ole="">
            <v:imagedata r:id="rId125" o:title=""/>
          </v:shape>
          <o:OLEObject Type="Embed" ProgID="Visio.Drawing.11" ShapeID="_x0000_i1083" DrawAspect="Content" ObjectID="_1820391500" r:id="rId12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66" w:name="_CR8_13_2"/>
      <w:bookmarkStart w:id="1867" w:name="_Toc45104821"/>
      <w:bookmarkStart w:id="1868" w:name="_Toc45883304"/>
      <w:bookmarkStart w:id="1869" w:name="_Toc51763585"/>
      <w:bookmarkStart w:id="1870" w:name="_Toc52266400"/>
      <w:bookmarkStart w:id="1871" w:name="_Toc64445178"/>
      <w:bookmarkStart w:id="1872" w:name="_Toc73980537"/>
      <w:bookmarkStart w:id="1873" w:name="_Toc88651233"/>
      <w:bookmarkStart w:id="1874" w:name="_Toc98351777"/>
      <w:bookmarkStart w:id="1875" w:name="_Toc98748075"/>
      <w:bookmarkStart w:id="1876" w:name="_Toc105704463"/>
      <w:bookmarkStart w:id="1877" w:name="_Toc106108581"/>
      <w:bookmarkStart w:id="1878" w:name="_Toc107829553"/>
      <w:bookmarkStart w:id="1879" w:name="_Toc112703312"/>
      <w:bookmarkStart w:id="1880" w:name="_Toc209704886"/>
      <w:bookmarkEnd w:id="1866"/>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3DC8F02A" w14:textId="77777777" w:rsidR="00B84FC6" w:rsidRPr="0024324E" w:rsidRDefault="00B84FC6" w:rsidP="0024324E">
      <w:pPr>
        <w:pStyle w:val="Heading4"/>
        <w:rPr>
          <w:rFonts w:eastAsia="Malgun Gothic"/>
        </w:rPr>
      </w:pPr>
      <w:bookmarkStart w:id="1881" w:name="_CR8_13_2_1"/>
      <w:bookmarkStart w:id="1882" w:name="_Toc51763586"/>
      <w:bookmarkStart w:id="1883" w:name="_Toc52266401"/>
      <w:bookmarkStart w:id="1884" w:name="_Toc64445179"/>
      <w:bookmarkStart w:id="1885" w:name="_Toc73980538"/>
      <w:bookmarkStart w:id="1886" w:name="_Toc88651234"/>
      <w:bookmarkStart w:id="1887" w:name="_Toc98351778"/>
      <w:bookmarkStart w:id="1888" w:name="_Toc98748076"/>
      <w:bookmarkStart w:id="1889" w:name="_Toc105704464"/>
      <w:bookmarkStart w:id="1890" w:name="_Toc106108582"/>
      <w:bookmarkStart w:id="1891" w:name="_Toc107829554"/>
      <w:bookmarkStart w:id="1892" w:name="_Toc112703313"/>
      <w:bookmarkStart w:id="1893" w:name="_Toc209704887"/>
      <w:bookmarkEnd w:id="1881"/>
      <w:r w:rsidRPr="0024324E">
        <w:rPr>
          <w:rFonts w:eastAsia="Malgun Gothic"/>
        </w:rPr>
        <w:t>8.13.2.1</w:t>
      </w:r>
      <w:r w:rsidRPr="0024324E">
        <w:rPr>
          <w:rFonts w:eastAsia="Malgun Gothic"/>
        </w:rPr>
        <w:tab/>
        <w:t>General</w:t>
      </w:r>
      <w:bookmarkEnd w:id="1882"/>
      <w:bookmarkEnd w:id="1883"/>
      <w:bookmarkEnd w:id="1884"/>
      <w:bookmarkEnd w:id="1885"/>
      <w:bookmarkEnd w:id="1886"/>
      <w:bookmarkEnd w:id="1887"/>
      <w:bookmarkEnd w:id="1888"/>
      <w:bookmarkEnd w:id="1889"/>
      <w:bookmarkEnd w:id="1890"/>
      <w:bookmarkEnd w:id="1891"/>
      <w:bookmarkEnd w:id="1892"/>
      <w:bookmarkEnd w:id="1893"/>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894" w:name="_CR8_13_2_2"/>
      <w:bookmarkStart w:id="1895" w:name="_Toc51763587"/>
      <w:bookmarkStart w:id="1896" w:name="_Toc52266402"/>
      <w:bookmarkStart w:id="1897" w:name="_Toc64445180"/>
      <w:bookmarkStart w:id="1898" w:name="_Toc73980539"/>
      <w:bookmarkStart w:id="1899" w:name="_Toc88651235"/>
      <w:bookmarkStart w:id="1900" w:name="_Toc98351779"/>
      <w:bookmarkStart w:id="1901" w:name="_Toc98748077"/>
      <w:bookmarkStart w:id="1902" w:name="_Toc105704465"/>
      <w:bookmarkStart w:id="1903" w:name="_Toc106108583"/>
      <w:bookmarkStart w:id="1904" w:name="_Toc107829555"/>
      <w:bookmarkStart w:id="1905" w:name="_Toc112703314"/>
      <w:bookmarkStart w:id="1906" w:name="_Toc209704888"/>
      <w:bookmarkEnd w:id="1894"/>
      <w:r w:rsidRPr="0024324E">
        <w:rPr>
          <w:rFonts w:eastAsia="Malgun Gothic"/>
        </w:rPr>
        <w:t>8.13.2.2</w:t>
      </w:r>
      <w:r w:rsidRPr="0024324E">
        <w:rPr>
          <w:rFonts w:eastAsia="Malgun Gothic"/>
        </w:rPr>
        <w:tab/>
        <w:t>Management based MDT Activation in gNB-CU-CP</w:t>
      </w:r>
      <w:bookmarkEnd w:id="1895"/>
      <w:bookmarkEnd w:id="1896"/>
      <w:bookmarkEnd w:id="1897"/>
      <w:bookmarkEnd w:id="1898"/>
      <w:bookmarkEnd w:id="1899"/>
      <w:bookmarkEnd w:id="1900"/>
      <w:bookmarkEnd w:id="1901"/>
      <w:bookmarkEnd w:id="1902"/>
      <w:bookmarkEnd w:id="1903"/>
      <w:bookmarkEnd w:id="1904"/>
      <w:bookmarkEnd w:id="1905"/>
      <w:bookmarkEnd w:id="1906"/>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84" type="#_x0000_t75" style="width:413.2pt;height:181.6pt" o:ole="">
            <v:imagedata r:id="rId127" o:title=""/>
          </v:shape>
          <o:OLEObject Type="Embed" ProgID="Visio.Drawing.11" ShapeID="_x0000_i1084" DrawAspect="Content" ObjectID="_1820391501" r:id="rId128"/>
        </w:object>
      </w:r>
    </w:p>
    <w:p w14:paraId="37EC4B40" w14:textId="77777777" w:rsidR="005C237A" w:rsidRDefault="005C237A" w:rsidP="00325D12">
      <w:pPr>
        <w:pStyle w:val="TF"/>
        <w:rPr>
          <w:lang w:eastAsia="zh-CN"/>
        </w:rPr>
      </w:pPr>
      <w:bookmarkStart w:id="1907" w:name="_CRFigure8_13_2_21"/>
      <w:r>
        <w:rPr>
          <w:lang w:eastAsia="zh-CN"/>
        </w:rPr>
        <w:t xml:space="preserve">Figure </w:t>
      </w:r>
      <w:bookmarkEnd w:id="1907"/>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08" w:name="_Toc51763588"/>
      <w:bookmarkStart w:id="1909" w:name="_Toc52266403"/>
      <w:bookmarkStart w:id="1910" w:name="_Toc64445181"/>
      <w:bookmarkStart w:id="1911" w:name="_Toc73980540"/>
      <w:bookmarkStart w:id="1912" w:name="_Toc88651236"/>
      <w:bookmarkStart w:id="1913"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14" w:name="_CR8_13_2_3"/>
      <w:bookmarkStart w:id="1915" w:name="_Toc98748078"/>
      <w:bookmarkStart w:id="1916" w:name="_Toc105704466"/>
      <w:bookmarkStart w:id="1917" w:name="_Toc106108584"/>
      <w:bookmarkStart w:id="1918" w:name="_Toc107829556"/>
      <w:bookmarkStart w:id="1919" w:name="_Toc112703315"/>
      <w:bookmarkStart w:id="1920" w:name="_Toc209704889"/>
      <w:bookmarkEnd w:id="1914"/>
      <w:r w:rsidRPr="0024324E">
        <w:rPr>
          <w:rFonts w:eastAsia="Malgun Gothic"/>
        </w:rPr>
        <w:t>8.13.2.3</w:t>
      </w:r>
      <w:r w:rsidRPr="0024324E">
        <w:rPr>
          <w:rFonts w:eastAsia="Malgun Gothic"/>
        </w:rPr>
        <w:tab/>
        <w:t>Management based MDT Activation in gNB-DU</w:t>
      </w:r>
      <w:bookmarkEnd w:id="1908"/>
      <w:bookmarkEnd w:id="1909"/>
      <w:bookmarkEnd w:id="1910"/>
      <w:bookmarkEnd w:id="1911"/>
      <w:bookmarkEnd w:id="1912"/>
      <w:bookmarkEnd w:id="1913"/>
      <w:bookmarkEnd w:id="1915"/>
      <w:bookmarkEnd w:id="1916"/>
      <w:bookmarkEnd w:id="1917"/>
      <w:bookmarkEnd w:id="1918"/>
      <w:bookmarkEnd w:id="1919"/>
      <w:bookmarkEnd w:id="1920"/>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5" type="#_x0000_t75" style="width:417.1pt;height:208.2pt" o:ole="">
            <v:imagedata r:id="rId129" o:title=""/>
          </v:shape>
          <o:OLEObject Type="Embed" ProgID="Visio.Drawing.11" ShapeID="_x0000_i1085" DrawAspect="Content" ObjectID="_1820391502" r:id="rId130"/>
        </w:object>
      </w:r>
    </w:p>
    <w:p w14:paraId="73EDA414" w14:textId="77777777" w:rsidR="005C237A" w:rsidRDefault="005C237A" w:rsidP="00325D12">
      <w:pPr>
        <w:pStyle w:val="TF"/>
        <w:rPr>
          <w:lang w:eastAsia="zh-CN"/>
        </w:rPr>
      </w:pPr>
      <w:bookmarkStart w:id="1921" w:name="_CRFigure8_13_2_31"/>
      <w:r>
        <w:rPr>
          <w:lang w:eastAsia="zh-CN"/>
        </w:rPr>
        <w:t xml:space="preserve">Figure </w:t>
      </w:r>
      <w:bookmarkEnd w:id="1921"/>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22" w:name="_CR8_13_2_4"/>
      <w:bookmarkStart w:id="1923" w:name="_Toc51763589"/>
      <w:bookmarkStart w:id="1924" w:name="_Toc52266404"/>
      <w:bookmarkStart w:id="1925" w:name="_Toc64445182"/>
      <w:bookmarkStart w:id="1926" w:name="_Toc73980541"/>
      <w:bookmarkStart w:id="1927" w:name="_Toc88651237"/>
      <w:bookmarkStart w:id="1928" w:name="_Toc98351781"/>
      <w:bookmarkStart w:id="1929" w:name="_Toc98748079"/>
      <w:bookmarkStart w:id="1930" w:name="_Toc105704467"/>
      <w:bookmarkStart w:id="1931" w:name="_Toc106108585"/>
      <w:bookmarkStart w:id="1932" w:name="_Toc107829557"/>
      <w:bookmarkStart w:id="1933" w:name="_Toc112703316"/>
      <w:bookmarkStart w:id="1934" w:name="_Toc209704890"/>
      <w:bookmarkEnd w:id="1922"/>
      <w:r w:rsidRPr="0024324E">
        <w:rPr>
          <w:rFonts w:eastAsia="Malgun Gothic"/>
        </w:rPr>
        <w:t>8.13.2.4</w:t>
      </w:r>
      <w:r w:rsidRPr="0024324E">
        <w:rPr>
          <w:rFonts w:eastAsia="Malgun Gothic"/>
        </w:rPr>
        <w:tab/>
        <w:t>Management based MDT Activation in gNB-CU-UP</w:t>
      </w:r>
      <w:bookmarkEnd w:id="1923"/>
      <w:bookmarkEnd w:id="1924"/>
      <w:bookmarkEnd w:id="1925"/>
      <w:bookmarkEnd w:id="1926"/>
      <w:bookmarkEnd w:id="1927"/>
      <w:bookmarkEnd w:id="1928"/>
      <w:bookmarkEnd w:id="1929"/>
      <w:bookmarkEnd w:id="1930"/>
      <w:bookmarkEnd w:id="1931"/>
      <w:bookmarkEnd w:id="1932"/>
      <w:bookmarkEnd w:id="1933"/>
      <w:bookmarkEnd w:id="1934"/>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6" type="#_x0000_t75" style="width:419.7pt;height:197.2pt" o:ole="">
            <v:imagedata r:id="rId131" o:title=""/>
          </v:shape>
          <o:OLEObject Type="Embed" ProgID="Visio.Drawing.11" ShapeID="_x0000_i1086" DrawAspect="Content" ObjectID="_1820391503" r:id="rId132"/>
        </w:object>
      </w:r>
    </w:p>
    <w:p w14:paraId="24DAE76A" w14:textId="77777777" w:rsidR="005C237A" w:rsidRDefault="005C237A" w:rsidP="00325D12">
      <w:pPr>
        <w:pStyle w:val="TF"/>
        <w:rPr>
          <w:lang w:eastAsia="zh-CN"/>
        </w:rPr>
      </w:pPr>
      <w:bookmarkStart w:id="1935" w:name="_CRFigure8_13_2_41"/>
      <w:r>
        <w:rPr>
          <w:lang w:eastAsia="zh-CN"/>
        </w:rPr>
        <w:t xml:space="preserve">Figure </w:t>
      </w:r>
      <w:bookmarkEnd w:id="1935"/>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36" w:name="_CR8_13_2_5"/>
      <w:bookmarkStart w:id="1937" w:name="_Toc51763590"/>
      <w:bookmarkStart w:id="1938" w:name="_Toc52266405"/>
      <w:bookmarkStart w:id="1939" w:name="_Toc64445183"/>
      <w:bookmarkStart w:id="1940" w:name="_Toc73980542"/>
      <w:bookmarkStart w:id="1941" w:name="_Toc88651238"/>
      <w:bookmarkStart w:id="1942" w:name="_Toc98351782"/>
      <w:bookmarkStart w:id="1943" w:name="_Toc98748080"/>
      <w:bookmarkStart w:id="1944" w:name="_Toc105704468"/>
      <w:bookmarkStart w:id="1945" w:name="_Toc106108586"/>
      <w:bookmarkStart w:id="1946" w:name="_Toc107829558"/>
      <w:bookmarkStart w:id="1947" w:name="_Toc112703317"/>
      <w:bookmarkStart w:id="1948" w:name="_Toc209704891"/>
      <w:bookmarkEnd w:id="1936"/>
      <w:r w:rsidRPr="00CA4F23">
        <w:rPr>
          <w:rFonts w:eastAsia="Malgun Gothic"/>
          <w:lang w:val="fr-FR"/>
        </w:rPr>
        <w:t>8.13.2.5</w:t>
      </w:r>
      <w:r w:rsidRPr="00CA4F23">
        <w:rPr>
          <w:rFonts w:eastAsia="Malgun Gothic"/>
          <w:lang w:val="fr-FR"/>
        </w:rPr>
        <w:tab/>
        <w:t>User consent propagation in EN-DC</w:t>
      </w:r>
      <w:bookmarkEnd w:id="1937"/>
      <w:bookmarkEnd w:id="1938"/>
      <w:bookmarkEnd w:id="1939"/>
      <w:bookmarkEnd w:id="1940"/>
      <w:bookmarkEnd w:id="1941"/>
      <w:bookmarkEnd w:id="1942"/>
      <w:bookmarkEnd w:id="1943"/>
      <w:bookmarkEnd w:id="1944"/>
      <w:bookmarkEnd w:id="1945"/>
      <w:bookmarkEnd w:id="1946"/>
      <w:bookmarkEnd w:id="1947"/>
      <w:bookmarkEnd w:id="1948"/>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7" type="#_x0000_t75" style="width:410.6pt;height:184.2pt" o:ole="">
            <v:imagedata r:id="rId133" o:title=""/>
          </v:shape>
          <o:OLEObject Type="Embed" ProgID="Visio.Drawing.11" ShapeID="_x0000_i1087" DrawAspect="Content" ObjectID="_1820391504" r:id="rId134"/>
        </w:object>
      </w:r>
    </w:p>
    <w:p w14:paraId="42425995" w14:textId="77777777" w:rsidR="005C237A" w:rsidRPr="00CA4F23" w:rsidRDefault="005C237A" w:rsidP="00325D12">
      <w:pPr>
        <w:pStyle w:val="TF"/>
        <w:rPr>
          <w:lang w:val="fr-FR" w:eastAsia="zh-CN"/>
        </w:rPr>
      </w:pPr>
      <w:bookmarkStart w:id="1949" w:name="_CRFigure8_13_2_51"/>
      <w:r w:rsidRPr="00CA4F23">
        <w:rPr>
          <w:lang w:val="fr-FR" w:eastAsia="zh-CN"/>
        </w:rPr>
        <w:t xml:space="preserve">Figure </w:t>
      </w:r>
      <w:bookmarkEnd w:id="1949"/>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50" w:name="_CR8_13_2_6"/>
      <w:bookmarkStart w:id="1951" w:name="_Toc98748081"/>
      <w:bookmarkStart w:id="1952" w:name="_Toc105704469"/>
      <w:bookmarkStart w:id="1953" w:name="_Toc106108587"/>
      <w:bookmarkStart w:id="1954" w:name="_Toc107829559"/>
      <w:bookmarkStart w:id="1955" w:name="_Toc112703318"/>
      <w:bookmarkStart w:id="1956" w:name="_Toc209704892"/>
      <w:bookmarkStart w:id="1957" w:name="_Toc98351785"/>
      <w:bookmarkStart w:id="1958" w:name="_Toc81230274"/>
      <w:bookmarkStart w:id="1959" w:name="_Toc45104822"/>
      <w:bookmarkStart w:id="1960" w:name="_Toc45883305"/>
      <w:bookmarkStart w:id="1961" w:name="_Toc51763591"/>
      <w:bookmarkStart w:id="1962" w:name="_Toc52266406"/>
      <w:bookmarkStart w:id="1963" w:name="_Toc64445184"/>
      <w:bookmarkStart w:id="1964" w:name="_Toc73980543"/>
      <w:bookmarkStart w:id="1965" w:name="_Toc88651239"/>
      <w:bookmarkEnd w:id="1950"/>
      <w:r>
        <w:rPr>
          <w:rFonts w:eastAsia="Malgun Gothic"/>
          <w:lang w:eastAsia="en-GB"/>
        </w:rPr>
        <w:t>8.13.2.6</w:t>
      </w:r>
      <w:r>
        <w:rPr>
          <w:rFonts w:eastAsia="Malgun Gothic"/>
          <w:lang w:eastAsia="en-GB"/>
        </w:rPr>
        <w:tab/>
        <w:t>User consent propagation in MR-DC with 5GC</w:t>
      </w:r>
      <w:bookmarkEnd w:id="1951"/>
      <w:bookmarkEnd w:id="1952"/>
      <w:bookmarkEnd w:id="1953"/>
      <w:bookmarkEnd w:id="1954"/>
      <w:bookmarkEnd w:id="1955"/>
      <w:bookmarkEnd w:id="1956"/>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BF1B51">
      <w:pPr>
        <w:pStyle w:val="TH"/>
        <w:rPr>
          <w:rFonts w:eastAsia="SimSun"/>
        </w:rPr>
      </w:pPr>
      <w:r>
        <w:rPr>
          <w:rFonts w:eastAsia="SimSun"/>
        </w:rPr>
        <w:object w:dxaOrig="12946" w:dyaOrig="5956" w14:anchorId="55E1BAEA">
          <v:shape id="_x0000_i1088" type="#_x0000_t75" style="width:441.75pt;height:203.7pt" o:ole="">
            <v:imagedata r:id="rId135" o:title=""/>
          </v:shape>
          <o:OLEObject Type="Embed" ProgID="Visio.Drawing.11" ShapeID="_x0000_i1088" DrawAspect="Content" ObjectID="_1820391505" r:id="rId136"/>
        </w:object>
      </w:r>
    </w:p>
    <w:p w14:paraId="04EBE6FE" w14:textId="77777777" w:rsidR="00725A32" w:rsidRDefault="00725A32" w:rsidP="00564453">
      <w:pPr>
        <w:pStyle w:val="TF"/>
        <w:rPr>
          <w:lang w:eastAsia="zh-CN"/>
        </w:rPr>
      </w:pPr>
      <w:bookmarkStart w:id="1966" w:name="_CRFigure8_13_2_61"/>
      <w:r>
        <w:rPr>
          <w:lang w:eastAsia="zh-CN"/>
        </w:rPr>
        <w:t xml:space="preserve">Figure </w:t>
      </w:r>
      <w:bookmarkEnd w:id="1966"/>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67" w:name="_CR8_13_2_7"/>
      <w:bookmarkStart w:id="1968" w:name="_Toc98748082"/>
      <w:bookmarkStart w:id="1969" w:name="_Toc105704470"/>
      <w:bookmarkStart w:id="1970" w:name="_Toc106108588"/>
      <w:bookmarkStart w:id="1971" w:name="_Toc107829560"/>
      <w:bookmarkStart w:id="1972" w:name="_Toc112703319"/>
      <w:bookmarkStart w:id="1973" w:name="_Toc209704893"/>
      <w:bookmarkEnd w:id="1967"/>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68"/>
      <w:r>
        <w:rPr>
          <w:rFonts w:eastAsia="Malgun Gothic"/>
          <w:lang w:eastAsia="en-GB"/>
        </w:rPr>
        <w:t xml:space="preserve"> </w:t>
      </w:r>
      <w:r w:rsidR="0087785B">
        <w:rPr>
          <w:rFonts w:eastAsia="Malgun Gothic"/>
          <w:lang w:eastAsia="en-GB"/>
        </w:rPr>
        <w:t>with 5GC</w:t>
      </w:r>
      <w:bookmarkEnd w:id="1969"/>
      <w:bookmarkEnd w:id="1970"/>
      <w:bookmarkEnd w:id="1971"/>
      <w:bookmarkEnd w:id="1972"/>
      <w:bookmarkEnd w:id="1973"/>
    </w:p>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9" type="#_x0000_t75" style="width:481.3pt;height:194.6pt" o:ole="">
            <v:imagedata r:id="rId137" o:title=""/>
          </v:shape>
          <o:OLEObject Type="Embed" ProgID="Visio.Drawing.11" ShapeID="_x0000_i1089" DrawAspect="Content" ObjectID="_1820391506" r:id="rId138"/>
        </w:object>
      </w:r>
    </w:p>
    <w:p w14:paraId="128C4E60" w14:textId="18493FAA" w:rsidR="00725A32" w:rsidRDefault="00725A32" w:rsidP="00564453">
      <w:pPr>
        <w:pStyle w:val="TF"/>
        <w:rPr>
          <w:lang w:eastAsia="zh-CN"/>
        </w:rPr>
      </w:pPr>
      <w:bookmarkStart w:id="1974" w:name="_CRFigure8_13_2_71"/>
      <w:r>
        <w:rPr>
          <w:lang w:eastAsia="zh-CN"/>
        </w:rPr>
        <w:t xml:space="preserve">Figure </w:t>
      </w:r>
      <w:bookmarkEnd w:id="1974"/>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p>
    <w:p w14:paraId="2B590FA1" w14:textId="4129824E" w:rsidR="00FF5EBC" w:rsidRDefault="001D3971" w:rsidP="00564453">
      <w:pPr>
        <w:pStyle w:val="Heading3"/>
        <w:rPr>
          <w:rFonts w:eastAsia="SimSun"/>
          <w:lang w:eastAsia="zh-CN"/>
        </w:rPr>
      </w:pPr>
      <w:bookmarkStart w:id="1975" w:name="_CR8_13_3"/>
      <w:bookmarkStart w:id="1976" w:name="_Toc98748083"/>
      <w:bookmarkStart w:id="1977" w:name="_Toc105704471"/>
      <w:bookmarkStart w:id="1978" w:name="_Toc106108589"/>
      <w:bookmarkStart w:id="1979" w:name="_Toc107829561"/>
      <w:bookmarkStart w:id="1980" w:name="_Toc112703320"/>
      <w:bookmarkStart w:id="1981" w:name="_Toc209704894"/>
      <w:bookmarkEnd w:id="1975"/>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57"/>
      <w:bookmarkEnd w:id="1976"/>
      <w:bookmarkEnd w:id="1977"/>
      <w:bookmarkEnd w:id="1978"/>
      <w:bookmarkEnd w:id="1979"/>
      <w:bookmarkEnd w:id="1980"/>
      <w:bookmarkEnd w:id="1981"/>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82" w:name="_CR8_13_4"/>
      <w:bookmarkStart w:id="1983" w:name="_Toc105704472"/>
      <w:bookmarkStart w:id="1984" w:name="_Toc106108590"/>
      <w:bookmarkStart w:id="1985" w:name="_Toc107829562"/>
      <w:bookmarkStart w:id="1986" w:name="_Toc112703321"/>
      <w:bookmarkStart w:id="1987" w:name="_Toc209704895"/>
      <w:bookmarkStart w:id="1988" w:name="_Toc98351786"/>
      <w:bookmarkStart w:id="1989" w:name="_Toc98748084"/>
      <w:bookmarkEnd w:id="1958"/>
      <w:bookmarkEnd w:id="1982"/>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83"/>
      <w:bookmarkEnd w:id="1984"/>
      <w:bookmarkEnd w:id="1985"/>
      <w:bookmarkEnd w:id="1986"/>
      <w:bookmarkEnd w:id="1987"/>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1990" w:name="_CR8_14"/>
      <w:bookmarkStart w:id="1991" w:name="_Toc105704473"/>
      <w:bookmarkStart w:id="1992" w:name="_Toc106108591"/>
      <w:bookmarkStart w:id="1993" w:name="_Toc107829563"/>
      <w:bookmarkStart w:id="1994" w:name="_Toc112703322"/>
      <w:bookmarkStart w:id="1995" w:name="_Toc209704896"/>
      <w:bookmarkEnd w:id="1990"/>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1996" w:name="_Toc45104823"/>
      <w:bookmarkStart w:id="1997" w:name="_Toc45883306"/>
      <w:bookmarkStart w:id="1998" w:name="_Toc51763592"/>
      <w:bookmarkStart w:id="1999" w:name="_Toc52266407"/>
      <w:bookmarkStart w:id="2000" w:name="_Toc64445185"/>
      <w:bookmarkStart w:id="2001" w:name="_Toc73980544"/>
      <w:bookmarkStart w:id="2002" w:name="_Toc88651240"/>
      <w:bookmarkStart w:id="2003" w:name="_Toc98351787"/>
      <w:bookmarkStart w:id="2004" w:name="_Toc98748085"/>
      <w:bookmarkStart w:id="2005" w:name="_Toc105704474"/>
      <w:bookmarkStart w:id="2006" w:name="_Toc106108592"/>
      <w:bookmarkStart w:id="2007" w:name="_Toc107829564"/>
      <w:bookmarkStart w:id="2008" w:name="_Toc112703323"/>
      <w:bookmarkEnd w:id="1959"/>
      <w:bookmarkEnd w:id="1960"/>
      <w:bookmarkEnd w:id="1961"/>
      <w:bookmarkEnd w:id="1962"/>
      <w:bookmarkEnd w:id="1963"/>
      <w:bookmarkEnd w:id="1964"/>
      <w:bookmarkEnd w:id="1965"/>
      <w:bookmarkEnd w:id="1988"/>
      <w:bookmarkEnd w:id="1989"/>
      <w:bookmarkEnd w:id="1991"/>
      <w:bookmarkEnd w:id="1992"/>
      <w:bookmarkEnd w:id="1993"/>
      <w:bookmarkEnd w:id="1994"/>
      <w:bookmarkEnd w:id="1995"/>
    </w:p>
    <w:p w14:paraId="61D2AA5E" w14:textId="55D9A2E0" w:rsidR="00FF5EBC" w:rsidRDefault="00314B30" w:rsidP="00325D12">
      <w:pPr>
        <w:pStyle w:val="Heading3"/>
        <w:rPr>
          <w:rFonts w:eastAsia="SimSun"/>
          <w:lang w:eastAsia="zh-CN"/>
        </w:rPr>
      </w:pPr>
      <w:bookmarkStart w:id="2009" w:name="_CR8_14_1"/>
      <w:bookmarkStart w:id="2010" w:name="_Toc209704897"/>
      <w:bookmarkEnd w:id="2009"/>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10"/>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11" w:name="_CR8_14_1_1"/>
      <w:bookmarkStart w:id="2012" w:name="_Toc45104824"/>
      <w:bookmarkStart w:id="2013" w:name="_Toc45883307"/>
      <w:bookmarkStart w:id="2014" w:name="_Toc51763593"/>
      <w:bookmarkStart w:id="2015" w:name="_Toc52266408"/>
      <w:bookmarkStart w:id="2016" w:name="_Toc64445186"/>
      <w:bookmarkStart w:id="2017" w:name="_Toc73980545"/>
      <w:bookmarkStart w:id="2018" w:name="_Toc88651241"/>
      <w:bookmarkStart w:id="2019" w:name="_Toc98351788"/>
      <w:bookmarkStart w:id="2020" w:name="_Toc98748086"/>
      <w:bookmarkStart w:id="2021" w:name="_Toc105704475"/>
      <w:bookmarkStart w:id="2022" w:name="_Toc106108593"/>
      <w:bookmarkStart w:id="2023" w:name="_Toc107829565"/>
      <w:bookmarkStart w:id="2024" w:name="_Toc112703324"/>
      <w:bookmarkStart w:id="2025" w:name="_Toc209704898"/>
      <w:bookmarkEnd w:id="2011"/>
      <w:r w:rsidRPr="00325D12">
        <w:t>8.</w:t>
      </w:r>
      <w:r>
        <w:t>14</w:t>
      </w:r>
      <w:r w:rsidRPr="00325D12">
        <w:t>.</w:t>
      </w:r>
      <w:r>
        <w:t>1</w:t>
      </w:r>
      <w:r w:rsidRPr="00325D12">
        <w:t>.1</w:t>
      </w:r>
      <w:r w:rsidRPr="00325D12">
        <w:tab/>
        <w:t>Signalling of RLF information from gNB-CU to gNB-DU</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90" type="#_x0000_t75" style="width:478.7pt;height:4in" o:ole="">
            <v:imagedata r:id="rId139" o:title="" cropbottom="24113f"/>
          </v:shape>
          <o:OLEObject Type="Embed" ProgID="Visio.Drawing.15" ShapeID="_x0000_i1090" DrawAspect="Content" ObjectID="_1820391507" r:id="rId140"/>
        </w:object>
      </w:r>
    </w:p>
    <w:p w14:paraId="07711C47" w14:textId="77777777" w:rsidR="00314B30" w:rsidRDefault="00314B30" w:rsidP="00325D12">
      <w:pPr>
        <w:pStyle w:val="TF"/>
        <w:rPr>
          <w:lang w:eastAsia="zh-CN"/>
        </w:rPr>
      </w:pPr>
      <w:bookmarkStart w:id="2026" w:name="_CRFigure8_14_1_11"/>
      <w:r>
        <w:rPr>
          <w:lang w:eastAsia="zh-CN"/>
        </w:rPr>
        <w:t xml:space="preserve">Figure </w:t>
      </w:r>
      <w:bookmarkEnd w:id="2026"/>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27" w:name="_CR8_14_1_2"/>
      <w:bookmarkStart w:id="2028" w:name="_Toc105704476"/>
      <w:bookmarkStart w:id="2029" w:name="_Toc106108594"/>
      <w:bookmarkStart w:id="2030" w:name="_Toc107829566"/>
      <w:bookmarkStart w:id="2031" w:name="_Toc112703325"/>
      <w:bookmarkStart w:id="2032" w:name="_Toc209704899"/>
      <w:bookmarkStart w:id="2033" w:name="_Toc98351789"/>
      <w:bookmarkStart w:id="2034" w:name="_Toc98748087"/>
      <w:bookmarkStart w:id="2035" w:name="_Toc45104825"/>
      <w:bookmarkStart w:id="2036" w:name="_Toc45883308"/>
      <w:bookmarkStart w:id="2037" w:name="_Toc51763594"/>
      <w:bookmarkStart w:id="2038" w:name="_Toc52266409"/>
      <w:bookmarkStart w:id="2039" w:name="_Toc64445187"/>
      <w:bookmarkStart w:id="2040" w:name="_Toc73980546"/>
      <w:bookmarkStart w:id="2041" w:name="_Toc88651242"/>
      <w:bookmarkEnd w:id="2027"/>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28"/>
      <w:bookmarkEnd w:id="2029"/>
      <w:bookmarkEnd w:id="2030"/>
      <w:bookmarkEnd w:id="2031"/>
      <w:bookmarkEnd w:id="2032"/>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91" type="#_x0000_t75" style="width:481.3pt;height:185.5pt" o:ole="">
            <v:imagedata r:id="rId141" o:title=""/>
          </v:shape>
          <o:OLEObject Type="Embed" ProgID="Visio.Drawing.11" ShapeID="_x0000_i1091" DrawAspect="Content" ObjectID="_1820391508" r:id="rId142"/>
        </w:object>
      </w:r>
    </w:p>
    <w:p w14:paraId="501A6A45" w14:textId="77777777" w:rsidR="000A4A0B" w:rsidRDefault="000A4A0B" w:rsidP="000A4A0B">
      <w:pPr>
        <w:pStyle w:val="TF"/>
        <w:rPr>
          <w:lang w:eastAsia="zh-CN"/>
        </w:rPr>
      </w:pPr>
      <w:bookmarkStart w:id="2042" w:name="_CRFigure8_14_1_21"/>
      <w:r>
        <w:rPr>
          <w:lang w:eastAsia="zh-CN"/>
        </w:rPr>
        <w:t xml:space="preserve">Figure </w:t>
      </w:r>
      <w:bookmarkEnd w:id="2042"/>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043" w:name="_CR8_14_1_3"/>
      <w:bookmarkStart w:id="2044" w:name="_Toc155906922"/>
      <w:bookmarkStart w:id="2045" w:name="_Toc209704900"/>
      <w:bookmarkEnd w:id="2043"/>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044"/>
      <w:bookmarkEnd w:id="2045"/>
    </w:p>
    <w:p w14:paraId="4BB883B4" w14:textId="04CBC07B" w:rsidR="0001613F" w:rsidRDefault="0065366A" w:rsidP="0001613F">
      <w:pPr>
        <w:rPr>
          <w:lang w:eastAsia="zh-CN"/>
        </w:rPr>
      </w:pPr>
      <w:r>
        <w:t>For MRO analysis, a gNB-CU may request</w:t>
      </w:r>
      <w:r w:rsidRPr="00B20EC1">
        <w:t xml:space="preserve"> </w:t>
      </w:r>
      <w:r>
        <w:t>to a gNB-DU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046" w:name="_CR8_15"/>
      <w:bookmarkStart w:id="2047" w:name="_Toc105704477"/>
      <w:bookmarkStart w:id="2048" w:name="_Toc106108595"/>
      <w:bookmarkStart w:id="2049" w:name="_Toc107829567"/>
      <w:bookmarkStart w:id="2050" w:name="_Toc112703326"/>
      <w:bookmarkStart w:id="2051" w:name="_Toc209704901"/>
      <w:bookmarkEnd w:id="2046"/>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052" w:name="_Toc98351790"/>
      <w:bookmarkStart w:id="2053" w:name="_Toc98748088"/>
      <w:bookmarkStart w:id="2054" w:name="_Toc105704478"/>
      <w:bookmarkStart w:id="2055" w:name="_Toc106108596"/>
      <w:bookmarkStart w:id="2056" w:name="_Toc107829568"/>
      <w:bookmarkStart w:id="2057" w:name="_Toc112703327"/>
      <w:bookmarkEnd w:id="2033"/>
      <w:bookmarkEnd w:id="2034"/>
      <w:bookmarkEnd w:id="2047"/>
      <w:bookmarkEnd w:id="2048"/>
      <w:bookmarkEnd w:id="2049"/>
      <w:bookmarkEnd w:id="2050"/>
      <w:bookmarkEnd w:id="2051"/>
    </w:p>
    <w:p w14:paraId="2E746CA9" w14:textId="77777777" w:rsidR="00415AE4" w:rsidRDefault="00415AE4" w:rsidP="00415AE4">
      <w:pPr>
        <w:pStyle w:val="Heading3"/>
      </w:pPr>
      <w:bookmarkStart w:id="2058" w:name="_CR8_15_1"/>
      <w:bookmarkStart w:id="2059" w:name="_Toc209704902"/>
      <w:bookmarkEnd w:id="205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52"/>
      <w:bookmarkEnd w:id="2053"/>
      <w:bookmarkEnd w:id="2054"/>
      <w:bookmarkEnd w:id="2055"/>
      <w:bookmarkEnd w:id="2056"/>
      <w:bookmarkEnd w:id="2057"/>
      <w:bookmarkEnd w:id="2059"/>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60" w:name="_CR8_15_1_1"/>
      <w:bookmarkStart w:id="2061" w:name="_Toc98351791"/>
      <w:bookmarkStart w:id="2062" w:name="_Toc98748089"/>
      <w:bookmarkStart w:id="2063" w:name="_Toc105704479"/>
      <w:bookmarkStart w:id="2064" w:name="_Toc106108597"/>
      <w:bookmarkStart w:id="2065" w:name="_Toc107829569"/>
      <w:bookmarkStart w:id="2066" w:name="_Toc112703328"/>
      <w:bookmarkStart w:id="2067" w:name="_Toc209704903"/>
      <w:bookmarkEnd w:id="2060"/>
      <w:r w:rsidRPr="00455BC9">
        <w:t>8.</w:t>
      </w:r>
      <w:r>
        <w:t>15</w:t>
      </w:r>
      <w:r w:rsidRPr="00455BC9">
        <w:t>.1.1</w:t>
      </w:r>
      <w:r w:rsidRPr="00455BC9">
        <w:tab/>
        <w:t>Broadcast MBS Session Setup</w:t>
      </w:r>
      <w:bookmarkEnd w:id="2061"/>
      <w:bookmarkEnd w:id="2062"/>
      <w:bookmarkEnd w:id="2063"/>
      <w:bookmarkEnd w:id="2064"/>
      <w:bookmarkEnd w:id="2065"/>
      <w:bookmarkEnd w:id="2066"/>
      <w:bookmarkEnd w:id="2067"/>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92" type="#_x0000_t75" style="width:484.55pt;height:203.7pt" o:ole="">
            <v:imagedata r:id="rId143" o:title=""/>
          </v:shape>
          <o:OLEObject Type="Embed" ProgID="Visio.Drawing.15" ShapeID="_x0000_i1092" DrawAspect="Content" ObjectID="_1820391509" r:id="rId144"/>
        </w:object>
      </w:r>
    </w:p>
    <w:p w14:paraId="14AB63EC" w14:textId="77777777" w:rsidR="00415AE4" w:rsidRPr="00455BC9" w:rsidRDefault="00415AE4" w:rsidP="00415AE4">
      <w:pPr>
        <w:pStyle w:val="TF"/>
      </w:pPr>
      <w:bookmarkStart w:id="2068" w:name="_CRFigure8_15_1_11"/>
      <w:r w:rsidRPr="00455BC9">
        <w:t xml:space="preserve">Figure </w:t>
      </w:r>
      <w:bookmarkEnd w:id="2068"/>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069" w:name="_CR8_15_1_1a"/>
      <w:bookmarkStart w:id="2070" w:name="_Toc209704904"/>
      <w:bookmarkEnd w:id="2069"/>
      <w:r w:rsidRPr="00455BC9">
        <w:t>8.</w:t>
      </w:r>
      <w:r>
        <w:t>15</w:t>
      </w:r>
      <w:r w:rsidRPr="00455BC9">
        <w:t>.1.1</w:t>
      </w:r>
      <w:r>
        <w:t>a</w:t>
      </w:r>
      <w:r w:rsidRPr="00455BC9">
        <w:tab/>
        <w:t>Broadcast MBS Session Setup</w:t>
      </w:r>
      <w:r>
        <w:t xml:space="preserve"> for resource efficiency for MOCN</w:t>
      </w:r>
      <w:bookmarkEnd w:id="2070"/>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p>
    <w:p w14:paraId="1169544D" w14:textId="77777777" w:rsidR="00011029" w:rsidRDefault="00011029" w:rsidP="00011029">
      <w:pPr>
        <w:pStyle w:val="TH"/>
      </w:pPr>
      <w:r>
        <w:object w:dxaOrig="14220" w:dyaOrig="7770" w14:anchorId="5961374A">
          <v:shape id="_x0000_i1093" type="#_x0000_t75" style="width:483.9pt;height:256.85pt" o:ole="">
            <v:imagedata r:id="rId145" o:title=""/>
          </v:shape>
          <o:OLEObject Type="Embed" ProgID="Mscgen.Chart" ShapeID="_x0000_i1093" DrawAspect="Content" ObjectID="_1820391510" r:id="rId146"/>
        </w:object>
      </w:r>
    </w:p>
    <w:p w14:paraId="10D3CFE0" w14:textId="77777777" w:rsidR="00011029" w:rsidRDefault="00011029" w:rsidP="00011029">
      <w:pPr>
        <w:pStyle w:val="TF"/>
      </w:pPr>
      <w:bookmarkStart w:id="2071" w:name="_CRFigure8_15_1_1a1"/>
      <w:r w:rsidRPr="00455BC9">
        <w:t xml:space="preserve">Figure </w:t>
      </w:r>
      <w:bookmarkEnd w:id="2071"/>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r w:rsidR="0065366A">
        <w:rPr>
          <w:lang w:eastAsia="zh-CN"/>
        </w:rPr>
        <w:t xml:space="preserve">. Then the gNB-CU-UP joins the </w:t>
      </w:r>
      <w:r w:rsidR="0065366A">
        <w:t>NG-U multicast group of 5GC2 accordingly</w:t>
      </w:r>
      <w:r>
        <w:rPr>
          <w:lang w:eastAsia="zh-CN"/>
        </w:rPr>
        <w:t>;</w:t>
      </w:r>
    </w:p>
    <w:p w14:paraId="47BDFBB3" w14:textId="77777777" w:rsidR="009C7D49" w:rsidRDefault="0075725A" w:rsidP="009C7D49">
      <w:pPr>
        <w:pStyle w:val="B1"/>
        <w:rPr>
          <w:lang w:eastAsia="zh-CN"/>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4CA8F19A" w14:textId="5E6DCC21" w:rsidR="00011029" w:rsidRPr="0075725A" w:rsidRDefault="009C7D49" w:rsidP="009C7D49">
      <w:pPr>
        <w:pStyle w:val="B1"/>
        <w:rPr>
          <w:rFonts w:eastAsiaTheme="minorEastAsia"/>
        </w:rPr>
      </w:pPr>
      <w:r w:rsidRPr="00FF3C03">
        <w:rPr>
          <w:rFonts w:eastAsia="SimSun"/>
          <w:lang w:eastAsia="zh-CN"/>
        </w:rPr>
        <w:t xml:space="preserve">NOTE: </w:t>
      </w:r>
      <w:r>
        <w:rPr>
          <w:rFonts w:eastAsia="SimSun"/>
          <w:lang w:eastAsia="zh-CN"/>
        </w:rPr>
        <w:t>T</w:t>
      </w:r>
      <w:r w:rsidRPr="00FF3C03">
        <w:rPr>
          <w:rFonts w:eastAsia="SimSun"/>
          <w:lang w:eastAsia="zh-CN"/>
        </w:rPr>
        <w:t xml:space="preserve">he gNB CU-UP </w:t>
      </w:r>
      <w:r>
        <w:rPr>
          <w:rFonts w:eastAsia="SimSun"/>
          <w:lang w:eastAsia="zh-CN"/>
        </w:rPr>
        <w:t xml:space="preserve">may </w:t>
      </w:r>
      <w:r w:rsidRPr="00FF3C03">
        <w:rPr>
          <w:rFonts w:eastAsia="SimSun"/>
          <w:lang w:eastAsia="zh-CN"/>
        </w:rPr>
        <w:t>support PDCP SN continuity after establishment of shared NG-U resources with 5GC2</w:t>
      </w:r>
      <w:r>
        <w:rPr>
          <w:rFonts w:eastAsia="SimSun"/>
          <w:lang w:eastAsia="zh-CN"/>
        </w:rPr>
        <w:t>.</w:t>
      </w:r>
    </w:p>
    <w:p w14:paraId="08496CED" w14:textId="77777777" w:rsidR="00011029" w:rsidRDefault="00011029" w:rsidP="00011029">
      <w:pPr>
        <w:pStyle w:val="Heading4"/>
      </w:pPr>
      <w:bookmarkStart w:id="2072" w:name="_CR8_15_1_1b"/>
      <w:bookmarkStart w:id="2073" w:name="_Toc209704905"/>
      <w:bookmarkEnd w:id="2072"/>
      <w:r w:rsidRPr="00455BC9">
        <w:t>8.</w:t>
      </w:r>
      <w:r>
        <w:t>15</w:t>
      </w:r>
      <w:r w:rsidRPr="00455BC9">
        <w:t>.1.1</w:t>
      </w:r>
      <w:r>
        <w:t>b</w:t>
      </w:r>
      <w:r w:rsidRPr="00455BC9">
        <w:tab/>
        <w:t>Broadcast MBS Session Setup</w:t>
      </w:r>
      <w:r>
        <w:t xml:space="preserve"> for resource efficiency for RAN sharing with multiple cell-ID broadcast</w:t>
      </w:r>
      <w:bookmarkEnd w:id="2073"/>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074" w:name="_CRFigure8_15_1_1b1"/>
    </w:p>
    <w:p w14:paraId="401CC89B" w14:textId="2125D7F4" w:rsidR="00011029" w:rsidRDefault="0075725A" w:rsidP="0075725A">
      <w:pPr>
        <w:pStyle w:val="TH"/>
      </w:pPr>
      <w:r>
        <w:object w:dxaOrig="16875" w:dyaOrig="9960" w14:anchorId="06192B49">
          <v:shape id="_x0000_i1094" type="#_x0000_t75" style="width:484.3pt;height:282.95pt" o:ole="">
            <v:imagedata r:id="rId147" o:title=""/>
          </v:shape>
          <o:OLEObject Type="Embed" ProgID="Mscgen.Chart" ShapeID="_x0000_i1094" DrawAspect="Content" ObjectID="_1820391511" r:id="rId148"/>
        </w:object>
      </w:r>
      <w:r w:rsidR="00011029" w:rsidRPr="00455BC9">
        <w:t xml:space="preserve">Figure </w:t>
      </w:r>
      <w:bookmarkEnd w:id="2074"/>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C60918">
      <w:pPr>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075" w:name="_CR8_15_1_2"/>
      <w:bookmarkStart w:id="2076" w:name="_Toc98351792"/>
      <w:bookmarkStart w:id="2077" w:name="_Toc98748090"/>
      <w:bookmarkStart w:id="2078" w:name="_Toc105704480"/>
      <w:bookmarkStart w:id="2079" w:name="_Toc106108598"/>
      <w:bookmarkStart w:id="2080" w:name="_Toc107829570"/>
      <w:bookmarkStart w:id="2081" w:name="_Toc112703329"/>
      <w:bookmarkStart w:id="2082" w:name="_Toc209704906"/>
      <w:bookmarkEnd w:id="2075"/>
      <w:r w:rsidRPr="00455BC9">
        <w:t>8.</w:t>
      </w:r>
      <w:r>
        <w:t>15</w:t>
      </w:r>
      <w:r w:rsidRPr="00455BC9">
        <w:t>.1.2</w:t>
      </w:r>
      <w:r w:rsidRPr="00455BC9">
        <w:tab/>
        <w:t xml:space="preserve">Multicast MBS Session </w:t>
      </w:r>
      <w:r w:rsidR="007465C6" w:rsidRPr="005D3C45">
        <w:t>Context Establishment</w:t>
      </w:r>
      <w:bookmarkEnd w:id="2076"/>
      <w:bookmarkEnd w:id="2077"/>
      <w:bookmarkEnd w:id="2078"/>
      <w:bookmarkEnd w:id="2079"/>
      <w:bookmarkEnd w:id="2080"/>
      <w:bookmarkEnd w:id="2081"/>
      <w:bookmarkEnd w:id="2082"/>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p w14:paraId="6387D6CC" w14:textId="77777777" w:rsidR="00DE50FB" w:rsidRPr="00FB7251" w:rsidRDefault="00DE50FB" w:rsidP="00BF1B51">
      <w:pPr>
        <w:pStyle w:val="TH"/>
        <w:rPr>
          <w:rFonts w:eastAsia="Malgun Gothic"/>
        </w:rPr>
      </w:pPr>
      <w:r>
        <w:object w:dxaOrig="15961" w:dyaOrig="12265" w14:anchorId="048AE522">
          <v:shape id="_x0000_i1095" type="#_x0000_t75" style="width:482.65pt;height:372.4pt" o:ole="">
            <v:imagedata r:id="rId149" o:title=""/>
          </v:shape>
          <o:OLEObject Type="Embed" ProgID="Visio.Drawing.15" ShapeID="_x0000_i1095" DrawAspect="Content" ObjectID="_1820391512" r:id="rId150"/>
        </w:object>
      </w:r>
    </w:p>
    <w:p w14:paraId="0721A290" w14:textId="77777777" w:rsidR="00DE50FB" w:rsidRPr="00455BC9" w:rsidRDefault="00DE50FB" w:rsidP="002F6B78">
      <w:pPr>
        <w:pStyle w:val="TF"/>
      </w:pPr>
      <w:bookmarkStart w:id="2083" w:name="_CRFigure8_15_1_21"/>
      <w:r w:rsidRPr="00455BC9">
        <w:t xml:space="preserve">Figure </w:t>
      </w:r>
      <w:bookmarkEnd w:id="2083"/>
      <w:r w:rsidRPr="00455BC9">
        <w:t>8.</w:t>
      </w:r>
      <w:r>
        <w:t>15</w:t>
      </w:r>
      <w:r w:rsidRPr="00455BC9">
        <w:t>.1.2-1: Multicast MBS Session Context establishment</w:t>
      </w:r>
    </w:p>
    <w:p w14:paraId="3066180D" w14:textId="77777777" w:rsidR="00DE50FB" w:rsidRDefault="00DE50FB" w:rsidP="00DE50FB">
      <w:pPr>
        <w:pStyle w:val="B1"/>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84" w:name="_CR8_15_1_3"/>
      <w:bookmarkStart w:id="2085" w:name="_Toc209704907"/>
      <w:bookmarkStart w:id="2086" w:name="_Toc98351793"/>
      <w:bookmarkStart w:id="2087" w:name="_Toc98748091"/>
      <w:bookmarkStart w:id="2088" w:name="_Toc105704481"/>
      <w:bookmarkStart w:id="2089" w:name="_Toc106108599"/>
      <w:bookmarkStart w:id="2090" w:name="_Toc107829571"/>
      <w:bookmarkStart w:id="2091" w:name="_Toc112703330"/>
      <w:bookmarkEnd w:id="2084"/>
      <w:r w:rsidRPr="00455BC9">
        <w:t>8.</w:t>
      </w:r>
      <w:r>
        <w:t>15</w:t>
      </w:r>
      <w:r w:rsidRPr="00455BC9">
        <w:t>.1.</w:t>
      </w:r>
      <w:r>
        <w:t>3</w:t>
      </w:r>
      <w:r w:rsidRPr="00455BC9">
        <w:tab/>
      </w:r>
      <w:r>
        <w:t xml:space="preserve">Multicast </w:t>
      </w:r>
      <w:r w:rsidRPr="00455BC9">
        <w:t>M</w:t>
      </w:r>
      <w:r>
        <w:t>RB type re-configuration with F1-U ptp-retransmission tunnel establishment</w:t>
      </w:r>
      <w:bookmarkEnd w:id="2085"/>
    </w:p>
    <w:p w14:paraId="6DA3D2F9" w14:textId="77777777" w:rsidR="0074631D" w:rsidRDefault="0074631D" w:rsidP="0074631D">
      <w:pPr>
        <w:pStyle w:val="TH"/>
      </w:pPr>
      <w:r>
        <w:object w:dxaOrig="15252" w:dyaOrig="5520" w14:anchorId="49AD84A3">
          <v:shape id="_x0000_i1096" type="#_x0000_t75" style="width:480.95pt;height:174.95pt" o:ole="">
            <v:imagedata r:id="rId151" o:title=""/>
          </v:shape>
          <o:OLEObject Type="Embed" ProgID="Visio.Drawing.15" ShapeID="_x0000_i1096" DrawAspect="Content" ObjectID="_1820391513" r:id="rId152"/>
        </w:object>
      </w:r>
    </w:p>
    <w:p w14:paraId="40E19830" w14:textId="61C9065D" w:rsidR="0074631D" w:rsidRPr="00455BC9" w:rsidRDefault="0074631D" w:rsidP="0074631D">
      <w:pPr>
        <w:pStyle w:val="TF"/>
      </w:pPr>
      <w:bookmarkStart w:id="2092" w:name="_CRFigure8_15_1_31"/>
      <w:r w:rsidRPr="00455BC9">
        <w:t xml:space="preserve">Figure </w:t>
      </w:r>
      <w:bookmarkEnd w:id="2092"/>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093" w:name="_CR8_15_2"/>
      <w:bookmarkStart w:id="2094" w:name="_Toc209704908"/>
      <w:bookmarkEnd w:id="2093"/>
      <w:r w:rsidRPr="00B8401F">
        <w:t>8.</w:t>
      </w:r>
      <w:r>
        <w:t>15</w:t>
      </w:r>
      <w:r w:rsidRPr="00B8401F">
        <w:t>.</w:t>
      </w:r>
      <w:r>
        <w:t>2</w:t>
      </w:r>
      <w:r w:rsidRPr="00B8401F">
        <w:tab/>
      </w:r>
      <w:r>
        <w:t>Mobility procedure for Multicast</w:t>
      </w:r>
      <w:bookmarkEnd w:id="2094"/>
    </w:p>
    <w:p w14:paraId="6F87A736" w14:textId="12B9BCA5" w:rsidR="00B63D3E" w:rsidRPr="009010F4" w:rsidRDefault="00B63D3E" w:rsidP="009010F4">
      <w:pPr>
        <w:pStyle w:val="Heading4"/>
      </w:pPr>
      <w:bookmarkStart w:id="2095" w:name="_CR8_15_2_1"/>
      <w:bookmarkStart w:id="2096" w:name="_Toc209704909"/>
      <w:bookmarkEnd w:id="2095"/>
      <w:r w:rsidRPr="008120A8">
        <w:t>8.15.2.1</w:t>
      </w:r>
      <w:r w:rsidRPr="008120A8">
        <w:tab/>
        <w:t>Inter-gNB-CU Mobility between MBS Supporting nodes</w:t>
      </w:r>
      <w:bookmarkEnd w:id="2096"/>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C60918" w:rsidRDefault="00963549" w:rsidP="009010F4">
      <w:pPr>
        <w:pStyle w:val="TH"/>
        <w:rPr>
          <w:rFonts w:eastAsia="SimSun"/>
        </w:rPr>
      </w:pPr>
      <w:r>
        <w:object w:dxaOrig="21300" w:dyaOrig="13752" w14:anchorId="080D5F71">
          <v:shape id="_x0000_i1097" type="#_x0000_t75" style="width:480.4pt;height:303.75pt" o:ole="">
            <v:imagedata r:id="rId153" o:title=""/>
          </v:shape>
          <o:OLEObject Type="Embed" ProgID="Mscgen.Chart" ShapeID="_x0000_i1097" DrawAspect="Content" ObjectID="_1820391514" r:id="rId154"/>
        </w:object>
      </w:r>
    </w:p>
    <w:p w14:paraId="45C484FD" w14:textId="0E3D45CC" w:rsidR="00B63D3E" w:rsidRPr="00455BC9" w:rsidRDefault="00B63D3E" w:rsidP="002F6B78">
      <w:pPr>
        <w:pStyle w:val="TF"/>
      </w:pPr>
      <w:bookmarkStart w:id="2097" w:name="_CRFigure8_15_2_11"/>
      <w:r w:rsidRPr="00455BC9">
        <w:t xml:space="preserve">Figure </w:t>
      </w:r>
      <w:bookmarkEnd w:id="2097"/>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098" w:name="_CR8_16"/>
      <w:bookmarkStart w:id="2099" w:name="_Toc209704910"/>
      <w:bookmarkEnd w:id="2098"/>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86"/>
      <w:bookmarkEnd w:id="2087"/>
      <w:bookmarkEnd w:id="2088"/>
      <w:bookmarkEnd w:id="2089"/>
      <w:bookmarkEnd w:id="2090"/>
      <w:bookmarkEnd w:id="2091"/>
      <w:bookmarkEnd w:id="2099"/>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00" w:name="_CR8_16_1"/>
      <w:bookmarkStart w:id="2101" w:name="_Toc105704482"/>
      <w:bookmarkStart w:id="2102" w:name="_Toc106108600"/>
      <w:bookmarkStart w:id="2103" w:name="_Toc107829572"/>
      <w:bookmarkStart w:id="2104" w:name="_Toc112703331"/>
      <w:bookmarkStart w:id="2105" w:name="_Toc209704911"/>
      <w:bookmarkStart w:id="2106" w:name="_Toc98351794"/>
      <w:bookmarkStart w:id="2107" w:name="_Toc98748092"/>
      <w:bookmarkEnd w:id="2100"/>
      <w:r w:rsidRPr="00674017">
        <w:rPr>
          <w:rFonts w:eastAsia="Malgun Gothic" w:hint="eastAsia"/>
          <w:lang w:eastAsia="zh-CN"/>
        </w:rPr>
        <w:t>8.16.1</w:t>
      </w:r>
      <w:r>
        <w:rPr>
          <w:rFonts w:eastAsia="Malgun Gothic"/>
          <w:lang w:eastAsia="zh-CN"/>
        </w:rPr>
        <w:tab/>
      </w:r>
      <w:r w:rsidRPr="008E77C0">
        <w:t>MN initiated Conditional PSCell Addition</w:t>
      </w:r>
      <w:bookmarkEnd w:id="2101"/>
      <w:bookmarkEnd w:id="2102"/>
      <w:bookmarkEnd w:id="2103"/>
      <w:bookmarkEnd w:id="2104"/>
      <w:bookmarkEnd w:id="2105"/>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8" type="#_x0000_t75" style="width:484.3pt;height:331.9pt" o:ole="">
            <v:imagedata r:id="rId155" o:title=""/>
          </v:shape>
          <o:OLEObject Type="Embed" ProgID="Visio.Drawing.15" ShapeID="_x0000_i1098" DrawAspect="Content" ObjectID="_1820391515" r:id="rId156"/>
        </w:object>
      </w:r>
    </w:p>
    <w:p w14:paraId="069BE479" w14:textId="77777777" w:rsidR="00674017" w:rsidRDefault="00674017" w:rsidP="005D3C45">
      <w:pPr>
        <w:pStyle w:val="TF"/>
      </w:pPr>
      <w:bookmarkStart w:id="2108" w:name="_CRFigure8_16_11ConditionalSecondaryNod"/>
      <w:r w:rsidRPr="005C4071">
        <w:rPr>
          <w:rFonts w:hint="eastAsia"/>
        </w:rPr>
        <w:t xml:space="preserve">Figure </w:t>
      </w:r>
      <w:bookmarkEnd w:id="2108"/>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09" w:name="_CR8_16_2"/>
      <w:bookmarkStart w:id="2110" w:name="_Toc105704483"/>
      <w:bookmarkStart w:id="2111" w:name="_Toc106108601"/>
      <w:bookmarkStart w:id="2112" w:name="_Toc107829573"/>
      <w:bookmarkStart w:id="2113" w:name="_Toc112703332"/>
      <w:bookmarkStart w:id="2114" w:name="_Toc209704912"/>
      <w:bookmarkEnd w:id="2109"/>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10"/>
      <w:bookmarkEnd w:id="2111"/>
      <w:bookmarkEnd w:id="2112"/>
      <w:bookmarkEnd w:id="2113"/>
      <w:bookmarkEnd w:id="2114"/>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15" w:name="_CR8_16_3"/>
      <w:bookmarkStart w:id="2116" w:name="_Toc105704484"/>
      <w:bookmarkStart w:id="2117" w:name="_Toc106108602"/>
      <w:bookmarkStart w:id="2118" w:name="_Toc107829574"/>
      <w:bookmarkStart w:id="2119" w:name="_Toc112703333"/>
      <w:bookmarkStart w:id="2120" w:name="_Toc209704913"/>
      <w:bookmarkEnd w:id="2115"/>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16"/>
      <w:bookmarkEnd w:id="2117"/>
      <w:bookmarkEnd w:id="2118"/>
      <w:bookmarkEnd w:id="2119"/>
      <w:bookmarkEnd w:id="2120"/>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21" w:name="_CR8_17"/>
      <w:bookmarkStart w:id="2122" w:name="_Toc105704485"/>
      <w:bookmarkStart w:id="2123" w:name="_Toc106108603"/>
      <w:bookmarkStart w:id="2124" w:name="_Toc107829575"/>
      <w:bookmarkStart w:id="2125" w:name="_Toc112703334"/>
      <w:bookmarkStart w:id="2126" w:name="_Toc209704914"/>
      <w:bookmarkEnd w:id="2121"/>
      <w:r w:rsidRPr="00382BD1">
        <w:t>8.</w:t>
      </w:r>
      <w:r>
        <w:t>17</w:t>
      </w:r>
      <w:r w:rsidRPr="00382BD1">
        <w:tab/>
        <w:t>IAB Inter-</w:t>
      </w:r>
      <w:r>
        <w:t>CU Topology Management</w:t>
      </w:r>
      <w:bookmarkEnd w:id="2106"/>
      <w:bookmarkEnd w:id="2107"/>
      <w:bookmarkEnd w:id="2122"/>
      <w:bookmarkEnd w:id="2123"/>
      <w:bookmarkEnd w:id="2124"/>
      <w:bookmarkEnd w:id="2125"/>
      <w:bookmarkEnd w:id="2126"/>
    </w:p>
    <w:p w14:paraId="5DEF1CA2" w14:textId="77777777" w:rsidR="002A4ACF" w:rsidRPr="00382BD1" w:rsidRDefault="002A4ACF" w:rsidP="00564453">
      <w:pPr>
        <w:pStyle w:val="Heading3"/>
      </w:pPr>
      <w:bookmarkStart w:id="2127" w:name="_CR8_17_1"/>
      <w:bookmarkStart w:id="2128" w:name="_Toc98351795"/>
      <w:bookmarkStart w:id="2129" w:name="_Toc98748093"/>
      <w:bookmarkStart w:id="2130" w:name="_Toc105704486"/>
      <w:bookmarkStart w:id="2131" w:name="_Toc106108604"/>
      <w:bookmarkStart w:id="2132" w:name="_Toc107829576"/>
      <w:bookmarkStart w:id="2133" w:name="_Toc112703335"/>
      <w:bookmarkStart w:id="2134" w:name="_Toc209704915"/>
      <w:bookmarkEnd w:id="2127"/>
      <w:r w:rsidRPr="00382BD1">
        <w:t>8.</w:t>
      </w:r>
      <w:r>
        <w:t>17</w:t>
      </w:r>
      <w:r>
        <w:rPr>
          <w:rFonts w:hint="eastAsia"/>
        </w:rPr>
        <w:t>.</w:t>
      </w:r>
      <w:r>
        <w:t>1</w:t>
      </w:r>
      <w:r w:rsidRPr="00382BD1">
        <w:tab/>
        <w:t>IAB Inter-</w:t>
      </w:r>
      <w:r>
        <w:t>d</w:t>
      </w:r>
      <w:r w:rsidRPr="00382BD1">
        <w:t xml:space="preserve">onor-DU </w:t>
      </w:r>
      <w:r>
        <w:t>Re-</w:t>
      </w:r>
      <w:r w:rsidRPr="00382BD1">
        <w:t>routing</w:t>
      </w:r>
      <w:bookmarkEnd w:id="2128"/>
      <w:bookmarkEnd w:id="2129"/>
      <w:bookmarkEnd w:id="2130"/>
      <w:bookmarkEnd w:id="2131"/>
      <w:bookmarkEnd w:id="2132"/>
      <w:bookmarkEnd w:id="2133"/>
      <w:bookmarkEnd w:id="2134"/>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135" w:name="_CR8_17_2"/>
      <w:bookmarkStart w:id="2136" w:name="_Toc56529359"/>
      <w:bookmarkStart w:id="2137" w:name="_Toc98351796"/>
      <w:bookmarkStart w:id="2138" w:name="_Toc98748094"/>
      <w:bookmarkStart w:id="2139" w:name="_Toc105704487"/>
      <w:bookmarkStart w:id="2140" w:name="_Toc106108605"/>
      <w:bookmarkStart w:id="2141" w:name="_Toc107829577"/>
      <w:bookmarkStart w:id="2142" w:name="_Toc112703336"/>
      <w:bookmarkStart w:id="2143" w:name="_Toc209704916"/>
      <w:bookmarkEnd w:id="2135"/>
      <w:r w:rsidRPr="000E6E8D">
        <w:t>8.</w:t>
      </w:r>
      <w:r>
        <w:t>17.2</w:t>
      </w:r>
      <w:bookmarkEnd w:id="2136"/>
      <w:r>
        <w:tab/>
        <w:t xml:space="preserve">IAB Inter-CU </w:t>
      </w:r>
      <w:r>
        <w:rPr>
          <w:rFonts w:hint="eastAsia"/>
        </w:rPr>
        <w:t>T</w:t>
      </w:r>
      <w:r>
        <w:t>opology Redundancy</w:t>
      </w:r>
      <w:bookmarkStart w:id="2144" w:name="_Toc56529309"/>
      <w:bookmarkStart w:id="2145" w:name="_Toc98351797"/>
      <w:bookmarkStart w:id="2146" w:name="_Toc98748095"/>
      <w:bookmarkStart w:id="2147" w:name="_Toc105704488"/>
      <w:bookmarkStart w:id="2148" w:name="_Toc106108606"/>
      <w:bookmarkStart w:id="2149" w:name="_Toc107829578"/>
      <w:bookmarkStart w:id="2150" w:name="_Toc112703337"/>
      <w:bookmarkEnd w:id="2137"/>
      <w:bookmarkEnd w:id="2138"/>
      <w:bookmarkEnd w:id="2139"/>
      <w:bookmarkEnd w:id="2140"/>
      <w:bookmarkEnd w:id="2141"/>
      <w:bookmarkEnd w:id="2142"/>
      <w:bookmarkEnd w:id="2143"/>
    </w:p>
    <w:p w14:paraId="5C8FE797" w14:textId="77777777" w:rsidR="002A4ACF" w:rsidRPr="00E8164D" w:rsidRDefault="002A4ACF" w:rsidP="00564453">
      <w:pPr>
        <w:pStyle w:val="Heading4"/>
        <w:rPr>
          <w:lang w:eastAsia="en-GB"/>
        </w:rPr>
      </w:pPr>
      <w:bookmarkStart w:id="2151" w:name="_CR8_17_2_1"/>
      <w:bookmarkStart w:id="2152" w:name="_Toc209704917"/>
      <w:bookmarkEnd w:id="2151"/>
      <w:r w:rsidRPr="00E8164D">
        <w:rPr>
          <w:lang w:eastAsia="en-GB"/>
        </w:rPr>
        <w:t>8.</w:t>
      </w:r>
      <w:r>
        <w:rPr>
          <w:lang w:eastAsia="en-GB"/>
        </w:rPr>
        <w:t>17.2</w:t>
      </w:r>
      <w:r w:rsidRPr="00E8164D">
        <w:rPr>
          <w:lang w:eastAsia="en-GB"/>
        </w:rPr>
        <w:t>.1</w:t>
      </w:r>
      <w:r w:rsidRPr="00E8164D">
        <w:rPr>
          <w:lang w:eastAsia="en-GB"/>
        </w:rPr>
        <w:tab/>
      </w:r>
      <w:bookmarkEnd w:id="2144"/>
      <w:r w:rsidRPr="00E8164D">
        <w:rPr>
          <w:lang w:eastAsia="en-GB"/>
        </w:rPr>
        <w:t>IAB Inter-CU topological redundancy procedure</w:t>
      </w:r>
      <w:bookmarkEnd w:id="2145"/>
      <w:bookmarkEnd w:id="2146"/>
      <w:bookmarkEnd w:id="2147"/>
      <w:bookmarkEnd w:id="2148"/>
      <w:bookmarkEnd w:id="2149"/>
      <w:bookmarkEnd w:id="2150"/>
      <w:bookmarkEnd w:id="2152"/>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9" type="#_x0000_t75" style="width:478.7pt;height:439.9pt" o:ole="">
            <v:imagedata r:id="rId157" o:title=""/>
          </v:shape>
          <o:OLEObject Type="Embed" ProgID="Visio.Drawing.15" ShapeID="_x0000_i1099" DrawAspect="Content" ObjectID="_1820391516" r:id="rId158"/>
        </w:object>
      </w:r>
    </w:p>
    <w:p w14:paraId="644566EF" w14:textId="77777777" w:rsidR="002A4ACF" w:rsidRPr="00DC6618" w:rsidRDefault="002A4ACF" w:rsidP="00564453">
      <w:pPr>
        <w:pStyle w:val="TF"/>
        <w:rPr>
          <w:rFonts w:eastAsia="SimSun"/>
          <w:lang w:val="x-none"/>
        </w:rPr>
      </w:pPr>
      <w:bookmarkStart w:id="2153" w:name="_CRFigure8_17_2_11IABinterCUtopologyred"/>
      <w:r w:rsidRPr="00DC6618">
        <w:rPr>
          <w:rFonts w:eastAsia="SimSun"/>
        </w:rPr>
        <w:t xml:space="preserve">Figure </w:t>
      </w:r>
      <w:bookmarkEnd w:id="2153"/>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54" w:name="_CR8_17_3"/>
      <w:bookmarkStart w:id="2155" w:name="_Toc98351798"/>
      <w:bookmarkStart w:id="2156" w:name="_Toc98748096"/>
      <w:bookmarkStart w:id="2157" w:name="_Toc105704489"/>
      <w:bookmarkStart w:id="2158" w:name="_Toc106108607"/>
      <w:bookmarkStart w:id="2159" w:name="_Toc107829579"/>
      <w:bookmarkStart w:id="2160" w:name="_Toc112703338"/>
      <w:bookmarkStart w:id="2161" w:name="_Toc209704918"/>
      <w:bookmarkEnd w:id="2154"/>
      <w:r w:rsidRPr="00963738">
        <w:t>8.</w:t>
      </w:r>
      <w:r>
        <w:t>17.3</w:t>
      </w:r>
      <w:r w:rsidRPr="00963738">
        <w:tab/>
        <w:t>IAB Inter-CU Topology Adaptation</w:t>
      </w:r>
      <w:bookmarkEnd w:id="2155"/>
      <w:bookmarkEnd w:id="2156"/>
      <w:bookmarkEnd w:id="2157"/>
      <w:bookmarkEnd w:id="2158"/>
      <w:bookmarkEnd w:id="2159"/>
      <w:bookmarkEnd w:id="2160"/>
      <w:bookmarkEnd w:id="2161"/>
    </w:p>
    <w:p w14:paraId="414AA7F1" w14:textId="7FDDF675" w:rsidR="00FF5EBC" w:rsidRDefault="002A4ACF" w:rsidP="00564453">
      <w:pPr>
        <w:pStyle w:val="Heading4"/>
      </w:pPr>
      <w:bookmarkStart w:id="2162" w:name="_CR8_17_3_1"/>
      <w:bookmarkStart w:id="2163" w:name="_Toc98351799"/>
      <w:bookmarkStart w:id="2164" w:name="_Toc98748097"/>
      <w:bookmarkStart w:id="2165" w:name="_Toc105704490"/>
      <w:bookmarkStart w:id="2166" w:name="_Toc106108608"/>
      <w:bookmarkStart w:id="2167" w:name="_Toc107829580"/>
      <w:bookmarkStart w:id="2168" w:name="_Toc112703339"/>
      <w:bookmarkStart w:id="2169" w:name="_Toc209704919"/>
      <w:bookmarkEnd w:id="2162"/>
      <w:r w:rsidRPr="00963738">
        <w:t>8.</w:t>
      </w:r>
      <w:r>
        <w:t>17.3</w:t>
      </w:r>
      <w:r w:rsidRPr="00963738">
        <w:t>.1</w:t>
      </w:r>
      <w:r w:rsidRPr="00963738">
        <w:tab/>
        <w:t>IAB inter-CU topology adaptation procedure</w:t>
      </w:r>
      <w:bookmarkEnd w:id="2163"/>
      <w:bookmarkEnd w:id="2164"/>
      <w:bookmarkEnd w:id="2165"/>
      <w:bookmarkEnd w:id="2166"/>
      <w:bookmarkEnd w:id="2167"/>
      <w:bookmarkEnd w:id="2168"/>
      <w:bookmarkEnd w:id="2169"/>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100" type="#_x0000_t75" style="width:475.9pt;height:612.55pt" o:ole="">
            <v:imagedata r:id="rId159" o:title=""/>
          </v:shape>
          <o:OLEObject Type="Embed" ProgID="Visio.Drawing.11" ShapeID="_x0000_i1100" DrawAspect="Content" ObjectID="_1820391517" r:id="rId160"/>
        </w:object>
      </w:r>
    </w:p>
    <w:p w14:paraId="16E1177E" w14:textId="4B5EFEFC" w:rsidR="00FF5EBC" w:rsidRDefault="002A4ACF" w:rsidP="00564453">
      <w:pPr>
        <w:pStyle w:val="TF"/>
        <w:rPr>
          <w:lang w:eastAsia="en-US"/>
        </w:rPr>
      </w:pPr>
      <w:bookmarkStart w:id="2170" w:name="_CRFigure8_17_3_11"/>
      <w:r>
        <w:rPr>
          <w:lang w:eastAsia="en-US"/>
        </w:rPr>
        <w:t xml:space="preserve">Figure </w:t>
      </w:r>
      <w:bookmarkEnd w:id="2170"/>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71" w:name="_CR8_17_3_2"/>
      <w:bookmarkStart w:id="2172" w:name="_Toc98351800"/>
      <w:bookmarkStart w:id="2173" w:name="_Toc98748098"/>
      <w:bookmarkStart w:id="2174" w:name="_Toc105704491"/>
      <w:bookmarkStart w:id="2175" w:name="_Toc106108609"/>
      <w:bookmarkStart w:id="2176" w:name="_Toc107829581"/>
      <w:bookmarkStart w:id="2177" w:name="_Toc112703340"/>
      <w:bookmarkStart w:id="2178" w:name="_Toc209704920"/>
      <w:bookmarkEnd w:id="2171"/>
      <w:r w:rsidRPr="00963738">
        <w:t>8.</w:t>
      </w:r>
      <w:r w:rsidR="007644F9">
        <w:t>17</w:t>
      </w:r>
      <w:r>
        <w:t>.3.</w:t>
      </w:r>
      <w:r w:rsidRPr="00963738">
        <w:t>2</w:t>
      </w:r>
      <w:r w:rsidRPr="00963738">
        <w:tab/>
        <w:t>IAB inter-CU topology adaptation procedure with descendant IAB-node</w:t>
      </w:r>
      <w:bookmarkEnd w:id="2172"/>
      <w:bookmarkEnd w:id="2173"/>
      <w:bookmarkEnd w:id="2174"/>
      <w:bookmarkEnd w:id="2175"/>
      <w:bookmarkEnd w:id="2176"/>
      <w:bookmarkEnd w:id="2177"/>
      <w:bookmarkEnd w:id="2178"/>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101" type="#_x0000_t75" style="width:481.5pt;height:348.2pt" o:ole="">
            <v:imagedata r:id="rId161" o:title=""/>
          </v:shape>
          <o:OLEObject Type="Embed" ProgID="Visio.Drawing.11" ShapeID="_x0000_i1101" DrawAspect="Content" ObjectID="_1820391518" r:id="rId162"/>
        </w:object>
      </w:r>
    </w:p>
    <w:p w14:paraId="2AFA3D12" w14:textId="77777777" w:rsidR="002A4ACF" w:rsidRPr="00E93641" w:rsidRDefault="002A4ACF" w:rsidP="005D3C45">
      <w:pPr>
        <w:pStyle w:val="TF"/>
        <w:rPr>
          <w:lang w:eastAsia="en-US"/>
        </w:rPr>
      </w:pPr>
      <w:bookmarkStart w:id="2179" w:name="_CRFigure8_17_3_21"/>
      <w:r>
        <w:rPr>
          <w:lang w:eastAsia="en-US"/>
        </w:rPr>
        <w:t xml:space="preserve">Figure </w:t>
      </w:r>
      <w:bookmarkEnd w:id="2179"/>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180" w:name="_Toc98351801"/>
      <w:bookmarkStart w:id="2181" w:name="_Toc98748099"/>
      <w:bookmarkStart w:id="2182" w:name="_Toc105704492"/>
      <w:bookmarkStart w:id="2183" w:name="_Toc106108610"/>
      <w:bookmarkStart w:id="2184" w:name="_Toc107829582"/>
      <w:bookmarkStart w:id="2185" w:name="_Toc112703341"/>
    </w:p>
    <w:p w14:paraId="61C521D1" w14:textId="5429DC50" w:rsidR="00FF5EBC" w:rsidRDefault="007644F9" w:rsidP="00564453">
      <w:pPr>
        <w:pStyle w:val="Heading3"/>
      </w:pPr>
      <w:bookmarkStart w:id="2186" w:name="_CR8_17_4"/>
      <w:bookmarkStart w:id="2187" w:name="_Toc209704921"/>
      <w:bookmarkEnd w:id="2186"/>
      <w:r w:rsidRPr="00DA5109">
        <w:t>8.</w:t>
      </w:r>
      <w:r>
        <w:t>17.4</w:t>
      </w:r>
      <w:r w:rsidRPr="00DA5109">
        <w:tab/>
        <w:t>IAB Inter-CU Backhaul RLF recovery for single connected IAB-node</w:t>
      </w:r>
      <w:bookmarkEnd w:id="2180"/>
      <w:bookmarkEnd w:id="2181"/>
      <w:bookmarkEnd w:id="2182"/>
      <w:bookmarkEnd w:id="2183"/>
      <w:bookmarkEnd w:id="2184"/>
      <w:bookmarkEnd w:id="2185"/>
      <w:bookmarkEnd w:id="2187"/>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102" type="#_x0000_t75" style="width:477.55pt;height:570.4pt" o:ole="">
            <v:imagedata r:id="rId163" o:title=""/>
          </v:shape>
          <o:OLEObject Type="Embed" ProgID="Visio.Drawing.15" ShapeID="_x0000_i1102" DrawAspect="Content" ObjectID="_1820391519" r:id="rId164"/>
        </w:object>
      </w:r>
    </w:p>
    <w:p w14:paraId="067A7408" w14:textId="77777777" w:rsidR="007644F9" w:rsidRPr="006727FF" w:rsidRDefault="007644F9" w:rsidP="007644F9">
      <w:pPr>
        <w:pStyle w:val="TF"/>
      </w:pPr>
      <w:bookmarkStart w:id="2188" w:name="_CRFigure8_17_41"/>
      <w:r w:rsidRPr="006727FF">
        <w:t xml:space="preserve">Figure </w:t>
      </w:r>
      <w:bookmarkEnd w:id="2188"/>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89" w:name="_CR8_18"/>
      <w:bookmarkStart w:id="2190" w:name="_Toc98351802"/>
      <w:bookmarkStart w:id="2191" w:name="_Toc98748100"/>
      <w:bookmarkStart w:id="2192" w:name="_Toc105704493"/>
      <w:bookmarkStart w:id="2193" w:name="_Toc106108611"/>
      <w:bookmarkStart w:id="2194" w:name="_Toc107829583"/>
      <w:bookmarkStart w:id="2195" w:name="_Toc112703342"/>
      <w:bookmarkStart w:id="2196" w:name="_Toc209704922"/>
      <w:bookmarkEnd w:id="2189"/>
      <w:r>
        <w:t>8.18</w:t>
      </w:r>
      <w:r w:rsidRPr="00B8401F">
        <w:tab/>
      </w:r>
      <w:r>
        <w:t>Overall procedure for Small Data Transmission during RRC Inactive</w:t>
      </w:r>
      <w:bookmarkEnd w:id="2190"/>
      <w:bookmarkEnd w:id="2191"/>
      <w:bookmarkEnd w:id="2192"/>
      <w:bookmarkEnd w:id="2193"/>
      <w:bookmarkEnd w:id="2194"/>
      <w:bookmarkEnd w:id="2195"/>
      <w:bookmarkEnd w:id="2196"/>
    </w:p>
    <w:p w14:paraId="1872484F" w14:textId="77777777" w:rsidR="006E14BE" w:rsidRDefault="006E14BE" w:rsidP="00564453">
      <w:pPr>
        <w:pStyle w:val="Heading3"/>
      </w:pPr>
      <w:bookmarkStart w:id="2197" w:name="_CR8_18_1"/>
      <w:bookmarkStart w:id="2198" w:name="_Toc98351803"/>
      <w:bookmarkStart w:id="2199" w:name="_Toc98748101"/>
      <w:bookmarkStart w:id="2200" w:name="_Toc105704494"/>
      <w:bookmarkStart w:id="2201" w:name="_Toc106108612"/>
      <w:bookmarkStart w:id="2202" w:name="_Toc107829584"/>
      <w:bookmarkStart w:id="2203" w:name="_Toc112703343"/>
      <w:bookmarkStart w:id="2204" w:name="_Toc209704923"/>
      <w:bookmarkEnd w:id="2197"/>
      <w:r>
        <w:t>8.18.1</w:t>
      </w:r>
      <w:r>
        <w:tab/>
        <w:t>RACH based SDT</w:t>
      </w:r>
      <w:bookmarkEnd w:id="2198"/>
      <w:bookmarkEnd w:id="2199"/>
      <w:bookmarkEnd w:id="2200"/>
      <w:bookmarkEnd w:id="2201"/>
      <w:bookmarkEnd w:id="2202"/>
      <w:bookmarkEnd w:id="2203"/>
      <w:bookmarkEnd w:id="2204"/>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103" type="#_x0000_t75" style="width:477pt;height:211.5pt" o:ole="">
            <v:imagedata r:id="rId165" o:title=""/>
          </v:shape>
          <o:OLEObject Type="Embed" ProgID="Visio.Drawing.15" ShapeID="_x0000_i1103" DrawAspect="Content" ObjectID="_1820391520" r:id="rId166"/>
        </w:object>
      </w:r>
    </w:p>
    <w:p w14:paraId="2CCCD278" w14:textId="27E6209F" w:rsidR="00FF5EBC" w:rsidRDefault="006E14BE" w:rsidP="006E14BE">
      <w:pPr>
        <w:pStyle w:val="TF"/>
      </w:pPr>
      <w:bookmarkStart w:id="2205" w:name="_CRFigure8_18_11"/>
      <w:r w:rsidRPr="00B8401F">
        <w:t xml:space="preserve">Figure </w:t>
      </w:r>
      <w:bookmarkEnd w:id="2205"/>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06" w:name="_Toc105704495"/>
      <w:bookmarkStart w:id="2207" w:name="_Toc106108613"/>
      <w:bookmarkStart w:id="2208" w:name="_Toc107829585"/>
      <w:bookmarkStart w:id="2209" w:name="_Toc112703344"/>
      <w:bookmarkStart w:id="2210" w:name="_Toc98351804"/>
      <w:bookmarkStart w:id="2211" w:name="_Toc98748102"/>
      <w:r w:rsidRPr="00F142D3">
        <w:t>NOTE 4:</w:t>
      </w:r>
      <w:r w:rsidRPr="00F142D3">
        <w:tab/>
      </w:r>
      <w:r>
        <w:t>void.</w:t>
      </w:r>
    </w:p>
    <w:p w14:paraId="53C408C2" w14:textId="77777777" w:rsidR="007B2D82" w:rsidRDefault="007B2D82" w:rsidP="008120A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472F4670" w:rsidR="00672786" w:rsidRDefault="00672786" w:rsidP="00672786">
      <w:r w:rsidRPr="00D66F6C">
        <w:t xml:space="preserve">Upon receiving </w:t>
      </w:r>
      <w:r w:rsidR="00C9047B">
        <w:t xml:space="preserve">DL </w:t>
      </w:r>
      <w:r w:rsidRPr="00D66F6C">
        <w:t>non-SDT data, the gNB-CU-UP shall send the DL DATA NOTIFICATION message to the gNB-CU-CP. The gNB-CU-CP shall terminate the ongoing SDT procedure as specified in TS 38.300 [2].</w:t>
      </w:r>
    </w:p>
    <w:p w14:paraId="0FB66C21" w14:textId="77777777" w:rsidR="00C9047B" w:rsidRDefault="00672786" w:rsidP="00C9047B">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1AC15B22" w14:textId="645EE49C" w:rsidR="007B2D82" w:rsidRPr="00D66F6C" w:rsidRDefault="00C9047B" w:rsidP="00C9047B">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407E8191" w14:textId="269C00F5" w:rsidR="00E2206D" w:rsidRPr="00FF27EE" w:rsidRDefault="00E2206D" w:rsidP="00E2206D">
      <w:pPr>
        <w:pStyle w:val="Heading3"/>
      </w:pPr>
      <w:bookmarkStart w:id="2212" w:name="_CR8_18_2"/>
      <w:bookmarkStart w:id="2213" w:name="_Toc209704924"/>
      <w:bookmarkEnd w:id="2212"/>
      <w:r w:rsidRPr="00FF27EE">
        <w:t>8.</w:t>
      </w:r>
      <w:r>
        <w:t>18</w:t>
      </w:r>
      <w:r w:rsidRPr="00FF27EE">
        <w:t>.</w:t>
      </w:r>
      <w:r>
        <w:t>2</w:t>
      </w:r>
      <w:r w:rsidRPr="00FF27EE">
        <w:tab/>
        <w:t>CG based SDT</w:t>
      </w:r>
      <w:bookmarkEnd w:id="2206"/>
      <w:bookmarkEnd w:id="2207"/>
      <w:bookmarkEnd w:id="2208"/>
      <w:bookmarkEnd w:id="2209"/>
      <w:bookmarkEnd w:id="2213"/>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104" type="#_x0000_t75" style="width:477.55pt;height:291.95pt" o:ole="">
            <v:imagedata r:id="rId167" o:title=""/>
          </v:shape>
          <o:OLEObject Type="Embed" ProgID="Mscgen.Chart" ShapeID="_x0000_i1104" DrawAspect="Content" ObjectID="_1820391521" r:id="rId168"/>
        </w:object>
      </w:r>
    </w:p>
    <w:p w14:paraId="59C63836" w14:textId="7E963271" w:rsidR="00FF5EBC" w:rsidRDefault="00E2206D" w:rsidP="00E2206D">
      <w:pPr>
        <w:pStyle w:val="TF"/>
      </w:pPr>
      <w:bookmarkStart w:id="2214" w:name="_CRFigure8_18_21"/>
      <w:r w:rsidRPr="00B8401F">
        <w:t xml:space="preserve">Figure </w:t>
      </w:r>
      <w:bookmarkEnd w:id="2214"/>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15" w:name="_Toc105704496"/>
      <w:bookmarkStart w:id="2216" w:name="_Toc106108614"/>
      <w:bookmarkStart w:id="2217" w:name="_Toc107829586"/>
      <w:bookmarkStart w:id="2218" w:name="_Toc112703345"/>
      <w:r w:rsidRPr="00F142D3">
        <w:t>NOTE 1:</w:t>
      </w:r>
      <w:r w:rsidRPr="00F142D3">
        <w:tab/>
      </w:r>
      <w:r>
        <w:t>void.</w:t>
      </w:r>
    </w:p>
    <w:p w14:paraId="5DB919C9" w14:textId="77777777" w:rsidR="00FC1480" w:rsidRDefault="00FC1480" w:rsidP="009010F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r w:rsidRPr="00D66F6C">
        <w:rPr>
          <w:lang w:eastAsia="ja-JP"/>
        </w:rPr>
        <w:t>If CG-SDT is re-configured, the gNB-CU may request the gNB-DU to keep CG-SDT configuration and resources in the UE CONTEXT RELEASE COMMAND message.</w:t>
      </w:r>
    </w:p>
    <w:p w14:paraId="7057B0D1" w14:textId="15DFE378" w:rsidR="00FC1480" w:rsidRDefault="00FC1480" w:rsidP="009010F4">
      <w:pPr>
        <w:rPr>
          <w:lang w:eastAsia="zh-CN"/>
        </w:rPr>
      </w:pPr>
      <w:r w:rsidRPr="000956B9">
        <w:t xml:space="preserve">Upon receiving </w:t>
      </w:r>
      <w:r w:rsidR="00C9047B">
        <w:t xml:space="preserve">DL </w:t>
      </w:r>
      <w:r w:rsidRPr="000956B9">
        <w:t xml:space="preserve">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3FE7746B" w14:textId="77777777" w:rsidR="00C9047B" w:rsidRDefault="00FC1480" w:rsidP="00C9047B">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r w:rsidR="00C9047B">
        <w:t xml:space="preserve"> </w:t>
      </w:r>
    </w:p>
    <w:p w14:paraId="6F272700" w14:textId="727ADDDF" w:rsidR="00FC1480" w:rsidRDefault="00C9047B" w:rsidP="009010F4">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5C8DCD81" w14:textId="77777777" w:rsidR="00193EDC" w:rsidRDefault="00193EDC" w:rsidP="00193EDC">
      <w:pPr>
        <w:pStyle w:val="Heading3"/>
      </w:pPr>
      <w:bookmarkStart w:id="2219" w:name="_CR8_18_3"/>
      <w:bookmarkStart w:id="2220" w:name="_Toc209704925"/>
      <w:bookmarkEnd w:id="2219"/>
      <w:r>
        <w:t>8.18.3</w:t>
      </w:r>
      <w:r>
        <w:tab/>
      </w:r>
      <w:r w:rsidRPr="006C5B51">
        <w:t>RA-SDT or non-SDT with CG-SDT configuration</w:t>
      </w:r>
      <w:bookmarkEnd w:id="2215"/>
      <w:bookmarkEnd w:id="2216"/>
      <w:bookmarkEnd w:id="2217"/>
      <w:bookmarkEnd w:id="2218"/>
      <w:bookmarkEnd w:id="2220"/>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5" type="#_x0000_t75" style="width:450.55pt;height:183.4pt" o:ole="">
            <v:imagedata r:id="rId169" o:title=""/>
          </v:shape>
          <o:OLEObject Type="Embed" ProgID="Mscgen.Chart" ShapeID="_x0000_i1105" DrawAspect="Content" ObjectID="_1820391522" r:id="rId170"/>
        </w:object>
      </w:r>
    </w:p>
    <w:p w14:paraId="6884D2F3" w14:textId="65976235" w:rsidR="00FF5EBC" w:rsidRDefault="00193EDC" w:rsidP="00193EDC">
      <w:pPr>
        <w:pStyle w:val="TF"/>
      </w:pPr>
      <w:bookmarkStart w:id="2221" w:name="_CRFigure8_18_31"/>
      <w:r>
        <w:t xml:space="preserve">Figure </w:t>
      </w:r>
      <w:bookmarkEnd w:id="2221"/>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22" w:name="_CR8_18_x4"/>
      <w:bookmarkEnd w:id="2222"/>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23" w:name="_CR8_18_4"/>
      <w:bookmarkStart w:id="2224" w:name="_Toc209704926"/>
      <w:bookmarkEnd w:id="2223"/>
      <w:r w:rsidRPr="000562FA">
        <w:t>8.18.</w:t>
      </w:r>
      <w:r>
        <w:t>4</w:t>
      </w:r>
      <w:r w:rsidRPr="000562FA">
        <w:tab/>
      </w:r>
      <w:r>
        <w:t>MT-</w:t>
      </w:r>
      <w:r w:rsidRPr="000562FA">
        <w:t>SD</w:t>
      </w:r>
      <w:r w:rsidR="0047759B" w:rsidRPr="000562FA">
        <w:t>T</w:t>
      </w:r>
      <w:bookmarkEnd w:id="2224"/>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6" type="#_x0000_t75" alt="" style="width:458.45pt;height:290.8pt" o:ole="">
            <v:imagedata r:id="rId171" o:title=""/>
          </v:shape>
          <o:OLEObject Type="Embed" ProgID="Mscgen.Chart" ShapeID="_x0000_i1106" DrawAspect="Content" ObjectID="_1820391523" r:id="rId172"/>
        </w:object>
      </w:r>
    </w:p>
    <w:p w14:paraId="0D98610E" w14:textId="334E3FAB" w:rsidR="00FF5EBC" w:rsidRDefault="0047759B" w:rsidP="0047759B">
      <w:pPr>
        <w:pStyle w:val="TF"/>
      </w:pPr>
      <w:bookmarkStart w:id="2225" w:name="_CRFigure8_18_x41"/>
      <w:bookmarkStart w:id="2226" w:name="_CRFigure8_18_41"/>
      <w:r w:rsidRPr="000562FA">
        <w:t xml:space="preserve">Figure </w:t>
      </w:r>
      <w:bookmarkEnd w:id="2225"/>
      <w:bookmarkEnd w:id="2226"/>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27" w:name="_Toc105704497"/>
      <w:bookmarkStart w:id="2228" w:name="_Toc106108615"/>
      <w:bookmarkStart w:id="2229" w:name="_Toc107829587"/>
      <w:bookmarkStart w:id="2230"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231" w:name="_CR8_19"/>
      <w:bookmarkStart w:id="2232" w:name="_Toc209704927"/>
      <w:bookmarkEnd w:id="2231"/>
      <w:r>
        <w:rPr>
          <w:lang w:eastAsia="ja-JP"/>
        </w:rPr>
        <w:t>8.19</w:t>
      </w:r>
      <w:r>
        <w:rPr>
          <w:lang w:eastAsia="ja-JP"/>
        </w:rPr>
        <w:tab/>
        <w:t>Overall procedures for L2 UE-to-Network Relay</w:t>
      </w:r>
      <w:bookmarkStart w:id="2233" w:name="_Toc98351805"/>
      <w:bookmarkStart w:id="2234" w:name="_Toc98748103"/>
      <w:bookmarkStart w:id="2235" w:name="_Toc105704498"/>
      <w:bookmarkStart w:id="2236" w:name="_Toc106108616"/>
      <w:bookmarkStart w:id="2237" w:name="_Toc107829588"/>
      <w:bookmarkStart w:id="2238" w:name="_Toc112703347"/>
      <w:bookmarkEnd w:id="2210"/>
      <w:bookmarkEnd w:id="2211"/>
      <w:bookmarkEnd w:id="2227"/>
      <w:bookmarkEnd w:id="2228"/>
      <w:bookmarkEnd w:id="2229"/>
      <w:bookmarkEnd w:id="2230"/>
      <w:bookmarkEnd w:id="2232"/>
    </w:p>
    <w:p w14:paraId="4F9E68D8" w14:textId="77777777" w:rsidR="00D2177B" w:rsidRDefault="00D2177B" w:rsidP="00D2177B">
      <w:pPr>
        <w:pStyle w:val="Heading3"/>
        <w:rPr>
          <w:rFonts w:eastAsia="Malgun Gothic"/>
        </w:rPr>
      </w:pPr>
      <w:bookmarkStart w:id="2239" w:name="_CR8_19_1"/>
      <w:bookmarkStart w:id="2240" w:name="_Toc209704928"/>
      <w:bookmarkEnd w:id="2239"/>
      <w:r>
        <w:rPr>
          <w:rFonts w:eastAsia="Malgun Gothic"/>
        </w:rPr>
        <w:t>8.19.1</w:t>
      </w:r>
      <w:r>
        <w:rPr>
          <w:rFonts w:eastAsia="Malgun Gothic"/>
        </w:rPr>
        <w:tab/>
        <w:t>Remote UE initial access</w:t>
      </w:r>
      <w:bookmarkEnd w:id="2233"/>
      <w:bookmarkEnd w:id="2234"/>
      <w:bookmarkEnd w:id="2235"/>
      <w:bookmarkEnd w:id="2236"/>
      <w:bookmarkEnd w:id="2237"/>
      <w:bookmarkEnd w:id="2238"/>
      <w:bookmarkEnd w:id="2240"/>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7" type="#_x0000_t75" alt="" style="width:482.65pt;height:558.55pt;mso-width-percent:0;mso-height-percent:0;mso-width-percent:0;mso-height-percent:0" o:ole="">
            <v:imagedata r:id="rId173" o:title=""/>
          </v:shape>
          <o:OLEObject Type="Embed" ProgID="Visio.Drawing.15" ShapeID="_x0000_i1107" DrawAspect="Content" ObjectID="_1820391524" r:id="rId174"/>
        </w:object>
      </w:r>
    </w:p>
    <w:p w14:paraId="4D2ACD37" w14:textId="77777777" w:rsidR="005171BE" w:rsidRDefault="005171BE" w:rsidP="005171BE">
      <w:pPr>
        <w:pStyle w:val="TF"/>
        <w:rPr>
          <w:lang w:eastAsia="zh-CN"/>
        </w:rPr>
      </w:pPr>
      <w:bookmarkStart w:id="2241" w:name="_CRFigure8_19_11"/>
      <w:r>
        <w:rPr>
          <w:lang w:eastAsia="zh-CN"/>
        </w:rPr>
        <w:t>Figure</w:t>
      </w:r>
      <w:r>
        <w:rPr>
          <w:rFonts w:hint="eastAsia"/>
          <w:lang w:eastAsia="zh-CN"/>
        </w:rPr>
        <w:t xml:space="preserve"> </w:t>
      </w:r>
      <w:bookmarkEnd w:id="2241"/>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23639C63" w:rsidR="005171BE" w:rsidRDefault="005171BE" w:rsidP="005171BE">
      <w:pPr>
        <w:pStyle w:val="B1"/>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The gNB-DU sends the UE CONTEXT MODIFICATION RESPONSE message of the U2N Relay UE to gNB-CU.</w:t>
      </w:r>
    </w:p>
    <w:p w14:paraId="10E67594" w14:textId="3F733AC3"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242" w:name="_CR8_19_2"/>
      <w:bookmarkStart w:id="2243" w:name="_Toc98351806"/>
      <w:bookmarkStart w:id="2244" w:name="_Toc98748104"/>
      <w:bookmarkStart w:id="2245" w:name="_Toc105704499"/>
      <w:bookmarkStart w:id="2246" w:name="_Toc106108617"/>
      <w:bookmarkStart w:id="2247" w:name="_Toc107829589"/>
      <w:bookmarkStart w:id="2248" w:name="_Toc112703348"/>
      <w:bookmarkStart w:id="2249" w:name="_Toc209704929"/>
      <w:bookmarkEnd w:id="2242"/>
      <w:r>
        <w:rPr>
          <w:rFonts w:eastAsia="Malgun Gothic"/>
        </w:rPr>
        <w:t>8.19.2</w:t>
      </w:r>
      <w:r>
        <w:rPr>
          <w:rFonts w:eastAsia="Malgun Gothic"/>
        </w:rPr>
        <w:tab/>
        <w:t>Remote UE RRC Reestablishment</w:t>
      </w:r>
      <w:bookmarkEnd w:id="2243"/>
      <w:bookmarkEnd w:id="2244"/>
      <w:bookmarkEnd w:id="2245"/>
      <w:bookmarkEnd w:id="2246"/>
      <w:bookmarkEnd w:id="2247"/>
      <w:bookmarkEnd w:id="2248"/>
      <w:bookmarkEnd w:id="2249"/>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8" type="#_x0000_t75" alt="" style="width:457.3pt;height:687.95pt;mso-width-percent:0;mso-height-percent:0;mso-width-percent:0;mso-height-percent:0" o:ole="">
            <v:imagedata r:id="rId175" o:title=""/>
          </v:shape>
          <o:OLEObject Type="Embed" ProgID="Visio.Drawing.15" ShapeID="_x0000_i1108" DrawAspect="Content" ObjectID="_1820391525" r:id="rId176"/>
        </w:object>
      </w:r>
    </w:p>
    <w:p w14:paraId="7346F0DD" w14:textId="77777777" w:rsidR="005171BE" w:rsidRDefault="005171BE" w:rsidP="005171BE">
      <w:pPr>
        <w:pStyle w:val="TF"/>
        <w:rPr>
          <w:lang w:eastAsia="zh-CN"/>
        </w:rPr>
      </w:pPr>
      <w:bookmarkStart w:id="2250" w:name="_CRFigure8_19_21"/>
      <w:r>
        <w:rPr>
          <w:lang w:eastAsia="zh-CN"/>
        </w:rPr>
        <w:t>Figure</w:t>
      </w:r>
      <w:r>
        <w:rPr>
          <w:rFonts w:hint="eastAsia"/>
          <w:lang w:eastAsia="zh-CN"/>
        </w:rPr>
        <w:t xml:space="preserve"> </w:t>
      </w:r>
      <w:bookmarkEnd w:id="2250"/>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251" w:name="_CR8_19_3"/>
      <w:bookmarkStart w:id="2252" w:name="_Toc98351807"/>
      <w:bookmarkStart w:id="2253" w:name="_Toc98748105"/>
      <w:bookmarkStart w:id="2254" w:name="_Toc105704500"/>
      <w:bookmarkStart w:id="2255" w:name="_Toc106108618"/>
      <w:bookmarkStart w:id="2256" w:name="_Toc107829590"/>
      <w:bookmarkStart w:id="2257" w:name="_Toc112703349"/>
      <w:bookmarkStart w:id="2258" w:name="_Toc209704930"/>
      <w:bookmarkEnd w:id="2251"/>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52"/>
      <w:bookmarkEnd w:id="2253"/>
      <w:bookmarkEnd w:id="2254"/>
      <w:bookmarkEnd w:id="2255"/>
      <w:bookmarkEnd w:id="2256"/>
      <w:bookmarkEnd w:id="2257"/>
      <w:bookmarkEnd w:id="2258"/>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9" type="#_x0000_t75" alt="" style="width:462.95pt;height:561.4pt;mso-width-percent:0;mso-height-percent:0;mso-width-percent:0;mso-height-percent:0" o:ole="">
            <v:imagedata r:id="rId177" o:title=""/>
          </v:shape>
          <o:OLEObject Type="Embed" ProgID="Visio.Drawing.15" ShapeID="_x0000_i1109" DrawAspect="Content" ObjectID="_1820391526" r:id="rId178"/>
        </w:object>
      </w:r>
    </w:p>
    <w:p w14:paraId="72783DA7" w14:textId="77777777" w:rsidR="005171BE" w:rsidRDefault="005171BE" w:rsidP="005171BE">
      <w:pPr>
        <w:pStyle w:val="TF"/>
        <w:rPr>
          <w:lang w:eastAsia="zh-CN"/>
        </w:rPr>
      </w:pPr>
      <w:bookmarkStart w:id="2259" w:name="_CRFigure8_19_31"/>
      <w:r>
        <w:rPr>
          <w:lang w:eastAsia="zh-CN"/>
        </w:rPr>
        <w:t>Figure</w:t>
      </w:r>
      <w:r>
        <w:rPr>
          <w:rFonts w:hint="eastAsia"/>
          <w:lang w:eastAsia="zh-CN"/>
        </w:rPr>
        <w:t xml:space="preserve"> </w:t>
      </w:r>
      <w:bookmarkEnd w:id="2259"/>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260" w:name="_CR8_19_4"/>
      <w:bookmarkStart w:id="2261" w:name="_Toc98351808"/>
      <w:bookmarkStart w:id="2262" w:name="_Toc98748106"/>
      <w:bookmarkStart w:id="2263" w:name="_Toc105704501"/>
      <w:bookmarkStart w:id="2264" w:name="_Toc106108619"/>
      <w:bookmarkStart w:id="2265" w:name="_Toc107829591"/>
      <w:bookmarkStart w:id="2266" w:name="_Toc112703350"/>
      <w:bookmarkStart w:id="2267" w:name="_Toc209704931"/>
      <w:bookmarkEnd w:id="2260"/>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61"/>
      <w:bookmarkEnd w:id="2262"/>
      <w:bookmarkEnd w:id="2263"/>
      <w:bookmarkEnd w:id="2264"/>
      <w:bookmarkEnd w:id="2265"/>
      <w:bookmarkEnd w:id="2266"/>
      <w:bookmarkEnd w:id="2267"/>
    </w:p>
    <w:p w14:paraId="45499C7B" w14:textId="77777777" w:rsidR="00D2177B" w:rsidRPr="008F0D5E" w:rsidRDefault="00D2177B" w:rsidP="00D2177B">
      <w:pPr>
        <w:pStyle w:val="Heading4"/>
      </w:pPr>
      <w:bookmarkStart w:id="2268" w:name="_CR8_19_4_1"/>
      <w:bookmarkStart w:id="2269" w:name="_Toc98351809"/>
      <w:bookmarkStart w:id="2270" w:name="_Toc98748107"/>
      <w:bookmarkStart w:id="2271" w:name="_Toc105704502"/>
      <w:bookmarkStart w:id="2272" w:name="_Toc106108620"/>
      <w:bookmarkStart w:id="2273" w:name="_Toc107829592"/>
      <w:bookmarkStart w:id="2274" w:name="_Toc112703351"/>
      <w:bookmarkStart w:id="2275" w:name="_Toc209704932"/>
      <w:bookmarkEnd w:id="2268"/>
      <w:r w:rsidRPr="008F0D5E">
        <w:t>8.</w:t>
      </w:r>
      <w:r w:rsidR="00841105">
        <w:t>19</w:t>
      </w:r>
      <w:r w:rsidRPr="008F0D5E">
        <w:t>.</w:t>
      </w:r>
      <w:r>
        <w:t>4</w:t>
      </w:r>
      <w:r w:rsidRPr="008F0D5E">
        <w:t>.1</w:t>
      </w:r>
      <w:r w:rsidRPr="008F0D5E">
        <w:tab/>
        <w:t>Inter-gNB-DU switch from direct to indirect path</w:t>
      </w:r>
      <w:bookmarkEnd w:id="2269"/>
      <w:bookmarkEnd w:id="2270"/>
      <w:bookmarkEnd w:id="2271"/>
      <w:bookmarkEnd w:id="2272"/>
      <w:bookmarkEnd w:id="2273"/>
      <w:bookmarkEnd w:id="2274"/>
      <w:bookmarkEnd w:id="2275"/>
    </w:p>
    <w:p w14:paraId="3404E550" w14:textId="6E215311"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r w:rsidR="007A7557">
        <w:t xml:space="preserve"> The </w:t>
      </w:r>
      <w:r w:rsidR="007A7557">
        <w:rPr>
          <w:rFonts w:hint="eastAsia"/>
          <w:lang w:val="en-US" w:eastAsia="zh-CN"/>
        </w:rPr>
        <w:t>signalling flow</w:t>
      </w:r>
      <w:r w:rsidR="007A7557">
        <w:t xml:space="preserve"> can be also applicable to</w:t>
      </w:r>
      <w:r w:rsidR="007A7557">
        <w:rPr>
          <w:rFonts w:hint="eastAsia"/>
          <w:lang w:val="en-US" w:eastAsia="zh-CN"/>
        </w:rPr>
        <w:t xml:space="preserve"> path switch from direct path to</w:t>
      </w:r>
      <w:r w:rsidR="007A7557">
        <w:t xml:space="preserve"> multi-hop </w:t>
      </w:r>
      <w:r w:rsidR="007A7557">
        <w:rPr>
          <w:rFonts w:hint="eastAsia"/>
          <w:lang w:val="en-US" w:eastAsia="zh-CN"/>
        </w:rPr>
        <w:t>indirect path</w:t>
      </w:r>
      <w:r w:rsidR="007A7557">
        <w:t xml:space="preserve"> with additional U2N Relay UE(s).</w:t>
      </w:r>
      <w:r w:rsidR="007A7557">
        <w:rPr>
          <w:rFonts w:hint="eastAsia"/>
          <w:lang w:val="en-US" w:eastAsia="zh-CN"/>
        </w:rPr>
        <w:t xml:space="preserve"> </w:t>
      </w:r>
      <w:r w:rsidR="007A7557">
        <w:t>If the target path is multi-hop, all the U2N Relay UEs along the target path are in the RRC_CONNECTED</w:t>
      </w:r>
      <w:r w:rsidR="007A7557">
        <w:rPr>
          <w:rFonts w:hint="eastAsia"/>
          <w:lang w:val="en-US" w:eastAsia="zh-CN"/>
        </w:rPr>
        <w:t xml:space="preserve"> and the Target U2N Relay UE is the First U2N Relay UE in the target multi-hop path</w:t>
      </w:r>
      <w:r w:rsidR="007A7557">
        <w:t>. If the target path is a single-hop, the target U2N Relay UE can be in any RRC state.</w:t>
      </w:r>
    </w:p>
    <w:p w14:paraId="3ADE049B" w14:textId="138D8157" w:rsidR="00D2177B" w:rsidRPr="008118AE" w:rsidRDefault="00275453" w:rsidP="00564453">
      <w:pPr>
        <w:pStyle w:val="TH"/>
      </w:pPr>
      <w:r w:rsidRPr="008118AE">
        <w:object w:dxaOrig="12435" w:dyaOrig="10320" w14:anchorId="21370F25">
          <v:shape id="_x0000_i1110" type="#_x0000_t75" style="width:450.55pt;height:374.65pt" o:ole="">
            <v:imagedata r:id="rId179" o:title=""/>
          </v:shape>
          <o:OLEObject Type="Embed" ProgID="Visio.Drawing.15" ShapeID="_x0000_i1110" DrawAspect="Content" ObjectID="_1820391527" r:id="rId180"/>
        </w:object>
      </w:r>
    </w:p>
    <w:p w14:paraId="72638047" w14:textId="77777777" w:rsidR="00D2177B" w:rsidRPr="009010F4" w:rsidRDefault="00D2177B" w:rsidP="00D2177B">
      <w:pPr>
        <w:pStyle w:val="TF"/>
      </w:pPr>
      <w:bookmarkStart w:id="2276" w:name="_CRFigure8_19_4_11"/>
      <w:r w:rsidRPr="009B78B4">
        <w:rPr>
          <w:lang w:eastAsia="en-GB"/>
        </w:rPr>
        <w:t xml:space="preserve">Figure </w:t>
      </w:r>
      <w:bookmarkEnd w:id="2276"/>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77" w:name="_CR8_19_4_2"/>
      <w:bookmarkStart w:id="2278" w:name="_Toc98351810"/>
      <w:bookmarkStart w:id="2279" w:name="_Toc98748108"/>
      <w:bookmarkStart w:id="2280" w:name="_Toc105704503"/>
      <w:bookmarkStart w:id="2281" w:name="_Toc106108621"/>
      <w:bookmarkStart w:id="2282" w:name="_Toc107829593"/>
      <w:bookmarkStart w:id="2283" w:name="_Toc112703352"/>
      <w:bookmarkStart w:id="2284" w:name="_Toc209704933"/>
      <w:bookmarkEnd w:id="2277"/>
      <w:r w:rsidRPr="007953C5">
        <w:t>8.</w:t>
      </w:r>
      <w:r w:rsidR="000365B7">
        <w:t>19</w:t>
      </w:r>
      <w:r w:rsidRPr="007953C5">
        <w:t>.</w:t>
      </w:r>
      <w:r>
        <w:t>4</w:t>
      </w:r>
      <w:r w:rsidRPr="007953C5">
        <w:t>.2</w:t>
      </w:r>
      <w:r w:rsidRPr="007953C5">
        <w:tab/>
        <w:t>Intra-gNB-DU switch from direct to indirect path</w:t>
      </w:r>
      <w:bookmarkEnd w:id="2278"/>
      <w:bookmarkEnd w:id="2279"/>
      <w:bookmarkEnd w:id="2280"/>
      <w:bookmarkEnd w:id="2281"/>
      <w:bookmarkEnd w:id="2282"/>
      <w:bookmarkEnd w:id="2283"/>
      <w:bookmarkEnd w:id="2284"/>
    </w:p>
    <w:p w14:paraId="40940082" w14:textId="0D446E4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r w:rsidR="007A7557">
        <w:t xml:space="preserve"> </w:t>
      </w:r>
      <w:r w:rsidR="007A7557" w:rsidRPr="00584984">
        <w:rPr>
          <w:rFonts w:eastAsia="SimSun"/>
        </w:rPr>
        <w:t xml:space="preserve">The </w:t>
      </w:r>
      <w:r w:rsidR="007A7557" w:rsidRPr="00584984">
        <w:rPr>
          <w:rFonts w:eastAsia="SimSun" w:hint="eastAsia"/>
          <w:lang w:val="en-US" w:eastAsia="zh-CN"/>
        </w:rPr>
        <w:t>signalling flow</w:t>
      </w:r>
      <w:r w:rsidR="007A7557" w:rsidRPr="00584984">
        <w:rPr>
          <w:rFonts w:eastAsia="SimSun"/>
        </w:rPr>
        <w:t xml:space="preserve"> can be also applicable to</w:t>
      </w:r>
      <w:r w:rsidR="007A7557" w:rsidRPr="00584984">
        <w:rPr>
          <w:rFonts w:eastAsia="SimSun" w:hint="eastAsia"/>
          <w:lang w:val="en-US" w:eastAsia="zh-CN"/>
        </w:rPr>
        <w:t xml:space="preserve"> path switch from direct path to</w:t>
      </w:r>
      <w:r w:rsidR="007A7557" w:rsidRPr="00584984">
        <w:rPr>
          <w:rFonts w:eastAsia="SimSun"/>
        </w:rPr>
        <w:t xml:space="preserve"> multi-hop </w:t>
      </w:r>
      <w:r w:rsidR="007A7557" w:rsidRPr="00584984">
        <w:rPr>
          <w:rFonts w:eastAsia="SimSun" w:hint="eastAsia"/>
          <w:lang w:val="en-US" w:eastAsia="zh-CN"/>
        </w:rPr>
        <w:t>indirect path</w:t>
      </w:r>
      <w:r w:rsidR="007A7557" w:rsidRPr="00584984">
        <w:rPr>
          <w:rFonts w:eastAsia="SimSun"/>
        </w:rPr>
        <w:t xml:space="preserve"> with additional U2N Relay UE(s).</w:t>
      </w:r>
      <w:r w:rsidR="007A7557" w:rsidRPr="00584984">
        <w:rPr>
          <w:rFonts w:eastAsia="SimSun" w:hint="eastAsia"/>
          <w:lang w:val="en-US" w:eastAsia="zh-CN"/>
        </w:rPr>
        <w:t xml:space="preserve"> </w:t>
      </w:r>
      <w:r w:rsidR="007A7557" w:rsidRPr="00584984">
        <w:rPr>
          <w:rFonts w:eastAsia="SimSun"/>
        </w:rPr>
        <w:t>If the target path is multi-hop, all the U2N Relay UEs along the target path are in the RRC_CONNECTED</w:t>
      </w:r>
      <w:r w:rsidR="007A7557" w:rsidRPr="00584984">
        <w:rPr>
          <w:rFonts w:eastAsia="SimSun" w:hint="eastAsia"/>
          <w:lang w:val="en-US" w:eastAsia="zh-CN"/>
        </w:rPr>
        <w:t xml:space="preserve"> and the Target U2N Relay UE is the First U2N Relay UE in the target multi-hop path</w:t>
      </w:r>
      <w:r w:rsidR="007A7557" w:rsidRPr="00584984">
        <w:rPr>
          <w:rFonts w:eastAsia="SimSun"/>
        </w:rPr>
        <w:t>. If the target path is a single-hop, the target U2N Relay UE can be in any RRC state</w:t>
      </w:r>
      <w:r w:rsidR="007A7557">
        <w:rPr>
          <w:rFonts w:eastAsia="SimSun"/>
        </w:rPr>
        <w:t>.</w:t>
      </w:r>
    </w:p>
    <w:p w14:paraId="08E443E9" w14:textId="77777777" w:rsidR="00D2177B" w:rsidRPr="008118AE" w:rsidRDefault="00D2177B" w:rsidP="00564453">
      <w:pPr>
        <w:pStyle w:val="TH"/>
      </w:pPr>
      <w:r w:rsidRPr="008118AE">
        <w:object w:dxaOrig="9817" w:dyaOrig="8605" w14:anchorId="647B9945">
          <v:shape id="_x0000_i1111" type="#_x0000_t75" style="width:448.9pt;height:396pt" o:ole="">
            <v:imagedata r:id="rId181" o:title=""/>
          </v:shape>
          <o:OLEObject Type="Embed" ProgID="Visio.Drawing.15" ShapeID="_x0000_i1111" DrawAspect="Content" ObjectID="_1820391528" r:id="rId182"/>
        </w:object>
      </w:r>
    </w:p>
    <w:p w14:paraId="380DFC77" w14:textId="77777777" w:rsidR="00D2177B" w:rsidRPr="00DE3114" w:rsidRDefault="00D2177B" w:rsidP="00D2177B">
      <w:pPr>
        <w:pStyle w:val="TF"/>
        <w:rPr>
          <w:lang w:eastAsia="en-GB"/>
        </w:rPr>
      </w:pPr>
      <w:bookmarkStart w:id="2285" w:name="_CRFigure8_19_4_21"/>
      <w:r w:rsidRPr="00DE3114">
        <w:rPr>
          <w:lang w:eastAsia="en-GB"/>
        </w:rPr>
        <w:t xml:space="preserve">Figure </w:t>
      </w:r>
      <w:bookmarkEnd w:id="2285"/>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286" w:name="_CR8_19_4_3"/>
      <w:bookmarkStart w:id="2287" w:name="_Toc209704934"/>
      <w:bookmarkEnd w:id="2286"/>
      <w:r>
        <w:t>8.19.4.3</w:t>
      </w:r>
      <w:r>
        <w:tab/>
        <w:t>Inter-gNB-CU switch from direct to indirect path</w:t>
      </w:r>
      <w:bookmarkEnd w:id="2287"/>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12" type="#_x0000_t75" alt="" style="width:448.3pt;height:494.45pt;mso-width-percent:0;mso-height-percent:0;mso-width-percent:0;mso-height-percent:0" o:ole="">
            <v:imagedata r:id="rId183" o:title=""/>
          </v:shape>
          <o:OLEObject Type="Embed" ProgID="Visio.Drawing.15" ShapeID="_x0000_i1112" DrawAspect="Content" ObjectID="_1820391529" r:id="rId184"/>
        </w:object>
      </w:r>
    </w:p>
    <w:p w14:paraId="3763ACAB" w14:textId="08F8AE15" w:rsidR="00FF5EBC" w:rsidRDefault="00115EC3" w:rsidP="00115EC3">
      <w:pPr>
        <w:pStyle w:val="TF"/>
      </w:pPr>
      <w:bookmarkStart w:id="2288" w:name="_CRFigure8_19_4_31_U2NRemoteUEDirecttoi"/>
      <w:r>
        <w:t>F</w:t>
      </w:r>
      <w:r w:rsidR="00782E5D">
        <w:t xml:space="preserve">igure </w:t>
      </w:r>
      <w:bookmarkEnd w:id="2288"/>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Default="00115EC3" w:rsidP="00115EC3">
      <w:pPr>
        <w:pStyle w:val="B1"/>
        <w:rPr>
          <w:rFonts w:eastAsiaTheme="minorEastAsia"/>
        </w:rPr>
      </w:pPr>
      <w:r>
        <w:t>20. The source gNB-DU releases the UE context of the U2N Remote UE, and responds the gNB-CU with an UE CONTEXT RELEASE COMPLETE message.</w:t>
      </w:r>
    </w:p>
    <w:p w14:paraId="517A2741" w14:textId="576EC6AD" w:rsidR="007A7557" w:rsidRDefault="007A7557" w:rsidP="007A7557">
      <w:pPr>
        <w:pStyle w:val="Heading3"/>
      </w:pPr>
      <w:bookmarkStart w:id="2289" w:name="_Toc209704935"/>
      <w:r>
        <w:t>8.19.</w:t>
      </w:r>
      <w:r>
        <w:rPr>
          <w:rFonts w:hint="eastAsia"/>
        </w:rPr>
        <w:t>5</w:t>
      </w:r>
      <w:r>
        <w:tab/>
        <w:t>Remote UE initial access for Multi-hop Layer-2 UE-to-Network Relay</w:t>
      </w:r>
      <w:bookmarkEnd w:id="2289"/>
    </w:p>
    <w:p w14:paraId="0F4258DD" w14:textId="4FC8B24A" w:rsidR="007A7557" w:rsidRPr="007A7557" w:rsidRDefault="007A7557" w:rsidP="007A7557">
      <w:pPr>
        <w:rPr>
          <w:rFonts w:eastAsia="Batang"/>
        </w:rPr>
      </w:pPr>
      <w:r>
        <w:rPr>
          <w:rFonts w:eastAsia="Batang"/>
        </w:rPr>
        <w:t>The signalling flo</w:t>
      </w:r>
      <w:r>
        <w:rPr>
          <w:rFonts w:eastAsia="Batang"/>
          <w:szCs w:val="24"/>
          <w:lang w:val="en-US"/>
        </w:rPr>
        <w:t xml:space="preserve">w for </w:t>
      </w:r>
      <w:r>
        <w:rPr>
          <w:rFonts w:eastAsia="Batang" w:hint="eastAsia"/>
          <w:szCs w:val="24"/>
          <w:lang w:val="en-US"/>
        </w:rPr>
        <w:t>R</w:t>
      </w:r>
      <w:r>
        <w:rPr>
          <w:rFonts w:eastAsia="Batang"/>
          <w:szCs w:val="24"/>
          <w:lang w:val="en-US"/>
        </w:rPr>
        <w:t xml:space="preserve">emote </w:t>
      </w:r>
      <w:r>
        <w:rPr>
          <w:rFonts w:eastAsia="Batang"/>
        </w:rPr>
        <w:t>UE Initial access is shown in Figure 8.19.</w:t>
      </w:r>
      <w:r>
        <w:rPr>
          <w:rFonts w:eastAsia="Batang" w:hint="eastAsia"/>
        </w:rPr>
        <w:t>5</w:t>
      </w:r>
      <w:r>
        <w:rPr>
          <w:rFonts w:eastAsia="Batang"/>
        </w:rPr>
        <w:t>-1.</w:t>
      </w:r>
    </w:p>
    <w:p w14:paraId="7F57E03C" w14:textId="77777777" w:rsidR="007A7557" w:rsidRDefault="007A7557" w:rsidP="007A7557">
      <w:pPr>
        <w:pStyle w:val="TH"/>
        <w:rPr>
          <w:rFonts w:eastAsia="Batang"/>
        </w:rPr>
      </w:pPr>
      <w:r>
        <w:rPr>
          <w:rFonts w:eastAsia="Batang"/>
        </w:rPr>
        <w:object w:dxaOrig="9584" w:dyaOrig="14325" w14:anchorId="13FFA56E">
          <v:shape id="_x0000_i1113" type="#_x0000_t75" style="width:478.7pt;height:716.05pt" o:ole="">
            <v:imagedata r:id="rId185" o:title=""/>
          </v:shape>
          <o:OLEObject Type="Embed" ProgID="Visio.Drawing.11" ShapeID="_x0000_i1113" DrawAspect="Content" ObjectID="_1820391530" r:id="rId186"/>
        </w:object>
      </w:r>
    </w:p>
    <w:p w14:paraId="694268B6" w14:textId="616C99BF" w:rsidR="007A7557" w:rsidRDefault="007A7557" w:rsidP="007A7557">
      <w:pPr>
        <w:pStyle w:val="TF"/>
      </w:pPr>
      <w:r>
        <w:rPr>
          <w:lang w:eastAsia="zh-CN"/>
        </w:rPr>
        <w:t xml:space="preserve">Figure </w:t>
      </w:r>
      <w:r>
        <w:rPr>
          <w:rFonts w:hint="eastAsia"/>
        </w:rPr>
        <w:t>8.</w:t>
      </w:r>
      <w:r>
        <w:t>19.</w:t>
      </w:r>
      <w:r>
        <w:rPr>
          <w:rFonts w:hint="eastAsia"/>
        </w:rPr>
        <w:t>5-1</w:t>
      </w:r>
      <w:r>
        <w:rPr>
          <w:lang w:eastAsia="zh-CN"/>
        </w:rPr>
        <w:t>: Overall procedure for Remote UE’s initial access via multi-hop relay</w:t>
      </w:r>
    </w:p>
    <w:p w14:paraId="33B80554" w14:textId="77777777" w:rsidR="007A7557" w:rsidRDefault="007A7557" w:rsidP="007A7557">
      <w:pPr>
        <w:pStyle w:val="B1"/>
        <w:rPr>
          <w:rFonts w:eastAsia="Batang"/>
        </w:rPr>
      </w:pPr>
      <w:r>
        <w:rPr>
          <w:rFonts w:eastAsia="Batang"/>
        </w:rPr>
        <w:t>1.</w:t>
      </w:r>
      <w:r>
        <w:rPr>
          <w:rFonts w:eastAsia="Batang"/>
        </w:rPr>
        <w:tab/>
        <w:t>The U2N Remote UE</w:t>
      </w:r>
      <w:r>
        <w:rPr>
          <w:rFonts w:eastAsia="Batang" w:hint="eastAsia"/>
        </w:rPr>
        <w:t>, the First U2N Relay UE, the Intermediate U2N Relay UE,</w:t>
      </w:r>
      <w:r>
        <w:rPr>
          <w:rFonts w:eastAsia="Batang"/>
        </w:rPr>
        <w:t xml:space="preserve"> and the Last U2N Relay UE perform discovery procedure, and establish PC5 connection using NR ProSe procedure.</w:t>
      </w:r>
    </w:p>
    <w:p w14:paraId="35B140FB" w14:textId="77777777" w:rsidR="007A7557" w:rsidRDefault="007A7557" w:rsidP="007A7557">
      <w:pPr>
        <w:pStyle w:val="B1"/>
        <w:rPr>
          <w:rFonts w:eastAsia="Batang"/>
        </w:rPr>
      </w:pPr>
      <w:r>
        <w:rPr>
          <w:rFonts w:eastAsia="Batang"/>
        </w:rPr>
        <w:t>2.</w:t>
      </w:r>
      <w:r>
        <w:rPr>
          <w:rFonts w:eastAsia="Batang"/>
        </w:rPr>
        <w:tab/>
        <w:t xml:space="preserve">The U2N Remote UE sends an </w:t>
      </w:r>
      <w:r>
        <w:rPr>
          <w:rFonts w:eastAsia="Batang"/>
          <w:i/>
        </w:rPr>
        <w:t>RRCSetupRequest</w:t>
      </w:r>
      <w:r>
        <w:rPr>
          <w:rFonts w:eastAsia="Batang"/>
        </w:rPr>
        <w:t xml:space="preserve"> message to the First U2N Relay UE via PC5 </w:t>
      </w:r>
      <w:r>
        <w:rPr>
          <w:rFonts w:eastAsia="Batang" w:hint="eastAsia"/>
          <w:lang w:eastAsia="zh-CN"/>
        </w:rPr>
        <w:t xml:space="preserve">Relay </w:t>
      </w:r>
      <w:r>
        <w:rPr>
          <w:rFonts w:eastAsia="Batang"/>
        </w:rPr>
        <w:t xml:space="preserve">RLC </w:t>
      </w:r>
      <w:r>
        <w:rPr>
          <w:rFonts w:eastAsia="Batang" w:hint="eastAsia"/>
        </w:rPr>
        <w:t>c</w:t>
      </w:r>
      <w:r>
        <w:rPr>
          <w:rFonts w:eastAsia="Batang"/>
        </w:rPr>
        <w:t>hannel.</w:t>
      </w:r>
    </w:p>
    <w:p w14:paraId="6C16B260" w14:textId="77777777" w:rsidR="007A7557" w:rsidRDefault="007A7557" w:rsidP="007A7557">
      <w:pPr>
        <w:pStyle w:val="B1"/>
        <w:rPr>
          <w:rFonts w:eastAsia="Batang"/>
        </w:rPr>
      </w:pPr>
      <w:r>
        <w:rPr>
          <w:rFonts w:eastAsia="Batang"/>
        </w:rPr>
        <w:t>3.</w:t>
      </w:r>
      <w:r>
        <w:rPr>
          <w:rFonts w:eastAsia="Batang"/>
        </w:rPr>
        <w:tab/>
        <w:t>The First U2N Relay UE withholds the received RRC message</w:t>
      </w:r>
      <w:r>
        <w:rPr>
          <w:rFonts w:eastAsia="Batang" w:hint="eastAsia"/>
        </w:rPr>
        <w:t xml:space="preserve">. If </w:t>
      </w:r>
      <w:r>
        <w:rPr>
          <w:rFonts w:eastAsia="Batang"/>
        </w:rPr>
        <w:t>the First U2N Relay UE is in RRC_IDLE/RRC_INACTIVE state, it should</w:t>
      </w:r>
      <w:r>
        <w:rPr>
          <w:rFonts w:eastAsia="Batang" w:hint="eastAsia"/>
        </w:rPr>
        <w:t xml:space="preserve"> send its own </w:t>
      </w:r>
      <w:r>
        <w:rPr>
          <w:rFonts w:eastAsia="Batang"/>
          <w:i/>
        </w:rPr>
        <w:t>RRCSetupRequest</w:t>
      </w:r>
      <w:r>
        <w:rPr>
          <w:rFonts w:eastAsia="Batang"/>
        </w:rPr>
        <w:t xml:space="preserve"> message to the Intermediate U2N Relay UE via PC5 </w:t>
      </w:r>
      <w:r>
        <w:rPr>
          <w:rFonts w:eastAsia="Batang" w:hint="eastAsia"/>
          <w:lang w:eastAsia="zh-CN"/>
        </w:rPr>
        <w:t xml:space="preserve">Relay </w:t>
      </w:r>
      <w:r>
        <w:rPr>
          <w:rFonts w:eastAsia="Batang"/>
        </w:rPr>
        <w:t xml:space="preserve">RLC </w:t>
      </w:r>
      <w:r>
        <w:rPr>
          <w:rFonts w:hint="eastAsia"/>
          <w:lang w:val="en-US" w:eastAsia="zh-CN"/>
        </w:rPr>
        <w:t>c</w:t>
      </w:r>
      <w:r>
        <w:rPr>
          <w:rFonts w:eastAsia="Batang"/>
        </w:rPr>
        <w:t>hannel</w:t>
      </w:r>
      <w:r>
        <w:rPr>
          <w:rFonts w:eastAsia="Batang" w:hint="eastAsia"/>
        </w:rPr>
        <w:t xml:space="preserve"> in order to</w:t>
      </w:r>
      <w:r>
        <w:rPr>
          <w:rFonts w:eastAsia="Batang"/>
        </w:rPr>
        <w:t xml:space="preserve"> trigger the RRC establishment/resume procedure to enter RRC_CONNECTED state</w:t>
      </w:r>
      <w:r>
        <w:rPr>
          <w:rFonts w:eastAsia="Batang" w:hint="eastAsia"/>
          <w:lang w:eastAsia="zh-CN"/>
        </w:rPr>
        <w:t xml:space="preserve"> </w:t>
      </w:r>
      <w:r>
        <w:rPr>
          <w:rFonts w:eastAsia="Batang" w:hint="eastAsia"/>
          <w:lang w:val="en-US" w:eastAsia="zh-CN"/>
        </w:rPr>
        <w:t>upon reception of the RRC message</w:t>
      </w:r>
      <w:r>
        <w:rPr>
          <w:rFonts w:eastAsia="Batang" w:hint="eastAsia"/>
          <w:lang w:val="en-US"/>
        </w:rPr>
        <w:t xml:space="preserve"> from the U2N Remote UE</w:t>
      </w:r>
      <w:r>
        <w:rPr>
          <w:rFonts w:eastAsia="Batang"/>
        </w:rPr>
        <w:t>.</w:t>
      </w:r>
      <w:r>
        <w:rPr>
          <w:rFonts w:eastAsia="Batang" w:hint="eastAsia"/>
        </w:rPr>
        <w:t xml:space="preserve"> If </w:t>
      </w:r>
      <w:r>
        <w:rPr>
          <w:rFonts w:eastAsia="Batang"/>
        </w:rPr>
        <w:t>the Intermediate U2N Relay UE is in RRC_IDLE/RRC_INACTIVE state, it should</w:t>
      </w:r>
      <w:r>
        <w:rPr>
          <w:rFonts w:eastAsia="Batang" w:hint="eastAsia"/>
        </w:rPr>
        <w:t xml:space="preserve"> </w:t>
      </w:r>
      <w:r>
        <w:rPr>
          <w:rFonts w:eastAsia="Batang"/>
        </w:rPr>
        <w:t xml:space="preserve">trigger the RRC establishment/resume procedure </w:t>
      </w:r>
      <w:r>
        <w:rPr>
          <w:rFonts w:eastAsia="Batang" w:hint="eastAsia"/>
        </w:rPr>
        <w:t xml:space="preserve">in clause 8.19.1 </w:t>
      </w:r>
      <w:r>
        <w:rPr>
          <w:rFonts w:eastAsia="Batang"/>
        </w:rPr>
        <w:t>to enter RRC_CONNECTED state</w:t>
      </w:r>
      <w:r>
        <w:rPr>
          <w:rFonts w:eastAsia="Batang" w:hint="eastAsia"/>
          <w:lang w:eastAsia="zh-CN"/>
        </w:rPr>
        <w:t xml:space="preserve"> </w:t>
      </w:r>
      <w:r>
        <w:rPr>
          <w:rFonts w:eastAsia="Batang" w:hint="eastAsia"/>
          <w:lang w:val="en-US" w:eastAsia="zh-CN"/>
        </w:rPr>
        <w:t>upon reception of the RRC message</w:t>
      </w:r>
      <w:r>
        <w:rPr>
          <w:rFonts w:eastAsia="Batang" w:hint="eastAsia"/>
          <w:lang w:val="en-US"/>
        </w:rPr>
        <w:t xml:space="preserve"> from the First U2N Relay UE. </w:t>
      </w:r>
      <w:r>
        <w:rPr>
          <w:rFonts w:eastAsia="Batang" w:hint="eastAsia"/>
        </w:rPr>
        <w:t>If all Relay UEs are in RRC_CONNECTED state, this step could be skipped.</w:t>
      </w:r>
    </w:p>
    <w:p w14:paraId="3DC5FADF" w14:textId="77777777" w:rsidR="007A7557" w:rsidRDefault="007A7557" w:rsidP="007A7557">
      <w:pPr>
        <w:pStyle w:val="B1"/>
        <w:rPr>
          <w:rFonts w:eastAsia="Batang"/>
        </w:rPr>
      </w:pPr>
      <w:r>
        <w:rPr>
          <w:rFonts w:eastAsia="Batang" w:hint="eastAsia"/>
        </w:rPr>
        <w:t>4</w:t>
      </w:r>
      <w:r>
        <w:rPr>
          <w:rFonts w:eastAsia="Batang"/>
        </w:rPr>
        <w:t>.</w:t>
      </w:r>
      <w:r>
        <w:rPr>
          <w:rFonts w:eastAsia="Batang"/>
        </w:rPr>
        <w:tab/>
        <w:t>The First U2N Relay UE</w:t>
      </w:r>
      <w:r>
        <w:rPr>
          <w:rFonts w:eastAsia="Batang" w:hint="eastAsia"/>
        </w:rPr>
        <w:t xml:space="preserve"> in RRC_CONNECTED state</w:t>
      </w:r>
      <w:r>
        <w:rPr>
          <w:rFonts w:eastAsia="Batang"/>
        </w:rPr>
        <w:t xml:space="preserve"> </w:t>
      </w:r>
      <w:r>
        <w:rPr>
          <w:rFonts w:eastAsia="Batang" w:hint="eastAsia"/>
        </w:rPr>
        <w:t>send</w:t>
      </w:r>
      <w:r>
        <w:rPr>
          <w:rFonts w:eastAsia="Batang"/>
        </w:rPr>
        <w:t xml:space="preserve">s the </w:t>
      </w:r>
      <w:r>
        <w:rPr>
          <w:rFonts w:eastAsia="Batang" w:hint="eastAsia"/>
          <w:i/>
          <w:iCs/>
        </w:rPr>
        <w:t>SidelinkUEInformationNR</w:t>
      </w:r>
      <w:r>
        <w:rPr>
          <w:rFonts w:eastAsia="Batang"/>
        </w:rPr>
        <w:t xml:space="preserve"> message</w:t>
      </w:r>
      <w:r>
        <w:rPr>
          <w:rFonts w:eastAsia="Batang" w:hint="eastAsia"/>
        </w:rPr>
        <w:t xml:space="preserve"> to the gNB-DU via the Intermediate </w:t>
      </w:r>
      <w:r>
        <w:rPr>
          <w:rFonts w:eastAsia="Batang"/>
        </w:rPr>
        <w:t xml:space="preserve">U2N </w:t>
      </w:r>
      <w:r>
        <w:rPr>
          <w:rFonts w:eastAsia="Batang" w:hint="eastAsia"/>
        </w:rPr>
        <w:t xml:space="preserve">Relay UE and </w:t>
      </w:r>
      <w:r>
        <w:rPr>
          <w:rFonts w:eastAsia="Batang"/>
        </w:rPr>
        <w:t>Last U2N Relay UE</w:t>
      </w:r>
      <w:r>
        <w:rPr>
          <w:rFonts w:eastAsia="Batang" w:hint="eastAsia"/>
        </w:rPr>
        <w:t>.</w:t>
      </w:r>
    </w:p>
    <w:p w14:paraId="6F36095C" w14:textId="77777777" w:rsidR="007A7557" w:rsidRDefault="007A7557" w:rsidP="007A7557">
      <w:pPr>
        <w:pStyle w:val="B1"/>
        <w:rPr>
          <w:rFonts w:eastAsia="Batang"/>
        </w:rPr>
      </w:pPr>
      <w:r>
        <w:rPr>
          <w:rFonts w:eastAsia="Batang" w:hint="eastAsia"/>
        </w:rPr>
        <w:t>5</w:t>
      </w:r>
      <w:r>
        <w:rPr>
          <w:rFonts w:eastAsia="Batang"/>
        </w:rPr>
        <w:t>.</w:t>
      </w:r>
      <w:r>
        <w:rPr>
          <w:rFonts w:eastAsia="Batang"/>
        </w:rPr>
        <w:tab/>
        <w:t xml:space="preserve">The gNB-DU sends the UL RRC MESSAGE TRANSFER message of the First U2N Relay UE by encapsulating the </w:t>
      </w:r>
      <w:r>
        <w:rPr>
          <w:rFonts w:eastAsia="Batang"/>
          <w:i/>
        </w:rPr>
        <w:t>SidelinkUEInformationNR</w:t>
      </w:r>
      <w:r>
        <w:rPr>
          <w:rFonts w:eastAsia="Batang"/>
        </w:rPr>
        <w:t xml:space="preserve"> message to gNB-CU, and gNB-CU allocates the local ID of U2N </w:t>
      </w:r>
      <w:r>
        <w:rPr>
          <w:rFonts w:eastAsia="Batang" w:hint="eastAsia"/>
        </w:rPr>
        <w:t>Remote</w:t>
      </w:r>
      <w:r>
        <w:rPr>
          <w:rFonts w:eastAsia="Batang"/>
        </w:rPr>
        <w:t xml:space="preserve"> UE </w:t>
      </w:r>
      <w:r w:rsidRPr="00584984">
        <w:rPr>
          <w:rFonts w:eastAsia="SimSun"/>
        </w:rPr>
        <w:t>to uniquely identify the U2N Remote UE within the Last U2N Relay UE</w:t>
      </w:r>
      <w:r>
        <w:rPr>
          <w:rFonts w:eastAsia="Batang" w:hint="eastAsia"/>
        </w:rPr>
        <w:t>.</w:t>
      </w:r>
    </w:p>
    <w:p w14:paraId="07121226" w14:textId="77777777" w:rsidR="007A7557" w:rsidRDefault="007A7557" w:rsidP="007A7557">
      <w:pPr>
        <w:pStyle w:val="B1"/>
        <w:rPr>
          <w:rFonts w:eastAsia="Batang"/>
        </w:rPr>
      </w:pPr>
      <w:r>
        <w:rPr>
          <w:rFonts w:eastAsia="Batang" w:hint="eastAsia"/>
        </w:rPr>
        <w:t>6</w:t>
      </w:r>
      <w:r>
        <w:rPr>
          <w:rFonts w:eastAsia="Batang"/>
        </w:rPr>
        <w:t>.</w:t>
      </w:r>
      <w:r>
        <w:rPr>
          <w:rFonts w:eastAsia="Batang"/>
        </w:rPr>
        <w:tab/>
        <w:t>The gNB-CU sends the UE CONTEXT MODIFICATION REQUEST message of the Last U2N Relay UE to gNB-DU. Such message may request the establishment of Uu Relay RLC channel(s)</w:t>
      </w:r>
      <w:r>
        <w:rPr>
          <w:rFonts w:eastAsia="Batang" w:hint="eastAsia"/>
        </w:rPr>
        <w:t xml:space="preserve"> and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RLC channel(s)</w:t>
      </w:r>
      <w:r>
        <w:rPr>
          <w:rFonts w:eastAsia="Batang"/>
        </w:rPr>
        <w:t xml:space="preserve"> for the transmission of U2N Remote UE’s SRB0</w:t>
      </w:r>
      <w:r>
        <w:rPr>
          <w:rFonts w:eastAsia="Batang" w:hint="eastAsia"/>
        </w:rPr>
        <w:t>.</w:t>
      </w:r>
    </w:p>
    <w:p w14:paraId="5B4EFBDE" w14:textId="77777777" w:rsidR="007A7557" w:rsidRDefault="007A7557" w:rsidP="007A7557">
      <w:pPr>
        <w:pStyle w:val="B1"/>
        <w:rPr>
          <w:rFonts w:eastAsia="Batang"/>
        </w:rPr>
      </w:pPr>
      <w:r>
        <w:rPr>
          <w:rFonts w:eastAsia="Batang" w:hint="eastAsia"/>
        </w:rPr>
        <w:t>7</w:t>
      </w:r>
      <w:r>
        <w:rPr>
          <w:rFonts w:eastAsia="Batang"/>
        </w:rPr>
        <w:t>.</w:t>
      </w:r>
      <w:r>
        <w:rPr>
          <w:rFonts w:eastAsia="Batang"/>
        </w:rPr>
        <w:tab/>
        <w:t>The gNB-DU sends the UE CONTEXT MODIFICATION RESPONSE message of the Last U2N Relay UE to gNB-CU.</w:t>
      </w:r>
    </w:p>
    <w:p w14:paraId="0021591B" w14:textId="77777777" w:rsidR="007A7557" w:rsidRDefault="007A7557" w:rsidP="007A7557">
      <w:pPr>
        <w:pStyle w:val="B1"/>
        <w:rPr>
          <w:rFonts w:eastAsia="Batang"/>
          <w:lang w:val="en-US"/>
        </w:rPr>
      </w:pPr>
      <w:r>
        <w:rPr>
          <w:rFonts w:eastAsia="Batang" w:hint="eastAsia"/>
        </w:rPr>
        <w:t>8</w:t>
      </w:r>
      <w:r>
        <w:rPr>
          <w:rFonts w:eastAsia="Batang"/>
        </w:rPr>
        <w:t>.</w:t>
      </w:r>
      <w:r>
        <w:rPr>
          <w:rFonts w:eastAsia="Batang"/>
        </w:rPr>
        <w:tab/>
        <w:t xml:space="preserve">The gNB-CU sends the DL RRC MESSAGE TRANSFER message of the Last U2N Relay UE to gNB-DU by encapsulating the </w:t>
      </w:r>
      <w:r>
        <w:rPr>
          <w:rFonts w:eastAsia="Batang"/>
          <w:i/>
        </w:rPr>
        <w:t>RRCReconfiguration</w:t>
      </w:r>
      <w:r>
        <w:rPr>
          <w:rFonts w:eastAsia="Batang"/>
        </w:rPr>
        <w:t xml:space="preserve"> message, which contains </w:t>
      </w:r>
      <w:r>
        <w:rPr>
          <w:rFonts w:eastAsia="Batang"/>
          <w:lang w:val="en-US"/>
        </w:rPr>
        <w:t xml:space="preserve">the local ID allocated to the U2N </w:t>
      </w:r>
      <w:r>
        <w:rPr>
          <w:rFonts w:eastAsia="Batang" w:hint="eastAsia"/>
        </w:rPr>
        <w:t>Remote</w:t>
      </w:r>
      <w:r>
        <w:rPr>
          <w:rFonts w:eastAsia="Batang"/>
          <w:lang w:val="en-US"/>
        </w:rPr>
        <w:t xml:space="preserve"> UE</w:t>
      </w:r>
      <w:r>
        <w:rPr>
          <w:rFonts w:eastAsia="Batang" w:hint="eastAsia"/>
          <w:lang w:val="en-US"/>
        </w:rPr>
        <w:t xml:space="preserve">. The </w:t>
      </w:r>
      <w:r>
        <w:rPr>
          <w:rFonts w:eastAsia="Batang"/>
          <w:i/>
        </w:rPr>
        <w:t>RRCReconfiguration</w:t>
      </w:r>
      <w:r>
        <w:rPr>
          <w:rFonts w:eastAsia="Batang"/>
        </w:rPr>
        <w:t xml:space="preserve"> message</w:t>
      </w:r>
      <w:r>
        <w:rPr>
          <w:rFonts w:eastAsia="Batang" w:hint="eastAsia"/>
          <w:lang w:val="en-US"/>
        </w:rPr>
        <w:t xml:space="preserve"> shall also contain the Uu </w:t>
      </w:r>
      <w:r>
        <w:rPr>
          <w:rFonts w:eastAsia="Batang" w:hint="eastAsia"/>
          <w:lang w:eastAsia="zh-CN"/>
        </w:rPr>
        <w:t>Relay</w:t>
      </w:r>
      <w:r>
        <w:rPr>
          <w:rFonts w:eastAsia="Batang"/>
          <w:lang w:val="en-US"/>
        </w:rPr>
        <w:t xml:space="preserve"> </w:t>
      </w:r>
      <w:r>
        <w:rPr>
          <w:rFonts w:eastAsia="Batang" w:hint="eastAsia"/>
          <w:lang w:val="en-US"/>
        </w:rPr>
        <w:t xml:space="preserve">RLC channel(s) configuration and PC5 </w:t>
      </w:r>
      <w:r>
        <w:rPr>
          <w:rFonts w:eastAsia="Batang" w:hint="eastAsia"/>
          <w:lang w:eastAsia="zh-CN"/>
        </w:rPr>
        <w:t>Relay</w:t>
      </w:r>
      <w:r>
        <w:rPr>
          <w:rFonts w:eastAsia="Batang"/>
          <w:lang w:val="en-US"/>
        </w:rPr>
        <w:t xml:space="preserve"> </w:t>
      </w:r>
      <w:r>
        <w:rPr>
          <w:rFonts w:eastAsia="Batang" w:hint="eastAsia"/>
          <w:lang w:val="en-US"/>
        </w:rPr>
        <w:t>RLC channel(s) configuration if not configured and bearer mapping for relaying of U2N Remote UE</w:t>
      </w:r>
      <w:r>
        <w:rPr>
          <w:rFonts w:eastAsia="Batang"/>
          <w:lang w:val="en-US"/>
        </w:rPr>
        <w:t>’</w:t>
      </w:r>
      <w:r>
        <w:rPr>
          <w:rFonts w:eastAsia="Batang" w:hint="eastAsia"/>
          <w:lang w:val="en-US"/>
        </w:rPr>
        <w:t>s SRB0.</w:t>
      </w:r>
    </w:p>
    <w:p w14:paraId="1A64120A" w14:textId="77777777" w:rsidR="007A7557" w:rsidRDefault="007A7557" w:rsidP="007A7557">
      <w:pPr>
        <w:pStyle w:val="B1"/>
        <w:rPr>
          <w:rFonts w:eastAsia="Batang"/>
        </w:rPr>
      </w:pPr>
      <w:r>
        <w:rPr>
          <w:rFonts w:eastAsia="Batang" w:hint="eastAsia"/>
        </w:rPr>
        <w:t>9</w:t>
      </w:r>
      <w:r>
        <w:rPr>
          <w:rFonts w:eastAsia="Batang"/>
        </w:rPr>
        <w:t>.</w:t>
      </w:r>
      <w:r>
        <w:rPr>
          <w:rFonts w:eastAsia="Batang"/>
        </w:rPr>
        <w:tab/>
        <w:t xml:space="preserve">The gNB-DU sends the </w:t>
      </w:r>
      <w:r>
        <w:rPr>
          <w:rFonts w:eastAsia="Batang"/>
          <w:i/>
        </w:rPr>
        <w:t>RRCReconfiguration</w:t>
      </w:r>
      <w:r>
        <w:rPr>
          <w:rFonts w:eastAsia="Batang"/>
        </w:rPr>
        <w:t xml:space="preserve"> message to the Last U2N Relay UE to configure the local ID of the U2N Remote UE</w:t>
      </w:r>
      <w:r>
        <w:rPr>
          <w:rFonts w:eastAsia="Batang" w:hint="eastAsia"/>
          <w:lang w:val="en-US"/>
        </w:rPr>
        <w:t xml:space="preserve">, the Uu </w:t>
      </w:r>
      <w:r>
        <w:rPr>
          <w:rFonts w:eastAsia="Batang" w:hint="eastAsia"/>
          <w:lang w:eastAsia="zh-CN"/>
        </w:rPr>
        <w:t>Relay</w:t>
      </w:r>
      <w:r>
        <w:rPr>
          <w:rFonts w:eastAsia="Batang"/>
          <w:lang w:val="en-US"/>
        </w:rPr>
        <w:t xml:space="preserve"> </w:t>
      </w:r>
      <w:r>
        <w:rPr>
          <w:rFonts w:eastAsia="Batang" w:hint="eastAsia"/>
          <w:lang w:val="en-US"/>
        </w:rPr>
        <w:t>RLC channel</w:t>
      </w:r>
      <w:r>
        <w:rPr>
          <w:rFonts w:eastAsia="Batang"/>
          <w:lang w:val="en-US" w:eastAsia="zh-CN"/>
        </w:rPr>
        <w:t>(s)</w:t>
      </w:r>
      <w:r>
        <w:rPr>
          <w:rFonts w:eastAsia="Batang" w:hint="eastAsia"/>
          <w:lang w:val="en-US"/>
        </w:rPr>
        <w:t xml:space="preserve"> configuration, PC5 </w:t>
      </w:r>
      <w:r>
        <w:rPr>
          <w:rFonts w:eastAsia="Batang" w:hint="eastAsia"/>
          <w:lang w:eastAsia="zh-CN"/>
        </w:rPr>
        <w:t>Relay</w:t>
      </w:r>
      <w:r>
        <w:rPr>
          <w:rFonts w:eastAsia="Batang"/>
          <w:lang w:val="en-US"/>
        </w:rPr>
        <w:t xml:space="preserve"> </w:t>
      </w:r>
      <w:r>
        <w:rPr>
          <w:rFonts w:eastAsia="Batang" w:hint="eastAsia"/>
          <w:lang w:val="en-US"/>
        </w:rPr>
        <w:t>RLC channel(s) configuration and bearer mapping for relaying of U2N Remote UE</w:t>
      </w:r>
      <w:r>
        <w:rPr>
          <w:rFonts w:eastAsia="Batang"/>
          <w:lang w:val="en-US"/>
        </w:rPr>
        <w:t>’</w:t>
      </w:r>
      <w:r>
        <w:rPr>
          <w:rFonts w:eastAsia="Batang" w:hint="eastAsia"/>
          <w:lang w:val="en-US"/>
        </w:rPr>
        <w:t>s SRB0</w:t>
      </w:r>
      <w:r>
        <w:rPr>
          <w:rFonts w:eastAsia="Batang"/>
        </w:rPr>
        <w:t>.</w:t>
      </w:r>
    </w:p>
    <w:p w14:paraId="0C14CA13" w14:textId="77777777" w:rsidR="007A7557" w:rsidRDefault="007A7557" w:rsidP="007A7557">
      <w:pPr>
        <w:pStyle w:val="B1"/>
        <w:rPr>
          <w:rFonts w:eastAsia="Batang"/>
        </w:rPr>
      </w:pPr>
      <w:r>
        <w:rPr>
          <w:rFonts w:eastAsia="Batang" w:hint="eastAsia"/>
        </w:rPr>
        <w:t>10</w:t>
      </w:r>
      <w:r>
        <w:rPr>
          <w:rFonts w:eastAsia="Batang"/>
        </w:rPr>
        <w:t>.</w:t>
      </w:r>
      <w:r>
        <w:rPr>
          <w:rFonts w:eastAsia="Batang"/>
        </w:rPr>
        <w:tab/>
        <w:t xml:space="preserve">The Last U2N Relay UE sends the </w:t>
      </w:r>
      <w:r>
        <w:rPr>
          <w:rFonts w:eastAsia="Batang"/>
          <w:i/>
        </w:rPr>
        <w:t>RRCReconfigurationComplete</w:t>
      </w:r>
      <w:r>
        <w:rPr>
          <w:rFonts w:eastAsia="Batang"/>
        </w:rPr>
        <w:t xml:space="preserve"> message to gNB-DU.</w:t>
      </w:r>
    </w:p>
    <w:p w14:paraId="149904D7" w14:textId="77777777" w:rsidR="007A7557" w:rsidRDefault="007A7557" w:rsidP="007A7557">
      <w:pPr>
        <w:pStyle w:val="B1"/>
        <w:rPr>
          <w:rFonts w:eastAsia="Batang"/>
        </w:rPr>
      </w:pPr>
      <w:r>
        <w:rPr>
          <w:rFonts w:eastAsia="Batang"/>
        </w:rPr>
        <w:t>1</w:t>
      </w:r>
      <w:r>
        <w:rPr>
          <w:rFonts w:eastAsia="Batang" w:hint="eastAsia"/>
        </w:rPr>
        <w:t>1</w:t>
      </w:r>
      <w:r>
        <w:rPr>
          <w:rFonts w:eastAsia="Batang"/>
        </w:rPr>
        <w:t>.</w:t>
      </w:r>
      <w:r>
        <w:rPr>
          <w:rFonts w:eastAsia="Batang"/>
        </w:rPr>
        <w:tab/>
        <w:t xml:space="preserve">The gNB-DU sends the UL RRC MESSAGE TRANSFER message of the Last U2N Relay UE by encapsulating the </w:t>
      </w:r>
      <w:r>
        <w:rPr>
          <w:rFonts w:eastAsia="Batang"/>
          <w:i/>
        </w:rPr>
        <w:t>RRCReconfigurationComplete</w:t>
      </w:r>
      <w:r>
        <w:rPr>
          <w:rFonts w:eastAsia="Batang"/>
        </w:rPr>
        <w:t xml:space="preserve"> message to gNB-CU.</w:t>
      </w:r>
    </w:p>
    <w:p w14:paraId="4D5B7225" w14:textId="77777777" w:rsidR="007A7557" w:rsidRDefault="007A7557" w:rsidP="007A7557">
      <w:pPr>
        <w:pStyle w:val="B1"/>
        <w:rPr>
          <w:rFonts w:eastAsia="Batang"/>
          <w:lang w:val="en-US"/>
        </w:rPr>
      </w:pPr>
      <w:r>
        <w:rPr>
          <w:rFonts w:eastAsia="Batang" w:hint="eastAsia"/>
        </w:rPr>
        <w:t>12</w:t>
      </w:r>
      <w:r>
        <w:rPr>
          <w:rFonts w:eastAsia="Batang"/>
        </w:rPr>
        <w:t>.</w:t>
      </w:r>
      <w:r>
        <w:rPr>
          <w:rFonts w:eastAsia="Batang"/>
        </w:rPr>
        <w:tab/>
        <w:t xml:space="preserve">The gNB-CU </w:t>
      </w:r>
      <w:r>
        <w:rPr>
          <w:rFonts w:eastAsia="Batang" w:hint="eastAsia"/>
          <w:lang w:val="en-US"/>
        </w:rPr>
        <w:t>configures</w:t>
      </w:r>
      <w:r>
        <w:rPr>
          <w:rFonts w:eastAsia="Batang"/>
        </w:rPr>
        <w:t xml:space="preserve"> the Intermediate U2N Relay UE </w:t>
      </w:r>
      <w:r>
        <w:rPr>
          <w:rFonts w:eastAsia="Batang" w:hint="eastAsia"/>
          <w:lang w:val="en-US"/>
        </w:rPr>
        <w:t>with</w:t>
      </w:r>
      <w:r>
        <w:rPr>
          <w:rFonts w:eastAsia="Batang"/>
        </w:rPr>
        <w:t xml:space="preserve"> </w:t>
      </w:r>
      <w:r>
        <w:rPr>
          <w:rFonts w:eastAsia="Batang"/>
          <w:lang w:val="en-US"/>
        </w:rPr>
        <w:t xml:space="preserve">the local ID allocated to the U2N </w:t>
      </w:r>
      <w:r>
        <w:rPr>
          <w:rFonts w:eastAsia="Batang" w:hint="eastAsia"/>
        </w:rPr>
        <w:t>Remote</w:t>
      </w:r>
      <w:r>
        <w:rPr>
          <w:rFonts w:eastAsia="Batang"/>
          <w:lang w:val="en-US"/>
        </w:rPr>
        <w:t xml:space="preserve"> UE</w:t>
      </w:r>
      <w:r>
        <w:rPr>
          <w:rFonts w:eastAsia="Batang" w:hint="eastAsia"/>
          <w:lang w:val="en-US"/>
        </w:rPr>
        <w:t>,</w:t>
      </w:r>
      <w:r>
        <w:rPr>
          <w:rFonts w:eastAsia="Batang"/>
        </w:rPr>
        <w:t xml:space="preserve">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 xml:space="preserve">RLC channel and bearer mapping for relaying of U2N </w:t>
      </w:r>
      <w:r>
        <w:rPr>
          <w:rFonts w:eastAsia="Batang" w:hint="eastAsia"/>
        </w:rPr>
        <w:t>Remote</w:t>
      </w:r>
      <w:r>
        <w:rPr>
          <w:rFonts w:eastAsia="Batang"/>
          <w:lang w:val="en-US"/>
        </w:rPr>
        <w:t xml:space="preserve"> </w:t>
      </w:r>
      <w:r>
        <w:rPr>
          <w:rFonts w:eastAsia="Batang" w:hint="eastAsia"/>
          <w:lang w:val="en-US"/>
        </w:rPr>
        <w:t>UE</w:t>
      </w:r>
      <w:r>
        <w:rPr>
          <w:rFonts w:eastAsia="Batang"/>
          <w:lang w:val="en-US"/>
        </w:rPr>
        <w:t>’</w:t>
      </w:r>
      <w:r>
        <w:rPr>
          <w:rFonts w:eastAsia="Batang" w:hint="eastAsia"/>
          <w:lang w:val="en-US"/>
        </w:rPr>
        <w:t>s SRB0</w:t>
      </w:r>
      <w:r>
        <w:rPr>
          <w:rFonts w:eastAsia="Batang"/>
        </w:rPr>
        <w:t>. According to the configuration from gNB-CU, the Intermediate U2N Relay UE</w:t>
      </w:r>
      <w:r>
        <w:rPr>
          <w:rFonts w:eastAsia="Batang" w:hint="eastAsia"/>
        </w:rPr>
        <w:t xml:space="preserve"> may</w:t>
      </w:r>
      <w:r>
        <w:rPr>
          <w:rFonts w:eastAsia="Batang"/>
        </w:rPr>
        <w:t xml:space="preserve"> establish a </w:t>
      </w:r>
      <w:r>
        <w:rPr>
          <w:rFonts w:eastAsia="Batang" w:hint="eastAsia"/>
          <w:lang w:val="en-US" w:eastAsia="zh-CN"/>
        </w:rPr>
        <w:t xml:space="preserve">PC5 </w:t>
      </w:r>
      <w:r>
        <w:rPr>
          <w:rFonts w:eastAsia="Batang" w:hint="eastAsia"/>
          <w:lang w:eastAsia="zh-CN"/>
        </w:rPr>
        <w:t>Relay</w:t>
      </w:r>
      <w:r>
        <w:rPr>
          <w:rFonts w:eastAsia="Batang"/>
        </w:rPr>
        <w:t xml:space="preserve"> RLC channel for relaying of U2N </w:t>
      </w:r>
      <w:r>
        <w:rPr>
          <w:rFonts w:eastAsia="Batang" w:hint="eastAsia"/>
        </w:rPr>
        <w:t>Remote</w:t>
      </w:r>
      <w:r>
        <w:rPr>
          <w:rFonts w:eastAsia="Batang"/>
          <w:lang w:val="en-US"/>
        </w:rPr>
        <w:t xml:space="preserve"> </w:t>
      </w:r>
      <w:r>
        <w:rPr>
          <w:rFonts w:eastAsia="Batang"/>
        </w:rPr>
        <w:t>UE’s SRB</w:t>
      </w:r>
      <w:r>
        <w:rPr>
          <w:rFonts w:eastAsia="Batang" w:hint="eastAsia"/>
        </w:rPr>
        <w:t>0</w:t>
      </w:r>
      <w:r>
        <w:rPr>
          <w:rFonts w:eastAsia="Batang"/>
        </w:rPr>
        <w:t xml:space="preserve"> over PC5</w:t>
      </w:r>
      <w:r>
        <w:rPr>
          <w:rFonts w:eastAsia="Batang" w:hint="eastAsia"/>
          <w:lang w:val="en-US"/>
        </w:rPr>
        <w:t xml:space="preserve">. </w:t>
      </w:r>
      <w:r>
        <w:rPr>
          <w:rFonts w:eastAsia="Batang"/>
          <w:lang w:val="en-US"/>
        </w:rPr>
        <w:t>T</w:t>
      </w:r>
      <w:r>
        <w:rPr>
          <w:rFonts w:eastAsia="Batang" w:hint="eastAsia"/>
          <w:lang w:val="en-US"/>
        </w:rPr>
        <w:t>his step follows the same signaling flow as described in steps 6-11.</w:t>
      </w:r>
    </w:p>
    <w:p w14:paraId="4836D0C3" w14:textId="77777777" w:rsidR="007A7557" w:rsidRDefault="007A7557" w:rsidP="007A7557">
      <w:pPr>
        <w:pStyle w:val="B1"/>
        <w:rPr>
          <w:rFonts w:eastAsia="Batang"/>
        </w:rPr>
      </w:pPr>
      <w:r>
        <w:rPr>
          <w:rFonts w:eastAsia="Batang" w:hint="eastAsia"/>
        </w:rPr>
        <w:t>13</w:t>
      </w:r>
      <w:r>
        <w:rPr>
          <w:rFonts w:eastAsia="Batang"/>
        </w:rPr>
        <w:t>.</w:t>
      </w:r>
      <w:r>
        <w:rPr>
          <w:rFonts w:eastAsia="Batang"/>
        </w:rPr>
        <w:tab/>
        <w:t xml:space="preserve">The gNB-CU </w:t>
      </w:r>
      <w:r>
        <w:rPr>
          <w:rFonts w:eastAsia="Batang" w:hint="eastAsia"/>
          <w:lang w:val="en-US"/>
        </w:rPr>
        <w:t>configures</w:t>
      </w:r>
      <w:r>
        <w:rPr>
          <w:rFonts w:eastAsia="Batang"/>
        </w:rPr>
        <w:t xml:space="preserve"> the First U2N Relay UE </w:t>
      </w:r>
      <w:r>
        <w:rPr>
          <w:rFonts w:eastAsia="Batang" w:hint="eastAsia"/>
          <w:lang w:val="en-US"/>
        </w:rPr>
        <w:t>with</w:t>
      </w:r>
      <w:r>
        <w:rPr>
          <w:rFonts w:eastAsia="Batang"/>
        </w:rPr>
        <w:t xml:space="preserve"> </w:t>
      </w:r>
      <w:r>
        <w:rPr>
          <w:rFonts w:eastAsia="Batang"/>
          <w:lang w:val="en-US"/>
        </w:rPr>
        <w:t xml:space="preserve">the local ID allocated to the U2N </w:t>
      </w:r>
      <w:r>
        <w:rPr>
          <w:rFonts w:eastAsia="Batang" w:hint="eastAsia"/>
        </w:rPr>
        <w:t>Remote</w:t>
      </w:r>
      <w:r>
        <w:rPr>
          <w:rFonts w:eastAsia="Batang"/>
          <w:lang w:val="en-US"/>
        </w:rPr>
        <w:t xml:space="preserve"> UE</w:t>
      </w:r>
      <w:r>
        <w:rPr>
          <w:rFonts w:eastAsia="Batang" w:hint="eastAsia"/>
          <w:lang w:val="en-US"/>
        </w:rPr>
        <w:t>,</w:t>
      </w:r>
      <w:r>
        <w:rPr>
          <w:rFonts w:eastAsia="Batang"/>
        </w:rPr>
        <w:t xml:space="preserve">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 xml:space="preserve">RLC channel and bearer mapping for relaying of U2N </w:t>
      </w:r>
      <w:r>
        <w:rPr>
          <w:rFonts w:eastAsia="Batang" w:hint="eastAsia"/>
        </w:rPr>
        <w:t>Remote</w:t>
      </w:r>
      <w:r>
        <w:rPr>
          <w:rFonts w:eastAsia="Batang"/>
          <w:lang w:val="en-US"/>
        </w:rPr>
        <w:t xml:space="preserve"> </w:t>
      </w:r>
      <w:r>
        <w:rPr>
          <w:rFonts w:eastAsia="Batang" w:hint="eastAsia"/>
          <w:lang w:val="en-US"/>
        </w:rPr>
        <w:t>UE</w:t>
      </w:r>
      <w:r>
        <w:rPr>
          <w:rFonts w:eastAsia="Batang"/>
          <w:lang w:val="en-US"/>
        </w:rPr>
        <w:t>’</w:t>
      </w:r>
      <w:r>
        <w:rPr>
          <w:rFonts w:eastAsia="Batang" w:hint="eastAsia"/>
          <w:lang w:val="en-US"/>
        </w:rPr>
        <w:t>s SRB0</w:t>
      </w:r>
      <w:r>
        <w:rPr>
          <w:rFonts w:eastAsia="Batang"/>
        </w:rPr>
        <w:t xml:space="preserve">. According to the configuration from gNB-CU, the First U2N Relay UE </w:t>
      </w:r>
      <w:r>
        <w:rPr>
          <w:rFonts w:eastAsia="Batang" w:hint="eastAsia"/>
        </w:rPr>
        <w:t xml:space="preserve">may </w:t>
      </w:r>
      <w:r>
        <w:rPr>
          <w:rFonts w:eastAsia="Batang"/>
        </w:rPr>
        <w:t xml:space="preserve">establish a </w:t>
      </w:r>
      <w:r>
        <w:rPr>
          <w:rFonts w:eastAsia="Batang" w:hint="eastAsia"/>
          <w:lang w:val="en-US" w:eastAsia="zh-CN"/>
        </w:rPr>
        <w:t xml:space="preserve">PC5 </w:t>
      </w:r>
      <w:r>
        <w:rPr>
          <w:rFonts w:eastAsia="Batang" w:hint="eastAsia"/>
          <w:lang w:eastAsia="zh-CN"/>
        </w:rPr>
        <w:t>Relay</w:t>
      </w:r>
      <w:r>
        <w:rPr>
          <w:rFonts w:eastAsia="Batang"/>
        </w:rPr>
        <w:t xml:space="preserve"> RLC channel for relaying of U2N </w:t>
      </w:r>
      <w:r>
        <w:rPr>
          <w:rFonts w:eastAsia="Batang" w:hint="eastAsia"/>
        </w:rPr>
        <w:t>Remote</w:t>
      </w:r>
      <w:r>
        <w:rPr>
          <w:rFonts w:eastAsia="Batang"/>
          <w:lang w:val="en-US"/>
        </w:rPr>
        <w:t xml:space="preserve"> </w:t>
      </w:r>
      <w:r>
        <w:rPr>
          <w:rFonts w:eastAsia="Batang"/>
        </w:rPr>
        <w:t>UE’s SRB</w:t>
      </w:r>
      <w:r>
        <w:rPr>
          <w:rFonts w:eastAsia="Batang" w:hint="eastAsia"/>
        </w:rPr>
        <w:t>0</w:t>
      </w:r>
      <w:r>
        <w:rPr>
          <w:rFonts w:eastAsia="Batang"/>
        </w:rPr>
        <w:t xml:space="preserve"> over PC5</w:t>
      </w:r>
      <w:r>
        <w:rPr>
          <w:rFonts w:eastAsia="Batang" w:hint="eastAsia"/>
          <w:lang w:val="en-US"/>
        </w:rPr>
        <w:t xml:space="preserve">. </w:t>
      </w:r>
      <w:r>
        <w:rPr>
          <w:rFonts w:eastAsia="Batang"/>
          <w:lang w:val="en-US"/>
        </w:rPr>
        <w:t>T</w:t>
      </w:r>
      <w:r>
        <w:rPr>
          <w:rFonts w:eastAsia="Batang" w:hint="eastAsia"/>
          <w:lang w:val="en-US"/>
        </w:rPr>
        <w:t>his step follows the same signaling flow as described in steps 6-11.</w:t>
      </w:r>
    </w:p>
    <w:p w14:paraId="79F3944A" w14:textId="77777777" w:rsidR="007A7557" w:rsidRDefault="007A7557" w:rsidP="007A7557">
      <w:pPr>
        <w:pStyle w:val="B1"/>
        <w:rPr>
          <w:rFonts w:eastAsia="Batang"/>
        </w:rPr>
      </w:pPr>
      <w:r>
        <w:rPr>
          <w:rFonts w:eastAsia="Batang" w:hint="eastAsia"/>
        </w:rPr>
        <w:t>14</w:t>
      </w:r>
      <w:r>
        <w:rPr>
          <w:rFonts w:eastAsia="Batang"/>
        </w:rPr>
        <w:t>.</w:t>
      </w:r>
      <w:r>
        <w:rPr>
          <w:rFonts w:eastAsia="Batang"/>
        </w:rPr>
        <w:tab/>
        <w:t xml:space="preserve">After receiving the local ID of the U2N </w:t>
      </w:r>
      <w:r>
        <w:rPr>
          <w:rFonts w:eastAsia="Batang" w:hint="eastAsia"/>
        </w:rPr>
        <w:t>Remote</w:t>
      </w:r>
      <w:r>
        <w:rPr>
          <w:rFonts w:eastAsia="Batang"/>
          <w:lang w:val="en-US"/>
        </w:rPr>
        <w:t xml:space="preserve"> </w:t>
      </w:r>
      <w:r>
        <w:rPr>
          <w:rFonts w:eastAsia="Batang"/>
        </w:rPr>
        <w:t xml:space="preserve">UE and the </w:t>
      </w:r>
      <w:r>
        <w:rPr>
          <w:rFonts w:eastAsia="Batang" w:hint="eastAsia"/>
        </w:rPr>
        <w:t>PC5</w:t>
      </w:r>
      <w:r>
        <w:rPr>
          <w:rFonts w:eastAsia="Batang"/>
        </w:rPr>
        <w:t xml:space="preserve"> Relay RLC channel(s) configuration and bearer mapping for relaying of U2N </w:t>
      </w:r>
      <w:r>
        <w:rPr>
          <w:rFonts w:eastAsia="Batang" w:hint="eastAsia"/>
        </w:rPr>
        <w:t>Remote</w:t>
      </w:r>
      <w:r>
        <w:rPr>
          <w:rFonts w:eastAsia="Batang"/>
          <w:lang w:val="en-US"/>
        </w:rPr>
        <w:t xml:space="preserve"> </w:t>
      </w:r>
      <w:r>
        <w:rPr>
          <w:rFonts w:eastAsia="Batang"/>
        </w:rPr>
        <w:t xml:space="preserve">UE’s SRB0, the First U2N Relay UE sends the </w:t>
      </w:r>
      <w:r>
        <w:rPr>
          <w:rFonts w:eastAsia="Batang"/>
          <w:i/>
          <w:iCs/>
        </w:rPr>
        <w:t>RRCSetupRequest</w:t>
      </w:r>
      <w:r>
        <w:rPr>
          <w:rFonts w:eastAsia="Batang"/>
        </w:rPr>
        <w:t xml:space="preserve"> message of the U2N </w:t>
      </w:r>
      <w:r>
        <w:rPr>
          <w:rFonts w:eastAsia="Batang" w:hint="eastAsia"/>
        </w:rPr>
        <w:t>Remote</w:t>
      </w:r>
      <w:r>
        <w:rPr>
          <w:rFonts w:eastAsia="Batang"/>
          <w:lang w:val="en-US"/>
        </w:rPr>
        <w:t xml:space="preserve"> </w:t>
      </w:r>
      <w:r>
        <w:rPr>
          <w:rFonts w:eastAsia="Batang"/>
        </w:rPr>
        <w:t xml:space="preserve">UE to </w:t>
      </w:r>
      <w:r>
        <w:rPr>
          <w:rFonts w:eastAsia="Batang" w:hint="eastAsia"/>
        </w:rPr>
        <w:t>g</w:t>
      </w:r>
      <w:r>
        <w:rPr>
          <w:rFonts w:eastAsia="Batang"/>
        </w:rPr>
        <w:t>NB-DU</w:t>
      </w:r>
      <w:r>
        <w:rPr>
          <w:rFonts w:eastAsia="Batang" w:hint="eastAsia"/>
        </w:rPr>
        <w:t xml:space="preserve"> via </w:t>
      </w:r>
      <w:r>
        <w:rPr>
          <w:rFonts w:eastAsia="Batang"/>
        </w:rPr>
        <w:t xml:space="preserve">the Intermediate U2N Relay UE </w:t>
      </w:r>
      <w:r>
        <w:rPr>
          <w:rFonts w:eastAsia="Batang" w:hint="eastAsia"/>
        </w:rPr>
        <w:t xml:space="preserve">and the </w:t>
      </w:r>
      <w:r>
        <w:rPr>
          <w:rFonts w:eastAsia="Batang"/>
        </w:rPr>
        <w:t xml:space="preserve">Last U2N Relay UE. The local ID of the U2N </w:t>
      </w:r>
      <w:r>
        <w:rPr>
          <w:rFonts w:eastAsia="Batang" w:hint="eastAsia"/>
        </w:rPr>
        <w:t>Remote</w:t>
      </w:r>
      <w:r>
        <w:rPr>
          <w:rFonts w:eastAsia="Batang"/>
          <w:lang w:val="en-US"/>
        </w:rPr>
        <w:t xml:space="preserve"> </w:t>
      </w:r>
      <w:r>
        <w:rPr>
          <w:rFonts w:eastAsia="Batang"/>
        </w:rPr>
        <w:t>UE and RB ID for SRB0 are conveyed in the SRAP header.</w:t>
      </w:r>
    </w:p>
    <w:p w14:paraId="108CD7B7" w14:textId="77777777" w:rsidR="007A7557" w:rsidRDefault="007A7557" w:rsidP="007A7557">
      <w:pPr>
        <w:pStyle w:val="B1"/>
        <w:rPr>
          <w:rFonts w:eastAsia="Batang"/>
        </w:rPr>
      </w:pPr>
      <w:r>
        <w:rPr>
          <w:rFonts w:eastAsia="Batang" w:hint="eastAsia"/>
        </w:rPr>
        <w:t>15</w:t>
      </w:r>
      <w:r>
        <w:rPr>
          <w:rFonts w:eastAsia="Batang"/>
        </w:rPr>
        <w:t>.</w:t>
      </w:r>
      <w:r>
        <w:rPr>
          <w:rFonts w:eastAsia="Batang"/>
        </w:rPr>
        <w:tab/>
        <w:t xml:space="preserve">The gNB-DU </w:t>
      </w:r>
      <w:r>
        <w:rPr>
          <w:rFonts w:eastAsia="Batang" w:hint="eastAsia"/>
          <w:lang w:val="en-US"/>
        </w:rPr>
        <w:t xml:space="preserve">allocates a C-RNTI and a gNB-DU UE F1AP ID for the U2N </w:t>
      </w:r>
      <w:r>
        <w:rPr>
          <w:rFonts w:eastAsia="Batang" w:hint="eastAsia"/>
        </w:rPr>
        <w:t>Remote</w:t>
      </w:r>
      <w:r>
        <w:rPr>
          <w:rFonts w:eastAsia="Batang" w:hint="eastAsia"/>
          <w:lang w:val="en-US"/>
        </w:rPr>
        <w:t xml:space="preserve"> UE and</w:t>
      </w:r>
      <w:r>
        <w:rPr>
          <w:rFonts w:eastAsia="Batang"/>
        </w:rPr>
        <w:t xml:space="preserve"> sends the INITIAL UL RRC MESSAGE TRANSFER message to gNB-CU by encapsulating the </w:t>
      </w:r>
      <w:r>
        <w:rPr>
          <w:rFonts w:eastAsia="Batang"/>
          <w:i/>
        </w:rPr>
        <w:t>RRCSetupRequest</w:t>
      </w:r>
      <w:r>
        <w:rPr>
          <w:rFonts w:eastAsia="Batang"/>
        </w:rPr>
        <w:t xml:space="preserve"> message of the U2N </w:t>
      </w:r>
      <w:r>
        <w:rPr>
          <w:rFonts w:eastAsia="Batang" w:hint="eastAsia"/>
        </w:rPr>
        <w:t>Remote</w:t>
      </w:r>
      <w:r>
        <w:rPr>
          <w:rFonts w:eastAsia="Batang"/>
          <w:lang w:val="en-US"/>
        </w:rPr>
        <w:t xml:space="preserve"> </w:t>
      </w:r>
      <w:r>
        <w:rPr>
          <w:rFonts w:eastAsia="Batang"/>
        </w:rPr>
        <w:t>UE.</w:t>
      </w:r>
      <w:r>
        <w:rPr>
          <w:rFonts w:eastAsia="Batang" w:hint="eastAsia"/>
          <w:lang w:val="en-US" w:eastAsia="zh-CN"/>
        </w:rPr>
        <w:t xml:space="preserve"> In addition, the local ID of the U2N </w:t>
      </w:r>
      <w:r>
        <w:rPr>
          <w:rFonts w:eastAsia="Batang" w:hint="eastAsia"/>
        </w:rPr>
        <w:t>Remote</w:t>
      </w:r>
      <w:r>
        <w:rPr>
          <w:rFonts w:eastAsia="Batang"/>
          <w:lang w:val="en-US"/>
        </w:rPr>
        <w:t xml:space="preserve"> </w:t>
      </w:r>
      <w:r>
        <w:rPr>
          <w:rFonts w:eastAsia="Batang" w:hint="eastAsia"/>
          <w:lang w:val="en-US" w:eastAsia="zh-CN"/>
        </w:rPr>
        <w:t>UE</w:t>
      </w:r>
      <w:r>
        <w:rPr>
          <w:rFonts w:eastAsia="Batang" w:hint="eastAsia"/>
          <w:lang w:val="en-US"/>
        </w:rPr>
        <w:t>,</w:t>
      </w:r>
      <w:r>
        <w:rPr>
          <w:rFonts w:eastAsia="Batang"/>
          <w:lang w:val="en-US" w:eastAsia="zh-CN"/>
        </w:rPr>
        <w:t xml:space="preserve"> the gNB-DU UE F1AP ID of</w:t>
      </w:r>
      <w:r>
        <w:rPr>
          <w:rFonts w:eastAsia="Batang" w:hint="eastAsia"/>
          <w:lang w:val="en-US" w:eastAsia="zh-CN"/>
        </w:rPr>
        <w:t xml:space="preserve"> the Last U2N Relay UE </w:t>
      </w:r>
      <w:r>
        <w:rPr>
          <w:rFonts w:eastAsia="Batang"/>
          <w:lang w:val="en-US"/>
        </w:rPr>
        <w:t xml:space="preserve">and the sidelink configuration container for the PC5 Relay RLC channel configuration for relaying of U2N </w:t>
      </w:r>
      <w:r>
        <w:rPr>
          <w:rFonts w:eastAsia="Batang" w:hint="eastAsia"/>
        </w:rPr>
        <w:t>Remote</w:t>
      </w:r>
      <w:r>
        <w:rPr>
          <w:rFonts w:eastAsia="Batang"/>
          <w:lang w:val="en-US"/>
        </w:rPr>
        <w:t xml:space="preserve"> UE’s SRB1</w:t>
      </w:r>
      <w:r>
        <w:rPr>
          <w:rFonts w:eastAsia="Batang" w:hint="eastAsia"/>
          <w:lang w:val="en-US" w:eastAsia="zh-CN"/>
        </w:rPr>
        <w:t xml:space="preserve"> </w:t>
      </w:r>
      <w:r>
        <w:rPr>
          <w:rFonts w:eastAsia="Batang"/>
          <w:lang w:val="en-US" w:eastAsia="zh-CN"/>
        </w:rPr>
        <w:t>are</w:t>
      </w:r>
      <w:r>
        <w:rPr>
          <w:rFonts w:eastAsia="Batang" w:hint="eastAsia"/>
          <w:lang w:val="en-US" w:eastAsia="zh-CN"/>
        </w:rPr>
        <w:t xml:space="preserve"> included in the </w:t>
      </w:r>
      <w:r>
        <w:rPr>
          <w:rFonts w:eastAsia="Batang"/>
        </w:rPr>
        <w:t>INITIAL UL RRC MESSAGE TRANSFER message</w:t>
      </w:r>
      <w:r>
        <w:rPr>
          <w:rFonts w:eastAsia="Batang" w:hint="eastAsia"/>
        </w:rPr>
        <w:t>.</w:t>
      </w:r>
    </w:p>
    <w:p w14:paraId="063C52A3" w14:textId="77777777" w:rsidR="007A7557" w:rsidRDefault="007A7557" w:rsidP="007A7557">
      <w:pPr>
        <w:pStyle w:val="B1"/>
        <w:rPr>
          <w:rFonts w:eastAsia="Batang"/>
        </w:rPr>
      </w:pPr>
      <w:r>
        <w:rPr>
          <w:rFonts w:eastAsia="Batang" w:hint="eastAsia"/>
        </w:rPr>
        <w:t>16</w:t>
      </w:r>
      <w:r>
        <w:rPr>
          <w:rFonts w:eastAsia="Batang"/>
        </w:rPr>
        <w:t>.</w:t>
      </w:r>
      <w:r>
        <w:rPr>
          <w:rFonts w:eastAsia="Batang"/>
        </w:rPr>
        <w:tab/>
        <w:t>The</w:t>
      </w:r>
      <w:r>
        <w:rPr>
          <w:rFonts w:eastAsia="Batang" w:hint="eastAsia"/>
        </w:rPr>
        <w:t xml:space="preserve"> </w:t>
      </w:r>
      <w:r>
        <w:rPr>
          <w:rFonts w:eastAsia="Batang"/>
        </w:rPr>
        <w:t xml:space="preserve">gNB-CU allocates a gNB-CU UE F1AP ID for the U2N </w:t>
      </w:r>
      <w:r>
        <w:rPr>
          <w:rFonts w:eastAsia="Batang" w:hint="eastAsia"/>
        </w:rPr>
        <w:t>Remote</w:t>
      </w:r>
      <w:r>
        <w:rPr>
          <w:rFonts w:eastAsia="Batang"/>
          <w:lang w:val="en-US"/>
        </w:rPr>
        <w:t xml:space="preserve"> </w:t>
      </w:r>
      <w:r>
        <w:rPr>
          <w:rFonts w:eastAsia="Batang"/>
        </w:rPr>
        <w:t xml:space="preserve">UE and generates a </w:t>
      </w:r>
      <w:r>
        <w:rPr>
          <w:rFonts w:eastAsia="Batang"/>
          <w:i/>
        </w:rPr>
        <w:t>RRCSetup</w:t>
      </w:r>
      <w:r>
        <w:rPr>
          <w:rFonts w:eastAsia="Batang"/>
        </w:rPr>
        <w:t xml:space="preserve"> message towards the U2N </w:t>
      </w:r>
      <w:r>
        <w:rPr>
          <w:rFonts w:eastAsia="Batang" w:hint="eastAsia"/>
        </w:rPr>
        <w:t>Remote</w:t>
      </w:r>
      <w:r>
        <w:rPr>
          <w:rFonts w:eastAsia="Batang"/>
          <w:lang w:val="en-US"/>
        </w:rPr>
        <w:t xml:space="preserve"> </w:t>
      </w:r>
      <w:r>
        <w:rPr>
          <w:rFonts w:eastAsia="Batang"/>
        </w:rPr>
        <w:t xml:space="preserve">UE. The RRC message is encapsulated in the DL RRC MESSAGE TRANSFER message, and includes the configurations of PC5 </w:t>
      </w:r>
      <w:r>
        <w:rPr>
          <w:rFonts w:eastAsia="Batang" w:hint="eastAsia"/>
          <w:lang w:eastAsia="zh-CN"/>
        </w:rPr>
        <w:t>Relay</w:t>
      </w:r>
      <w:r>
        <w:rPr>
          <w:rFonts w:eastAsia="Batang"/>
        </w:rPr>
        <w:t xml:space="preserve"> RLC channel </w:t>
      </w:r>
      <w:r>
        <w:rPr>
          <w:rFonts w:eastAsia="Batang" w:hint="eastAsia"/>
          <w:lang w:val="en-US"/>
        </w:rPr>
        <w:t>and bearer mapping</w:t>
      </w:r>
      <w:r>
        <w:rPr>
          <w:rFonts w:eastAsia="Batang"/>
        </w:rPr>
        <w:t xml:space="preserve"> at least for the transmission of U2N </w:t>
      </w:r>
      <w:r>
        <w:rPr>
          <w:rFonts w:eastAsia="Batang" w:hint="eastAsia"/>
        </w:rPr>
        <w:t>Remote</w:t>
      </w:r>
      <w:r>
        <w:rPr>
          <w:rFonts w:eastAsia="Batang"/>
          <w:lang w:val="en-US"/>
        </w:rPr>
        <w:t xml:space="preserve"> </w:t>
      </w:r>
      <w:r>
        <w:rPr>
          <w:rFonts w:eastAsia="Batang"/>
        </w:rPr>
        <w:t>UE’s SRB1.</w:t>
      </w:r>
    </w:p>
    <w:p w14:paraId="533AF1CF" w14:textId="77777777" w:rsidR="007A7557" w:rsidRDefault="007A7557" w:rsidP="007A7557">
      <w:pPr>
        <w:pStyle w:val="B1"/>
        <w:rPr>
          <w:rFonts w:eastAsia="Batang"/>
        </w:rPr>
      </w:pPr>
      <w:r>
        <w:rPr>
          <w:rFonts w:eastAsia="Batang"/>
        </w:rPr>
        <w:t>1</w:t>
      </w:r>
      <w:r>
        <w:rPr>
          <w:rFonts w:eastAsia="Batang" w:hint="eastAsia"/>
        </w:rPr>
        <w:t>7</w:t>
      </w:r>
      <w:r>
        <w:rPr>
          <w:rFonts w:eastAsia="Batang"/>
        </w:rPr>
        <w:t>.</w:t>
      </w:r>
      <w:r>
        <w:rPr>
          <w:rFonts w:eastAsia="Batang"/>
        </w:rPr>
        <w:tab/>
        <w:t xml:space="preserve">The gNB-DU sends the </w:t>
      </w:r>
      <w:r>
        <w:rPr>
          <w:rFonts w:eastAsia="Batang"/>
          <w:i/>
        </w:rPr>
        <w:t>RRCSetup</w:t>
      </w:r>
      <w:r>
        <w:rPr>
          <w:rFonts w:eastAsia="Batang"/>
        </w:rPr>
        <w:t xml:space="preserve"> message to the U2N </w:t>
      </w:r>
      <w:r>
        <w:rPr>
          <w:rFonts w:eastAsia="Batang" w:hint="eastAsia"/>
        </w:rPr>
        <w:t>Remote</w:t>
      </w:r>
      <w:r>
        <w:rPr>
          <w:rFonts w:eastAsia="Batang"/>
          <w:lang w:val="en-US"/>
        </w:rPr>
        <w:t xml:space="preserve"> </w:t>
      </w:r>
      <w:r>
        <w:rPr>
          <w:rFonts w:eastAsia="Batang"/>
        </w:rPr>
        <w:t>UE via the First U2N Relay UE</w:t>
      </w:r>
      <w:r>
        <w:rPr>
          <w:rFonts w:eastAsia="Batang" w:hint="eastAsia"/>
        </w:rPr>
        <w:t xml:space="preserve">, </w:t>
      </w:r>
      <w:r>
        <w:rPr>
          <w:rFonts w:eastAsia="Batang"/>
        </w:rPr>
        <w:t>the Intermediate U2N Relay UE</w:t>
      </w:r>
      <w:r>
        <w:rPr>
          <w:rFonts w:eastAsia="Batang" w:hint="eastAsia"/>
        </w:rPr>
        <w:t xml:space="preserve"> and </w:t>
      </w:r>
      <w:r>
        <w:rPr>
          <w:rFonts w:eastAsia="Batang"/>
        </w:rPr>
        <w:t>Last U2N Relay UE.</w:t>
      </w:r>
    </w:p>
    <w:p w14:paraId="175B6DB1" w14:textId="77777777" w:rsidR="007A7557" w:rsidRDefault="007A7557" w:rsidP="007A7557">
      <w:pPr>
        <w:pStyle w:val="B1"/>
        <w:rPr>
          <w:rFonts w:eastAsia="Batang"/>
          <w:lang w:val="en-US"/>
        </w:rPr>
      </w:pPr>
      <w:r>
        <w:rPr>
          <w:rFonts w:eastAsia="Batang"/>
        </w:rPr>
        <w:t>1</w:t>
      </w:r>
      <w:r>
        <w:rPr>
          <w:rFonts w:eastAsia="Batang" w:hint="eastAsia"/>
        </w:rPr>
        <w:t>8</w:t>
      </w:r>
      <w:r>
        <w:rPr>
          <w:rFonts w:eastAsia="Batang"/>
        </w:rPr>
        <w:t>.</w:t>
      </w:r>
      <w:r>
        <w:rPr>
          <w:rFonts w:eastAsia="Batang"/>
        </w:rPr>
        <w:tab/>
        <w:t xml:space="preserve">The gNB-CU </w:t>
      </w:r>
      <w:r>
        <w:rPr>
          <w:rFonts w:eastAsia="Batang" w:hint="eastAsia"/>
          <w:lang w:val="en-US"/>
        </w:rPr>
        <w:t>configures</w:t>
      </w:r>
      <w:r>
        <w:rPr>
          <w:rFonts w:eastAsia="Batang"/>
        </w:rPr>
        <w:t xml:space="preserve"> the Last U2N Relay UE </w:t>
      </w:r>
      <w:r>
        <w:rPr>
          <w:rFonts w:eastAsia="Batang" w:hint="eastAsia"/>
          <w:lang w:val="en-US"/>
        </w:rPr>
        <w:t>with</w:t>
      </w:r>
      <w:r>
        <w:rPr>
          <w:rFonts w:eastAsia="Batang"/>
        </w:rPr>
        <w:t xml:space="preserve">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 xml:space="preserve">RLC channel, Uu </w:t>
      </w:r>
      <w:r>
        <w:rPr>
          <w:rFonts w:eastAsia="Batang" w:hint="eastAsia"/>
          <w:lang w:eastAsia="zh-CN"/>
        </w:rPr>
        <w:t>Relay</w:t>
      </w:r>
      <w:r>
        <w:rPr>
          <w:rFonts w:eastAsia="Batang"/>
          <w:lang w:val="en-US"/>
        </w:rPr>
        <w:t xml:space="preserve"> </w:t>
      </w:r>
      <w:r>
        <w:rPr>
          <w:rFonts w:eastAsia="Batang" w:hint="eastAsia"/>
          <w:lang w:val="en-US"/>
        </w:rPr>
        <w:t>RLC channel</w:t>
      </w:r>
      <w:r>
        <w:rPr>
          <w:rFonts w:eastAsia="Batang"/>
        </w:rPr>
        <w:t xml:space="preserve"> </w:t>
      </w:r>
      <w:r>
        <w:rPr>
          <w:rFonts w:eastAsia="Batang" w:hint="eastAsia"/>
          <w:lang w:val="en-US"/>
        </w:rPr>
        <w:t xml:space="preserve">and bearer mapping for relaying of U2N </w:t>
      </w:r>
      <w:r>
        <w:rPr>
          <w:rFonts w:eastAsia="Batang" w:hint="eastAsia"/>
        </w:rPr>
        <w:t>Remote</w:t>
      </w:r>
      <w:r>
        <w:rPr>
          <w:rFonts w:eastAsia="Batang"/>
          <w:lang w:val="en-US"/>
        </w:rPr>
        <w:t xml:space="preserve"> </w:t>
      </w:r>
      <w:r>
        <w:rPr>
          <w:rFonts w:eastAsia="Batang" w:hint="eastAsia"/>
          <w:lang w:val="en-US"/>
        </w:rPr>
        <w:t>UE</w:t>
      </w:r>
      <w:r>
        <w:rPr>
          <w:rFonts w:eastAsia="Batang"/>
          <w:lang w:val="en-US"/>
        </w:rPr>
        <w:t>’</w:t>
      </w:r>
      <w:r>
        <w:rPr>
          <w:rFonts w:eastAsia="Batang" w:hint="eastAsia"/>
          <w:lang w:val="en-US"/>
        </w:rPr>
        <w:t>s SRB1</w:t>
      </w:r>
      <w:r>
        <w:rPr>
          <w:rFonts w:eastAsia="Batang"/>
        </w:rPr>
        <w:t xml:space="preserve">. According to the configuration from gNB-CU, the Last U2N Relay UE establishes a </w:t>
      </w:r>
      <w:r>
        <w:rPr>
          <w:rFonts w:eastAsia="Batang" w:hint="eastAsia"/>
          <w:lang w:val="en-US" w:eastAsia="zh-CN"/>
        </w:rPr>
        <w:t xml:space="preserve">PC5 </w:t>
      </w:r>
      <w:r>
        <w:rPr>
          <w:rFonts w:eastAsia="Batang" w:hint="eastAsia"/>
          <w:lang w:eastAsia="zh-CN"/>
        </w:rPr>
        <w:t>Relay</w:t>
      </w:r>
      <w:r>
        <w:rPr>
          <w:rFonts w:eastAsia="Batang"/>
        </w:rPr>
        <w:t xml:space="preserve"> RLC channel for relaying of U2N </w:t>
      </w:r>
      <w:r>
        <w:rPr>
          <w:rFonts w:eastAsia="Batang" w:hint="eastAsia"/>
        </w:rPr>
        <w:t>Remote</w:t>
      </w:r>
      <w:r>
        <w:rPr>
          <w:rFonts w:eastAsia="Batang"/>
          <w:lang w:val="en-US"/>
        </w:rPr>
        <w:t xml:space="preserve"> </w:t>
      </w:r>
      <w:r>
        <w:rPr>
          <w:rFonts w:eastAsia="Batang"/>
        </w:rPr>
        <w:t>UE’s SRB1 over PC5</w:t>
      </w:r>
      <w:r>
        <w:rPr>
          <w:rFonts w:eastAsia="Batang" w:hint="eastAsia"/>
          <w:lang w:val="en-US" w:eastAsia="zh-CN"/>
        </w:rPr>
        <w:t xml:space="preserve"> </w:t>
      </w:r>
      <w:r>
        <w:rPr>
          <w:rFonts w:eastAsia="Batang"/>
          <w:lang w:val="en-US" w:eastAsia="zh-CN"/>
        </w:rPr>
        <w:t>and</w:t>
      </w:r>
      <w:r>
        <w:rPr>
          <w:rFonts w:eastAsia="Batang" w:hint="eastAsia"/>
          <w:lang w:val="en-US" w:eastAsia="zh-CN"/>
        </w:rPr>
        <w:t xml:space="preserve"> establish</w:t>
      </w:r>
      <w:r>
        <w:rPr>
          <w:rFonts w:eastAsia="Batang"/>
          <w:lang w:val="en-US" w:eastAsia="zh-CN"/>
        </w:rPr>
        <w:t>es a</w:t>
      </w:r>
      <w:r>
        <w:rPr>
          <w:rFonts w:eastAsia="Batang" w:hint="eastAsia"/>
          <w:lang w:val="en-US" w:eastAsia="zh-CN"/>
        </w:rPr>
        <w:t xml:space="preserve"> Uu </w:t>
      </w:r>
      <w:r>
        <w:rPr>
          <w:rFonts w:eastAsia="Batang" w:hint="eastAsia"/>
          <w:lang w:eastAsia="zh-CN"/>
        </w:rPr>
        <w:t>Relay</w:t>
      </w:r>
      <w:r>
        <w:rPr>
          <w:rFonts w:eastAsia="Batang"/>
        </w:rPr>
        <w:t xml:space="preserve"> </w:t>
      </w:r>
      <w:r>
        <w:rPr>
          <w:rFonts w:eastAsia="Batang" w:hint="eastAsia"/>
          <w:lang w:val="en-US" w:eastAsia="zh-CN"/>
        </w:rPr>
        <w:t>RLC channel</w:t>
      </w:r>
      <w:r>
        <w:rPr>
          <w:rFonts w:eastAsia="Batang" w:hint="eastAsia"/>
          <w:lang w:val="en-US"/>
        </w:rPr>
        <w:t xml:space="preserve"> </w:t>
      </w:r>
      <w:r>
        <w:rPr>
          <w:rFonts w:eastAsia="Batang" w:hint="eastAsia"/>
          <w:lang w:val="en-US" w:eastAsia="zh-CN"/>
        </w:rPr>
        <w:t xml:space="preserve">for relaying of </w:t>
      </w:r>
      <w:r>
        <w:rPr>
          <w:rFonts w:eastAsia="Batang"/>
          <w:lang w:val="en-US" w:eastAsia="zh-CN"/>
        </w:rPr>
        <w:t xml:space="preserve">U2N </w:t>
      </w:r>
      <w:r>
        <w:rPr>
          <w:rFonts w:eastAsia="Batang" w:hint="eastAsia"/>
        </w:rPr>
        <w:t>Remote</w:t>
      </w:r>
      <w:r>
        <w:rPr>
          <w:rFonts w:eastAsia="Batang"/>
          <w:lang w:val="en-US"/>
        </w:rPr>
        <w:t xml:space="preserve"> </w:t>
      </w:r>
      <w:r>
        <w:rPr>
          <w:rFonts w:eastAsia="Batang"/>
          <w:lang w:val="en-US" w:eastAsia="zh-CN"/>
        </w:rPr>
        <w:t xml:space="preserve">UE’s </w:t>
      </w:r>
      <w:r>
        <w:rPr>
          <w:rFonts w:eastAsia="Batang" w:hint="eastAsia"/>
          <w:lang w:val="en-US" w:eastAsia="zh-CN"/>
        </w:rPr>
        <w:t>SRB1 towards gNB-DU if not configured yet.</w:t>
      </w:r>
      <w:r>
        <w:rPr>
          <w:rFonts w:eastAsia="Batang" w:hint="eastAsia"/>
          <w:lang w:val="en-US"/>
        </w:rPr>
        <w:t xml:space="preserve"> </w:t>
      </w:r>
    </w:p>
    <w:p w14:paraId="298BCA76" w14:textId="77777777" w:rsidR="007A7557" w:rsidRDefault="007A7557" w:rsidP="007A7557">
      <w:pPr>
        <w:pStyle w:val="B1"/>
        <w:rPr>
          <w:rFonts w:eastAsia="Batang"/>
          <w:lang w:val="en-US"/>
        </w:rPr>
      </w:pPr>
      <w:r>
        <w:rPr>
          <w:rFonts w:eastAsia="Batang"/>
        </w:rPr>
        <w:t xml:space="preserve">The gNB-CU </w:t>
      </w:r>
      <w:r>
        <w:rPr>
          <w:rFonts w:eastAsia="Batang" w:hint="eastAsia"/>
          <w:lang w:val="en-US"/>
        </w:rPr>
        <w:t xml:space="preserve">configures the First </w:t>
      </w:r>
      <w:r>
        <w:rPr>
          <w:rFonts w:eastAsia="Batang"/>
          <w:lang w:val="en-US"/>
        </w:rPr>
        <w:t xml:space="preserve">U2N </w:t>
      </w:r>
      <w:r>
        <w:rPr>
          <w:rFonts w:eastAsia="Batang" w:hint="eastAsia"/>
          <w:lang w:val="en-US"/>
        </w:rPr>
        <w:t>Relay UE and</w:t>
      </w:r>
      <w:r>
        <w:rPr>
          <w:rFonts w:eastAsia="Batang"/>
        </w:rPr>
        <w:t xml:space="preserve"> the Intermediate U2N Relay UE </w:t>
      </w:r>
      <w:r>
        <w:rPr>
          <w:rFonts w:eastAsia="Batang" w:hint="eastAsia"/>
          <w:lang w:val="en-US"/>
        </w:rPr>
        <w:t>with</w:t>
      </w:r>
      <w:r>
        <w:rPr>
          <w:rFonts w:eastAsia="Batang"/>
        </w:rPr>
        <w:t xml:space="preserve">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 xml:space="preserve">RLC channel and bearer mapping for relaying of U2N </w:t>
      </w:r>
      <w:r>
        <w:rPr>
          <w:rFonts w:eastAsia="Batang" w:hint="eastAsia"/>
        </w:rPr>
        <w:t>Remote</w:t>
      </w:r>
      <w:r>
        <w:rPr>
          <w:rFonts w:eastAsia="Batang"/>
          <w:lang w:val="en-US"/>
        </w:rPr>
        <w:t xml:space="preserve"> </w:t>
      </w:r>
      <w:r>
        <w:rPr>
          <w:rFonts w:eastAsia="Batang" w:hint="eastAsia"/>
          <w:lang w:val="en-US"/>
        </w:rPr>
        <w:t>UE</w:t>
      </w:r>
      <w:r>
        <w:rPr>
          <w:rFonts w:eastAsia="Batang"/>
          <w:lang w:val="en-US"/>
        </w:rPr>
        <w:t>’</w:t>
      </w:r>
      <w:r>
        <w:rPr>
          <w:rFonts w:eastAsia="Batang" w:hint="eastAsia"/>
          <w:lang w:val="en-US"/>
        </w:rPr>
        <w:t>s SRB1</w:t>
      </w:r>
      <w:r>
        <w:rPr>
          <w:rFonts w:eastAsia="Batang"/>
        </w:rPr>
        <w:t xml:space="preserve">. According to the configuration from gNB-CU, </w:t>
      </w:r>
      <w:r>
        <w:rPr>
          <w:rFonts w:eastAsia="Batang" w:hint="eastAsia"/>
          <w:lang w:val="en-US"/>
        </w:rPr>
        <w:t xml:space="preserve">the First </w:t>
      </w:r>
      <w:r>
        <w:rPr>
          <w:rFonts w:eastAsia="Batang"/>
          <w:lang w:val="en-US"/>
        </w:rPr>
        <w:t xml:space="preserve">U2N </w:t>
      </w:r>
      <w:r>
        <w:rPr>
          <w:rFonts w:eastAsia="Batang" w:hint="eastAsia"/>
          <w:lang w:val="en-US"/>
        </w:rPr>
        <w:t>Relay UE and</w:t>
      </w:r>
      <w:r>
        <w:rPr>
          <w:rFonts w:eastAsia="Batang"/>
        </w:rPr>
        <w:t xml:space="preserve"> the Intermediate U2N Relay UE establish </w:t>
      </w:r>
      <w:r>
        <w:rPr>
          <w:rFonts w:eastAsia="Batang" w:hint="eastAsia"/>
        </w:rPr>
        <w:t>the</w:t>
      </w:r>
      <w:r>
        <w:rPr>
          <w:rFonts w:eastAsia="Batang"/>
        </w:rPr>
        <w:t xml:space="preserve"> </w:t>
      </w:r>
      <w:r>
        <w:rPr>
          <w:rFonts w:eastAsia="Batang" w:hint="eastAsia"/>
          <w:lang w:val="en-US" w:eastAsia="zh-CN"/>
        </w:rPr>
        <w:t xml:space="preserve">PC5 </w:t>
      </w:r>
      <w:r>
        <w:rPr>
          <w:rFonts w:eastAsia="Batang" w:hint="eastAsia"/>
          <w:lang w:eastAsia="zh-CN"/>
        </w:rPr>
        <w:t>Relay</w:t>
      </w:r>
      <w:r>
        <w:rPr>
          <w:rFonts w:eastAsia="Batang"/>
        </w:rPr>
        <w:t xml:space="preserve"> RLC channel</w:t>
      </w:r>
      <w:r>
        <w:rPr>
          <w:rFonts w:eastAsia="Batang" w:hint="eastAsia"/>
        </w:rPr>
        <w:t xml:space="preserve">s </w:t>
      </w:r>
      <w:r>
        <w:rPr>
          <w:rFonts w:eastAsia="Batang"/>
        </w:rPr>
        <w:t xml:space="preserve">for relaying of U2N </w:t>
      </w:r>
      <w:r>
        <w:rPr>
          <w:rFonts w:eastAsia="Batang" w:hint="eastAsia"/>
        </w:rPr>
        <w:t>Remote</w:t>
      </w:r>
      <w:r>
        <w:rPr>
          <w:rFonts w:eastAsia="Batang"/>
          <w:lang w:val="en-US"/>
        </w:rPr>
        <w:t xml:space="preserve"> </w:t>
      </w:r>
      <w:r>
        <w:rPr>
          <w:rFonts w:eastAsia="Batang"/>
        </w:rPr>
        <w:t>UE’s SRB1 over PC5</w:t>
      </w:r>
      <w:r>
        <w:rPr>
          <w:rFonts w:eastAsia="Batang" w:hint="eastAsia"/>
          <w:lang w:val="en-US" w:eastAsia="zh-CN"/>
        </w:rPr>
        <w:t xml:space="preserve"> if not configured yet</w:t>
      </w:r>
      <w:r>
        <w:rPr>
          <w:rFonts w:eastAsia="Batang" w:hint="eastAsia"/>
          <w:lang w:val="en-US"/>
        </w:rPr>
        <w:t>.</w:t>
      </w:r>
    </w:p>
    <w:p w14:paraId="72E2DC51" w14:textId="77777777" w:rsidR="007A7557" w:rsidRPr="004004B0" w:rsidRDefault="007A7557" w:rsidP="007A7557">
      <w:pPr>
        <w:pStyle w:val="NO"/>
        <w:rPr>
          <w:rFonts w:eastAsia="SimSun"/>
        </w:rPr>
      </w:pPr>
      <w:r w:rsidRPr="004004B0">
        <w:rPr>
          <w:rFonts w:eastAsia="SimSun"/>
        </w:rPr>
        <w:t>N</w:t>
      </w:r>
      <w:r>
        <w:t>OTE 1</w:t>
      </w:r>
      <w:r w:rsidRPr="004004B0">
        <w:rPr>
          <w:rFonts w:eastAsia="SimSun"/>
        </w:rPr>
        <w:t>: Step 18 can be performed earlier, e.g., via Steps 6-13.</w:t>
      </w:r>
    </w:p>
    <w:p w14:paraId="042B0C43" w14:textId="77777777" w:rsidR="007A7557" w:rsidRDefault="007A7557" w:rsidP="007A7557">
      <w:pPr>
        <w:pStyle w:val="B1"/>
        <w:rPr>
          <w:rFonts w:eastAsia="Batang"/>
        </w:rPr>
      </w:pPr>
      <w:r>
        <w:rPr>
          <w:rFonts w:eastAsia="Batang"/>
        </w:rPr>
        <w:t>1</w:t>
      </w:r>
      <w:r>
        <w:rPr>
          <w:rFonts w:eastAsia="Batang" w:hint="eastAsia"/>
        </w:rPr>
        <w:t>9</w:t>
      </w:r>
      <w:r>
        <w:rPr>
          <w:rFonts w:eastAsia="Batang"/>
        </w:rPr>
        <w:t>.</w:t>
      </w:r>
      <w:r>
        <w:rPr>
          <w:rFonts w:eastAsia="Batang"/>
        </w:rPr>
        <w:tab/>
        <w:t xml:space="preserve">The U2N </w:t>
      </w:r>
      <w:r>
        <w:rPr>
          <w:rFonts w:eastAsia="Batang" w:hint="eastAsia"/>
        </w:rPr>
        <w:t>Remote</w:t>
      </w:r>
      <w:r>
        <w:rPr>
          <w:rFonts w:eastAsia="Batang"/>
        </w:rPr>
        <w:t xml:space="preserve"> UE sends the </w:t>
      </w:r>
      <w:r>
        <w:rPr>
          <w:rFonts w:eastAsia="Batang"/>
          <w:i/>
        </w:rPr>
        <w:t>RRCSetupComplete</w:t>
      </w:r>
      <w:r>
        <w:rPr>
          <w:rFonts w:eastAsia="Batang"/>
        </w:rPr>
        <w:t xml:space="preserve"> message to the gNB-DU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02820B22" w14:textId="77777777" w:rsidR="007A7557" w:rsidRDefault="007A7557" w:rsidP="007A7557">
      <w:pPr>
        <w:pStyle w:val="B1"/>
        <w:rPr>
          <w:rFonts w:eastAsia="Batang"/>
        </w:rPr>
      </w:pPr>
      <w:r>
        <w:rPr>
          <w:rFonts w:eastAsia="Batang" w:hint="eastAsia"/>
        </w:rPr>
        <w:t>20</w:t>
      </w:r>
      <w:r>
        <w:rPr>
          <w:rFonts w:eastAsia="Batang"/>
        </w:rPr>
        <w:t>.</w:t>
      </w:r>
      <w:r>
        <w:rPr>
          <w:rFonts w:eastAsia="Batang"/>
        </w:rPr>
        <w:tab/>
        <w:t>The gNB-DU encapsulates the RRC message in the UL RRC MESSAGE TRANSFER message and sends it to the gNB-CU.</w:t>
      </w:r>
    </w:p>
    <w:p w14:paraId="51F1D1F2" w14:textId="77777777" w:rsidR="007A7557" w:rsidRDefault="007A7557" w:rsidP="007A7557">
      <w:pPr>
        <w:pStyle w:val="B1"/>
        <w:rPr>
          <w:rFonts w:eastAsia="Batang"/>
          <w:lang w:val="en-US"/>
        </w:rPr>
      </w:pPr>
      <w:r>
        <w:rPr>
          <w:rFonts w:eastAsia="Batang" w:hint="eastAsia"/>
          <w:lang w:val="en-US"/>
        </w:rPr>
        <w:t>21</w:t>
      </w:r>
      <w:r>
        <w:rPr>
          <w:rFonts w:eastAsia="Batang"/>
          <w:lang w:val="en-US"/>
        </w:rPr>
        <w:t>.</w:t>
      </w:r>
      <w:r>
        <w:rPr>
          <w:rFonts w:eastAsia="Batang"/>
          <w:lang w:val="en-US"/>
        </w:rPr>
        <w:tab/>
        <w:t xml:space="preserve">Upon receiving the </w:t>
      </w:r>
      <w:r>
        <w:rPr>
          <w:rFonts w:eastAsia="Batang"/>
          <w:i/>
          <w:iCs/>
          <w:lang w:val="en-US"/>
        </w:rPr>
        <w:t>RRCSetupComplete</w:t>
      </w:r>
      <w:r>
        <w:rPr>
          <w:rFonts w:eastAsia="Batang"/>
          <w:lang w:val="en-US"/>
        </w:rPr>
        <w:t xml:space="preserve"> message </w:t>
      </w:r>
      <w:r>
        <w:rPr>
          <w:rFonts w:eastAsia="Batang" w:hint="eastAsia"/>
          <w:lang w:val="en-US"/>
        </w:rPr>
        <w:t>of</w:t>
      </w:r>
      <w:r>
        <w:rPr>
          <w:rFonts w:eastAsia="Batang"/>
          <w:lang w:val="en-US"/>
        </w:rPr>
        <w:t xml:space="preserve"> </w:t>
      </w:r>
      <w:r>
        <w:rPr>
          <w:rFonts w:eastAsia="Batang" w:hint="eastAsia"/>
          <w:lang w:val="en-US"/>
        </w:rPr>
        <w:t>U2N R</w:t>
      </w:r>
      <w:r>
        <w:rPr>
          <w:rFonts w:eastAsia="Batang"/>
          <w:lang w:val="en-US"/>
        </w:rPr>
        <w:t>emote UE, t</w:t>
      </w:r>
      <w:r>
        <w:rPr>
          <w:rFonts w:eastAsia="Batang"/>
        </w:rPr>
        <w:t>he gNB-CU sends the INITIAL UE MESSAGE message to the AMF</w:t>
      </w:r>
      <w:r>
        <w:rPr>
          <w:rFonts w:eastAsia="Batang" w:hint="eastAsia"/>
          <w:lang w:val="en-US"/>
        </w:rPr>
        <w:t>.</w:t>
      </w:r>
    </w:p>
    <w:p w14:paraId="45100C67" w14:textId="77777777" w:rsidR="007A7557" w:rsidRDefault="007A7557" w:rsidP="007A7557">
      <w:pPr>
        <w:pStyle w:val="B1"/>
        <w:rPr>
          <w:rFonts w:eastAsia="Batang"/>
        </w:rPr>
      </w:pPr>
      <w:r>
        <w:rPr>
          <w:rFonts w:eastAsia="Batang" w:hint="eastAsia"/>
        </w:rPr>
        <w:t>22</w:t>
      </w:r>
      <w:r>
        <w:rPr>
          <w:rFonts w:eastAsia="Batang"/>
        </w:rPr>
        <w:t>.</w:t>
      </w:r>
      <w:r>
        <w:rPr>
          <w:rFonts w:eastAsia="Batang"/>
        </w:rPr>
        <w:tab/>
        <w:t>The AMF sends the INITIAL CONTEXT SETUP REQUEST message to the gNB-CU</w:t>
      </w:r>
      <w:r>
        <w:rPr>
          <w:rFonts w:eastAsia="Batang" w:hint="eastAsia"/>
        </w:rPr>
        <w:t>.</w:t>
      </w:r>
    </w:p>
    <w:p w14:paraId="13B8B3F2" w14:textId="77777777" w:rsidR="007A7557" w:rsidRDefault="007A7557" w:rsidP="007A7557">
      <w:pPr>
        <w:pStyle w:val="B1"/>
        <w:rPr>
          <w:rFonts w:eastAsia="Batang"/>
        </w:rPr>
      </w:pPr>
      <w:r>
        <w:rPr>
          <w:rFonts w:eastAsia="Batang" w:hint="eastAsia"/>
        </w:rPr>
        <w:t>23</w:t>
      </w:r>
      <w:r>
        <w:rPr>
          <w:rFonts w:eastAsia="Batang"/>
        </w:rPr>
        <w:t>.</w:t>
      </w:r>
      <w:r>
        <w:rPr>
          <w:rFonts w:eastAsia="Batang"/>
        </w:rPr>
        <w:tab/>
        <w:t xml:space="preserve">The gNB-CU sends the UE CONTEXT SETUP REQUEST message to establish the U2N Remote UE context in the gNB-DU. </w:t>
      </w:r>
      <w:r>
        <w:rPr>
          <w:rFonts w:eastAsia="Batang" w:hint="eastAsia"/>
          <w:lang w:val="en-US"/>
        </w:rPr>
        <w:t xml:space="preserve">Such message may request the configuration of PC5 </w:t>
      </w:r>
      <w:r>
        <w:rPr>
          <w:rFonts w:eastAsia="Batang" w:hint="eastAsia"/>
          <w:lang w:eastAsia="zh-CN"/>
        </w:rPr>
        <w:t xml:space="preserve">Relay </w:t>
      </w:r>
      <w:r>
        <w:rPr>
          <w:rFonts w:eastAsia="Batang" w:hint="eastAsia"/>
          <w:lang w:val="en-US"/>
        </w:rPr>
        <w:t>RLC channels for the transmission of U2N Remote UE</w:t>
      </w:r>
      <w:r>
        <w:rPr>
          <w:rFonts w:eastAsia="Batang"/>
          <w:lang w:val="en-US"/>
        </w:rPr>
        <w:t>’</w:t>
      </w:r>
      <w:r>
        <w:rPr>
          <w:rFonts w:eastAsia="Batang" w:hint="eastAsia"/>
          <w:lang w:val="en-US"/>
        </w:rPr>
        <w:t>s SRB2 and DRBs</w:t>
      </w:r>
      <w:r>
        <w:rPr>
          <w:rFonts w:eastAsia="Batang"/>
          <w:lang w:val="en-US"/>
        </w:rPr>
        <w:t>, and</w:t>
      </w:r>
      <w:r>
        <w:rPr>
          <w:rFonts w:eastAsia="Batang"/>
          <w:lang w:val="en-US" w:eastAsia="zh-CN"/>
        </w:rPr>
        <w:t xml:space="preserve"> </w:t>
      </w:r>
      <w:r>
        <w:rPr>
          <w:rFonts w:eastAsia="Batang"/>
          <w:lang w:val="en-US"/>
        </w:rPr>
        <w:t xml:space="preserve">may also encapsulate the </w:t>
      </w:r>
      <w:r>
        <w:rPr>
          <w:rFonts w:eastAsia="Batang"/>
          <w:i/>
          <w:lang w:val="en-US"/>
        </w:rPr>
        <w:t>SecurityModeCommand</w:t>
      </w:r>
      <w:r>
        <w:rPr>
          <w:rFonts w:eastAsia="Batang"/>
          <w:lang w:val="en-US"/>
        </w:rPr>
        <w:t xml:space="preserve"> message</w:t>
      </w:r>
      <w:r>
        <w:rPr>
          <w:rFonts w:eastAsia="Batang" w:hint="eastAsia"/>
          <w:lang w:val="en-US"/>
        </w:rPr>
        <w:t>.</w:t>
      </w:r>
    </w:p>
    <w:p w14:paraId="2FDC0D4D" w14:textId="77777777" w:rsidR="007A7557" w:rsidRDefault="007A7557" w:rsidP="007A7557">
      <w:pPr>
        <w:pStyle w:val="B1"/>
        <w:rPr>
          <w:rFonts w:eastAsia="Batang"/>
        </w:rPr>
      </w:pPr>
      <w:r>
        <w:rPr>
          <w:rFonts w:eastAsia="Batang"/>
        </w:rPr>
        <w:t>2</w:t>
      </w:r>
      <w:r>
        <w:rPr>
          <w:rFonts w:eastAsia="Batang" w:hint="eastAsia"/>
        </w:rPr>
        <w:t>4</w:t>
      </w:r>
      <w:r>
        <w:rPr>
          <w:rFonts w:eastAsia="Batang"/>
        </w:rPr>
        <w:t>.</w:t>
      </w:r>
      <w:r>
        <w:rPr>
          <w:rFonts w:eastAsia="Batang"/>
        </w:rPr>
        <w:tab/>
        <w:t xml:space="preserve">The gNB-DU sends the </w:t>
      </w:r>
      <w:r>
        <w:rPr>
          <w:rFonts w:eastAsia="Batang"/>
          <w:i/>
        </w:rPr>
        <w:t>SecurityModeCommand</w:t>
      </w:r>
      <w:r>
        <w:rPr>
          <w:rFonts w:eastAsia="Batang"/>
        </w:rPr>
        <w:t xml:space="preserve"> message to the U2N Remote UE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27F71A44" w14:textId="77777777" w:rsidR="007A7557" w:rsidRDefault="007A7557" w:rsidP="007A7557">
      <w:pPr>
        <w:pStyle w:val="B1"/>
        <w:rPr>
          <w:rFonts w:eastAsia="Batang"/>
        </w:rPr>
      </w:pPr>
      <w:r>
        <w:rPr>
          <w:rFonts w:eastAsia="Batang"/>
        </w:rPr>
        <w:t>2</w:t>
      </w:r>
      <w:r>
        <w:rPr>
          <w:rFonts w:eastAsia="Batang" w:hint="eastAsia"/>
        </w:rPr>
        <w:t>5</w:t>
      </w:r>
      <w:r>
        <w:rPr>
          <w:rFonts w:eastAsia="Batang"/>
        </w:rPr>
        <w:t>.</w:t>
      </w:r>
      <w:r>
        <w:rPr>
          <w:rFonts w:eastAsia="Batang"/>
        </w:rPr>
        <w:tab/>
        <w:t xml:space="preserve">The gNB-DU sends the UE CONTEXT SETUP RESPONSE message of the U2N Remote UE to the gNB-CU, which contains the </w:t>
      </w:r>
      <w:r>
        <w:rPr>
          <w:rFonts w:eastAsia="Batang" w:hint="eastAsia"/>
          <w:lang w:val="en-US"/>
        </w:rPr>
        <w:t>configuration of</w:t>
      </w:r>
      <w:r>
        <w:rPr>
          <w:rFonts w:eastAsia="Batang"/>
        </w:rPr>
        <w:t xml:space="preserve"> PC5</w:t>
      </w:r>
      <w:r>
        <w:rPr>
          <w:rFonts w:eastAsia="Batang" w:hint="eastAsia"/>
          <w:lang w:eastAsia="zh-CN"/>
        </w:rPr>
        <w:t xml:space="preserve"> Relay</w:t>
      </w:r>
      <w:r>
        <w:rPr>
          <w:rFonts w:eastAsia="Batang"/>
        </w:rPr>
        <w:t xml:space="preserve"> </w:t>
      </w:r>
      <w:r>
        <w:rPr>
          <w:rFonts w:eastAsia="Batang" w:hint="eastAsia"/>
          <w:lang w:val="en-US"/>
        </w:rPr>
        <w:t>RLC channels for the transmission of U2N Remote UE</w:t>
      </w:r>
      <w:r>
        <w:rPr>
          <w:rFonts w:eastAsia="Batang"/>
          <w:lang w:val="en-US"/>
        </w:rPr>
        <w:t>’</w:t>
      </w:r>
      <w:r>
        <w:rPr>
          <w:rFonts w:eastAsia="Batang" w:hint="eastAsia"/>
          <w:lang w:val="en-US"/>
        </w:rPr>
        <w:t>s SRB2 and DRBs</w:t>
      </w:r>
      <w:r>
        <w:rPr>
          <w:rFonts w:eastAsia="Batang"/>
        </w:rPr>
        <w:t>.</w:t>
      </w:r>
    </w:p>
    <w:p w14:paraId="4DB76DA2" w14:textId="77777777" w:rsidR="007A7557" w:rsidRDefault="007A7557" w:rsidP="007A7557">
      <w:pPr>
        <w:pStyle w:val="B1"/>
        <w:rPr>
          <w:rFonts w:eastAsia="Batang"/>
        </w:rPr>
      </w:pPr>
      <w:r>
        <w:rPr>
          <w:rFonts w:eastAsia="Batang"/>
        </w:rPr>
        <w:t>2</w:t>
      </w:r>
      <w:r>
        <w:rPr>
          <w:rFonts w:eastAsia="Batang" w:hint="eastAsia"/>
        </w:rPr>
        <w:t>6</w:t>
      </w:r>
      <w:r>
        <w:rPr>
          <w:rFonts w:eastAsia="Batang"/>
        </w:rPr>
        <w:t>.</w:t>
      </w:r>
      <w:r>
        <w:rPr>
          <w:rFonts w:eastAsia="Batang"/>
        </w:rPr>
        <w:tab/>
        <w:t xml:space="preserve">The U2N Remote UE responds with the </w:t>
      </w:r>
      <w:r>
        <w:rPr>
          <w:rFonts w:eastAsia="Batang"/>
          <w:i/>
        </w:rPr>
        <w:t>SecurityModeComplete</w:t>
      </w:r>
      <w:r>
        <w:rPr>
          <w:rFonts w:eastAsia="Batang"/>
        </w:rPr>
        <w:t xml:space="preserve"> message.</w:t>
      </w:r>
    </w:p>
    <w:p w14:paraId="10F5ABE8" w14:textId="77777777" w:rsidR="007A7557" w:rsidRDefault="007A7557" w:rsidP="007A7557">
      <w:pPr>
        <w:pStyle w:val="B1"/>
        <w:rPr>
          <w:rFonts w:eastAsia="Batang"/>
        </w:rPr>
      </w:pPr>
      <w:r>
        <w:rPr>
          <w:rFonts w:eastAsia="Batang"/>
        </w:rPr>
        <w:t>2</w:t>
      </w:r>
      <w:r>
        <w:rPr>
          <w:rFonts w:eastAsia="Batang" w:hint="eastAsia"/>
        </w:rPr>
        <w:t>7</w:t>
      </w:r>
      <w:r>
        <w:rPr>
          <w:rFonts w:eastAsia="Batang"/>
        </w:rPr>
        <w:t>.</w:t>
      </w:r>
      <w:r>
        <w:rPr>
          <w:rFonts w:eastAsia="Batang"/>
        </w:rPr>
        <w:tab/>
        <w:t>The gNB-DU encapsulates the RRC message in the UL RRC MESSAGE TRANSFER message and sends it to the gNB-CU.</w:t>
      </w:r>
    </w:p>
    <w:p w14:paraId="3BD0A4C5" w14:textId="77777777" w:rsidR="007A7557" w:rsidRDefault="007A7557" w:rsidP="007A7557">
      <w:pPr>
        <w:pStyle w:val="B1"/>
        <w:rPr>
          <w:rFonts w:eastAsia="Batang"/>
        </w:rPr>
      </w:pPr>
      <w:r>
        <w:rPr>
          <w:rFonts w:eastAsia="Batang"/>
        </w:rPr>
        <w:t>2</w:t>
      </w:r>
      <w:r>
        <w:rPr>
          <w:rFonts w:eastAsia="Batang" w:hint="eastAsia"/>
        </w:rPr>
        <w:t>8</w:t>
      </w:r>
      <w:r>
        <w:rPr>
          <w:rFonts w:eastAsia="Batang"/>
        </w:rPr>
        <w:t>.</w:t>
      </w:r>
      <w:r>
        <w:rPr>
          <w:rFonts w:eastAsia="Batang"/>
        </w:rPr>
        <w:tab/>
        <w:t xml:space="preserve">The gNB-CU generates the </w:t>
      </w:r>
      <w:r>
        <w:rPr>
          <w:rFonts w:eastAsia="Batang"/>
          <w:i/>
        </w:rPr>
        <w:t>RRCReconfiguration</w:t>
      </w:r>
      <w:r>
        <w:rPr>
          <w:rFonts w:eastAsia="Batang"/>
        </w:rPr>
        <w:t xml:space="preserve"> message </w:t>
      </w:r>
      <w:r>
        <w:rPr>
          <w:rFonts w:eastAsia="Batang" w:hint="eastAsia"/>
          <w:lang w:val="en-US"/>
        </w:rPr>
        <w:t>for U2N Remote UE</w:t>
      </w:r>
      <w:r>
        <w:rPr>
          <w:rFonts w:eastAsia="Batang"/>
        </w:rPr>
        <w:t xml:space="preserve"> and encapsulates it in the DL RRC MESSAGE TRANSFER message. </w:t>
      </w:r>
      <w:r>
        <w:rPr>
          <w:rFonts w:eastAsia="Batang" w:hint="eastAsia"/>
          <w:lang w:val="en-US"/>
        </w:rPr>
        <w:t xml:space="preserve">The </w:t>
      </w:r>
      <w:r>
        <w:rPr>
          <w:rFonts w:eastAsia="Batang"/>
          <w:i/>
        </w:rPr>
        <w:t>RRCReconfiguration</w:t>
      </w:r>
      <w:r>
        <w:rPr>
          <w:rFonts w:eastAsia="Batang"/>
        </w:rPr>
        <w:t xml:space="preserve"> message</w:t>
      </w:r>
      <w:r>
        <w:rPr>
          <w:rFonts w:eastAsia="Batang" w:hint="eastAsia"/>
          <w:lang w:val="en-US"/>
        </w:rPr>
        <w:t xml:space="preserve"> contains the configuration of PC5 </w:t>
      </w:r>
      <w:r>
        <w:rPr>
          <w:rFonts w:eastAsia="Batang" w:hint="eastAsia"/>
          <w:lang w:eastAsia="zh-CN"/>
        </w:rPr>
        <w:t xml:space="preserve">Relay </w:t>
      </w:r>
      <w:r>
        <w:rPr>
          <w:rFonts w:eastAsia="Batang" w:hint="eastAsia"/>
          <w:lang w:val="en-US"/>
        </w:rPr>
        <w:t>RLC channels and bearer mapping for the transmission of U2N Remote UE</w:t>
      </w:r>
      <w:r>
        <w:rPr>
          <w:rFonts w:eastAsia="Batang"/>
          <w:lang w:val="en-US"/>
        </w:rPr>
        <w:t>’</w:t>
      </w:r>
      <w:r>
        <w:rPr>
          <w:rFonts w:eastAsia="Batang" w:hint="eastAsia"/>
          <w:lang w:val="en-US"/>
        </w:rPr>
        <w:t>s SRB2 and DRBs.</w:t>
      </w:r>
    </w:p>
    <w:p w14:paraId="4E4DE9F7" w14:textId="77777777" w:rsidR="007A7557" w:rsidRDefault="007A7557" w:rsidP="007A7557">
      <w:pPr>
        <w:pStyle w:val="B1"/>
        <w:rPr>
          <w:rFonts w:eastAsia="Batang"/>
        </w:rPr>
      </w:pPr>
      <w:r>
        <w:rPr>
          <w:rFonts w:eastAsia="Batang"/>
        </w:rPr>
        <w:t>2</w:t>
      </w:r>
      <w:r>
        <w:rPr>
          <w:rFonts w:eastAsia="Batang" w:hint="eastAsia"/>
        </w:rPr>
        <w:t>9</w:t>
      </w:r>
      <w:r>
        <w:rPr>
          <w:rFonts w:eastAsia="Batang"/>
        </w:rPr>
        <w:t>.</w:t>
      </w:r>
      <w:r>
        <w:rPr>
          <w:rFonts w:eastAsia="Batang"/>
        </w:rPr>
        <w:tab/>
        <w:t xml:space="preserve">The gNB-DU sends </w:t>
      </w:r>
      <w:r>
        <w:rPr>
          <w:rFonts w:eastAsia="Batang"/>
          <w:i/>
        </w:rPr>
        <w:t>RRCReconfiguration</w:t>
      </w:r>
      <w:r>
        <w:rPr>
          <w:rFonts w:eastAsia="Batang"/>
        </w:rPr>
        <w:t xml:space="preserve"> message to the U2N Remote UE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1E157EC0" w14:textId="77777777" w:rsidR="007A7557" w:rsidRDefault="007A7557" w:rsidP="007A7557">
      <w:pPr>
        <w:pStyle w:val="B1"/>
        <w:rPr>
          <w:rFonts w:eastAsia="Batang"/>
        </w:rPr>
      </w:pPr>
      <w:r>
        <w:rPr>
          <w:rFonts w:eastAsia="Batang" w:hint="eastAsia"/>
        </w:rPr>
        <w:t>30</w:t>
      </w:r>
      <w:r>
        <w:rPr>
          <w:rFonts w:eastAsia="Batang"/>
        </w:rPr>
        <w:t>.</w:t>
      </w:r>
      <w:r>
        <w:rPr>
          <w:rFonts w:eastAsia="Batang"/>
        </w:rPr>
        <w:tab/>
        <w:t xml:space="preserve">The U2N Remote UE sends </w:t>
      </w:r>
      <w:r>
        <w:rPr>
          <w:rFonts w:eastAsia="Batang"/>
          <w:i/>
        </w:rPr>
        <w:t>RRCReconfigurationComplete</w:t>
      </w:r>
      <w:r>
        <w:rPr>
          <w:rFonts w:eastAsia="Batang"/>
        </w:rPr>
        <w:t xml:space="preserve"> message to the gNB-DU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39AC534F" w14:textId="77777777" w:rsidR="007A7557" w:rsidRDefault="007A7557" w:rsidP="007A7557">
      <w:pPr>
        <w:pStyle w:val="B1"/>
        <w:rPr>
          <w:rFonts w:eastAsia="Batang"/>
        </w:rPr>
      </w:pPr>
      <w:r>
        <w:rPr>
          <w:rFonts w:eastAsia="Batang" w:hint="eastAsia"/>
        </w:rPr>
        <w:t>31</w:t>
      </w:r>
      <w:r>
        <w:rPr>
          <w:rFonts w:eastAsia="Batang"/>
        </w:rPr>
        <w:t>.</w:t>
      </w:r>
      <w:r>
        <w:rPr>
          <w:rFonts w:eastAsia="Batang"/>
        </w:rPr>
        <w:tab/>
        <w:t>The gNB-DU encapsulates the RRC message in the UL RRC MESSAGE TRANSFER message and send it to the gNB-CU.</w:t>
      </w:r>
    </w:p>
    <w:p w14:paraId="2304C316" w14:textId="77777777" w:rsidR="007A7557" w:rsidRDefault="007A7557" w:rsidP="007A7557">
      <w:pPr>
        <w:pStyle w:val="B1"/>
        <w:rPr>
          <w:rFonts w:eastAsia="Batang"/>
        </w:rPr>
      </w:pPr>
      <w:r>
        <w:rPr>
          <w:rFonts w:eastAsia="Batang" w:hint="eastAsia"/>
        </w:rPr>
        <w:t>3</w:t>
      </w:r>
      <w:r>
        <w:rPr>
          <w:rFonts w:eastAsia="Batang"/>
        </w:rPr>
        <w:t>2.</w:t>
      </w:r>
      <w:r>
        <w:rPr>
          <w:rFonts w:eastAsia="Batang"/>
        </w:rPr>
        <w:tab/>
        <w:t>The gNB-CU sends the INITIAL CONTEXT SETUP RESPONSE message to the AMF.</w:t>
      </w:r>
    </w:p>
    <w:p w14:paraId="08BCDE1D" w14:textId="77777777" w:rsidR="007A7557" w:rsidRDefault="007A7557" w:rsidP="007A7557">
      <w:pPr>
        <w:pStyle w:val="B1"/>
        <w:rPr>
          <w:rFonts w:eastAsia="Batang"/>
        </w:rPr>
      </w:pPr>
      <w:r>
        <w:rPr>
          <w:rFonts w:eastAsia="Batang"/>
        </w:rPr>
        <w:t>3</w:t>
      </w:r>
      <w:r>
        <w:rPr>
          <w:rFonts w:eastAsia="Batang" w:hint="eastAsia"/>
        </w:rPr>
        <w:t>3</w:t>
      </w:r>
      <w:r>
        <w:rPr>
          <w:rFonts w:eastAsia="Batang"/>
        </w:rPr>
        <w:t>.</w:t>
      </w:r>
      <w:r>
        <w:rPr>
          <w:rFonts w:eastAsia="Batang"/>
        </w:rPr>
        <w:tab/>
        <w:t xml:space="preserve">The gNB-CU </w:t>
      </w:r>
      <w:r>
        <w:rPr>
          <w:rFonts w:eastAsia="Batang" w:hint="eastAsia"/>
          <w:lang w:val="en-US"/>
        </w:rPr>
        <w:t>configures</w:t>
      </w:r>
      <w:r>
        <w:rPr>
          <w:rFonts w:eastAsia="Batang"/>
        </w:rPr>
        <w:t xml:space="preserve"> additional Uu </w:t>
      </w:r>
      <w:r>
        <w:rPr>
          <w:rFonts w:eastAsia="Batang" w:hint="eastAsia"/>
          <w:lang w:eastAsia="zh-CN"/>
        </w:rPr>
        <w:t>Relay</w:t>
      </w:r>
      <w:r>
        <w:rPr>
          <w:rFonts w:eastAsia="Batang"/>
        </w:rPr>
        <w:t xml:space="preserve"> RLC channels between the gNB-DU and the Last U2N Relay UE, and additional PC5 </w:t>
      </w:r>
      <w:r>
        <w:rPr>
          <w:rFonts w:eastAsia="Batang" w:hint="eastAsia"/>
          <w:lang w:eastAsia="zh-CN"/>
        </w:rPr>
        <w:t>Relay</w:t>
      </w:r>
      <w:r>
        <w:rPr>
          <w:rFonts w:eastAsia="Batang"/>
        </w:rPr>
        <w:t xml:space="preserve"> RLC channels for the First U2N Relay UE</w:t>
      </w:r>
      <w:r>
        <w:rPr>
          <w:rFonts w:eastAsia="Batang" w:hint="eastAsia"/>
        </w:rPr>
        <w:t>,</w:t>
      </w:r>
      <w:r>
        <w:rPr>
          <w:rFonts w:eastAsia="Batang"/>
        </w:rPr>
        <w:t xml:space="preserve"> the Intermediate U2N Relay UE</w:t>
      </w:r>
      <w:r>
        <w:rPr>
          <w:rFonts w:eastAsia="Batang" w:hint="eastAsia"/>
        </w:rPr>
        <w:t>, and</w:t>
      </w:r>
      <w:r>
        <w:rPr>
          <w:rFonts w:eastAsia="Batang"/>
        </w:rPr>
        <w:t xml:space="preserve"> the Last U2N Relay UE for relaying of </w:t>
      </w:r>
      <w:r>
        <w:rPr>
          <w:rFonts w:eastAsia="Batang" w:hint="eastAsia"/>
          <w:lang w:val="en-US"/>
        </w:rPr>
        <w:t>U2N Remote UE</w:t>
      </w:r>
      <w:r>
        <w:rPr>
          <w:rFonts w:eastAsia="Batang"/>
          <w:lang w:val="en-US"/>
        </w:rPr>
        <w:t>’</w:t>
      </w:r>
      <w:r>
        <w:rPr>
          <w:rFonts w:eastAsia="Batang" w:hint="eastAsia"/>
          <w:lang w:val="en-US"/>
        </w:rPr>
        <w:t>s</w:t>
      </w:r>
      <w:r>
        <w:rPr>
          <w:rFonts w:eastAsia="Batang"/>
        </w:rPr>
        <w:t xml:space="preserve"> DRBs and SRBs. Also, such step may configure the bearer mapping between </w:t>
      </w:r>
      <w:r>
        <w:rPr>
          <w:rFonts w:eastAsia="Batang" w:hint="eastAsia"/>
          <w:lang w:val="en-US"/>
        </w:rPr>
        <w:t>U2N Remote UE</w:t>
      </w:r>
      <w:r>
        <w:rPr>
          <w:rFonts w:eastAsia="Batang"/>
          <w:lang w:val="en-US"/>
        </w:rPr>
        <w:t>’</w:t>
      </w:r>
      <w:r>
        <w:rPr>
          <w:rFonts w:eastAsia="Batang" w:hint="eastAsia"/>
          <w:lang w:val="en-US"/>
        </w:rPr>
        <w:t>s</w:t>
      </w:r>
      <w:r>
        <w:rPr>
          <w:rFonts w:eastAsia="Batang"/>
        </w:rPr>
        <w:t xml:space="preserve"> DRB/SRB and PC5</w:t>
      </w:r>
      <w:r>
        <w:rPr>
          <w:rFonts w:eastAsia="Batang" w:hint="eastAsia"/>
          <w:lang w:val="en-US" w:eastAsia="zh-CN"/>
        </w:rPr>
        <w:t>/Uu</w:t>
      </w:r>
      <w:r>
        <w:rPr>
          <w:rFonts w:eastAsia="Batang"/>
        </w:rPr>
        <w:t xml:space="preserve"> </w:t>
      </w:r>
      <w:r>
        <w:rPr>
          <w:rFonts w:eastAsia="Batang" w:hint="eastAsia"/>
          <w:lang w:eastAsia="zh-CN"/>
        </w:rPr>
        <w:t>Relay</w:t>
      </w:r>
      <w:r>
        <w:rPr>
          <w:rFonts w:eastAsia="Batang"/>
        </w:rPr>
        <w:t xml:space="preserve"> RLC channel at the First U2N Relay UE</w:t>
      </w:r>
      <w:r>
        <w:rPr>
          <w:rFonts w:eastAsia="Batang" w:hint="eastAsia"/>
        </w:rPr>
        <w:t>,</w:t>
      </w:r>
      <w:r>
        <w:rPr>
          <w:rFonts w:eastAsia="Batang"/>
        </w:rPr>
        <w:t xml:space="preserve"> the Intermediate U2N Relay UE</w:t>
      </w:r>
      <w:r>
        <w:rPr>
          <w:rFonts w:eastAsia="Batang" w:hint="eastAsia"/>
        </w:rPr>
        <w:t>, and</w:t>
      </w:r>
      <w:r>
        <w:rPr>
          <w:rFonts w:eastAsia="Batang"/>
        </w:rPr>
        <w:t xml:space="preserve"> the Last U2N Relay UE.</w:t>
      </w:r>
    </w:p>
    <w:p w14:paraId="7F209DC0" w14:textId="50A1BE13" w:rsidR="007A7557" w:rsidRPr="007A7557" w:rsidRDefault="007A7557" w:rsidP="007A7557">
      <w:pPr>
        <w:pStyle w:val="NO"/>
        <w:rPr>
          <w:rFonts w:eastAsiaTheme="minorEastAsia"/>
        </w:rPr>
      </w:pPr>
      <w:r w:rsidRPr="004004B0">
        <w:rPr>
          <w:rFonts w:eastAsia="SimSun"/>
        </w:rPr>
        <w:t>N</w:t>
      </w:r>
      <w:r>
        <w:t>OTE 2</w:t>
      </w:r>
      <w:r w:rsidRPr="004004B0">
        <w:rPr>
          <w:rFonts w:eastAsia="SimSun"/>
        </w:rPr>
        <w:t xml:space="preserve">: </w:t>
      </w:r>
      <w:r>
        <w:t>T</w:t>
      </w:r>
      <w:r w:rsidRPr="004004B0">
        <w:rPr>
          <w:rFonts w:eastAsia="SimSun"/>
        </w:rPr>
        <w:t>his step can be performed earlier.</w:t>
      </w:r>
    </w:p>
    <w:p w14:paraId="19BE3EED" w14:textId="2FFA3731" w:rsidR="008D018E" w:rsidRDefault="008D018E" w:rsidP="008D018E">
      <w:pPr>
        <w:pStyle w:val="Heading2"/>
      </w:pPr>
      <w:bookmarkStart w:id="2290" w:name="_CR8_20"/>
      <w:bookmarkStart w:id="2291" w:name="_Toc98351811"/>
      <w:bookmarkStart w:id="2292" w:name="_Toc98748109"/>
      <w:bookmarkStart w:id="2293" w:name="_Toc105704504"/>
      <w:bookmarkStart w:id="2294" w:name="_Toc106108622"/>
      <w:bookmarkStart w:id="2295" w:name="_Toc107829594"/>
      <w:bookmarkStart w:id="2296" w:name="_Toc112703353"/>
      <w:bookmarkStart w:id="2297" w:name="_Toc209704936"/>
      <w:bookmarkEnd w:id="2290"/>
      <w:r w:rsidRPr="00FF27EE">
        <w:t>8.</w:t>
      </w:r>
      <w:r>
        <w:t>20</w:t>
      </w:r>
      <w:r w:rsidRPr="00FF27EE">
        <w:tab/>
      </w:r>
      <w:bookmarkEnd w:id="2291"/>
      <w:bookmarkEnd w:id="2292"/>
      <w:r w:rsidR="005A166A">
        <w:t>Void</w:t>
      </w:r>
      <w:bookmarkEnd w:id="2293"/>
      <w:bookmarkEnd w:id="2294"/>
      <w:bookmarkEnd w:id="2295"/>
      <w:bookmarkEnd w:id="2296"/>
      <w:bookmarkEnd w:id="2297"/>
    </w:p>
    <w:p w14:paraId="601C035E" w14:textId="7EB57B92" w:rsidR="00FF5EBC" w:rsidRDefault="00320F92" w:rsidP="00320F92">
      <w:pPr>
        <w:pStyle w:val="Heading2"/>
        <w:rPr>
          <w:rFonts w:eastAsia="SimSun"/>
          <w:lang w:eastAsia="zh-CN"/>
        </w:rPr>
      </w:pPr>
      <w:bookmarkStart w:id="2298" w:name="_CR8_x21"/>
      <w:bookmarkStart w:id="2299" w:name="_CR8_21"/>
      <w:bookmarkStart w:id="2300" w:name="_Toc120012824"/>
      <w:bookmarkStart w:id="2301" w:name="_Toc209704937"/>
      <w:bookmarkStart w:id="2302" w:name="_Toc51971240"/>
      <w:bookmarkStart w:id="2303" w:name="_Toc109153728"/>
      <w:bookmarkStart w:id="2304" w:name="_Toc37231839"/>
      <w:bookmarkStart w:id="2305" w:name="_Toc46501892"/>
      <w:bookmarkStart w:id="2306" w:name="_Toc52551223"/>
      <w:bookmarkStart w:id="2307" w:name="_Toc105152505"/>
      <w:bookmarkStart w:id="2308" w:name="_Toc99123633"/>
      <w:bookmarkStart w:id="2309" w:name="_Toc105174311"/>
      <w:bookmarkStart w:id="2310" w:name="_Toc99662438"/>
      <w:bookmarkStart w:id="2311" w:name="_Toc36552917"/>
      <w:bookmarkStart w:id="2312" w:name="_Toc106108904"/>
      <w:bookmarkStart w:id="2313" w:name="_Toc29503887"/>
      <w:bookmarkStart w:id="2314" w:name="_Toc45897418"/>
      <w:bookmarkStart w:id="2315" w:name="_Toc51745618"/>
      <w:bookmarkStart w:id="2316" w:name="_Toc29503303"/>
      <w:bookmarkStart w:id="2317" w:name="_Toc112756956"/>
      <w:bookmarkStart w:id="2318" w:name="_Toc64445882"/>
      <w:bookmarkStart w:id="2319" w:name="_Toc88651841"/>
      <w:bookmarkStart w:id="2320" w:name="_Toc106109309"/>
      <w:bookmarkStart w:id="2321" w:name="_Toc107409767"/>
      <w:bookmarkStart w:id="2322" w:name="_Toc29504471"/>
      <w:bookmarkStart w:id="2323" w:name="_Toc45720149"/>
      <w:bookmarkStart w:id="2324" w:name="_Toc97890884"/>
      <w:bookmarkStart w:id="2325" w:name="_Toc113825120"/>
      <w:bookmarkStart w:id="2326" w:name="_Toc36554644"/>
      <w:bookmarkStart w:id="2327" w:name="_Toc45658329"/>
      <w:bookmarkStart w:id="2328" w:name="_Toc45798029"/>
      <w:bookmarkStart w:id="2329" w:name="_Toc20954866"/>
      <w:bookmarkStart w:id="2330" w:name="_Toc45651897"/>
      <w:bookmarkStart w:id="2331" w:name="_Toc105174462"/>
      <w:bookmarkStart w:id="2332" w:name="_Toc112756989"/>
      <w:bookmarkStart w:id="2333" w:name="_Toc73981752"/>
      <w:bookmarkStart w:id="2334" w:name="_Toc98868178"/>
      <w:bookmarkStart w:id="2335" w:name="_Toc106109299"/>
      <w:bookmarkStart w:id="2336" w:name="_Toc120537450"/>
      <w:bookmarkEnd w:id="2298"/>
      <w:bookmarkEnd w:id="2299"/>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337" w:name="_CR8_x21_y1"/>
      <w:bookmarkStart w:id="2338" w:name="_Toc120012825"/>
      <w:bookmarkEnd w:id="2300"/>
      <w:bookmarkEnd w:id="2301"/>
      <w:bookmarkEnd w:id="2337"/>
    </w:p>
    <w:p w14:paraId="0ACEB774" w14:textId="118F0614" w:rsidR="00FF5EBC" w:rsidRDefault="00320F92" w:rsidP="00320F92">
      <w:pPr>
        <w:pStyle w:val="Heading3"/>
      </w:pPr>
      <w:bookmarkStart w:id="2339" w:name="_CR8_21_1"/>
      <w:bookmarkStart w:id="2340" w:name="_Toc209704938"/>
      <w:bookmarkEnd w:id="2339"/>
      <w:r w:rsidRPr="00BB3B1E">
        <w:t>8.</w:t>
      </w:r>
      <w:r>
        <w:t>21</w:t>
      </w:r>
      <w:r w:rsidRPr="00BB3B1E">
        <w:t>.</w:t>
      </w:r>
      <w:r>
        <w:t>1</w:t>
      </w:r>
      <w:r w:rsidRPr="00BB3B1E">
        <w:tab/>
      </w:r>
      <w:bookmarkEnd w:id="2338"/>
      <w:r w:rsidR="00F66623">
        <w:rPr>
          <w:rFonts w:eastAsia="SimSun" w:hint="eastAsia"/>
          <w:lang w:val="en-US" w:eastAsia="zh-CN"/>
        </w:rPr>
        <w:t xml:space="preserve">Network Controlled Repeater </w:t>
      </w:r>
      <w:r w:rsidRPr="00BB3B1E">
        <w:t>Integration Procedure</w:t>
      </w:r>
      <w:bookmarkEnd w:id="2302"/>
      <w:bookmarkEnd w:id="2303"/>
      <w:bookmarkEnd w:id="2304"/>
      <w:bookmarkEnd w:id="2305"/>
      <w:bookmarkEnd w:id="2306"/>
      <w:bookmarkEnd w:id="2340"/>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14" type="#_x0000_t75" style="width:324pt;height:166.5pt" o:ole="">
            <v:imagedata r:id="rId187" o:title=""/>
          </v:shape>
          <o:OLEObject Type="Embed" ProgID="Mscgen.Chart" ShapeID="_x0000_i1114" DrawAspect="Content" ObjectID="_1820391531" r:id="rId188"/>
        </w:object>
      </w:r>
      <w:bookmarkStart w:id="2341" w:name="_CRFigure8_x21_y11"/>
    </w:p>
    <w:p w14:paraId="5D5817C7" w14:textId="281960F4" w:rsidR="00320F92" w:rsidRDefault="00320F92" w:rsidP="00320F92">
      <w:pPr>
        <w:pStyle w:val="TF"/>
      </w:pPr>
      <w:bookmarkStart w:id="2342" w:name="_CRFigure8_21_11"/>
      <w:r>
        <w:t xml:space="preserve">Figure </w:t>
      </w:r>
      <w:bookmarkEnd w:id="2341"/>
      <w:bookmarkEnd w:id="2342"/>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343" w:name="_CR8_22"/>
      <w:bookmarkStart w:id="2344" w:name="_Toc209704939"/>
      <w:bookmarkEnd w:id="2343"/>
      <w:r>
        <w:rPr>
          <w:rFonts w:hint="eastAsia"/>
        </w:rPr>
        <w:t>8</w:t>
      </w:r>
      <w:r>
        <w:t>.22</w:t>
      </w:r>
      <w:r>
        <w:tab/>
      </w:r>
      <w:r>
        <w:rPr>
          <w:rFonts w:hint="eastAsia"/>
        </w:rPr>
        <w:t>Overall procedures for multi-path support</w:t>
      </w:r>
      <w:bookmarkEnd w:id="2344"/>
    </w:p>
    <w:p w14:paraId="37F1C649" w14:textId="6ABE870B" w:rsidR="00782E5D" w:rsidRDefault="00782E5D" w:rsidP="00782E5D">
      <w:pPr>
        <w:pStyle w:val="Heading3"/>
      </w:pPr>
      <w:bookmarkStart w:id="2345" w:name="_CR8_22_1"/>
      <w:bookmarkStart w:id="2346" w:name="_Toc209704940"/>
      <w:bookmarkEnd w:id="2345"/>
      <w:r>
        <w:rPr>
          <w:rFonts w:hint="eastAsia"/>
        </w:rPr>
        <w:t>8.</w:t>
      </w:r>
      <w:r>
        <w:t>22</w:t>
      </w:r>
      <w:r>
        <w:rPr>
          <w:rFonts w:hint="eastAsia"/>
        </w:rPr>
        <w:t>.1</w:t>
      </w:r>
      <w:r>
        <w:tab/>
      </w:r>
      <w:r>
        <w:rPr>
          <w:rFonts w:hint="eastAsia"/>
        </w:rPr>
        <w:t>Inter-DU direct path addition on top of indirect path</w:t>
      </w:r>
      <w:bookmarkEnd w:id="2346"/>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15" type="#_x0000_t75" style="width:481.5pt;height:498.4pt" o:ole="">
            <v:imagedata r:id="rId189" o:title=""/>
          </v:shape>
          <o:OLEObject Type="Embed" ProgID="Visio.Drawing.15" ShapeID="_x0000_i1115" DrawAspect="Content" ObjectID="_1820391532" r:id="rId190"/>
        </w:object>
      </w:r>
    </w:p>
    <w:p w14:paraId="211A5763" w14:textId="24CA32BC" w:rsidR="00782E5D" w:rsidRDefault="006706EA" w:rsidP="006706EA">
      <w:pPr>
        <w:pStyle w:val="TF"/>
        <w:rPr>
          <w:lang w:val="en-US" w:eastAsia="zh-CN"/>
        </w:rPr>
      </w:pPr>
      <w:bookmarkStart w:id="2347" w:name="_CRFigure8_22_11"/>
      <w:r>
        <w:rPr>
          <w:lang w:val="en-US" w:eastAsia="zh-CN"/>
        </w:rPr>
        <w:t>F</w:t>
      </w:r>
      <w:r w:rsidR="00782E5D">
        <w:rPr>
          <w:lang w:val="en-US" w:eastAsia="zh-CN"/>
        </w:rPr>
        <w:t xml:space="preserve">igure </w:t>
      </w:r>
      <w:bookmarkEnd w:id="2347"/>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348" w:name="_CR8_22_2"/>
      <w:bookmarkStart w:id="2349" w:name="_Toc209704941"/>
      <w:bookmarkEnd w:id="2348"/>
      <w:r>
        <w:rPr>
          <w:rFonts w:hint="eastAsia"/>
        </w:rPr>
        <w:t>8.</w:t>
      </w:r>
      <w:r>
        <w:t>22</w:t>
      </w:r>
      <w:r>
        <w:rPr>
          <w:rFonts w:hint="eastAsia"/>
        </w:rPr>
        <w:t>.2</w:t>
      </w:r>
      <w:r>
        <w:tab/>
      </w:r>
      <w:r>
        <w:rPr>
          <w:rFonts w:hint="eastAsia"/>
        </w:rPr>
        <w:t>Inter-DU indirect path addition on top of direct path</w:t>
      </w:r>
      <w:bookmarkEnd w:id="2349"/>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6" type="#_x0000_t75" alt="" style="width:468pt;height:394.9pt" o:ole="">
            <v:imagedata r:id="rId191" o:title=""/>
          </v:shape>
          <o:OLEObject Type="Embed" ProgID="Visio.Drawing.15" ShapeID="_x0000_i1116" DrawAspect="Content" ObjectID="_1820391533" r:id="rId192"/>
        </w:object>
      </w:r>
    </w:p>
    <w:p w14:paraId="01FFFD66" w14:textId="1D5A5501" w:rsidR="00782E5D" w:rsidRDefault="006706EA" w:rsidP="006706EA">
      <w:pPr>
        <w:pStyle w:val="TF"/>
        <w:rPr>
          <w:lang w:val="en-US" w:eastAsia="zh-CN"/>
        </w:rPr>
      </w:pPr>
      <w:bookmarkStart w:id="2350" w:name="_CRFigure8_22_21Signallingprocedureofin"/>
      <w:r>
        <w:rPr>
          <w:lang w:val="en-US" w:eastAsia="zh-CN"/>
        </w:rPr>
        <w:t>F</w:t>
      </w:r>
      <w:r w:rsidR="00782E5D">
        <w:rPr>
          <w:lang w:val="en-US" w:eastAsia="zh-CN"/>
        </w:rPr>
        <w:t xml:space="preserve">igure </w:t>
      </w:r>
      <w:bookmarkEnd w:id="2350"/>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11374ED7" w:rsidR="00FF5EBC" w:rsidRDefault="009233C6" w:rsidP="00C60918">
      <w:pPr>
        <w:pStyle w:val="B1"/>
      </w:pPr>
      <w:r>
        <w:tab/>
      </w:r>
      <w:r w:rsidR="000C78EF">
        <w:t xml:space="preserve">In case that the MP Remote UE is connected with the MP Relay UE using PC5 link, the MP Remote UE may report Uu measurement results </w:t>
      </w:r>
      <w:r w:rsidR="000C78EF">
        <w:rPr>
          <w:rFonts w:hint="eastAsia"/>
        </w:rPr>
        <w:t xml:space="preserve">of neighboring cells and </w:t>
      </w:r>
      <w:r w:rsidR="000C78EF">
        <w:rPr>
          <w:rFonts w:hint="eastAsia"/>
          <w:lang w:eastAsia="zh-CN"/>
        </w:rPr>
        <w:t xml:space="preserve">a list of </w:t>
      </w:r>
      <w:r w:rsidR="000C78EF">
        <w:rPr>
          <w:rFonts w:eastAsia="SimSun" w:hint="eastAsia"/>
          <w:lang w:eastAsia="zh-CN"/>
        </w:rPr>
        <w:t xml:space="preserve">MP Relay UE </w:t>
      </w:r>
      <w:r w:rsidR="000C78EF">
        <w:rPr>
          <w:rFonts w:hint="eastAsia"/>
          <w:lang w:eastAsia="zh-CN"/>
        </w:rPr>
        <w:t>L2 ID and cell ID of</w:t>
      </w:r>
      <w:r w:rsidR="000C78EF">
        <w:t xml:space="preserve"> one or multiple candidate</w:t>
      </w:r>
      <w:r w:rsidR="000C78EF">
        <w:rPr>
          <w:rFonts w:hint="eastAsia"/>
        </w:rPr>
        <w:t xml:space="preserve"> </w:t>
      </w:r>
      <w:r w:rsidR="000C78EF">
        <w:t>MP R</w:t>
      </w:r>
      <w:r w:rsidR="000C78EF">
        <w:rPr>
          <w:rFonts w:hint="eastAsia"/>
        </w:rPr>
        <w:t>elay UE</w:t>
      </w:r>
      <w:r w:rsidR="000C78EF">
        <w:t>(</w:t>
      </w:r>
      <w:r w:rsidR="000C78EF">
        <w:rPr>
          <w:rFonts w:hint="eastAsia"/>
        </w:rPr>
        <w:t>s</w:t>
      </w:r>
      <w:r w:rsidR="000C78EF">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351" w:name="_CR8_22_3"/>
      <w:bookmarkStart w:id="2352" w:name="_Toc209704942"/>
      <w:bookmarkEnd w:id="2351"/>
      <w:r>
        <w:t>8.22.3</w:t>
      </w:r>
      <w:r>
        <w:tab/>
        <w:t>Intra-DU direct path addition on top of indirect path</w:t>
      </w:r>
      <w:bookmarkEnd w:id="2352"/>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7" type="#_x0000_t75" alt="" style="width:396pt;height:392.05pt;mso-width-percent:0;mso-height-percent:0;mso-width-percent:0;mso-height-percent:0" o:ole="">
            <v:imagedata r:id="rId193" o:title=""/>
            <o:lock v:ext="edit" aspectratio="f"/>
          </v:shape>
          <o:OLEObject Type="Embed" ProgID="Visio.Drawing.15" ShapeID="_x0000_i1117" DrawAspect="Content" ObjectID="_1820391534" r:id="rId194"/>
        </w:object>
      </w:r>
    </w:p>
    <w:p w14:paraId="040A021E" w14:textId="5DF6021B" w:rsidR="00782E5D" w:rsidRDefault="006706EA" w:rsidP="006706EA">
      <w:pPr>
        <w:pStyle w:val="TF"/>
      </w:pPr>
      <w:bookmarkStart w:id="2353" w:name="_CRFigure8_22_31"/>
      <w:r>
        <w:t>F</w:t>
      </w:r>
      <w:r w:rsidR="00782E5D">
        <w:t xml:space="preserve">igure </w:t>
      </w:r>
      <w:bookmarkEnd w:id="2353"/>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354" w:name="_CR8_22_4"/>
      <w:bookmarkStart w:id="2355" w:name="_Toc209704943"/>
      <w:bookmarkEnd w:id="2354"/>
      <w:r>
        <w:t>8.22.4</w:t>
      </w:r>
      <w:r>
        <w:tab/>
        <w:t>Intra-DU indirect path addition on top of direct path</w:t>
      </w:r>
      <w:bookmarkEnd w:id="2355"/>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8" type="#_x0000_t75" alt="" style="width:378.55pt;height:445.5pt;mso-width-percent:0;mso-height-percent:0;mso-width-percent:0;mso-height-percent:0" o:ole="">
            <v:imagedata r:id="rId195" o:title=""/>
            <o:lock v:ext="edit" aspectratio="f"/>
          </v:shape>
          <o:OLEObject Type="Embed" ProgID="Visio.Drawing.15" ShapeID="_x0000_i1118" DrawAspect="Content" ObjectID="_1820391535" r:id="rId196"/>
        </w:object>
      </w:r>
    </w:p>
    <w:p w14:paraId="0CF3D0B7" w14:textId="3DD02F97" w:rsidR="00782E5D" w:rsidRDefault="006706EA" w:rsidP="006706EA">
      <w:pPr>
        <w:pStyle w:val="TF"/>
      </w:pPr>
      <w:bookmarkStart w:id="2356" w:name="_CRFigure8_22_41"/>
      <w:r>
        <w:t>F</w:t>
      </w:r>
      <w:r w:rsidR="00782E5D">
        <w:t xml:space="preserve">igure </w:t>
      </w:r>
      <w:bookmarkEnd w:id="2356"/>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3EA50B1F" w:rsidR="00FF5EBC" w:rsidRDefault="009233C6" w:rsidP="00C60918">
      <w:pPr>
        <w:pStyle w:val="B1"/>
      </w:pPr>
      <w:r>
        <w:tab/>
      </w:r>
      <w:r w:rsidR="000C78EF">
        <w:t xml:space="preserve">In case that the MP Remote UE is connected with the MP Relay UE using PC5 link, the </w:t>
      </w:r>
      <w:r w:rsidR="000C78EF">
        <w:rPr>
          <w:rFonts w:eastAsia="SimSun"/>
        </w:rPr>
        <w:t>MP R</w:t>
      </w:r>
      <w:r w:rsidR="000C78EF">
        <w:t xml:space="preserve">emote UE may report Uu measurement results </w:t>
      </w:r>
      <w:r w:rsidR="000C78EF">
        <w:rPr>
          <w:rFonts w:hint="eastAsia"/>
        </w:rPr>
        <w:t xml:space="preserve">of neighboring cells and </w:t>
      </w:r>
      <w:r w:rsidR="000C78EF">
        <w:rPr>
          <w:rFonts w:hint="eastAsia"/>
          <w:lang w:eastAsia="zh-CN"/>
        </w:rPr>
        <w:t xml:space="preserve">a list of </w:t>
      </w:r>
      <w:r w:rsidR="000C78EF">
        <w:rPr>
          <w:rFonts w:eastAsia="SimSun" w:hint="eastAsia"/>
          <w:lang w:eastAsia="zh-CN"/>
        </w:rPr>
        <w:t xml:space="preserve">MP Relay UE </w:t>
      </w:r>
      <w:r w:rsidR="000C78EF">
        <w:rPr>
          <w:rFonts w:hint="eastAsia"/>
          <w:lang w:eastAsia="zh-CN"/>
        </w:rPr>
        <w:t>L2 ID and cell ID of</w:t>
      </w:r>
      <w:r w:rsidR="000C78EF">
        <w:t xml:space="preserve"> one or multiple candidate</w:t>
      </w:r>
      <w:r w:rsidR="000C78EF">
        <w:rPr>
          <w:rFonts w:hint="eastAsia"/>
        </w:rPr>
        <w:t xml:space="preserve"> </w:t>
      </w:r>
      <w:r w:rsidR="000C78EF">
        <w:rPr>
          <w:rFonts w:eastAsia="SimSun"/>
        </w:rPr>
        <w:t>MP R</w:t>
      </w:r>
      <w:r w:rsidR="000C78EF">
        <w:rPr>
          <w:rFonts w:hint="eastAsia"/>
        </w:rPr>
        <w:t>elay UE</w:t>
      </w:r>
      <w:r w:rsidR="000C78EF">
        <w:t>(</w:t>
      </w:r>
      <w:r w:rsidR="000C78EF">
        <w:rPr>
          <w:rFonts w:hint="eastAsia"/>
        </w:rPr>
        <w:t>s</w:t>
      </w:r>
      <w:r w:rsidR="000C78EF">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357" w:name="_CR8_23"/>
      <w:bookmarkStart w:id="2358" w:name="_Toc209704944"/>
      <w:bookmarkEnd w:id="2357"/>
      <w:r>
        <w:t>8.23</w:t>
      </w:r>
      <w:r>
        <w:tab/>
        <w:t>Mobile IAB migration procedures</w:t>
      </w:r>
      <w:bookmarkEnd w:id="2358"/>
    </w:p>
    <w:p w14:paraId="405E3DC9" w14:textId="64827C4D" w:rsidR="006A1DEB" w:rsidRDefault="006A1DEB" w:rsidP="006A1DEB">
      <w:pPr>
        <w:pStyle w:val="Heading3"/>
      </w:pPr>
      <w:bookmarkStart w:id="2359" w:name="_CR8_23_1"/>
      <w:bookmarkStart w:id="2360" w:name="_Toc209704945"/>
      <w:bookmarkEnd w:id="2359"/>
      <w:r>
        <w:t>8.23.1</w:t>
      </w:r>
      <w:r w:rsidR="00B0289C">
        <w:tab/>
      </w:r>
      <w:r>
        <w:t>Migration of mobile IAB-MT via Xn handover</w:t>
      </w:r>
      <w:bookmarkEnd w:id="2360"/>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9" type="#_x0000_t75" style="width:477pt;height:136.7pt" o:ole="">
            <v:imagedata r:id="rId197" o:title=""/>
          </v:shape>
          <o:OLEObject Type="Embed" ProgID="Mscgen.Chart" ShapeID="_x0000_i1119" DrawAspect="Content" ObjectID="_1820391536" r:id="rId198"/>
        </w:object>
      </w:r>
    </w:p>
    <w:p w14:paraId="2D9487FD" w14:textId="5E5CB400" w:rsidR="006A1DEB" w:rsidRPr="009010F4" w:rsidRDefault="006A1DEB" w:rsidP="006A1DEB">
      <w:pPr>
        <w:pStyle w:val="TF"/>
      </w:pPr>
      <w:bookmarkStart w:id="2361" w:name="_CRFigure8_23_11"/>
      <w:r>
        <w:rPr>
          <w:bCs/>
        </w:rPr>
        <w:t xml:space="preserve">Figure </w:t>
      </w:r>
      <w:bookmarkEnd w:id="2361"/>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362" w:name="_CR8_23_2"/>
      <w:bookmarkStart w:id="2363" w:name="_Toc209704946"/>
      <w:bookmarkEnd w:id="2362"/>
      <w:r>
        <w:t>8.23.2</w:t>
      </w:r>
      <w:r w:rsidR="00B0289C">
        <w:tab/>
      </w:r>
      <w:r>
        <w:t>Migration of mobile IAB-MT via NG handover</w:t>
      </w:r>
      <w:bookmarkEnd w:id="2363"/>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20" type="#_x0000_t75" style="width:477pt;height:79.9pt" o:ole="">
            <v:imagedata r:id="rId199" o:title=""/>
          </v:shape>
          <o:OLEObject Type="Embed" ProgID="Mscgen.Chart" ShapeID="_x0000_i1120" DrawAspect="Content" ObjectID="_1820391537" r:id="rId200"/>
        </w:object>
      </w:r>
    </w:p>
    <w:p w14:paraId="2E6AC0B2" w14:textId="1AE29999" w:rsidR="006A1DEB" w:rsidRPr="009010F4" w:rsidRDefault="00C67B15" w:rsidP="00C67B15">
      <w:pPr>
        <w:pStyle w:val="TF"/>
      </w:pPr>
      <w:bookmarkStart w:id="2364" w:name="_CRFigure8_23_21"/>
      <w:r w:rsidRPr="007F2CD6">
        <w:t>F</w:t>
      </w:r>
      <w:r w:rsidR="006A1DEB" w:rsidRPr="007F2CD6">
        <w:t xml:space="preserve">igure </w:t>
      </w:r>
      <w:bookmarkEnd w:id="2364"/>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365" w:name="_CR8_23_3"/>
      <w:bookmarkStart w:id="2366" w:name="_Toc209704947"/>
      <w:bookmarkEnd w:id="2365"/>
      <w:r w:rsidRPr="006A1DEB">
        <w:t>8.23.3</w:t>
      </w:r>
      <w:r w:rsidR="00B0289C">
        <w:tab/>
      </w:r>
      <w:r w:rsidRPr="006A1DEB">
        <w:t>Mobile IAB-DU migration procedure</w:t>
      </w:r>
      <w:bookmarkEnd w:id="2366"/>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21" type="#_x0000_t75" style="width:479.8pt;height:142.3pt" o:ole="">
            <v:imagedata r:id="rId201" o:title=""/>
          </v:shape>
          <o:OLEObject Type="Embed" ProgID="Mscgen.Chart" ShapeID="_x0000_i1121" DrawAspect="Content" ObjectID="_1820391538" r:id="rId202"/>
        </w:object>
      </w:r>
    </w:p>
    <w:p w14:paraId="7E03412F" w14:textId="1F91206E" w:rsidR="006A1DEB" w:rsidRPr="00A82CB5" w:rsidRDefault="006A1DEB" w:rsidP="006A1DEB">
      <w:pPr>
        <w:pStyle w:val="TF"/>
        <w:rPr>
          <w:lang w:val="fr-FR"/>
        </w:rPr>
      </w:pPr>
      <w:bookmarkStart w:id="2367" w:name="_CRFigure8_23_31"/>
      <w:r w:rsidRPr="00A82CB5">
        <w:rPr>
          <w:lang w:val="fr-FR"/>
        </w:rPr>
        <w:t xml:space="preserve">Figure </w:t>
      </w:r>
      <w:bookmarkEnd w:id="2367"/>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368" w:name="_CR8_23_4"/>
      <w:bookmarkStart w:id="2369" w:name="_Toc209704948"/>
      <w:bookmarkEnd w:id="2368"/>
      <w:r w:rsidRPr="00325AFC">
        <w:t>8.</w:t>
      </w:r>
      <w:r>
        <w:t>23</w:t>
      </w:r>
      <w:r w:rsidRPr="00325AFC">
        <w:t>.</w:t>
      </w:r>
      <w:r>
        <w:t>4</w:t>
      </w:r>
      <w:r w:rsidR="00B0289C">
        <w:tab/>
      </w:r>
      <w:r w:rsidRPr="00325AFC">
        <w:t>Mobile IAB-</w:t>
      </w:r>
      <w:r>
        <w:t>node RLF recovery</w:t>
      </w:r>
      <w:bookmarkEnd w:id="2369"/>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22" type="#_x0000_t75" style="width:477pt;height:129.95pt" o:ole="">
            <v:imagedata r:id="rId203" o:title=""/>
          </v:shape>
          <o:OLEObject Type="Embed" ProgID="Mscgen.Chart" ShapeID="_x0000_i1122" DrawAspect="Content" ObjectID="_1820391539" r:id="rId204"/>
        </w:object>
      </w:r>
    </w:p>
    <w:p w14:paraId="322468B6" w14:textId="104A5B4F" w:rsidR="00C67B15" w:rsidRPr="00C67B15" w:rsidRDefault="00C67B15" w:rsidP="00C67B15">
      <w:pPr>
        <w:pStyle w:val="TF"/>
      </w:pPr>
      <w:bookmarkStart w:id="2370" w:name="_CRFigure8_23_4X1"/>
      <w:bookmarkStart w:id="2371" w:name="_CRFigure8_23_41"/>
      <w:r w:rsidRPr="00C67B15">
        <w:t xml:space="preserve">Figure </w:t>
      </w:r>
      <w:bookmarkEnd w:id="2370"/>
      <w:bookmarkEnd w:id="2371"/>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372" w:name="_CR8_24"/>
      <w:bookmarkStart w:id="2373" w:name="_Toc209704949"/>
      <w:bookmarkEnd w:id="2372"/>
      <w:r>
        <w:t>8.24</w:t>
      </w:r>
      <w:r>
        <w:tab/>
        <w:t>Timing resiliency service</w:t>
      </w:r>
      <w:bookmarkEnd w:id="2373"/>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374" w:name="_CR8_24_1"/>
      <w:bookmarkStart w:id="2375" w:name="_Toc209704950"/>
      <w:bookmarkEnd w:id="2374"/>
      <w:r>
        <w:t>8.24.1</w:t>
      </w:r>
      <w:r>
        <w:tab/>
        <w:t>RAN TSS reporting towards the CN</w:t>
      </w:r>
      <w:bookmarkEnd w:id="2375"/>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23" type="#_x0000_t75" style="width:481.5pt;height:241.3pt" o:ole="">
            <v:imagedata r:id="rId205" o:title=""/>
          </v:shape>
          <o:OLEObject Type="Embed" ProgID="Visio.Drawing.15" ShapeID="_x0000_i1123" DrawAspect="Content" ObjectID="_1820391540" r:id="rId206"/>
        </w:object>
      </w:r>
    </w:p>
    <w:p w14:paraId="4BC5053B" w14:textId="58EFCC16" w:rsidR="00FF5EBC" w:rsidRDefault="007167CC" w:rsidP="007167CC">
      <w:pPr>
        <w:pStyle w:val="TF"/>
        <w:rPr>
          <w:lang w:eastAsia="zh-CN"/>
        </w:rPr>
      </w:pPr>
      <w:bookmarkStart w:id="2376" w:name="_CRFigure8_24_11"/>
      <w:r>
        <w:rPr>
          <w:lang w:eastAsia="zh-CN"/>
        </w:rPr>
        <w:t xml:space="preserve">Figure </w:t>
      </w:r>
      <w:bookmarkEnd w:id="2376"/>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rFonts w:eastAsiaTheme="minorEastAsia"/>
        </w:rPr>
      </w:pPr>
      <w:r>
        <w:rPr>
          <w:lang w:eastAsia="zh-CN"/>
        </w:rPr>
        <w:t>9.</w:t>
      </w:r>
      <w:r>
        <w:rPr>
          <w:lang w:eastAsia="zh-CN"/>
        </w:rPr>
        <w:tab/>
        <w:t>Same as step 6.</w:t>
      </w:r>
    </w:p>
    <w:p w14:paraId="5CC0F12C" w14:textId="1E531E90" w:rsidR="00D15A32" w:rsidRPr="00781927" w:rsidRDefault="00D15A32" w:rsidP="00D15A32">
      <w:pPr>
        <w:pStyle w:val="Heading2"/>
        <w:rPr>
          <w:lang w:val="en-US"/>
        </w:rPr>
      </w:pPr>
      <w:bookmarkStart w:id="2377" w:name="_Toc175579694"/>
      <w:bookmarkStart w:id="2378" w:name="_Toc209704951"/>
      <w:r w:rsidRPr="00781927">
        <w:rPr>
          <w:lang w:val="en-US" w:eastAsia="en-GB"/>
        </w:rPr>
        <w:t>8.</w:t>
      </w:r>
      <w:r>
        <w:rPr>
          <w:rFonts w:eastAsia="Malgun Gothic" w:hint="eastAsia"/>
          <w:lang w:val="en-US"/>
        </w:rPr>
        <w:t>25</w:t>
      </w:r>
      <w:r w:rsidRPr="00781927">
        <w:rPr>
          <w:lang w:val="en-US" w:eastAsia="en-GB"/>
        </w:rPr>
        <w:tab/>
      </w:r>
      <w:bookmarkEnd w:id="2377"/>
      <w:r w:rsidRPr="00781927">
        <w:rPr>
          <w:lang w:val="en-US" w:eastAsia="en-GB"/>
        </w:rPr>
        <w:t>Procedures for network energy savings</w:t>
      </w:r>
      <w:bookmarkEnd w:id="2378"/>
    </w:p>
    <w:p w14:paraId="70F10A36" w14:textId="75C83C8C" w:rsidR="00D15A32" w:rsidRPr="00781927" w:rsidRDefault="00D15A32" w:rsidP="00D15A32">
      <w:pPr>
        <w:pStyle w:val="Heading3"/>
        <w:rPr>
          <w:lang w:val="en-US" w:eastAsia="en-GB"/>
        </w:rPr>
      </w:pPr>
      <w:bookmarkStart w:id="2379" w:name="_Toc209704952"/>
      <w:r w:rsidRPr="00781927">
        <w:rPr>
          <w:lang w:val="en-US" w:eastAsia="en-GB"/>
        </w:rPr>
        <w:t>8.</w:t>
      </w:r>
      <w:r>
        <w:rPr>
          <w:rFonts w:eastAsia="Malgun Gothic" w:hint="eastAsia"/>
          <w:lang w:val="en-US"/>
        </w:rPr>
        <w:t>25</w:t>
      </w:r>
      <w:r w:rsidRPr="00781927">
        <w:rPr>
          <w:lang w:val="en-US" w:eastAsia="en-GB"/>
        </w:rPr>
        <w:t>.1</w:t>
      </w:r>
      <w:r w:rsidRPr="00781927">
        <w:rPr>
          <w:lang w:val="en-US" w:eastAsia="en-GB"/>
        </w:rPr>
        <w:tab/>
        <w:t>Procedures for on-demand SIB1</w:t>
      </w:r>
      <w:bookmarkEnd w:id="2379"/>
    </w:p>
    <w:p w14:paraId="6A21A2AA" w14:textId="1DC7B694" w:rsidR="00D15A32" w:rsidRPr="00781927" w:rsidRDefault="00D15A32" w:rsidP="00D15A32">
      <w:pPr>
        <w:pStyle w:val="Heading4"/>
        <w:rPr>
          <w:lang w:val="en-US"/>
        </w:rPr>
      </w:pPr>
      <w:bookmarkStart w:id="2380" w:name="_Toc209704953"/>
      <w:r w:rsidRPr="00781927">
        <w:rPr>
          <w:lang w:val="en-US"/>
        </w:rPr>
        <w:t>8.</w:t>
      </w:r>
      <w:r>
        <w:rPr>
          <w:rFonts w:eastAsia="Malgun Gothic" w:hint="eastAsia"/>
          <w:lang w:val="en-US"/>
        </w:rPr>
        <w:t>25</w:t>
      </w:r>
      <w:r w:rsidRPr="00781927">
        <w:rPr>
          <w:lang w:val="en-US"/>
        </w:rPr>
        <w:t>.1.1</w:t>
      </w:r>
      <w:r w:rsidRPr="00781927">
        <w:rPr>
          <w:lang w:val="en-US"/>
        </w:rPr>
        <w:tab/>
        <w:t>Inter-gNB coordination for OD-SIB1 configuration provisioning</w:t>
      </w:r>
      <w:bookmarkEnd w:id="2380"/>
    </w:p>
    <w:p w14:paraId="276A4713" w14:textId="11B41F04" w:rsidR="00D15A32" w:rsidRDefault="00D15A32" w:rsidP="00D15A32">
      <w:r w:rsidRPr="001B75EC">
        <w:t>The signalling flow for</w:t>
      </w:r>
      <w:r>
        <w:t xml:space="preserve"> the inter-gNB coordination of the OD-SIB1 configuration provisioning and start of OD-SIB1 operation</w:t>
      </w:r>
      <w:r w:rsidRPr="001B75EC">
        <w:t xml:space="preserve"> is shown in Figure 8.</w:t>
      </w:r>
      <w:r>
        <w:rPr>
          <w:rFonts w:eastAsia="Malgun Gothic" w:hint="eastAsia"/>
        </w:rPr>
        <w:t>25</w:t>
      </w:r>
      <w:r w:rsidRPr="001B75EC">
        <w:t>.1</w:t>
      </w:r>
      <w:r>
        <w:t>.1</w:t>
      </w:r>
      <w:r w:rsidRPr="001B75EC">
        <w:t>-1.</w:t>
      </w:r>
    </w:p>
    <w:p w14:paraId="33356C49" w14:textId="77777777" w:rsidR="00D15A32" w:rsidRPr="005A1195" w:rsidRDefault="00D15A32" w:rsidP="00D15A32">
      <w:pPr>
        <w:pStyle w:val="TH"/>
        <w:rPr>
          <w:lang w:val="en-US"/>
        </w:rPr>
      </w:pPr>
      <w:r>
        <w:object w:dxaOrig="15256" w:dyaOrig="10831" w14:anchorId="6B71B6F7">
          <v:shape id="_x0000_i1124" type="#_x0000_t75" style="width:477.55pt;height:338.65pt" o:ole="">
            <v:imagedata r:id="rId207" o:title=""/>
          </v:shape>
          <o:OLEObject Type="Embed" ProgID="Visio.Drawing.15" ShapeID="_x0000_i1124" DrawAspect="Content" ObjectID="_1820391541" r:id="rId208"/>
        </w:object>
      </w:r>
    </w:p>
    <w:p w14:paraId="2387F1D5" w14:textId="4616885C" w:rsidR="00D15A32" w:rsidRDefault="00D15A32" w:rsidP="00D15A32">
      <w:pPr>
        <w:pStyle w:val="TF"/>
      </w:pPr>
      <w:r w:rsidRPr="00FB0ECE">
        <w:rPr>
          <w:bCs/>
        </w:rPr>
        <w:t>Figure 8.</w:t>
      </w:r>
      <w:r>
        <w:rPr>
          <w:rFonts w:eastAsia="Malgun Gothic" w:hint="eastAsia"/>
          <w:bCs/>
        </w:rPr>
        <w:t>25</w:t>
      </w:r>
      <w:r w:rsidRPr="00FB0ECE">
        <w:rPr>
          <w:bCs/>
        </w:rPr>
        <w:t>.1</w:t>
      </w:r>
      <w:r>
        <w:rPr>
          <w:bCs/>
        </w:rPr>
        <w:t>.1</w:t>
      </w:r>
      <w:r w:rsidRPr="00FB0ECE">
        <w:rPr>
          <w:bCs/>
        </w:rPr>
        <w:t xml:space="preserve">-1: </w:t>
      </w:r>
      <w:r>
        <w:t xml:space="preserve">Inter-gNB coordination for the provisioning of the </w:t>
      </w:r>
      <w:r w:rsidRPr="00615362">
        <w:t>OD-SIB1 configuration</w:t>
      </w:r>
    </w:p>
    <w:p w14:paraId="31552C88" w14:textId="77777777" w:rsidR="00D15A32" w:rsidRDefault="00D15A32" w:rsidP="00D15A32">
      <w:pPr>
        <w:rPr>
          <w:lang w:val="en-US" w:eastAsia="zh-CN"/>
        </w:rPr>
      </w:pPr>
      <w:r>
        <w:rPr>
          <w:lang w:val="en-US" w:eastAsia="zh-CN"/>
        </w:rPr>
        <w:t>The procedure has the following steps:</w:t>
      </w:r>
    </w:p>
    <w:p w14:paraId="2B9A2111" w14:textId="77777777" w:rsidR="00D15A32" w:rsidRPr="00781927" w:rsidRDefault="00D15A32" w:rsidP="00D15A32">
      <w:pPr>
        <w:pStyle w:val="B1"/>
        <w:rPr>
          <w:lang w:val="en-US"/>
        </w:rPr>
      </w:pPr>
      <w:r w:rsidRPr="00FB0ECE">
        <w:rPr>
          <w:lang w:val="en-US"/>
        </w:rPr>
        <w:t>1.</w:t>
      </w:r>
      <w:r>
        <w:rPr>
          <w:lang w:val="en-US"/>
        </w:rPr>
        <w:t xml:space="preserve"> </w:t>
      </w:r>
      <w:r w:rsidRPr="00781927">
        <w:rPr>
          <w:lang w:val="en-US"/>
        </w:rPr>
        <w:t>gNB1-DU generates the OD-SIB1 configuration for one or more of its NES cells.</w:t>
      </w:r>
    </w:p>
    <w:p w14:paraId="52F363D7" w14:textId="77777777" w:rsidR="00D15A32" w:rsidRPr="00781927" w:rsidRDefault="00D15A32" w:rsidP="00D15A32">
      <w:pPr>
        <w:pStyle w:val="B1"/>
        <w:rPr>
          <w:lang w:val="en-US"/>
        </w:rPr>
      </w:pPr>
      <w:r w:rsidRPr="00781927">
        <w:rPr>
          <w:lang w:val="en-US"/>
        </w:rPr>
        <w:t>2a.</w:t>
      </w:r>
      <w:r w:rsidRPr="00781927">
        <w:rPr>
          <w:lang w:val="en-US"/>
        </w:rPr>
        <w:tab/>
        <w:t>gNB1-DU sends a GNB-DU CONFIGURATION UPDATE message to gNB1-CU, which includes the OD-SIB1 configuration(s) for these NES cell(s).</w:t>
      </w:r>
    </w:p>
    <w:p w14:paraId="5E4A00B3" w14:textId="77777777" w:rsidR="00D15A32" w:rsidRPr="00781927" w:rsidRDefault="00D15A32" w:rsidP="00D15A32">
      <w:pPr>
        <w:pStyle w:val="B1"/>
        <w:rPr>
          <w:lang w:val="en-US"/>
        </w:rPr>
      </w:pPr>
      <w:r w:rsidRPr="00781927">
        <w:rPr>
          <w:lang w:val="en-US"/>
        </w:rPr>
        <w:t>2b.</w:t>
      </w:r>
      <w:r w:rsidRPr="00781927">
        <w:rPr>
          <w:lang w:val="en-US"/>
        </w:rPr>
        <w:tab/>
        <w:t>gNB1-CU responds to gNB1-DU with a GNB-DU CONFIGURATION UPDATE ACKNOWLEDGE message.</w:t>
      </w:r>
    </w:p>
    <w:p w14:paraId="5809CBD0" w14:textId="77777777" w:rsidR="00D15A32" w:rsidRPr="00781927" w:rsidRDefault="00D15A32" w:rsidP="00D15A32">
      <w:pPr>
        <w:pStyle w:val="B1"/>
        <w:rPr>
          <w:lang w:val="en-US"/>
        </w:rPr>
      </w:pPr>
      <w:r w:rsidRPr="00781927">
        <w:rPr>
          <w:lang w:val="en-US"/>
        </w:rPr>
        <w:t>3a.</w:t>
      </w:r>
      <w:r w:rsidRPr="00781927">
        <w:rPr>
          <w:lang w:val="en-US"/>
        </w:rPr>
        <w:tab/>
        <w:t>gNB1-CU selects gNB2-CU for the transmission of an OD-SIB1 configuration of a NES cell. It sends an OD-SIB1 CONFIGURATION PROVISION REQUEST message to gNB2-CU including the NES cell ID and its associated OD-SIB1 configuration, and it may include a cell-A ID of gNB2 for the transmission of this OD-SIB1 configuration.</w:t>
      </w:r>
    </w:p>
    <w:p w14:paraId="0ADCBCEA" w14:textId="77777777" w:rsidR="00D15A32" w:rsidRPr="00781927" w:rsidRDefault="00D15A32" w:rsidP="00D15A32">
      <w:pPr>
        <w:pStyle w:val="B1"/>
        <w:rPr>
          <w:lang w:val="en-US"/>
        </w:rPr>
      </w:pPr>
      <w:r w:rsidRPr="00781927">
        <w:rPr>
          <w:lang w:val="en-US"/>
        </w:rPr>
        <w:t>3b.</w:t>
      </w:r>
      <w:r w:rsidRPr="00781927">
        <w:rPr>
          <w:lang w:val="en-US"/>
        </w:rPr>
        <w:tab/>
        <w:t>In the case gNB2-CU accepts the transmission of the OD-SIB1 configuration as requested, it responds to gNB1-CU with an OD-SIB1 CONFIGURATION PROVISION RESPONSE message.</w:t>
      </w:r>
    </w:p>
    <w:p w14:paraId="51480206" w14:textId="77777777" w:rsidR="00D15A32" w:rsidRPr="00F435C7" w:rsidRDefault="00D15A32" w:rsidP="00D15A32">
      <w:pPr>
        <w:pStyle w:val="NO"/>
        <w:rPr>
          <w:lang w:val="en-US"/>
        </w:rPr>
      </w:pPr>
      <w:r w:rsidRPr="00F435C7">
        <w:rPr>
          <w:lang w:val="en-US"/>
        </w:rPr>
        <w:t>NOTE 1:</w:t>
      </w:r>
      <w:r w:rsidRPr="00F435C7">
        <w:rPr>
          <w:lang w:val="en-US"/>
        </w:rPr>
        <w:tab/>
        <w:t>In case gNB2-CU cannot accept transmission of the OD-SIB1 configuration as requested, it responds to gNB1-CU with an OD-SIB1 CONFIGURATION PROVISION FAILURE message.</w:t>
      </w:r>
    </w:p>
    <w:p w14:paraId="52826FAE" w14:textId="77777777" w:rsidR="00D15A32" w:rsidRPr="00F435C7" w:rsidRDefault="00D15A32" w:rsidP="00D15A32">
      <w:pPr>
        <w:pStyle w:val="NO"/>
        <w:rPr>
          <w:lang w:val="en-US"/>
        </w:rPr>
      </w:pPr>
      <w:r w:rsidRPr="00F435C7">
        <w:rPr>
          <w:lang w:val="en-US"/>
        </w:rPr>
        <w:t>NOTE 2:</w:t>
      </w:r>
      <w:r w:rsidRPr="00F435C7">
        <w:rPr>
          <w:lang w:val="en-US"/>
        </w:rPr>
        <w:tab/>
        <w:t>Step 3b may occur after step 4b.</w:t>
      </w:r>
    </w:p>
    <w:p w14:paraId="71033555" w14:textId="77777777" w:rsidR="00D15A32" w:rsidRPr="00781927" w:rsidRDefault="00D15A32" w:rsidP="00D15A32">
      <w:pPr>
        <w:pStyle w:val="B1"/>
        <w:rPr>
          <w:lang w:val="en-US"/>
        </w:rPr>
      </w:pPr>
      <w:r w:rsidRPr="00781927">
        <w:rPr>
          <w:lang w:val="en-US"/>
        </w:rPr>
        <w:t>4a.</w:t>
      </w:r>
      <w:r w:rsidRPr="00781927">
        <w:rPr>
          <w:lang w:val="en-US"/>
        </w:rPr>
        <w:tab/>
        <w:t>gNB2-CU sends a GNB-CU CONFIGURATION UPDATE message to gNB2-DU with an updated SIBx for one or multiple cells, where the SIBx includes the received OD-SIB1 configuration(s) from gNB1-CU.</w:t>
      </w:r>
    </w:p>
    <w:p w14:paraId="2321F6E4" w14:textId="77777777" w:rsidR="00D15A32" w:rsidRPr="00781927" w:rsidRDefault="00D15A32" w:rsidP="00D15A32">
      <w:pPr>
        <w:pStyle w:val="B1"/>
        <w:rPr>
          <w:lang w:val="en-US"/>
        </w:rPr>
      </w:pPr>
      <w:r w:rsidRPr="00781927">
        <w:rPr>
          <w:lang w:val="en-US"/>
        </w:rPr>
        <w:t>4b.</w:t>
      </w:r>
      <w:r w:rsidRPr="00781927">
        <w:rPr>
          <w:lang w:val="en-US"/>
        </w:rPr>
        <w:tab/>
        <w:t>gNB2-DU responds to gNB2-CU with a GNB-CU CONFIGURATION UPDATE ACKNOWLEDGE message.</w:t>
      </w:r>
    </w:p>
    <w:p w14:paraId="690949CA" w14:textId="77777777" w:rsidR="00D15A32" w:rsidRPr="00781927" w:rsidRDefault="00D15A32" w:rsidP="00D15A32">
      <w:pPr>
        <w:pStyle w:val="B1"/>
        <w:rPr>
          <w:lang w:val="en-US"/>
        </w:rPr>
      </w:pPr>
      <w:r w:rsidRPr="00781927">
        <w:rPr>
          <w:lang w:val="en-US"/>
        </w:rPr>
        <w:t>5.</w:t>
      </w:r>
      <w:r w:rsidRPr="00781927">
        <w:rPr>
          <w:lang w:val="en-US"/>
        </w:rPr>
        <w:tab/>
        <w:t>gNB2-DU cell(s) transmit(s) the updated SIBx.</w:t>
      </w:r>
    </w:p>
    <w:p w14:paraId="2460B6BB" w14:textId="77777777" w:rsidR="00D15A32" w:rsidRPr="00F435C7" w:rsidRDefault="00D15A32" w:rsidP="00D15A32">
      <w:pPr>
        <w:pStyle w:val="NO"/>
        <w:rPr>
          <w:lang w:val="en-US"/>
        </w:rPr>
      </w:pPr>
      <w:r w:rsidRPr="00F435C7">
        <w:rPr>
          <w:lang w:val="en-US"/>
        </w:rPr>
        <w:t>NOTE 3:</w:t>
      </w:r>
      <w:r w:rsidRPr="00F435C7">
        <w:rPr>
          <w:lang w:val="en-US"/>
        </w:rPr>
        <w:tab/>
        <w:t>Steps 6a may happen before steps 4a, 4b and 5.</w:t>
      </w:r>
    </w:p>
    <w:p w14:paraId="2D4EF070" w14:textId="77777777" w:rsidR="00D15A32" w:rsidRPr="00781927" w:rsidRDefault="00D15A32" w:rsidP="00D15A32">
      <w:pPr>
        <w:pStyle w:val="B1"/>
        <w:rPr>
          <w:lang w:val="en-US"/>
        </w:rPr>
      </w:pPr>
      <w:r w:rsidRPr="00781927">
        <w:rPr>
          <w:lang w:val="en-US"/>
        </w:rPr>
        <w:t>6a.</w:t>
      </w:r>
      <w:r w:rsidRPr="00781927">
        <w:rPr>
          <w:lang w:val="en-US"/>
        </w:rPr>
        <w:tab/>
        <w:t>gNB1-CU sends a GNB-CU CONFIGURATION UPDATE message to gNB1-DU, including a start indicator for the NES cell, where assistance for OD-SIB1 operation is assured.</w:t>
      </w:r>
    </w:p>
    <w:p w14:paraId="486ABD9F" w14:textId="77777777" w:rsidR="00D15A32" w:rsidRPr="00781927" w:rsidRDefault="00D15A32" w:rsidP="00D15A32">
      <w:pPr>
        <w:pStyle w:val="B1"/>
        <w:rPr>
          <w:lang w:val="en-US"/>
        </w:rPr>
      </w:pPr>
      <w:r w:rsidRPr="00781927">
        <w:rPr>
          <w:lang w:val="en-US"/>
        </w:rPr>
        <w:t>6b.</w:t>
      </w:r>
      <w:r w:rsidRPr="00781927">
        <w:rPr>
          <w:lang w:val="en-US"/>
        </w:rPr>
        <w:tab/>
        <w:t>gNB1-DU responds to gNB1-CU with a GNB-CU CONFIGURATION UPDATE ACKNOWLEDGE message.</w:t>
      </w:r>
    </w:p>
    <w:p w14:paraId="41F95ACC" w14:textId="77777777" w:rsidR="00D15A32" w:rsidRPr="00781927" w:rsidRDefault="00D15A32" w:rsidP="00D15A32">
      <w:pPr>
        <w:pStyle w:val="B1"/>
        <w:rPr>
          <w:lang w:val="en-US"/>
        </w:rPr>
      </w:pPr>
      <w:r w:rsidRPr="00781927">
        <w:rPr>
          <w:lang w:val="en-US"/>
        </w:rPr>
        <w:t>7.</w:t>
      </w:r>
      <w:r w:rsidRPr="00781927">
        <w:rPr>
          <w:lang w:val="en-US"/>
        </w:rPr>
        <w:tab/>
        <w:t>gNB1-DU may start OD-SIB1 operation for the NES cell, where a start of OD-SIB1 operation was indicated by gNB1-CU.</w:t>
      </w:r>
    </w:p>
    <w:p w14:paraId="161D1C61" w14:textId="697A1C31" w:rsidR="00D15A32" w:rsidRPr="00781927" w:rsidRDefault="00D15A32" w:rsidP="00D15A32">
      <w:pPr>
        <w:pStyle w:val="Heading4"/>
        <w:rPr>
          <w:lang w:val="en-US"/>
        </w:rPr>
      </w:pPr>
      <w:bookmarkStart w:id="2381" w:name="_Toc209704954"/>
      <w:r w:rsidRPr="00781927">
        <w:rPr>
          <w:lang w:val="en-US"/>
        </w:rPr>
        <w:t>8.</w:t>
      </w:r>
      <w:r>
        <w:rPr>
          <w:rFonts w:eastAsia="Malgun Gothic" w:hint="eastAsia"/>
          <w:lang w:val="en-US"/>
        </w:rPr>
        <w:t>25</w:t>
      </w:r>
      <w:r w:rsidRPr="00781927">
        <w:rPr>
          <w:lang w:val="en-US"/>
        </w:rPr>
        <w:t>.1.2</w:t>
      </w:r>
      <w:r w:rsidRPr="00781927">
        <w:rPr>
          <w:lang w:val="en-US"/>
        </w:rPr>
        <w:tab/>
        <w:t>Inter-gNB coordination when terminating OD-SIB1 operation</w:t>
      </w:r>
      <w:bookmarkEnd w:id="2381"/>
    </w:p>
    <w:p w14:paraId="75D667A9" w14:textId="0C987DCA" w:rsidR="00D15A32" w:rsidRDefault="00D15A32" w:rsidP="00D15A32">
      <w:r w:rsidRPr="001B75EC">
        <w:t>The signalling flow for</w:t>
      </w:r>
      <w:r>
        <w:t xml:space="preserve"> inter-gNB coordination for termination of OD-SIB1 operation </w:t>
      </w:r>
      <w:r w:rsidRPr="001B75EC">
        <w:t>is shown in Figure 8.</w:t>
      </w:r>
      <w:r>
        <w:rPr>
          <w:rFonts w:eastAsia="Malgun Gothic" w:hint="eastAsia"/>
        </w:rPr>
        <w:t>25</w:t>
      </w:r>
      <w:r w:rsidRPr="001B75EC">
        <w:t>.1</w:t>
      </w:r>
      <w:r>
        <w:t>.2</w:t>
      </w:r>
      <w:r w:rsidRPr="001B75EC">
        <w:t>-1.</w:t>
      </w:r>
    </w:p>
    <w:p w14:paraId="3D53C7F7" w14:textId="77777777" w:rsidR="00D15A32" w:rsidRDefault="00D15A32" w:rsidP="00D15A32">
      <w:pPr>
        <w:pStyle w:val="TH"/>
        <w:rPr>
          <w:lang w:val="en-US"/>
        </w:rPr>
      </w:pPr>
      <w:r>
        <w:object w:dxaOrig="15256" w:dyaOrig="8550" w14:anchorId="048501CB">
          <v:shape id="_x0000_i1125" type="#_x0000_t75" style="width:477.55pt;height:268.3pt" o:ole="">
            <v:imagedata r:id="rId209" o:title=""/>
          </v:shape>
          <o:OLEObject Type="Embed" ProgID="Visio.Drawing.15" ShapeID="_x0000_i1125" DrawAspect="Content" ObjectID="_1820391542" r:id="rId210"/>
        </w:object>
      </w:r>
    </w:p>
    <w:p w14:paraId="522B1516" w14:textId="511E56C5" w:rsidR="00D15A32" w:rsidRDefault="00D15A32" w:rsidP="00D15A32">
      <w:pPr>
        <w:pStyle w:val="TF"/>
      </w:pPr>
      <w:r w:rsidRPr="00FB0ECE">
        <w:rPr>
          <w:bCs/>
        </w:rPr>
        <w:t>Figure 8.</w:t>
      </w:r>
      <w:r>
        <w:rPr>
          <w:rFonts w:eastAsia="Malgun Gothic" w:hint="eastAsia"/>
          <w:bCs/>
        </w:rPr>
        <w:t>25</w:t>
      </w:r>
      <w:r w:rsidRPr="00FB0ECE">
        <w:rPr>
          <w:bCs/>
        </w:rPr>
        <w:t>.1</w:t>
      </w:r>
      <w:r>
        <w:rPr>
          <w:bCs/>
        </w:rPr>
        <w:t>.2</w:t>
      </w:r>
      <w:r w:rsidRPr="00FB0ECE">
        <w:rPr>
          <w:bCs/>
        </w:rPr>
        <w:t>-</w:t>
      </w:r>
      <w:r>
        <w:rPr>
          <w:bCs/>
        </w:rPr>
        <w:t>1</w:t>
      </w:r>
      <w:r w:rsidRPr="00FB0ECE">
        <w:rPr>
          <w:bCs/>
        </w:rPr>
        <w:t xml:space="preserve">: </w:t>
      </w:r>
      <w:r>
        <w:t xml:space="preserve">Inter-gNB coordination when terminating </w:t>
      </w:r>
      <w:r w:rsidRPr="00615362">
        <w:t xml:space="preserve">OD-SIB1 </w:t>
      </w:r>
      <w:r>
        <w:t>operation</w:t>
      </w:r>
    </w:p>
    <w:p w14:paraId="59D4DC56" w14:textId="77777777" w:rsidR="00D15A32" w:rsidRDefault="00D15A32" w:rsidP="00D15A32">
      <w:pPr>
        <w:rPr>
          <w:lang w:val="en-US" w:eastAsia="zh-CN"/>
        </w:rPr>
      </w:pPr>
      <w:r>
        <w:rPr>
          <w:lang w:val="en-US" w:eastAsia="zh-CN"/>
        </w:rPr>
        <w:t>The procedure has the following steps:</w:t>
      </w:r>
    </w:p>
    <w:p w14:paraId="5615A5EF" w14:textId="77777777" w:rsidR="00D15A32" w:rsidRPr="00781927" w:rsidRDefault="00D15A32" w:rsidP="00D15A32">
      <w:pPr>
        <w:pStyle w:val="B1"/>
        <w:rPr>
          <w:lang w:val="en-US"/>
        </w:rPr>
      </w:pPr>
      <w:r w:rsidRPr="00781927">
        <w:rPr>
          <w:lang w:val="en-US"/>
        </w:rPr>
        <w:t>1.</w:t>
      </w:r>
      <w:r w:rsidRPr="00781927">
        <w:rPr>
          <w:lang w:val="en-US"/>
        </w:rPr>
        <w:tab/>
        <w:t>gNB1-DU determines that it will no longer operate one or more of its NES cells in OD-SIB1 transmission mode.</w:t>
      </w:r>
    </w:p>
    <w:p w14:paraId="178BA1BC" w14:textId="77777777" w:rsidR="00D15A32" w:rsidRPr="00781927" w:rsidRDefault="00D15A32" w:rsidP="00D15A32">
      <w:pPr>
        <w:pStyle w:val="B1"/>
        <w:rPr>
          <w:lang w:val="en-US"/>
        </w:rPr>
      </w:pPr>
      <w:r w:rsidRPr="00781927">
        <w:rPr>
          <w:lang w:val="en-US"/>
        </w:rPr>
        <w:t>2a.</w:t>
      </w:r>
      <w:r w:rsidRPr="00781927">
        <w:rPr>
          <w:lang w:val="en-US"/>
        </w:rPr>
        <w:tab/>
        <w:t>gNB1-DU sends a GNB-DU CONFIGURATION UPDATE message to gNB1-CU, which includes a stop indicator for these NES cell(s).</w:t>
      </w:r>
    </w:p>
    <w:p w14:paraId="62C86FF4" w14:textId="77777777" w:rsidR="00D15A32" w:rsidRPr="00781927" w:rsidRDefault="00D15A32" w:rsidP="00D15A32">
      <w:pPr>
        <w:pStyle w:val="B1"/>
        <w:rPr>
          <w:lang w:val="en-US"/>
        </w:rPr>
      </w:pPr>
      <w:r w:rsidRPr="00781927">
        <w:rPr>
          <w:lang w:val="en-US"/>
        </w:rPr>
        <w:t>2b.</w:t>
      </w:r>
      <w:r w:rsidRPr="00781927">
        <w:rPr>
          <w:lang w:val="en-US"/>
        </w:rPr>
        <w:tab/>
        <w:t>gNB1-CU responds to gNB1-DU with a GNB-DU CONFIGURATION UPDATE ACKNOWLEDGE message.</w:t>
      </w:r>
    </w:p>
    <w:p w14:paraId="3E7BC87F" w14:textId="77777777" w:rsidR="00D15A32" w:rsidRPr="00781927" w:rsidRDefault="00D15A32" w:rsidP="00D15A32">
      <w:pPr>
        <w:pStyle w:val="B1"/>
        <w:rPr>
          <w:lang w:val="en-US"/>
        </w:rPr>
      </w:pPr>
      <w:r w:rsidRPr="00781927">
        <w:rPr>
          <w:lang w:val="en-US"/>
        </w:rPr>
        <w:t>3a.</w:t>
      </w:r>
      <w:r w:rsidRPr="00781927">
        <w:rPr>
          <w:lang w:val="en-US"/>
        </w:rPr>
        <w:tab/>
        <w:t>gNB1-CU sends an OD-SIB1 CONFIGURATION PROVISION REQUEST message to gNB2-CU indicating that OD-SIB1 operation has stopped for a NES cell. It includes the NES cell ID, and it may include a cell-A ID of gNB2, which has been transmitting the OD-SIB1 configuration for this NES cell.</w:t>
      </w:r>
    </w:p>
    <w:p w14:paraId="2DC77659" w14:textId="77777777" w:rsidR="00D15A32" w:rsidRPr="00781927" w:rsidRDefault="00D15A32" w:rsidP="00D15A32">
      <w:pPr>
        <w:pStyle w:val="B1"/>
        <w:rPr>
          <w:lang w:val="en-US"/>
        </w:rPr>
      </w:pPr>
      <w:r w:rsidRPr="00781927">
        <w:rPr>
          <w:lang w:val="en-US"/>
        </w:rPr>
        <w:t>3b.</w:t>
      </w:r>
      <w:r w:rsidRPr="00781927">
        <w:rPr>
          <w:lang w:val="en-US"/>
        </w:rPr>
        <w:tab/>
        <w:t>gNB2-CU responds to gNB1-CU with an UL WUS CONFIGURATION PROVISION RESPONSE message.</w:t>
      </w:r>
    </w:p>
    <w:p w14:paraId="5813EF60" w14:textId="77777777" w:rsidR="00D15A32" w:rsidRPr="00781927" w:rsidRDefault="00D15A32" w:rsidP="00D15A32">
      <w:pPr>
        <w:pStyle w:val="B1"/>
        <w:rPr>
          <w:lang w:val="en-US"/>
        </w:rPr>
      </w:pPr>
      <w:r w:rsidRPr="00781927">
        <w:rPr>
          <w:lang w:val="en-US"/>
        </w:rPr>
        <w:t>4a.</w:t>
      </w:r>
      <w:r w:rsidRPr="00781927">
        <w:rPr>
          <w:lang w:val="en-US"/>
        </w:rPr>
        <w:tab/>
        <w:t>gNB2-CU sends a GNB-CU CONFIGURATION UPDATE message to gNB2-DU with an updated SIBx for those cell-A(s), which have transmitted the OD-SIB1 configuration for the NES cell. The updated SIBx excludes the OD-SIB1 configuration(s) of this NES cell.</w:t>
      </w:r>
    </w:p>
    <w:p w14:paraId="0FD314D0" w14:textId="77777777" w:rsidR="00D15A32" w:rsidRPr="00781927" w:rsidRDefault="00D15A32" w:rsidP="00D15A32">
      <w:pPr>
        <w:pStyle w:val="B1"/>
        <w:rPr>
          <w:lang w:val="en-US"/>
        </w:rPr>
      </w:pPr>
      <w:r w:rsidRPr="00781927">
        <w:rPr>
          <w:lang w:val="en-US"/>
        </w:rPr>
        <w:t>4b.</w:t>
      </w:r>
      <w:r w:rsidRPr="00781927">
        <w:rPr>
          <w:lang w:val="en-US"/>
        </w:rPr>
        <w:tab/>
        <w:t>gNB2-DU responds to gNB2-CU with a GNB-CU CONFIGURATION UPDATE ACKNOWLEDGE message.</w:t>
      </w:r>
    </w:p>
    <w:p w14:paraId="2FD2285C" w14:textId="77777777" w:rsidR="00D15A32" w:rsidRPr="00781927" w:rsidRDefault="00D15A32" w:rsidP="00D15A32">
      <w:pPr>
        <w:pStyle w:val="B1"/>
        <w:rPr>
          <w:lang w:val="en-US"/>
        </w:rPr>
      </w:pPr>
      <w:r w:rsidRPr="00781927">
        <w:rPr>
          <w:lang w:val="en-US"/>
        </w:rPr>
        <w:t>5.</w:t>
      </w:r>
      <w:r w:rsidRPr="00781927">
        <w:rPr>
          <w:lang w:val="en-US"/>
        </w:rPr>
        <w:tab/>
        <w:t>gNB2-DU cell-A(s) transmit(s) the updated SIBx.</w:t>
      </w:r>
    </w:p>
    <w:p w14:paraId="2C631F20" w14:textId="13F399BD" w:rsidR="00D15A32" w:rsidRPr="00781927" w:rsidRDefault="00D15A32" w:rsidP="00D15A32">
      <w:pPr>
        <w:pStyle w:val="Heading4"/>
        <w:rPr>
          <w:lang w:val="en-US"/>
        </w:rPr>
      </w:pPr>
      <w:bookmarkStart w:id="2382" w:name="_Toc209704955"/>
      <w:r w:rsidRPr="00781927">
        <w:rPr>
          <w:lang w:val="en-US"/>
        </w:rPr>
        <w:t>8.</w:t>
      </w:r>
      <w:r>
        <w:rPr>
          <w:rFonts w:eastAsia="Malgun Gothic" w:hint="eastAsia"/>
          <w:lang w:val="en-US"/>
        </w:rPr>
        <w:t>25</w:t>
      </w:r>
      <w:r w:rsidRPr="00781927">
        <w:rPr>
          <w:lang w:val="en-US"/>
        </w:rPr>
        <w:t>.1.3</w:t>
      </w:r>
      <w:r w:rsidRPr="00781927">
        <w:rPr>
          <w:lang w:val="en-US"/>
        </w:rPr>
        <w:tab/>
        <w:t>Inter-gNB coordination when terminating assistance for OD-SIB1 operation</w:t>
      </w:r>
      <w:bookmarkEnd w:id="2382"/>
    </w:p>
    <w:p w14:paraId="71ADCFF6" w14:textId="77777777" w:rsidR="00D15A32" w:rsidRDefault="00D15A32" w:rsidP="00D15A32">
      <w:pPr>
        <w:pStyle w:val="TH"/>
        <w:rPr>
          <w:lang w:val="en-US"/>
        </w:rPr>
      </w:pPr>
      <w:r>
        <w:object w:dxaOrig="13590" w:dyaOrig="8730" w14:anchorId="7DA27720">
          <v:shape id="_x0000_i1126" type="#_x0000_t75" style="width:457.3pt;height:293.05pt" o:ole="">
            <v:imagedata r:id="rId211" o:title=""/>
          </v:shape>
          <o:OLEObject Type="Embed" ProgID="Visio.Drawing.15" ShapeID="_x0000_i1126" DrawAspect="Content" ObjectID="_1820391543" r:id="rId212"/>
        </w:object>
      </w:r>
    </w:p>
    <w:p w14:paraId="340FF931" w14:textId="035D96CB" w:rsidR="00D15A32" w:rsidRDefault="00D15A32" w:rsidP="00D15A32">
      <w:pPr>
        <w:pStyle w:val="TF"/>
      </w:pPr>
      <w:r w:rsidRPr="00FB0ECE">
        <w:rPr>
          <w:bCs/>
        </w:rPr>
        <w:t>Figure 8.</w:t>
      </w:r>
      <w:r>
        <w:rPr>
          <w:rFonts w:eastAsia="Malgun Gothic" w:hint="eastAsia"/>
          <w:bCs/>
        </w:rPr>
        <w:t>25</w:t>
      </w:r>
      <w:r w:rsidRPr="00FB0ECE">
        <w:rPr>
          <w:bCs/>
        </w:rPr>
        <w:t>.1</w:t>
      </w:r>
      <w:r>
        <w:rPr>
          <w:bCs/>
        </w:rPr>
        <w:t>.3</w:t>
      </w:r>
      <w:r w:rsidRPr="00FB0ECE">
        <w:rPr>
          <w:bCs/>
        </w:rPr>
        <w:t>-</w:t>
      </w:r>
      <w:r>
        <w:rPr>
          <w:bCs/>
        </w:rPr>
        <w:t>1</w:t>
      </w:r>
      <w:r w:rsidRPr="00FB0ECE">
        <w:rPr>
          <w:bCs/>
        </w:rPr>
        <w:t xml:space="preserve">: </w:t>
      </w:r>
      <w:r>
        <w:t xml:space="preserve">Inter-gNB coordination when terminating assistance for </w:t>
      </w:r>
      <w:r w:rsidRPr="00615362">
        <w:t xml:space="preserve">OD-SIB1 </w:t>
      </w:r>
      <w:r>
        <w:t>operation</w:t>
      </w:r>
    </w:p>
    <w:p w14:paraId="63D7AB22" w14:textId="77777777" w:rsidR="00D15A32" w:rsidRDefault="00D15A32" w:rsidP="00D15A32">
      <w:pPr>
        <w:rPr>
          <w:lang w:val="en-US" w:eastAsia="zh-CN"/>
        </w:rPr>
      </w:pPr>
      <w:r>
        <w:rPr>
          <w:lang w:val="en-US" w:eastAsia="zh-CN"/>
        </w:rPr>
        <w:t>The procedure has the following steps:</w:t>
      </w:r>
    </w:p>
    <w:p w14:paraId="63CD2B7D" w14:textId="77777777" w:rsidR="00D15A32" w:rsidRPr="00F435C7" w:rsidRDefault="00D15A32" w:rsidP="00D15A32">
      <w:pPr>
        <w:pStyle w:val="B1"/>
        <w:rPr>
          <w:lang w:val="en-US"/>
        </w:rPr>
      </w:pPr>
      <w:r w:rsidRPr="00F435C7">
        <w:rPr>
          <w:lang w:val="en-US"/>
        </w:rPr>
        <w:t>1. gNB2-CU determines that a cell should discontinue the transmission of an OD-SIB1 configuration for a NES cell of gNB1-CU.</w:t>
      </w:r>
    </w:p>
    <w:p w14:paraId="510A4914" w14:textId="77777777" w:rsidR="00D15A32" w:rsidRPr="00F435C7" w:rsidRDefault="00D15A32" w:rsidP="00D15A32">
      <w:pPr>
        <w:pStyle w:val="B1"/>
        <w:rPr>
          <w:lang w:val="en-US"/>
        </w:rPr>
      </w:pPr>
      <w:r w:rsidRPr="00F435C7">
        <w:rPr>
          <w:lang w:val="en-US"/>
        </w:rPr>
        <w:t xml:space="preserve">2. gNB2-CU sends the OD-SIB1 CONFIGURATION PROVISION STATUS UPDATE message to gNB1 including the NES cell ID of gNB1. It may include the cell-A ID that </w:t>
      </w:r>
      <w:r w:rsidRPr="00F435C7">
        <w:rPr>
          <w:rFonts w:hint="eastAsia"/>
          <w:lang w:val="en-US"/>
        </w:rPr>
        <w:t>needs to</w:t>
      </w:r>
      <w:r w:rsidRPr="00F435C7">
        <w:rPr>
          <w:lang w:val="en-US"/>
        </w:rPr>
        <w:t xml:space="preserve"> discontinue </w:t>
      </w:r>
      <w:r w:rsidRPr="00F435C7">
        <w:rPr>
          <w:rFonts w:hint="eastAsia"/>
          <w:lang w:val="en-US"/>
        </w:rPr>
        <w:t xml:space="preserve">the </w:t>
      </w:r>
      <w:r w:rsidRPr="00F435C7">
        <w:rPr>
          <w:lang w:val="en-US"/>
        </w:rPr>
        <w:t>transmission of the NES-cell’s OD1-SIB1 configuration in SIBx.</w:t>
      </w:r>
    </w:p>
    <w:p w14:paraId="12A268F9" w14:textId="77777777" w:rsidR="00D15A32" w:rsidRPr="00781927" w:rsidRDefault="00D15A32" w:rsidP="00D15A32">
      <w:pPr>
        <w:pStyle w:val="B1"/>
        <w:rPr>
          <w:lang w:val="en-US"/>
        </w:rPr>
      </w:pPr>
      <w:r w:rsidRPr="00781927">
        <w:rPr>
          <w:lang w:val="en-US"/>
        </w:rPr>
        <w:t>3a.</w:t>
      </w:r>
      <w:r w:rsidRPr="00781927">
        <w:rPr>
          <w:lang w:val="en-US"/>
        </w:rPr>
        <w:tab/>
        <w:t>gNB1-CU sends a GNB-CU CONFIGURATION UPDATE message to gNB1-DU, including a stop indicator for the NES cell, where assistance for OD-SIB1 operation has been discontinued.</w:t>
      </w:r>
    </w:p>
    <w:p w14:paraId="7BA1D0BA" w14:textId="77777777" w:rsidR="00D15A32" w:rsidRPr="00781927" w:rsidRDefault="00D15A32" w:rsidP="00D15A32">
      <w:pPr>
        <w:pStyle w:val="B1"/>
        <w:rPr>
          <w:lang w:val="en-US"/>
        </w:rPr>
      </w:pPr>
      <w:r w:rsidRPr="00781927">
        <w:rPr>
          <w:lang w:val="en-US"/>
        </w:rPr>
        <w:t>3b.</w:t>
      </w:r>
      <w:r w:rsidRPr="00781927">
        <w:rPr>
          <w:lang w:val="en-US"/>
        </w:rPr>
        <w:tab/>
        <w:t>gNB1-DU responds to gNB1-CU with a GNB-CU CONFIGURATION UPDATE ACKNOWLEDGE message.</w:t>
      </w:r>
    </w:p>
    <w:p w14:paraId="09D15939" w14:textId="77777777" w:rsidR="00D15A32" w:rsidRPr="00781927" w:rsidRDefault="00D15A32" w:rsidP="00D15A32">
      <w:pPr>
        <w:pStyle w:val="B1"/>
        <w:rPr>
          <w:lang w:val="en-US"/>
        </w:rPr>
      </w:pPr>
      <w:r w:rsidRPr="00781927">
        <w:rPr>
          <w:lang w:val="en-US"/>
        </w:rPr>
        <w:t>4.</w:t>
      </w:r>
      <w:r w:rsidRPr="00781927">
        <w:rPr>
          <w:lang w:val="en-US"/>
        </w:rPr>
        <w:tab/>
        <w:t>gNB1-DU stops OD-SIB1 operation for the NES cell, where a stop of OD-SIB1 operation was indicated by gNB1-CU.</w:t>
      </w:r>
    </w:p>
    <w:p w14:paraId="3F5897AE" w14:textId="77777777" w:rsidR="00D15A32" w:rsidRPr="00781927" w:rsidRDefault="00D15A32" w:rsidP="00D15A32">
      <w:pPr>
        <w:pStyle w:val="B1"/>
        <w:rPr>
          <w:lang w:val="en-US"/>
        </w:rPr>
      </w:pPr>
      <w:r w:rsidRPr="00781927">
        <w:rPr>
          <w:lang w:val="en-US"/>
        </w:rPr>
        <w:t>5a.</w:t>
      </w:r>
      <w:r w:rsidRPr="00781927">
        <w:rPr>
          <w:lang w:val="en-US"/>
        </w:rPr>
        <w:tab/>
        <w:t>gNB2-CU sends a GNB-CU CONFIGURATION UPDATE message to gNB2-DU with an updated SIBx for th</w:t>
      </w:r>
      <w:r w:rsidRPr="00781927">
        <w:rPr>
          <w:rFonts w:hint="eastAsia"/>
          <w:lang w:val="en-US"/>
        </w:rPr>
        <w:t>e</w:t>
      </w:r>
      <w:r w:rsidRPr="00781927">
        <w:rPr>
          <w:lang w:val="en-US"/>
        </w:rPr>
        <w:t xml:space="preserve"> </w:t>
      </w:r>
      <w:r w:rsidRPr="00781927">
        <w:rPr>
          <w:rFonts w:hint="eastAsia"/>
          <w:lang w:val="en-US"/>
        </w:rPr>
        <w:t xml:space="preserve">cell A </w:t>
      </w:r>
      <w:r w:rsidRPr="00781927">
        <w:rPr>
          <w:lang w:val="en-US"/>
        </w:rPr>
        <w:t>that should discontinue the transmission of the OD-SIB1 configuration</w:t>
      </w:r>
      <w:r w:rsidRPr="00781927">
        <w:rPr>
          <w:rFonts w:hint="eastAsia"/>
          <w:lang w:val="en-US"/>
        </w:rPr>
        <w:t xml:space="preserve"> for the NES cell</w:t>
      </w:r>
      <w:r w:rsidRPr="00781927">
        <w:rPr>
          <w:lang w:val="en-US"/>
        </w:rPr>
        <w:t>.</w:t>
      </w:r>
    </w:p>
    <w:p w14:paraId="44BFBBFD" w14:textId="77777777" w:rsidR="00D15A32" w:rsidRPr="00781927" w:rsidRDefault="00D15A32" w:rsidP="00D15A32">
      <w:pPr>
        <w:pStyle w:val="B1"/>
        <w:rPr>
          <w:lang w:val="en-US"/>
        </w:rPr>
      </w:pPr>
      <w:r w:rsidRPr="00781927">
        <w:rPr>
          <w:lang w:val="en-US"/>
        </w:rPr>
        <w:t>5b.</w:t>
      </w:r>
      <w:r w:rsidRPr="00781927">
        <w:rPr>
          <w:lang w:val="en-US"/>
        </w:rPr>
        <w:tab/>
        <w:t>gNB2-DU responds to gNB2-CU with a GNB-CU CONFIGURATION UPDATE ACKNOWLEDGE message.</w:t>
      </w:r>
    </w:p>
    <w:p w14:paraId="0A9BA138" w14:textId="77777777" w:rsidR="00D15A32" w:rsidRPr="00781927" w:rsidRDefault="00D15A32" w:rsidP="00D15A32">
      <w:pPr>
        <w:pStyle w:val="B1"/>
        <w:rPr>
          <w:lang w:val="en-US"/>
        </w:rPr>
      </w:pPr>
      <w:r w:rsidRPr="00781927">
        <w:rPr>
          <w:lang w:val="en-US"/>
        </w:rPr>
        <w:t>6.</w:t>
      </w:r>
      <w:r w:rsidRPr="00781927">
        <w:rPr>
          <w:lang w:val="en-US"/>
        </w:rPr>
        <w:tab/>
        <w:t>gNB2-DU cell-A(s) transmit(s) the updated SIBx.</w:t>
      </w:r>
    </w:p>
    <w:p w14:paraId="0C718777" w14:textId="6DFFD7D4" w:rsidR="007167CC" w:rsidRDefault="007167CC" w:rsidP="007167CC">
      <w:pPr>
        <w:pStyle w:val="Heading3"/>
      </w:pPr>
      <w:bookmarkStart w:id="2383" w:name="_CR8_24_2"/>
      <w:bookmarkStart w:id="2384" w:name="_Toc209704956"/>
      <w:bookmarkEnd w:id="2383"/>
      <w:r>
        <w:t>8.24.2</w:t>
      </w:r>
      <w:r>
        <w:tab/>
        <w:t>RAN TSS reporting towards the UE</w:t>
      </w:r>
      <w:bookmarkEnd w:id="2384"/>
    </w:p>
    <w:p w14:paraId="7A668DC9" w14:textId="0BFB72A3" w:rsidR="007167CC" w:rsidRDefault="007167CC" w:rsidP="009010F4">
      <w:r>
        <w:rPr>
          <w:lang w:val="en-US"/>
        </w:rPr>
        <w:t>The signaling flow for RAN TSS reporting towards the UE in RRC_CONNECTED state is shown in Figure 8.24.2-1.</w:t>
      </w:r>
      <w:r>
        <w:fldChar w:fldCharType="begin"/>
      </w:r>
      <w:r>
        <w:fldChar w:fldCharType="end"/>
      </w:r>
      <w:r>
        <w:fldChar w:fldCharType="begin"/>
      </w:r>
      <w:r>
        <w:fldChar w:fldCharType="end"/>
      </w:r>
    </w:p>
    <w:p w14:paraId="27D37532" w14:textId="77777777" w:rsidR="007167CC" w:rsidRPr="00D15A32" w:rsidRDefault="007167CC" w:rsidP="007167CC">
      <w:pPr>
        <w:pStyle w:val="TH"/>
        <w:rPr>
          <w:rFonts w:eastAsiaTheme="minorEastAsia"/>
        </w:rPr>
      </w:pPr>
      <w:r>
        <w:object w:dxaOrig="10230" w:dyaOrig="3825" w14:anchorId="3DA752E2">
          <v:shape id="_x0000_i1127" type="#_x0000_t75" style="width:511.9pt;height:190.7pt" o:ole="">
            <v:imagedata r:id="rId213" o:title=""/>
          </v:shape>
          <o:OLEObject Type="Embed" ProgID="Visio.Drawing.15" ShapeID="_x0000_i1127" DrawAspect="Content" ObjectID="_1820391544" r:id="rId214"/>
        </w:object>
      </w:r>
    </w:p>
    <w:p w14:paraId="4B5A42A4" w14:textId="48A770B7" w:rsidR="007167CC" w:rsidRDefault="007167CC" w:rsidP="007167CC">
      <w:pPr>
        <w:pStyle w:val="TF"/>
        <w:rPr>
          <w:lang w:eastAsia="zh-CN"/>
        </w:rPr>
      </w:pPr>
      <w:bookmarkStart w:id="2385" w:name="_CRFigure8_24_21"/>
      <w:r>
        <w:rPr>
          <w:lang w:eastAsia="zh-CN"/>
        </w:rPr>
        <w:t xml:space="preserve">Figure </w:t>
      </w:r>
      <w:bookmarkEnd w:id="2385"/>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386" w:name="_CR9"/>
      <w:bookmarkStart w:id="2387" w:name="_Toc98351813"/>
      <w:bookmarkStart w:id="2388" w:name="_Toc98748111"/>
      <w:bookmarkStart w:id="2389" w:name="_Toc105704505"/>
      <w:bookmarkStart w:id="2390" w:name="_Toc106108623"/>
      <w:bookmarkStart w:id="2391" w:name="_Toc107829595"/>
      <w:bookmarkStart w:id="2392" w:name="_Toc112703354"/>
      <w:bookmarkStart w:id="2393" w:name="_Toc209704957"/>
      <w:bookmarkEnd w:id="2386"/>
      <w:r w:rsidRPr="00B8401F">
        <w:t>9</w:t>
      </w:r>
      <w:r w:rsidRPr="00B8401F">
        <w:tab/>
        <w:t>Synchronization</w:t>
      </w:r>
      <w:bookmarkEnd w:id="1792"/>
      <w:bookmarkEnd w:id="1793"/>
      <w:bookmarkEnd w:id="1794"/>
      <w:bookmarkEnd w:id="2035"/>
      <w:bookmarkEnd w:id="2036"/>
      <w:bookmarkEnd w:id="2037"/>
      <w:bookmarkEnd w:id="2038"/>
      <w:bookmarkEnd w:id="2039"/>
      <w:bookmarkEnd w:id="2040"/>
      <w:bookmarkEnd w:id="2041"/>
      <w:bookmarkEnd w:id="2387"/>
      <w:bookmarkEnd w:id="2388"/>
      <w:bookmarkEnd w:id="2389"/>
      <w:bookmarkEnd w:id="2390"/>
      <w:bookmarkEnd w:id="2391"/>
      <w:bookmarkEnd w:id="2392"/>
      <w:bookmarkEnd w:id="2393"/>
    </w:p>
    <w:p w14:paraId="0A83E12B" w14:textId="77777777" w:rsidR="00373621" w:rsidRPr="00B8401F" w:rsidRDefault="00373621" w:rsidP="00371D61">
      <w:pPr>
        <w:pStyle w:val="Heading2"/>
      </w:pPr>
      <w:bookmarkStart w:id="2394" w:name="_CR9_1"/>
      <w:bookmarkStart w:id="2395" w:name="_Toc13919165"/>
      <w:bookmarkStart w:id="2396" w:name="_Toc29391532"/>
      <w:bookmarkStart w:id="2397" w:name="_Toc36560563"/>
      <w:bookmarkStart w:id="2398" w:name="_Toc45104826"/>
      <w:bookmarkStart w:id="2399" w:name="_Toc45883309"/>
      <w:bookmarkStart w:id="2400" w:name="_Toc51763595"/>
      <w:bookmarkStart w:id="2401" w:name="_Toc52266410"/>
      <w:bookmarkStart w:id="2402" w:name="_Toc64445188"/>
      <w:bookmarkStart w:id="2403" w:name="_Toc73980547"/>
      <w:bookmarkStart w:id="2404" w:name="_Toc88651243"/>
      <w:bookmarkStart w:id="2405" w:name="_Toc98351814"/>
      <w:bookmarkStart w:id="2406" w:name="_Toc98748112"/>
      <w:bookmarkStart w:id="2407" w:name="_Toc105704506"/>
      <w:bookmarkStart w:id="2408" w:name="_Toc106108624"/>
      <w:bookmarkStart w:id="2409" w:name="_Toc107829596"/>
      <w:bookmarkStart w:id="2410" w:name="_Toc112703355"/>
      <w:bookmarkStart w:id="2411" w:name="_Toc209704958"/>
      <w:bookmarkEnd w:id="2394"/>
      <w:r w:rsidRPr="00B8401F">
        <w:t>9.1</w:t>
      </w:r>
      <w:r w:rsidRPr="00B8401F">
        <w:tab/>
      </w:r>
      <w:r w:rsidRPr="00B8401F">
        <w:rPr>
          <w:lang w:eastAsia="ja-JP"/>
        </w:rPr>
        <w:t>gNB</w:t>
      </w:r>
      <w:r w:rsidRPr="00B8401F">
        <w:t xml:space="preserve"> Synchronization</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pPr>
      <w:r w:rsidRPr="00B8401F">
        <w:tab/>
      </w:r>
      <w:r w:rsidRPr="00B8401F">
        <w:rPr>
          <w:position w:val="-10"/>
        </w:rPr>
        <w:object w:dxaOrig="3240" w:dyaOrig="340" w14:anchorId="333CFE9B">
          <v:shape id="_x0000_i1128" type="#_x0000_t75" style="width:162.55pt;height:18.55pt" o:ole="">
            <v:imagedata r:id="rId215" o:title=""/>
          </v:shape>
          <o:OLEObject Type="Embed" ProgID="Equation.3" ShapeID="_x0000_i1128" DrawAspect="Content" ObjectID="_1820391545" r:id="rId216"/>
        </w:object>
      </w:r>
      <w:r w:rsidRPr="00B8401F">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A configurable LTE TDD-offset of start frame shall be supported by all gNBs in synchronized TDD-unicast areas in order to achieve interoperability in coexistence scenarios.</w:t>
      </w:r>
      <w:bookmarkStart w:id="2412" w:name="_Toc13919166"/>
      <w:bookmarkStart w:id="2413" w:name="_Toc29391533"/>
      <w:bookmarkStart w:id="2414" w:name="_Toc36560564"/>
      <w:bookmarkStart w:id="2415" w:name="_Toc45104827"/>
      <w:bookmarkStart w:id="2416" w:name="_Toc45883310"/>
      <w:bookmarkStart w:id="2417" w:name="_Toc51763596"/>
      <w:bookmarkStart w:id="2418" w:name="_Toc52266411"/>
      <w:bookmarkStart w:id="2419" w:name="_Toc64445189"/>
      <w:bookmarkStart w:id="2420" w:name="_Toc73980548"/>
      <w:bookmarkStart w:id="2421" w:name="_Toc88651244"/>
      <w:bookmarkStart w:id="2422" w:name="_Toc98351815"/>
      <w:bookmarkStart w:id="2423" w:name="_Toc98748113"/>
      <w:bookmarkStart w:id="2424" w:name="_Toc105704507"/>
      <w:bookmarkStart w:id="2425" w:name="_Toc106108625"/>
      <w:bookmarkStart w:id="2426" w:name="_Toc107829597"/>
      <w:bookmarkStart w:id="2427" w:name="_Toc112703356"/>
    </w:p>
    <w:p w14:paraId="38797603" w14:textId="77777777" w:rsidR="00373621" w:rsidRPr="00B8401F" w:rsidRDefault="00373621" w:rsidP="00371D61">
      <w:pPr>
        <w:pStyle w:val="Heading1"/>
      </w:pPr>
      <w:bookmarkStart w:id="2428" w:name="_CR10"/>
      <w:bookmarkStart w:id="2429" w:name="_Toc209704959"/>
      <w:bookmarkEnd w:id="2428"/>
      <w:r w:rsidRPr="00B8401F">
        <w:t>10</w:t>
      </w:r>
      <w:r w:rsidRPr="00B8401F">
        <w:tab/>
      </w:r>
      <w:r w:rsidRPr="00B8401F">
        <w:rPr>
          <w:lang w:eastAsia="ja-JP"/>
        </w:rPr>
        <w:t>NG-RAN</w:t>
      </w:r>
      <w:r w:rsidRPr="00B8401F">
        <w:t xml:space="preserve"> interfaces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9"/>
    </w:p>
    <w:p w14:paraId="26B113A1" w14:textId="77777777" w:rsidR="00373621" w:rsidRPr="00B8401F" w:rsidRDefault="00373621" w:rsidP="00371D61">
      <w:pPr>
        <w:pStyle w:val="Heading2"/>
        <w:rPr>
          <w:lang w:eastAsia="ja-JP"/>
        </w:rPr>
      </w:pPr>
      <w:bookmarkStart w:id="2430" w:name="_CR10_1"/>
      <w:bookmarkStart w:id="2431" w:name="_Toc13919167"/>
      <w:bookmarkStart w:id="2432" w:name="_Toc29391534"/>
      <w:bookmarkStart w:id="2433" w:name="_Toc36560565"/>
      <w:bookmarkStart w:id="2434" w:name="_Toc45104828"/>
      <w:bookmarkStart w:id="2435" w:name="_Toc45883311"/>
      <w:bookmarkStart w:id="2436" w:name="_Toc51763597"/>
      <w:bookmarkStart w:id="2437" w:name="_Toc52266412"/>
      <w:bookmarkStart w:id="2438" w:name="_Toc64445190"/>
      <w:bookmarkStart w:id="2439" w:name="_Toc73980549"/>
      <w:bookmarkStart w:id="2440" w:name="_Toc88651245"/>
      <w:bookmarkStart w:id="2441" w:name="_Toc98351816"/>
      <w:bookmarkStart w:id="2442" w:name="_Toc98748114"/>
      <w:bookmarkStart w:id="2443" w:name="_Toc105704508"/>
      <w:bookmarkStart w:id="2444" w:name="_Toc106108626"/>
      <w:bookmarkStart w:id="2445" w:name="_Toc107829598"/>
      <w:bookmarkStart w:id="2446" w:name="_Toc112703357"/>
      <w:bookmarkStart w:id="2447" w:name="_Toc209704960"/>
      <w:bookmarkEnd w:id="2430"/>
      <w:r w:rsidRPr="00B8401F">
        <w:t>10.</w:t>
      </w:r>
      <w:r w:rsidRPr="00B8401F">
        <w:rPr>
          <w:lang w:eastAsia="ja-JP"/>
        </w:rPr>
        <w:t>1</w:t>
      </w:r>
      <w:r w:rsidRPr="00B8401F">
        <w:tab/>
        <w:t>NG interface</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448" w:name="_Toc13919168"/>
      <w:bookmarkStart w:id="2449" w:name="_Toc29391535"/>
      <w:bookmarkStart w:id="2450" w:name="_Toc36560566"/>
      <w:bookmarkStart w:id="2451" w:name="_Toc45104829"/>
      <w:bookmarkStart w:id="2452" w:name="_Toc45883312"/>
      <w:bookmarkStart w:id="2453" w:name="_Toc51763598"/>
      <w:bookmarkStart w:id="2454" w:name="_Toc52266413"/>
      <w:bookmarkStart w:id="2455" w:name="_Toc64445191"/>
      <w:bookmarkStart w:id="2456" w:name="_Toc73980550"/>
      <w:bookmarkStart w:id="2457" w:name="_Toc88651246"/>
      <w:bookmarkStart w:id="2458" w:name="_Toc98351817"/>
      <w:bookmarkStart w:id="2459" w:name="_Toc98748115"/>
      <w:bookmarkStart w:id="2460" w:name="_Toc105704509"/>
      <w:bookmarkStart w:id="2461" w:name="_Toc106108627"/>
      <w:bookmarkStart w:id="2462" w:name="_Toc107829599"/>
      <w:bookmarkStart w:id="2463" w:name="_Toc112703358"/>
    </w:p>
    <w:p w14:paraId="39A853BF" w14:textId="77777777" w:rsidR="00373621" w:rsidRPr="00B8401F" w:rsidRDefault="00373621" w:rsidP="00371D61">
      <w:pPr>
        <w:pStyle w:val="Heading2"/>
        <w:rPr>
          <w:lang w:eastAsia="ja-JP"/>
        </w:rPr>
      </w:pPr>
      <w:bookmarkStart w:id="2464" w:name="_CR10_2"/>
      <w:bookmarkStart w:id="2465" w:name="_Toc209704961"/>
      <w:bookmarkEnd w:id="2464"/>
      <w:r w:rsidRPr="00B8401F">
        <w:t>10.</w:t>
      </w:r>
      <w:r w:rsidRPr="00B8401F">
        <w:rPr>
          <w:lang w:eastAsia="ja-JP"/>
        </w:rPr>
        <w:t>2</w:t>
      </w:r>
      <w:r w:rsidRPr="00B8401F">
        <w:tab/>
        <w:t>Xn interface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5"/>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466" w:name="_Toc13919169"/>
      <w:bookmarkStart w:id="2467" w:name="_Toc29391536"/>
      <w:bookmarkStart w:id="2468" w:name="_Toc36560567"/>
      <w:bookmarkStart w:id="2469" w:name="_Toc45104830"/>
      <w:bookmarkStart w:id="2470" w:name="_Toc45883313"/>
      <w:bookmarkStart w:id="2471" w:name="_Toc51763599"/>
      <w:bookmarkStart w:id="2472" w:name="_Toc52266414"/>
      <w:bookmarkStart w:id="2473" w:name="_Toc64445192"/>
      <w:bookmarkStart w:id="2474" w:name="_Toc73980551"/>
      <w:bookmarkStart w:id="2475" w:name="_Toc88651247"/>
      <w:bookmarkStart w:id="2476" w:name="_Toc98351818"/>
      <w:bookmarkStart w:id="2477" w:name="_Toc98748116"/>
      <w:bookmarkStart w:id="2478" w:name="_Toc105704510"/>
      <w:bookmarkStart w:id="2479" w:name="_Toc106108628"/>
      <w:bookmarkStart w:id="2480" w:name="_Toc107829600"/>
      <w:bookmarkStart w:id="2481" w:name="_Toc112703359"/>
    </w:p>
    <w:p w14:paraId="169E38FD" w14:textId="77777777" w:rsidR="00373621" w:rsidRPr="00B8401F" w:rsidRDefault="00373621" w:rsidP="00371D61">
      <w:pPr>
        <w:pStyle w:val="Heading2"/>
        <w:rPr>
          <w:lang w:eastAsia="ja-JP"/>
        </w:rPr>
      </w:pPr>
      <w:bookmarkStart w:id="2482" w:name="_CR10_3"/>
      <w:bookmarkStart w:id="2483" w:name="_Toc209704962"/>
      <w:bookmarkEnd w:id="2482"/>
      <w:r w:rsidRPr="00B8401F">
        <w:t>10.</w:t>
      </w:r>
      <w:r w:rsidRPr="00B8401F">
        <w:rPr>
          <w:lang w:eastAsia="ja-JP"/>
        </w:rPr>
        <w:t>3</w:t>
      </w:r>
      <w:r w:rsidRPr="00B8401F">
        <w:tab/>
        <w:t>F1 interface</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3"/>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484" w:name="_Toc13919170"/>
      <w:bookmarkStart w:id="2485" w:name="_Toc29391537"/>
      <w:bookmarkStart w:id="2486" w:name="_Toc36560568"/>
      <w:bookmarkStart w:id="2487" w:name="_Toc45104831"/>
      <w:bookmarkStart w:id="2488" w:name="_Toc45883314"/>
      <w:bookmarkStart w:id="2489" w:name="_Toc51763600"/>
      <w:bookmarkStart w:id="2490" w:name="_Toc52266415"/>
      <w:bookmarkStart w:id="2491" w:name="_Toc64445193"/>
      <w:bookmarkStart w:id="2492" w:name="_Toc73980552"/>
      <w:bookmarkStart w:id="2493" w:name="_Toc88651248"/>
      <w:bookmarkStart w:id="2494" w:name="_Toc98351819"/>
      <w:bookmarkStart w:id="2495" w:name="_Toc98748117"/>
      <w:bookmarkStart w:id="2496" w:name="_Toc105704511"/>
      <w:bookmarkStart w:id="2497" w:name="_Toc106108629"/>
      <w:bookmarkStart w:id="2498" w:name="_Toc107829601"/>
      <w:bookmarkStart w:id="2499" w:name="_Toc112703360"/>
    </w:p>
    <w:p w14:paraId="5C0AC9DB" w14:textId="77777777" w:rsidR="00373621" w:rsidRPr="00B8401F" w:rsidRDefault="00373621" w:rsidP="00371D61">
      <w:pPr>
        <w:pStyle w:val="Heading2"/>
        <w:rPr>
          <w:lang w:eastAsia="ja-JP"/>
        </w:rPr>
      </w:pPr>
      <w:bookmarkStart w:id="2500" w:name="_CR10_4"/>
      <w:bookmarkStart w:id="2501" w:name="_Toc209704963"/>
      <w:bookmarkEnd w:id="2500"/>
      <w:r w:rsidRPr="00B8401F">
        <w:t>10.</w:t>
      </w:r>
      <w:r w:rsidRPr="00B8401F">
        <w:rPr>
          <w:lang w:eastAsia="ja-JP"/>
        </w:rPr>
        <w:t>4</w:t>
      </w:r>
      <w:r w:rsidRPr="00B8401F">
        <w:tab/>
        <w:t>E1 interface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1"/>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02" w:name="_CR10_5"/>
      <w:bookmarkStart w:id="2503" w:name="_Toc13919171"/>
      <w:bookmarkStart w:id="2504" w:name="_Toc29391538"/>
      <w:bookmarkStart w:id="2505" w:name="_Toc36560569"/>
      <w:bookmarkStart w:id="2506" w:name="_Toc45104832"/>
      <w:bookmarkStart w:id="2507" w:name="_Toc45883315"/>
      <w:bookmarkStart w:id="2508" w:name="_Toc51763601"/>
      <w:bookmarkStart w:id="2509" w:name="_Toc52266416"/>
      <w:bookmarkStart w:id="2510" w:name="_Toc64445194"/>
      <w:bookmarkStart w:id="2511" w:name="_Toc73980553"/>
      <w:bookmarkStart w:id="2512" w:name="_Toc88651249"/>
      <w:bookmarkStart w:id="2513" w:name="_Toc98351820"/>
      <w:bookmarkStart w:id="2514" w:name="_Toc98748118"/>
      <w:bookmarkStart w:id="2515" w:name="_Toc105704512"/>
      <w:bookmarkStart w:id="2516" w:name="_Toc106108630"/>
      <w:bookmarkStart w:id="2517" w:name="_Toc107829602"/>
      <w:bookmarkStart w:id="2518" w:name="_Toc112703361"/>
      <w:bookmarkStart w:id="2519" w:name="_Toc209704964"/>
      <w:bookmarkEnd w:id="2502"/>
      <w:r w:rsidRPr="00B8401F">
        <w:t>10.</w:t>
      </w:r>
      <w:r w:rsidRPr="00B8401F">
        <w:rPr>
          <w:lang w:eastAsia="ja-JP"/>
        </w:rPr>
        <w:t>5</w:t>
      </w:r>
      <w:r w:rsidRPr="00B8401F">
        <w:tab/>
        <w:t>Antenna interface - general principles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r>
        <w:rPr>
          <w:snapToGrid w:val="0"/>
        </w:rPr>
        <w:t>Iuant</w:t>
      </w:r>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20" w:name="_CR11"/>
      <w:bookmarkStart w:id="2521" w:name="_Toc13919172"/>
      <w:bookmarkStart w:id="2522" w:name="_Toc29391539"/>
      <w:bookmarkStart w:id="2523" w:name="_Toc36560570"/>
      <w:bookmarkStart w:id="2524" w:name="_Toc45104833"/>
      <w:bookmarkStart w:id="2525" w:name="_Toc45883316"/>
      <w:bookmarkStart w:id="2526" w:name="_Toc51763602"/>
      <w:bookmarkStart w:id="2527" w:name="_Toc52266417"/>
      <w:bookmarkStart w:id="2528" w:name="_Toc64445195"/>
      <w:bookmarkStart w:id="2529" w:name="_Toc73980554"/>
      <w:bookmarkStart w:id="2530" w:name="_Toc88651250"/>
      <w:bookmarkStart w:id="2531" w:name="_Toc98351821"/>
      <w:bookmarkStart w:id="2532" w:name="_Toc98748119"/>
      <w:bookmarkStart w:id="2533" w:name="_Toc105704513"/>
      <w:bookmarkStart w:id="2534" w:name="_Toc106108631"/>
      <w:bookmarkStart w:id="2535" w:name="_Toc107829603"/>
      <w:bookmarkStart w:id="2536" w:name="_Toc112703362"/>
      <w:bookmarkStart w:id="2537" w:name="_Toc209704965"/>
      <w:bookmarkEnd w:id="2520"/>
      <w:r w:rsidRPr="00B8401F">
        <w:t>11</w:t>
      </w:r>
      <w:r w:rsidRPr="00B8401F">
        <w:tab/>
        <w:t>Overall procedures in NG-RAN Architecure</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7C3091E" w14:textId="77777777" w:rsidR="00A45B1B" w:rsidRPr="00B8401F" w:rsidRDefault="00A45B1B" w:rsidP="00A45B1B">
      <w:pPr>
        <w:pStyle w:val="Heading2"/>
        <w:rPr>
          <w:lang w:eastAsia="ja-JP"/>
        </w:rPr>
      </w:pPr>
      <w:bookmarkStart w:id="2538" w:name="_CR11_1"/>
      <w:bookmarkStart w:id="2539" w:name="_Toc13919173"/>
      <w:bookmarkStart w:id="2540" w:name="_Toc29391540"/>
      <w:bookmarkStart w:id="2541" w:name="_Toc36560571"/>
      <w:bookmarkStart w:id="2542" w:name="_Toc45104834"/>
      <w:bookmarkStart w:id="2543" w:name="_Toc45883317"/>
      <w:bookmarkStart w:id="2544" w:name="_Toc51763603"/>
      <w:bookmarkStart w:id="2545" w:name="_Toc52266418"/>
      <w:bookmarkStart w:id="2546" w:name="_Toc64445196"/>
      <w:bookmarkStart w:id="2547" w:name="_Toc73980555"/>
      <w:bookmarkStart w:id="2548" w:name="_Toc88651251"/>
      <w:bookmarkStart w:id="2549" w:name="_Toc98351822"/>
      <w:bookmarkStart w:id="2550" w:name="_Toc98748120"/>
      <w:bookmarkStart w:id="2551" w:name="_Toc105704514"/>
      <w:bookmarkStart w:id="2552" w:name="_Toc106108632"/>
      <w:bookmarkStart w:id="2553" w:name="_Toc107829604"/>
      <w:bookmarkStart w:id="2554" w:name="_Toc112703363"/>
      <w:bookmarkStart w:id="2555" w:name="_Toc209704966"/>
      <w:bookmarkEnd w:id="2538"/>
      <w:r w:rsidRPr="00B8401F">
        <w:t>11.1</w:t>
      </w:r>
      <w:r w:rsidRPr="00B8401F">
        <w:tab/>
        <w:t>Multiple TNLAs for Xn-C</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9" type="#_x0000_t75" style="width:307.7pt;height:302.05pt" o:ole="">
            <v:imagedata r:id="rId217" o:title=""/>
          </v:shape>
          <o:OLEObject Type="Embed" ProgID="Visio.Drawing.15" ShapeID="_x0000_i1129" DrawAspect="Content" ObjectID="_1820391546" r:id="rId218"/>
        </w:object>
      </w:r>
    </w:p>
    <w:p w14:paraId="113BEBD1" w14:textId="77777777" w:rsidR="00A45B1B" w:rsidRPr="00B8401F" w:rsidRDefault="00A45B1B" w:rsidP="00A45B1B">
      <w:pPr>
        <w:pStyle w:val="TF"/>
        <w:rPr>
          <w:lang w:eastAsia="zh-CN"/>
        </w:rPr>
      </w:pPr>
      <w:bookmarkStart w:id="2556" w:name="_CRFigure11_11"/>
      <w:r w:rsidRPr="00B8401F">
        <w:t xml:space="preserve">Figure </w:t>
      </w:r>
      <w:bookmarkEnd w:id="2556"/>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pPr>
        <w:rPr>
          <w:rFonts w:eastAsiaTheme="minorEastAsia"/>
        </w:rPr>
      </w:pPr>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7BF66850" w14:textId="2DEDCD2A" w:rsidR="00AA1024" w:rsidRDefault="00AA1024" w:rsidP="00AA1024">
      <w:pPr>
        <w:pStyle w:val="Heading1"/>
      </w:pPr>
      <w:bookmarkStart w:id="2557" w:name="_Toc175579848"/>
      <w:bookmarkStart w:id="2558" w:name="_Toc209704967"/>
      <w:r>
        <w:rPr>
          <w:rFonts w:eastAsia="Malgun Gothic" w:hint="eastAsia"/>
        </w:rPr>
        <w:t>12</w:t>
      </w:r>
      <w:r>
        <w:tab/>
      </w:r>
      <w:bookmarkEnd w:id="2557"/>
      <w:r>
        <w:t>Wireless Access Backhaul</w:t>
      </w:r>
      <w:bookmarkEnd w:id="2558"/>
    </w:p>
    <w:p w14:paraId="370CB322" w14:textId="06E566EA" w:rsidR="00AA1024" w:rsidRDefault="00AA1024" w:rsidP="00AA1024">
      <w:pPr>
        <w:pStyle w:val="Heading2"/>
        <w:rPr>
          <w:rFonts w:eastAsia="Yu Mincho"/>
        </w:rPr>
      </w:pPr>
      <w:bookmarkStart w:id="2559" w:name="_Toc177848888"/>
      <w:bookmarkStart w:id="2560" w:name="_Toc209704968"/>
      <w:r>
        <w:rPr>
          <w:rFonts w:eastAsia="Malgun Gothic" w:hint="eastAsia"/>
        </w:rPr>
        <w:t>12</w:t>
      </w:r>
      <w:r>
        <w:rPr>
          <w:rFonts w:eastAsia="Yu Mincho"/>
        </w:rPr>
        <w:t>.1</w:t>
      </w:r>
      <w:r>
        <w:rPr>
          <w:rFonts w:eastAsia="Yu Mincho"/>
        </w:rPr>
        <w:tab/>
      </w:r>
      <w:bookmarkStart w:id="2561" w:name="_Toc177848890"/>
      <w:bookmarkStart w:id="2562" w:name="_Toc177848892"/>
      <w:bookmarkEnd w:id="2559"/>
      <w:r>
        <w:rPr>
          <w:rFonts w:eastAsia="Yu Mincho"/>
        </w:rPr>
        <w:t>WAB-node integration procedure</w:t>
      </w:r>
      <w:bookmarkEnd w:id="2560"/>
      <w:bookmarkEnd w:id="2561"/>
    </w:p>
    <w:p w14:paraId="7D40F2BE" w14:textId="77777777" w:rsidR="00AA1024" w:rsidRDefault="00AA1024" w:rsidP="00AA1024">
      <w:pPr>
        <w:pStyle w:val="TH"/>
        <w:rPr>
          <w:rFonts w:eastAsia="Yu Mincho"/>
          <w:lang w:eastAsia="zh-CN"/>
        </w:rPr>
      </w:pPr>
      <w:r>
        <w:object w:dxaOrig="10999" w:dyaOrig="3768" w14:anchorId="61F48099">
          <v:shape id="_x0000_i1130" type="#_x0000_t75" style="width:452.25pt;height:154.7pt" o:ole="">
            <v:imagedata r:id="rId219" o:title=""/>
          </v:shape>
          <o:OLEObject Type="Embed" ProgID="Visio.Drawing.15" ShapeID="_x0000_i1130" DrawAspect="Content" ObjectID="_1820391547" r:id="rId220"/>
        </w:object>
      </w:r>
    </w:p>
    <w:p w14:paraId="3FAD6998" w14:textId="29A9D88E" w:rsidR="00AA1024" w:rsidRDefault="00AA1024" w:rsidP="00AA1024">
      <w:pPr>
        <w:pStyle w:val="TF"/>
        <w:rPr>
          <w:rFonts w:eastAsia="Yu Mincho"/>
          <w:lang w:eastAsia="zh-CN"/>
        </w:rPr>
      </w:pPr>
      <w:r>
        <w:rPr>
          <w:rFonts w:eastAsia="Yu Mincho" w:hint="eastAsia"/>
          <w:lang w:eastAsia="zh-CN"/>
        </w:rPr>
        <w:t>F</w:t>
      </w:r>
      <w:r>
        <w:rPr>
          <w:rFonts w:eastAsia="Yu Mincho"/>
          <w:lang w:eastAsia="zh-CN"/>
        </w:rPr>
        <w:t xml:space="preserve">igure </w:t>
      </w:r>
      <w:r>
        <w:rPr>
          <w:rFonts w:eastAsia="Malgun Gothic" w:hint="eastAsia"/>
        </w:rPr>
        <w:t>12</w:t>
      </w:r>
      <w:r>
        <w:rPr>
          <w:rFonts w:eastAsia="Yu Mincho"/>
          <w:lang w:eastAsia="zh-CN"/>
        </w:rPr>
        <w:t>.1-1 WAB-node</w:t>
      </w:r>
      <w:r>
        <w:rPr>
          <w:rFonts w:eastAsia="Yu Mincho" w:hint="eastAsia"/>
          <w:lang w:eastAsia="zh-CN"/>
        </w:rPr>
        <w:t xml:space="preserve"> </w:t>
      </w:r>
      <w:r>
        <w:rPr>
          <w:rFonts w:eastAsia="Yu Mincho"/>
          <w:lang w:eastAsia="zh-CN"/>
        </w:rPr>
        <w:t>integration procedure</w:t>
      </w:r>
    </w:p>
    <w:p w14:paraId="7AB8CEBF" w14:textId="77777777" w:rsidR="00AA1024" w:rsidRDefault="00AA1024" w:rsidP="00AA1024">
      <w:pPr>
        <w:rPr>
          <w:rFonts w:eastAsia="Yu Mincho"/>
        </w:rPr>
      </w:pPr>
      <w:r>
        <w:rPr>
          <w:rFonts w:eastAsia="Yu Mincho"/>
          <w:b/>
          <w:bCs/>
        </w:rPr>
        <w:t>Phase 1: WAB-MT setup.</w:t>
      </w:r>
      <w:r>
        <w:rPr>
          <w:rFonts w:eastAsia="Yu Mincho"/>
        </w:rPr>
        <w:t xml:space="preserve"> The WAB-MT of a WAB-node connects to the network in the same way as a UE by performing RRC connection setup procedure with the BH-gNB</w:t>
      </w:r>
      <w:r>
        <w:rPr>
          <w:rFonts w:eastAsia="Yu Mincho"/>
          <w:lang w:eastAsia="zh-CN"/>
        </w:rPr>
        <w:t>. The WAB-MT then performs</w:t>
      </w:r>
      <w:r>
        <w:rPr>
          <w:rFonts w:eastAsia="Yu Mincho"/>
        </w:rPr>
        <w:t>, authorization and authentication with the BH-5GC. After the WAB-MT is authorized, the WAB-MT can establish one or more PDU sessions for backhauling.</w:t>
      </w:r>
    </w:p>
    <w:p w14:paraId="1EE0701F" w14:textId="77777777" w:rsidR="00AA1024" w:rsidRDefault="00AA1024" w:rsidP="00AA1024">
      <w:pPr>
        <w:rPr>
          <w:rFonts w:eastAsia="Yu Mincho"/>
          <w:b/>
          <w:bCs/>
          <w:lang w:eastAsia="zh-CN"/>
        </w:rPr>
      </w:pPr>
      <w:r>
        <w:rPr>
          <w:rFonts w:eastAsia="Yu Mincho" w:hint="eastAsia"/>
          <w:b/>
          <w:bCs/>
          <w:lang w:eastAsia="zh-CN"/>
        </w:rPr>
        <w:t>P</w:t>
      </w:r>
      <w:r>
        <w:rPr>
          <w:rFonts w:eastAsia="Yu Mincho"/>
          <w:b/>
          <w:bCs/>
          <w:lang w:eastAsia="zh-CN"/>
        </w:rPr>
        <w:t xml:space="preserve">hase 2: WAB-gNB setup. </w:t>
      </w:r>
      <w:r>
        <w:rPr>
          <w:rFonts w:eastAsia="Yu Mincho"/>
          <w:bCs/>
          <w:lang w:eastAsia="zh-CN"/>
        </w:rPr>
        <w:t>This phase includes the following 3 sub-phases:</w:t>
      </w:r>
    </w:p>
    <w:p w14:paraId="233A1D1F" w14:textId="77777777" w:rsidR="00AA1024" w:rsidRDefault="00AA1024" w:rsidP="00AA1024">
      <w:pPr>
        <w:rPr>
          <w:rFonts w:eastAsia="Yu Mincho"/>
          <w:lang w:eastAsia="zh-CN"/>
        </w:rPr>
      </w:pPr>
      <w:r>
        <w:rPr>
          <w:rFonts w:eastAsia="Yu Mincho"/>
          <w:b/>
          <w:bCs/>
          <w:lang w:eastAsia="zh-CN"/>
        </w:rPr>
        <w:t>Phase 2-1: WAB-gNB initialization.</w:t>
      </w:r>
      <w:r>
        <w:rPr>
          <w:rFonts w:eastAsia="Yu Mincho"/>
          <w:lang w:eastAsia="zh-CN"/>
        </w:rPr>
        <w:t xml:space="preserve"> In this phase, the WAB-gNB is configured by the OAM (e.g., with the information</w:t>
      </w:r>
      <w:r w:rsidRPr="000C00A2">
        <w:rPr>
          <w:rFonts w:eastAsia="Yu Mincho"/>
        </w:rPr>
        <w:t xml:space="preserve"> </w:t>
      </w:r>
      <w:r>
        <w:rPr>
          <w:rFonts w:eastAsia="Yu Mincho"/>
        </w:rPr>
        <w:t>needed to establish NG connections towards one or more</w:t>
      </w:r>
      <w:r>
        <w:rPr>
          <w:rFonts w:eastAsia="Yu Mincho"/>
          <w:lang w:eastAsia="zh-CN"/>
        </w:rPr>
        <w:t xml:space="preserve"> AMF(s) and the WAB-gNB is service-authorized by the SeGW or by the OAM.</w:t>
      </w:r>
    </w:p>
    <w:p w14:paraId="077BE929" w14:textId="77777777" w:rsidR="00AA1024" w:rsidRPr="00B8401F" w:rsidRDefault="00AA1024" w:rsidP="00AA1024">
      <w:pPr>
        <w:pStyle w:val="NO"/>
      </w:pPr>
      <w:r w:rsidRPr="00B8401F">
        <w:t>NOTE:</w:t>
      </w:r>
      <w:r w:rsidRPr="00B8401F">
        <w:tab/>
      </w:r>
      <w:r>
        <w:t>The use of</w:t>
      </w:r>
      <w:r w:rsidRPr="00503C39">
        <w:t xml:space="preserve"> SeGW for authorization is out of scope of this specification.</w:t>
      </w:r>
    </w:p>
    <w:p w14:paraId="37AC7488" w14:textId="77777777" w:rsidR="00AA1024" w:rsidRDefault="00AA1024" w:rsidP="00AA1024">
      <w:pPr>
        <w:rPr>
          <w:rFonts w:eastAsia="Yu Mincho"/>
          <w:lang w:eastAsia="zh-CN"/>
        </w:rPr>
      </w:pPr>
      <w:r>
        <w:rPr>
          <w:rFonts w:eastAsia="Yu Mincho"/>
          <w:b/>
          <w:bCs/>
          <w:lang w:eastAsia="zh-CN"/>
        </w:rPr>
        <w:t xml:space="preserve">Phase 2-2: NG connection setup. </w:t>
      </w:r>
      <w:r>
        <w:rPr>
          <w:rFonts w:eastAsia="Yu Mincho"/>
          <w:lang w:eastAsia="zh-CN"/>
        </w:rPr>
        <w:t xml:space="preserve">The WAB-gNB establishes NG connection(s) toward the AMF(s). This step follows legacy procedures. </w:t>
      </w:r>
      <w:r>
        <w:rPr>
          <w:rFonts w:eastAsia="Yu Mincho"/>
        </w:rPr>
        <w:t>After the NG is set up, the WAB-gNB can start serving UE(s).</w:t>
      </w:r>
    </w:p>
    <w:p w14:paraId="6DFF4671" w14:textId="77777777" w:rsidR="00AA1024" w:rsidRDefault="00AA1024" w:rsidP="00C60918">
      <w:pPr>
        <w:rPr>
          <w:rFonts w:eastAsia="Yu Mincho"/>
        </w:rPr>
      </w:pPr>
      <w:r>
        <w:rPr>
          <w:rFonts w:eastAsia="Yu Mincho"/>
          <w:b/>
          <w:bCs/>
          <w:lang w:eastAsia="ja-JP"/>
        </w:rPr>
        <w:t xml:space="preserve">Phase 2-3: Xn connection setup. </w:t>
      </w:r>
      <w:r>
        <w:rPr>
          <w:rFonts w:eastAsia="Yu Mincho"/>
          <w:lang w:eastAsia="zh-CN"/>
        </w:rPr>
        <w:t>If needed, the WAB-gNB can establish Xn connection(s) towards the BH-gNB and</w:t>
      </w:r>
      <w:r>
        <w:rPr>
          <w:rFonts w:eastAsia="Yu Mincho" w:hint="eastAsia"/>
          <w:lang w:eastAsia="zh-CN"/>
        </w:rPr>
        <w:t>/</w:t>
      </w:r>
      <w:r>
        <w:rPr>
          <w:rFonts w:eastAsia="Yu Mincho"/>
          <w:lang w:eastAsia="zh-CN"/>
        </w:rPr>
        <w:t>or other NG-RAN node(s).</w:t>
      </w:r>
      <w:r>
        <w:rPr>
          <w:rFonts w:eastAsia="Yu Mincho"/>
        </w:rPr>
        <w:t xml:space="preserve"> If the WAB-gNB includes a WAB-MT identifier in the signalling for Xn connection setup, the </w:t>
      </w:r>
      <w:r w:rsidRPr="004432C1">
        <w:rPr>
          <w:rFonts w:eastAsia="Yu Mincho"/>
        </w:rPr>
        <w:t>BH</w:t>
      </w:r>
      <w:r>
        <w:rPr>
          <w:rFonts w:eastAsia="Yu Mincho"/>
        </w:rPr>
        <w:t>-gNB</w:t>
      </w:r>
      <w:r w:rsidRPr="004432C1">
        <w:rPr>
          <w:rFonts w:eastAsia="Yu Mincho"/>
        </w:rPr>
        <w:t xml:space="preserve"> and</w:t>
      </w:r>
      <w:r w:rsidRPr="004432C1">
        <w:rPr>
          <w:rFonts w:eastAsia="Yu Mincho" w:hint="eastAsia"/>
        </w:rPr>
        <w:t>/</w:t>
      </w:r>
      <w:r w:rsidRPr="004432C1">
        <w:rPr>
          <w:rFonts w:eastAsia="Yu Mincho"/>
        </w:rPr>
        <w:t>or other NG-RAN node(s)</w:t>
      </w:r>
      <w:r>
        <w:rPr>
          <w:rFonts w:eastAsia="Yu Mincho"/>
        </w:rPr>
        <w:t xml:space="preserve"> can understand that the peer node is the WAB-gNB of the WAB-node.</w:t>
      </w:r>
    </w:p>
    <w:p w14:paraId="2FD77CA9" w14:textId="73E5863E" w:rsidR="00AA1024" w:rsidRDefault="00AA1024" w:rsidP="00AA1024">
      <w:pPr>
        <w:pStyle w:val="Heading2"/>
        <w:rPr>
          <w:rFonts w:eastAsia="Yu Mincho"/>
        </w:rPr>
      </w:pPr>
      <w:bookmarkStart w:id="2563" w:name="_Toc209704969"/>
      <w:r>
        <w:rPr>
          <w:rFonts w:eastAsia="Malgun Gothic" w:hint="eastAsia"/>
        </w:rPr>
        <w:t>12</w:t>
      </w:r>
      <w:r>
        <w:rPr>
          <w:rFonts w:eastAsia="Yu Mincho"/>
        </w:rPr>
        <w:t>.2</w:t>
      </w:r>
      <w:r>
        <w:rPr>
          <w:rFonts w:eastAsia="Yu Mincho"/>
        </w:rPr>
        <w:tab/>
        <w:t>Configuration of WAB-node</w:t>
      </w:r>
      <w:bookmarkEnd w:id="2563"/>
    </w:p>
    <w:p w14:paraId="78D63CD4" w14:textId="2E0CEE0B" w:rsidR="00AA1024" w:rsidRDefault="00AA1024" w:rsidP="00AA1024">
      <w:pPr>
        <w:pStyle w:val="Heading3"/>
        <w:rPr>
          <w:rFonts w:eastAsia="Yu Mincho"/>
          <w:lang w:eastAsia="ja-JP"/>
        </w:rPr>
      </w:pPr>
      <w:bookmarkStart w:id="2564" w:name="_Toc209704970"/>
      <w:bookmarkEnd w:id="2562"/>
      <w:r>
        <w:rPr>
          <w:rFonts w:eastAsia="Malgun Gothic" w:hint="eastAsia"/>
        </w:rPr>
        <w:t>12</w:t>
      </w:r>
      <w:r>
        <w:rPr>
          <w:rFonts w:eastAsia="Yu Mincho"/>
          <w:lang w:eastAsia="ja-JP"/>
        </w:rPr>
        <w:t>.2.1</w:t>
      </w:r>
      <w:r>
        <w:rPr>
          <w:rFonts w:eastAsia="Yu Mincho"/>
          <w:lang w:eastAsia="ja-JP"/>
        </w:rPr>
        <w:tab/>
        <w:t>General</w:t>
      </w:r>
      <w:bookmarkEnd w:id="2564"/>
    </w:p>
    <w:p w14:paraId="4DE87E43" w14:textId="77777777" w:rsidR="00AA1024" w:rsidRDefault="00AA1024" w:rsidP="00AA1024">
      <w:pPr>
        <w:rPr>
          <w:rFonts w:eastAsia="Yu Mincho"/>
        </w:rPr>
      </w:pPr>
      <w:r>
        <w:rPr>
          <w:rFonts w:eastAsia="Yu Mincho"/>
        </w:rPr>
        <w:t>The following configurations of the WAB-node may need to be updated as the node moves:</w:t>
      </w:r>
    </w:p>
    <w:p w14:paraId="6B40A3E2" w14:textId="77777777" w:rsidR="00AA1024" w:rsidRDefault="00AA1024" w:rsidP="00AA1024">
      <w:pPr>
        <w:pStyle w:val="B1"/>
        <w:rPr>
          <w:rFonts w:eastAsia="Yu Mincho"/>
        </w:rPr>
      </w:pPr>
      <w:r>
        <w:rPr>
          <w:rFonts w:eastAsia="Yu Mincho"/>
        </w:rPr>
        <w:t>-</w:t>
      </w:r>
      <w:r>
        <w:rPr>
          <w:rFonts w:eastAsia="Yu Mincho"/>
        </w:rPr>
        <w:tab/>
        <w:t>The parameters that enable the WAB-gNB to select and connect to the AMF(s) that serve the UE(s).</w:t>
      </w:r>
    </w:p>
    <w:p w14:paraId="29DC033F" w14:textId="77777777" w:rsidR="00AA1024" w:rsidRDefault="00AA1024" w:rsidP="00AA1024">
      <w:pPr>
        <w:pStyle w:val="B1"/>
        <w:rPr>
          <w:rFonts w:eastAsia="Yu Mincho"/>
        </w:rPr>
      </w:pPr>
      <w:r>
        <w:rPr>
          <w:rFonts w:eastAsia="Yu Mincho"/>
        </w:rPr>
        <w:t>-</w:t>
      </w:r>
      <w:r>
        <w:rPr>
          <w:rFonts w:eastAsia="Yu Mincho"/>
        </w:rPr>
        <w:tab/>
        <w:t>The parameters that enable the WAB-gNB to connect to, and communicate with, the OAM system.</w:t>
      </w:r>
    </w:p>
    <w:p w14:paraId="78756252" w14:textId="77777777" w:rsidR="00AA1024" w:rsidRDefault="00AA1024" w:rsidP="00AA1024">
      <w:pPr>
        <w:pStyle w:val="B1"/>
        <w:rPr>
          <w:rFonts w:eastAsia="Yu Mincho"/>
        </w:rPr>
      </w:pPr>
      <w:r>
        <w:rPr>
          <w:rFonts w:eastAsia="Yu Mincho"/>
        </w:rPr>
        <w:t>-</w:t>
      </w:r>
      <w:r>
        <w:rPr>
          <w:rFonts w:eastAsia="Yu Mincho"/>
        </w:rPr>
        <w:tab/>
        <w:t>The parameters that the WAB-gNB should broadcast, e.g., the TAC(s), the cell ID(s), the RANAC(s).</w:t>
      </w:r>
    </w:p>
    <w:p w14:paraId="4A49ED35" w14:textId="77777777" w:rsidR="00AA1024" w:rsidRDefault="00AA1024" w:rsidP="00AA1024">
      <w:pPr>
        <w:rPr>
          <w:rFonts w:eastAsia="Yu Mincho"/>
        </w:rPr>
      </w:pPr>
      <w:r>
        <w:rPr>
          <w:rFonts w:eastAsia="Yu Mincho"/>
        </w:rPr>
        <w:t>A WAB-node may be provisioned with the parameters pertinent to different potential locations of the WAB-</w:t>
      </w:r>
      <w:r w:rsidRPr="006E477B">
        <w:rPr>
          <w:rFonts w:eastAsia="Yu Mincho"/>
        </w:rPr>
        <w:t xml:space="preserve"> </w:t>
      </w:r>
      <w:r>
        <w:rPr>
          <w:rFonts w:eastAsia="Yu Mincho"/>
        </w:rPr>
        <w:t>node.</w:t>
      </w:r>
      <w:r>
        <w:rPr>
          <w:rFonts w:hint="eastAsia"/>
          <w:lang w:val="en-US" w:eastAsia="zh-CN"/>
        </w:rPr>
        <w:t xml:space="preserve"> </w:t>
      </w:r>
      <w:r>
        <w:rPr>
          <w:rFonts w:eastAsia="Yu Mincho"/>
        </w:rPr>
        <w:t xml:space="preserve">Alternatively, the OAM can provision configuration parameters to the WAB-node based on the location of the node. In that case, the continuity of OAM connectivity needs to be ensured as the </w:t>
      </w:r>
      <w:r>
        <w:rPr>
          <w:rFonts w:eastAsia="Yu Mincho" w:hint="eastAsia"/>
          <w:lang w:val="en-US" w:eastAsia="zh-CN"/>
        </w:rPr>
        <w:t>WAB-</w:t>
      </w:r>
      <w:r>
        <w:rPr>
          <w:rFonts w:eastAsia="Yu Mincho"/>
        </w:rPr>
        <w:t>node moves.</w:t>
      </w:r>
    </w:p>
    <w:p w14:paraId="111DE931" w14:textId="77777777" w:rsidR="00AA1024" w:rsidRDefault="00AA1024" w:rsidP="00AA1024">
      <w:pPr>
        <w:rPr>
          <w:rFonts w:eastAsia="Yu Mincho"/>
        </w:rPr>
      </w:pPr>
    </w:p>
    <w:p w14:paraId="4387B599" w14:textId="4114D70A" w:rsidR="00AA1024" w:rsidRDefault="00AA1024" w:rsidP="00AA1024">
      <w:pPr>
        <w:pStyle w:val="Heading3"/>
        <w:rPr>
          <w:rFonts w:eastAsia="Yu Mincho"/>
          <w:lang w:eastAsia="ja-JP"/>
        </w:rPr>
      </w:pPr>
      <w:bookmarkStart w:id="2565" w:name="_Toc209704971"/>
      <w:r>
        <w:rPr>
          <w:rFonts w:eastAsia="Malgun Gothic" w:hint="eastAsia"/>
        </w:rPr>
        <w:t>12</w:t>
      </w:r>
      <w:r>
        <w:rPr>
          <w:rFonts w:eastAsia="Yu Mincho"/>
          <w:lang w:eastAsia="ja-JP"/>
        </w:rPr>
        <w:t>.2.2</w:t>
      </w:r>
      <w:r>
        <w:rPr>
          <w:rFonts w:eastAsia="Yu Mincho"/>
          <w:lang w:eastAsia="ja-JP"/>
        </w:rPr>
        <w:tab/>
        <w:t>IP address configuration for the WAB-gNB</w:t>
      </w:r>
      <w:bookmarkEnd w:id="2565"/>
    </w:p>
    <w:p w14:paraId="484E7C48" w14:textId="77777777" w:rsidR="00AA1024" w:rsidRDefault="00AA1024" w:rsidP="00AA1024">
      <w:pPr>
        <w:rPr>
          <w:rFonts w:eastAsia="Yu Mincho"/>
        </w:rPr>
      </w:pPr>
      <w:r>
        <w:rPr>
          <w:rFonts w:eastAsia="Yu Mincho"/>
        </w:rPr>
        <w:t>A WAB-MT obtains IP address(es) for the PDU sessions in the same manner as a legacy UE.</w:t>
      </w:r>
    </w:p>
    <w:p w14:paraId="0602BDDC" w14:textId="77777777" w:rsidR="00AA1024" w:rsidRDefault="00AA1024" w:rsidP="00AA1024">
      <w:pPr>
        <w:rPr>
          <w:rFonts w:eastAsia="Yu Mincho"/>
          <w:lang w:eastAsia="zh-CN"/>
        </w:rPr>
      </w:pPr>
      <w:r>
        <w:rPr>
          <w:rFonts w:eastAsia="Yu Mincho"/>
          <w:lang w:eastAsia="zh-CN"/>
        </w:rPr>
        <w:t>The IP address(es) of the WAB-MT</w:t>
      </w:r>
      <w:r>
        <w:rPr>
          <w:rFonts w:eastAsia="Yu Mincho" w:hint="eastAsia"/>
          <w:lang w:val="en-US" w:eastAsia="zh-CN"/>
        </w:rPr>
        <w:t xml:space="preserve"> </w:t>
      </w:r>
      <w:r>
        <w:rPr>
          <w:rFonts w:eastAsia="Yu Mincho"/>
          <w:lang w:val="en-US" w:eastAsia="zh-CN"/>
        </w:rPr>
        <w:t xml:space="preserve">can be used </w:t>
      </w:r>
      <w:r>
        <w:rPr>
          <w:rFonts w:eastAsia="Yu Mincho" w:hint="eastAsia"/>
          <w:lang w:val="en-US" w:eastAsia="zh-CN"/>
        </w:rPr>
        <w:t xml:space="preserve">for the </w:t>
      </w:r>
      <w:r>
        <w:rPr>
          <w:rFonts w:eastAsia="Yu Mincho"/>
          <w:lang w:eastAsia="zh-CN"/>
        </w:rPr>
        <w:t>backhauling of WAB-gNB’s NG, Xn and OAM traffic. In case the WAB-gNB uses the IPsec tunnel mode to protect the OAM, NG and/or Xn traffic, the IP address(es) of the WAB-MT</w:t>
      </w:r>
      <w:r>
        <w:rPr>
          <w:rFonts w:eastAsia="Yu Mincho" w:hint="eastAsia"/>
          <w:lang w:val="en-US" w:eastAsia="zh-CN"/>
        </w:rPr>
        <w:t xml:space="preserve"> is used as outer IP address</w:t>
      </w:r>
      <w:r>
        <w:rPr>
          <w:rFonts w:eastAsia="Yu Mincho"/>
          <w:lang w:val="en-US" w:eastAsia="zh-CN"/>
        </w:rPr>
        <w:t>(es),</w:t>
      </w:r>
      <w:r>
        <w:rPr>
          <w:rFonts w:eastAsia="Yu Mincho" w:hint="eastAsia"/>
          <w:lang w:val="en-US" w:eastAsia="zh-CN"/>
        </w:rPr>
        <w:t xml:space="preserve"> and </w:t>
      </w:r>
      <w:r>
        <w:rPr>
          <w:rFonts w:eastAsia="Yu Mincho"/>
          <w:lang w:eastAsia="zh-CN"/>
        </w:rPr>
        <w:t>the allocation of the inner tunnel IP address(es) is outside of 3GPP scope.</w:t>
      </w:r>
    </w:p>
    <w:p w14:paraId="323A6362" w14:textId="578A7991" w:rsidR="00AA1024" w:rsidRDefault="00AA1024" w:rsidP="00AA1024">
      <w:pPr>
        <w:pStyle w:val="Heading3"/>
        <w:rPr>
          <w:rFonts w:eastAsia="Yu Mincho"/>
          <w:lang w:eastAsia="ja-JP"/>
        </w:rPr>
      </w:pPr>
      <w:bookmarkStart w:id="2566" w:name="_Toc209704972"/>
      <w:r>
        <w:rPr>
          <w:rFonts w:eastAsia="Malgun Gothic" w:hint="eastAsia"/>
        </w:rPr>
        <w:t>12</w:t>
      </w:r>
      <w:r>
        <w:rPr>
          <w:rFonts w:eastAsia="Yu Mincho"/>
          <w:lang w:eastAsia="ja-JP"/>
        </w:rPr>
        <w:t>.2.3</w:t>
      </w:r>
      <w:r>
        <w:rPr>
          <w:rFonts w:eastAsia="Yu Mincho"/>
          <w:lang w:eastAsia="ja-JP"/>
        </w:rPr>
        <w:tab/>
        <w:t>TAC/RANAC (re-)configuration for a WAB-gNB’s cell</w:t>
      </w:r>
      <w:bookmarkEnd w:id="2566"/>
    </w:p>
    <w:p w14:paraId="050384DE" w14:textId="77777777" w:rsidR="00AA1024" w:rsidRDefault="00AA1024" w:rsidP="00AA1024">
      <w:pPr>
        <w:rPr>
          <w:rFonts w:eastAsia="Yu Mincho"/>
        </w:rPr>
      </w:pPr>
      <w:r>
        <w:rPr>
          <w:rFonts w:eastAsia="Yu Mincho"/>
        </w:rPr>
        <w:t xml:space="preserve">The TAC/RANAC of </w:t>
      </w:r>
      <w:r>
        <w:rPr>
          <w:rFonts w:hint="eastAsia"/>
          <w:lang w:val="en-US" w:eastAsia="zh-CN"/>
        </w:rPr>
        <w:t>WAB-gNB</w:t>
      </w:r>
      <w:r>
        <w:rPr>
          <w:rFonts w:eastAsia="Yu Mincho"/>
        </w:rPr>
        <w:t>’s</w:t>
      </w:r>
      <w:r>
        <w:rPr>
          <w:rFonts w:hint="eastAsia"/>
          <w:lang w:val="en-US" w:eastAsia="zh-CN"/>
        </w:rPr>
        <w:t xml:space="preserve"> </w:t>
      </w:r>
      <w:r>
        <w:rPr>
          <w:rFonts w:eastAsia="Yu Mincho"/>
        </w:rPr>
        <w:t>cell is configured by the OAM</w:t>
      </w:r>
      <w:r w:rsidRPr="00E81E3B">
        <w:rPr>
          <w:rFonts w:eastAsia="Yu Mincho"/>
        </w:rPr>
        <w:t>. During the mobility</w:t>
      </w:r>
      <w:r w:rsidRPr="00E81E3B">
        <w:rPr>
          <w:rFonts w:hint="eastAsia"/>
          <w:lang w:val="en-US"/>
        </w:rPr>
        <w:t xml:space="preserve"> of WAB-node</w:t>
      </w:r>
      <w:r>
        <w:rPr>
          <w:rFonts w:eastAsia="Yu Mincho"/>
        </w:rPr>
        <w:t xml:space="preserve">, it can be reconfigured by the OAM, or it can remain unchanged in a certain geographical area. The TAC/RANAC of the </w:t>
      </w:r>
      <w:r>
        <w:rPr>
          <w:rFonts w:hint="eastAsia"/>
          <w:lang w:val="en-US" w:eastAsia="zh-CN"/>
        </w:rPr>
        <w:t>WAB-gNB</w:t>
      </w:r>
      <w:r>
        <w:rPr>
          <w:rFonts w:eastAsia="Yu Mincho"/>
        </w:rPr>
        <w:t xml:space="preserve">’s cell may be the same as, or different than, the TAC/RANAC of the co-located </w:t>
      </w:r>
      <w:r>
        <w:rPr>
          <w:rFonts w:eastAsia="Yu Mincho" w:hint="eastAsia"/>
          <w:lang w:val="en-US" w:eastAsia="zh-CN"/>
        </w:rPr>
        <w:t>WAB</w:t>
      </w:r>
      <w:r>
        <w:rPr>
          <w:rFonts w:eastAsia="Yu Mincho"/>
        </w:rPr>
        <w:t xml:space="preserve">-MT’s serving cell. The TAC/RANAC broadcasted by the </w:t>
      </w:r>
      <w:r>
        <w:rPr>
          <w:rFonts w:hint="eastAsia"/>
          <w:lang w:val="en-US" w:eastAsia="zh-CN"/>
        </w:rPr>
        <w:t>WAB-gNB</w:t>
      </w:r>
      <w:r>
        <w:rPr>
          <w:lang w:val="en-US" w:eastAsia="zh-CN"/>
        </w:rPr>
        <w:t>’</w:t>
      </w:r>
      <w:r>
        <w:rPr>
          <w:rFonts w:hint="eastAsia"/>
          <w:lang w:val="en-US" w:eastAsia="zh-CN"/>
        </w:rPr>
        <w:t>s</w:t>
      </w:r>
      <w:r>
        <w:rPr>
          <w:rFonts w:eastAsia="Yu Mincho"/>
        </w:rPr>
        <w:t xml:space="preserve"> </w:t>
      </w:r>
      <w:r>
        <w:rPr>
          <w:rFonts w:eastAsia="Yu Mincho" w:hint="eastAsia"/>
          <w:lang w:val="en-US" w:eastAsia="zh-CN"/>
        </w:rPr>
        <w:t xml:space="preserve">cell </w:t>
      </w:r>
      <w:r>
        <w:rPr>
          <w:rFonts w:eastAsia="Yu Mincho"/>
        </w:rPr>
        <w:t xml:space="preserve">can be changed in order to reflect the </w:t>
      </w:r>
      <w:r>
        <w:rPr>
          <w:rFonts w:eastAsia="Yu Mincho" w:hint="eastAsia"/>
          <w:lang w:val="en-US" w:eastAsia="zh-CN"/>
        </w:rPr>
        <w:t>WAB</w:t>
      </w:r>
      <w:r>
        <w:rPr>
          <w:rFonts w:eastAsia="Yu Mincho"/>
        </w:rPr>
        <w:t>-node’s physical location.</w:t>
      </w:r>
    </w:p>
    <w:p w14:paraId="4EF13A25" w14:textId="57827571" w:rsidR="00AA1024" w:rsidRPr="009548DC" w:rsidRDefault="00AA1024" w:rsidP="00C60918">
      <w:pPr>
        <w:pStyle w:val="Heading2"/>
        <w:rPr>
          <w:lang w:eastAsia="zh-CN"/>
        </w:rPr>
      </w:pPr>
      <w:bookmarkStart w:id="2567" w:name="_Toc209704973"/>
      <w:r>
        <w:rPr>
          <w:rFonts w:eastAsia="Malgun Gothic" w:hint="eastAsia"/>
        </w:rPr>
        <w:t>12</w:t>
      </w:r>
      <w:r w:rsidRPr="009548DC">
        <w:rPr>
          <w:lang w:eastAsia="zh-CN"/>
        </w:rPr>
        <w:t>.3</w:t>
      </w:r>
      <w:r w:rsidRPr="009548DC">
        <w:rPr>
          <w:lang w:eastAsia="zh-CN"/>
        </w:rPr>
        <w:tab/>
        <w:t>NG connection management</w:t>
      </w:r>
      <w:bookmarkEnd w:id="2567"/>
    </w:p>
    <w:p w14:paraId="175081C6" w14:textId="77777777" w:rsidR="00AA1024" w:rsidRPr="009548DC" w:rsidRDefault="00AA1024" w:rsidP="00AA1024">
      <w:r w:rsidRPr="009548DC">
        <w:t>Based on the OAM configuration, the WAB-gNB can set up NG interface with an AMF. When disconnecting from an AMF is required, due to inter-AMF mobility of a WAB-gNB, or when the authorization status of the WAB-gNB changes from “authorized” to “not authorized”, the WAB-gNB may request the removal of the NG interface by triggering the NG Removal procedure toward the AMF.</w:t>
      </w:r>
    </w:p>
    <w:p w14:paraId="414C4519" w14:textId="33962972" w:rsidR="00AA1024" w:rsidRPr="009548DC" w:rsidRDefault="00AA1024" w:rsidP="00AA1024">
      <w:pPr>
        <w:pStyle w:val="Heading2"/>
        <w:rPr>
          <w:szCs w:val="32"/>
          <w:lang w:eastAsia="zh-CN"/>
        </w:rPr>
      </w:pPr>
      <w:bookmarkStart w:id="2568" w:name="_Toc209704974"/>
      <w:r>
        <w:rPr>
          <w:rFonts w:eastAsia="Malgun Gothic" w:hint="eastAsia"/>
          <w:szCs w:val="32"/>
        </w:rPr>
        <w:t>12</w:t>
      </w:r>
      <w:r w:rsidRPr="009548DC">
        <w:rPr>
          <w:szCs w:val="32"/>
          <w:lang w:eastAsia="zh-CN"/>
        </w:rPr>
        <w:t>.4</w:t>
      </w:r>
      <w:r w:rsidRPr="009548DC">
        <w:rPr>
          <w:szCs w:val="32"/>
          <w:lang w:eastAsia="zh-CN"/>
        </w:rPr>
        <w:tab/>
      </w:r>
      <w:r w:rsidRPr="009548DC">
        <w:rPr>
          <w:rFonts w:eastAsia="Yu Mincho"/>
        </w:rPr>
        <w:t>WAB-node authorization</w:t>
      </w:r>
      <w:bookmarkEnd w:id="2568"/>
    </w:p>
    <w:p w14:paraId="2603AC65" w14:textId="77777777" w:rsidR="00AA1024" w:rsidRPr="009548DC" w:rsidRDefault="00AA1024" w:rsidP="00AA1024">
      <w:pPr>
        <w:rPr>
          <w:rFonts w:eastAsia="Yu Mincho"/>
          <w:lang w:eastAsia="zh-CN"/>
        </w:rPr>
      </w:pPr>
      <w:r w:rsidRPr="009548DC">
        <w:rPr>
          <w:rFonts w:eastAsia="Yu Mincho"/>
          <w:lang w:eastAsia="zh-CN"/>
        </w:rPr>
        <w:t>WAB-node authorization in</w:t>
      </w:r>
      <w:r w:rsidRPr="009548DC">
        <w:rPr>
          <w:rFonts w:eastAsia="Yu Mincho" w:hint="eastAsia"/>
          <w:lang w:val="en-US" w:eastAsia="zh-CN"/>
        </w:rPr>
        <w:t>c</w:t>
      </w:r>
      <w:r w:rsidRPr="009548DC">
        <w:rPr>
          <w:rFonts w:eastAsia="Yu Mincho"/>
          <w:lang w:eastAsia="zh-CN"/>
        </w:rPr>
        <w:t xml:space="preserve">ludes authorization of the WAB-MT’s backhaul support, and service authorization of the WAB-gNB, as defined in TS 23.501 [3]. </w:t>
      </w:r>
    </w:p>
    <w:p w14:paraId="75F97023" w14:textId="77777777" w:rsidR="00AA1024" w:rsidRPr="009548DC" w:rsidRDefault="00AA1024" w:rsidP="00AA1024">
      <w:pPr>
        <w:rPr>
          <w:rFonts w:eastAsia="Yu Mincho"/>
          <w:lang w:eastAsia="zh-CN"/>
        </w:rPr>
      </w:pPr>
      <w:r w:rsidRPr="009548DC">
        <w:rPr>
          <w:rFonts w:eastAsia="Yu Mincho"/>
          <w:lang w:eastAsia="zh-CN"/>
        </w:rPr>
        <w:t>Authorization of the WAB-MT is different from the service authorization of the WAB-gNB.</w:t>
      </w:r>
    </w:p>
    <w:p w14:paraId="7D4FD98F" w14:textId="77777777" w:rsidR="00AA1024" w:rsidRPr="009548DC" w:rsidRDefault="00AA1024" w:rsidP="00AA1024">
      <w:pPr>
        <w:rPr>
          <w:rFonts w:eastAsia="Yu Mincho"/>
          <w:lang w:eastAsia="zh-CN"/>
        </w:rPr>
      </w:pPr>
      <w:r w:rsidRPr="009548DC">
        <w:rPr>
          <w:rFonts w:eastAsia="Yu Mincho"/>
          <w:lang w:eastAsia="zh-CN"/>
        </w:rPr>
        <w:t>Authorization of the WAB-MT is defined in TS 23.501 [3].</w:t>
      </w:r>
    </w:p>
    <w:p w14:paraId="7B5A440C" w14:textId="77777777" w:rsidR="00AA1024" w:rsidRPr="00F6028B" w:rsidRDefault="00AA1024" w:rsidP="00AA1024">
      <w:pPr>
        <w:rPr>
          <w:rFonts w:eastAsia="Yu Mincho"/>
          <w:lang w:eastAsia="zh-CN"/>
        </w:rPr>
      </w:pPr>
      <w:r w:rsidRPr="00F6028B">
        <w:rPr>
          <w:rFonts w:eastAsia="Yu Mincho"/>
          <w:lang w:eastAsia="zh-CN"/>
        </w:rPr>
        <w:t>Authorization of the WAB-gNB provides the service authorization, i.e., the right to serve UEs.</w:t>
      </w:r>
    </w:p>
    <w:p w14:paraId="50F17F5D" w14:textId="77777777" w:rsidR="00AA1024" w:rsidRPr="00F6028B" w:rsidRDefault="00AA1024" w:rsidP="00AA1024">
      <w:pPr>
        <w:rPr>
          <w:rFonts w:eastAsia="Yu Mincho"/>
          <w:lang w:eastAsia="zh-CN"/>
        </w:rPr>
      </w:pPr>
      <w:r w:rsidRPr="00F6028B">
        <w:rPr>
          <w:rFonts w:eastAsia="Yu Mincho"/>
          <w:lang w:eastAsia="zh-CN"/>
        </w:rPr>
        <w:t>When the WAB-gNB’s service authorization status changes from “authorized” to “not authorized”:</w:t>
      </w:r>
    </w:p>
    <w:p w14:paraId="5BAFE821" w14:textId="6E326CCE" w:rsidR="00AA1024" w:rsidRPr="00F6028B" w:rsidRDefault="004D1FE5" w:rsidP="004D1FE5">
      <w:pPr>
        <w:pStyle w:val="B1"/>
        <w:rPr>
          <w:rFonts w:eastAsia="Yu Mincho"/>
          <w:lang w:eastAsia="zh-CN"/>
        </w:rPr>
      </w:pPr>
      <w:r>
        <w:rPr>
          <w:rFonts w:eastAsiaTheme="minorEastAsia" w:hint="eastAsia"/>
        </w:rPr>
        <w:t>1.</w:t>
      </w:r>
      <w:r>
        <w:rPr>
          <w:rFonts w:eastAsiaTheme="minorEastAsia"/>
        </w:rPr>
        <w:tab/>
      </w:r>
      <w:r w:rsidR="00AA1024" w:rsidRPr="00F6028B">
        <w:rPr>
          <w:rFonts w:eastAsia="Yu Mincho"/>
          <w:lang w:eastAsia="zh-CN"/>
        </w:rPr>
        <w:t>The WAB-gNB attempts to handover, or release</w:t>
      </w:r>
      <w:r w:rsidR="00AA1024">
        <w:rPr>
          <w:rFonts w:eastAsia="Yu Mincho"/>
          <w:lang w:eastAsia="zh-CN"/>
        </w:rPr>
        <w:t>s</w:t>
      </w:r>
      <w:r w:rsidR="00AA1024" w:rsidRPr="00F6028B">
        <w:rPr>
          <w:rFonts w:eastAsia="Yu Mincho"/>
          <w:lang w:eastAsia="zh-CN"/>
        </w:rPr>
        <w:t>, the UEs.</w:t>
      </w:r>
    </w:p>
    <w:p w14:paraId="06690F8F" w14:textId="3C3A5F17" w:rsidR="00AA1024" w:rsidRPr="00F6028B" w:rsidRDefault="004D1FE5" w:rsidP="004D1FE5">
      <w:pPr>
        <w:pStyle w:val="B1"/>
        <w:rPr>
          <w:rFonts w:eastAsia="Yu Mincho"/>
          <w:lang w:eastAsia="zh-CN"/>
        </w:rPr>
      </w:pPr>
      <w:r>
        <w:rPr>
          <w:rFonts w:eastAsiaTheme="minorEastAsia" w:hint="eastAsia"/>
        </w:rPr>
        <w:t>2.</w:t>
      </w:r>
      <w:r>
        <w:rPr>
          <w:rFonts w:eastAsiaTheme="minorEastAsia"/>
        </w:rPr>
        <w:tab/>
      </w:r>
      <w:r w:rsidR="00AA1024" w:rsidRPr="00F6028B">
        <w:rPr>
          <w:rFonts w:eastAsia="Yu Mincho"/>
          <w:lang w:eastAsia="zh-CN"/>
        </w:rPr>
        <w:t>The NG and Xn connections of the WAB-gNB are removed.</w:t>
      </w:r>
    </w:p>
    <w:p w14:paraId="0786A510" w14:textId="6AB701F7" w:rsidR="00AA1024" w:rsidRPr="00F6028B" w:rsidRDefault="004D1FE5" w:rsidP="004D1FE5">
      <w:pPr>
        <w:pStyle w:val="B1"/>
        <w:rPr>
          <w:rFonts w:eastAsia="Yu Mincho"/>
          <w:lang w:eastAsia="zh-CN"/>
        </w:rPr>
      </w:pPr>
      <w:r>
        <w:rPr>
          <w:rFonts w:eastAsiaTheme="minorEastAsia" w:hint="eastAsia"/>
        </w:rPr>
        <w:t>3.</w:t>
      </w:r>
      <w:r>
        <w:rPr>
          <w:rFonts w:eastAsiaTheme="minorEastAsia"/>
        </w:rPr>
        <w:tab/>
      </w:r>
      <w:r w:rsidR="00AA1024" w:rsidRPr="00F6028B">
        <w:rPr>
          <w:rFonts w:eastAsia="Yu Mincho"/>
          <w:lang w:eastAsia="zh-CN"/>
        </w:rPr>
        <w:t>The PDU sessions of the WAB-MT used for backhauling may be released.</w:t>
      </w:r>
    </w:p>
    <w:p w14:paraId="53770E8F" w14:textId="77777777" w:rsidR="00AA1024" w:rsidRDefault="00AA1024" w:rsidP="00AA1024">
      <w:pPr>
        <w:rPr>
          <w:rFonts w:eastAsia="Yu Mincho"/>
          <w:lang w:eastAsia="zh-CN"/>
        </w:rPr>
      </w:pPr>
      <w:r w:rsidRPr="00F6028B">
        <w:rPr>
          <w:rFonts w:eastAsia="Yu Mincho"/>
          <w:lang w:eastAsia="zh-CN"/>
        </w:rPr>
        <w:t>It is expected that WAB-MT’s PLMN/SNPN ensures that backhaul PDU sessions of the WAB-MT are maintained long enough for the WAB-gNB to perform UE handover/release and the removal of NG and Xn connections, as specified in TS 23.501 [3].</w:t>
      </w:r>
    </w:p>
    <w:p w14:paraId="19766330" w14:textId="77777777" w:rsidR="00AA1024" w:rsidRDefault="00AA1024" w:rsidP="00AA1024">
      <w:pPr>
        <w:rPr>
          <w:rFonts w:eastAsia="Yu Mincho"/>
        </w:rPr>
      </w:pPr>
      <w:r>
        <w:rPr>
          <w:rFonts w:eastAsia="Yu Mincho"/>
        </w:rPr>
        <w:t xml:space="preserve">Once the WAB-node’s service authorization status changes from </w:t>
      </w:r>
      <w:r w:rsidRPr="004432C1">
        <w:rPr>
          <w:rFonts w:eastAsia="Yu Mincho"/>
        </w:rPr>
        <w:t>“</w:t>
      </w:r>
      <w:r>
        <w:rPr>
          <w:rFonts w:eastAsia="Yu Mincho"/>
        </w:rPr>
        <w:t xml:space="preserve">not </w:t>
      </w:r>
      <w:r w:rsidRPr="004432C1">
        <w:rPr>
          <w:rFonts w:eastAsia="Yu Mincho"/>
        </w:rPr>
        <w:t>authorized” to “authorized”</w:t>
      </w:r>
      <w:r>
        <w:rPr>
          <w:rFonts w:eastAsia="Yu Mincho"/>
        </w:rPr>
        <w:t xml:space="preserve">, the </w:t>
      </w:r>
      <w:r w:rsidRPr="000E5EBD">
        <w:rPr>
          <w:rFonts w:eastAsia="Yu Mincho"/>
        </w:rPr>
        <w:t xml:space="preserve">WAB-gNB can </w:t>
      </w:r>
      <w:r>
        <w:rPr>
          <w:rFonts w:eastAsia="Yu Mincho"/>
        </w:rPr>
        <w:t xml:space="preserve">establish </w:t>
      </w:r>
      <w:r w:rsidRPr="000E5EBD">
        <w:rPr>
          <w:rFonts w:eastAsia="Yu Mincho"/>
        </w:rPr>
        <w:t>connect</w:t>
      </w:r>
      <w:r>
        <w:rPr>
          <w:rFonts w:eastAsia="Yu Mincho"/>
        </w:rPr>
        <w:t>ions</w:t>
      </w:r>
      <w:r w:rsidRPr="000E5EBD">
        <w:rPr>
          <w:rFonts w:eastAsia="Yu Mincho"/>
        </w:rPr>
        <w:t xml:space="preserve"> to the SeGW</w:t>
      </w:r>
      <w:r>
        <w:rPr>
          <w:rFonts w:eastAsia="Yu Mincho"/>
        </w:rPr>
        <w:t xml:space="preserve"> and th</w:t>
      </w:r>
      <w:r w:rsidRPr="000E5EBD">
        <w:rPr>
          <w:rFonts w:eastAsia="Yu Mincho"/>
        </w:rPr>
        <w:t xml:space="preserve">e </w:t>
      </w:r>
      <w:r>
        <w:rPr>
          <w:rFonts w:eastAsia="Yu Mincho"/>
        </w:rPr>
        <w:t>OAM (if not established)</w:t>
      </w:r>
      <w:r w:rsidRPr="000E5EBD">
        <w:rPr>
          <w:rFonts w:eastAsia="Yu Mincho"/>
        </w:rPr>
        <w:t xml:space="preserve">, </w:t>
      </w:r>
      <w:r>
        <w:rPr>
          <w:rFonts w:eastAsia="Yu Mincho"/>
        </w:rPr>
        <w:t>the A</w:t>
      </w:r>
      <w:r w:rsidRPr="000E5EBD">
        <w:rPr>
          <w:rFonts w:eastAsia="Yu Mincho"/>
        </w:rPr>
        <w:t>MF(s)</w:t>
      </w:r>
      <w:r>
        <w:rPr>
          <w:rFonts w:eastAsia="Yu Mincho"/>
        </w:rPr>
        <w:t xml:space="preserve"> and, optionally, towards the BH-gNB and neighbouring NG-RAN nodes.</w:t>
      </w:r>
    </w:p>
    <w:p w14:paraId="26861A9B" w14:textId="5AA712C4" w:rsidR="00AA1024" w:rsidRPr="009548DC" w:rsidRDefault="00AA1024" w:rsidP="004D1FE5">
      <w:pPr>
        <w:pStyle w:val="Heading2"/>
        <w:rPr>
          <w:lang w:eastAsia="zh-CN"/>
        </w:rPr>
      </w:pPr>
      <w:bookmarkStart w:id="2569" w:name="_Toc209704975"/>
      <w:r>
        <w:rPr>
          <w:rFonts w:eastAsia="Malgun Gothic" w:hint="eastAsia"/>
        </w:rPr>
        <w:t>12</w:t>
      </w:r>
      <w:r w:rsidRPr="009548DC">
        <w:rPr>
          <w:lang w:eastAsia="zh-CN"/>
        </w:rPr>
        <w:t>.5</w:t>
      </w:r>
      <w:r w:rsidRPr="009548DC">
        <w:rPr>
          <w:lang w:eastAsia="zh-CN"/>
        </w:rPr>
        <w:tab/>
        <w:t>User Location Information for UEs served by a WAB-gNB</w:t>
      </w:r>
      <w:bookmarkEnd w:id="2569"/>
    </w:p>
    <w:p w14:paraId="01B76F39" w14:textId="77777777" w:rsidR="00AA1024" w:rsidRPr="009548DC" w:rsidRDefault="00AA1024" w:rsidP="00AA1024">
      <w:r w:rsidRPr="009548DC">
        <w:t xml:space="preserve">For UEs served by a WAB-gNB, in addition to the User Location Information (ULI), the WAB-gNB also provides the core network with </w:t>
      </w:r>
      <w:r w:rsidRPr="007359C1">
        <w:t>Additional</w:t>
      </w:r>
      <w:r w:rsidRPr="009548DC">
        <w:t xml:space="preserve"> ULI, which includes a TAI and a NR CGI pertinent to the WAB-gNB’s </w:t>
      </w:r>
      <w:r w:rsidRPr="009548DC">
        <w:rPr>
          <w:rFonts w:hint="eastAsia"/>
          <w:lang w:val="en-US" w:eastAsia="zh-CN"/>
        </w:rPr>
        <w:t xml:space="preserve">broadcasted </w:t>
      </w:r>
      <w:r w:rsidRPr="009548DC">
        <w:t>PLMN/SNPN.</w:t>
      </w:r>
    </w:p>
    <w:p w14:paraId="7532990C" w14:textId="77777777" w:rsidR="00AA1024" w:rsidRPr="009548DC" w:rsidRDefault="00AA1024" w:rsidP="00AA1024">
      <w:r w:rsidRPr="009548DC">
        <w:t xml:space="preserve">If the PLMN/SNPN broadcasted by a WAB-gNB is the same as the PLMN/SNPN serving the WAB-MT, and the WAB-MT connects to the BH-gNB by means of a terrestrial link, the </w:t>
      </w:r>
      <w:r w:rsidRPr="007359C1">
        <w:t>Additional</w:t>
      </w:r>
      <w:r w:rsidRPr="009548DC">
        <w:t xml:space="preserve"> ULI for UEs served by the WAB-gNB includes the TAI and the NR CGI of the cell serving the WAB-MT.</w:t>
      </w:r>
    </w:p>
    <w:p w14:paraId="31265C2C" w14:textId="77777777" w:rsidR="00AA1024" w:rsidRPr="009548DC" w:rsidRDefault="00AA1024" w:rsidP="00AA1024">
      <w:r w:rsidRPr="009548DC">
        <w:t xml:space="preserve">If the PLMN/SNPN serving the WAB-MT is different from the WAB-gNB’s </w:t>
      </w:r>
      <w:r w:rsidRPr="009548DC">
        <w:rPr>
          <w:rFonts w:hint="eastAsia"/>
          <w:lang w:val="en-US" w:eastAsia="zh-CN"/>
        </w:rPr>
        <w:t xml:space="preserve">broadcasted </w:t>
      </w:r>
      <w:r w:rsidRPr="009548DC">
        <w:t xml:space="preserve">PLMN/SNPN, and the WAB-MT connects to the BH-gNB by means of a terrestrial link, the </w:t>
      </w:r>
      <w:r w:rsidRPr="007359C1">
        <w:t>Additional</w:t>
      </w:r>
      <w:r w:rsidRPr="009548DC">
        <w:t xml:space="preserve"> ULI for UEs served by the WAB-gNB is determined by the WAB-gNB, based on the WAB-node’s geo-location.</w:t>
      </w:r>
    </w:p>
    <w:p w14:paraId="27AAC34D" w14:textId="77777777" w:rsidR="00AA1024" w:rsidRPr="009548DC" w:rsidRDefault="00AA1024" w:rsidP="00AA1024">
      <w:r w:rsidRPr="009548DC">
        <w:t xml:space="preserve">If the WAB-MT connects to the BH-gNB by means of a non-terrestrial link, the </w:t>
      </w:r>
      <w:r w:rsidRPr="007359C1">
        <w:t>Additional</w:t>
      </w:r>
      <w:r w:rsidRPr="009548DC">
        <w:t xml:space="preserve"> ULI for UEs served by WAB-gNB is determined by the WAB-gNB, based on WAB-node’s geo-location. This applies regardless of whether the PLMN/SNPN serving the WAB-MT is the same as, or different than, the WAB-gNB’s </w:t>
      </w:r>
      <w:r w:rsidRPr="009548DC">
        <w:rPr>
          <w:rFonts w:hint="eastAsia"/>
          <w:lang w:val="en-US" w:eastAsia="zh-CN"/>
        </w:rPr>
        <w:t xml:space="preserve">broadcasted </w:t>
      </w:r>
      <w:r w:rsidRPr="009548DC">
        <w:t>PLMN/SNPN.</w:t>
      </w:r>
    </w:p>
    <w:p w14:paraId="5D13271B" w14:textId="77777777" w:rsidR="00AA1024" w:rsidRPr="009548DC" w:rsidRDefault="00AA1024" w:rsidP="00AA1024">
      <w:r w:rsidRPr="009548DC">
        <w:t xml:space="preserve">In case </w:t>
      </w:r>
      <w:r w:rsidRPr="007359C1">
        <w:t>Additional</w:t>
      </w:r>
      <w:r w:rsidRPr="009548DC">
        <w:t xml:space="preserve"> ULI for UEs served by a WAB-gNB changes, e.g., due to WAB-node movement, the WAB-gNB derives the new </w:t>
      </w:r>
      <w:r w:rsidRPr="007359C1">
        <w:t>Additional</w:t>
      </w:r>
      <w:r w:rsidRPr="009548DC">
        <w:t xml:space="preserve"> ULI and reports it via legacy procedures, if required by the core network.</w:t>
      </w:r>
    </w:p>
    <w:p w14:paraId="433280F1" w14:textId="348869AF" w:rsidR="00AA1024" w:rsidRPr="009548DC" w:rsidRDefault="00AA1024" w:rsidP="004D1FE5">
      <w:pPr>
        <w:pStyle w:val="Heading2"/>
        <w:rPr>
          <w:lang w:eastAsia="zh-CN"/>
        </w:rPr>
      </w:pPr>
      <w:bookmarkStart w:id="2570" w:name="_Toc209704976"/>
      <w:r>
        <w:rPr>
          <w:rFonts w:eastAsia="Malgun Gothic" w:hint="eastAsia"/>
        </w:rPr>
        <w:t>12</w:t>
      </w:r>
      <w:r w:rsidRPr="009548DC">
        <w:rPr>
          <w:lang w:eastAsia="zh-CN"/>
        </w:rPr>
        <w:t>.6</w:t>
      </w:r>
      <w:r w:rsidRPr="009548DC">
        <w:rPr>
          <w:lang w:eastAsia="zh-CN"/>
        </w:rPr>
        <w:tab/>
        <w:t>PCI collision avoidance</w:t>
      </w:r>
      <w:bookmarkEnd w:id="2570"/>
    </w:p>
    <w:p w14:paraId="03897C57" w14:textId="77777777" w:rsidR="00AA1024" w:rsidRDefault="00AA1024" w:rsidP="00AA1024">
      <w:r w:rsidRPr="009548DC">
        <w:t>In WAB-node deployments, the legacy mechanism for PCI collision avoidance can be reused. PCI space can be partitioned by allocating a range of PCIs to WAB-gNB cells.</w:t>
      </w:r>
    </w:p>
    <w:p w14:paraId="0FAB6B2D" w14:textId="704B1C3D" w:rsidR="00AA1024" w:rsidRPr="007A24CB" w:rsidRDefault="00AA1024" w:rsidP="004D1FE5">
      <w:pPr>
        <w:pStyle w:val="Heading2"/>
        <w:rPr>
          <w:lang w:eastAsia="ja-JP"/>
        </w:rPr>
      </w:pPr>
      <w:bookmarkStart w:id="2571" w:name="_Toc51971224"/>
      <w:bookmarkStart w:id="2572" w:name="_Toc37231823"/>
      <w:bookmarkStart w:id="2573" w:name="_Toc185530274"/>
      <w:bookmarkStart w:id="2574" w:name="_Toc20387887"/>
      <w:bookmarkStart w:id="2575" w:name="_Toc52551207"/>
      <w:bookmarkStart w:id="2576" w:name="_Toc29375966"/>
      <w:bookmarkStart w:id="2577" w:name="_Toc46501876"/>
      <w:bookmarkStart w:id="2578" w:name="_Toc209704977"/>
      <w:bookmarkStart w:id="2579" w:name="_Toc185530501"/>
      <w:bookmarkStart w:id="2580" w:name="_Toc46502082"/>
      <w:bookmarkStart w:id="2581" w:name="_Toc37232024"/>
      <w:bookmarkStart w:id="2582" w:name="_Toc29376127"/>
      <w:bookmarkStart w:id="2583" w:name="_Toc51971430"/>
      <w:bookmarkStart w:id="2584" w:name="_Toc20388047"/>
      <w:bookmarkStart w:id="2585" w:name="_Toc52551413"/>
      <w:r>
        <w:rPr>
          <w:rFonts w:eastAsia="Malgun Gothic" w:hint="eastAsia"/>
        </w:rPr>
        <w:t>12</w:t>
      </w:r>
      <w:r w:rsidRPr="007A24CB">
        <w:rPr>
          <w:lang w:eastAsia="ja-JP"/>
        </w:rPr>
        <w:t>.</w:t>
      </w:r>
      <w:r>
        <w:rPr>
          <w:lang w:eastAsia="ja-JP"/>
        </w:rPr>
        <w:t>7</w:t>
      </w:r>
      <w:r w:rsidRPr="007A24CB">
        <w:rPr>
          <w:lang w:eastAsia="ja-JP"/>
        </w:rPr>
        <w:tab/>
      </w:r>
      <w:bookmarkEnd w:id="2571"/>
      <w:bookmarkEnd w:id="2572"/>
      <w:bookmarkEnd w:id="2573"/>
      <w:bookmarkEnd w:id="2574"/>
      <w:bookmarkEnd w:id="2575"/>
      <w:bookmarkEnd w:id="2576"/>
      <w:bookmarkEnd w:id="2577"/>
      <w:r w:rsidRPr="007A24CB">
        <w:rPr>
          <w:lang w:eastAsia="ja-JP"/>
        </w:rPr>
        <w:t>WAB-</w:t>
      </w:r>
      <w:r w:rsidRPr="007A24CB">
        <w:rPr>
          <w:rFonts w:hint="eastAsia"/>
          <w:lang w:eastAsia="ja-JP"/>
        </w:rPr>
        <w:t>node</w:t>
      </w:r>
      <w:r w:rsidRPr="007A24CB">
        <w:rPr>
          <w:lang w:eastAsia="ja-JP"/>
        </w:rPr>
        <w:t xml:space="preserve"> mobility</w:t>
      </w:r>
      <w:bookmarkEnd w:id="2578"/>
    </w:p>
    <w:p w14:paraId="3E3B5DF0" w14:textId="0C873CCF" w:rsidR="00AA1024" w:rsidRPr="007A24CB" w:rsidRDefault="00AA1024" w:rsidP="004D1FE5">
      <w:pPr>
        <w:pStyle w:val="Heading3"/>
      </w:pPr>
      <w:bookmarkStart w:id="2586" w:name="_Toc209704978"/>
      <w:r>
        <w:rPr>
          <w:rFonts w:eastAsia="Malgun Gothic" w:hint="eastAsia"/>
        </w:rPr>
        <w:t>12</w:t>
      </w:r>
      <w:r w:rsidRPr="007A24CB">
        <w:t>.</w:t>
      </w:r>
      <w:r>
        <w:t>7</w:t>
      </w:r>
      <w:r w:rsidRPr="007A24CB">
        <w:t>.1</w:t>
      </w:r>
      <w:r w:rsidRPr="007A24CB">
        <w:tab/>
        <w:t>WAB-MT mobility</w:t>
      </w:r>
      <w:bookmarkEnd w:id="2586"/>
    </w:p>
    <w:p w14:paraId="068F89B2" w14:textId="77777777" w:rsidR="00AA1024" w:rsidRPr="007A24CB" w:rsidRDefault="00AA1024" w:rsidP="00AA1024">
      <w:r w:rsidRPr="007A24CB">
        <w:t>The WAB-MT reuses legacy mobility procedures defined for the UE. During the WAB-node’s movement, when the BH PDU session(s) of WAB-MT are re-established, the co-located WAB-gNB may need to update the IP address</w:t>
      </w:r>
      <w:r>
        <w:t>(es)</w:t>
      </w:r>
      <w:r w:rsidRPr="007A24CB">
        <w:t xml:space="preserve"> used for its traffic. In case IPsec tunnel mode is used to protect the WAB-gNB’s traffic, MOBIKE (IETF RFC 4555 [29]) can be used to avoid the change of inner IP address</w:t>
      </w:r>
      <w:r>
        <w:t>(es)</w:t>
      </w:r>
      <w:r w:rsidRPr="007A24CB">
        <w:t xml:space="preserve"> used for this traffic. Otherwise, following procedures can be used</w:t>
      </w:r>
      <w:r w:rsidRPr="007A24CB">
        <w:rPr>
          <w:rFonts w:hint="eastAsia"/>
        </w:rPr>
        <w:t xml:space="preserve"> for handling </w:t>
      </w:r>
      <w:r w:rsidRPr="007A24CB">
        <w:t xml:space="preserve">the IP address change of </w:t>
      </w:r>
      <w:r w:rsidRPr="007A24CB">
        <w:rPr>
          <w:rFonts w:hint="eastAsia"/>
        </w:rPr>
        <w:t>the WAB-gNB</w:t>
      </w:r>
      <w:r w:rsidRPr="007A24CB">
        <w:t>’s traffic:</w:t>
      </w:r>
    </w:p>
    <w:p w14:paraId="4BA22C68" w14:textId="6B06192B" w:rsidR="00AA1024" w:rsidRPr="007A24CB" w:rsidRDefault="004D1FE5" w:rsidP="004D1FE5">
      <w:pPr>
        <w:pStyle w:val="B1"/>
        <w:rPr>
          <w:lang w:eastAsia="zh-CN"/>
        </w:rPr>
      </w:pPr>
      <w:r>
        <w:rPr>
          <w:rFonts w:eastAsiaTheme="minorEastAsia" w:hint="eastAsia"/>
        </w:rPr>
        <w:t>-</w:t>
      </w:r>
      <w:r>
        <w:rPr>
          <w:rFonts w:eastAsiaTheme="minorEastAsia"/>
        </w:rPr>
        <w:tab/>
      </w:r>
      <w:r w:rsidR="00AA1024" w:rsidRPr="007A24CB">
        <w:rPr>
          <w:lang w:eastAsia="zh-CN"/>
        </w:rPr>
        <w:t>NG-C and Xn-C can be migrated to the new IP address</w:t>
      </w:r>
      <w:r w:rsidR="00AA1024">
        <w:rPr>
          <w:lang w:eastAsia="zh-CN"/>
        </w:rPr>
        <w:t>(es)</w:t>
      </w:r>
      <w:r w:rsidR="00AA1024" w:rsidRPr="007A24CB">
        <w:rPr>
          <w:lang w:eastAsia="zh-CN"/>
        </w:rPr>
        <w:t xml:space="preserve"> via legacy procedures defined in TS 38.412</w:t>
      </w:r>
      <w:r w:rsidR="00AA1024">
        <w:rPr>
          <w:lang w:eastAsia="zh-CN"/>
        </w:rPr>
        <w:t xml:space="preserve"> </w:t>
      </w:r>
      <w:r w:rsidR="00AA1024" w:rsidRPr="007A24CB">
        <w:rPr>
          <w:lang w:eastAsia="zh-CN"/>
        </w:rPr>
        <w:t>[</w:t>
      </w:r>
      <w:r w:rsidR="00AA1024">
        <w:rPr>
          <w:rFonts w:eastAsia="Malgun Gothic" w:hint="eastAsia"/>
        </w:rPr>
        <w:t>37</w:t>
      </w:r>
      <w:r w:rsidR="00AA1024" w:rsidRPr="007A24CB">
        <w:rPr>
          <w:lang w:eastAsia="zh-CN"/>
        </w:rPr>
        <w:t>] and TS 38.422</w:t>
      </w:r>
      <w:r w:rsidR="00AA1024">
        <w:rPr>
          <w:lang w:eastAsia="zh-CN"/>
        </w:rPr>
        <w:t xml:space="preserve"> </w:t>
      </w:r>
      <w:r w:rsidR="00AA1024" w:rsidRPr="007A24CB">
        <w:rPr>
          <w:lang w:eastAsia="zh-CN"/>
        </w:rPr>
        <w:t>[</w:t>
      </w:r>
      <w:r w:rsidR="00AA1024">
        <w:rPr>
          <w:rFonts w:eastAsia="Malgun Gothic" w:hint="eastAsia"/>
        </w:rPr>
        <w:t>38</w:t>
      </w:r>
      <w:r w:rsidR="00AA1024" w:rsidRPr="007A24CB">
        <w:rPr>
          <w:lang w:eastAsia="zh-CN"/>
        </w:rPr>
        <w:t>], respectively.</w:t>
      </w:r>
    </w:p>
    <w:p w14:paraId="278E7B35" w14:textId="4CCA5E33" w:rsidR="00AA1024" w:rsidRPr="007A24CB" w:rsidRDefault="004D1FE5" w:rsidP="004D1FE5">
      <w:pPr>
        <w:pStyle w:val="B1"/>
        <w:rPr>
          <w:lang w:eastAsia="zh-CN"/>
        </w:rPr>
      </w:pPr>
      <w:r>
        <w:rPr>
          <w:rFonts w:eastAsiaTheme="minorEastAsia" w:hint="eastAsia"/>
        </w:rPr>
        <w:t>-</w:t>
      </w:r>
      <w:r>
        <w:rPr>
          <w:rFonts w:eastAsiaTheme="minorEastAsia"/>
        </w:rPr>
        <w:tab/>
      </w:r>
      <w:r w:rsidR="00AA1024" w:rsidRPr="007A24CB">
        <w:rPr>
          <w:lang w:eastAsia="zh-CN"/>
        </w:rPr>
        <w:t xml:space="preserve">NG-U GTP-U tunnels can be migrated via the </w:t>
      </w:r>
      <w:r w:rsidR="00AA1024" w:rsidRPr="007A24CB">
        <w:rPr>
          <w:rFonts w:hint="eastAsia"/>
          <w:lang w:eastAsia="zh-CN"/>
        </w:rPr>
        <w:t xml:space="preserve">legacy </w:t>
      </w:r>
      <w:r w:rsidR="00AA1024" w:rsidRPr="007A24CB">
        <w:rPr>
          <w:lang w:eastAsia="zh-CN"/>
        </w:rPr>
        <w:t xml:space="preserve">NGAP PDU </w:t>
      </w:r>
      <w:r w:rsidR="00AA1024" w:rsidRPr="007A24CB">
        <w:rPr>
          <w:rFonts w:hint="eastAsia"/>
          <w:lang w:eastAsia="zh-CN"/>
        </w:rPr>
        <w:t>S</w:t>
      </w:r>
      <w:r w:rsidR="00AA1024" w:rsidRPr="007A24CB">
        <w:rPr>
          <w:lang w:eastAsia="zh-CN"/>
        </w:rPr>
        <w:t>ession Resource Modify Indication procedure.</w:t>
      </w:r>
    </w:p>
    <w:p w14:paraId="20196989" w14:textId="77777777" w:rsidR="00AA1024" w:rsidRDefault="00AA1024" w:rsidP="00AA1024">
      <w:r w:rsidRPr="007A24CB">
        <w:t>The continuity of OAM connectivity of the WAB-gNB needs to be ensured as the WAB-node moves across the BH network.</w:t>
      </w:r>
    </w:p>
    <w:p w14:paraId="3617B7E2" w14:textId="64008446" w:rsidR="00AA1024" w:rsidRPr="007A24CB" w:rsidRDefault="00AA1024" w:rsidP="004D1FE5">
      <w:pPr>
        <w:pStyle w:val="Heading3"/>
      </w:pPr>
      <w:bookmarkStart w:id="2587" w:name="_Toc20388049"/>
      <w:bookmarkStart w:id="2588" w:name="_Toc46502084"/>
      <w:bookmarkStart w:id="2589" w:name="_Toc29376129"/>
      <w:bookmarkStart w:id="2590" w:name="_Toc185530503"/>
      <w:bookmarkStart w:id="2591" w:name="_Toc37232026"/>
      <w:bookmarkStart w:id="2592" w:name="_Toc52551415"/>
      <w:bookmarkStart w:id="2593" w:name="_Toc51971432"/>
      <w:bookmarkStart w:id="2594" w:name="_Toc209704979"/>
      <w:bookmarkEnd w:id="2579"/>
      <w:bookmarkEnd w:id="2580"/>
      <w:bookmarkEnd w:id="2581"/>
      <w:bookmarkEnd w:id="2582"/>
      <w:bookmarkEnd w:id="2583"/>
      <w:bookmarkEnd w:id="2584"/>
      <w:bookmarkEnd w:id="2585"/>
      <w:r>
        <w:rPr>
          <w:rFonts w:eastAsia="Malgun Gothic" w:hint="eastAsia"/>
        </w:rPr>
        <w:t>12</w:t>
      </w:r>
      <w:r w:rsidRPr="007A24CB">
        <w:t>.</w:t>
      </w:r>
      <w:r>
        <w:t>7</w:t>
      </w:r>
      <w:r w:rsidRPr="007A24CB">
        <w:t>.2</w:t>
      </w:r>
      <w:r w:rsidRPr="007A24CB">
        <w:tab/>
      </w:r>
      <w:bookmarkEnd w:id="2587"/>
      <w:bookmarkEnd w:id="2588"/>
      <w:bookmarkEnd w:id="2589"/>
      <w:bookmarkEnd w:id="2590"/>
      <w:bookmarkEnd w:id="2591"/>
      <w:bookmarkEnd w:id="2592"/>
      <w:bookmarkEnd w:id="2593"/>
      <w:r w:rsidRPr="007A24CB">
        <w:t>WAB-gNB mobility</w:t>
      </w:r>
      <w:bookmarkEnd w:id="2594"/>
    </w:p>
    <w:p w14:paraId="46F62142" w14:textId="4CD2D581" w:rsidR="00AA1024" w:rsidRPr="007A24CB" w:rsidRDefault="00AA1024" w:rsidP="004D1FE5">
      <w:pPr>
        <w:pStyle w:val="Heading4"/>
      </w:pPr>
      <w:bookmarkStart w:id="2595" w:name="_Toc172715191"/>
      <w:bookmarkStart w:id="2596" w:name="_Toc209704980"/>
      <w:r>
        <w:rPr>
          <w:rFonts w:eastAsia="Malgun Gothic" w:hint="eastAsia"/>
        </w:rPr>
        <w:t>12</w:t>
      </w:r>
      <w:r w:rsidRPr="007A24CB">
        <w:t>.</w:t>
      </w:r>
      <w:r>
        <w:t>7</w:t>
      </w:r>
      <w:r w:rsidRPr="007A24CB">
        <w:t>.2.1</w:t>
      </w:r>
      <w:r w:rsidRPr="007A24CB">
        <w:tab/>
      </w:r>
      <w:r w:rsidRPr="007A24CB">
        <w:rPr>
          <w:rFonts w:hint="eastAsia"/>
        </w:rPr>
        <w:t>WAB-gNB mobility w</w:t>
      </w:r>
      <w:r w:rsidRPr="007A24CB">
        <w:t>ith change of UE’s AMF(s)</w:t>
      </w:r>
      <w:bookmarkEnd w:id="2595"/>
      <w:bookmarkEnd w:id="2596"/>
    </w:p>
    <w:p w14:paraId="6B66B7BE" w14:textId="77777777" w:rsidR="00AA1024" w:rsidRPr="007A24CB" w:rsidRDefault="00AA1024" w:rsidP="00AA1024">
      <w:pPr>
        <w:rPr>
          <w:lang w:eastAsia="zh-CN"/>
        </w:rPr>
      </w:pPr>
      <w:r w:rsidRPr="007A24CB">
        <w:rPr>
          <w:lang w:eastAsia="zh-CN"/>
        </w:rPr>
        <w:t>Due to the WAB-gNB’s mobility, the UEs moving together with the WAB-gNB may have to change AMF.</w:t>
      </w:r>
    </w:p>
    <w:p w14:paraId="5EA3DAE6" w14:textId="77777777" w:rsidR="00AA1024" w:rsidRPr="007A24CB" w:rsidRDefault="00AA1024" w:rsidP="00AA1024">
      <w:pPr>
        <w:rPr>
          <w:lang w:eastAsia="zh-CN"/>
        </w:rPr>
      </w:pPr>
      <w:r w:rsidRPr="007A24CB">
        <w:rPr>
          <w:lang w:eastAsia="zh-CN"/>
        </w:rPr>
        <w:t>For the AMF change, a new logical WAB-gNB is instantiated, which establishes NG connection(s) towards one or more new AMF(s). The new logical WAB-</w:t>
      </w:r>
      <w:r w:rsidRPr="007A24CB">
        <w:rPr>
          <w:rFonts w:hint="eastAsia"/>
          <w:lang w:eastAsia="zh-CN"/>
        </w:rPr>
        <w:t>gNB</w:t>
      </w:r>
      <w:r w:rsidRPr="007A24CB">
        <w:rPr>
          <w:lang w:eastAsia="zh-CN"/>
        </w:rPr>
        <w:t xml:space="preserve"> may obtain from the OAM the configuration parameters needed to establish the connection</w:t>
      </w:r>
      <w:r w:rsidRPr="007A24CB">
        <w:rPr>
          <w:rFonts w:hint="eastAsia"/>
          <w:lang w:eastAsia="zh-CN"/>
        </w:rPr>
        <w:t>(s)</w:t>
      </w:r>
      <w:r w:rsidRPr="007A24CB">
        <w:rPr>
          <w:lang w:eastAsia="zh-CN"/>
        </w:rPr>
        <w:t xml:space="preserve"> to the UE’s new AMF(s), based on, e.g., WAB-node’s location.</w:t>
      </w:r>
    </w:p>
    <w:p w14:paraId="4F119287" w14:textId="77777777" w:rsidR="00AA1024" w:rsidRPr="007A24CB" w:rsidRDefault="00AA1024" w:rsidP="00AA1024">
      <w:pPr>
        <w:rPr>
          <w:lang w:eastAsia="zh-CN"/>
        </w:rPr>
      </w:pPr>
      <w:r w:rsidRPr="007A24CB">
        <w:rPr>
          <w:lang w:eastAsia="zh-CN"/>
        </w:rPr>
        <w:t xml:space="preserve">The new logical WAB-gNB </w:t>
      </w:r>
      <w:r>
        <w:rPr>
          <w:lang w:eastAsia="zh-CN"/>
        </w:rPr>
        <w:t>shall</w:t>
      </w:r>
      <w:r w:rsidRPr="007A24CB">
        <w:rPr>
          <w:lang w:eastAsia="zh-CN"/>
        </w:rPr>
        <w:t xml:space="preserve"> activate one or </w:t>
      </w:r>
      <w:r w:rsidRPr="007A24CB">
        <w:rPr>
          <w:rFonts w:hint="eastAsia"/>
          <w:lang w:eastAsia="zh-CN"/>
        </w:rPr>
        <w:t>more</w:t>
      </w:r>
      <w:r w:rsidRPr="007A24CB">
        <w:rPr>
          <w:lang w:eastAsia="zh-CN"/>
        </w:rPr>
        <w:t xml:space="preserve"> cell(s) with new TAC, cell ID, and PCI, which depend on the WAB-node’s current location. </w:t>
      </w:r>
    </w:p>
    <w:p w14:paraId="702F313D" w14:textId="77777777" w:rsidR="00AA1024" w:rsidRPr="007A24CB" w:rsidRDefault="00AA1024" w:rsidP="00AA1024">
      <w:pPr>
        <w:rPr>
          <w:lang w:eastAsia="zh-CN"/>
        </w:rPr>
      </w:pPr>
      <w:r w:rsidRPr="007A24CB">
        <w:rPr>
          <w:lang w:eastAsia="zh-CN"/>
        </w:rPr>
        <w:t>The UEs are handled as follows:</w:t>
      </w:r>
    </w:p>
    <w:p w14:paraId="5D80D616" w14:textId="2C337E20" w:rsidR="00AA1024" w:rsidRPr="007A24CB" w:rsidRDefault="004D1FE5" w:rsidP="004D1FE5">
      <w:pPr>
        <w:pStyle w:val="B1"/>
        <w:rPr>
          <w:lang w:eastAsia="zh-CN"/>
        </w:rPr>
      </w:pPr>
      <w:r>
        <w:rPr>
          <w:rFonts w:eastAsiaTheme="minorEastAsia" w:hint="eastAsia"/>
        </w:rPr>
        <w:t>-</w:t>
      </w:r>
      <w:r>
        <w:rPr>
          <w:rFonts w:eastAsiaTheme="minorEastAsia"/>
        </w:rPr>
        <w:tab/>
      </w:r>
      <w:r w:rsidR="00AA1024" w:rsidRPr="007A24CB">
        <w:rPr>
          <w:lang w:eastAsia="zh-CN"/>
        </w:rPr>
        <w:t>A UE in RRC_CONNECTED state is handed</w:t>
      </w:r>
      <w:r w:rsidR="00AA1024" w:rsidRPr="007A24CB">
        <w:rPr>
          <w:rFonts w:hint="eastAsia"/>
          <w:lang w:eastAsia="zh-CN"/>
        </w:rPr>
        <w:t xml:space="preserve"> </w:t>
      </w:r>
      <w:r w:rsidR="00AA1024" w:rsidRPr="007A24CB">
        <w:rPr>
          <w:lang w:eastAsia="zh-CN"/>
        </w:rPr>
        <w:t>over from a cell served by the old logical WAB-gNB to a cell served by the new logical WAB-gNB via NG-based handover with AMF relocation, as defined in TS 23.502 [</w:t>
      </w:r>
      <w:r w:rsidR="00AA1024">
        <w:rPr>
          <w:lang w:eastAsia="zh-CN"/>
        </w:rPr>
        <w:t>32</w:t>
      </w:r>
      <w:r w:rsidR="00AA1024" w:rsidRPr="007A24CB">
        <w:rPr>
          <w:lang w:eastAsia="zh-CN"/>
        </w:rPr>
        <w:t xml:space="preserve">], after which the UE’s AMF is changed to the new AMF. </w:t>
      </w:r>
    </w:p>
    <w:p w14:paraId="32A1FD9C" w14:textId="29ADB29F" w:rsidR="00AA1024" w:rsidRPr="007A24CB" w:rsidRDefault="004D1FE5" w:rsidP="004D1FE5">
      <w:pPr>
        <w:pStyle w:val="B1"/>
        <w:rPr>
          <w:lang w:eastAsia="zh-CN"/>
        </w:rPr>
      </w:pPr>
      <w:r>
        <w:rPr>
          <w:rFonts w:eastAsiaTheme="minorEastAsia" w:hint="eastAsia"/>
        </w:rPr>
        <w:t>-</w:t>
      </w:r>
      <w:r>
        <w:rPr>
          <w:rFonts w:eastAsiaTheme="minorEastAsia"/>
        </w:rPr>
        <w:tab/>
      </w:r>
      <w:r w:rsidR="00AA1024" w:rsidRPr="007A24CB">
        <w:rPr>
          <w:lang w:eastAsia="zh-CN"/>
        </w:rPr>
        <w:t>A UE in RRC_IDLE or RRC_INACTIVE state camping on a cell served by the old logical WAB-gNB reselects a cell served by the new logical WAB-gNB. The reselection may be triggered by the removal of the old logical WAB-gNB’s cells from service. After cell reselection, the UE performs a Mobility Registration Update as defined in TS 23.502 [</w:t>
      </w:r>
      <w:r w:rsidR="00AA1024">
        <w:rPr>
          <w:lang w:eastAsia="zh-CN"/>
        </w:rPr>
        <w:t>32</w:t>
      </w:r>
      <w:r w:rsidR="00AA1024" w:rsidRPr="007A24CB">
        <w:rPr>
          <w:lang w:eastAsia="zh-CN"/>
        </w:rPr>
        <w:t>], which is triggered by the new TAC broadcast</w:t>
      </w:r>
      <w:r w:rsidR="00AA1024" w:rsidRPr="007A24CB">
        <w:rPr>
          <w:rFonts w:hint="eastAsia"/>
          <w:lang w:eastAsia="zh-CN"/>
        </w:rPr>
        <w:t>ed</w:t>
      </w:r>
      <w:r w:rsidR="00AA1024" w:rsidRPr="007A24CB">
        <w:rPr>
          <w:lang w:eastAsia="zh-CN"/>
        </w:rPr>
        <w:t xml:space="preserve"> by the new logical WAB-gNB’s cell. During this Mobility Registration Update, the UE’s AMF is changed to the new AMF.</w:t>
      </w:r>
    </w:p>
    <w:p w14:paraId="0B8B0791" w14:textId="77777777" w:rsidR="00AA1024" w:rsidRDefault="00AA1024" w:rsidP="00AA1024">
      <w:pPr>
        <w:rPr>
          <w:lang w:eastAsia="zh-CN"/>
        </w:rPr>
      </w:pPr>
      <w:r w:rsidRPr="007A24CB">
        <w:rPr>
          <w:lang w:eastAsia="zh-CN"/>
        </w:rPr>
        <w:t>After all the UEs in RRC_CONNECTED state are handed over, the NG connection(s) between the WAB-node and the old AMF(s) are removed via NG Removal procedure and the old logical WAB-gNB’s cell(s) are removed from service.</w:t>
      </w:r>
    </w:p>
    <w:p w14:paraId="006FDC84" w14:textId="30D8961F" w:rsidR="00AA1024" w:rsidRPr="00B8690F" w:rsidRDefault="00AA1024" w:rsidP="00C60918">
      <w:pPr>
        <w:pStyle w:val="Heading2"/>
      </w:pPr>
      <w:bookmarkStart w:id="2597" w:name="_Toc209704981"/>
      <w:r>
        <w:rPr>
          <w:rFonts w:eastAsia="Malgun Gothic" w:hint="eastAsia"/>
        </w:rPr>
        <w:t>12</w:t>
      </w:r>
      <w:r w:rsidRPr="00B8690F">
        <w:t>.8</w:t>
      </w:r>
      <w:r w:rsidRPr="00B8690F">
        <w:tab/>
        <w:t>Xn connection management</w:t>
      </w:r>
      <w:bookmarkEnd w:id="2597"/>
    </w:p>
    <w:p w14:paraId="5E6B6986" w14:textId="77777777" w:rsidR="00AA1024" w:rsidRDefault="00AA1024" w:rsidP="00AA1024">
      <w:r>
        <w:t>A WAB-gNB can establish an Xn connection with the BH-gNB serving the co-located WAB-MT, and with the neighbouring gNBs. During the setup or update of its Xn connections, the WAB-gNB can include an ID of the WAB-MT,</w:t>
      </w:r>
      <w:r w:rsidRPr="000B77E9">
        <w:t xml:space="preserve"> </w:t>
      </w:r>
      <w:r>
        <w:t xml:space="preserve">to indicate that it is a WAB-gNB. In case the peer gNB is the WAB-MT’s BH-gNB, the WAB-MT ID makes the BH-gNB aware of the co-location of the WAB-MT and the WAB-gNB. The WAB-MT ID consists of the </w:t>
      </w:r>
      <w:r w:rsidRPr="003C3F7E">
        <w:t xml:space="preserve">C-RNTI assigned </w:t>
      </w:r>
      <w:r>
        <w:t xml:space="preserve">to the WAB-MT </w:t>
      </w:r>
      <w:r w:rsidRPr="003C3F7E">
        <w:t>by the BH-</w:t>
      </w:r>
      <w:r>
        <w:t>gNB,</w:t>
      </w:r>
      <w:r w:rsidRPr="003C3F7E">
        <w:t xml:space="preserve"> and the cell </w:t>
      </w:r>
      <w:r>
        <w:t>ID</w:t>
      </w:r>
      <w:r w:rsidRPr="003C3F7E">
        <w:t xml:space="preserve"> of BH-gNB´s cell serving the WAB</w:t>
      </w:r>
      <w:r>
        <w:t>-</w:t>
      </w:r>
      <w:r w:rsidRPr="003C3F7E">
        <w:t>MT</w:t>
      </w:r>
      <w:r>
        <w:t>.</w:t>
      </w:r>
    </w:p>
    <w:p w14:paraId="59BC3503" w14:textId="77777777" w:rsidR="00AA1024" w:rsidRDefault="00AA1024" w:rsidP="00AA1024">
      <w:r>
        <w:t xml:space="preserve">Establishment of Xn connections between two WAB-gNBs can be avoided. To achieve this, </w:t>
      </w:r>
      <w:r>
        <w:rPr>
          <w:rFonts w:hint="eastAsia"/>
        </w:rPr>
        <w:t xml:space="preserve">the WAB-gNB may </w:t>
      </w:r>
      <w:r>
        <w:t xml:space="preserve">reject the </w:t>
      </w:r>
      <w:r>
        <w:rPr>
          <w:rFonts w:hint="eastAsia"/>
        </w:rPr>
        <w:t xml:space="preserve">Xn </w:t>
      </w:r>
      <w:r>
        <w:t>setup initiated by</w:t>
      </w:r>
      <w:r>
        <w:rPr>
          <w:rFonts w:hint="eastAsia"/>
        </w:rPr>
        <w:t xml:space="preserve"> another WAB-gNB</w:t>
      </w:r>
      <w:r>
        <w:t>, e.g.,</w:t>
      </w:r>
      <w:r>
        <w:rPr>
          <w:rFonts w:hint="eastAsia"/>
        </w:rPr>
        <w:t xml:space="preserve"> based on the </w:t>
      </w:r>
      <w:r>
        <w:t xml:space="preserve">presence of the </w:t>
      </w:r>
      <w:r>
        <w:rPr>
          <w:rFonts w:hint="eastAsia"/>
        </w:rPr>
        <w:t xml:space="preserve">WAB-MT </w:t>
      </w:r>
      <w:r>
        <w:t xml:space="preserve">ID </w:t>
      </w:r>
      <w:r>
        <w:rPr>
          <w:rFonts w:hint="eastAsia"/>
        </w:rPr>
        <w:t>received in the XN SETUP REQUEST message.</w:t>
      </w:r>
    </w:p>
    <w:p w14:paraId="4761CB6A" w14:textId="5C56FC27" w:rsidR="00AA1024" w:rsidRPr="004D1FE5" w:rsidRDefault="00AA1024" w:rsidP="00781C9A">
      <w:pPr>
        <w:rPr>
          <w:rFonts w:eastAsiaTheme="minorEastAsia"/>
        </w:rPr>
      </w:pPr>
      <w:r>
        <w:t>A WAB-gNB should be configurable with respect to whether it should accept or reject Xn setup requests received from WAB-gNBs.</w:t>
      </w:r>
    </w:p>
    <w:p w14:paraId="6632CC38" w14:textId="7FF743E5" w:rsidR="00FF5EBC" w:rsidRDefault="00373621" w:rsidP="00371D61">
      <w:pPr>
        <w:pStyle w:val="Heading8"/>
      </w:pPr>
      <w:bookmarkStart w:id="2598" w:name="_CRAnnexAinformative"/>
      <w:bookmarkEnd w:id="2598"/>
      <w:r w:rsidRPr="00B8401F">
        <w:br w:type="page"/>
      </w:r>
      <w:bookmarkStart w:id="2599" w:name="_Toc13919174"/>
      <w:bookmarkStart w:id="2600" w:name="_Toc29391541"/>
      <w:bookmarkStart w:id="2601" w:name="_Toc36560572"/>
      <w:bookmarkStart w:id="2602" w:name="_Toc45104835"/>
      <w:bookmarkStart w:id="2603" w:name="_Toc45883318"/>
      <w:bookmarkStart w:id="2604" w:name="_Toc51763604"/>
      <w:bookmarkStart w:id="2605" w:name="_Toc52266419"/>
      <w:bookmarkStart w:id="2606" w:name="_Toc64445197"/>
      <w:bookmarkStart w:id="2607" w:name="_Toc73980556"/>
      <w:bookmarkStart w:id="2608" w:name="_Toc88651252"/>
      <w:bookmarkStart w:id="2609" w:name="_Toc98351823"/>
      <w:bookmarkStart w:id="2610" w:name="_Toc98748121"/>
      <w:bookmarkStart w:id="2611" w:name="_Toc105704515"/>
      <w:bookmarkStart w:id="2612" w:name="_Toc106108633"/>
      <w:bookmarkStart w:id="2613" w:name="_Toc107829605"/>
      <w:bookmarkStart w:id="2614" w:name="_Toc112703364"/>
      <w:bookmarkStart w:id="2615" w:name="_Toc209704982"/>
      <w:r w:rsidRPr="00B8401F">
        <w:t>Annex A</w:t>
      </w:r>
      <w:r w:rsidRPr="009010F4">
        <w:rPr>
          <w:rFonts w:eastAsia="MS Mincho"/>
        </w:rPr>
        <w:t xml:space="preserve"> </w:t>
      </w:r>
      <w:r w:rsidRPr="00B8401F">
        <w:t>(informative):</w:t>
      </w:r>
      <w:r w:rsidRPr="00B8401F">
        <w:br/>
        <w:t>Deployment scenarios of gNB/en-gNB</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31" type="#_x0000_t75" style="width:405.55pt;height:172.15pt" o:ole="">
            <v:imagedata r:id="rId221" o:title=""/>
          </v:shape>
          <o:OLEObject Type="Embed" ProgID="Visio.Drawing.15" ShapeID="_x0000_i1131" DrawAspect="Content" ObjectID="_1820391548" r:id="rId222"/>
        </w:object>
      </w:r>
    </w:p>
    <w:p w14:paraId="078ADBE6" w14:textId="77777777" w:rsidR="00373621" w:rsidRPr="00B8401F" w:rsidRDefault="00373621" w:rsidP="00371D61">
      <w:pPr>
        <w:pStyle w:val="TF"/>
      </w:pPr>
      <w:bookmarkStart w:id="2616" w:name="_CRFigureA1"/>
      <w:r w:rsidRPr="00B8401F">
        <w:t xml:space="preserve">Figure </w:t>
      </w:r>
      <w:bookmarkEnd w:id="2616"/>
      <w:r w:rsidRPr="00B8401F">
        <w:t>A-1: Example deployment of an Logical gNB/en-gNB</w:t>
      </w:r>
    </w:p>
    <w:p w14:paraId="7522C93D" w14:textId="77777777" w:rsidR="00680A27" w:rsidRPr="00B8401F" w:rsidRDefault="00680A27" w:rsidP="00E978E3">
      <w:pPr>
        <w:pStyle w:val="Heading8"/>
      </w:pPr>
      <w:bookmarkStart w:id="2617" w:name="_CRAnnexB"/>
      <w:bookmarkEnd w:id="2617"/>
      <w:r w:rsidRPr="00B8401F">
        <w:br w:type="page"/>
      </w:r>
      <w:bookmarkStart w:id="2618" w:name="_Toc13919175"/>
      <w:bookmarkStart w:id="2619" w:name="_Toc29391542"/>
      <w:bookmarkStart w:id="2620" w:name="_Toc36560573"/>
      <w:bookmarkStart w:id="2621" w:name="_Toc45104836"/>
      <w:bookmarkStart w:id="2622" w:name="_Toc45883319"/>
      <w:bookmarkStart w:id="2623" w:name="_Toc51763605"/>
      <w:bookmarkStart w:id="2624" w:name="_Toc52266420"/>
      <w:bookmarkStart w:id="2625" w:name="_Toc64445198"/>
      <w:bookmarkStart w:id="2626" w:name="_Toc73980557"/>
      <w:bookmarkStart w:id="2627" w:name="_Toc88651253"/>
      <w:bookmarkStart w:id="2628" w:name="_Toc98351824"/>
      <w:bookmarkStart w:id="2629" w:name="_Toc98748122"/>
      <w:bookmarkStart w:id="2630" w:name="_Toc105704516"/>
      <w:bookmarkStart w:id="2631" w:name="_Toc106108634"/>
      <w:bookmarkStart w:id="2632" w:name="_Toc107829606"/>
      <w:bookmarkStart w:id="2633" w:name="_Toc112703365"/>
      <w:bookmarkStart w:id="2634" w:name="_Toc209704983"/>
      <w:r w:rsidRPr="00B8401F">
        <w:t>Annex B:</w:t>
      </w:r>
      <w:r w:rsidRPr="00B8401F">
        <w:br/>
        <w:t>NG-RAN Architecture for Radio Access Network Sharing with multiple cell ID broadcast (informative)</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r w:rsidRPr="00B8401F">
        <w:t>F1-C interface instances terminating at gNB-DUs which share the same physical radio resources may share the same F1-C signalling transport resources. If this option is applied,</w:t>
      </w:r>
    </w:p>
    <w:p w14:paraId="6A1BC0CC" w14:textId="65B51198" w:rsidR="00FF5EBC" w:rsidRDefault="00680A27" w:rsidP="00680A27">
      <w:pPr>
        <w:pStyle w:val="B1"/>
      </w:pPr>
      <w:r w:rsidRPr="00B8401F">
        <w:t>-</w:t>
      </w:r>
      <w:r w:rsidRPr="00B8401F">
        <w:tab/>
        <w:t>non-UE associated signalling is associated to an F1-C interface instance by allocating the corresponding Transaction ID from a value range associated to that F1-C interface instance.</w:t>
      </w:r>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r w:rsidRPr="00B8401F">
        <w:t>-</w:t>
      </w:r>
      <w:r w:rsidRPr="00B8401F">
        <w:tab/>
        <w:t>a UE associated signalling connection is associated to an F1-C interface instance by allocating values for the corresponding gNB-DU UE F1AP ID and gNB-CU UE F1AP ID so that they can be mapped to that interface instance.</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635" w:name="_CRAnnexCinformative"/>
      <w:bookmarkEnd w:id="2635"/>
      <w:r w:rsidRPr="00B8401F">
        <w:br w:type="page"/>
      </w:r>
      <w:bookmarkStart w:id="2636" w:name="_Toc13919176"/>
      <w:bookmarkStart w:id="2637" w:name="_Toc29391543"/>
      <w:bookmarkStart w:id="2638" w:name="_Toc36560574"/>
      <w:bookmarkStart w:id="2639" w:name="_Toc45104837"/>
      <w:bookmarkStart w:id="2640" w:name="_Toc45883320"/>
      <w:bookmarkStart w:id="2641" w:name="_Toc51763606"/>
      <w:bookmarkStart w:id="2642" w:name="_Toc52266421"/>
      <w:bookmarkStart w:id="2643" w:name="_Toc64445199"/>
      <w:bookmarkStart w:id="2644" w:name="_Toc73980558"/>
      <w:bookmarkStart w:id="2645" w:name="_Toc88651254"/>
      <w:bookmarkStart w:id="2646" w:name="_Toc98351825"/>
      <w:bookmarkStart w:id="2647" w:name="_Toc98748123"/>
      <w:bookmarkStart w:id="2648" w:name="_Toc105704517"/>
      <w:bookmarkStart w:id="2649" w:name="_Toc106108635"/>
      <w:bookmarkStart w:id="2650" w:name="_Toc107829607"/>
      <w:bookmarkStart w:id="2651" w:name="_Toc112703366"/>
      <w:bookmarkStart w:id="2652" w:name="_Toc209704984"/>
      <w:r w:rsidR="00EB0CE9" w:rsidRPr="00B8401F">
        <w:t xml:space="preserve">Annex </w:t>
      </w:r>
      <w:r w:rsidR="00EC01BA" w:rsidRPr="00B8401F">
        <w:t>C</w:t>
      </w:r>
      <w:r w:rsidR="00EB0CE9" w:rsidRPr="00B8401F">
        <w:t xml:space="preserve"> (informative):</w:t>
      </w:r>
      <w:r w:rsidR="00EB0CE9" w:rsidRPr="00B8401F">
        <w:br/>
        <w:t>Change History</w:t>
      </w:r>
      <w:bookmarkStart w:id="2653" w:name="historyclause"/>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Corrections on Uu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Missing Iuant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5008E4" w:rsidRPr="00B8401F" w14:paraId="632CC92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73F7D45" w14:textId="60E7BB51"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B58E5E" w14:textId="4113DFE9"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5237EDE" w14:textId="60EA17FB" w:rsidR="005008E4" w:rsidRPr="008845DA"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DC6F8DF" w14:textId="01C497F3"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463DE7" w14:textId="73A3D2A0"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C1BE48" w14:textId="5DAD7A86"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DAD9144" w14:textId="01782B8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LTM procedures for Inter-DU case and 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6AAD7FD" w14:textId="7B98E63C"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6E9C3C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E86013D" w14:textId="31AAC49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5EA839B" w14:textId="7F44C46C"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0C7DAA7" w14:textId="11B3C0B4"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E1C108F" w14:textId="3DA3E649"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41A43" w14:textId="780DF78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04DCA" w14:textId="6FD87C4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E9502DE" w14:textId="2D08089A"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configuration update for an inactive Multicast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9BD93D" w14:textId="0C62FFC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5740978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ADF0507" w14:textId="414A9A6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8D0AFE3" w14:textId="66126225"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F88934" w14:textId="356364F2"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485E6" w14:textId="7D4627C7"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581CC0E" w14:textId="12DC985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F7E0688" w14:textId="6FE4CF4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CD7A41" w14:textId="169A814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Alignment of procedural text for LTM early sync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D7EA33" w14:textId="27C9723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4DE2A87"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A696BE" w14:textId="3890D72F"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F1AEC6" w14:textId="279C01F0"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7CA9ACC" w14:textId="2B0DAEBD"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A17F24" w14:textId="20DCB625"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8976BA8" w14:textId="336AA9F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09F53C" w14:textId="2A0FF7B6"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D11B32C" w14:textId="06A19669"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Corrections on SL relay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B13778E" w14:textId="1A1C411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4CDD512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5DEA7C3" w14:textId="3670EA04"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9D6CADD" w14:textId="24CE6629"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0317720" w14:textId="4DF62400"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4B3BD40" w14:textId="075A4E53"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7003B0" w14:textId="4F4F85AE"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4A3CB2" w14:textId="76F573E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0756A0" w14:textId="0E3B7464"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Stage-2 support for LTM L2 reset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D93096C" w14:textId="2DF39298"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C9047B" w:rsidRPr="00B8401F" w14:paraId="2EF3E46C"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73A6D20" w14:textId="27499711" w:rsidR="00C9047B" w:rsidRDefault="00C9047B" w:rsidP="005008E4">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779444E" w14:textId="3070D962" w:rsidR="00C9047B" w:rsidRDefault="00C9047B" w:rsidP="005008E4">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3E62D2" w14:textId="39019DC2" w:rsidR="00C9047B" w:rsidRPr="00921BAC" w:rsidRDefault="00C9047B" w:rsidP="005008E4">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61B6C8" w14:textId="7292794D"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0444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ADDBBD" w14:textId="4E8A0355"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D3E4A3" w14:textId="45AEA3A2"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0F7082C" w14:textId="5561441C" w:rsidR="00C9047B" w:rsidRPr="0068780A" w:rsidRDefault="00C9047B" w:rsidP="005008E4">
            <w:pPr>
              <w:pStyle w:val="TAL"/>
              <w:keepNext w:val="0"/>
              <w:keepLines w:val="0"/>
              <w:widowControl w:val="0"/>
              <w:rPr>
                <w:rFonts w:cs="Arial"/>
                <w:color w:val="000000"/>
                <w:sz w:val="16"/>
                <w:szCs w:val="16"/>
              </w:rPr>
            </w:pPr>
            <w:r w:rsidRPr="00C9047B">
              <w:rPr>
                <w:rFonts w:cs="Arial"/>
                <w:color w:val="000000"/>
                <w:sz w:val="16"/>
                <w:szCs w:val="16"/>
              </w:rPr>
              <w:t>Clarification on resumption of non-SDT bearer in SDT termination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015A59" w14:textId="3077E46C"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18.5.0</w:t>
            </w:r>
          </w:p>
        </w:tc>
      </w:tr>
      <w:tr w:rsidR="00C9047B" w:rsidRPr="00B8401F" w14:paraId="7CAFFE9E"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C5EE54" w14:textId="50973270" w:rsidR="00C9047B" w:rsidRDefault="00C9047B" w:rsidP="00C9047B">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C54B1FB" w14:textId="5376C4BC" w:rsidR="00C9047B" w:rsidRDefault="00C9047B" w:rsidP="00C9047B">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83CBD21" w14:textId="6AAD1020" w:rsidR="00C9047B" w:rsidRPr="00921BAC" w:rsidRDefault="00C9047B" w:rsidP="00C9047B">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D3077C0" w14:textId="512E3E69"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0460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6ED5A5" w14:textId="6D030416"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206ED10" w14:textId="33CA638E"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C15BA6" w14:textId="686A7D18" w:rsidR="00C9047B" w:rsidRPr="0068780A" w:rsidRDefault="00C9047B" w:rsidP="00C9047B">
            <w:pPr>
              <w:pStyle w:val="TAL"/>
              <w:keepNext w:val="0"/>
              <w:keepLines w:val="0"/>
              <w:widowControl w:val="0"/>
              <w:rPr>
                <w:rFonts w:cs="Arial"/>
                <w:color w:val="000000"/>
                <w:sz w:val="16"/>
                <w:szCs w:val="16"/>
              </w:rPr>
            </w:pPr>
            <w:r w:rsidRPr="00C9047B">
              <w:rPr>
                <w:rFonts w:cs="Arial"/>
                <w:color w:val="000000"/>
                <w:sz w:val="16"/>
                <w:szCs w:val="16"/>
              </w:rPr>
              <w:t>Correction for name of AP ID over Xn interface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5CB2B" w14:textId="0238C93F"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18.5.0</w:t>
            </w:r>
          </w:p>
        </w:tc>
      </w:tr>
      <w:tr w:rsidR="00630FA0" w:rsidRPr="00B8401F" w14:paraId="7539565E"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878B5B" w14:textId="603B3F41"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1F9D755" w14:textId="5BF6917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C6B756" w14:textId="1CB1C4FA" w:rsidR="00630FA0" w:rsidRPr="00630FA0" w:rsidRDefault="00630FA0" w:rsidP="00630FA0">
            <w:pPr>
              <w:pStyle w:val="TAL"/>
              <w:rPr>
                <w:rFonts w:cs="Arial"/>
                <w:color w:val="000000"/>
                <w:sz w:val="16"/>
                <w:szCs w:val="16"/>
              </w:rPr>
            </w:pPr>
            <w:r w:rsidRPr="00630FA0">
              <w:rPr>
                <w:sz w:val="16"/>
                <w:szCs w:val="16"/>
              </w:rPr>
              <w:t>RP-251152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A7447D0" w14:textId="61BF5262"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F3F437" w14:textId="03C86E1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ECD358" w14:textId="3B3539A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E74D05A" w14:textId="03F2BEAD"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Stage 2 updates for support of L3 measurements based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269F06D" w14:textId="1289ACF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6AF6342D"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712184" w14:textId="46BE645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11F95CD" w14:textId="111B3B5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3C2B2F0" w14:textId="70F09280" w:rsidR="00630FA0" w:rsidRPr="00630FA0" w:rsidRDefault="00630FA0" w:rsidP="00630FA0">
            <w:pPr>
              <w:pStyle w:val="TAL"/>
              <w:rPr>
                <w:rFonts w:cs="Arial"/>
                <w:color w:val="000000"/>
                <w:sz w:val="16"/>
                <w:szCs w:val="16"/>
              </w:rPr>
            </w:pPr>
            <w:r w:rsidRPr="00630FA0">
              <w:rPr>
                <w:sz w:val="16"/>
                <w:szCs w:val="16"/>
              </w:rPr>
              <w:t>RP-251151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577662" w14:textId="2E6B5D4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0464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65553B" w14:textId="67E7268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83AB26" w14:textId="29BD841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949AE3E" w14:textId="66818D5E"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Correction on PDCP packets discard in case of MBS broadcast path update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AE4768" w14:textId="13194AA2"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007330F5"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6C46BA5" w14:textId="4C50E98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862982B" w14:textId="571B3D6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97493F2" w14:textId="72B82A60" w:rsidR="00630FA0" w:rsidRPr="00630FA0" w:rsidRDefault="00630FA0" w:rsidP="00630FA0">
            <w:pPr>
              <w:pStyle w:val="TAL"/>
              <w:rPr>
                <w:rFonts w:cs="Arial"/>
                <w:color w:val="000000"/>
                <w:sz w:val="16"/>
                <w:szCs w:val="16"/>
              </w:rPr>
            </w:pPr>
            <w:r w:rsidRPr="00630FA0">
              <w:rPr>
                <w:sz w:val="16"/>
                <w:szCs w:val="16"/>
              </w:rPr>
              <w:t>RP-251148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5C7B16" w14:textId="4D964CE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EEAE279" w14:textId="1A120C3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FEE996" w14:textId="416B9E4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5541115" w14:textId="58A4E7A2"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Clarification on Security indication during State Transition from RRC_INACTIVE to RRC_CONNECTED</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203A8E" w14:textId="49570EC3"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53367B16"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93D811" w14:textId="2BDE31AC"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D4FF22" w14:textId="06245D5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94C980A" w14:textId="6560D5CD" w:rsidR="00630FA0" w:rsidRPr="00630FA0" w:rsidRDefault="00630FA0" w:rsidP="00630FA0">
            <w:pPr>
              <w:pStyle w:val="TAL"/>
              <w:rPr>
                <w:rFonts w:cs="Arial"/>
                <w:color w:val="000000"/>
                <w:sz w:val="16"/>
                <w:szCs w:val="16"/>
              </w:rPr>
            </w:pPr>
            <w:r w:rsidRPr="00630FA0">
              <w:rPr>
                <w:sz w:val="16"/>
                <w:szCs w:val="16"/>
              </w:rPr>
              <w:t>RP-251145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A71858F" w14:textId="7C7B8F5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01D9532" w14:textId="2B367B0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F15544" w14:textId="641AC2F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A60CABB" w14:textId="71B553A4"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Introduce eRedcap indication for eRedCap UE access control</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E4E0C31" w14:textId="5456AE57"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4EEFC2BF"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9334AAD" w14:textId="1C6B31E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C4C7DB" w14:textId="576511E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B3403E2" w14:textId="73B8AC08" w:rsidR="00630FA0" w:rsidRPr="00630FA0" w:rsidRDefault="00630FA0" w:rsidP="00630FA0">
            <w:pPr>
              <w:pStyle w:val="TAL"/>
              <w:rPr>
                <w:rFonts w:cs="Arial"/>
                <w:color w:val="000000"/>
                <w:sz w:val="16"/>
                <w:szCs w:val="16"/>
              </w:rPr>
            </w:pPr>
            <w:r w:rsidRPr="00630FA0">
              <w:rPr>
                <w:sz w:val="16"/>
                <w:szCs w:val="16"/>
              </w:rPr>
              <w:t>RP-251146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85E173" w14:textId="1449ECE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C26C56E" w14:textId="7313350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70DFD6" w14:textId="42E76F0B"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347C42C" w14:textId="439BD6BB"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Specifying applicability of principles described for Support of Network Sharing with multiple cell-ID broadcast for PLMNs to NPNs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33DA4FF" w14:textId="4C89A6B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4042B2" w:rsidRPr="00B8401F" w14:paraId="57A4CE7D"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3E94D0AC" w14:textId="7D8B7D24" w:rsidR="004042B2" w:rsidRPr="00B2242B" w:rsidRDefault="004042B2" w:rsidP="004042B2">
            <w:pPr>
              <w:pStyle w:val="TAL"/>
              <w:keepNext w:val="0"/>
              <w:keepLines w:val="0"/>
              <w:widowControl w:val="0"/>
              <w:rPr>
                <w:rFonts w:cs="Arial"/>
                <w:b/>
                <w:bCs/>
                <w:color w:val="000000"/>
                <w:sz w:val="16"/>
                <w:szCs w:val="16"/>
              </w:rPr>
            </w:pPr>
            <w:r w:rsidRPr="00B2242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1634D1" w14:textId="6B4CCE21"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64F52A10" w14:textId="0A44B4DF" w:rsidR="004042B2" w:rsidRPr="004042B2" w:rsidRDefault="004042B2" w:rsidP="004042B2">
            <w:pPr>
              <w:pStyle w:val="TAL"/>
              <w:keepNext w:val="0"/>
              <w:keepLines w:val="0"/>
              <w:widowControl w:val="0"/>
              <w:rPr>
                <w:rFonts w:cs="Arial"/>
                <w:sz w:val="16"/>
                <w:szCs w:val="16"/>
              </w:rPr>
            </w:pPr>
            <w:r w:rsidRPr="00DC6DB2">
              <w:rPr>
                <w:rFonts w:cs="Arial"/>
                <w:sz w:val="16"/>
                <w:szCs w:val="16"/>
              </w:rPr>
              <w:t>RP-252690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C5B96A2" w14:textId="3C9BB792"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0479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AE9121" w14:textId="3CDE2C70"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027561" w14:textId="325B9AB5"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5DF4A2" w14:textId="7F4AD94F"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TCI States for LTM</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87EE85C" w14:textId="038DF502" w:rsidR="004042B2" w:rsidRPr="00D80F13" w:rsidRDefault="004042B2" w:rsidP="004042B2">
            <w:pPr>
              <w:pStyle w:val="TAL"/>
              <w:keepNext w:val="0"/>
              <w:keepLines w:val="0"/>
              <w:widowControl w:val="0"/>
              <w:rPr>
                <w:rFonts w:cs="Arial"/>
                <w:color w:val="000000"/>
                <w:sz w:val="16"/>
                <w:szCs w:val="16"/>
              </w:rPr>
            </w:pPr>
            <w:r>
              <w:rPr>
                <w:rFonts w:cs="Arial"/>
                <w:color w:val="000000"/>
                <w:sz w:val="16"/>
                <w:szCs w:val="16"/>
              </w:rPr>
              <w:t>18.7.0</w:t>
            </w:r>
          </w:p>
        </w:tc>
      </w:tr>
      <w:tr w:rsidR="004042B2" w:rsidRPr="00B8401F" w14:paraId="144B67E0"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2D6D4AF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E1389F"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F461EA0" w14:textId="694665C7"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011CB6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5B5CC4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6A4B5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AD8D4A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for Wireless Access Backhaul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B63875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1976C919"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2BDCC55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8C0AC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8547A8" w14:textId="4F2AF24B"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1AE50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0440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D20895"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9FDC2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3CC809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Addition of SON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6E9C8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3B22CB4E"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7D0D7B73"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45F3E6"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BAA819D" w14:textId="74375CA8" w:rsidR="004042B2" w:rsidRPr="00B2242B" w:rsidRDefault="004042B2" w:rsidP="004042B2">
            <w:pPr>
              <w:pStyle w:val="TAL"/>
              <w:keepNext w:val="0"/>
              <w:keepLines w:val="0"/>
              <w:widowControl w:val="0"/>
              <w:rPr>
                <w:rFonts w:cs="Arial"/>
                <w:sz w:val="16"/>
                <w:szCs w:val="16"/>
              </w:rPr>
            </w:pPr>
            <w:r w:rsidRPr="00DC6DB2">
              <w:rPr>
                <w:rFonts w:cs="Arial"/>
                <w:sz w:val="16"/>
                <w:szCs w:val="16"/>
              </w:rPr>
              <w:t>RP-252686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B53AE"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0455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A060669"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30DFEE"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0B9BFA"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Inactivity Timer for Fixed Wireless Access [Inactivity_Timer_FWA]</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BC2F3" w14:textId="77777777" w:rsidR="004042B2" w:rsidRDefault="004042B2" w:rsidP="004042B2">
            <w:pPr>
              <w:pStyle w:val="TAL"/>
              <w:keepNext w:val="0"/>
              <w:keepLines w:val="0"/>
              <w:widowControl w:val="0"/>
              <w:rPr>
                <w:rFonts w:cs="Arial"/>
                <w:color w:val="000000"/>
                <w:sz w:val="16"/>
                <w:szCs w:val="16"/>
              </w:rPr>
            </w:pPr>
            <w:r w:rsidRPr="00786C6A">
              <w:rPr>
                <w:rFonts w:cs="Arial"/>
                <w:sz w:val="16"/>
                <w:szCs w:val="16"/>
              </w:rPr>
              <w:t>19.0.0</w:t>
            </w:r>
          </w:p>
        </w:tc>
      </w:tr>
      <w:tr w:rsidR="004042B2" w:rsidRPr="00B8401F" w14:paraId="3742D911"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40DE3FCF"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942C53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385E1" w14:textId="65672025"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83A82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D5FE5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8A1FD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F5268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for conditional intra-CU LTM and intra-CU LTM</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8D38FD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35DAA4BA"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1A8E3B78"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D8C1959"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62B5525B" w14:textId="4F562A8E"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12563E5"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276252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7D192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F3A8C9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of Multi-hop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42F4E4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1B9BD92D"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1FEE507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492618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EB3CED5" w14:textId="48119BBD"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3129EF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693E8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C91726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DDADD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Introduction of Ambient IoT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D629FDF"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739CFBC3"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44E74F7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DF6F7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EC380F8" w14:textId="51A1FADE"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D377D0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C4C56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D5889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E5B4B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Introduction of Evolution of NR duplex operation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51A7BE"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0C76557E"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68735C9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3739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B66D2FA" w14:textId="07C8D4F0"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B8C09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0477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C095B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B3BED1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04396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of AI/ML assisted positioning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1A9295"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576081E1"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32BA83E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8626F6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357ED3A" w14:textId="438752D1"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348FC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7BB61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B05FF3A"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1D309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Enhancement of AI/ML for NGRAN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ADE90A9"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0EEC6273"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2C63707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DDDD23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1D5FA58" w14:textId="2283DBD6"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8F1D9B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0480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139E97F" w14:textId="41C76FD9" w:rsidR="004042B2" w:rsidRPr="00786C6A" w:rsidRDefault="004042B2" w:rsidP="004042B2">
            <w:pPr>
              <w:pStyle w:val="TAL"/>
              <w:keepNext w:val="0"/>
              <w:keepLines w:val="0"/>
              <w:widowControl w:val="0"/>
              <w:rPr>
                <w:rFonts w:cs="Arial"/>
                <w:sz w:val="16"/>
                <w:szCs w:val="16"/>
              </w:rPr>
            </w:pPr>
            <w:r>
              <w:rPr>
                <w:rFonts w:cs="Arial"/>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F6077"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E478F8"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for On-demand SIB1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D0188DE"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bl>
    <w:p w14:paraId="0E80F8AD" w14:textId="77777777" w:rsidR="00314F1B" w:rsidRPr="00786C6A" w:rsidRDefault="00314F1B" w:rsidP="00530FD0">
      <w:pPr>
        <w:rPr>
          <w:rFonts w:eastAsiaTheme="minorEastAsia"/>
        </w:rPr>
      </w:pPr>
    </w:p>
    <w:sectPr w:rsidR="00314F1B" w:rsidRPr="00786C6A">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8964A1" w14:textId="77777777" w:rsidR="00C755D7" w:rsidRDefault="00C755D7">
      <w:r>
        <w:separator/>
      </w:r>
    </w:p>
  </w:endnote>
  <w:endnote w:type="continuationSeparator" w:id="0">
    <w:p w14:paraId="2DE7CEBE" w14:textId="77777777" w:rsidR="00C755D7" w:rsidRDefault="00C75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EEEF96" w14:textId="77777777" w:rsidR="00C755D7" w:rsidRDefault="00C755D7">
      <w:r>
        <w:separator/>
      </w:r>
    </w:p>
  </w:footnote>
  <w:footnote w:type="continuationSeparator" w:id="0">
    <w:p w14:paraId="422DE31B" w14:textId="77777777" w:rsidR="00C755D7" w:rsidRDefault="00C755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928C8" w14:textId="40609314"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691185">
      <w:rPr>
        <w:rFonts w:ascii="Arial" w:hAnsi="Arial" w:cs="Arial"/>
        <w:b/>
        <w:bCs/>
        <w:noProof/>
      </w:rPr>
      <w:t>3GPP TS 38.401 V19.0.0 (2025-09)</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4D6EF3FC"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691185">
      <w:rPr>
        <w:rFonts w:ascii="Arial" w:hAnsi="Arial" w:cs="Arial"/>
        <w:b/>
        <w:bCs/>
        <w:noProof/>
      </w:rPr>
      <w:t>Release 19</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B46E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2887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C6ADECC"/>
    <w:lvl w:ilvl="0">
      <w:start w:val="1"/>
      <w:numFmt w:val="decimal"/>
      <w:pStyle w:val="ListNumber3"/>
      <w:lvlText w:val="%1."/>
      <w:lvlJc w:val="left"/>
      <w:pPr>
        <w:tabs>
          <w:tab w:val="num" w:pos="926"/>
        </w:tabs>
        <w:ind w:left="926" w:hanging="360"/>
      </w:pPr>
    </w:lvl>
  </w:abstractNum>
  <w:abstractNum w:abstractNumId="3"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CE387B"/>
    <w:multiLevelType w:val="multilevel"/>
    <w:tmpl w:val="36CE387B"/>
    <w:lvl w:ilvl="0">
      <w:start w:val="1"/>
      <w:numFmt w:val="decimal"/>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6"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7"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7AFE4739"/>
    <w:multiLevelType w:val="multilevel"/>
    <w:tmpl w:val="7AFE4739"/>
    <w:lvl w:ilvl="0">
      <w:start w:val="10"/>
      <w:numFmt w:val="bullet"/>
      <w:lvlText w:val="-"/>
      <w:lvlJc w:val="left"/>
      <w:pPr>
        <w:ind w:left="720" w:hanging="360"/>
      </w:pPr>
      <w:rPr>
        <w:rFonts w:ascii="Times New Roman" w:eastAsiaTheme="minorEastAsia"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15306469">
    <w:abstractNumId w:val="4"/>
  </w:num>
  <w:num w:numId="2" w16cid:durableId="59256783">
    <w:abstractNumId w:val="8"/>
  </w:num>
  <w:num w:numId="3" w16cid:durableId="729810511">
    <w:abstractNumId w:val="6"/>
  </w:num>
  <w:num w:numId="4" w16cid:durableId="1014308805">
    <w:abstractNumId w:val="10"/>
  </w:num>
  <w:num w:numId="5" w16cid:durableId="1731921828">
    <w:abstractNumId w:val="7"/>
  </w:num>
  <w:num w:numId="6" w16cid:durableId="1753040663">
    <w:abstractNumId w:val="9"/>
  </w:num>
  <w:num w:numId="7" w16cid:durableId="1035620527">
    <w:abstractNumId w:val="3"/>
  </w:num>
  <w:num w:numId="8" w16cid:durableId="221446707">
    <w:abstractNumId w:val="2"/>
  </w:num>
  <w:num w:numId="9" w16cid:durableId="1177621378">
    <w:abstractNumId w:val="1"/>
  </w:num>
  <w:num w:numId="10" w16cid:durableId="1196575757">
    <w:abstractNumId w:val="0"/>
  </w:num>
  <w:num w:numId="11" w16cid:durableId="2142069647">
    <w:abstractNumId w:val="2"/>
  </w:num>
  <w:num w:numId="12" w16cid:durableId="2005695189">
    <w:abstractNumId w:val="1"/>
  </w:num>
  <w:num w:numId="13" w16cid:durableId="1007943929">
    <w:abstractNumId w:val="0"/>
  </w:num>
  <w:num w:numId="14" w16cid:durableId="176887816">
    <w:abstractNumId w:val="5"/>
  </w:num>
  <w:num w:numId="15" w16cid:durableId="499782948">
    <w:abstractNumId w:val="11"/>
  </w:num>
  <w:num w:numId="16" w16cid:durableId="2049917040">
    <w:abstractNumId w:val="2"/>
  </w:num>
  <w:num w:numId="17" w16cid:durableId="1381050126">
    <w:abstractNumId w:val="1"/>
  </w:num>
  <w:num w:numId="18" w16cid:durableId="2045863387">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6"/>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065"/>
    <w:rsid w:val="00005992"/>
    <w:rsid w:val="00006105"/>
    <w:rsid w:val="000067B0"/>
    <w:rsid w:val="00006933"/>
    <w:rsid w:val="00010BED"/>
    <w:rsid w:val="00011029"/>
    <w:rsid w:val="000138A1"/>
    <w:rsid w:val="0001613F"/>
    <w:rsid w:val="00021774"/>
    <w:rsid w:val="00021D67"/>
    <w:rsid w:val="000241DE"/>
    <w:rsid w:val="0002422D"/>
    <w:rsid w:val="00026FE4"/>
    <w:rsid w:val="00027347"/>
    <w:rsid w:val="000309EF"/>
    <w:rsid w:val="00033B5F"/>
    <w:rsid w:val="00035F05"/>
    <w:rsid w:val="000365B7"/>
    <w:rsid w:val="000366B6"/>
    <w:rsid w:val="00040668"/>
    <w:rsid w:val="00040824"/>
    <w:rsid w:val="000419D6"/>
    <w:rsid w:val="00042C08"/>
    <w:rsid w:val="00046738"/>
    <w:rsid w:val="0004735E"/>
    <w:rsid w:val="000540A8"/>
    <w:rsid w:val="00061047"/>
    <w:rsid w:val="00061A19"/>
    <w:rsid w:val="00062CCD"/>
    <w:rsid w:val="00065AE7"/>
    <w:rsid w:val="00074B1C"/>
    <w:rsid w:val="00074C80"/>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5360"/>
    <w:rsid w:val="000C78EF"/>
    <w:rsid w:val="000D08B8"/>
    <w:rsid w:val="000D3CEB"/>
    <w:rsid w:val="000D3EC4"/>
    <w:rsid w:val="000E2046"/>
    <w:rsid w:val="000E46DB"/>
    <w:rsid w:val="000E5DEA"/>
    <w:rsid w:val="000E7B2E"/>
    <w:rsid w:val="000E7CEF"/>
    <w:rsid w:val="000F5170"/>
    <w:rsid w:val="000F75D8"/>
    <w:rsid w:val="00100C12"/>
    <w:rsid w:val="0010650B"/>
    <w:rsid w:val="001108A9"/>
    <w:rsid w:val="00113074"/>
    <w:rsid w:val="001138F5"/>
    <w:rsid w:val="00115E64"/>
    <w:rsid w:val="00115EC3"/>
    <w:rsid w:val="00116C86"/>
    <w:rsid w:val="00123040"/>
    <w:rsid w:val="0012375C"/>
    <w:rsid w:val="00124370"/>
    <w:rsid w:val="001247AC"/>
    <w:rsid w:val="00133516"/>
    <w:rsid w:val="00135953"/>
    <w:rsid w:val="00143290"/>
    <w:rsid w:val="00143B39"/>
    <w:rsid w:val="0015063A"/>
    <w:rsid w:val="00154210"/>
    <w:rsid w:val="001555FD"/>
    <w:rsid w:val="0015740F"/>
    <w:rsid w:val="001603BE"/>
    <w:rsid w:val="00165816"/>
    <w:rsid w:val="0016659C"/>
    <w:rsid w:val="001706A5"/>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562"/>
    <w:rsid w:val="001D0E8B"/>
    <w:rsid w:val="001D1BC2"/>
    <w:rsid w:val="001D2E32"/>
    <w:rsid w:val="001D364C"/>
    <w:rsid w:val="001D37E4"/>
    <w:rsid w:val="001D3971"/>
    <w:rsid w:val="001D7D6E"/>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0D42"/>
    <w:rsid w:val="0027507C"/>
    <w:rsid w:val="00275453"/>
    <w:rsid w:val="00281CAF"/>
    <w:rsid w:val="00285385"/>
    <w:rsid w:val="0029173B"/>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C79B5"/>
    <w:rsid w:val="002D00DA"/>
    <w:rsid w:val="002D6C99"/>
    <w:rsid w:val="002D6CFD"/>
    <w:rsid w:val="002D6F34"/>
    <w:rsid w:val="002D70D0"/>
    <w:rsid w:val="002D7C24"/>
    <w:rsid w:val="002E1234"/>
    <w:rsid w:val="002E23D1"/>
    <w:rsid w:val="002E2D5E"/>
    <w:rsid w:val="002E3A47"/>
    <w:rsid w:val="002E410F"/>
    <w:rsid w:val="002E4FCC"/>
    <w:rsid w:val="002E7F15"/>
    <w:rsid w:val="002F158F"/>
    <w:rsid w:val="002F3356"/>
    <w:rsid w:val="002F4CEC"/>
    <w:rsid w:val="002F4EA3"/>
    <w:rsid w:val="002F6B78"/>
    <w:rsid w:val="00301ACC"/>
    <w:rsid w:val="00303CF5"/>
    <w:rsid w:val="00304C86"/>
    <w:rsid w:val="00304DE8"/>
    <w:rsid w:val="00306A61"/>
    <w:rsid w:val="003077D1"/>
    <w:rsid w:val="00307A92"/>
    <w:rsid w:val="003129B0"/>
    <w:rsid w:val="00312A38"/>
    <w:rsid w:val="00314B30"/>
    <w:rsid w:val="00314F1B"/>
    <w:rsid w:val="003202C8"/>
    <w:rsid w:val="00320884"/>
    <w:rsid w:val="00320F92"/>
    <w:rsid w:val="00324EDA"/>
    <w:rsid w:val="00325D12"/>
    <w:rsid w:val="00330CC5"/>
    <w:rsid w:val="0033632F"/>
    <w:rsid w:val="0033638B"/>
    <w:rsid w:val="00345EB7"/>
    <w:rsid w:val="003476D5"/>
    <w:rsid w:val="0035104A"/>
    <w:rsid w:val="0035418B"/>
    <w:rsid w:val="00354204"/>
    <w:rsid w:val="00354D9E"/>
    <w:rsid w:val="0035547C"/>
    <w:rsid w:val="0035653F"/>
    <w:rsid w:val="00361A41"/>
    <w:rsid w:val="0036275A"/>
    <w:rsid w:val="00363DFD"/>
    <w:rsid w:val="00365C2A"/>
    <w:rsid w:val="00366D6D"/>
    <w:rsid w:val="00370A59"/>
    <w:rsid w:val="00371517"/>
    <w:rsid w:val="00371D61"/>
    <w:rsid w:val="00373621"/>
    <w:rsid w:val="003749DD"/>
    <w:rsid w:val="00374CA7"/>
    <w:rsid w:val="00374E0A"/>
    <w:rsid w:val="00374EBD"/>
    <w:rsid w:val="00377B09"/>
    <w:rsid w:val="00380F94"/>
    <w:rsid w:val="00381A35"/>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1F4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042B2"/>
    <w:rsid w:val="004101C5"/>
    <w:rsid w:val="00413609"/>
    <w:rsid w:val="0041481B"/>
    <w:rsid w:val="0041485D"/>
    <w:rsid w:val="00414C40"/>
    <w:rsid w:val="00415AE4"/>
    <w:rsid w:val="004171BA"/>
    <w:rsid w:val="00421EED"/>
    <w:rsid w:val="00422217"/>
    <w:rsid w:val="00422CF4"/>
    <w:rsid w:val="0042365B"/>
    <w:rsid w:val="004239B4"/>
    <w:rsid w:val="0043130F"/>
    <w:rsid w:val="004330F9"/>
    <w:rsid w:val="0043426B"/>
    <w:rsid w:val="00435882"/>
    <w:rsid w:val="00435DD4"/>
    <w:rsid w:val="004376F0"/>
    <w:rsid w:val="004410F9"/>
    <w:rsid w:val="0044477E"/>
    <w:rsid w:val="00444CBB"/>
    <w:rsid w:val="00451163"/>
    <w:rsid w:val="00452BC2"/>
    <w:rsid w:val="00453FED"/>
    <w:rsid w:val="004560C2"/>
    <w:rsid w:val="00456DE9"/>
    <w:rsid w:val="00457E2E"/>
    <w:rsid w:val="00471424"/>
    <w:rsid w:val="00473765"/>
    <w:rsid w:val="00473BAF"/>
    <w:rsid w:val="0047759B"/>
    <w:rsid w:val="0047762D"/>
    <w:rsid w:val="00483E22"/>
    <w:rsid w:val="004843E2"/>
    <w:rsid w:val="00485B53"/>
    <w:rsid w:val="00486E5A"/>
    <w:rsid w:val="0049685A"/>
    <w:rsid w:val="004A1D47"/>
    <w:rsid w:val="004A3F4D"/>
    <w:rsid w:val="004A4F7D"/>
    <w:rsid w:val="004A5943"/>
    <w:rsid w:val="004A59F7"/>
    <w:rsid w:val="004A6C35"/>
    <w:rsid w:val="004A7383"/>
    <w:rsid w:val="004B133F"/>
    <w:rsid w:val="004B6117"/>
    <w:rsid w:val="004C1213"/>
    <w:rsid w:val="004C12D2"/>
    <w:rsid w:val="004C4471"/>
    <w:rsid w:val="004C4F82"/>
    <w:rsid w:val="004C510E"/>
    <w:rsid w:val="004C5C13"/>
    <w:rsid w:val="004C7091"/>
    <w:rsid w:val="004D0779"/>
    <w:rsid w:val="004D0D18"/>
    <w:rsid w:val="004D1FE5"/>
    <w:rsid w:val="004D65F6"/>
    <w:rsid w:val="004D76F1"/>
    <w:rsid w:val="004D7A79"/>
    <w:rsid w:val="004E0024"/>
    <w:rsid w:val="004E5E5E"/>
    <w:rsid w:val="004F060E"/>
    <w:rsid w:val="004F0B7A"/>
    <w:rsid w:val="004F15F5"/>
    <w:rsid w:val="004F1FFA"/>
    <w:rsid w:val="004F6354"/>
    <w:rsid w:val="005008E4"/>
    <w:rsid w:val="00503F7F"/>
    <w:rsid w:val="00504DA0"/>
    <w:rsid w:val="00512317"/>
    <w:rsid w:val="005124CC"/>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577E2"/>
    <w:rsid w:val="005602B9"/>
    <w:rsid w:val="00562E9C"/>
    <w:rsid w:val="00564453"/>
    <w:rsid w:val="00567561"/>
    <w:rsid w:val="005829EA"/>
    <w:rsid w:val="00583DB7"/>
    <w:rsid w:val="00584D60"/>
    <w:rsid w:val="00585171"/>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258"/>
    <w:rsid w:val="005C141A"/>
    <w:rsid w:val="005C19F8"/>
    <w:rsid w:val="005C1A52"/>
    <w:rsid w:val="005C2209"/>
    <w:rsid w:val="005C22D6"/>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20BD9"/>
    <w:rsid w:val="00630045"/>
    <w:rsid w:val="0063087D"/>
    <w:rsid w:val="00630FA0"/>
    <w:rsid w:val="00631A9E"/>
    <w:rsid w:val="00632C4A"/>
    <w:rsid w:val="0063500C"/>
    <w:rsid w:val="00636D21"/>
    <w:rsid w:val="00637372"/>
    <w:rsid w:val="006373CC"/>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1185"/>
    <w:rsid w:val="00692097"/>
    <w:rsid w:val="006922F5"/>
    <w:rsid w:val="00694914"/>
    <w:rsid w:val="00696A8F"/>
    <w:rsid w:val="006A1111"/>
    <w:rsid w:val="006A1DEB"/>
    <w:rsid w:val="006B0751"/>
    <w:rsid w:val="006B2593"/>
    <w:rsid w:val="006B389B"/>
    <w:rsid w:val="006B3DD2"/>
    <w:rsid w:val="006B51FE"/>
    <w:rsid w:val="006B6427"/>
    <w:rsid w:val="006C25AF"/>
    <w:rsid w:val="006D3E44"/>
    <w:rsid w:val="006D415F"/>
    <w:rsid w:val="006D48C6"/>
    <w:rsid w:val="006D54A3"/>
    <w:rsid w:val="006D660F"/>
    <w:rsid w:val="006D6C7C"/>
    <w:rsid w:val="006E14BE"/>
    <w:rsid w:val="006E25E6"/>
    <w:rsid w:val="006E2D81"/>
    <w:rsid w:val="006E40D5"/>
    <w:rsid w:val="006E4F35"/>
    <w:rsid w:val="006F24C0"/>
    <w:rsid w:val="006F3AF9"/>
    <w:rsid w:val="006F3E14"/>
    <w:rsid w:val="006F7D11"/>
    <w:rsid w:val="007059CA"/>
    <w:rsid w:val="007078E5"/>
    <w:rsid w:val="0071039F"/>
    <w:rsid w:val="007108C7"/>
    <w:rsid w:val="00710F88"/>
    <w:rsid w:val="007139A5"/>
    <w:rsid w:val="00715A08"/>
    <w:rsid w:val="007167CC"/>
    <w:rsid w:val="00716E3F"/>
    <w:rsid w:val="00717D92"/>
    <w:rsid w:val="00720257"/>
    <w:rsid w:val="00722057"/>
    <w:rsid w:val="00725382"/>
    <w:rsid w:val="00725A32"/>
    <w:rsid w:val="007276B1"/>
    <w:rsid w:val="0073398F"/>
    <w:rsid w:val="007345A5"/>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1C9A"/>
    <w:rsid w:val="0078295B"/>
    <w:rsid w:val="00782E5D"/>
    <w:rsid w:val="00786C6A"/>
    <w:rsid w:val="007874E8"/>
    <w:rsid w:val="00787BCD"/>
    <w:rsid w:val="007906CA"/>
    <w:rsid w:val="00790B1A"/>
    <w:rsid w:val="0079178F"/>
    <w:rsid w:val="00792510"/>
    <w:rsid w:val="007971C5"/>
    <w:rsid w:val="00797559"/>
    <w:rsid w:val="007A0DAC"/>
    <w:rsid w:val="007A15B8"/>
    <w:rsid w:val="007A24FA"/>
    <w:rsid w:val="007A2F28"/>
    <w:rsid w:val="007A7557"/>
    <w:rsid w:val="007B2D82"/>
    <w:rsid w:val="007B62F3"/>
    <w:rsid w:val="007B7D11"/>
    <w:rsid w:val="007C047D"/>
    <w:rsid w:val="007C2733"/>
    <w:rsid w:val="007C2B18"/>
    <w:rsid w:val="007C57F5"/>
    <w:rsid w:val="007C5FC6"/>
    <w:rsid w:val="007C60C2"/>
    <w:rsid w:val="007C618A"/>
    <w:rsid w:val="007D31D5"/>
    <w:rsid w:val="007D57B7"/>
    <w:rsid w:val="007D63B1"/>
    <w:rsid w:val="007E0930"/>
    <w:rsid w:val="007E52E9"/>
    <w:rsid w:val="007F10B3"/>
    <w:rsid w:val="007F2B12"/>
    <w:rsid w:val="007F3942"/>
    <w:rsid w:val="007F4B3A"/>
    <w:rsid w:val="007F6E33"/>
    <w:rsid w:val="00800777"/>
    <w:rsid w:val="00806509"/>
    <w:rsid w:val="00806533"/>
    <w:rsid w:val="0081014A"/>
    <w:rsid w:val="008118C8"/>
    <w:rsid w:val="008120A8"/>
    <w:rsid w:val="008159A8"/>
    <w:rsid w:val="00815C7C"/>
    <w:rsid w:val="00817DE2"/>
    <w:rsid w:val="00820453"/>
    <w:rsid w:val="00820726"/>
    <w:rsid w:val="00826EAC"/>
    <w:rsid w:val="00827E24"/>
    <w:rsid w:val="00834E80"/>
    <w:rsid w:val="0083509A"/>
    <w:rsid w:val="008358CC"/>
    <w:rsid w:val="00835B0A"/>
    <w:rsid w:val="0083613E"/>
    <w:rsid w:val="00837E0A"/>
    <w:rsid w:val="00841105"/>
    <w:rsid w:val="0084176A"/>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288C"/>
    <w:rsid w:val="00883FDB"/>
    <w:rsid w:val="008842BC"/>
    <w:rsid w:val="00885631"/>
    <w:rsid w:val="00885F09"/>
    <w:rsid w:val="008909EA"/>
    <w:rsid w:val="00891051"/>
    <w:rsid w:val="008927F7"/>
    <w:rsid w:val="008A0633"/>
    <w:rsid w:val="008A1840"/>
    <w:rsid w:val="008A30F6"/>
    <w:rsid w:val="008A6084"/>
    <w:rsid w:val="008A6439"/>
    <w:rsid w:val="008A710F"/>
    <w:rsid w:val="008B1EC3"/>
    <w:rsid w:val="008B383C"/>
    <w:rsid w:val="008B3AEB"/>
    <w:rsid w:val="008B3DC1"/>
    <w:rsid w:val="008B3FD5"/>
    <w:rsid w:val="008B415F"/>
    <w:rsid w:val="008B4202"/>
    <w:rsid w:val="008B65CF"/>
    <w:rsid w:val="008B7B03"/>
    <w:rsid w:val="008C2C2C"/>
    <w:rsid w:val="008C38AD"/>
    <w:rsid w:val="008D018E"/>
    <w:rsid w:val="008D33F4"/>
    <w:rsid w:val="008D351E"/>
    <w:rsid w:val="008D3CAD"/>
    <w:rsid w:val="008D6252"/>
    <w:rsid w:val="008E1DA4"/>
    <w:rsid w:val="008E6CD1"/>
    <w:rsid w:val="008E6FF9"/>
    <w:rsid w:val="008E7C49"/>
    <w:rsid w:val="008F0BAE"/>
    <w:rsid w:val="008F0F8B"/>
    <w:rsid w:val="008F670C"/>
    <w:rsid w:val="008F7FC3"/>
    <w:rsid w:val="00900760"/>
    <w:rsid w:val="009010F4"/>
    <w:rsid w:val="009058D0"/>
    <w:rsid w:val="00911B54"/>
    <w:rsid w:val="00917050"/>
    <w:rsid w:val="009176B5"/>
    <w:rsid w:val="00920EFB"/>
    <w:rsid w:val="009233C6"/>
    <w:rsid w:val="0092647E"/>
    <w:rsid w:val="00927185"/>
    <w:rsid w:val="00933C29"/>
    <w:rsid w:val="0093501A"/>
    <w:rsid w:val="009352D6"/>
    <w:rsid w:val="009409B1"/>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7DE"/>
    <w:rsid w:val="009C3D5A"/>
    <w:rsid w:val="009C49C4"/>
    <w:rsid w:val="009C7D49"/>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360B"/>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5686"/>
    <w:rsid w:val="00A7625B"/>
    <w:rsid w:val="00A815D5"/>
    <w:rsid w:val="00A8506B"/>
    <w:rsid w:val="00A86E41"/>
    <w:rsid w:val="00A94513"/>
    <w:rsid w:val="00A95869"/>
    <w:rsid w:val="00A97A82"/>
    <w:rsid w:val="00AA0E71"/>
    <w:rsid w:val="00AA1024"/>
    <w:rsid w:val="00AA2B7E"/>
    <w:rsid w:val="00AA4737"/>
    <w:rsid w:val="00AA475A"/>
    <w:rsid w:val="00AA71D4"/>
    <w:rsid w:val="00AA79B2"/>
    <w:rsid w:val="00AB1FB9"/>
    <w:rsid w:val="00AB2304"/>
    <w:rsid w:val="00AB269D"/>
    <w:rsid w:val="00AB5BBB"/>
    <w:rsid w:val="00AC16DB"/>
    <w:rsid w:val="00AC2D71"/>
    <w:rsid w:val="00AC3C40"/>
    <w:rsid w:val="00AC424B"/>
    <w:rsid w:val="00AC7473"/>
    <w:rsid w:val="00AD3039"/>
    <w:rsid w:val="00AD39EF"/>
    <w:rsid w:val="00AE1915"/>
    <w:rsid w:val="00AE4ECE"/>
    <w:rsid w:val="00AF6DE6"/>
    <w:rsid w:val="00AF7868"/>
    <w:rsid w:val="00B0268E"/>
    <w:rsid w:val="00B027F8"/>
    <w:rsid w:val="00B0289C"/>
    <w:rsid w:val="00B0508A"/>
    <w:rsid w:val="00B05C8C"/>
    <w:rsid w:val="00B05FA6"/>
    <w:rsid w:val="00B06A60"/>
    <w:rsid w:val="00B1193C"/>
    <w:rsid w:val="00B2242B"/>
    <w:rsid w:val="00B228F8"/>
    <w:rsid w:val="00B242CE"/>
    <w:rsid w:val="00B26277"/>
    <w:rsid w:val="00B30D4A"/>
    <w:rsid w:val="00B34627"/>
    <w:rsid w:val="00B407BB"/>
    <w:rsid w:val="00B471AC"/>
    <w:rsid w:val="00B51F6F"/>
    <w:rsid w:val="00B553B2"/>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B0B84"/>
    <w:rsid w:val="00BB170B"/>
    <w:rsid w:val="00BB2BC9"/>
    <w:rsid w:val="00BB5258"/>
    <w:rsid w:val="00BC07A1"/>
    <w:rsid w:val="00BC1740"/>
    <w:rsid w:val="00BC1E23"/>
    <w:rsid w:val="00BC5F67"/>
    <w:rsid w:val="00BD1DB4"/>
    <w:rsid w:val="00BD5DAB"/>
    <w:rsid w:val="00BD6A19"/>
    <w:rsid w:val="00BD7104"/>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064F4"/>
    <w:rsid w:val="00C13271"/>
    <w:rsid w:val="00C1423F"/>
    <w:rsid w:val="00C14974"/>
    <w:rsid w:val="00C15092"/>
    <w:rsid w:val="00C1542A"/>
    <w:rsid w:val="00C201B0"/>
    <w:rsid w:val="00C20527"/>
    <w:rsid w:val="00C230E1"/>
    <w:rsid w:val="00C2322D"/>
    <w:rsid w:val="00C24B8E"/>
    <w:rsid w:val="00C25ECD"/>
    <w:rsid w:val="00C31A30"/>
    <w:rsid w:val="00C341B0"/>
    <w:rsid w:val="00C3433E"/>
    <w:rsid w:val="00C401E5"/>
    <w:rsid w:val="00C41ECF"/>
    <w:rsid w:val="00C42A2F"/>
    <w:rsid w:val="00C4422A"/>
    <w:rsid w:val="00C450F8"/>
    <w:rsid w:val="00C464D5"/>
    <w:rsid w:val="00C505E8"/>
    <w:rsid w:val="00C50D10"/>
    <w:rsid w:val="00C50FA2"/>
    <w:rsid w:val="00C52301"/>
    <w:rsid w:val="00C60918"/>
    <w:rsid w:val="00C62D30"/>
    <w:rsid w:val="00C64D83"/>
    <w:rsid w:val="00C65D74"/>
    <w:rsid w:val="00C669C0"/>
    <w:rsid w:val="00C66D08"/>
    <w:rsid w:val="00C67873"/>
    <w:rsid w:val="00C67B15"/>
    <w:rsid w:val="00C71502"/>
    <w:rsid w:val="00C71EED"/>
    <w:rsid w:val="00C722ED"/>
    <w:rsid w:val="00C72A6B"/>
    <w:rsid w:val="00C743F3"/>
    <w:rsid w:val="00C755D7"/>
    <w:rsid w:val="00C773CF"/>
    <w:rsid w:val="00C81DC9"/>
    <w:rsid w:val="00C8528E"/>
    <w:rsid w:val="00C86B0D"/>
    <w:rsid w:val="00C9047B"/>
    <w:rsid w:val="00C924D0"/>
    <w:rsid w:val="00C95863"/>
    <w:rsid w:val="00CA12F0"/>
    <w:rsid w:val="00CA2C94"/>
    <w:rsid w:val="00CA41DD"/>
    <w:rsid w:val="00CA4A27"/>
    <w:rsid w:val="00CA4F23"/>
    <w:rsid w:val="00CA7225"/>
    <w:rsid w:val="00CB2AC5"/>
    <w:rsid w:val="00CB2B1C"/>
    <w:rsid w:val="00CB507F"/>
    <w:rsid w:val="00CB5380"/>
    <w:rsid w:val="00CC487E"/>
    <w:rsid w:val="00CD1687"/>
    <w:rsid w:val="00CD28FB"/>
    <w:rsid w:val="00CD4E35"/>
    <w:rsid w:val="00CD5A5D"/>
    <w:rsid w:val="00CE1236"/>
    <w:rsid w:val="00CE2A56"/>
    <w:rsid w:val="00CE4BFB"/>
    <w:rsid w:val="00CE639E"/>
    <w:rsid w:val="00CF0B2B"/>
    <w:rsid w:val="00CF1921"/>
    <w:rsid w:val="00CF3870"/>
    <w:rsid w:val="00CF4622"/>
    <w:rsid w:val="00D01D48"/>
    <w:rsid w:val="00D02798"/>
    <w:rsid w:val="00D03BE4"/>
    <w:rsid w:val="00D054ED"/>
    <w:rsid w:val="00D060CE"/>
    <w:rsid w:val="00D061E5"/>
    <w:rsid w:val="00D06F42"/>
    <w:rsid w:val="00D07C60"/>
    <w:rsid w:val="00D141D0"/>
    <w:rsid w:val="00D1521E"/>
    <w:rsid w:val="00D15A32"/>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3B4"/>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467E"/>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27A78"/>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1CA"/>
    <w:rsid w:val="00EE43F6"/>
    <w:rsid w:val="00EE6A0F"/>
    <w:rsid w:val="00EE71F0"/>
    <w:rsid w:val="00EF0850"/>
    <w:rsid w:val="00EF1901"/>
    <w:rsid w:val="00EF3EFF"/>
    <w:rsid w:val="00EF74BB"/>
    <w:rsid w:val="00F011B3"/>
    <w:rsid w:val="00F01D06"/>
    <w:rsid w:val="00F02F42"/>
    <w:rsid w:val="00F054E2"/>
    <w:rsid w:val="00F05BB3"/>
    <w:rsid w:val="00F06A80"/>
    <w:rsid w:val="00F10E8D"/>
    <w:rsid w:val="00F22B24"/>
    <w:rsid w:val="00F24A59"/>
    <w:rsid w:val="00F25B42"/>
    <w:rsid w:val="00F26D3A"/>
    <w:rsid w:val="00F271A3"/>
    <w:rsid w:val="00F33233"/>
    <w:rsid w:val="00F34B88"/>
    <w:rsid w:val="00F357F0"/>
    <w:rsid w:val="00F36693"/>
    <w:rsid w:val="00F36A85"/>
    <w:rsid w:val="00F417FE"/>
    <w:rsid w:val="00F46EB7"/>
    <w:rsid w:val="00F52AF7"/>
    <w:rsid w:val="00F537F8"/>
    <w:rsid w:val="00F57EBA"/>
    <w:rsid w:val="00F627A5"/>
    <w:rsid w:val="00F63932"/>
    <w:rsid w:val="00F66623"/>
    <w:rsid w:val="00F72A38"/>
    <w:rsid w:val="00F73C1F"/>
    <w:rsid w:val="00F75DD8"/>
    <w:rsid w:val="00F769AC"/>
    <w:rsid w:val="00F82F0F"/>
    <w:rsid w:val="00F92C1D"/>
    <w:rsid w:val="00F9394E"/>
    <w:rsid w:val="00F94D2A"/>
    <w:rsid w:val="00F950A3"/>
    <w:rsid w:val="00FA1FE8"/>
    <w:rsid w:val="00FA3152"/>
    <w:rsid w:val="00FA7821"/>
    <w:rsid w:val="00FA7B17"/>
    <w:rsid w:val="00FB1C3F"/>
    <w:rsid w:val="00FB26C4"/>
    <w:rsid w:val="00FB350F"/>
    <w:rsid w:val="00FB4F6A"/>
    <w:rsid w:val="00FB4FE1"/>
    <w:rsid w:val="00FB685C"/>
    <w:rsid w:val="00FC0053"/>
    <w:rsid w:val="00FC035C"/>
    <w:rsid w:val="00FC1480"/>
    <w:rsid w:val="00FC1839"/>
    <w:rsid w:val="00FC25EF"/>
    <w:rsid w:val="00FC2EC4"/>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E491A"/>
    <w:rsid w:val="00FE7662"/>
    <w:rsid w:val="00FF1245"/>
    <w:rsid w:val="00FF178A"/>
    <w:rsid w:val="00FF17E5"/>
    <w:rsid w:val="00FF1F4A"/>
    <w:rsid w:val="00FF2E76"/>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Hyperlink"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E46DB"/>
    <w:pPr>
      <w:keepLines/>
      <w:tabs>
        <w:tab w:val="center" w:pos="4536"/>
        <w:tab w:val="right" w:pos="9072"/>
      </w:tabs>
    </w:p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link w:val="HeaderChar"/>
    <w:uiPriority w:val="99"/>
    <w:rsid w:val="000E46DB"/>
    <w:pPr>
      <w:widowControl w:val="0"/>
      <w:overflowPunct w:val="0"/>
      <w:autoSpaceDE w:val="0"/>
      <w:autoSpaceDN w:val="0"/>
      <w:adjustRightInd w:val="0"/>
      <w:textAlignment w:val="baseline"/>
    </w:pPr>
    <w:rPr>
      <w:rFonts w:ascii="Arial" w:eastAsia="Times New Roman" w:hAnsi="Arial"/>
      <w:b/>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qFormat/>
    <w:rsid w:val="000E46DB"/>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qFormat/>
    <w:rsid w:val="000E46DB"/>
    <w:rPr>
      <w:color w:val="FF0000"/>
    </w:rPr>
  </w:style>
  <w:style w:type="character" w:customStyle="1" w:styleId="EditorsNoteChar">
    <w:name w:val="Editor's Note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rPr>
  </w:style>
  <w:style w:type="paragraph" w:styleId="BalloonText">
    <w:name w:val="Balloon Text"/>
    <w:basedOn w:val="Normal"/>
    <w:semiHidden/>
    <w:rsid w:val="007F2B12"/>
    <w:rPr>
      <w:rFonts w:ascii="Tahoma" w:hAnsi="Tahoma" w:cs="Tahoma"/>
      <w:sz w:val="16"/>
      <w:szCs w:val="16"/>
    </w:rPr>
  </w:style>
  <w:style w:type="character" w:styleId="Hyperlink">
    <w:name w:val="Hyperlink"/>
    <w:qFormat/>
    <w:rsid w:val="00A61F61"/>
    <w:rPr>
      <w:color w:val="0000FF"/>
      <w:u w:val="single"/>
    </w:rPr>
  </w:style>
  <w:style w:type="character" w:customStyle="1" w:styleId="PLChar">
    <w:name w:val="PL Char"/>
    <w:link w:val="PL"/>
    <w:rsid w:val="00E21A7F"/>
    <w:rPr>
      <w:rFonts w:ascii="Courier New" w:eastAsia="Times New Roman" w:hAnsi="Courier New"/>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paragraph" w:styleId="CommentSubject">
    <w:name w:val="annotation subject"/>
    <w:basedOn w:val="CommentText"/>
    <w:next w:val="CommentText"/>
    <w:link w:val="CommentSubjectChar"/>
    <w:qFormat/>
    <w:rsid w:val="00B027F8"/>
    <w:rPr>
      <w:b/>
      <w:bCs/>
    </w:rPr>
  </w:style>
  <w:style w:type="character" w:customStyle="1" w:styleId="CommentSubjectChar">
    <w:name w:val="Comment Subject Char"/>
    <w:basedOn w:val="CommentTextChar"/>
    <w:link w:val="CommentSubject"/>
    <w:rsid w:val="00B027F8"/>
    <w:rPr>
      <w:rFonts w:eastAsia="Times New Roman"/>
      <w:b/>
      <w:bCs/>
    </w:rPr>
  </w:style>
  <w:style w:type="character" w:customStyle="1" w:styleId="FooterChar">
    <w:name w:val="Footer Char"/>
    <w:basedOn w:val="DefaultParagraphFont"/>
    <w:link w:val="Footer"/>
    <w:uiPriority w:val="99"/>
    <w:rsid w:val="0065366A"/>
    <w:rPr>
      <w:rFonts w:ascii="Arial" w:eastAsia="Times New Roman" w:hAnsi="Arial"/>
      <w:b/>
      <w:i/>
      <w:sz w:val="18"/>
    </w:rPr>
  </w:style>
  <w:style w:type="character" w:customStyle="1" w:styleId="HeaderChar">
    <w:name w:val="Header Char"/>
    <w:basedOn w:val="DefaultParagraphFont"/>
    <w:link w:val="Header"/>
    <w:uiPriority w:val="99"/>
    <w:rsid w:val="00FF1245"/>
    <w:rPr>
      <w:rFonts w:ascii="Arial" w:eastAsia="Times New Roman" w:hAnsi="Arial"/>
      <w:b/>
      <w:sz w:val="18"/>
    </w:rPr>
  </w:style>
  <w:style w:type="character" w:styleId="CommentReference">
    <w:name w:val="annotation reference"/>
    <w:qFormat/>
    <w:rsid w:val="00826EAC"/>
    <w:rPr>
      <w:sz w:val="16"/>
    </w:rPr>
  </w:style>
  <w:style w:type="paragraph" w:styleId="BodyText">
    <w:name w:val="Body Text"/>
    <w:basedOn w:val="Normal"/>
    <w:link w:val="BodyTextChar"/>
    <w:rsid w:val="00826EAC"/>
    <w:pPr>
      <w:spacing w:after="120"/>
    </w:pPr>
  </w:style>
  <w:style w:type="character" w:customStyle="1" w:styleId="BodyTextChar">
    <w:name w:val="Body Text Char"/>
    <w:basedOn w:val="DefaultParagraphFont"/>
    <w:link w:val="BodyText"/>
    <w:rsid w:val="00826EAC"/>
    <w:rPr>
      <w:rFonts w:eastAsia="Times New Roman"/>
    </w:rPr>
  </w:style>
  <w:style w:type="paragraph" w:styleId="Bibliography">
    <w:name w:val="Bibliography"/>
    <w:basedOn w:val="Normal"/>
    <w:next w:val="Normal"/>
    <w:uiPriority w:val="37"/>
    <w:semiHidden/>
    <w:unhideWhenUsed/>
    <w:rsid w:val="00691185"/>
  </w:style>
  <w:style w:type="paragraph" w:styleId="BlockText">
    <w:name w:val="Block Text"/>
    <w:basedOn w:val="Normal"/>
    <w:rsid w:val="0069118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91185"/>
    <w:pPr>
      <w:spacing w:after="120" w:line="480" w:lineRule="auto"/>
    </w:pPr>
  </w:style>
  <w:style w:type="character" w:customStyle="1" w:styleId="BodyText2Char">
    <w:name w:val="Body Text 2 Char"/>
    <w:basedOn w:val="DefaultParagraphFont"/>
    <w:link w:val="BodyText2"/>
    <w:rsid w:val="00691185"/>
    <w:rPr>
      <w:rFonts w:eastAsia="Times New Roman"/>
    </w:rPr>
  </w:style>
  <w:style w:type="paragraph" w:styleId="BodyText3">
    <w:name w:val="Body Text 3"/>
    <w:basedOn w:val="Normal"/>
    <w:link w:val="BodyText3Char"/>
    <w:rsid w:val="00691185"/>
    <w:pPr>
      <w:spacing w:after="120"/>
    </w:pPr>
    <w:rPr>
      <w:sz w:val="16"/>
      <w:szCs w:val="16"/>
    </w:rPr>
  </w:style>
  <w:style w:type="character" w:customStyle="1" w:styleId="BodyText3Char">
    <w:name w:val="Body Text 3 Char"/>
    <w:basedOn w:val="DefaultParagraphFont"/>
    <w:link w:val="BodyText3"/>
    <w:rsid w:val="00691185"/>
    <w:rPr>
      <w:rFonts w:eastAsia="Times New Roman"/>
      <w:sz w:val="16"/>
      <w:szCs w:val="16"/>
    </w:rPr>
  </w:style>
  <w:style w:type="paragraph" w:styleId="BodyTextFirstIndent">
    <w:name w:val="Body Text First Indent"/>
    <w:basedOn w:val="BodyText"/>
    <w:link w:val="BodyTextFirstIndentChar"/>
    <w:rsid w:val="00691185"/>
    <w:pPr>
      <w:spacing w:after="180"/>
      <w:ind w:firstLine="360"/>
    </w:pPr>
  </w:style>
  <w:style w:type="character" w:customStyle="1" w:styleId="BodyTextFirstIndentChar">
    <w:name w:val="Body Text First Indent Char"/>
    <w:basedOn w:val="BodyTextChar"/>
    <w:link w:val="BodyTextFirstIndent"/>
    <w:rsid w:val="00691185"/>
    <w:rPr>
      <w:rFonts w:eastAsia="Times New Roman"/>
    </w:rPr>
  </w:style>
  <w:style w:type="paragraph" w:styleId="BodyTextIndent">
    <w:name w:val="Body Text Indent"/>
    <w:basedOn w:val="Normal"/>
    <w:link w:val="BodyTextIndentChar"/>
    <w:rsid w:val="00691185"/>
    <w:pPr>
      <w:spacing w:after="120"/>
      <w:ind w:left="283"/>
    </w:pPr>
  </w:style>
  <w:style w:type="character" w:customStyle="1" w:styleId="BodyTextIndentChar">
    <w:name w:val="Body Text Indent Char"/>
    <w:basedOn w:val="DefaultParagraphFont"/>
    <w:link w:val="BodyTextIndent"/>
    <w:rsid w:val="00691185"/>
    <w:rPr>
      <w:rFonts w:eastAsia="Times New Roman"/>
    </w:rPr>
  </w:style>
  <w:style w:type="paragraph" w:styleId="BodyTextFirstIndent2">
    <w:name w:val="Body Text First Indent 2"/>
    <w:basedOn w:val="BodyTextIndent"/>
    <w:link w:val="BodyTextFirstIndent2Char"/>
    <w:rsid w:val="00691185"/>
    <w:pPr>
      <w:spacing w:after="180"/>
      <w:ind w:left="360" w:firstLine="360"/>
    </w:pPr>
  </w:style>
  <w:style w:type="character" w:customStyle="1" w:styleId="BodyTextFirstIndent2Char">
    <w:name w:val="Body Text First Indent 2 Char"/>
    <w:basedOn w:val="BodyTextIndentChar"/>
    <w:link w:val="BodyTextFirstIndent2"/>
    <w:rsid w:val="00691185"/>
    <w:rPr>
      <w:rFonts w:eastAsia="Times New Roman"/>
    </w:rPr>
  </w:style>
  <w:style w:type="paragraph" w:styleId="BodyTextIndent2">
    <w:name w:val="Body Text Indent 2"/>
    <w:basedOn w:val="Normal"/>
    <w:link w:val="BodyTextIndent2Char"/>
    <w:rsid w:val="00691185"/>
    <w:pPr>
      <w:spacing w:after="120" w:line="480" w:lineRule="auto"/>
      <w:ind w:left="283"/>
    </w:pPr>
  </w:style>
  <w:style w:type="character" w:customStyle="1" w:styleId="BodyTextIndent2Char">
    <w:name w:val="Body Text Indent 2 Char"/>
    <w:basedOn w:val="DefaultParagraphFont"/>
    <w:link w:val="BodyTextIndent2"/>
    <w:rsid w:val="00691185"/>
    <w:rPr>
      <w:rFonts w:eastAsia="Times New Roman"/>
    </w:rPr>
  </w:style>
  <w:style w:type="paragraph" w:styleId="BodyTextIndent3">
    <w:name w:val="Body Text Indent 3"/>
    <w:basedOn w:val="Normal"/>
    <w:link w:val="BodyTextIndent3Char"/>
    <w:rsid w:val="00691185"/>
    <w:pPr>
      <w:spacing w:after="120"/>
      <w:ind w:left="283"/>
    </w:pPr>
    <w:rPr>
      <w:sz w:val="16"/>
      <w:szCs w:val="16"/>
    </w:rPr>
  </w:style>
  <w:style w:type="character" w:customStyle="1" w:styleId="BodyTextIndent3Char">
    <w:name w:val="Body Text Indent 3 Char"/>
    <w:basedOn w:val="DefaultParagraphFont"/>
    <w:link w:val="BodyTextIndent3"/>
    <w:rsid w:val="00691185"/>
    <w:rPr>
      <w:rFonts w:eastAsia="Times New Roman"/>
      <w:sz w:val="16"/>
      <w:szCs w:val="16"/>
    </w:rPr>
  </w:style>
  <w:style w:type="paragraph" w:styleId="Caption">
    <w:name w:val="caption"/>
    <w:basedOn w:val="Normal"/>
    <w:next w:val="Normal"/>
    <w:semiHidden/>
    <w:unhideWhenUsed/>
    <w:qFormat/>
    <w:rsid w:val="00691185"/>
    <w:pPr>
      <w:spacing w:after="200"/>
    </w:pPr>
    <w:rPr>
      <w:i/>
      <w:iCs/>
      <w:color w:val="44546A" w:themeColor="text2"/>
      <w:sz w:val="18"/>
      <w:szCs w:val="18"/>
    </w:rPr>
  </w:style>
  <w:style w:type="paragraph" w:styleId="Closing">
    <w:name w:val="Closing"/>
    <w:basedOn w:val="Normal"/>
    <w:link w:val="ClosingChar"/>
    <w:rsid w:val="00691185"/>
    <w:pPr>
      <w:spacing w:after="0"/>
      <w:ind w:left="4252"/>
    </w:pPr>
  </w:style>
  <w:style w:type="character" w:customStyle="1" w:styleId="ClosingChar">
    <w:name w:val="Closing Char"/>
    <w:basedOn w:val="DefaultParagraphFont"/>
    <w:link w:val="Closing"/>
    <w:rsid w:val="00691185"/>
    <w:rPr>
      <w:rFonts w:eastAsia="Times New Roman"/>
    </w:rPr>
  </w:style>
  <w:style w:type="paragraph" w:styleId="Date">
    <w:name w:val="Date"/>
    <w:basedOn w:val="Normal"/>
    <w:next w:val="Normal"/>
    <w:link w:val="DateChar"/>
    <w:rsid w:val="00691185"/>
  </w:style>
  <w:style w:type="character" w:customStyle="1" w:styleId="DateChar">
    <w:name w:val="Date Char"/>
    <w:basedOn w:val="DefaultParagraphFont"/>
    <w:link w:val="Date"/>
    <w:rsid w:val="00691185"/>
    <w:rPr>
      <w:rFonts w:eastAsia="Times New Roman"/>
    </w:rPr>
  </w:style>
  <w:style w:type="paragraph" w:styleId="DocumentMap">
    <w:name w:val="Document Map"/>
    <w:basedOn w:val="Normal"/>
    <w:link w:val="DocumentMapChar"/>
    <w:rsid w:val="00691185"/>
    <w:pPr>
      <w:spacing w:after="0"/>
    </w:pPr>
    <w:rPr>
      <w:rFonts w:ascii="Segoe UI" w:hAnsi="Segoe UI" w:cs="Segoe UI"/>
      <w:sz w:val="16"/>
      <w:szCs w:val="16"/>
    </w:rPr>
  </w:style>
  <w:style w:type="character" w:customStyle="1" w:styleId="DocumentMapChar">
    <w:name w:val="Document Map Char"/>
    <w:basedOn w:val="DefaultParagraphFont"/>
    <w:link w:val="DocumentMap"/>
    <w:rsid w:val="00691185"/>
    <w:rPr>
      <w:rFonts w:ascii="Segoe UI" w:eastAsia="Times New Roman" w:hAnsi="Segoe UI" w:cs="Segoe UI"/>
      <w:sz w:val="16"/>
      <w:szCs w:val="16"/>
    </w:rPr>
  </w:style>
  <w:style w:type="paragraph" w:styleId="E-mailSignature">
    <w:name w:val="E-mail Signature"/>
    <w:basedOn w:val="Normal"/>
    <w:link w:val="E-mailSignatureChar"/>
    <w:rsid w:val="00691185"/>
    <w:pPr>
      <w:spacing w:after="0"/>
    </w:pPr>
  </w:style>
  <w:style w:type="character" w:customStyle="1" w:styleId="E-mailSignatureChar">
    <w:name w:val="E-mail Signature Char"/>
    <w:basedOn w:val="DefaultParagraphFont"/>
    <w:link w:val="E-mailSignature"/>
    <w:rsid w:val="00691185"/>
    <w:rPr>
      <w:rFonts w:eastAsia="Times New Roman"/>
    </w:rPr>
  </w:style>
  <w:style w:type="paragraph" w:styleId="EndnoteText">
    <w:name w:val="endnote text"/>
    <w:basedOn w:val="Normal"/>
    <w:link w:val="EndnoteTextChar"/>
    <w:rsid w:val="00691185"/>
    <w:pPr>
      <w:spacing w:after="0"/>
    </w:pPr>
  </w:style>
  <w:style w:type="character" w:customStyle="1" w:styleId="EndnoteTextChar">
    <w:name w:val="Endnote Text Char"/>
    <w:basedOn w:val="DefaultParagraphFont"/>
    <w:link w:val="EndnoteText"/>
    <w:rsid w:val="00691185"/>
    <w:rPr>
      <w:rFonts w:eastAsia="Times New Roman"/>
    </w:rPr>
  </w:style>
  <w:style w:type="paragraph" w:styleId="EnvelopeAddress">
    <w:name w:val="envelope address"/>
    <w:basedOn w:val="Normal"/>
    <w:rsid w:val="0069118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185"/>
    <w:pPr>
      <w:spacing w:after="0"/>
    </w:pPr>
    <w:rPr>
      <w:rFonts w:asciiTheme="majorHAnsi" w:eastAsiaTheme="majorEastAsia" w:hAnsiTheme="majorHAnsi" w:cstheme="majorBidi"/>
    </w:rPr>
  </w:style>
  <w:style w:type="paragraph" w:styleId="HTMLAddress">
    <w:name w:val="HTML Address"/>
    <w:basedOn w:val="Normal"/>
    <w:link w:val="HTMLAddressChar"/>
    <w:rsid w:val="00691185"/>
    <w:pPr>
      <w:spacing w:after="0"/>
    </w:pPr>
    <w:rPr>
      <w:i/>
      <w:iCs/>
    </w:rPr>
  </w:style>
  <w:style w:type="character" w:customStyle="1" w:styleId="HTMLAddressChar">
    <w:name w:val="HTML Address Char"/>
    <w:basedOn w:val="DefaultParagraphFont"/>
    <w:link w:val="HTMLAddress"/>
    <w:rsid w:val="00691185"/>
    <w:rPr>
      <w:rFonts w:eastAsia="Times New Roman"/>
      <w:i/>
      <w:iCs/>
    </w:rPr>
  </w:style>
  <w:style w:type="paragraph" w:styleId="HTMLPreformatted">
    <w:name w:val="HTML Preformatted"/>
    <w:basedOn w:val="Normal"/>
    <w:link w:val="HTMLPreformattedChar"/>
    <w:rsid w:val="00691185"/>
    <w:pPr>
      <w:spacing w:after="0"/>
    </w:pPr>
    <w:rPr>
      <w:rFonts w:ascii="Consolas" w:hAnsi="Consolas"/>
    </w:rPr>
  </w:style>
  <w:style w:type="character" w:customStyle="1" w:styleId="HTMLPreformattedChar">
    <w:name w:val="HTML Preformatted Char"/>
    <w:basedOn w:val="DefaultParagraphFont"/>
    <w:link w:val="HTMLPreformatted"/>
    <w:rsid w:val="00691185"/>
    <w:rPr>
      <w:rFonts w:ascii="Consolas" w:eastAsia="Times New Roman" w:hAnsi="Consolas"/>
    </w:rPr>
  </w:style>
  <w:style w:type="paragraph" w:styleId="Index3">
    <w:name w:val="index 3"/>
    <w:basedOn w:val="Normal"/>
    <w:next w:val="Normal"/>
    <w:rsid w:val="00691185"/>
    <w:pPr>
      <w:spacing w:after="0"/>
      <w:ind w:left="600" w:hanging="200"/>
    </w:pPr>
  </w:style>
  <w:style w:type="paragraph" w:styleId="Index4">
    <w:name w:val="index 4"/>
    <w:basedOn w:val="Normal"/>
    <w:next w:val="Normal"/>
    <w:rsid w:val="00691185"/>
    <w:pPr>
      <w:spacing w:after="0"/>
      <w:ind w:left="800" w:hanging="200"/>
    </w:pPr>
  </w:style>
  <w:style w:type="paragraph" w:styleId="Index5">
    <w:name w:val="index 5"/>
    <w:basedOn w:val="Normal"/>
    <w:next w:val="Normal"/>
    <w:rsid w:val="00691185"/>
    <w:pPr>
      <w:spacing w:after="0"/>
      <w:ind w:left="1000" w:hanging="200"/>
    </w:pPr>
  </w:style>
  <w:style w:type="paragraph" w:styleId="Index6">
    <w:name w:val="index 6"/>
    <w:basedOn w:val="Normal"/>
    <w:next w:val="Normal"/>
    <w:rsid w:val="00691185"/>
    <w:pPr>
      <w:spacing w:after="0"/>
      <w:ind w:left="1200" w:hanging="200"/>
    </w:pPr>
  </w:style>
  <w:style w:type="paragraph" w:styleId="Index7">
    <w:name w:val="index 7"/>
    <w:basedOn w:val="Normal"/>
    <w:next w:val="Normal"/>
    <w:rsid w:val="00691185"/>
    <w:pPr>
      <w:spacing w:after="0"/>
      <w:ind w:left="1400" w:hanging="200"/>
    </w:pPr>
  </w:style>
  <w:style w:type="paragraph" w:styleId="Index8">
    <w:name w:val="index 8"/>
    <w:basedOn w:val="Normal"/>
    <w:next w:val="Normal"/>
    <w:rsid w:val="00691185"/>
    <w:pPr>
      <w:spacing w:after="0"/>
      <w:ind w:left="1600" w:hanging="200"/>
    </w:pPr>
  </w:style>
  <w:style w:type="paragraph" w:styleId="Index9">
    <w:name w:val="index 9"/>
    <w:basedOn w:val="Normal"/>
    <w:next w:val="Normal"/>
    <w:rsid w:val="00691185"/>
    <w:pPr>
      <w:spacing w:after="0"/>
      <w:ind w:left="1800" w:hanging="200"/>
    </w:pPr>
  </w:style>
  <w:style w:type="paragraph" w:styleId="IndexHeading">
    <w:name w:val="index heading"/>
    <w:basedOn w:val="Normal"/>
    <w:next w:val="Index1"/>
    <w:rsid w:val="0069118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18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185"/>
    <w:rPr>
      <w:rFonts w:eastAsia="Times New Roman"/>
      <w:i/>
      <w:iCs/>
      <w:color w:val="4472C4" w:themeColor="accent1"/>
    </w:rPr>
  </w:style>
  <w:style w:type="paragraph" w:styleId="ListContinue">
    <w:name w:val="List Continue"/>
    <w:basedOn w:val="Normal"/>
    <w:rsid w:val="00691185"/>
    <w:pPr>
      <w:spacing w:after="120"/>
      <w:ind w:left="283"/>
      <w:contextualSpacing/>
    </w:pPr>
  </w:style>
  <w:style w:type="paragraph" w:styleId="ListContinue2">
    <w:name w:val="List Continue 2"/>
    <w:basedOn w:val="Normal"/>
    <w:rsid w:val="00691185"/>
    <w:pPr>
      <w:spacing w:after="120"/>
      <w:ind w:left="566"/>
      <w:contextualSpacing/>
    </w:pPr>
  </w:style>
  <w:style w:type="paragraph" w:styleId="ListContinue3">
    <w:name w:val="List Continue 3"/>
    <w:basedOn w:val="Normal"/>
    <w:rsid w:val="00691185"/>
    <w:pPr>
      <w:spacing w:after="120"/>
      <w:ind w:left="849"/>
      <w:contextualSpacing/>
    </w:pPr>
  </w:style>
  <w:style w:type="paragraph" w:styleId="ListContinue4">
    <w:name w:val="List Continue 4"/>
    <w:basedOn w:val="Normal"/>
    <w:rsid w:val="00691185"/>
    <w:pPr>
      <w:spacing w:after="120"/>
      <w:ind w:left="1132"/>
      <w:contextualSpacing/>
    </w:pPr>
  </w:style>
  <w:style w:type="paragraph" w:styleId="ListContinue5">
    <w:name w:val="List Continue 5"/>
    <w:basedOn w:val="Normal"/>
    <w:rsid w:val="00691185"/>
    <w:pPr>
      <w:spacing w:after="120"/>
      <w:ind w:left="1415"/>
      <w:contextualSpacing/>
    </w:pPr>
  </w:style>
  <w:style w:type="paragraph" w:styleId="ListNumber3">
    <w:name w:val="List Number 3"/>
    <w:basedOn w:val="Normal"/>
    <w:rsid w:val="00691185"/>
    <w:pPr>
      <w:numPr>
        <w:numId w:val="16"/>
      </w:numPr>
      <w:contextualSpacing/>
    </w:pPr>
  </w:style>
  <w:style w:type="paragraph" w:styleId="ListNumber4">
    <w:name w:val="List Number 4"/>
    <w:basedOn w:val="Normal"/>
    <w:rsid w:val="00691185"/>
    <w:pPr>
      <w:numPr>
        <w:numId w:val="17"/>
      </w:numPr>
      <w:contextualSpacing/>
    </w:pPr>
  </w:style>
  <w:style w:type="paragraph" w:styleId="ListNumber5">
    <w:name w:val="List Number 5"/>
    <w:basedOn w:val="Normal"/>
    <w:rsid w:val="00691185"/>
    <w:pPr>
      <w:numPr>
        <w:numId w:val="18"/>
      </w:numPr>
      <w:contextualSpacing/>
    </w:pPr>
  </w:style>
  <w:style w:type="paragraph" w:styleId="ListParagraph">
    <w:name w:val="List Paragraph"/>
    <w:basedOn w:val="Normal"/>
    <w:uiPriority w:val="34"/>
    <w:qFormat/>
    <w:rsid w:val="00691185"/>
    <w:pPr>
      <w:ind w:left="720"/>
      <w:contextualSpacing/>
    </w:pPr>
  </w:style>
  <w:style w:type="paragraph" w:styleId="MacroText">
    <w:name w:val="macro"/>
    <w:link w:val="MacroTextChar"/>
    <w:rsid w:val="006911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91185"/>
    <w:rPr>
      <w:rFonts w:ascii="Consolas" w:eastAsia="Times New Roman" w:hAnsi="Consolas"/>
    </w:rPr>
  </w:style>
  <w:style w:type="paragraph" w:styleId="MessageHeader">
    <w:name w:val="Message Header"/>
    <w:basedOn w:val="Normal"/>
    <w:link w:val="MessageHeaderChar"/>
    <w:rsid w:val="0069118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185"/>
    <w:rPr>
      <w:rFonts w:asciiTheme="majorHAnsi" w:eastAsiaTheme="majorEastAsia" w:hAnsiTheme="majorHAnsi" w:cstheme="majorBidi"/>
      <w:sz w:val="24"/>
      <w:szCs w:val="24"/>
      <w:shd w:val="pct20" w:color="auto" w:fill="auto"/>
    </w:rPr>
  </w:style>
  <w:style w:type="paragraph" w:styleId="NoSpacing">
    <w:name w:val="No Spacing"/>
    <w:uiPriority w:val="1"/>
    <w:qFormat/>
    <w:rsid w:val="00691185"/>
    <w:pPr>
      <w:overflowPunct w:val="0"/>
      <w:autoSpaceDE w:val="0"/>
      <w:autoSpaceDN w:val="0"/>
      <w:adjustRightInd w:val="0"/>
      <w:textAlignment w:val="baseline"/>
    </w:pPr>
    <w:rPr>
      <w:rFonts w:eastAsia="Times New Roman"/>
    </w:rPr>
  </w:style>
  <w:style w:type="paragraph" w:styleId="NormalIndent">
    <w:name w:val="Normal Indent"/>
    <w:basedOn w:val="Normal"/>
    <w:rsid w:val="00691185"/>
    <w:pPr>
      <w:ind w:left="720"/>
    </w:pPr>
  </w:style>
  <w:style w:type="paragraph" w:styleId="NoteHeading">
    <w:name w:val="Note Heading"/>
    <w:basedOn w:val="Normal"/>
    <w:next w:val="Normal"/>
    <w:link w:val="NoteHeadingChar"/>
    <w:rsid w:val="00691185"/>
    <w:pPr>
      <w:spacing w:after="0"/>
    </w:pPr>
  </w:style>
  <w:style w:type="character" w:customStyle="1" w:styleId="NoteHeadingChar">
    <w:name w:val="Note Heading Char"/>
    <w:basedOn w:val="DefaultParagraphFont"/>
    <w:link w:val="NoteHeading"/>
    <w:rsid w:val="00691185"/>
    <w:rPr>
      <w:rFonts w:eastAsia="Times New Roman"/>
    </w:rPr>
  </w:style>
  <w:style w:type="paragraph" w:styleId="PlainText">
    <w:name w:val="Plain Text"/>
    <w:basedOn w:val="Normal"/>
    <w:link w:val="PlainTextChar"/>
    <w:rsid w:val="00691185"/>
    <w:pPr>
      <w:spacing w:after="0"/>
    </w:pPr>
    <w:rPr>
      <w:rFonts w:ascii="Consolas" w:hAnsi="Consolas"/>
      <w:sz w:val="21"/>
      <w:szCs w:val="21"/>
    </w:rPr>
  </w:style>
  <w:style w:type="character" w:customStyle="1" w:styleId="PlainTextChar">
    <w:name w:val="Plain Text Char"/>
    <w:basedOn w:val="DefaultParagraphFont"/>
    <w:link w:val="PlainText"/>
    <w:rsid w:val="00691185"/>
    <w:rPr>
      <w:rFonts w:ascii="Consolas" w:eastAsia="Times New Roman" w:hAnsi="Consolas"/>
      <w:sz w:val="21"/>
      <w:szCs w:val="21"/>
    </w:rPr>
  </w:style>
  <w:style w:type="paragraph" w:styleId="Quote">
    <w:name w:val="Quote"/>
    <w:basedOn w:val="Normal"/>
    <w:next w:val="Normal"/>
    <w:link w:val="QuoteChar"/>
    <w:uiPriority w:val="29"/>
    <w:qFormat/>
    <w:rsid w:val="0069118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185"/>
    <w:rPr>
      <w:rFonts w:eastAsia="Times New Roman"/>
      <w:i/>
      <w:iCs/>
      <w:color w:val="404040" w:themeColor="text1" w:themeTint="BF"/>
    </w:rPr>
  </w:style>
  <w:style w:type="paragraph" w:styleId="Salutation">
    <w:name w:val="Salutation"/>
    <w:basedOn w:val="Normal"/>
    <w:next w:val="Normal"/>
    <w:link w:val="SalutationChar"/>
    <w:rsid w:val="00691185"/>
  </w:style>
  <w:style w:type="character" w:customStyle="1" w:styleId="SalutationChar">
    <w:name w:val="Salutation Char"/>
    <w:basedOn w:val="DefaultParagraphFont"/>
    <w:link w:val="Salutation"/>
    <w:rsid w:val="00691185"/>
    <w:rPr>
      <w:rFonts w:eastAsia="Times New Roman"/>
    </w:rPr>
  </w:style>
  <w:style w:type="paragraph" w:styleId="Signature">
    <w:name w:val="Signature"/>
    <w:basedOn w:val="Normal"/>
    <w:link w:val="SignatureChar"/>
    <w:rsid w:val="00691185"/>
    <w:pPr>
      <w:spacing w:after="0"/>
      <w:ind w:left="4252"/>
    </w:pPr>
  </w:style>
  <w:style w:type="character" w:customStyle="1" w:styleId="SignatureChar">
    <w:name w:val="Signature Char"/>
    <w:basedOn w:val="DefaultParagraphFont"/>
    <w:link w:val="Signature"/>
    <w:rsid w:val="00691185"/>
    <w:rPr>
      <w:rFonts w:eastAsia="Times New Roman"/>
    </w:rPr>
  </w:style>
  <w:style w:type="paragraph" w:styleId="Subtitle">
    <w:name w:val="Subtitle"/>
    <w:basedOn w:val="Normal"/>
    <w:next w:val="Normal"/>
    <w:link w:val="SubtitleChar"/>
    <w:qFormat/>
    <w:rsid w:val="0069118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18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91185"/>
    <w:pPr>
      <w:spacing w:after="0"/>
      <w:ind w:left="200" w:hanging="200"/>
    </w:pPr>
  </w:style>
  <w:style w:type="paragraph" w:styleId="TableofFigures">
    <w:name w:val="table of figures"/>
    <w:basedOn w:val="Normal"/>
    <w:next w:val="Normal"/>
    <w:rsid w:val="00691185"/>
    <w:pPr>
      <w:spacing w:after="0"/>
    </w:pPr>
  </w:style>
  <w:style w:type="paragraph" w:styleId="Title">
    <w:name w:val="Title"/>
    <w:basedOn w:val="Normal"/>
    <w:next w:val="Normal"/>
    <w:link w:val="TitleChar"/>
    <w:qFormat/>
    <w:rsid w:val="0069118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18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18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18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12414056">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86119429">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582640699">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 w:id="2124882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2.vsd"/><Relationship Id="rId63" Type="http://schemas.openxmlformats.org/officeDocument/2006/relationships/image" Target="media/image28.wmf"/><Relationship Id="rId84" Type="http://schemas.openxmlformats.org/officeDocument/2006/relationships/package" Target="embeddings/Microsoft_Visio_Drawing10.vsdx"/><Relationship Id="rId138" Type="http://schemas.openxmlformats.org/officeDocument/2006/relationships/oleObject" Target="embeddings/Microsoft_Visio_2003-2010_Drawing20.vsd"/><Relationship Id="rId159" Type="http://schemas.openxmlformats.org/officeDocument/2006/relationships/image" Target="media/image76.emf"/><Relationship Id="rId170" Type="http://schemas.openxmlformats.org/officeDocument/2006/relationships/oleObject" Target="embeddings/oleObject26.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theme" Target="theme/theme1.xml"/><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package" Target="embeddings/Microsoft_Visio_Drawing6.vsdx"/><Relationship Id="rId53" Type="http://schemas.openxmlformats.org/officeDocument/2006/relationships/image" Target="media/image23.emf"/><Relationship Id="rId74" Type="http://schemas.openxmlformats.org/officeDocument/2006/relationships/oleObject" Target="embeddings/Microsoft_Visio_2003-2010_Drawing9.vsd"/><Relationship Id="rId128" Type="http://schemas.openxmlformats.org/officeDocument/2006/relationships/oleObject" Target="embeddings/Microsoft_Visio_2003-2010_Drawing15.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Drawing22.vsd"/><Relationship Id="rId181" Type="http://schemas.openxmlformats.org/officeDocument/2006/relationships/image" Target="media/image87.emf"/><Relationship Id="rId216" Type="http://schemas.openxmlformats.org/officeDocument/2006/relationships/oleObject" Target="embeddings/oleObject33.bin"/><Relationship Id="rId211" Type="http://schemas.openxmlformats.org/officeDocument/2006/relationships/image" Target="media/image102.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wmf"/><Relationship Id="rId48" Type="http://schemas.openxmlformats.org/officeDocument/2006/relationships/oleObject" Target="embeddings/oleObject8.bin"/><Relationship Id="rId64" Type="http://schemas.openxmlformats.org/officeDocument/2006/relationships/oleObject" Target="embeddings/oleObject13.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3.vsd"/><Relationship Id="rId134" Type="http://schemas.openxmlformats.org/officeDocument/2006/relationships/oleObject" Target="embeddings/Microsoft_Visio_2003-2010_Drawing18.vsd"/><Relationship Id="rId139" Type="http://schemas.openxmlformats.org/officeDocument/2006/relationships/image" Target="media/image66.emf"/><Relationship Id="rId80" Type="http://schemas.openxmlformats.org/officeDocument/2006/relationships/oleObject" Target="embeddings/oleObject16.bin"/><Relationship Id="rId85" Type="http://schemas.openxmlformats.org/officeDocument/2006/relationships/image" Target="media/image39.emf"/><Relationship Id="rId150" Type="http://schemas.openxmlformats.org/officeDocument/2006/relationships/package" Target="embeddings/Microsoft_Visio_Drawing25.vsdx"/><Relationship Id="rId155" Type="http://schemas.openxmlformats.org/officeDocument/2006/relationships/image" Target="media/image74.emf"/><Relationship Id="rId171" Type="http://schemas.openxmlformats.org/officeDocument/2006/relationships/image" Target="media/image82.wmf"/><Relationship Id="rId176" Type="http://schemas.openxmlformats.org/officeDocument/2006/relationships/package" Target="embeddings/Microsoft_Visio_Drawing32.vsdx"/><Relationship Id="rId192" Type="http://schemas.openxmlformats.org/officeDocument/2006/relationships/package" Target="embeddings/Microsoft_Visio_Drawing38.vsdx"/><Relationship Id="rId197" Type="http://schemas.openxmlformats.org/officeDocument/2006/relationships/image" Target="media/image95.wmf"/><Relationship Id="rId206" Type="http://schemas.openxmlformats.org/officeDocument/2006/relationships/package" Target="embeddings/Microsoft_Visio_Drawing41.vsdx"/><Relationship Id="rId201" Type="http://schemas.openxmlformats.org/officeDocument/2006/relationships/image" Target="media/image97.wmf"/><Relationship Id="rId222" Type="http://schemas.openxmlformats.org/officeDocument/2006/relationships/package" Target="embeddings/Microsoft_Visio_Drawing48.vsdx"/><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wmf"/><Relationship Id="rId103" Type="http://schemas.openxmlformats.org/officeDocument/2006/relationships/image" Target="media/image48.emf"/><Relationship Id="rId108" Type="http://schemas.openxmlformats.org/officeDocument/2006/relationships/package" Target="embeddings/Microsoft_Visio_Drawing20.vsdx"/><Relationship Id="rId124" Type="http://schemas.openxmlformats.org/officeDocument/2006/relationships/oleObject" Target="embeddings/oleObject21.bin"/><Relationship Id="rId129" Type="http://schemas.openxmlformats.org/officeDocument/2006/relationships/image" Target="media/image61.emf"/><Relationship Id="rId54" Type="http://schemas.openxmlformats.org/officeDocument/2006/relationships/oleObject" Target="embeddings/Microsoft_Visio_2003-2010_Drawing3.vsd"/><Relationship Id="rId70" Type="http://schemas.openxmlformats.org/officeDocument/2006/relationships/oleObject" Target="embeddings/Microsoft_Visio_2003-2010_Drawing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package" Target="embeddings/Microsoft_Visio_Drawing23.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30.vsdx"/><Relationship Id="rId182" Type="http://schemas.openxmlformats.org/officeDocument/2006/relationships/package" Target="embeddings/Microsoft_Visio_Drawing35.vsdx"/><Relationship Id="rId187" Type="http://schemas.openxmlformats.org/officeDocument/2006/relationships/image" Target="media/image90.w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package" Target="embeddings/Microsoft_Visio_Drawing44.vsdx"/><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package" Target="embeddings/Microsoft_Visio_Drawing22.vsdx"/><Relationship Id="rId119" Type="http://schemas.openxmlformats.org/officeDocument/2006/relationships/image" Target="media/image56.wmf"/><Relationship Id="rId44" Type="http://schemas.openxmlformats.org/officeDocument/2006/relationships/oleObject" Target="embeddings/oleObject6.bin"/><Relationship Id="rId60" Type="http://schemas.openxmlformats.org/officeDocument/2006/relationships/oleObject" Target="embeddings/oleObject12.bin"/><Relationship Id="rId65" Type="http://schemas.openxmlformats.org/officeDocument/2006/relationships/image" Target="media/image29.wmf"/><Relationship Id="rId81" Type="http://schemas.openxmlformats.org/officeDocument/2006/relationships/image" Target="media/image37.wmf"/><Relationship Id="rId86" Type="http://schemas.openxmlformats.org/officeDocument/2006/relationships/package" Target="embeddings/Microsoft_Visio_Drawing11.vsdx"/><Relationship Id="rId130" Type="http://schemas.openxmlformats.org/officeDocument/2006/relationships/oleObject" Target="embeddings/Microsoft_Visio_2003-2010_Drawing16.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29.bin"/><Relationship Id="rId172" Type="http://schemas.openxmlformats.org/officeDocument/2006/relationships/oleObject" Target="embeddings/oleObject27.bin"/><Relationship Id="rId193" Type="http://schemas.openxmlformats.org/officeDocument/2006/relationships/image" Target="media/image93.emf"/><Relationship Id="rId202" Type="http://schemas.openxmlformats.org/officeDocument/2006/relationships/oleObject" Target="embeddings/oleObject31.bin"/><Relationship Id="rId207" Type="http://schemas.openxmlformats.org/officeDocument/2006/relationships/image" Target="media/image100.emf"/><Relationship Id="rId223"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7.vsdx"/><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package" Target="embeddings/Microsoft_Visio_Drawing9.vsdx"/><Relationship Id="rId97" Type="http://schemas.openxmlformats.org/officeDocument/2006/relationships/image" Target="media/image45.emf"/><Relationship Id="rId104" Type="http://schemas.openxmlformats.org/officeDocument/2006/relationships/oleObject" Target="embeddings/Microsoft_Visio_2003-2010_Drawing11.vsd"/><Relationship Id="rId120" Type="http://schemas.openxmlformats.org/officeDocument/2006/relationships/oleObject" Target="embeddings/oleObject19.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2.bin"/><Relationship Id="rId167" Type="http://schemas.openxmlformats.org/officeDocument/2006/relationships/image" Target="media/image80.w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Visio_Drawing14.vsdx"/><Relationship Id="rId162" Type="http://schemas.openxmlformats.org/officeDocument/2006/relationships/oleObject" Target="embeddings/Microsoft_Visio_2003-2010_Drawing23.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6.vsdx"/><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Microsoft_Visio_2003-2010_Drawing1.vsd"/><Relationship Id="rId45" Type="http://schemas.openxmlformats.org/officeDocument/2006/relationships/image" Target="media/image19.wmf"/><Relationship Id="rId66" Type="http://schemas.openxmlformats.org/officeDocument/2006/relationships/oleObject" Target="embeddings/oleObject14.bin"/><Relationship Id="rId87" Type="http://schemas.openxmlformats.org/officeDocument/2006/relationships/image" Target="media/image40.emf"/><Relationship Id="rId110" Type="http://schemas.openxmlformats.org/officeDocument/2006/relationships/package" Target="embeddings/Microsoft_Visio_Drawing2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9.vsd"/><Relationship Id="rId157" Type="http://schemas.openxmlformats.org/officeDocument/2006/relationships/image" Target="media/image75.emf"/><Relationship Id="rId178" Type="http://schemas.openxmlformats.org/officeDocument/2006/relationships/package" Target="embeddings/Microsoft_Visio_Drawing33.vsdx"/><Relationship Id="rId61" Type="http://schemas.openxmlformats.org/officeDocument/2006/relationships/image" Target="media/image27.emf"/><Relationship Id="rId82" Type="http://schemas.openxmlformats.org/officeDocument/2006/relationships/oleObject" Target="embeddings/oleObject17.bin"/><Relationship Id="rId152" Type="http://schemas.openxmlformats.org/officeDocument/2006/relationships/package" Target="embeddings/Microsoft_Visio_Drawing26.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image" Target="media/image96.wmf"/><Relationship Id="rId203" Type="http://schemas.openxmlformats.org/officeDocument/2006/relationships/image" Target="media/image98.wmf"/><Relationship Id="rId208" Type="http://schemas.openxmlformats.org/officeDocument/2006/relationships/package" Target="embeddings/Microsoft_Visio_Drawing42.vsdx"/><Relationship Id="rId19" Type="http://schemas.openxmlformats.org/officeDocument/2006/relationships/image" Target="media/image6.emf"/><Relationship Id="rId224" Type="http://schemas.openxmlformats.org/officeDocument/2006/relationships/footer" Target="footer1.xml"/><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Microsoft_Visio_2003-2010_Drawing4.vsd"/><Relationship Id="rId77" Type="http://schemas.openxmlformats.org/officeDocument/2006/relationships/image" Target="media/image35.wmf"/><Relationship Id="rId100" Type="http://schemas.openxmlformats.org/officeDocument/2006/relationships/package" Target="embeddings/Microsoft_Visio_Drawing17.vsdx"/><Relationship Id="rId105" Type="http://schemas.openxmlformats.org/officeDocument/2006/relationships/image" Target="media/image49.emf"/><Relationship Id="rId126" Type="http://schemas.openxmlformats.org/officeDocument/2006/relationships/oleObject" Target="embeddings/Microsoft_Visio_2003-2010_Drawing14.vsd"/><Relationship Id="rId147" Type="http://schemas.openxmlformats.org/officeDocument/2006/relationships/image" Target="media/image70.wmf"/><Relationship Id="rId168" Type="http://schemas.openxmlformats.org/officeDocument/2006/relationships/oleObject" Target="embeddings/oleObject25.bin"/><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Microsoft_Visio_2003-2010_Drawing8.vsd"/><Relationship Id="rId93" Type="http://schemas.openxmlformats.org/officeDocument/2006/relationships/image" Target="media/image43.emf"/><Relationship Id="rId98" Type="http://schemas.openxmlformats.org/officeDocument/2006/relationships/package" Target="embeddings/Microsoft_Visio_Drawing16.vsdx"/><Relationship Id="rId121" Type="http://schemas.openxmlformats.org/officeDocument/2006/relationships/image" Target="media/image57.wmf"/><Relationship Id="rId142" Type="http://schemas.openxmlformats.org/officeDocument/2006/relationships/oleObject" Target="embeddings/Microsoft_Visio_2003-2010_Drawing21.vsd"/><Relationship Id="rId163" Type="http://schemas.openxmlformats.org/officeDocument/2006/relationships/image" Target="media/image78.emf"/><Relationship Id="rId184" Type="http://schemas.openxmlformats.org/officeDocument/2006/relationships/package" Target="embeddings/Microsoft_Visio_Drawing3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styles" Target="styles.xml"/><Relationship Id="rId214" Type="http://schemas.openxmlformats.org/officeDocument/2006/relationships/package" Target="embeddings/Microsoft_Visio_Drawing45.vsdx"/><Relationship Id="rId25" Type="http://schemas.openxmlformats.org/officeDocument/2006/relationships/image" Target="media/image9.emf"/><Relationship Id="rId46" Type="http://schemas.openxmlformats.org/officeDocument/2006/relationships/oleObject" Target="embeddings/oleObject7.bin"/><Relationship Id="rId67" Type="http://schemas.openxmlformats.org/officeDocument/2006/relationships/image" Target="media/image30.emf"/><Relationship Id="rId116" Type="http://schemas.openxmlformats.org/officeDocument/2006/relationships/oleObject" Target="embeddings/Microsoft_Visio_2003-2010_Drawing12.vsd"/><Relationship Id="rId137" Type="http://schemas.openxmlformats.org/officeDocument/2006/relationships/image" Target="media/image65.emf"/><Relationship Id="rId158" Type="http://schemas.openxmlformats.org/officeDocument/2006/relationships/package" Target="embeddings/Microsoft_Visio_Drawing28.vsdx"/><Relationship Id="rId20" Type="http://schemas.openxmlformats.org/officeDocument/2006/relationships/package" Target="embeddings/Microsoft_Visio_Drawing.vsdx"/><Relationship Id="rId41" Type="http://schemas.openxmlformats.org/officeDocument/2006/relationships/image" Target="media/image17.emf"/><Relationship Id="rId62" Type="http://schemas.openxmlformats.org/officeDocument/2006/relationships/oleObject" Target="embeddings/Microsoft_Visio_2003-2010_Drawing5.vsd"/><Relationship Id="rId83" Type="http://schemas.openxmlformats.org/officeDocument/2006/relationships/image" Target="media/image38.emf"/><Relationship Id="rId88" Type="http://schemas.openxmlformats.org/officeDocument/2006/relationships/package" Target="embeddings/Microsoft_Visio_Drawing12.vsdx"/><Relationship Id="rId111" Type="http://schemas.openxmlformats.org/officeDocument/2006/relationships/image" Target="media/image52.wmf"/><Relationship Id="rId132" Type="http://schemas.openxmlformats.org/officeDocument/2006/relationships/oleObject" Target="embeddings/Microsoft_Visio_2003-2010_Drawing17.vsd"/><Relationship Id="rId153" Type="http://schemas.openxmlformats.org/officeDocument/2006/relationships/image" Target="media/image73.wmf"/><Relationship Id="rId174" Type="http://schemas.openxmlformats.org/officeDocument/2006/relationships/package" Target="embeddings/Microsoft_Visio_Drawing3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7.vsdx"/><Relationship Id="rId204" Type="http://schemas.openxmlformats.org/officeDocument/2006/relationships/oleObject" Target="embeddings/oleObject32.bin"/><Relationship Id="rId220" Type="http://schemas.openxmlformats.org/officeDocument/2006/relationships/package" Target="embeddings/Microsoft_Visio_Drawing47.vsdx"/><Relationship Id="rId225"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package" Target="embeddings/Microsoft_Visio_Drawing8.vsdx"/><Relationship Id="rId57" Type="http://schemas.openxmlformats.org/officeDocument/2006/relationships/image" Target="media/image25.wmf"/><Relationship Id="rId106" Type="http://schemas.openxmlformats.org/officeDocument/2006/relationships/package" Target="embeddings/Microsoft_Visio_Drawing19.vsdx"/><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10.bin"/><Relationship Id="rId73" Type="http://schemas.openxmlformats.org/officeDocument/2006/relationships/image" Target="media/image33.emf"/><Relationship Id="rId78" Type="http://schemas.openxmlformats.org/officeDocument/2006/relationships/oleObject" Target="embeddings/oleObject15.bin"/><Relationship Id="rId94" Type="http://schemas.openxmlformats.org/officeDocument/2006/relationships/package" Target="embeddings/Microsoft_Visio_Drawing1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0.bin"/><Relationship Id="rId143" Type="http://schemas.openxmlformats.org/officeDocument/2006/relationships/image" Target="media/image68.emf"/><Relationship Id="rId148" Type="http://schemas.openxmlformats.org/officeDocument/2006/relationships/oleObject" Target="embeddings/oleObject23.bin"/><Relationship Id="rId164" Type="http://schemas.openxmlformats.org/officeDocument/2006/relationships/package" Target="embeddings/Microsoft_Visio_Drawing29.vsdx"/><Relationship Id="rId169" Type="http://schemas.openxmlformats.org/officeDocument/2006/relationships/image" Target="media/image81.w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4.vsdx"/><Relationship Id="rId210" Type="http://schemas.openxmlformats.org/officeDocument/2006/relationships/package" Target="embeddings/Microsoft_Visio_Drawing43.vsdx"/><Relationship Id="rId215" Type="http://schemas.openxmlformats.org/officeDocument/2006/relationships/image" Target="media/image104.wmf"/><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Microsoft_Visio_2003-2010_Drawing6.vsd"/><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24.bin"/><Relationship Id="rId175" Type="http://schemas.openxmlformats.org/officeDocument/2006/relationships/image" Target="media/image84.emf"/><Relationship Id="rId196" Type="http://schemas.openxmlformats.org/officeDocument/2006/relationships/package" Target="embeddings/Microsoft_Visio_Drawing40.vsdx"/><Relationship Id="rId200" Type="http://schemas.openxmlformats.org/officeDocument/2006/relationships/oleObject" Target="embeddings/oleObject30.bin"/><Relationship Id="rId16" Type="http://schemas.openxmlformats.org/officeDocument/2006/relationships/oleObject" Target="embeddings/oleObject4.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oleObject" Target="embeddings/oleObject11.bin"/><Relationship Id="rId79" Type="http://schemas.openxmlformats.org/officeDocument/2006/relationships/image" Target="media/image36.wmf"/><Relationship Id="rId102" Type="http://schemas.openxmlformats.org/officeDocument/2006/relationships/package" Target="embeddings/Microsoft_Visio_Drawing18.vsdx"/><Relationship Id="rId123" Type="http://schemas.openxmlformats.org/officeDocument/2006/relationships/image" Target="media/image58.wmf"/><Relationship Id="rId144" Type="http://schemas.openxmlformats.org/officeDocument/2006/relationships/package" Target="embeddings/Microsoft_Visio_Drawing24.vsdx"/><Relationship Id="rId90" Type="http://schemas.openxmlformats.org/officeDocument/2006/relationships/package" Target="embeddings/Microsoft_Visio_Drawing13.vsdx"/><Relationship Id="rId165" Type="http://schemas.openxmlformats.org/officeDocument/2006/relationships/image" Target="media/image79.emf"/><Relationship Id="rId186" Type="http://schemas.openxmlformats.org/officeDocument/2006/relationships/oleObject" Target="embeddings/Microsoft_Visio_2003-2010_Drawing2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19</Pages>
  <Words>60225</Words>
  <Characters>343287</Characters>
  <Application>Microsoft Office Word</Application>
  <DocSecurity>0</DocSecurity>
  <Lines>2860</Lines>
  <Paragraphs>805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402707</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4795</cp:lastModifiedBy>
  <cp:revision>7</cp:revision>
  <dcterms:created xsi:type="dcterms:W3CDTF">2025-09-25T10:51:00Z</dcterms:created>
  <dcterms:modified xsi:type="dcterms:W3CDTF">2025-09-26T09:23:00Z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