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2C72F0CF"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9B193E">
              <w:t>2</w:t>
            </w:r>
            <w:r w:rsidRPr="00535751">
              <w:t>.</w:t>
            </w:r>
            <w:bookmarkEnd w:id="3"/>
            <w:r w:rsidR="00B06ECE" w:rsidRPr="00535751">
              <w:t>0</w:t>
            </w:r>
            <w:r w:rsidRPr="00535751">
              <w:t xml:space="preserve"> </w:t>
            </w:r>
            <w:r w:rsidRPr="00535751">
              <w:rPr>
                <w:sz w:val="32"/>
              </w:rPr>
              <w:t>(</w:t>
            </w:r>
            <w:bookmarkStart w:id="4" w:name="issueDate"/>
            <w:r w:rsidR="007F2DC2" w:rsidRPr="00535751">
              <w:rPr>
                <w:sz w:val="32"/>
              </w:rPr>
              <w:t>202</w:t>
            </w:r>
            <w:r w:rsidR="007F2DC2">
              <w:rPr>
                <w:sz w:val="32"/>
              </w:rPr>
              <w:t>1</w:t>
            </w:r>
            <w:r w:rsidRPr="00535751">
              <w:rPr>
                <w:sz w:val="32"/>
              </w:rPr>
              <w:t>-</w:t>
            </w:r>
            <w:bookmarkEnd w:id="4"/>
            <w:r w:rsidR="009B193E">
              <w:rPr>
                <w:sz w:val="32"/>
              </w:rPr>
              <w:t>06</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77777777" w:rsidR="00D57972" w:rsidRPr="00535751" w:rsidRDefault="003C49E7">
            <w:r>
              <w:rPr>
                <w:i/>
              </w:rPr>
              <w:pict w14:anchorId="2A4AB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6D3315E3" w14:textId="77777777" w:rsidR="00D57972" w:rsidRPr="00535751" w:rsidRDefault="003C49E7" w:rsidP="00133525">
            <w:pPr>
              <w:jc w:val="right"/>
            </w:pPr>
            <w:bookmarkStart w:id="7" w:name="logos"/>
            <w:r>
              <w:pict w14:anchorId="5058FF38">
                <v:shape id="_x0000_i1026" type="#_x0000_t75" style="width:128.5pt;height:77pt">
                  <v:imagedata r:id="rId10" o:title="3GPP-logo_web"/>
                </v:shape>
              </w:pict>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4A7DA382"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21</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104E2959" w14:textId="08CB3C0D" w:rsidR="003C49E7" w:rsidRDefault="003C49E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_Toc76540662 \h </w:instrText>
      </w:r>
      <w:r>
        <w:fldChar w:fldCharType="separate"/>
      </w:r>
      <w:r>
        <w:t>5</w:t>
      </w:r>
      <w:r>
        <w:fldChar w:fldCharType="end"/>
      </w:r>
    </w:p>
    <w:p w14:paraId="2194F135" w14:textId="627B3D53" w:rsidR="003C49E7" w:rsidRDefault="003C49E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_Toc76540663 \h </w:instrText>
      </w:r>
      <w:r>
        <w:fldChar w:fldCharType="separate"/>
      </w:r>
      <w:r>
        <w:t>7</w:t>
      </w:r>
      <w:r>
        <w:fldChar w:fldCharType="end"/>
      </w:r>
    </w:p>
    <w:p w14:paraId="69F648BB" w14:textId="1F031C4B" w:rsidR="003C49E7" w:rsidRDefault="003C49E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_Toc76540664 \h </w:instrText>
      </w:r>
      <w:r>
        <w:fldChar w:fldCharType="separate"/>
      </w:r>
      <w:r>
        <w:t>7</w:t>
      </w:r>
      <w:r>
        <w:fldChar w:fldCharType="end"/>
      </w:r>
    </w:p>
    <w:p w14:paraId="28511CE7" w14:textId="4D515202" w:rsidR="003C49E7" w:rsidRDefault="003C49E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_Toc76540665 \h </w:instrText>
      </w:r>
      <w:r>
        <w:fldChar w:fldCharType="separate"/>
      </w:r>
      <w:r>
        <w:t>7</w:t>
      </w:r>
      <w:r>
        <w:fldChar w:fldCharType="end"/>
      </w:r>
    </w:p>
    <w:p w14:paraId="4ACEA422" w14:textId="2808C50D" w:rsidR="003C49E7" w:rsidRDefault="003C49E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_Toc76540666 \h </w:instrText>
      </w:r>
      <w:r>
        <w:fldChar w:fldCharType="separate"/>
      </w:r>
      <w:r>
        <w:t>7</w:t>
      </w:r>
      <w:r>
        <w:fldChar w:fldCharType="end"/>
      </w:r>
    </w:p>
    <w:p w14:paraId="747B7A80" w14:textId="5F36A483" w:rsidR="003C49E7" w:rsidRDefault="003C49E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_Toc76540667 \h </w:instrText>
      </w:r>
      <w:r>
        <w:fldChar w:fldCharType="separate"/>
      </w:r>
      <w:r>
        <w:t>8</w:t>
      </w:r>
      <w:r>
        <w:fldChar w:fldCharType="end"/>
      </w:r>
    </w:p>
    <w:p w14:paraId="40176BA6" w14:textId="1E9EAD0E" w:rsidR="003C49E7" w:rsidRDefault="003C49E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_Toc76540668 \h </w:instrText>
      </w:r>
      <w:r>
        <w:fldChar w:fldCharType="separate"/>
      </w:r>
      <w:r>
        <w:t>8</w:t>
      </w:r>
      <w:r>
        <w:fldChar w:fldCharType="end"/>
      </w:r>
    </w:p>
    <w:p w14:paraId="5D898F8D" w14:textId="1BD985F6" w:rsidR="003C49E7" w:rsidRDefault="003C49E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_Toc76540669 \h </w:instrText>
      </w:r>
      <w:r>
        <w:fldChar w:fldCharType="separate"/>
      </w:r>
      <w:r>
        <w:t>8</w:t>
      </w:r>
      <w:r>
        <w:fldChar w:fldCharType="end"/>
      </w:r>
    </w:p>
    <w:p w14:paraId="015502AC" w14:textId="6BF1C980" w:rsidR="003C49E7" w:rsidRDefault="003C49E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_Toc76540670 \h </w:instrText>
      </w:r>
      <w:r>
        <w:fldChar w:fldCharType="separate"/>
      </w:r>
      <w:r>
        <w:t>8</w:t>
      </w:r>
      <w:r>
        <w:fldChar w:fldCharType="end"/>
      </w:r>
    </w:p>
    <w:p w14:paraId="355429EC" w14:textId="10965969" w:rsidR="003C49E7" w:rsidRDefault="003C49E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_Toc76540671 \h </w:instrText>
      </w:r>
      <w:r>
        <w:fldChar w:fldCharType="separate"/>
      </w:r>
      <w:r>
        <w:t>8</w:t>
      </w:r>
      <w:r>
        <w:fldChar w:fldCharType="end"/>
      </w:r>
    </w:p>
    <w:p w14:paraId="78D9075E" w14:textId="58F5304C" w:rsidR="003C49E7" w:rsidRDefault="003C49E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_Toc76540672 \h </w:instrText>
      </w:r>
      <w:r>
        <w:fldChar w:fldCharType="separate"/>
      </w:r>
      <w:r>
        <w:t>9</w:t>
      </w:r>
      <w:r>
        <w:fldChar w:fldCharType="end"/>
      </w:r>
    </w:p>
    <w:p w14:paraId="38FC952D" w14:textId="65279AF8" w:rsidR="003C49E7" w:rsidRDefault="003C49E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_Toc76540673 \h </w:instrText>
      </w:r>
      <w:r>
        <w:fldChar w:fldCharType="separate"/>
      </w:r>
      <w:r>
        <w:t>9</w:t>
      </w:r>
      <w:r>
        <w:fldChar w:fldCharType="end"/>
      </w:r>
    </w:p>
    <w:p w14:paraId="4CF3B07F" w14:textId="77200A79" w:rsidR="003C49E7" w:rsidRDefault="003C49E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_Toc76540674 \h </w:instrText>
      </w:r>
      <w:r>
        <w:fldChar w:fldCharType="separate"/>
      </w:r>
      <w:r>
        <w:t>9</w:t>
      </w:r>
      <w:r>
        <w:fldChar w:fldCharType="end"/>
      </w:r>
    </w:p>
    <w:p w14:paraId="3BC6C71D" w14:textId="0A496479" w:rsidR="003C49E7" w:rsidRDefault="003C49E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_Toc76540675 \h </w:instrText>
      </w:r>
      <w:r>
        <w:fldChar w:fldCharType="separate"/>
      </w:r>
      <w:r>
        <w:t>10</w:t>
      </w:r>
      <w:r>
        <w:fldChar w:fldCharType="end"/>
      </w:r>
    </w:p>
    <w:p w14:paraId="53D1683E" w14:textId="7DFD93A6" w:rsidR="003C49E7" w:rsidRDefault="003C49E7">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_Toc76540676 \h </w:instrText>
      </w:r>
      <w:r>
        <w:fldChar w:fldCharType="separate"/>
      </w:r>
      <w:r>
        <w:t>11</w:t>
      </w:r>
      <w:r>
        <w:fldChar w:fldCharType="end"/>
      </w:r>
    </w:p>
    <w:p w14:paraId="23990205" w14:textId="447C4906" w:rsidR="003C49E7" w:rsidRDefault="003C49E7">
      <w:pPr>
        <w:pStyle w:val="TOC2"/>
        <w:rPr>
          <w:rFonts w:asciiTheme="minorHAnsi" w:eastAsiaTheme="minorEastAsia" w:hAnsiTheme="minorHAnsi" w:cstheme="minorBidi"/>
          <w:sz w:val="22"/>
          <w:szCs w:val="22"/>
          <w:lang w:eastAsia="en-GB"/>
        </w:rPr>
      </w:pPr>
      <w:r w:rsidRPr="00A131D5">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A131D5">
        <w:rPr>
          <w:rFonts w:eastAsia="PMingLiU"/>
          <w:lang w:eastAsia="zh-TW"/>
        </w:rPr>
        <w:t xml:space="preserve"> </w:t>
      </w:r>
      <w:r>
        <w:t>NR-DC configurations for NR frequency range 1</w:t>
      </w:r>
      <w:r>
        <w:tab/>
      </w:r>
      <w:r>
        <w:fldChar w:fldCharType="begin"/>
      </w:r>
      <w:r>
        <w:instrText xml:space="preserve"> PAGEREF _Toc76540677 \h </w:instrText>
      </w:r>
      <w:r>
        <w:fldChar w:fldCharType="separate"/>
      </w:r>
      <w:r>
        <w:t>11</w:t>
      </w:r>
      <w:r>
        <w:fldChar w:fldCharType="end"/>
      </w:r>
    </w:p>
    <w:p w14:paraId="3FEF3815" w14:textId="58D56325" w:rsidR="003C49E7" w:rsidRDefault="003C49E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_Toc76540678 \h </w:instrText>
      </w:r>
      <w:r>
        <w:fldChar w:fldCharType="separate"/>
      </w:r>
      <w:r>
        <w:t>12</w:t>
      </w:r>
      <w:r>
        <w:fldChar w:fldCharType="end"/>
      </w:r>
    </w:p>
    <w:p w14:paraId="5747554B" w14:textId="1D303BFA" w:rsidR="003C49E7" w:rsidRDefault="003C49E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_Toc76540679 \h </w:instrText>
      </w:r>
      <w:r>
        <w:fldChar w:fldCharType="separate"/>
      </w:r>
      <w:r>
        <w:t>12</w:t>
      </w:r>
      <w:r>
        <w:fldChar w:fldCharType="end"/>
      </w:r>
    </w:p>
    <w:p w14:paraId="66A00C04" w14:textId="79467D52" w:rsidR="003C49E7" w:rsidRDefault="003C49E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_Toc76540680 \h </w:instrText>
      </w:r>
      <w:r>
        <w:fldChar w:fldCharType="separate"/>
      </w:r>
      <w:r>
        <w:t>12</w:t>
      </w:r>
      <w:r>
        <w:fldChar w:fldCharType="end"/>
      </w:r>
    </w:p>
    <w:p w14:paraId="24F9D344" w14:textId="7FC231BA" w:rsidR="003C49E7" w:rsidRDefault="003C49E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_Toc76540681 \h </w:instrText>
      </w:r>
      <w:r>
        <w:fldChar w:fldCharType="separate"/>
      </w:r>
      <w:r>
        <w:t>12</w:t>
      </w:r>
      <w:r>
        <w:fldChar w:fldCharType="end"/>
      </w:r>
    </w:p>
    <w:p w14:paraId="1F2A9B11" w14:textId="524D80FE" w:rsidR="003C49E7" w:rsidRDefault="003C49E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_Toc76540682 \h </w:instrText>
      </w:r>
      <w:r>
        <w:fldChar w:fldCharType="separate"/>
      </w:r>
      <w:r>
        <w:t>14</w:t>
      </w:r>
      <w:r>
        <w:fldChar w:fldCharType="end"/>
      </w:r>
    </w:p>
    <w:p w14:paraId="408B99F7" w14:textId="0002DB89" w:rsidR="003C49E7" w:rsidRDefault="003C49E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_Toc76540683 \h </w:instrText>
      </w:r>
      <w:r>
        <w:fldChar w:fldCharType="separate"/>
      </w:r>
      <w:r>
        <w:t>14</w:t>
      </w:r>
      <w:r>
        <w:fldChar w:fldCharType="end"/>
      </w:r>
    </w:p>
    <w:p w14:paraId="469E7AD0" w14:textId="4F3558EB" w:rsidR="003C49E7" w:rsidRDefault="003C49E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_Toc76540684 \h </w:instrText>
      </w:r>
      <w:r>
        <w:fldChar w:fldCharType="separate"/>
      </w:r>
      <w:r>
        <w:t>14</w:t>
      </w:r>
      <w:r>
        <w:fldChar w:fldCharType="end"/>
      </w:r>
    </w:p>
    <w:p w14:paraId="48DA4E7C" w14:textId="69465D00" w:rsidR="003C49E7" w:rsidRDefault="003C49E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_Toc76540685 \h </w:instrText>
      </w:r>
      <w:r>
        <w:fldChar w:fldCharType="separate"/>
      </w:r>
      <w:r>
        <w:t>15</w:t>
      </w:r>
      <w:r>
        <w:fldChar w:fldCharType="end"/>
      </w:r>
    </w:p>
    <w:p w14:paraId="7A01CB7A" w14:textId="44CB2750" w:rsidR="003C49E7" w:rsidRDefault="003C49E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_Toc76540686 \h </w:instrText>
      </w:r>
      <w:r>
        <w:fldChar w:fldCharType="separate"/>
      </w:r>
      <w:r>
        <w:t>15</w:t>
      </w:r>
      <w:r>
        <w:fldChar w:fldCharType="end"/>
      </w:r>
    </w:p>
    <w:p w14:paraId="31E7FEC2" w14:textId="2D57C852" w:rsidR="003C49E7" w:rsidRDefault="003C49E7">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_Toc76540687 \h </w:instrText>
      </w:r>
      <w:r>
        <w:fldChar w:fldCharType="separate"/>
      </w:r>
      <w:r>
        <w:t>15</w:t>
      </w:r>
      <w:r>
        <w:fldChar w:fldCharType="end"/>
      </w:r>
    </w:p>
    <w:p w14:paraId="2C2520A2" w14:textId="60FCF09D" w:rsidR="003C49E7" w:rsidRDefault="003C49E7">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_Toc76540688 \h </w:instrText>
      </w:r>
      <w:r>
        <w:fldChar w:fldCharType="separate"/>
      </w:r>
      <w:r>
        <w:t>16</w:t>
      </w:r>
      <w:r>
        <w:fldChar w:fldCharType="end"/>
      </w:r>
    </w:p>
    <w:p w14:paraId="2761BD9F" w14:textId="434DEA6C" w:rsidR="003C49E7" w:rsidRDefault="003C49E7">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_Toc76540689 \h </w:instrText>
      </w:r>
      <w:r>
        <w:fldChar w:fldCharType="separate"/>
      </w:r>
      <w:r>
        <w:t>16</w:t>
      </w:r>
      <w:r>
        <w:fldChar w:fldCharType="end"/>
      </w:r>
    </w:p>
    <w:p w14:paraId="6BB43D46" w14:textId="72545D19" w:rsidR="003C49E7" w:rsidRDefault="003C49E7">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_Toc76540690 \h </w:instrText>
      </w:r>
      <w:r>
        <w:fldChar w:fldCharType="separate"/>
      </w:r>
      <w:r>
        <w:t>17</w:t>
      </w:r>
      <w:r>
        <w:fldChar w:fldCharType="end"/>
      </w:r>
    </w:p>
    <w:p w14:paraId="7C9F8F53" w14:textId="22A092B2" w:rsidR="003C49E7" w:rsidRDefault="003C49E7">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_Toc76540691 \h </w:instrText>
      </w:r>
      <w:r>
        <w:fldChar w:fldCharType="separate"/>
      </w:r>
      <w:r>
        <w:t>17</w:t>
      </w:r>
      <w:r>
        <w:fldChar w:fldCharType="end"/>
      </w:r>
    </w:p>
    <w:p w14:paraId="104A6EBF" w14:textId="4ABE17AD" w:rsidR="003C49E7" w:rsidRDefault="003C49E7">
      <w:pPr>
        <w:pStyle w:val="TOC8"/>
        <w:rPr>
          <w:rFonts w:asciiTheme="minorHAnsi" w:eastAsiaTheme="minorEastAsia" w:hAnsiTheme="minorHAnsi" w:cstheme="minorBidi"/>
          <w:b w:val="0"/>
          <w:szCs w:val="22"/>
          <w:lang w:eastAsia="en-GB"/>
        </w:rPr>
      </w:pPr>
      <w:r w:rsidRPr="00A131D5">
        <w:rPr>
          <w:lang w:val="en-US"/>
        </w:rPr>
        <w:t xml:space="preserve">Annex A </w:t>
      </w:r>
      <w:r>
        <w:t>:</w:t>
      </w:r>
      <w:r w:rsidRPr="00A131D5">
        <w:rPr>
          <w:lang w:val="en-US"/>
        </w:rPr>
        <w:t xml:space="preserve"> </w:t>
      </w:r>
      <w:r>
        <w:rPr>
          <w:lang w:eastAsia="ko-KR"/>
        </w:rPr>
        <w:t>Frequency arrangement for overlapping operating bands</w:t>
      </w:r>
      <w:r>
        <w:tab/>
      </w:r>
      <w:r>
        <w:fldChar w:fldCharType="begin"/>
      </w:r>
      <w:r>
        <w:instrText xml:space="preserve"> PAGEREF _Toc76540692 \h </w:instrText>
      </w:r>
      <w:r>
        <w:fldChar w:fldCharType="separate"/>
      </w:r>
      <w:r>
        <w:t>18</w:t>
      </w:r>
      <w:r>
        <w:fldChar w:fldCharType="end"/>
      </w:r>
    </w:p>
    <w:p w14:paraId="12875827" w14:textId="5F9197B8" w:rsidR="003C49E7" w:rsidRDefault="003C49E7">
      <w:pPr>
        <w:pStyle w:val="TOC8"/>
        <w:rPr>
          <w:rFonts w:asciiTheme="minorHAnsi" w:eastAsiaTheme="minorEastAsia" w:hAnsiTheme="minorHAnsi" w:cstheme="minorBidi"/>
          <w:b w:val="0"/>
          <w:szCs w:val="22"/>
          <w:lang w:eastAsia="en-GB"/>
        </w:rPr>
      </w:pPr>
      <w:r>
        <w:t>Annex B (normative):</w:t>
      </w:r>
      <w:r w:rsidRPr="00A131D5">
        <w:rPr>
          <w:lang w:val="en-US"/>
        </w:rPr>
        <w:t xml:space="preserve"> Common Requirements for bands, CA, SUL or DC</w:t>
      </w:r>
      <w:r>
        <w:tab/>
      </w:r>
      <w:r>
        <w:fldChar w:fldCharType="begin"/>
      </w:r>
      <w:r>
        <w:instrText xml:space="preserve"> PAGEREF _Toc76540693 \h </w:instrText>
      </w:r>
      <w:r>
        <w:fldChar w:fldCharType="separate"/>
      </w:r>
      <w:r>
        <w:t>18</w:t>
      </w:r>
      <w:r>
        <w:fldChar w:fldCharType="end"/>
      </w:r>
    </w:p>
    <w:p w14:paraId="6D4D7D92" w14:textId="3664FA6F" w:rsidR="003C49E7" w:rsidRDefault="003C49E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_Toc76540694 \h </w:instrText>
      </w:r>
      <w:r>
        <w:fldChar w:fldCharType="separate"/>
      </w:r>
      <w:r>
        <w:t>18</w:t>
      </w:r>
      <w:r>
        <w:fldChar w:fldCharType="end"/>
      </w:r>
    </w:p>
    <w:p w14:paraId="50D74D17" w14:textId="4C2CEA72" w:rsidR="003C49E7" w:rsidRDefault="003C49E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_Toc76540695 \h </w:instrText>
      </w:r>
      <w:r>
        <w:fldChar w:fldCharType="separate"/>
      </w:r>
      <w:r>
        <w:t>18</w:t>
      </w:r>
      <w:r>
        <w:fldChar w:fldCharType="end"/>
      </w:r>
    </w:p>
    <w:p w14:paraId="6EB5395A" w14:textId="155CE811" w:rsidR="003C49E7" w:rsidRDefault="003C49E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_Toc76540696 \h </w:instrText>
      </w:r>
      <w:r>
        <w:fldChar w:fldCharType="separate"/>
      </w:r>
      <w:r>
        <w:t>18</w:t>
      </w:r>
      <w:r>
        <w:fldChar w:fldCharType="end"/>
      </w:r>
    </w:p>
    <w:p w14:paraId="39663545" w14:textId="3B778880" w:rsidR="003C49E7" w:rsidRDefault="003C49E7">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_Toc76540697 \h </w:instrText>
      </w:r>
      <w:r>
        <w:fldChar w:fldCharType="separate"/>
      </w:r>
      <w:r>
        <w:t>18</w:t>
      </w:r>
      <w:r>
        <w:fldChar w:fldCharType="end"/>
      </w:r>
    </w:p>
    <w:p w14:paraId="21167069" w14:textId="2236FFB8" w:rsidR="003C49E7" w:rsidRDefault="003C49E7">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_Toc76540698 \h </w:instrText>
      </w:r>
      <w:r>
        <w:fldChar w:fldCharType="separate"/>
      </w:r>
      <w:r>
        <w:t>19</w:t>
      </w:r>
      <w:r>
        <w:fldChar w:fldCharType="end"/>
      </w:r>
    </w:p>
    <w:p w14:paraId="74E32589" w14:textId="77DEEC4E" w:rsidR="003C49E7" w:rsidRDefault="003C49E7">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_Toc76540699 \h </w:instrText>
      </w:r>
      <w:r>
        <w:fldChar w:fldCharType="separate"/>
      </w:r>
      <w:r>
        <w:t>19</w:t>
      </w:r>
      <w:r>
        <w:fldChar w:fldCharType="end"/>
      </w:r>
    </w:p>
    <w:p w14:paraId="4923FE37" w14:textId="70F0D646" w:rsidR="003C49E7" w:rsidRDefault="003C49E7">
      <w:pPr>
        <w:pStyle w:val="TOC2"/>
        <w:rPr>
          <w:rFonts w:asciiTheme="minorHAnsi" w:eastAsiaTheme="minorEastAsia" w:hAnsiTheme="minorHAnsi" w:cstheme="minorBidi"/>
          <w:sz w:val="22"/>
          <w:szCs w:val="22"/>
          <w:lang w:eastAsia="en-GB"/>
        </w:rPr>
      </w:pPr>
      <w:r>
        <w:t>B.</w:t>
      </w:r>
      <w:r w:rsidRPr="00A131D5">
        <w:rPr>
          <w:lang w:val="en-US"/>
        </w:rPr>
        <w:t>4</w:t>
      </w:r>
      <w:r>
        <w:t>.1</w:t>
      </w:r>
      <w:r>
        <w:rPr>
          <w:rFonts w:asciiTheme="minorHAnsi" w:eastAsiaTheme="minorEastAsia" w:hAnsiTheme="minorHAnsi" w:cstheme="minorBidi"/>
          <w:sz w:val="22"/>
          <w:szCs w:val="22"/>
          <w:lang w:eastAsia="en-GB"/>
        </w:rPr>
        <w:tab/>
      </w:r>
      <w:r>
        <w:t xml:space="preserve">Common </w:t>
      </w:r>
      <w:r w:rsidRPr="00A131D5">
        <w:rPr>
          <w:lang w:val="en-US"/>
        </w:rPr>
        <w:t>UE RF</w:t>
      </w:r>
      <w:r>
        <w:t xml:space="preserve"> requirements for a release independent band</w:t>
      </w:r>
      <w:r>
        <w:tab/>
      </w:r>
      <w:r>
        <w:fldChar w:fldCharType="begin"/>
      </w:r>
      <w:r>
        <w:instrText xml:space="preserve"> PAGEREF _Toc76540700 \h </w:instrText>
      </w:r>
      <w:r>
        <w:fldChar w:fldCharType="separate"/>
      </w:r>
      <w:r>
        <w:t>19</w:t>
      </w:r>
      <w:r>
        <w:fldChar w:fldCharType="end"/>
      </w:r>
    </w:p>
    <w:p w14:paraId="04DC7128" w14:textId="1F2217D7" w:rsidR="003C49E7" w:rsidRDefault="003C49E7">
      <w:pPr>
        <w:pStyle w:val="TOC2"/>
        <w:rPr>
          <w:rFonts w:asciiTheme="minorHAnsi" w:eastAsiaTheme="minorEastAsia" w:hAnsiTheme="minorHAnsi" w:cstheme="minorBidi"/>
          <w:sz w:val="22"/>
          <w:szCs w:val="22"/>
          <w:lang w:eastAsia="en-GB"/>
        </w:rPr>
      </w:pPr>
      <w:r>
        <w:t>B.</w:t>
      </w:r>
      <w:r w:rsidRPr="00A131D5">
        <w:rPr>
          <w:lang w:val="en-US"/>
        </w:rPr>
        <w:t>4</w:t>
      </w:r>
      <w:r>
        <w:t>.2</w:t>
      </w:r>
      <w:r>
        <w:rPr>
          <w:rFonts w:asciiTheme="minorHAnsi" w:eastAsiaTheme="minorEastAsia" w:hAnsiTheme="minorHAnsi" w:cstheme="minorBidi"/>
          <w:sz w:val="22"/>
          <w:szCs w:val="22"/>
          <w:lang w:eastAsia="en-GB"/>
        </w:rPr>
        <w:tab/>
      </w:r>
      <w:r>
        <w:t xml:space="preserve">Common </w:t>
      </w:r>
      <w:r w:rsidRPr="00A131D5">
        <w:rPr>
          <w:lang w:val="en-US"/>
        </w:rPr>
        <w:t>UE RF</w:t>
      </w:r>
      <w:r>
        <w:t xml:space="preserve"> requirements for CA configurations within NR frequency range 1 or NR frequency range 2</w:t>
      </w:r>
      <w:r>
        <w:tab/>
      </w:r>
      <w:r>
        <w:fldChar w:fldCharType="begin"/>
      </w:r>
      <w:r>
        <w:instrText xml:space="preserve"> PAGEREF _Toc76540701 \h </w:instrText>
      </w:r>
      <w:r>
        <w:fldChar w:fldCharType="separate"/>
      </w:r>
      <w:r>
        <w:t>20</w:t>
      </w:r>
      <w:r>
        <w:fldChar w:fldCharType="end"/>
      </w:r>
    </w:p>
    <w:p w14:paraId="17EDB199" w14:textId="103BAE85" w:rsidR="003C49E7" w:rsidRDefault="003C49E7">
      <w:pPr>
        <w:pStyle w:val="TOC2"/>
        <w:rPr>
          <w:rFonts w:asciiTheme="minorHAnsi" w:eastAsiaTheme="minorEastAsia" w:hAnsiTheme="minorHAnsi" w:cstheme="minorBidi"/>
          <w:sz w:val="22"/>
          <w:szCs w:val="22"/>
          <w:lang w:eastAsia="en-GB"/>
        </w:rPr>
      </w:pPr>
      <w:r>
        <w:t>B.</w:t>
      </w:r>
      <w:r w:rsidRPr="00A131D5">
        <w:rPr>
          <w:lang w:val="en-US"/>
        </w:rPr>
        <w:t>4</w:t>
      </w:r>
      <w:r>
        <w:t>.3</w:t>
      </w:r>
      <w:r>
        <w:rPr>
          <w:rFonts w:asciiTheme="minorHAnsi" w:eastAsiaTheme="minorEastAsia" w:hAnsiTheme="minorHAnsi" w:cstheme="minorBidi"/>
          <w:sz w:val="22"/>
          <w:szCs w:val="22"/>
          <w:lang w:eastAsia="en-GB"/>
        </w:rPr>
        <w:tab/>
      </w:r>
      <w:r>
        <w:t xml:space="preserve">Common </w:t>
      </w:r>
      <w:r w:rsidRPr="00A131D5">
        <w:rPr>
          <w:lang w:val="en-US"/>
        </w:rPr>
        <w:t>UE RF</w:t>
      </w:r>
      <w:r>
        <w:t xml:space="preserve"> requirements for SUL</w:t>
      </w:r>
      <w:r>
        <w:tab/>
      </w:r>
      <w:r>
        <w:fldChar w:fldCharType="begin"/>
      </w:r>
      <w:r>
        <w:instrText xml:space="preserve"> PAGEREF _Toc76540702 \h </w:instrText>
      </w:r>
      <w:r>
        <w:fldChar w:fldCharType="separate"/>
      </w:r>
      <w:r>
        <w:t>20</w:t>
      </w:r>
      <w:r>
        <w:fldChar w:fldCharType="end"/>
      </w:r>
    </w:p>
    <w:p w14:paraId="14C2F88D" w14:textId="4275DA43" w:rsidR="003C49E7" w:rsidRDefault="003C49E7">
      <w:pPr>
        <w:pStyle w:val="TOC2"/>
        <w:rPr>
          <w:rFonts w:asciiTheme="minorHAnsi" w:eastAsiaTheme="minorEastAsia" w:hAnsiTheme="minorHAnsi" w:cstheme="minorBidi"/>
          <w:sz w:val="22"/>
          <w:szCs w:val="22"/>
          <w:lang w:eastAsia="en-GB"/>
        </w:rPr>
      </w:pPr>
      <w:r>
        <w:t>B.</w:t>
      </w:r>
      <w:r w:rsidRPr="00A131D5">
        <w:rPr>
          <w:lang w:val="en-US"/>
        </w:rPr>
        <w:t>4</w:t>
      </w:r>
      <w:r>
        <w:t>.4</w:t>
      </w:r>
      <w:r>
        <w:rPr>
          <w:rFonts w:asciiTheme="minorHAnsi" w:eastAsiaTheme="minorEastAsia" w:hAnsiTheme="minorHAnsi" w:cstheme="minorBidi"/>
          <w:sz w:val="22"/>
          <w:szCs w:val="22"/>
          <w:lang w:eastAsia="en-GB"/>
        </w:rPr>
        <w:tab/>
      </w:r>
      <w:r>
        <w:t xml:space="preserve">Common </w:t>
      </w:r>
      <w:r w:rsidRPr="00A131D5">
        <w:rPr>
          <w:lang w:val="en-US"/>
        </w:rPr>
        <w:t>UE RF</w:t>
      </w:r>
      <w:r>
        <w:t xml:space="preserve"> requirements for interband CA configurations between NR frequency range 1 and NR frequency range 2</w:t>
      </w:r>
      <w:r>
        <w:tab/>
      </w:r>
      <w:r>
        <w:fldChar w:fldCharType="begin"/>
      </w:r>
      <w:r>
        <w:instrText xml:space="preserve"> PAGEREF _Toc76540703 \h </w:instrText>
      </w:r>
      <w:r>
        <w:fldChar w:fldCharType="separate"/>
      </w:r>
      <w:r>
        <w:t>21</w:t>
      </w:r>
      <w:r>
        <w:fldChar w:fldCharType="end"/>
      </w:r>
    </w:p>
    <w:p w14:paraId="16C5F505" w14:textId="5BD739D4" w:rsidR="003C49E7" w:rsidRDefault="003C49E7">
      <w:pPr>
        <w:pStyle w:val="TOC2"/>
        <w:rPr>
          <w:rFonts w:asciiTheme="minorHAnsi" w:eastAsiaTheme="minorEastAsia" w:hAnsiTheme="minorHAnsi" w:cstheme="minorBidi"/>
          <w:sz w:val="22"/>
          <w:szCs w:val="22"/>
          <w:lang w:eastAsia="en-GB"/>
        </w:rPr>
      </w:pPr>
      <w:r>
        <w:t>B.</w:t>
      </w:r>
      <w:r w:rsidRPr="00A131D5">
        <w:rPr>
          <w:lang w:val="en-US"/>
        </w:rPr>
        <w:t>4</w:t>
      </w:r>
      <w:r>
        <w:t>.5</w:t>
      </w:r>
      <w:r>
        <w:rPr>
          <w:rFonts w:asciiTheme="minorHAnsi" w:eastAsiaTheme="minorEastAsia" w:hAnsiTheme="minorHAnsi" w:cstheme="minorBidi"/>
          <w:sz w:val="22"/>
          <w:szCs w:val="22"/>
          <w:lang w:eastAsia="en-GB"/>
        </w:rPr>
        <w:tab/>
      </w:r>
      <w:r>
        <w:t xml:space="preserve">Common </w:t>
      </w:r>
      <w:r w:rsidRPr="00A131D5">
        <w:rPr>
          <w:lang w:val="en-US"/>
        </w:rPr>
        <w:t>UE RF</w:t>
      </w:r>
      <w:r>
        <w:t xml:space="preserve"> requirements for Inter-band NR-DC configurations between frequency range 1 and frequency range 2</w:t>
      </w:r>
      <w:r>
        <w:tab/>
      </w:r>
      <w:r>
        <w:fldChar w:fldCharType="begin"/>
      </w:r>
      <w:r>
        <w:instrText xml:space="preserve"> PAGEREF _Toc76540704 \h </w:instrText>
      </w:r>
      <w:r>
        <w:fldChar w:fldCharType="separate"/>
      </w:r>
      <w:r>
        <w:t>21</w:t>
      </w:r>
      <w:r>
        <w:fldChar w:fldCharType="end"/>
      </w:r>
    </w:p>
    <w:p w14:paraId="43557258" w14:textId="79810612" w:rsidR="003C49E7" w:rsidRDefault="003C49E7">
      <w:pPr>
        <w:pStyle w:val="TOC2"/>
        <w:rPr>
          <w:rFonts w:asciiTheme="minorHAnsi" w:eastAsiaTheme="minorEastAsia" w:hAnsiTheme="minorHAnsi" w:cstheme="minorBidi"/>
          <w:sz w:val="22"/>
          <w:szCs w:val="22"/>
          <w:lang w:eastAsia="en-GB"/>
        </w:rPr>
      </w:pPr>
      <w:r>
        <w:t>B.</w:t>
      </w:r>
      <w:r w:rsidRPr="00A131D5">
        <w:rPr>
          <w:lang w:val="en-US"/>
        </w:rPr>
        <w:t>4</w:t>
      </w:r>
      <w:r>
        <w:t>.6</w:t>
      </w:r>
      <w:r>
        <w:rPr>
          <w:rFonts w:asciiTheme="minorHAnsi" w:eastAsiaTheme="minorEastAsia" w:hAnsiTheme="minorHAnsi" w:cstheme="minorBidi"/>
          <w:sz w:val="22"/>
          <w:szCs w:val="22"/>
          <w:lang w:eastAsia="en-GB"/>
        </w:rPr>
        <w:tab/>
      </w:r>
      <w:r>
        <w:t xml:space="preserve">Common </w:t>
      </w:r>
      <w:r w:rsidRPr="00A131D5">
        <w:rPr>
          <w:lang w:val="en-US"/>
        </w:rPr>
        <w:t>UE RF</w:t>
      </w:r>
      <w:r>
        <w:t xml:space="preserve"> requirements for NR interworking between NR and E-UTRA</w:t>
      </w:r>
      <w:r>
        <w:tab/>
      </w:r>
      <w:r>
        <w:fldChar w:fldCharType="begin"/>
      </w:r>
      <w:r>
        <w:instrText xml:space="preserve"> PAGEREF _Toc76540705 \h </w:instrText>
      </w:r>
      <w:r>
        <w:fldChar w:fldCharType="separate"/>
      </w:r>
      <w:r>
        <w:t>22</w:t>
      </w:r>
      <w:r>
        <w:fldChar w:fldCharType="end"/>
      </w:r>
    </w:p>
    <w:p w14:paraId="40107648" w14:textId="545A9AB1" w:rsidR="003C49E7" w:rsidRDefault="003C49E7">
      <w:pPr>
        <w:pStyle w:val="TOC2"/>
        <w:rPr>
          <w:rFonts w:asciiTheme="minorHAnsi" w:eastAsiaTheme="minorEastAsia" w:hAnsiTheme="minorHAnsi" w:cstheme="minorBidi"/>
          <w:sz w:val="22"/>
          <w:szCs w:val="22"/>
          <w:lang w:eastAsia="en-GB"/>
        </w:rPr>
      </w:pPr>
      <w:r>
        <w:lastRenderedPageBreak/>
        <w:t>B.</w:t>
      </w:r>
      <w:r w:rsidRPr="00A131D5">
        <w:rPr>
          <w:lang w:val="en-US"/>
        </w:rPr>
        <w:t>4</w:t>
      </w:r>
      <w:r>
        <w:t>.7</w:t>
      </w:r>
      <w:r>
        <w:rPr>
          <w:rFonts w:asciiTheme="minorHAnsi" w:eastAsiaTheme="minorEastAsia" w:hAnsiTheme="minorHAnsi" w:cstheme="minorBidi"/>
          <w:sz w:val="22"/>
          <w:szCs w:val="22"/>
          <w:lang w:eastAsia="en-GB"/>
        </w:rPr>
        <w:tab/>
      </w:r>
      <w:r>
        <w:t xml:space="preserve"> Common </w:t>
      </w:r>
      <w:r w:rsidRPr="00A131D5">
        <w:rPr>
          <w:lang w:val="en-US"/>
        </w:rPr>
        <w:t>UE RF</w:t>
      </w:r>
      <w:r>
        <w:t xml:space="preserve"> requirements for UL 7.5KHz shift for TDD band n40</w:t>
      </w:r>
      <w:r>
        <w:tab/>
      </w:r>
      <w:r>
        <w:fldChar w:fldCharType="begin"/>
      </w:r>
      <w:r>
        <w:instrText xml:space="preserve"> PAGEREF _Toc76540706 \h </w:instrText>
      </w:r>
      <w:r>
        <w:fldChar w:fldCharType="separate"/>
      </w:r>
      <w:r>
        <w:t>22</w:t>
      </w:r>
      <w:r>
        <w:fldChar w:fldCharType="end"/>
      </w:r>
    </w:p>
    <w:p w14:paraId="5296799A" w14:textId="2636E74C" w:rsidR="003C49E7" w:rsidRDefault="003C49E7">
      <w:pPr>
        <w:pStyle w:val="TOC8"/>
        <w:rPr>
          <w:rFonts w:asciiTheme="minorHAnsi" w:eastAsiaTheme="minorEastAsia" w:hAnsiTheme="minorHAnsi" w:cstheme="minorBidi"/>
          <w:b w:val="0"/>
          <w:szCs w:val="22"/>
          <w:lang w:eastAsia="en-GB"/>
        </w:rPr>
      </w:pPr>
      <w:r>
        <w:t xml:space="preserve">Annex C (normative): </w:t>
      </w:r>
      <w:r w:rsidRPr="00A131D5">
        <w:rPr>
          <w:lang w:val="en-US"/>
        </w:rPr>
        <w:t>Common Requirements for high speed train scenario</w:t>
      </w:r>
      <w:r>
        <w:tab/>
      </w:r>
      <w:r>
        <w:fldChar w:fldCharType="begin"/>
      </w:r>
      <w:r>
        <w:instrText xml:space="preserve"> PAGEREF _Toc76540707 \h </w:instrText>
      </w:r>
      <w:r>
        <w:fldChar w:fldCharType="separate"/>
      </w:r>
      <w:r>
        <w:t>23</w:t>
      </w:r>
      <w:r>
        <w:fldChar w:fldCharType="end"/>
      </w:r>
    </w:p>
    <w:p w14:paraId="71C3F3CA" w14:textId="04AD81E4" w:rsidR="003C49E7" w:rsidRDefault="003C49E7">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_Toc76540708 \h </w:instrText>
      </w:r>
      <w:r>
        <w:fldChar w:fldCharType="separate"/>
      </w:r>
      <w:r>
        <w:t>23</w:t>
      </w:r>
      <w:r>
        <w:fldChar w:fldCharType="end"/>
      </w:r>
    </w:p>
    <w:p w14:paraId="056C8D57" w14:textId="7F53B0BE" w:rsidR="003C49E7" w:rsidRDefault="003C49E7">
      <w:pPr>
        <w:pStyle w:val="TOC2"/>
        <w:rPr>
          <w:rFonts w:asciiTheme="minorHAnsi" w:eastAsiaTheme="minorEastAsia" w:hAnsiTheme="minorHAnsi" w:cstheme="minorBidi"/>
          <w:sz w:val="22"/>
          <w:szCs w:val="22"/>
          <w:lang w:eastAsia="en-GB"/>
        </w:rPr>
      </w:pPr>
      <w:r w:rsidRPr="00A131D5">
        <w:rPr>
          <w:rFonts w:eastAsia="Malgun Gothic"/>
        </w:rPr>
        <w:t>C.2</w:t>
      </w:r>
      <w:r>
        <w:rPr>
          <w:rFonts w:asciiTheme="minorHAnsi" w:eastAsiaTheme="minorEastAsia" w:hAnsiTheme="minorHAnsi" w:cstheme="minorBidi"/>
          <w:sz w:val="22"/>
          <w:szCs w:val="22"/>
          <w:lang w:eastAsia="en-GB"/>
        </w:rPr>
        <w:tab/>
      </w:r>
      <w:r w:rsidRPr="00A131D5">
        <w:rPr>
          <w:rFonts w:eastAsia="Malgun Gothic"/>
        </w:rPr>
        <w:t>Common UE demodulation requirements for high speed train scenario</w:t>
      </w:r>
      <w:r>
        <w:tab/>
      </w:r>
      <w:r>
        <w:fldChar w:fldCharType="begin"/>
      </w:r>
      <w:r>
        <w:instrText xml:space="preserve"> PAGEREF _Toc76540709 \h </w:instrText>
      </w:r>
      <w:r>
        <w:fldChar w:fldCharType="separate"/>
      </w:r>
      <w:r>
        <w:t>23</w:t>
      </w:r>
      <w:r>
        <w:fldChar w:fldCharType="end"/>
      </w:r>
    </w:p>
    <w:p w14:paraId="3076E6F2" w14:textId="3E2BD642" w:rsidR="003C49E7" w:rsidRDefault="003C49E7">
      <w:pPr>
        <w:pStyle w:val="TOC8"/>
        <w:rPr>
          <w:rFonts w:asciiTheme="minorHAnsi" w:eastAsiaTheme="minorEastAsia" w:hAnsiTheme="minorHAnsi" w:cstheme="minorBidi"/>
          <w:b w:val="0"/>
          <w:szCs w:val="22"/>
          <w:lang w:eastAsia="en-GB"/>
        </w:rPr>
      </w:pPr>
      <w:r w:rsidRPr="00A131D5">
        <w:rPr>
          <w:lang w:val="en-US"/>
        </w:rPr>
        <w:t xml:space="preserve">Annex </w:t>
      </w:r>
      <w:r w:rsidRPr="00A131D5">
        <w:rPr>
          <w:lang w:val="en-US" w:eastAsia="zh-CN"/>
        </w:rPr>
        <w:t>D</w:t>
      </w:r>
      <w:r w:rsidRPr="00A131D5">
        <w:rPr>
          <w:lang w:val="en-US"/>
        </w:rPr>
        <w:t xml:space="preserve"> (normative): Common </w:t>
      </w:r>
      <w:r>
        <w:t>PMI</w:t>
      </w:r>
      <w:r>
        <w:rPr>
          <w:lang w:eastAsia="zh-CN"/>
        </w:rPr>
        <w:t xml:space="preserve"> </w:t>
      </w:r>
      <w:r w:rsidRPr="00A131D5">
        <w:rPr>
          <w:rFonts w:cs="Arial"/>
        </w:rPr>
        <w:t xml:space="preserve">reporting </w:t>
      </w:r>
      <w:r w:rsidRPr="00A131D5">
        <w:rPr>
          <w:lang w:val="en-US" w:eastAsia="zh-CN"/>
        </w:rPr>
        <w:t>r</w:t>
      </w:r>
      <w:r w:rsidRPr="00A131D5">
        <w:rPr>
          <w:lang w:val="en-US"/>
        </w:rPr>
        <w:t xml:space="preserve">equirements </w:t>
      </w:r>
      <w:r w:rsidRPr="00A131D5">
        <w:rPr>
          <w:lang w:val="en-US" w:eastAsia="zh-CN"/>
        </w:rPr>
        <w:t>f</w:t>
      </w:r>
      <w:r w:rsidRPr="00A131D5">
        <w:rPr>
          <w:rFonts w:cs="Arial"/>
        </w:rPr>
        <w:t xml:space="preserve">or </w:t>
      </w:r>
      <w:r>
        <w:rPr>
          <w:lang w:eastAsia="zh-CN"/>
        </w:rPr>
        <w:t>16TX and 32TX</w:t>
      </w:r>
      <w:r>
        <w:tab/>
      </w:r>
      <w:r>
        <w:fldChar w:fldCharType="begin"/>
      </w:r>
      <w:r>
        <w:instrText xml:space="preserve"> PAGEREF _Toc76540710 \h </w:instrText>
      </w:r>
      <w:r>
        <w:fldChar w:fldCharType="separate"/>
      </w:r>
      <w:r>
        <w:t>25</w:t>
      </w:r>
      <w:r>
        <w:fldChar w:fldCharType="end"/>
      </w:r>
    </w:p>
    <w:p w14:paraId="5C86AF6C" w14:textId="318248CA" w:rsidR="003C49E7" w:rsidRDefault="003C49E7">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A131D5">
        <w:rPr>
          <w:rFonts w:cs="Arial"/>
        </w:rPr>
        <w:t xml:space="preserve">reporting </w:t>
      </w:r>
      <w:r>
        <w:rPr>
          <w:lang w:eastAsia="zh-CN"/>
        </w:rPr>
        <w:t>requirements</w:t>
      </w:r>
      <w:r>
        <w:t xml:space="preserve"> </w:t>
      </w:r>
      <w:r w:rsidRPr="00A131D5">
        <w:rPr>
          <w:rFonts w:cs="Arial"/>
        </w:rPr>
        <w:t xml:space="preserve">for </w:t>
      </w:r>
      <w:r>
        <w:rPr>
          <w:lang w:eastAsia="zh-CN"/>
        </w:rPr>
        <w:t>16TX and 32TX</w:t>
      </w:r>
      <w:r w:rsidRPr="00A131D5">
        <w:rPr>
          <w:lang w:val="en-US"/>
        </w:rPr>
        <w:t xml:space="preserve"> TypeI-SinglePanel</w:t>
      </w:r>
      <w:r w:rsidRPr="00A131D5">
        <w:rPr>
          <w:lang w:val="en-US" w:eastAsia="zh-CN"/>
        </w:rPr>
        <w:t xml:space="preserve"> Codebook</w:t>
      </w:r>
      <w:r>
        <w:tab/>
      </w:r>
      <w:r>
        <w:fldChar w:fldCharType="begin"/>
      </w:r>
      <w:r>
        <w:instrText xml:space="preserve"> PAGEREF _Toc76540711 \h </w:instrText>
      </w:r>
      <w:r>
        <w:fldChar w:fldCharType="separate"/>
      </w:r>
      <w:r>
        <w:t>25</w:t>
      </w:r>
      <w:r>
        <w:fldChar w:fldCharType="end"/>
      </w:r>
    </w:p>
    <w:p w14:paraId="3604B673" w14:textId="7323BFB8" w:rsidR="003C49E7" w:rsidRDefault="003C49E7">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A131D5">
        <w:rPr>
          <w:rFonts w:cs="Arial"/>
        </w:rPr>
        <w:t xml:space="preserve">reporting </w:t>
      </w:r>
      <w:r>
        <w:rPr>
          <w:lang w:eastAsia="zh-CN"/>
        </w:rPr>
        <w:t>requirements</w:t>
      </w:r>
      <w:r>
        <w:t xml:space="preserve"> </w:t>
      </w:r>
      <w:r w:rsidRPr="00A131D5">
        <w:rPr>
          <w:rFonts w:cs="Arial"/>
        </w:rPr>
        <w:t xml:space="preserve">for </w:t>
      </w:r>
      <w:r>
        <w:rPr>
          <w:lang w:eastAsia="zh-CN"/>
        </w:rPr>
        <w:t xml:space="preserve">16TX </w:t>
      </w:r>
      <w:r>
        <w:t xml:space="preserve">TypeII </w:t>
      </w:r>
      <w:r w:rsidRPr="00A131D5">
        <w:rPr>
          <w:lang w:val="en-US" w:eastAsia="zh-CN"/>
        </w:rPr>
        <w:t>Codebook</w:t>
      </w:r>
      <w:r>
        <w:tab/>
      </w:r>
      <w:r>
        <w:fldChar w:fldCharType="begin"/>
      </w:r>
      <w:r>
        <w:instrText xml:space="preserve"> PAGEREF _Toc76540712 \h </w:instrText>
      </w:r>
      <w:r>
        <w:fldChar w:fldCharType="separate"/>
      </w:r>
      <w:r>
        <w:t>25</w:t>
      </w:r>
      <w:r>
        <w:fldChar w:fldCharType="end"/>
      </w:r>
    </w:p>
    <w:p w14:paraId="6DD8290D" w14:textId="21A7E4E4" w:rsidR="003C49E7" w:rsidRDefault="003C49E7">
      <w:pPr>
        <w:pStyle w:val="TOC8"/>
        <w:rPr>
          <w:rFonts w:asciiTheme="minorHAnsi" w:eastAsiaTheme="minorEastAsia" w:hAnsiTheme="minorHAnsi" w:cstheme="minorBidi"/>
          <w:b w:val="0"/>
          <w:szCs w:val="22"/>
          <w:lang w:eastAsia="en-GB"/>
        </w:rPr>
      </w:pPr>
      <w:r w:rsidRPr="00A131D5">
        <w:rPr>
          <w:lang w:val="en-US"/>
        </w:rPr>
        <w:t xml:space="preserve">Annex </w:t>
      </w:r>
      <w:r w:rsidRPr="00A131D5">
        <w:rPr>
          <w:lang w:val="en-US" w:eastAsia="zh-CN"/>
        </w:rPr>
        <w:t>E</w:t>
      </w:r>
      <w:r w:rsidRPr="00A131D5">
        <w:rPr>
          <w:lang w:val="en-US"/>
        </w:rPr>
        <w:t xml:space="preserve"> (normative): Common </w:t>
      </w:r>
      <w:r>
        <w:t>PDSCH demodulation requirements with LTE CRS rate matching</w:t>
      </w:r>
      <w:r>
        <w:tab/>
      </w:r>
      <w:r>
        <w:fldChar w:fldCharType="begin"/>
      </w:r>
      <w:r>
        <w:instrText xml:space="preserve"> PAGEREF _Toc76540713 \h </w:instrText>
      </w:r>
      <w:r>
        <w:fldChar w:fldCharType="separate"/>
      </w:r>
      <w:r>
        <w:t>25</w:t>
      </w:r>
      <w:r>
        <w:fldChar w:fldCharType="end"/>
      </w:r>
    </w:p>
    <w:p w14:paraId="18ABB84F" w14:textId="42839D68" w:rsidR="003C49E7" w:rsidRDefault="003C49E7">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A131D5">
        <w:rPr>
          <w:lang w:val="en-US"/>
        </w:rPr>
        <w:t xml:space="preserve">Common </w:t>
      </w:r>
      <w:r>
        <w:t>PDSCH demodulation requirements with LTE CRS rate matching</w:t>
      </w:r>
      <w:r>
        <w:tab/>
      </w:r>
      <w:r>
        <w:fldChar w:fldCharType="begin"/>
      </w:r>
      <w:r>
        <w:instrText xml:space="preserve"> PAGEREF _Toc76540714 \h </w:instrText>
      </w:r>
      <w:r>
        <w:fldChar w:fldCharType="separate"/>
      </w:r>
      <w:r>
        <w:t>26</w:t>
      </w:r>
      <w:r>
        <w:fldChar w:fldCharType="end"/>
      </w:r>
    </w:p>
    <w:p w14:paraId="0ECA676C" w14:textId="5937C9F6" w:rsidR="003C49E7" w:rsidRDefault="003C49E7">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_Toc76540715 \h </w:instrText>
      </w:r>
      <w:r>
        <w:fldChar w:fldCharType="separate"/>
      </w:r>
      <w:r>
        <w:t>26</w:t>
      </w:r>
      <w:r>
        <w:fldChar w:fldCharType="end"/>
      </w:r>
    </w:p>
    <w:p w14:paraId="5B93DE41" w14:textId="05EE60F8" w:rsidR="00080512" w:rsidRPr="00535751" w:rsidRDefault="003C49E7">
      <w:r>
        <w:rPr>
          <w:noProof/>
          <w:sz w:val="22"/>
        </w:rP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3F83792" w14:textId="77777777" w:rsidR="00080512" w:rsidRPr="00535751" w:rsidRDefault="00080512">
      <w:r w:rsidRPr="00535751">
        <w:t xml:space="preserve">This Technical </w:t>
      </w:r>
      <w:bookmarkStart w:id="36" w:name="spectype3"/>
      <w:r w:rsidRPr="00535751">
        <w:t>Specification</w:t>
      </w:r>
      <w:bookmarkEnd w:id="36"/>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37" w:name="introduction"/>
      <w:bookmarkEnd w:id="37"/>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38" w:name="scope"/>
      <w:bookmarkStart w:id="39" w:name="_Toc21098334"/>
      <w:bookmarkStart w:id="40" w:name="_Toc29470561"/>
      <w:bookmarkStart w:id="41" w:name="_Toc37141929"/>
      <w:bookmarkStart w:id="42" w:name="_Toc37141980"/>
      <w:bookmarkStart w:id="43" w:name="_Toc37142032"/>
      <w:bookmarkStart w:id="44" w:name="_Toc37269035"/>
      <w:bookmarkStart w:id="45" w:name="_Toc37269078"/>
      <w:bookmarkStart w:id="46" w:name="_Toc45907601"/>
      <w:bookmarkStart w:id="47" w:name="_Toc52564783"/>
      <w:bookmarkStart w:id="48" w:name="_Toc60857159"/>
      <w:bookmarkStart w:id="49" w:name="_Toc60857230"/>
      <w:bookmarkStart w:id="50" w:name="_Toc61185230"/>
      <w:bookmarkStart w:id="51" w:name="_Toc61185310"/>
      <w:bookmarkStart w:id="52" w:name="_Toc61185358"/>
      <w:bookmarkStart w:id="53" w:name="_Toc66390462"/>
      <w:bookmarkStart w:id="54" w:name="_Toc66390564"/>
      <w:bookmarkStart w:id="55" w:name="_Toc68701974"/>
      <w:bookmarkStart w:id="56" w:name="_Toc68702461"/>
      <w:bookmarkStart w:id="57" w:name="_Toc68702579"/>
      <w:bookmarkStart w:id="58" w:name="_Toc68702684"/>
      <w:bookmarkStart w:id="59" w:name="_Toc68702763"/>
      <w:bookmarkStart w:id="60" w:name="_Toc74643099"/>
      <w:bookmarkStart w:id="61" w:name="_Toc76540663"/>
      <w:bookmarkEnd w:id="38"/>
      <w:r w:rsidR="00B06ECE" w:rsidRPr="00535751">
        <w:lastRenderedPageBreak/>
        <w:t>1</w:t>
      </w:r>
      <w:r w:rsidR="00B06ECE" w:rsidRPr="00535751">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62" w:name="_Toc21098335"/>
      <w:bookmarkStart w:id="63" w:name="_Toc29470562"/>
      <w:bookmarkStart w:id="64" w:name="_Toc37141930"/>
      <w:bookmarkStart w:id="65" w:name="_Toc37141981"/>
      <w:bookmarkStart w:id="66" w:name="_Toc37142033"/>
      <w:bookmarkStart w:id="67" w:name="_Toc37269036"/>
      <w:bookmarkStart w:id="68" w:name="_Toc37269079"/>
      <w:bookmarkStart w:id="69" w:name="_Toc45907602"/>
      <w:bookmarkStart w:id="70" w:name="_Toc52564784"/>
      <w:bookmarkStart w:id="71" w:name="_Toc60857160"/>
      <w:bookmarkStart w:id="72" w:name="_Toc60857231"/>
      <w:bookmarkStart w:id="73" w:name="_Toc61185231"/>
      <w:bookmarkStart w:id="74" w:name="_Toc61185311"/>
      <w:bookmarkStart w:id="75" w:name="_Toc61185359"/>
      <w:bookmarkStart w:id="76" w:name="_Toc66390463"/>
      <w:bookmarkStart w:id="77" w:name="_Toc66390565"/>
      <w:bookmarkStart w:id="78" w:name="_Toc68701975"/>
      <w:bookmarkStart w:id="79" w:name="_Toc68702462"/>
      <w:bookmarkStart w:id="80" w:name="_Toc68702580"/>
      <w:bookmarkStart w:id="81" w:name="_Toc68702685"/>
      <w:bookmarkStart w:id="82" w:name="_Toc68702764"/>
      <w:bookmarkStart w:id="83" w:name="_Toc74643100"/>
      <w:bookmarkStart w:id="84" w:name="_Toc76540664"/>
      <w:r w:rsidRPr="00535751">
        <w:t>2</w:t>
      </w:r>
      <w:r w:rsidRPr="00535751">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85" w:name="OLE_LINK1"/>
      <w:bookmarkStart w:id="86" w:name="OLE_LINK2"/>
      <w:bookmarkStart w:id="87" w:name="OLE_LINK3"/>
      <w:bookmarkStart w:id="8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85"/>
    <w:bookmarkEnd w:id="86"/>
    <w:bookmarkEnd w:id="87"/>
    <w:bookmarkEnd w:id="8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89" w:name="_Toc21098336"/>
      <w:bookmarkStart w:id="90" w:name="_Toc29470563"/>
      <w:bookmarkStart w:id="91" w:name="_Toc37141931"/>
      <w:bookmarkStart w:id="92" w:name="_Toc37141982"/>
      <w:bookmarkStart w:id="93" w:name="_Toc37142034"/>
      <w:bookmarkStart w:id="94" w:name="_Toc37269037"/>
      <w:bookmarkStart w:id="95" w:name="_Toc37269080"/>
      <w:bookmarkStart w:id="96" w:name="_Toc45907603"/>
      <w:bookmarkStart w:id="97" w:name="_Toc52564785"/>
      <w:bookmarkStart w:id="98" w:name="_Toc60857161"/>
      <w:bookmarkStart w:id="99" w:name="_Toc60857232"/>
      <w:bookmarkStart w:id="100" w:name="_Toc61185232"/>
      <w:bookmarkStart w:id="101" w:name="_Toc61185312"/>
      <w:bookmarkStart w:id="102" w:name="_Toc61185360"/>
      <w:bookmarkStart w:id="103" w:name="_Toc66390464"/>
      <w:bookmarkStart w:id="104" w:name="_Toc66390566"/>
      <w:bookmarkStart w:id="105" w:name="_Toc68701976"/>
      <w:bookmarkStart w:id="106" w:name="_Toc68702463"/>
      <w:bookmarkStart w:id="107" w:name="_Toc68702581"/>
      <w:bookmarkStart w:id="108" w:name="_Toc68702686"/>
      <w:bookmarkStart w:id="109" w:name="_Toc68702765"/>
      <w:bookmarkStart w:id="110" w:name="_Toc74643101"/>
      <w:bookmarkStart w:id="111" w:name="_Toc76540665"/>
      <w:r w:rsidRPr="00535751">
        <w:t>3</w:t>
      </w:r>
      <w:r w:rsidRPr="00535751">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3D6EC81" w14:textId="77777777" w:rsidR="00B06ECE" w:rsidRPr="00535751" w:rsidRDefault="00B06ECE" w:rsidP="00B06ECE">
      <w:pPr>
        <w:pStyle w:val="Heading2"/>
      </w:pPr>
      <w:bookmarkStart w:id="112" w:name="_Toc21098337"/>
      <w:bookmarkStart w:id="113" w:name="_Toc29470564"/>
      <w:bookmarkStart w:id="114" w:name="_Toc37141932"/>
      <w:bookmarkStart w:id="115" w:name="_Toc37141983"/>
      <w:bookmarkStart w:id="116" w:name="_Toc37142035"/>
      <w:bookmarkStart w:id="117" w:name="_Toc37269038"/>
      <w:bookmarkStart w:id="118" w:name="_Toc37269081"/>
      <w:bookmarkStart w:id="119" w:name="_Toc45907604"/>
      <w:bookmarkStart w:id="120" w:name="_Toc52564786"/>
      <w:bookmarkStart w:id="121" w:name="_Toc60857162"/>
      <w:bookmarkStart w:id="122" w:name="_Toc60857233"/>
      <w:bookmarkStart w:id="123" w:name="_Toc61185233"/>
      <w:bookmarkStart w:id="124" w:name="_Toc61185313"/>
      <w:bookmarkStart w:id="125" w:name="_Toc61185361"/>
      <w:bookmarkStart w:id="126" w:name="_Toc66390465"/>
      <w:bookmarkStart w:id="127" w:name="_Toc66390567"/>
      <w:bookmarkStart w:id="128" w:name="_Toc68701977"/>
      <w:bookmarkStart w:id="129" w:name="_Toc68702464"/>
      <w:bookmarkStart w:id="130" w:name="_Toc68702582"/>
      <w:bookmarkStart w:id="131" w:name="_Toc68702687"/>
      <w:bookmarkStart w:id="132" w:name="_Toc68702766"/>
      <w:bookmarkStart w:id="133" w:name="_Toc74643102"/>
      <w:bookmarkStart w:id="134" w:name="_Toc76540666"/>
      <w:r w:rsidRPr="00535751">
        <w:t>3.1</w:t>
      </w:r>
      <w:r w:rsidRPr="00535751">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35" w:name="_Toc21098338"/>
      <w:bookmarkStart w:id="136" w:name="_Toc29470565"/>
      <w:bookmarkStart w:id="137" w:name="_Toc37141933"/>
      <w:bookmarkStart w:id="138" w:name="_Toc37141984"/>
      <w:bookmarkStart w:id="139" w:name="_Toc37142036"/>
      <w:bookmarkStart w:id="140" w:name="_Toc37269039"/>
      <w:bookmarkStart w:id="141" w:name="_Toc37269082"/>
      <w:bookmarkStart w:id="142" w:name="_Toc45907605"/>
      <w:bookmarkStart w:id="143" w:name="_Toc52564787"/>
      <w:bookmarkStart w:id="144" w:name="_Toc60857163"/>
      <w:bookmarkStart w:id="145" w:name="_Toc60857234"/>
      <w:bookmarkStart w:id="146" w:name="_Toc61185234"/>
      <w:bookmarkStart w:id="147" w:name="_Toc61185314"/>
      <w:bookmarkStart w:id="148" w:name="_Toc61185362"/>
      <w:bookmarkStart w:id="149" w:name="_Toc66390466"/>
      <w:bookmarkStart w:id="150" w:name="_Toc66390568"/>
      <w:bookmarkStart w:id="151" w:name="_Toc68701978"/>
      <w:bookmarkStart w:id="152" w:name="_Toc68702465"/>
      <w:bookmarkStart w:id="153" w:name="_Toc68702583"/>
      <w:bookmarkStart w:id="154" w:name="_Toc68702688"/>
      <w:bookmarkStart w:id="155" w:name="_Toc68702767"/>
      <w:bookmarkStart w:id="156" w:name="_Toc74643103"/>
      <w:bookmarkStart w:id="157" w:name="_Toc76540667"/>
      <w:r w:rsidRPr="00535751">
        <w:lastRenderedPageBreak/>
        <w:t>3.2</w:t>
      </w:r>
      <w:r w:rsidRPr="00535751">
        <w:tab/>
        <w:t>Symbols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58" w:name="_Toc21098339"/>
      <w:bookmarkStart w:id="159" w:name="_Toc29470566"/>
      <w:bookmarkStart w:id="160" w:name="_Toc37141934"/>
      <w:bookmarkStart w:id="161" w:name="_Toc37141985"/>
      <w:bookmarkStart w:id="162" w:name="_Toc37142037"/>
      <w:bookmarkStart w:id="163" w:name="_Toc37269040"/>
      <w:bookmarkStart w:id="164" w:name="_Toc37269083"/>
      <w:bookmarkStart w:id="165" w:name="_Toc45907606"/>
      <w:bookmarkStart w:id="166" w:name="_Toc52564788"/>
      <w:bookmarkStart w:id="167" w:name="_Toc60857164"/>
      <w:bookmarkStart w:id="168" w:name="_Toc60857235"/>
      <w:bookmarkStart w:id="169" w:name="_Toc61185235"/>
      <w:bookmarkStart w:id="170" w:name="_Toc61185315"/>
      <w:bookmarkStart w:id="171" w:name="_Toc61185363"/>
      <w:bookmarkStart w:id="172" w:name="_Toc66390467"/>
      <w:bookmarkStart w:id="173" w:name="_Toc66390569"/>
      <w:bookmarkStart w:id="174" w:name="_Toc68701979"/>
      <w:bookmarkStart w:id="175" w:name="_Toc68702466"/>
      <w:bookmarkStart w:id="176" w:name="_Toc68702584"/>
      <w:bookmarkStart w:id="177" w:name="_Toc68702689"/>
      <w:bookmarkStart w:id="178" w:name="_Toc68702768"/>
      <w:bookmarkStart w:id="179" w:name="_Toc74643104"/>
      <w:bookmarkStart w:id="180" w:name="_Toc76540668"/>
      <w:r w:rsidRPr="00535751">
        <w:t>3.3</w:t>
      </w:r>
      <w:r w:rsidRPr="00535751">
        <w:tab/>
        <w:t>Abbreviations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181" w:name="_Toc21098340"/>
      <w:bookmarkStart w:id="182" w:name="_Toc29470567"/>
      <w:bookmarkStart w:id="183" w:name="_Toc37141935"/>
      <w:bookmarkStart w:id="184" w:name="_Toc37141986"/>
      <w:bookmarkStart w:id="185" w:name="_Toc37142038"/>
      <w:bookmarkStart w:id="186" w:name="_Toc37269041"/>
      <w:bookmarkStart w:id="187" w:name="_Toc37269084"/>
      <w:bookmarkStart w:id="188" w:name="_Toc45907607"/>
      <w:bookmarkStart w:id="189" w:name="_Toc52564789"/>
      <w:bookmarkStart w:id="190" w:name="_Toc60857165"/>
      <w:bookmarkStart w:id="191" w:name="_Toc60857236"/>
      <w:bookmarkStart w:id="192" w:name="_Toc61185236"/>
      <w:bookmarkStart w:id="193" w:name="_Toc61185316"/>
      <w:bookmarkStart w:id="194" w:name="_Toc61185364"/>
      <w:bookmarkStart w:id="195" w:name="_Toc66390468"/>
      <w:bookmarkStart w:id="196" w:name="_Toc66390570"/>
      <w:bookmarkStart w:id="197" w:name="_Toc68701980"/>
      <w:bookmarkStart w:id="198" w:name="_Toc68702467"/>
      <w:bookmarkStart w:id="199" w:name="_Toc68702585"/>
      <w:bookmarkStart w:id="200" w:name="_Toc68702690"/>
      <w:bookmarkStart w:id="201" w:name="_Toc68702769"/>
      <w:bookmarkStart w:id="202" w:name="_Toc74643105"/>
      <w:bookmarkStart w:id="203" w:name="_Toc76540669"/>
      <w:r w:rsidRPr="00535751">
        <w:t>4</w:t>
      </w:r>
      <w:r w:rsidRPr="00535751">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77777777" w:rsidR="00B06ECE" w:rsidRPr="00535751" w:rsidRDefault="00B06ECE" w:rsidP="00B06ECE">
      <w:r w:rsidRPr="00535751">
        <w:t>The applicable UE Categories are specified in TS 38.306 [7] according to the release to which the UE conforms.</w:t>
      </w:r>
    </w:p>
    <w:p w14:paraId="2ED61E01" w14:textId="77777777" w:rsidR="00B06ECE" w:rsidRPr="00535751" w:rsidRDefault="00B06ECE" w:rsidP="00B06ECE">
      <w:pPr>
        <w:pStyle w:val="Heading1"/>
      </w:pPr>
      <w:bookmarkStart w:id="204" w:name="_Toc21098341"/>
      <w:bookmarkStart w:id="205" w:name="_Toc29470568"/>
      <w:bookmarkStart w:id="206" w:name="_Toc37141936"/>
      <w:bookmarkStart w:id="207" w:name="_Toc37141987"/>
      <w:bookmarkStart w:id="208" w:name="_Toc37142039"/>
      <w:bookmarkStart w:id="209" w:name="_Toc37269042"/>
      <w:bookmarkStart w:id="210" w:name="_Toc37269085"/>
      <w:bookmarkStart w:id="211" w:name="_Toc45907608"/>
      <w:bookmarkStart w:id="212" w:name="_Toc52564790"/>
      <w:bookmarkStart w:id="213" w:name="_Toc60857166"/>
      <w:bookmarkStart w:id="214" w:name="_Toc60857237"/>
      <w:bookmarkStart w:id="215" w:name="_Toc61185237"/>
      <w:bookmarkStart w:id="216" w:name="_Toc61185317"/>
      <w:bookmarkStart w:id="217" w:name="_Toc61185365"/>
      <w:bookmarkStart w:id="218" w:name="_Toc66390469"/>
      <w:bookmarkStart w:id="219" w:name="_Toc66390571"/>
      <w:bookmarkStart w:id="220" w:name="_Toc68701981"/>
      <w:bookmarkStart w:id="221" w:name="_Toc68702468"/>
      <w:bookmarkStart w:id="222" w:name="_Toc68702586"/>
      <w:bookmarkStart w:id="223" w:name="_Toc68702691"/>
      <w:bookmarkStart w:id="224" w:name="_Toc68702770"/>
      <w:bookmarkStart w:id="225" w:name="_Toc74643106"/>
      <w:bookmarkStart w:id="226" w:name="_Toc76540670"/>
      <w:r w:rsidRPr="00535751">
        <w:t>5</w:t>
      </w:r>
      <w:r w:rsidRPr="00535751">
        <w:tab/>
        <w:t>Release independent features for NR frequency range 1</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749E381" w14:textId="77777777" w:rsidR="00B06ECE" w:rsidRPr="00535751" w:rsidRDefault="00B06ECE" w:rsidP="00B06ECE">
      <w:pPr>
        <w:pStyle w:val="Heading2"/>
      </w:pPr>
      <w:bookmarkStart w:id="227" w:name="_Toc21098342"/>
      <w:bookmarkStart w:id="228" w:name="_Toc29470569"/>
      <w:bookmarkStart w:id="229" w:name="_Toc37141937"/>
      <w:bookmarkStart w:id="230" w:name="_Toc37141988"/>
      <w:bookmarkStart w:id="231" w:name="_Toc37142040"/>
      <w:bookmarkStart w:id="232" w:name="_Toc37269043"/>
      <w:bookmarkStart w:id="233" w:name="_Toc37269086"/>
      <w:bookmarkStart w:id="234" w:name="_Toc45907609"/>
      <w:bookmarkStart w:id="235" w:name="_Toc52564791"/>
      <w:bookmarkStart w:id="236" w:name="_Toc60857167"/>
      <w:bookmarkStart w:id="237" w:name="_Toc60857238"/>
      <w:bookmarkStart w:id="238" w:name="_Toc61185238"/>
      <w:bookmarkStart w:id="239" w:name="_Toc61185318"/>
      <w:bookmarkStart w:id="240" w:name="_Toc61185366"/>
      <w:bookmarkStart w:id="241" w:name="_Toc66390470"/>
      <w:bookmarkStart w:id="242" w:name="_Toc66390572"/>
      <w:bookmarkStart w:id="243" w:name="_Toc68701982"/>
      <w:bookmarkStart w:id="244" w:name="_Toc68702469"/>
      <w:bookmarkStart w:id="245" w:name="_Toc68702587"/>
      <w:bookmarkStart w:id="246" w:name="_Toc68702692"/>
      <w:bookmarkStart w:id="247" w:name="_Toc68702771"/>
      <w:bookmarkStart w:id="248" w:name="_Toc74643107"/>
      <w:bookmarkStart w:id="249" w:name="_Toc76540671"/>
      <w:r w:rsidRPr="00535751">
        <w:t>5.1</w:t>
      </w:r>
      <w:r w:rsidRPr="00535751">
        <w:tab/>
        <w:t>Additional NR operating bands and UE power classes for NR frequency range 1</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8A9AF39" w14:textId="77777777" w:rsidR="00B06ECE" w:rsidRPr="00535751" w:rsidRDefault="00B06ECE" w:rsidP="00B06ECE">
      <w:r w:rsidRPr="00535751">
        <w:t>Requirements for a Rel-16 UE for additional NR operating bands and power classes compared to TS 38.101-1 of Rel-16 [2] are introduced via this clause.</w:t>
      </w:r>
    </w:p>
    <w:p w14:paraId="40B3CBA3" w14:textId="77777777"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77777777" w:rsidR="003F28E3" w:rsidRPr="00535751" w:rsidRDefault="003F28E3" w:rsidP="000052EC">
            <w:pPr>
              <w:pStyle w:val="TAC"/>
            </w:pPr>
            <w:r w:rsidRPr="00535751">
              <w:t>Table B.4.1-1, Table B.4.3-1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3F28E3"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3F28E3" w:rsidRPr="00535751" w:rsidRDefault="003F28E3" w:rsidP="000052EC">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250" w:name="_Toc21098343"/>
      <w:bookmarkStart w:id="251" w:name="_Toc29470570"/>
      <w:bookmarkStart w:id="252" w:name="_Toc37141938"/>
      <w:bookmarkStart w:id="253" w:name="_Toc37141989"/>
      <w:bookmarkStart w:id="254" w:name="_Toc37142041"/>
      <w:bookmarkStart w:id="255" w:name="_Toc37269044"/>
      <w:bookmarkStart w:id="256" w:name="_Toc37269087"/>
      <w:bookmarkStart w:id="257" w:name="_Toc45907610"/>
      <w:bookmarkStart w:id="258" w:name="_Toc52564792"/>
      <w:bookmarkStart w:id="259" w:name="_Toc60857168"/>
      <w:bookmarkStart w:id="260" w:name="_Toc60857239"/>
      <w:bookmarkStart w:id="261" w:name="_Toc61185239"/>
      <w:bookmarkStart w:id="262" w:name="_Toc61185319"/>
      <w:bookmarkStart w:id="263" w:name="_Toc61185367"/>
      <w:bookmarkStart w:id="264" w:name="_Toc66390471"/>
      <w:bookmarkStart w:id="265" w:name="_Toc66390573"/>
      <w:bookmarkStart w:id="266" w:name="_Toc68701983"/>
      <w:bookmarkStart w:id="267" w:name="_Toc68702470"/>
      <w:bookmarkStart w:id="268" w:name="_Toc68702588"/>
      <w:bookmarkStart w:id="269" w:name="_Toc68702693"/>
      <w:bookmarkStart w:id="270" w:name="_Toc68702772"/>
      <w:bookmarkStart w:id="271" w:name="_Toc74643108"/>
      <w:bookmarkStart w:id="272" w:name="_Toc76540672"/>
      <w:r w:rsidRPr="00535751">
        <w:t>5.2</w:t>
      </w:r>
      <w:r w:rsidRPr="00535751">
        <w:tab/>
        <w:t>Additional NR CA configurations for NR frequency range 1</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D9F5CE9" w14:textId="77777777" w:rsidR="00B06ECE" w:rsidRPr="00535751" w:rsidRDefault="00B06ECE" w:rsidP="00B06ECE">
      <w:pPr>
        <w:pStyle w:val="Heading3"/>
      </w:pPr>
      <w:bookmarkStart w:id="273" w:name="_Toc21098344"/>
      <w:bookmarkStart w:id="274" w:name="_Toc29470571"/>
      <w:bookmarkStart w:id="275" w:name="_Toc37141939"/>
      <w:bookmarkStart w:id="276" w:name="_Toc37141990"/>
      <w:bookmarkStart w:id="277" w:name="_Toc37142042"/>
      <w:bookmarkStart w:id="278" w:name="_Toc37269045"/>
      <w:bookmarkStart w:id="279" w:name="_Toc37269088"/>
      <w:bookmarkStart w:id="280" w:name="_Toc45907611"/>
      <w:bookmarkStart w:id="281" w:name="_Toc52564793"/>
      <w:bookmarkStart w:id="282" w:name="_Toc60857169"/>
      <w:bookmarkStart w:id="283" w:name="_Toc60857240"/>
      <w:bookmarkStart w:id="284" w:name="_Toc61185240"/>
      <w:bookmarkStart w:id="285" w:name="_Toc61185320"/>
      <w:bookmarkStart w:id="286" w:name="_Toc61185368"/>
      <w:bookmarkStart w:id="287" w:name="_Toc66390472"/>
      <w:bookmarkStart w:id="288" w:name="_Toc66390574"/>
      <w:bookmarkStart w:id="289" w:name="_Toc68701984"/>
      <w:bookmarkStart w:id="290" w:name="_Toc68702471"/>
      <w:bookmarkStart w:id="291" w:name="_Toc68702589"/>
      <w:bookmarkStart w:id="292" w:name="_Toc68702694"/>
      <w:bookmarkStart w:id="293" w:name="_Toc68702773"/>
      <w:bookmarkStart w:id="294" w:name="_Toc74643109"/>
      <w:bookmarkStart w:id="295" w:name="_Toc76540673"/>
      <w:r w:rsidRPr="00535751">
        <w:t>5.2.1</w:t>
      </w:r>
      <w:r w:rsidRPr="00535751">
        <w:tab/>
        <w:t>Intraband CA</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5BC4BC2" w14:textId="77777777" w:rsidR="00B06ECE" w:rsidRPr="00535751" w:rsidRDefault="00B06ECE" w:rsidP="00B06ECE">
      <w:r w:rsidRPr="00535751">
        <w:t>Requirements for a Rel-16 UE for additional NR intraband CA configurations within FR1 compared to TS 38.101-1 of Rel-16 [2] are introduced via this clause.</w:t>
      </w:r>
    </w:p>
    <w:p w14:paraId="63B327A4" w14:textId="77777777"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bl>
    <w:p w14:paraId="405BE732"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3CF81D7E" w14:textId="77777777" w:rsidR="00450BA3" w:rsidRDefault="00450BA3" w:rsidP="00450BA3">
            <w:pPr>
              <w:pStyle w:val="TAC"/>
            </w:pPr>
          </w:p>
        </w:tc>
      </w:tr>
      <w:tr w:rsidR="00450BA3" w14:paraId="3CA35AB4"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59E4E148" w14:textId="77777777" w:rsidR="00450BA3" w:rsidRDefault="00450BA3" w:rsidP="00450BA3">
            <w:pPr>
              <w:pStyle w:val="TAC"/>
            </w:pPr>
          </w:p>
        </w:tc>
      </w:tr>
    </w:tbl>
    <w:p w14:paraId="61DB732C" w14:textId="77777777" w:rsidR="00B06ECE" w:rsidRPr="00535751" w:rsidRDefault="00B06ECE" w:rsidP="00B06ECE"/>
    <w:p w14:paraId="3ADE3946" w14:textId="77777777" w:rsidR="00B06ECE" w:rsidRPr="00535751" w:rsidRDefault="00B06ECE" w:rsidP="00B06ECE">
      <w:pPr>
        <w:pStyle w:val="Heading3"/>
      </w:pPr>
      <w:bookmarkStart w:id="296" w:name="_Toc21098345"/>
      <w:bookmarkStart w:id="297" w:name="_Toc29470572"/>
      <w:bookmarkStart w:id="298" w:name="_Toc37141940"/>
      <w:bookmarkStart w:id="299" w:name="_Toc37141991"/>
      <w:bookmarkStart w:id="300" w:name="_Toc37142043"/>
      <w:bookmarkStart w:id="301" w:name="_Toc37269046"/>
      <w:bookmarkStart w:id="302" w:name="_Toc37269089"/>
      <w:bookmarkStart w:id="303" w:name="_Toc45907612"/>
      <w:bookmarkStart w:id="304" w:name="_Toc52564794"/>
      <w:bookmarkStart w:id="305" w:name="_Toc60857170"/>
      <w:bookmarkStart w:id="306" w:name="_Toc60857241"/>
      <w:bookmarkStart w:id="307" w:name="_Toc61185241"/>
      <w:bookmarkStart w:id="308" w:name="_Toc61185321"/>
      <w:bookmarkStart w:id="309" w:name="_Toc61185369"/>
      <w:bookmarkStart w:id="310" w:name="_Toc66390473"/>
      <w:bookmarkStart w:id="311" w:name="_Toc66390575"/>
      <w:bookmarkStart w:id="312" w:name="_Toc68701985"/>
      <w:bookmarkStart w:id="313" w:name="_Toc68702472"/>
      <w:bookmarkStart w:id="314" w:name="_Toc68702590"/>
      <w:bookmarkStart w:id="315" w:name="_Toc68702695"/>
      <w:bookmarkStart w:id="316" w:name="_Toc68702774"/>
      <w:bookmarkStart w:id="317" w:name="_Toc74643110"/>
      <w:bookmarkStart w:id="318" w:name="_Toc76540674"/>
      <w:r w:rsidRPr="00535751">
        <w:t>5.2.2</w:t>
      </w:r>
      <w:r w:rsidRPr="00535751">
        <w:tab/>
        <w:t>Interband CA</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A48078C" w14:textId="39163177" w:rsidR="00B06ECE" w:rsidRDefault="00B06ECE" w:rsidP="00B06ECE">
      <w:bookmarkStart w:id="319" w:name="OLE_LINK27"/>
      <w:r w:rsidRPr="00535751">
        <w:t>Requirements for a Rel-16 UE for additional NR interband CA configurations within FR1 compared to TS 38.101-1 of Rel-16 [2] are introduced via this clause.</w:t>
      </w:r>
    </w:p>
    <w:p w14:paraId="1ACC520D" w14:textId="77777777" w:rsidR="00FB4D7B" w:rsidRPr="007D5EA0" w:rsidRDefault="00FB4D7B" w:rsidP="00FB4D7B">
      <w:pPr>
        <w:pStyle w:val="TH"/>
        <w:spacing w:after="240"/>
        <w:rPr>
          <w:rFonts w:eastAsia="SimSun"/>
          <w:lang w:eastAsia="zh-CN"/>
        </w:rPr>
      </w:pPr>
      <w:r>
        <w:lastRenderedPageBreak/>
        <w:t>Table 5.2.2-</w:t>
      </w:r>
      <w:r>
        <w:rPr>
          <w:rFonts w:eastAsia="SimSun" w:hint="eastAsia"/>
          <w:lang w:eastAsia="zh-CN"/>
        </w:rPr>
        <w:t>0</w:t>
      </w:r>
      <w:r>
        <w:t>: NR</w:t>
      </w:r>
      <w:r w:rsidRPr="007D5EA0">
        <w:rPr>
          <w:rFonts w:eastAsia="SimSun" w:hint="eastAsia"/>
          <w:lang w:eastAsia="zh-CN"/>
        </w:rPr>
        <w:t xml:space="preserve"> </w:t>
      </w:r>
      <w:r>
        <w:rPr>
          <w:rFonts w:eastAsia="SimSun" w:hint="eastAsia"/>
          <w:lang w:eastAsia="zh-CN"/>
        </w:rPr>
        <w:t>i</w:t>
      </w:r>
      <w:r w:rsidRPr="007D5EA0">
        <w:rPr>
          <w:rFonts w:eastAsia="SimSun" w:hint="eastAsia"/>
          <w:lang w:eastAsia="zh-CN"/>
        </w:rPr>
        <w:t>nterband CA</w:t>
      </w:r>
      <w:r>
        <w:t xml:space="preserve"> UE power class</w:t>
      </w:r>
      <w:r w:rsidRPr="007D5EA0">
        <w:rPr>
          <w:rFonts w:eastAsia="SimSun"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FB4D7B" w14:paraId="25A6DD12"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77777777" w:rsidR="00FB4D7B" w:rsidRDefault="00FB4D7B" w:rsidP="00EB3625">
            <w:pPr>
              <w:pStyle w:val="TAL"/>
              <w:jc w:val="center"/>
            </w:pPr>
            <w:r>
              <w:rPr>
                <w:rFonts w:eastAsia="SimSun" w:hint="eastAsia"/>
                <w:lang w:eastAsia="zh-CN"/>
              </w:rPr>
              <w:t>I</w:t>
            </w:r>
            <w:r w:rsidRPr="007D5EA0">
              <w:rPr>
                <w:rFonts w:eastAsia="SimSun" w:hint="eastAsia"/>
                <w:lang w:eastAsia="zh-CN"/>
              </w:rPr>
              <w:t xml:space="preserve">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FB4D7B" w:rsidRDefault="00FB4D7B" w:rsidP="00EB3625">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FB4D7B" w:rsidRDefault="00FB4D7B" w:rsidP="00EB3625">
            <w:pPr>
              <w:pStyle w:val="TAL"/>
              <w:jc w:val="center"/>
            </w:pPr>
            <w:r>
              <w:t>Rel-15</w:t>
            </w:r>
          </w:p>
        </w:tc>
        <w:tc>
          <w:tcPr>
            <w:tcW w:w="2551" w:type="dxa"/>
            <w:tcBorders>
              <w:top w:val="single" w:sz="4" w:space="0" w:color="auto"/>
              <w:left w:val="nil"/>
              <w:right w:val="single" w:sz="4" w:space="0" w:color="auto"/>
            </w:tcBorders>
          </w:tcPr>
          <w:p w14:paraId="3EF705D0" w14:textId="77777777" w:rsidR="00FB4D7B" w:rsidRPr="002D1F67" w:rsidRDefault="00FB4D7B" w:rsidP="00EB3625">
            <w:pPr>
              <w:pStyle w:val="TAL"/>
              <w:jc w:val="center"/>
              <w:rPr>
                <w:rFonts w:eastAsia="SimSun"/>
                <w:lang w:eastAsia="zh-CN"/>
              </w:rPr>
            </w:pPr>
            <w:r>
              <w:t xml:space="preserve">Table </w:t>
            </w:r>
            <w:r>
              <w:rPr>
                <w:lang w:eastAsia="ja-JP"/>
              </w:rPr>
              <w:t>B.4.2-1</w:t>
            </w:r>
          </w:p>
        </w:tc>
      </w:tr>
      <w:tr w:rsidR="00FB4D7B" w14:paraId="4AD35908"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77777777" w:rsidR="00FB4D7B" w:rsidRPr="002D1F67" w:rsidRDefault="00FB4D7B" w:rsidP="00EB3625">
            <w:pPr>
              <w:pStyle w:val="TAL"/>
              <w:jc w:val="center"/>
              <w:rPr>
                <w:rFonts w:eastAsia="SimSun"/>
                <w:lang w:eastAsia="zh-CN"/>
              </w:rPr>
            </w:pPr>
            <w:r>
              <w:rPr>
                <w:rFonts w:eastAsia="SimSun" w:hint="eastAsia"/>
                <w:lang w:eastAsia="zh-CN"/>
              </w:rPr>
              <w:t>I</w:t>
            </w:r>
            <w:r w:rsidRPr="007D5EA0">
              <w:rPr>
                <w:rFonts w:eastAsia="SimSun" w:hint="eastAsia"/>
                <w:lang w:eastAsia="zh-CN"/>
              </w:rPr>
              <w:t xml:space="preserve">nterband CA </w:t>
            </w:r>
            <w:r>
              <w:t>Power Class</w:t>
            </w:r>
            <w:r w:rsidRPr="002D1F67">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FB4D7B" w:rsidRPr="002D1F67" w:rsidRDefault="00FB4D7B" w:rsidP="00EB3625">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FB4D7B" w:rsidRDefault="00FB4D7B" w:rsidP="00EB3625">
            <w:pPr>
              <w:pStyle w:val="TAL"/>
              <w:jc w:val="center"/>
            </w:pPr>
            <w:r>
              <w:t>Rel-15</w:t>
            </w:r>
          </w:p>
        </w:tc>
        <w:tc>
          <w:tcPr>
            <w:tcW w:w="2551" w:type="dxa"/>
            <w:tcBorders>
              <w:left w:val="nil"/>
              <w:bottom w:val="single" w:sz="4" w:space="0" w:color="auto"/>
              <w:right w:val="single" w:sz="4" w:space="0" w:color="auto"/>
            </w:tcBorders>
          </w:tcPr>
          <w:p w14:paraId="7417A9A0" w14:textId="77777777" w:rsidR="00FB4D7B" w:rsidRDefault="00FB4D7B" w:rsidP="00EB3625">
            <w:pPr>
              <w:pStyle w:val="TAL"/>
              <w:jc w:val="center"/>
            </w:pPr>
          </w:p>
        </w:tc>
      </w:tr>
    </w:tbl>
    <w:p w14:paraId="23747301" w14:textId="77777777" w:rsidR="00FB4D7B" w:rsidRPr="00535751" w:rsidRDefault="00FB4D7B" w:rsidP="00B06ECE"/>
    <w:p w14:paraId="38566CE3"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77777777"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319"/>
    </w:tbl>
    <w:p w14:paraId="044603BD" w14:textId="77777777" w:rsidR="00B06ECE" w:rsidRPr="00535751" w:rsidRDefault="00B06ECE" w:rsidP="00B06ECE"/>
    <w:p w14:paraId="0D0A2229" w14:textId="77777777" w:rsidR="00B06ECE" w:rsidRPr="00535751" w:rsidRDefault="00B06ECE" w:rsidP="00B06ECE">
      <w:pPr>
        <w:pStyle w:val="Heading2"/>
      </w:pPr>
      <w:bookmarkStart w:id="320" w:name="_Toc21098346"/>
      <w:bookmarkStart w:id="321" w:name="_Toc29470573"/>
      <w:bookmarkStart w:id="322" w:name="_Toc37141941"/>
      <w:bookmarkStart w:id="323" w:name="_Toc37141992"/>
      <w:bookmarkStart w:id="324" w:name="_Toc37142044"/>
      <w:bookmarkStart w:id="325" w:name="_Toc37269047"/>
      <w:bookmarkStart w:id="326" w:name="_Toc37269090"/>
      <w:bookmarkStart w:id="327" w:name="_Toc45907613"/>
      <w:bookmarkStart w:id="328" w:name="_Toc52564795"/>
      <w:bookmarkStart w:id="329" w:name="_Toc60857171"/>
      <w:bookmarkStart w:id="330" w:name="_Toc60857242"/>
      <w:bookmarkStart w:id="331" w:name="_Toc61185242"/>
      <w:bookmarkStart w:id="332" w:name="_Toc61185322"/>
      <w:bookmarkStart w:id="333" w:name="_Toc61185370"/>
      <w:bookmarkStart w:id="334" w:name="_Toc66390474"/>
      <w:bookmarkStart w:id="335" w:name="_Toc66390576"/>
      <w:bookmarkStart w:id="336" w:name="_Toc68701986"/>
      <w:bookmarkStart w:id="337" w:name="_Toc68702473"/>
      <w:bookmarkStart w:id="338" w:name="_Toc68702591"/>
      <w:bookmarkStart w:id="339" w:name="_Toc68702696"/>
      <w:bookmarkStart w:id="340" w:name="_Toc68702775"/>
      <w:bookmarkStart w:id="341" w:name="_Toc74643111"/>
      <w:bookmarkStart w:id="342" w:name="_Toc76540675"/>
      <w:r w:rsidRPr="00535751">
        <w:t>5.3</w:t>
      </w:r>
      <w:r w:rsidRPr="00535751">
        <w:tab/>
        <w:t>Additional NR SUL configurations for NR frequency range 1</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58CD30B8" w14:textId="4219DA43" w:rsidR="00B06ECE" w:rsidRDefault="00B06ECE" w:rsidP="00B06ECE">
      <w:r w:rsidRPr="00535751">
        <w:t>Requirements for a Rel-16 UE for additional NR SUL configurations within FR1 compared to TS 38.101-1 of Rel-16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0052EC"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3D401AF0"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A5C2078"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0052EC" w:rsidRPr="00535751" w:rsidRDefault="000052EC" w:rsidP="000052EC">
            <w:pPr>
              <w:pStyle w:val="TAC"/>
            </w:pPr>
            <w:r w:rsidRPr="00535751">
              <w:t>Table B.4.3</w:t>
            </w:r>
            <w:r w:rsidRPr="00535751">
              <w:rPr>
                <w:rFonts w:hint="eastAsia"/>
              </w:rPr>
              <w:t>-1</w:t>
            </w:r>
          </w:p>
        </w:tc>
      </w:tr>
      <w:tr w:rsidR="000052EC"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59FCE57D"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0052EC" w:rsidRPr="00535751" w:rsidRDefault="000052EC" w:rsidP="000052EC">
            <w:pPr>
              <w:pStyle w:val="TAC"/>
            </w:pPr>
          </w:p>
        </w:tc>
      </w:tr>
    </w:tbl>
    <w:p w14:paraId="40D770B6" w14:textId="77777777" w:rsidR="00371B09" w:rsidRDefault="00371B09" w:rsidP="00371B09">
      <w:pPr>
        <w:pStyle w:val="Heading2"/>
      </w:pPr>
      <w:bookmarkStart w:id="343" w:name="_Toc60857172"/>
      <w:bookmarkStart w:id="344" w:name="_Toc60857243"/>
      <w:bookmarkStart w:id="345" w:name="_Toc61185243"/>
      <w:bookmarkStart w:id="346" w:name="_Toc61185323"/>
      <w:bookmarkStart w:id="347" w:name="_Toc61185371"/>
      <w:bookmarkStart w:id="348" w:name="_Toc66390475"/>
      <w:bookmarkStart w:id="349" w:name="_Toc66390577"/>
      <w:bookmarkStart w:id="350" w:name="_Toc68701987"/>
      <w:bookmarkStart w:id="351" w:name="_Toc68702474"/>
      <w:bookmarkStart w:id="352" w:name="_Toc68702592"/>
      <w:bookmarkStart w:id="353" w:name="_Toc68702697"/>
      <w:bookmarkStart w:id="354" w:name="_Toc68702776"/>
      <w:bookmarkStart w:id="355" w:name="_Toc74643112"/>
      <w:bookmarkStart w:id="356" w:name="_Toc76540676"/>
      <w:r>
        <w:t>5.</w:t>
      </w:r>
      <w:r>
        <w:rPr>
          <w:lang w:eastAsia="zh-CN"/>
        </w:rPr>
        <w:t>4</w:t>
      </w:r>
      <w:r>
        <w:tab/>
        <w:t>Other release independent features for NR frequency range 1</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EB3625">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EB3625">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EB3625">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EB3625">
            <w:pPr>
              <w:pStyle w:val="TAL"/>
            </w:pPr>
            <w:r w:rsidRPr="00354682">
              <w:t>Rel-16 WI NR_HST introduced band independent UE demodulation requirements: see Table C.2-1</w:t>
            </w:r>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3CF62C5C" w14:textId="77777777" w:rsidR="00371B09" w:rsidRPr="00FC2972" w:rsidRDefault="00371B09" w:rsidP="00450BA3">
            <w:pPr>
              <w:pStyle w:val="TAL"/>
            </w:pPr>
            <w:r>
              <w:t>NOTE 1: Rel-15 UEs supporting the high speed train are assumed to read the Rel-16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357" w:name="_Toc60857173"/>
      <w:bookmarkStart w:id="358" w:name="_Toc60857244"/>
      <w:bookmarkStart w:id="359" w:name="_Toc61185244"/>
      <w:bookmarkStart w:id="360" w:name="_Toc61185324"/>
      <w:bookmarkStart w:id="361" w:name="_Toc61185372"/>
      <w:bookmarkStart w:id="362" w:name="_Toc66390476"/>
      <w:bookmarkStart w:id="363" w:name="_Toc66390578"/>
      <w:bookmarkStart w:id="364" w:name="_Toc68701988"/>
      <w:bookmarkStart w:id="365" w:name="_Toc68702475"/>
      <w:bookmarkStart w:id="366" w:name="_Toc68702593"/>
      <w:bookmarkStart w:id="367" w:name="_Toc68702698"/>
      <w:bookmarkStart w:id="368" w:name="_Toc68702777"/>
      <w:bookmarkStart w:id="369" w:name="_Toc74643113"/>
      <w:bookmarkStart w:id="370" w:name="_Toc76540677"/>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77777777" w:rsidR="00FF2E28" w:rsidRPr="001E56FE" w:rsidRDefault="00FF2E28" w:rsidP="00FF2E28">
      <w:pPr>
        <w:spacing w:after="0"/>
        <w:rPr>
          <w:rFonts w:eastAsia="Yu Mincho"/>
        </w:rPr>
      </w:pPr>
      <w:bookmarkStart w:id="371" w:name="_Toc60857174"/>
      <w:bookmarkStart w:id="372" w:name="_Toc60857245"/>
      <w:r>
        <w:rPr>
          <w:rFonts w:eastAsia="SimSun" w:hint="eastAsia"/>
          <w:lang w:val="en-US" w:eastAsia="zh-CN"/>
        </w:rPr>
        <w:lastRenderedPageBreak/>
        <w:t>5.</w:t>
      </w:r>
      <w:r w:rsidR="00E252C4">
        <w:rPr>
          <w:rFonts w:eastAsia="SimSun"/>
          <w:lang w:val="en-US" w:eastAsia="zh-CN"/>
        </w:rPr>
        <w:t>6</w:t>
      </w:r>
      <w:r>
        <w:rPr>
          <w:rFonts w:eastAsia="SimSun" w:hint="eastAsia"/>
          <w:lang w:val="en-US" w:eastAsia="zh-CN"/>
        </w:rPr>
        <w:tab/>
      </w:r>
      <w:r>
        <w:t>UL 7.5KHz shift for TDD band n40</w:t>
      </w:r>
      <w:bookmarkEnd w:id="371"/>
      <w:bookmarkEnd w:id="372"/>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77777777" w:rsidR="00FF2E28" w:rsidRPr="00FF2E28" w:rsidRDefault="00FF2E28" w:rsidP="00FF2E28"/>
    <w:p w14:paraId="0DD132D9" w14:textId="77777777" w:rsidR="00B06ECE" w:rsidRPr="00535751" w:rsidRDefault="00B06ECE" w:rsidP="00B06ECE">
      <w:pPr>
        <w:pStyle w:val="Heading1"/>
      </w:pPr>
      <w:bookmarkStart w:id="373" w:name="_Toc21098347"/>
      <w:bookmarkStart w:id="374" w:name="_Toc29470574"/>
      <w:bookmarkStart w:id="375" w:name="_Toc37141942"/>
      <w:bookmarkStart w:id="376" w:name="_Toc37141993"/>
      <w:bookmarkStart w:id="377" w:name="_Toc37142045"/>
      <w:bookmarkStart w:id="378" w:name="_Toc37269048"/>
      <w:bookmarkStart w:id="379" w:name="_Toc37269091"/>
      <w:bookmarkStart w:id="380" w:name="_Toc45907614"/>
      <w:bookmarkStart w:id="381" w:name="_Toc52564796"/>
      <w:bookmarkStart w:id="382" w:name="_Toc60857175"/>
      <w:bookmarkStart w:id="383" w:name="_Toc60857246"/>
      <w:bookmarkStart w:id="384" w:name="_Toc61185245"/>
      <w:bookmarkStart w:id="385" w:name="_Toc61185325"/>
      <w:bookmarkStart w:id="386" w:name="_Toc61185373"/>
      <w:bookmarkStart w:id="387" w:name="_Toc66390477"/>
      <w:bookmarkStart w:id="388" w:name="_Toc66390579"/>
      <w:bookmarkStart w:id="389" w:name="_Toc68701989"/>
      <w:bookmarkStart w:id="390" w:name="_Toc68702476"/>
      <w:bookmarkStart w:id="391" w:name="_Toc68702594"/>
      <w:bookmarkStart w:id="392" w:name="_Toc68702699"/>
      <w:bookmarkStart w:id="393" w:name="_Toc68702778"/>
      <w:bookmarkStart w:id="394" w:name="_Toc74643114"/>
      <w:bookmarkStart w:id="395" w:name="_Toc76540678"/>
      <w:r w:rsidRPr="00535751">
        <w:t>6</w:t>
      </w:r>
      <w:r w:rsidRPr="00535751">
        <w:tab/>
        <w:t>Release independent features for NR frequency range 2</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2D98574B" w14:textId="77777777" w:rsidR="00B06ECE" w:rsidRPr="00535751" w:rsidRDefault="00B06ECE" w:rsidP="00B06ECE">
      <w:pPr>
        <w:pStyle w:val="Heading2"/>
      </w:pPr>
      <w:bookmarkStart w:id="396" w:name="_Toc21098348"/>
      <w:bookmarkStart w:id="397" w:name="_Toc29470575"/>
      <w:bookmarkStart w:id="398" w:name="_Toc37141943"/>
      <w:bookmarkStart w:id="399" w:name="_Toc37141994"/>
      <w:bookmarkStart w:id="400" w:name="_Toc37142046"/>
      <w:bookmarkStart w:id="401" w:name="_Toc37269049"/>
      <w:bookmarkStart w:id="402" w:name="_Toc37269092"/>
      <w:bookmarkStart w:id="403" w:name="_Toc45907615"/>
      <w:bookmarkStart w:id="404" w:name="_Toc52564797"/>
      <w:bookmarkStart w:id="405" w:name="_Toc60857176"/>
      <w:bookmarkStart w:id="406" w:name="_Toc60857247"/>
      <w:bookmarkStart w:id="407" w:name="_Toc61185246"/>
      <w:bookmarkStart w:id="408" w:name="_Toc61185326"/>
      <w:bookmarkStart w:id="409" w:name="_Toc61185374"/>
      <w:bookmarkStart w:id="410" w:name="_Toc66390478"/>
      <w:bookmarkStart w:id="411" w:name="_Toc66390580"/>
      <w:bookmarkStart w:id="412" w:name="_Toc68701990"/>
      <w:bookmarkStart w:id="413" w:name="_Toc68702477"/>
      <w:bookmarkStart w:id="414" w:name="_Toc68702595"/>
      <w:bookmarkStart w:id="415" w:name="_Toc68702700"/>
      <w:bookmarkStart w:id="416" w:name="_Toc68702779"/>
      <w:bookmarkStart w:id="417" w:name="_Toc74643115"/>
      <w:bookmarkStart w:id="418" w:name="_Toc76540679"/>
      <w:r w:rsidRPr="00535751">
        <w:t>6.1</w:t>
      </w:r>
      <w:r w:rsidRPr="00535751">
        <w:tab/>
        <w:t>Additional NR operating bands and UE power classes for NR frequency range 2</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419" w:name="_Toc21098349"/>
      <w:bookmarkStart w:id="420" w:name="_Toc29470576"/>
      <w:bookmarkStart w:id="421" w:name="_Toc37141944"/>
      <w:bookmarkStart w:id="422" w:name="_Toc37141995"/>
      <w:bookmarkStart w:id="423" w:name="_Toc37142047"/>
      <w:bookmarkStart w:id="424" w:name="_Toc37269050"/>
      <w:bookmarkStart w:id="425" w:name="_Toc37269093"/>
      <w:bookmarkStart w:id="426" w:name="_Toc45907616"/>
      <w:bookmarkStart w:id="427" w:name="_Toc52564798"/>
      <w:bookmarkStart w:id="428" w:name="_Toc60857177"/>
      <w:bookmarkStart w:id="429" w:name="_Toc60857248"/>
      <w:bookmarkStart w:id="430" w:name="_Toc61185247"/>
      <w:bookmarkStart w:id="431" w:name="_Toc61185327"/>
      <w:bookmarkStart w:id="432" w:name="_Toc61185375"/>
      <w:bookmarkStart w:id="433" w:name="_Toc66390479"/>
      <w:bookmarkStart w:id="434" w:name="_Toc66390581"/>
      <w:bookmarkStart w:id="435" w:name="_Toc68701991"/>
      <w:bookmarkStart w:id="436" w:name="_Toc68702478"/>
      <w:bookmarkStart w:id="437" w:name="_Toc68702596"/>
      <w:bookmarkStart w:id="438" w:name="_Toc68702701"/>
      <w:bookmarkStart w:id="439" w:name="_Toc68702780"/>
      <w:bookmarkStart w:id="440" w:name="_Toc74643116"/>
      <w:bookmarkStart w:id="441" w:name="_Toc76540680"/>
      <w:r w:rsidRPr="00535751">
        <w:t>6.2</w:t>
      </w:r>
      <w:r w:rsidRPr="00535751">
        <w:tab/>
        <w:t>Additional NR CA configurations for NR frequency range 2</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5FE998F" w14:textId="77777777" w:rsidR="00B06ECE" w:rsidRPr="00535751" w:rsidRDefault="00B06ECE" w:rsidP="00B06ECE">
      <w:pPr>
        <w:pStyle w:val="Heading3"/>
      </w:pPr>
      <w:bookmarkStart w:id="442" w:name="_Toc21098350"/>
      <w:bookmarkStart w:id="443" w:name="_Toc29470577"/>
      <w:bookmarkStart w:id="444" w:name="_Toc37141945"/>
      <w:bookmarkStart w:id="445" w:name="_Toc37141996"/>
      <w:bookmarkStart w:id="446" w:name="_Toc37142048"/>
      <w:bookmarkStart w:id="447" w:name="_Toc37269051"/>
      <w:bookmarkStart w:id="448" w:name="_Toc37269094"/>
      <w:bookmarkStart w:id="449" w:name="_Toc45907617"/>
      <w:bookmarkStart w:id="450" w:name="_Toc52564799"/>
      <w:bookmarkStart w:id="451" w:name="_Toc60857178"/>
      <w:bookmarkStart w:id="452" w:name="_Toc60857249"/>
      <w:bookmarkStart w:id="453" w:name="_Toc61185248"/>
      <w:bookmarkStart w:id="454" w:name="_Toc61185328"/>
      <w:bookmarkStart w:id="455" w:name="_Toc61185376"/>
      <w:bookmarkStart w:id="456" w:name="_Toc66390480"/>
      <w:bookmarkStart w:id="457" w:name="_Toc66390582"/>
      <w:bookmarkStart w:id="458" w:name="_Toc68701992"/>
      <w:bookmarkStart w:id="459" w:name="_Toc68702479"/>
      <w:bookmarkStart w:id="460" w:name="_Toc68702597"/>
      <w:bookmarkStart w:id="461" w:name="_Toc68702702"/>
      <w:bookmarkStart w:id="462" w:name="_Toc68702781"/>
      <w:bookmarkStart w:id="463" w:name="_Toc74643117"/>
      <w:bookmarkStart w:id="464" w:name="_Toc76540681"/>
      <w:r w:rsidRPr="00535751">
        <w:t>6.2.1</w:t>
      </w:r>
      <w:r w:rsidRPr="00535751">
        <w:tab/>
        <w:t>Intraband CA</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355F224" w14:textId="77777777" w:rsidR="00B06ECE" w:rsidRPr="00535751" w:rsidRDefault="00B06ECE" w:rsidP="00B06ECE">
      <w:r w:rsidRPr="00535751">
        <w:t>Requirements for a Rel-16 UE for additional NR intraband CA configurations within FR2 compared to TS 38.101-2 of Rel-16 [3] are introduced via this clause.</w:t>
      </w:r>
    </w:p>
    <w:p w14:paraId="43373E32" w14:textId="77777777" w:rsidR="00B06ECE" w:rsidRPr="00535751" w:rsidRDefault="00B06ECE" w:rsidP="00B06ECE">
      <w:pPr>
        <w:pStyle w:val="TH"/>
      </w:pPr>
      <w:r w:rsidRPr="005357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3CCA8B64" w14:textId="77777777" w:rsidR="006411B8" w:rsidRPr="006411B8" w:rsidRDefault="006411B8" w:rsidP="00B05A63">
      <w:pPr>
        <w:pStyle w:val="TH"/>
      </w:pPr>
      <w:r w:rsidRPr="006411B8">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411B8" w:rsidRPr="006411B8" w14:paraId="49AEA3EB" w14:textId="77777777" w:rsidTr="0057151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1523E04" w14:textId="77777777" w:rsidR="006411B8" w:rsidRPr="006411B8" w:rsidRDefault="006411B8" w:rsidP="00B05A6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B21EC42" w14:textId="77777777" w:rsidR="006411B8" w:rsidRPr="006411B8" w:rsidRDefault="006411B8" w:rsidP="00B05A6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F715A6C" w14:textId="77777777" w:rsidR="006411B8" w:rsidRPr="006411B8" w:rsidRDefault="006411B8" w:rsidP="00B05A6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AA6AEC9" w14:textId="77777777" w:rsidR="006411B8" w:rsidRPr="006411B8" w:rsidRDefault="006411B8" w:rsidP="00B05A6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C2EC8" w14:textId="77777777" w:rsidR="006411B8" w:rsidRPr="006411B8" w:rsidRDefault="006411B8" w:rsidP="00B05A6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7EB9FB9" w14:textId="77777777" w:rsidR="006411B8" w:rsidRPr="006411B8" w:rsidRDefault="006411B8" w:rsidP="00B05A63">
            <w:pPr>
              <w:pStyle w:val="TAH"/>
            </w:pPr>
            <w:r w:rsidRPr="006411B8">
              <w:t>Release</w:t>
            </w:r>
          </w:p>
          <w:p w14:paraId="655B59B7" w14:textId="77777777" w:rsidR="006411B8" w:rsidRPr="006411B8" w:rsidRDefault="006411B8" w:rsidP="00B05A6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7C8DB5B1" w14:textId="77777777" w:rsidR="006411B8" w:rsidRPr="006411B8" w:rsidRDefault="006411B8" w:rsidP="00B05A63">
            <w:pPr>
              <w:pStyle w:val="TAH"/>
            </w:pPr>
            <w:r w:rsidRPr="006411B8">
              <w:t>requirements to be fulfilled</w:t>
            </w:r>
          </w:p>
          <w:p w14:paraId="63803CF0" w14:textId="77777777" w:rsidR="006411B8" w:rsidRPr="006411B8" w:rsidRDefault="006411B8" w:rsidP="00B05A63">
            <w:pPr>
              <w:pStyle w:val="TAH"/>
            </w:pPr>
            <w:r w:rsidRPr="006411B8">
              <w:t>(see 38.307 of the REL in which the CA configuration was introduced)</w:t>
            </w:r>
          </w:p>
        </w:tc>
      </w:tr>
      <w:tr w:rsidR="006411B8" w:rsidRPr="006411B8" w14:paraId="4B2B033A" w14:textId="77777777" w:rsidTr="0057151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BD35B51" w14:textId="77777777" w:rsidR="006411B8" w:rsidRPr="006411B8" w:rsidRDefault="006411B8" w:rsidP="00B05A6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06631051" w14:textId="77777777" w:rsidR="006411B8" w:rsidRPr="006411B8" w:rsidRDefault="006411B8" w:rsidP="00B05A6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21759765" w14:textId="77777777" w:rsidR="006411B8" w:rsidRPr="006411B8" w:rsidRDefault="006411B8" w:rsidP="00B05A6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73DB85C" w14:textId="77777777" w:rsidR="006411B8" w:rsidRPr="006411B8" w:rsidRDefault="006411B8" w:rsidP="00B05A6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55D683E0" w14:textId="77777777" w:rsidR="006411B8" w:rsidRPr="006411B8" w:rsidRDefault="006411B8" w:rsidP="00B05A6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18E1C24" w14:textId="77777777" w:rsidR="006411B8" w:rsidRPr="006411B8" w:rsidRDefault="006411B8" w:rsidP="00B05A6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63DA5CE7" w14:textId="77777777" w:rsidR="006411B8" w:rsidRPr="006411B8" w:rsidRDefault="006411B8" w:rsidP="00B05A63">
            <w:pPr>
              <w:pStyle w:val="TAC"/>
            </w:pPr>
            <w:r w:rsidRPr="006411B8">
              <w:t xml:space="preserve">Table </w:t>
            </w:r>
            <w:r w:rsidRPr="006411B8">
              <w:rPr>
                <w:lang w:eastAsia="ja-JP"/>
              </w:rPr>
              <w:t>B.4.2</w:t>
            </w:r>
            <w:r w:rsidRPr="006411B8">
              <w:rPr>
                <w:rFonts w:hint="eastAsia"/>
                <w:lang w:eastAsia="ja-JP"/>
              </w:rPr>
              <w:t>-1</w:t>
            </w:r>
          </w:p>
        </w:tc>
      </w:tr>
      <w:tr w:rsidR="006411B8" w:rsidRPr="006411B8" w14:paraId="090AB486" w14:textId="77777777" w:rsidTr="00571516">
        <w:trPr>
          <w:trHeight w:val="288"/>
        </w:trPr>
        <w:tc>
          <w:tcPr>
            <w:tcW w:w="1985" w:type="dxa"/>
            <w:tcBorders>
              <w:left w:val="single" w:sz="4" w:space="0" w:color="auto"/>
              <w:bottom w:val="single" w:sz="4" w:space="0" w:color="auto"/>
              <w:right w:val="single" w:sz="4" w:space="0" w:color="auto"/>
            </w:tcBorders>
            <w:shd w:val="clear" w:color="auto" w:fill="auto"/>
            <w:hideMark/>
          </w:tcPr>
          <w:p w14:paraId="4C27A4D5" w14:textId="77777777" w:rsidR="006411B8" w:rsidRPr="006411B8" w:rsidRDefault="006411B8" w:rsidP="00B05A6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7EB5446" w14:textId="77777777" w:rsidR="006411B8" w:rsidRPr="006411B8" w:rsidRDefault="006411B8" w:rsidP="00B05A6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A0CD38E" w14:textId="77777777" w:rsidR="006411B8" w:rsidRPr="006411B8" w:rsidRDefault="006411B8" w:rsidP="00B05A6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91CA50F" w14:textId="77777777" w:rsidR="006411B8" w:rsidRPr="006411B8" w:rsidRDefault="006411B8" w:rsidP="00B05A6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4AF50C50" w14:textId="77777777" w:rsidR="006411B8" w:rsidRPr="006411B8" w:rsidRDefault="006411B8" w:rsidP="00B05A6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5E62710" w14:textId="77777777" w:rsidR="006411B8" w:rsidRPr="006411B8" w:rsidRDefault="006411B8" w:rsidP="00B05A6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59756E06" w14:textId="77777777" w:rsidR="006411B8" w:rsidRPr="006411B8" w:rsidRDefault="006411B8" w:rsidP="00B05A63">
            <w:pPr>
              <w:pStyle w:val="TAC"/>
            </w:pPr>
          </w:p>
        </w:tc>
      </w:tr>
    </w:tbl>
    <w:p w14:paraId="71FD61C1" w14:textId="77777777" w:rsidR="006411B8" w:rsidRPr="00535751" w:rsidRDefault="006411B8" w:rsidP="00B06ECE"/>
    <w:p w14:paraId="50011DB6"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77777777" w:rsidR="00B06ECE" w:rsidRPr="00535751" w:rsidRDefault="00B06ECE" w:rsidP="00B06ECE"/>
    <w:p w14:paraId="4B9A7F45" w14:textId="77777777" w:rsidR="00B06ECE" w:rsidRPr="00535751" w:rsidRDefault="00B06ECE" w:rsidP="00B06ECE">
      <w:pPr>
        <w:pStyle w:val="Heading1"/>
      </w:pPr>
      <w:bookmarkStart w:id="465" w:name="_Toc21098351"/>
      <w:bookmarkStart w:id="466" w:name="_Toc29470578"/>
      <w:bookmarkStart w:id="467" w:name="_Toc37141946"/>
      <w:bookmarkStart w:id="468" w:name="_Toc37141997"/>
      <w:bookmarkStart w:id="469" w:name="_Toc37142049"/>
      <w:bookmarkStart w:id="470" w:name="_Toc37269052"/>
      <w:bookmarkStart w:id="471" w:name="_Toc37269095"/>
      <w:bookmarkStart w:id="472" w:name="_Toc45907618"/>
      <w:bookmarkStart w:id="473" w:name="_Toc52564800"/>
      <w:bookmarkStart w:id="474" w:name="_Toc60857179"/>
      <w:bookmarkStart w:id="475" w:name="_Toc60857250"/>
      <w:bookmarkStart w:id="476" w:name="_Toc61185249"/>
      <w:bookmarkStart w:id="477" w:name="_Toc61185329"/>
      <w:bookmarkStart w:id="478" w:name="_Toc61185377"/>
      <w:bookmarkStart w:id="479" w:name="_Toc66390481"/>
      <w:bookmarkStart w:id="480" w:name="_Toc66390583"/>
      <w:bookmarkStart w:id="481" w:name="_Toc68701993"/>
      <w:bookmarkStart w:id="482" w:name="_Toc68702480"/>
      <w:bookmarkStart w:id="483" w:name="_Toc68702598"/>
      <w:bookmarkStart w:id="484" w:name="_Toc68702703"/>
      <w:bookmarkStart w:id="485" w:name="_Toc68702782"/>
      <w:bookmarkStart w:id="486" w:name="_Toc74643118"/>
      <w:bookmarkStart w:id="487" w:name="_Toc76540682"/>
      <w:r w:rsidRPr="00535751">
        <w:lastRenderedPageBreak/>
        <w:t>7</w:t>
      </w:r>
      <w:r w:rsidRPr="00535751">
        <w:tab/>
        <w:t>Release independent features for NR interworking between NR frequency range 1 and NR frequency range 2</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1115063" w14:textId="77777777" w:rsidR="00B06ECE" w:rsidRPr="00535751" w:rsidRDefault="00B06ECE" w:rsidP="00B06ECE">
      <w:pPr>
        <w:pStyle w:val="Heading2"/>
      </w:pPr>
      <w:bookmarkStart w:id="488" w:name="_Toc21098352"/>
      <w:bookmarkStart w:id="489" w:name="_Toc29470579"/>
      <w:bookmarkStart w:id="490" w:name="_Toc37141947"/>
      <w:bookmarkStart w:id="491" w:name="_Toc37141998"/>
      <w:bookmarkStart w:id="492" w:name="_Toc37142050"/>
      <w:bookmarkStart w:id="493" w:name="_Toc37269053"/>
      <w:bookmarkStart w:id="494" w:name="_Toc37269096"/>
      <w:bookmarkStart w:id="495" w:name="_Toc45907619"/>
      <w:bookmarkStart w:id="496" w:name="_Toc52564801"/>
      <w:bookmarkStart w:id="497" w:name="_Toc60857180"/>
      <w:bookmarkStart w:id="498" w:name="_Toc60857251"/>
      <w:bookmarkStart w:id="499" w:name="_Toc61185250"/>
      <w:bookmarkStart w:id="500" w:name="_Toc61185330"/>
      <w:bookmarkStart w:id="501" w:name="_Toc61185378"/>
      <w:bookmarkStart w:id="502" w:name="_Toc66390482"/>
      <w:bookmarkStart w:id="503" w:name="_Toc66390584"/>
      <w:bookmarkStart w:id="504" w:name="_Toc68701994"/>
      <w:bookmarkStart w:id="505" w:name="_Toc68702481"/>
      <w:bookmarkStart w:id="506" w:name="_Toc68702599"/>
      <w:bookmarkStart w:id="507" w:name="_Toc68702704"/>
      <w:bookmarkStart w:id="508" w:name="_Toc68702783"/>
      <w:bookmarkStart w:id="509" w:name="_Toc74643119"/>
      <w:bookmarkStart w:id="510" w:name="_Toc76540683"/>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1045A309"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5A8C452B"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511" w:name="_Toc21098353"/>
      <w:bookmarkStart w:id="512" w:name="_Toc29470580"/>
      <w:bookmarkStart w:id="513" w:name="_Toc37141948"/>
      <w:bookmarkStart w:id="514" w:name="_Toc37141999"/>
      <w:bookmarkStart w:id="515" w:name="_Toc37142051"/>
      <w:bookmarkStart w:id="516" w:name="_Toc37269054"/>
      <w:bookmarkStart w:id="517" w:name="_Toc37269097"/>
      <w:bookmarkStart w:id="518" w:name="_Toc45907620"/>
      <w:bookmarkStart w:id="519" w:name="_Toc52564802"/>
      <w:bookmarkStart w:id="520" w:name="_Toc60857181"/>
      <w:bookmarkStart w:id="521" w:name="_Toc60857252"/>
      <w:bookmarkStart w:id="522" w:name="_Toc61185251"/>
      <w:bookmarkStart w:id="523" w:name="_Toc61185331"/>
      <w:bookmarkStart w:id="524" w:name="_Toc61185379"/>
      <w:bookmarkStart w:id="525" w:name="_Toc66390483"/>
      <w:bookmarkStart w:id="526" w:name="_Toc66390585"/>
      <w:bookmarkStart w:id="527" w:name="_Toc68701995"/>
      <w:bookmarkStart w:id="528" w:name="_Toc68702482"/>
      <w:bookmarkStart w:id="529" w:name="_Toc68702600"/>
      <w:bookmarkStart w:id="530" w:name="_Toc68702705"/>
      <w:bookmarkStart w:id="531" w:name="_Toc68702784"/>
      <w:bookmarkStart w:id="532" w:name="_Toc74643120"/>
      <w:bookmarkStart w:id="533" w:name="_Toc76540684"/>
      <w:r w:rsidRPr="00535751">
        <w:t>7.2</w:t>
      </w:r>
      <w:r w:rsidRPr="00535751">
        <w:tab/>
        <w:t>Additional Inter-band NR-DC configurations between frequency range 1 and frequency range 2</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534" w:name="_Toc21098354"/>
      <w:bookmarkStart w:id="535" w:name="_Toc29470581"/>
      <w:bookmarkStart w:id="536" w:name="_Toc37141949"/>
      <w:bookmarkStart w:id="537" w:name="_Toc37142000"/>
      <w:bookmarkStart w:id="538" w:name="_Toc37142052"/>
      <w:bookmarkStart w:id="539" w:name="_Toc37269055"/>
      <w:bookmarkStart w:id="540" w:name="_Toc37269098"/>
      <w:bookmarkStart w:id="541" w:name="_Toc45907621"/>
      <w:bookmarkStart w:id="542" w:name="_Toc52564803"/>
      <w:bookmarkStart w:id="543" w:name="_Toc60857182"/>
      <w:bookmarkStart w:id="544" w:name="_Toc60857253"/>
      <w:bookmarkStart w:id="545" w:name="_Toc61185252"/>
      <w:bookmarkStart w:id="546" w:name="_Toc61185332"/>
      <w:bookmarkStart w:id="547" w:name="_Toc61185380"/>
      <w:bookmarkStart w:id="548" w:name="_Toc66390484"/>
      <w:bookmarkStart w:id="549" w:name="_Toc66390586"/>
      <w:bookmarkStart w:id="550" w:name="_Toc68701996"/>
      <w:bookmarkStart w:id="551" w:name="_Toc68702483"/>
      <w:bookmarkStart w:id="552" w:name="_Toc68702601"/>
      <w:bookmarkStart w:id="553" w:name="_Toc68702706"/>
      <w:bookmarkStart w:id="554" w:name="_Toc68702785"/>
      <w:bookmarkStart w:id="555" w:name="_Toc74643121"/>
      <w:bookmarkStart w:id="556" w:name="_Toc76540685"/>
      <w:r w:rsidRPr="00535751">
        <w:t>8</w:t>
      </w:r>
      <w:r w:rsidRPr="00535751">
        <w:tab/>
        <w:t>Release independent features for NR interworking between NR and E-UTRA</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37F0320" w14:textId="77777777" w:rsidR="00B06ECE" w:rsidRPr="00535751" w:rsidRDefault="00B06ECE" w:rsidP="00B06ECE">
      <w:pPr>
        <w:pStyle w:val="Heading2"/>
      </w:pPr>
      <w:bookmarkStart w:id="557" w:name="_Toc21098355"/>
      <w:bookmarkStart w:id="558" w:name="_Toc29470582"/>
      <w:bookmarkStart w:id="559" w:name="_Toc37141950"/>
      <w:bookmarkStart w:id="560" w:name="_Toc37142001"/>
      <w:bookmarkStart w:id="561" w:name="_Toc37142053"/>
      <w:bookmarkStart w:id="562" w:name="_Toc37269056"/>
      <w:bookmarkStart w:id="563" w:name="_Toc37269099"/>
      <w:bookmarkStart w:id="564" w:name="_Toc45907622"/>
      <w:bookmarkStart w:id="565" w:name="_Toc52564804"/>
      <w:bookmarkStart w:id="566" w:name="_Toc60857183"/>
      <w:bookmarkStart w:id="567" w:name="_Toc60857254"/>
      <w:bookmarkStart w:id="568" w:name="_Toc61185253"/>
      <w:bookmarkStart w:id="569" w:name="_Toc61185333"/>
      <w:bookmarkStart w:id="570" w:name="_Toc61185381"/>
      <w:bookmarkStart w:id="571" w:name="_Toc66390485"/>
      <w:bookmarkStart w:id="572" w:name="_Toc66390587"/>
      <w:bookmarkStart w:id="573" w:name="_Toc68701997"/>
      <w:bookmarkStart w:id="574" w:name="_Toc68702484"/>
      <w:bookmarkStart w:id="575" w:name="_Toc68702602"/>
      <w:bookmarkStart w:id="576" w:name="_Toc68702707"/>
      <w:bookmarkStart w:id="577" w:name="_Toc68702786"/>
      <w:bookmarkStart w:id="578" w:name="_Toc74643122"/>
      <w:bookmarkStart w:id="579" w:name="_Toc76540686"/>
      <w:r w:rsidRPr="00535751">
        <w:t>8.1</w:t>
      </w:r>
      <w:r w:rsidRPr="00535751">
        <w:tab/>
        <w:t>Additional EN-DC configurations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AA7CB5F" w14:textId="77777777" w:rsidR="00B06ECE" w:rsidRPr="00535751" w:rsidRDefault="00B06ECE" w:rsidP="00B06ECE">
      <w:pPr>
        <w:pStyle w:val="Heading3"/>
      </w:pPr>
      <w:bookmarkStart w:id="580" w:name="_Toc21098356"/>
      <w:bookmarkStart w:id="581" w:name="_Toc29470583"/>
      <w:bookmarkStart w:id="582" w:name="_Toc37141951"/>
      <w:bookmarkStart w:id="583" w:name="_Toc37142002"/>
      <w:bookmarkStart w:id="584" w:name="_Toc37142054"/>
      <w:bookmarkStart w:id="585" w:name="_Toc37269057"/>
      <w:bookmarkStart w:id="586" w:name="_Toc37269100"/>
      <w:bookmarkStart w:id="587" w:name="_Toc45907623"/>
      <w:bookmarkStart w:id="588" w:name="_Toc52564805"/>
      <w:bookmarkStart w:id="589" w:name="_Toc60857184"/>
      <w:bookmarkStart w:id="590" w:name="_Toc60857255"/>
      <w:bookmarkStart w:id="591" w:name="_Toc61185254"/>
      <w:bookmarkStart w:id="592" w:name="_Toc61185334"/>
      <w:bookmarkStart w:id="593" w:name="_Toc61185382"/>
      <w:bookmarkStart w:id="594" w:name="_Toc66390486"/>
      <w:bookmarkStart w:id="595" w:name="_Toc66390588"/>
      <w:bookmarkStart w:id="596" w:name="_Toc68701998"/>
      <w:bookmarkStart w:id="597" w:name="_Toc68702485"/>
      <w:bookmarkStart w:id="598" w:name="_Toc68702603"/>
      <w:bookmarkStart w:id="599" w:name="_Toc68702708"/>
      <w:bookmarkStart w:id="600" w:name="_Toc68702787"/>
      <w:bookmarkStart w:id="601" w:name="_Toc74643123"/>
      <w:bookmarkStart w:id="602" w:name="_Toc76540687"/>
      <w:r w:rsidRPr="00535751">
        <w:t>8.1.1</w:t>
      </w:r>
      <w:r w:rsidRPr="00535751">
        <w:tab/>
        <w:t>Intraband EN-DC</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1231F92B" w14:textId="77777777" w:rsidR="00B06ECE" w:rsidRPr="00535751" w:rsidRDefault="00B06ECE" w:rsidP="00B06ECE">
      <w:r w:rsidRPr="00535751">
        <w:t>Requirements for a Rel-16 UE for additional EN-DC intraband configurations within FR1 compared to TS 38.101-3 of Rel-16 [4] are introduced via this clause.</w:t>
      </w:r>
    </w:p>
    <w:p w14:paraId="2230B1A0"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0052EC" w:rsidRPr="00535751" w:rsidRDefault="000052EC" w:rsidP="000052EC">
            <w:pPr>
              <w:pStyle w:val="TAC"/>
            </w:pPr>
          </w:p>
        </w:tc>
      </w:tr>
      <w:tr w:rsidR="000052EC"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0052EC" w:rsidRPr="00535751" w:rsidRDefault="000052EC" w:rsidP="000052EC">
            <w:pPr>
              <w:pStyle w:val="TAL"/>
              <w:jc w:val="center"/>
            </w:pPr>
          </w:p>
        </w:tc>
      </w:tr>
      <w:tr w:rsidR="000052EC"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0052EC" w:rsidRPr="00535751" w:rsidRDefault="000052EC" w:rsidP="000052EC">
            <w:pPr>
              <w:pStyle w:val="TAL"/>
              <w:jc w:val="center"/>
            </w:pPr>
          </w:p>
        </w:tc>
      </w:tr>
      <w:tr w:rsidR="000052EC"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0052EC" w:rsidRPr="00535751" w:rsidRDefault="000052EC" w:rsidP="000052EC">
            <w:pPr>
              <w:pStyle w:val="TAL"/>
              <w:jc w:val="center"/>
            </w:pPr>
          </w:p>
        </w:tc>
      </w:tr>
      <w:tr w:rsidR="000052EC"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0052EC" w:rsidRPr="00535751" w:rsidRDefault="000052EC" w:rsidP="000052EC">
            <w:pPr>
              <w:pStyle w:val="TAL"/>
              <w:jc w:val="center"/>
            </w:pPr>
          </w:p>
        </w:tc>
      </w:tr>
    </w:tbl>
    <w:p w14:paraId="71067CE4" w14:textId="77777777" w:rsidR="00B06ECE" w:rsidRPr="00535751" w:rsidRDefault="00B06ECE" w:rsidP="00B06ECE"/>
    <w:p w14:paraId="20F22E91"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50565DF8" w14:textId="77777777" w:rsidR="00B06ECE" w:rsidRPr="00535751" w:rsidRDefault="00B06ECE" w:rsidP="00B06ECE">
      <w:pPr>
        <w:pStyle w:val="TH"/>
      </w:pPr>
      <w:r w:rsidRPr="00535751">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1C6AB21C" w14:textId="77777777" w:rsidR="00B06ECE" w:rsidRPr="00535751" w:rsidRDefault="00B06ECE" w:rsidP="00B06ECE">
      <w:pPr>
        <w:pStyle w:val="Heading3"/>
      </w:pPr>
      <w:bookmarkStart w:id="603" w:name="_Toc21098357"/>
      <w:bookmarkStart w:id="604" w:name="_Toc29470584"/>
      <w:bookmarkStart w:id="605" w:name="_Toc37141952"/>
      <w:bookmarkStart w:id="606" w:name="_Toc37142003"/>
      <w:bookmarkStart w:id="607" w:name="_Toc37142055"/>
      <w:bookmarkStart w:id="608" w:name="_Toc37269058"/>
      <w:bookmarkStart w:id="609" w:name="_Toc37269101"/>
      <w:bookmarkStart w:id="610" w:name="_Toc45907624"/>
      <w:bookmarkStart w:id="611" w:name="_Toc52564806"/>
      <w:bookmarkStart w:id="612" w:name="_Toc60857185"/>
      <w:bookmarkStart w:id="613" w:name="_Toc60857256"/>
      <w:bookmarkStart w:id="614" w:name="_Toc61185255"/>
      <w:bookmarkStart w:id="615" w:name="_Toc61185335"/>
      <w:bookmarkStart w:id="616" w:name="_Toc61185383"/>
      <w:bookmarkStart w:id="617" w:name="_Toc66390487"/>
      <w:bookmarkStart w:id="618" w:name="_Toc66390589"/>
      <w:bookmarkStart w:id="619" w:name="_Toc68701999"/>
      <w:bookmarkStart w:id="620" w:name="_Toc68702486"/>
      <w:bookmarkStart w:id="621" w:name="_Toc68702604"/>
      <w:bookmarkStart w:id="622" w:name="_Toc68702709"/>
      <w:bookmarkStart w:id="623" w:name="_Toc68702788"/>
      <w:bookmarkStart w:id="624" w:name="_Toc74643124"/>
      <w:bookmarkStart w:id="625" w:name="_Toc76540688"/>
      <w:r w:rsidRPr="00535751">
        <w:t>8.1.2</w:t>
      </w:r>
      <w:r w:rsidRPr="00535751">
        <w:tab/>
        <w:t>Interband EN-DC</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43FA14B" w14:textId="77777777" w:rsidR="00B06ECE" w:rsidRPr="00535751" w:rsidRDefault="00B06ECE" w:rsidP="00B06ECE">
      <w:pPr>
        <w:pStyle w:val="Heading4"/>
      </w:pPr>
      <w:bookmarkStart w:id="626" w:name="_Toc21098358"/>
      <w:bookmarkStart w:id="627" w:name="_Toc29470585"/>
      <w:bookmarkStart w:id="628" w:name="_Toc37141953"/>
      <w:bookmarkStart w:id="629" w:name="_Toc37142004"/>
      <w:bookmarkStart w:id="630" w:name="_Toc37142056"/>
      <w:bookmarkStart w:id="631" w:name="_Toc37269059"/>
      <w:bookmarkStart w:id="632" w:name="_Toc37269102"/>
      <w:bookmarkStart w:id="633" w:name="_Toc45907625"/>
      <w:bookmarkStart w:id="634" w:name="_Toc52564807"/>
      <w:bookmarkStart w:id="635" w:name="_Toc60857186"/>
      <w:bookmarkStart w:id="636" w:name="_Toc60857257"/>
      <w:bookmarkStart w:id="637" w:name="_Toc61185256"/>
      <w:bookmarkStart w:id="638" w:name="_Toc61185336"/>
      <w:bookmarkStart w:id="639" w:name="_Toc61185384"/>
      <w:bookmarkStart w:id="640" w:name="_Toc66390488"/>
      <w:bookmarkStart w:id="641" w:name="_Toc66390590"/>
      <w:bookmarkStart w:id="642" w:name="_Toc68702000"/>
      <w:bookmarkStart w:id="643" w:name="_Toc68702487"/>
      <w:bookmarkStart w:id="644" w:name="_Toc68702605"/>
      <w:bookmarkStart w:id="645" w:name="_Toc68702710"/>
      <w:bookmarkStart w:id="646" w:name="_Toc68702789"/>
      <w:bookmarkStart w:id="647" w:name="_Toc74643125"/>
      <w:bookmarkStart w:id="648" w:name="_Toc76540689"/>
      <w:r w:rsidRPr="00535751">
        <w:t>8.1.2.1</w:t>
      </w:r>
      <w:r w:rsidRPr="00535751">
        <w:tab/>
        <w:t>Interband EN-DC within frequency</w:t>
      </w:r>
      <w:r w:rsidRPr="00535751" w:rsidDel="0007492E">
        <w:t xml:space="preserve"> </w:t>
      </w:r>
      <w:r w:rsidRPr="00535751">
        <w:t>range 1</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81B9685" w14:textId="77777777" w:rsidR="00B06ECE" w:rsidRPr="00535751" w:rsidRDefault="00B06ECE" w:rsidP="00B06ECE">
      <w:r w:rsidRPr="00535751">
        <w:t>Requirements for a Rel-16 UE for additional EN-DC interband configurations within FR1 compared to TS 38.101-3 of Rel-16 [4] are introduced via this clause.</w:t>
      </w:r>
    </w:p>
    <w:p w14:paraId="356A4D6D"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0052EC" w:rsidRPr="00535751" w:rsidRDefault="000052EC" w:rsidP="000052EC">
            <w:pPr>
              <w:pStyle w:val="TAL"/>
              <w:jc w:val="center"/>
              <w:rPr>
                <w:noProof/>
              </w:rPr>
            </w:pPr>
          </w:p>
        </w:tc>
      </w:tr>
    </w:tbl>
    <w:p w14:paraId="3399E73A" w14:textId="77777777" w:rsidR="00B06ECE" w:rsidRPr="00535751" w:rsidRDefault="00B06ECE" w:rsidP="00B06ECE"/>
    <w:p w14:paraId="3248662D" w14:textId="77777777" w:rsidR="00B06ECE" w:rsidRPr="00535751" w:rsidRDefault="00B06ECE" w:rsidP="00B06ECE">
      <w:pPr>
        <w:pStyle w:val="TH"/>
      </w:pPr>
      <w:bookmarkStart w:id="649"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649"/>
    </w:tbl>
    <w:p w14:paraId="29104C3B" w14:textId="77777777" w:rsidR="00B06ECE" w:rsidRPr="00535751" w:rsidRDefault="00B06ECE" w:rsidP="00B06ECE">
      <w:pPr>
        <w:rPr>
          <w:lang w:eastAsia="zh-CN"/>
        </w:rPr>
      </w:pPr>
    </w:p>
    <w:p w14:paraId="71494CAC" w14:textId="77777777"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052EC">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7F3DB74" w14:textId="77777777" w:rsidTr="000052EC">
        <w:trPr>
          <w:jc w:val="center"/>
        </w:trPr>
        <w:tc>
          <w:tcPr>
            <w:tcW w:w="985" w:type="dxa"/>
            <w:tcBorders>
              <w:bottom w:val="nil"/>
            </w:tcBorders>
            <w:shd w:val="clear" w:color="auto" w:fill="auto"/>
          </w:tcPr>
          <w:p w14:paraId="44FFB7B6"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2137AAD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FA1DF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2FFEC90F"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5C741572"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C679DD0"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5E1E27E0" w14:textId="77777777" w:rsidR="000052EC" w:rsidRPr="00535751" w:rsidRDefault="000052EC" w:rsidP="000052EC">
            <w:pPr>
              <w:pStyle w:val="TAC"/>
              <w:rPr>
                <w:rFonts w:eastAsia="DengXian"/>
              </w:rPr>
            </w:pPr>
            <w:r w:rsidRPr="00535751">
              <w:rPr>
                <w:rFonts w:eastAsia="DengXian"/>
              </w:rPr>
              <w:t>FDD, TDD,</w:t>
            </w:r>
          </w:p>
          <w:p w14:paraId="45ECAB32"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23706971"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6E64593" w14:textId="77777777" w:rsidTr="000052EC">
        <w:trPr>
          <w:jc w:val="center"/>
        </w:trPr>
        <w:tc>
          <w:tcPr>
            <w:tcW w:w="985" w:type="dxa"/>
            <w:tcBorders>
              <w:top w:val="nil"/>
            </w:tcBorders>
            <w:shd w:val="clear" w:color="auto" w:fill="auto"/>
          </w:tcPr>
          <w:p w14:paraId="3136A1EC" w14:textId="77777777" w:rsidR="000052EC" w:rsidRPr="00535751" w:rsidRDefault="000052EC" w:rsidP="000052EC">
            <w:pPr>
              <w:pStyle w:val="TAC"/>
              <w:rPr>
                <w:rFonts w:eastAsia="DengXian"/>
              </w:rPr>
            </w:pPr>
          </w:p>
        </w:tc>
        <w:tc>
          <w:tcPr>
            <w:tcW w:w="746" w:type="dxa"/>
            <w:shd w:val="clear" w:color="auto" w:fill="auto"/>
          </w:tcPr>
          <w:p w14:paraId="17EE97BB"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3F8ED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C589B64"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052EC" w:rsidRPr="00535751" w:rsidRDefault="000052EC" w:rsidP="000052EC">
            <w:pPr>
              <w:pStyle w:val="TAC"/>
              <w:rPr>
                <w:rFonts w:eastAsia="DengXian"/>
              </w:rPr>
            </w:pPr>
            <w:r w:rsidRPr="00535751">
              <w:rPr>
                <w:rFonts w:eastAsia="DengXian"/>
              </w:rPr>
              <w:t>FDD, TDD,</w:t>
            </w:r>
          </w:p>
          <w:p w14:paraId="4F041F22"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6C2B4B1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052EC" w:rsidRPr="00535751" w:rsidRDefault="000052EC" w:rsidP="000052EC">
            <w:pPr>
              <w:pStyle w:val="TAC"/>
              <w:rPr>
                <w:rFonts w:eastAsia="DengXian"/>
              </w:rPr>
            </w:pPr>
          </w:p>
        </w:tc>
      </w:tr>
    </w:tbl>
    <w:p w14:paraId="1B07C882" w14:textId="77777777" w:rsidR="00B06ECE" w:rsidRPr="00535751" w:rsidRDefault="00B06ECE" w:rsidP="00B06ECE">
      <w:pPr>
        <w:rPr>
          <w:lang w:eastAsia="zh-CN"/>
        </w:rPr>
      </w:pPr>
    </w:p>
    <w:p w14:paraId="14A3EE3C" w14:textId="77777777" w:rsidR="00B06ECE" w:rsidRPr="00535751" w:rsidRDefault="00B06ECE" w:rsidP="00B06ECE">
      <w:pPr>
        <w:pStyle w:val="Heading4"/>
      </w:pPr>
      <w:bookmarkStart w:id="650" w:name="_Toc21098359"/>
      <w:bookmarkStart w:id="651" w:name="_Toc29470586"/>
      <w:bookmarkStart w:id="652" w:name="_Toc37141954"/>
      <w:bookmarkStart w:id="653" w:name="_Toc37142005"/>
      <w:bookmarkStart w:id="654" w:name="_Toc37142057"/>
      <w:bookmarkStart w:id="655" w:name="_Toc37269060"/>
      <w:bookmarkStart w:id="656" w:name="_Toc37269103"/>
      <w:bookmarkStart w:id="657" w:name="_Toc45907626"/>
      <w:bookmarkStart w:id="658" w:name="_Toc52564808"/>
      <w:bookmarkStart w:id="659" w:name="_Toc60857187"/>
      <w:bookmarkStart w:id="660" w:name="_Toc60857258"/>
      <w:bookmarkStart w:id="661" w:name="_Toc61185257"/>
      <w:bookmarkStart w:id="662" w:name="_Toc61185337"/>
      <w:bookmarkStart w:id="663" w:name="_Toc61185385"/>
      <w:bookmarkStart w:id="664" w:name="_Toc66390489"/>
      <w:bookmarkStart w:id="665" w:name="_Toc66390591"/>
      <w:bookmarkStart w:id="666" w:name="_Toc68702001"/>
      <w:bookmarkStart w:id="667" w:name="_Toc68702488"/>
      <w:bookmarkStart w:id="668" w:name="_Toc68702606"/>
      <w:bookmarkStart w:id="669" w:name="_Toc68702711"/>
      <w:bookmarkStart w:id="670" w:name="_Toc68702790"/>
      <w:bookmarkStart w:id="671" w:name="_Toc74643126"/>
      <w:bookmarkStart w:id="672" w:name="_Toc76540690"/>
      <w:r w:rsidRPr="00535751">
        <w:t>8.1.2.2</w:t>
      </w:r>
      <w:r w:rsidRPr="00535751">
        <w:tab/>
        <w:t>Interband EN-DC including frequency</w:t>
      </w:r>
      <w:r w:rsidRPr="00535751" w:rsidDel="0007492E">
        <w:t xml:space="preserve"> </w:t>
      </w:r>
      <w:r w:rsidRPr="00535751">
        <w:t>range 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FF72074"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6A4E5DE"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497A4F0" w14:textId="77777777" w:rsidTr="000052EC">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0E18196" w14:textId="77777777" w:rsidTr="000052EC">
        <w:trPr>
          <w:jc w:val="center"/>
        </w:trPr>
        <w:tc>
          <w:tcPr>
            <w:tcW w:w="0" w:type="auto"/>
            <w:tcBorders>
              <w:bottom w:val="nil"/>
            </w:tcBorders>
            <w:shd w:val="clear" w:color="auto" w:fill="auto"/>
          </w:tcPr>
          <w:p w14:paraId="789F9401"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1CFDDE48"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24523A2"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4174CF86"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394A2112"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6BE37DC3"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115C93F5"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7A4EA0F"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55DAF368" w14:textId="77777777" w:rsidTr="000052EC">
        <w:trPr>
          <w:jc w:val="center"/>
        </w:trPr>
        <w:tc>
          <w:tcPr>
            <w:tcW w:w="0" w:type="auto"/>
            <w:tcBorders>
              <w:top w:val="nil"/>
            </w:tcBorders>
            <w:shd w:val="clear" w:color="auto" w:fill="auto"/>
          </w:tcPr>
          <w:p w14:paraId="06352D97" w14:textId="77777777" w:rsidR="000052EC" w:rsidRPr="00535751" w:rsidRDefault="000052EC" w:rsidP="000052EC">
            <w:pPr>
              <w:pStyle w:val="TAC"/>
              <w:rPr>
                <w:rFonts w:eastAsia="DengXian"/>
              </w:rPr>
            </w:pPr>
          </w:p>
        </w:tc>
        <w:tc>
          <w:tcPr>
            <w:tcW w:w="0" w:type="auto"/>
            <w:shd w:val="clear" w:color="auto" w:fill="auto"/>
          </w:tcPr>
          <w:p w14:paraId="4122A204"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68AE5B14"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3E8F02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1A50B7A5"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25A1FB6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23561D3"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64F6AE39"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0052EC" w:rsidRPr="00535751" w:rsidRDefault="000052EC" w:rsidP="000052EC">
            <w:pPr>
              <w:pStyle w:val="TAC"/>
              <w:rPr>
                <w:rFonts w:eastAsia="DengXian"/>
              </w:rPr>
            </w:pPr>
          </w:p>
        </w:tc>
      </w:tr>
    </w:tbl>
    <w:p w14:paraId="4BB8D364" w14:textId="77777777" w:rsidR="00B06ECE" w:rsidRPr="00535751" w:rsidRDefault="00B06ECE" w:rsidP="00B06ECE"/>
    <w:p w14:paraId="0C9291C7" w14:textId="77777777" w:rsidR="00B06ECE" w:rsidRPr="00535751" w:rsidRDefault="00B06ECE" w:rsidP="00B06ECE">
      <w:pPr>
        <w:pStyle w:val="Heading4"/>
      </w:pPr>
      <w:bookmarkStart w:id="673" w:name="_Toc21098360"/>
      <w:bookmarkStart w:id="674" w:name="_Toc29470587"/>
      <w:bookmarkStart w:id="675" w:name="_Toc37141955"/>
      <w:bookmarkStart w:id="676" w:name="_Toc37142006"/>
      <w:bookmarkStart w:id="677" w:name="_Toc37142058"/>
      <w:bookmarkStart w:id="678" w:name="_Toc37269061"/>
      <w:bookmarkStart w:id="679" w:name="_Toc37269104"/>
      <w:bookmarkStart w:id="680" w:name="_Toc45907627"/>
      <w:bookmarkStart w:id="681" w:name="_Toc52564809"/>
      <w:bookmarkStart w:id="682" w:name="_Toc60857188"/>
      <w:bookmarkStart w:id="683" w:name="_Toc60857259"/>
      <w:bookmarkStart w:id="684" w:name="_Toc61185258"/>
      <w:bookmarkStart w:id="685" w:name="_Toc61185338"/>
      <w:bookmarkStart w:id="686" w:name="_Toc61185386"/>
      <w:bookmarkStart w:id="687" w:name="_Toc66390490"/>
      <w:bookmarkStart w:id="688" w:name="_Toc66390592"/>
      <w:bookmarkStart w:id="689" w:name="_Toc68702002"/>
      <w:bookmarkStart w:id="690" w:name="_Toc68702489"/>
      <w:bookmarkStart w:id="691" w:name="_Toc68702607"/>
      <w:bookmarkStart w:id="692" w:name="_Toc68702712"/>
      <w:bookmarkStart w:id="693" w:name="_Toc68702791"/>
      <w:bookmarkStart w:id="694" w:name="_Toc74643127"/>
      <w:bookmarkStart w:id="695" w:name="_Toc76540691"/>
      <w:r w:rsidRPr="00535751">
        <w:t>8.1.2.3</w:t>
      </w:r>
      <w:r w:rsidRPr="00535751">
        <w:tab/>
        <w:t>Interband EN-DC including frequency range 1 and frequency range 2</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DEF28BA"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AFA5292" w14:textId="77777777" w:rsidR="00B06ECE" w:rsidRPr="00535751" w:rsidRDefault="00B06ECE" w:rsidP="00B06ECE">
      <w:pPr>
        <w:pStyle w:val="TH"/>
      </w:pPr>
      <w:bookmarkStart w:id="696" w:name="_Hlk526770197"/>
      <w:r w:rsidRPr="00535751">
        <w:t>Table 8.1.2.3-1</w:t>
      </w:r>
      <w:bookmarkEnd w:id="696"/>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0052EC">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1862FFBC" w14:textId="77777777" w:rsidTr="000052EC">
        <w:trPr>
          <w:trHeight w:val="239"/>
          <w:jc w:val="center"/>
        </w:trPr>
        <w:tc>
          <w:tcPr>
            <w:tcW w:w="1007" w:type="dxa"/>
            <w:tcBorders>
              <w:bottom w:val="nil"/>
            </w:tcBorders>
            <w:shd w:val="clear" w:color="auto" w:fill="auto"/>
          </w:tcPr>
          <w:p w14:paraId="77D7B0D7" w14:textId="77777777" w:rsidR="000052EC" w:rsidRPr="00535751" w:rsidRDefault="000052EC" w:rsidP="000052EC">
            <w:pPr>
              <w:pStyle w:val="TAC"/>
            </w:pPr>
            <w:r w:rsidRPr="00535751">
              <w:t xml:space="preserve">Interband </w:t>
            </w:r>
          </w:p>
        </w:tc>
        <w:tc>
          <w:tcPr>
            <w:tcW w:w="944" w:type="dxa"/>
            <w:shd w:val="clear" w:color="auto" w:fill="auto"/>
          </w:tcPr>
          <w:p w14:paraId="28A82922" w14:textId="77777777" w:rsidR="000052EC" w:rsidRPr="00535751" w:rsidRDefault="000052EC" w:rsidP="000052EC">
            <w:pPr>
              <w:pStyle w:val="TAC"/>
            </w:pPr>
            <w:r w:rsidRPr="00535751">
              <w:t>DL FR1</w:t>
            </w:r>
          </w:p>
        </w:tc>
        <w:tc>
          <w:tcPr>
            <w:tcW w:w="1134" w:type="dxa"/>
            <w:vMerge w:val="restart"/>
            <w:shd w:val="clear" w:color="auto" w:fill="auto"/>
          </w:tcPr>
          <w:p w14:paraId="563ECF19" w14:textId="77777777" w:rsidR="000052EC" w:rsidRPr="00535751" w:rsidRDefault="000052EC" w:rsidP="000052EC">
            <w:pPr>
              <w:pStyle w:val="TAC"/>
            </w:pPr>
            <w:r w:rsidRPr="00535751">
              <w:t>4</w:t>
            </w:r>
          </w:p>
        </w:tc>
        <w:tc>
          <w:tcPr>
            <w:tcW w:w="1134" w:type="dxa"/>
            <w:vMerge w:val="restart"/>
            <w:shd w:val="clear" w:color="auto" w:fill="auto"/>
          </w:tcPr>
          <w:p w14:paraId="429BD271" w14:textId="77777777" w:rsidR="000052EC" w:rsidRPr="00535751" w:rsidRDefault="00B6745D" w:rsidP="000052EC">
            <w:pPr>
              <w:pStyle w:val="TAC"/>
            </w:pPr>
            <w:r>
              <w:t>6</w:t>
            </w:r>
          </w:p>
        </w:tc>
        <w:tc>
          <w:tcPr>
            <w:tcW w:w="1134" w:type="dxa"/>
            <w:shd w:val="clear" w:color="auto" w:fill="auto"/>
          </w:tcPr>
          <w:p w14:paraId="6EE50327" w14:textId="77777777" w:rsidR="000052EC" w:rsidRPr="00535751" w:rsidRDefault="000052EC" w:rsidP="000052EC">
            <w:pPr>
              <w:pStyle w:val="TAC"/>
            </w:pPr>
            <w:r w:rsidRPr="00535751">
              <w:t>1</w:t>
            </w:r>
          </w:p>
        </w:tc>
        <w:tc>
          <w:tcPr>
            <w:tcW w:w="1134" w:type="dxa"/>
            <w:shd w:val="clear" w:color="auto" w:fill="auto"/>
          </w:tcPr>
          <w:p w14:paraId="62B6E1A8" w14:textId="77777777" w:rsidR="000052EC" w:rsidRPr="00535751" w:rsidRDefault="000052EC" w:rsidP="000052EC">
            <w:pPr>
              <w:pStyle w:val="TAC"/>
            </w:pPr>
            <w:r w:rsidRPr="00535751">
              <w:t>2</w:t>
            </w:r>
          </w:p>
        </w:tc>
        <w:tc>
          <w:tcPr>
            <w:tcW w:w="1134" w:type="dxa"/>
            <w:shd w:val="clear" w:color="auto" w:fill="auto"/>
          </w:tcPr>
          <w:p w14:paraId="1CFBD8DA"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14:paraId="04BAEF7A" w14:textId="77777777" w:rsidR="000052EC" w:rsidRPr="00535751" w:rsidRDefault="000052EC" w:rsidP="000052EC">
            <w:pPr>
              <w:pStyle w:val="TAC"/>
            </w:pPr>
            <w:r w:rsidRPr="00535751">
              <w:t>Rel-15</w:t>
            </w:r>
          </w:p>
        </w:tc>
        <w:tc>
          <w:tcPr>
            <w:tcW w:w="1383" w:type="dxa"/>
            <w:tcBorders>
              <w:bottom w:val="nil"/>
            </w:tcBorders>
            <w:shd w:val="clear" w:color="auto" w:fill="auto"/>
          </w:tcPr>
          <w:p w14:paraId="1281CB5A"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724768A" w14:textId="77777777" w:rsidTr="000052EC">
        <w:trPr>
          <w:trHeight w:val="146"/>
          <w:jc w:val="center"/>
        </w:trPr>
        <w:tc>
          <w:tcPr>
            <w:tcW w:w="1007" w:type="dxa"/>
            <w:tcBorders>
              <w:top w:val="nil"/>
              <w:bottom w:val="nil"/>
            </w:tcBorders>
            <w:shd w:val="clear" w:color="auto" w:fill="auto"/>
          </w:tcPr>
          <w:p w14:paraId="28F98014" w14:textId="77777777" w:rsidR="000052EC" w:rsidRPr="00535751" w:rsidRDefault="000052EC" w:rsidP="000052EC">
            <w:pPr>
              <w:pStyle w:val="TAC"/>
            </w:pPr>
            <w:r w:rsidRPr="00535751">
              <w:t>EN-DC</w:t>
            </w:r>
          </w:p>
        </w:tc>
        <w:tc>
          <w:tcPr>
            <w:tcW w:w="944" w:type="dxa"/>
            <w:shd w:val="clear" w:color="auto" w:fill="auto"/>
          </w:tcPr>
          <w:p w14:paraId="06B33C43" w14:textId="77777777" w:rsidR="000052EC" w:rsidRPr="00535751" w:rsidRDefault="000052EC" w:rsidP="000052EC">
            <w:pPr>
              <w:pStyle w:val="TAC"/>
            </w:pPr>
            <w:r w:rsidRPr="00535751">
              <w:t>DL FR2</w:t>
            </w:r>
          </w:p>
        </w:tc>
        <w:tc>
          <w:tcPr>
            <w:tcW w:w="1134" w:type="dxa"/>
            <w:vMerge/>
            <w:shd w:val="clear" w:color="auto" w:fill="auto"/>
          </w:tcPr>
          <w:p w14:paraId="251B8446" w14:textId="77777777" w:rsidR="000052EC" w:rsidRPr="00535751" w:rsidRDefault="000052EC" w:rsidP="000052EC">
            <w:pPr>
              <w:pStyle w:val="TAC"/>
            </w:pPr>
          </w:p>
        </w:tc>
        <w:tc>
          <w:tcPr>
            <w:tcW w:w="1134" w:type="dxa"/>
            <w:vMerge/>
            <w:shd w:val="clear" w:color="auto" w:fill="auto"/>
          </w:tcPr>
          <w:p w14:paraId="2BAE322B" w14:textId="77777777" w:rsidR="000052EC" w:rsidRPr="00535751" w:rsidRDefault="000052EC" w:rsidP="000052EC">
            <w:pPr>
              <w:pStyle w:val="TAC"/>
            </w:pPr>
          </w:p>
        </w:tc>
        <w:tc>
          <w:tcPr>
            <w:tcW w:w="1134" w:type="dxa"/>
            <w:shd w:val="clear" w:color="auto" w:fill="auto"/>
          </w:tcPr>
          <w:p w14:paraId="54C77310" w14:textId="77777777" w:rsidR="000052EC" w:rsidRPr="00535751" w:rsidRDefault="000052EC" w:rsidP="000052EC">
            <w:pPr>
              <w:pStyle w:val="TAC"/>
            </w:pPr>
            <w:r w:rsidRPr="00535751">
              <w:t>1</w:t>
            </w:r>
          </w:p>
        </w:tc>
        <w:tc>
          <w:tcPr>
            <w:tcW w:w="1134" w:type="dxa"/>
            <w:shd w:val="clear" w:color="auto" w:fill="auto"/>
          </w:tcPr>
          <w:p w14:paraId="029605AE" w14:textId="77777777" w:rsidR="000052EC" w:rsidRPr="00535751" w:rsidRDefault="00FF036C" w:rsidP="000052EC">
            <w:pPr>
              <w:pStyle w:val="TAC"/>
            </w:pPr>
            <w:r>
              <w:t>8</w:t>
            </w:r>
          </w:p>
        </w:tc>
        <w:tc>
          <w:tcPr>
            <w:tcW w:w="1134" w:type="dxa"/>
            <w:shd w:val="clear" w:color="auto" w:fill="auto"/>
          </w:tcPr>
          <w:p w14:paraId="5064A805" w14:textId="77777777" w:rsidR="000052EC" w:rsidRPr="00535751" w:rsidRDefault="000052EC" w:rsidP="000052EC">
            <w:pPr>
              <w:pStyle w:val="TAC"/>
            </w:pPr>
            <w:r w:rsidRPr="00535751">
              <w:t>TDD</w:t>
            </w:r>
          </w:p>
        </w:tc>
        <w:tc>
          <w:tcPr>
            <w:tcW w:w="851" w:type="dxa"/>
            <w:shd w:val="clear" w:color="auto" w:fill="auto"/>
          </w:tcPr>
          <w:p w14:paraId="408EB06B"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D12D93B" w14:textId="77777777" w:rsidR="000052EC" w:rsidRPr="00535751" w:rsidRDefault="000052EC" w:rsidP="000052EC">
            <w:pPr>
              <w:pStyle w:val="TAC"/>
            </w:pPr>
          </w:p>
        </w:tc>
      </w:tr>
      <w:tr w:rsidR="000052EC" w:rsidRPr="00535751" w14:paraId="6C93792E" w14:textId="77777777" w:rsidTr="000052EC">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vMerge w:val="restart"/>
            <w:shd w:val="clear" w:color="auto" w:fill="auto"/>
          </w:tcPr>
          <w:p w14:paraId="11E2C077" w14:textId="77777777" w:rsidR="000052EC" w:rsidRPr="00535751" w:rsidRDefault="000052EC" w:rsidP="000052EC">
            <w:pPr>
              <w:pStyle w:val="TAC"/>
            </w:pPr>
            <w:r w:rsidRPr="00535751">
              <w:t>1</w:t>
            </w:r>
          </w:p>
        </w:tc>
        <w:tc>
          <w:tcPr>
            <w:tcW w:w="1134" w:type="dxa"/>
            <w:vMerge w:val="restart"/>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0052EC">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vMerge/>
            <w:shd w:val="clear" w:color="auto" w:fill="auto"/>
          </w:tcPr>
          <w:p w14:paraId="6957B758" w14:textId="77777777" w:rsidR="000052EC" w:rsidRPr="00535751" w:rsidRDefault="000052EC" w:rsidP="000052EC">
            <w:pPr>
              <w:pStyle w:val="TAC"/>
            </w:pPr>
          </w:p>
        </w:tc>
        <w:tc>
          <w:tcPr>
            <w:tcW w:w="1134" w:type="dxa"/>
            <w:vMerge/>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77777777" w:rsidR="00B06ECE" w:rsidRPr="00535751" w:rsidRDefault="00B06ECE" w:rsidP="00B06ECE"/>
    <w:p w14:paraId="38C8A1D5" w14:textId="7409910E" w:rsidR="001E10C7" w:rsidRPr="00D960B3" w:rsidRDefault="00B06ECE" w:rsidP="00EB3625">
      <w:pPr>
        <w:pStyle w:val="Heading8"/>
        <w:rPr>
          <w:lang w:eastAsia="ko-KR"/>
        </w:rPr>
      </w:pPr>
      <w:r w:rsidRPr="00535751">
        <w:rPr>
          <w:lang w:val="en-US"/>
        </w:rPr>
        <w:br w:type="page"/>
      </w:r>
      <w:bookmarkStart w:id="697" w:name="_Toc21098361"/>
      <w:bookmarkStart w:id="698" w:name="_Toc29470588"/>
      <w:bookmarkStart w:id="699" w:name="_Toc37141956"/>
      <w:bookmarkStart w:id="700" w:name="_Toc37142007"/>
      <w:bookmarkStart w:id="701" w:name="_Toc37142059"/>
      <w:bookmarkStart w:id="702" w:name="_Toc37269062"/>
      <w:bookmarkStart w:id="703" w:name="_Toc37269105"/>
      <w:bookmarkStart w:id="704" w:name="_Toc45907628"/>
      <w:bookmarkStart w:id="705" w:name="_Toc52564810"/>
      <w:bookmarkStart w:id="706" w:name="_Toc60857189"/>
      <w:bookmarkStart w:id="707" w:name="_Toc60857260"/>
      <w:bookmarkStart w:id="708" w:name="_Toc61185259"/>
      <w:bookmarkStart w:id="709" w:name="_Toc61185339"/>
      <w:bookmarkStart w:id="710" w:name="_Toc61185387"/>
      <w:bookmarkStart w:id="711" w:name="_Toc66390491"/>
      <w:bookmarkStart w:id="712" w:name="_Toc66390593"/>
      <w:bookmarkStart w:id="713" w:name="_Toc68702003"/>
      <w:bookmarkStart w:id="714" w:name="_Toc68702490"/>
      <w:bookmarkStart w:id="715" w:name="_Toc68702608"/>
      <w:bookmarkStart w:id="716" w:name="_Toc68702713"/>
      <w:bookmarkStart w:id="717" w:name="_Toc68702792"/>
      <w:bookmarkStart w:id="718" w:name="_Toc74643128"/>
      <w:bookmarkStart w:id="719" w:name="_Toc76540692"/>
      <w:r w:rsidRPr="00535751">
        <w:rPr>
          <w:lang w:val="en-US"/>
        </w:rPr>
        <w:lastRenderedPageBreak/>
        <w:t>Annex A</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r w:rsidRPr="00535751">
        <w:rPr>
          <w:lang w:val="en-US"/>
        </w:rPr>
        <w:t xml:space="preserve"> </w:t>
      </w:r>
      <w:bookmarkStart w:id="720" w:name="_Toc60857190"/>
      <w:bookmarkStart w:id="721" w:name="_Toc60857261"/>
      <w:bookmarkStart w:id="722" w:name="_Toc61185260"/>
      <w:bookmarkStart w:id="723" w:name="_Toc61185340"/>
      <w:bookmarkStart w:id="724" w:name="_Toc61185388"/>
      <w:bookmarkStart w:id="725" w:name="_Toc66390492"/>
      <w:bookmarkStart w:id="726" w:name="_Toc66390594"/>
      <w:bookmarkStart w:id="727" w:name="_Toc68702004"/>
      <w:r w:rsidR="00EB3625" w:rsidRPr="00535751">
        <w:t>:</w:t>
      </w:r>
      <w:r w:rsidR="00EB3625" w:rsidRPr="00535751">
        <w:rPr>
          <w:lang w:val="en-US"/>
        </w:rPr>
        <w:br/>
      </w:r>
      <w:r w:rsidR="001E10C7" w:rsidRPr="00D960B3">
        <w:rPr>
          <w:lang w:eastAsia="ko-KR"/>
        </w:rPr>
        <w:t>Frequency arrangement for overlapping operating bands</w:t>
      </w:r>
      <w:bookmarkEnd w:id="714"/>
      <w:bookmarkEnd w:id="715"/>
      <w:bookmarkEnd w:id="716"/>
      <w:bookmarkEnd w:id="717"/>
      <w:bookmarkEnd w:id="720"/>
      <w:bookmarkEnd w:id="721"/>
      <w:bookmarkEnd w:id="722"/>
      <w:bookmarkEnd w:id="723"/>
      <w:bookmarkEnd w:id="724"/>
      <w:bookmarkEnd w:id="725"/>
      <w:bookmarkEnd w:id="726"/>
      <w:bookmarkEnd w:id="727"/>
      <w:bookmarkEnd w:id="718"/>
      <w:bookmarkEnd w:id="719"/>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CEC6F3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5DDE8" w14:textId="77777777" w:rsidR="001E10C7" w:rsidRPr="00141DE7" w:rsidRDefault="001E10C7" w:rsidP="00EB3625">
            <w:pPr>
              <w:pStyle w:val="TAH"/>
              <w:rPr>
                <w:rFonts w:eastAsia="Gulim"/>
                <w:sz w:val="36"/>
                <w:szCs w:val="36"/>
              </w:rPr>
            </w:pPr>
            <w:r w:rsidRPr="00141DE7">
              <w:t>NR</w:t>
            </w:r>
          </w:p>
          <w:p w14:paraId="678ECA45" w14:textId="77777777" w:rsidR="001E10C7" w:rsidRPr="00141DE7" w:rsidRDefault="001E10C7" w:rsidP="00EB3625">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F2B3B9" w14:textId="77777777" w:rsidR="001E10C7" w:rsidRPr="00141DE7" w:rsidRDefault="001E10C7" w:rsidP="00EB3625">
            <w:pPr>
              <w:pStyle w:val="TAH"/>
              <w:rPr>
                <w:sz w:val="36"/>
                <w:szCs w:val="36"/>
              </w:rPr>
            </w:pPr>
            <w:r w:rsidRPr="00141DE7">
              <w:t>Overlapping NR operating</w:t>
            </w:r>
          </w:p>
          <w:p w14:paraId="58E5BE4F" w14:textId="77777777" w:rsidR="001E10C7" w:rsidRPr="00141DE7" w:rsidRDefault="001E10C7" w:rsidP="00EB3625">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C2D184" w14:textId="77777777" w:rsidR="001E10C7" w:rsidRPr="00141DE7" w:rsidRDefault="001E10C7" w:rsidP="00EB3625">
            <w:pPr>
              <w:pStyle w:val="TAH"/>
              <w:rPr>
                <w:sz w:val="36"/>
                <w:szCs w:val="36"/>
              </w:rPr>
            </w:pPr>
            <w:r w:rsidRPr="00141DE7">
              <w:t>Duplex Mode</w:t>
            </w:r>
          </w:p>
        </w:tc>
      </w:tr>
      <w:tr w:rsidR="001E10C7" w14:paraId="635BAA5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4A9DE" w14:textId="77777777" w:rsidR="001E10C7" w:rsidRPr="00141DE7" w:rsidRDefault="001E10C7" w:rsidP="00EB3625">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570C2" w14:textId="77777777" w:rsidR="001E10C7" w:rsidRPr="00141DE7" w:rsidRDefault="001E10C7" w:rsidP="00EB3625">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38469" w14:textId="77777777" w:rsidR="001E10C7" w:rsidRPr="00141DE7" w:rsidRDefault="001E10C7" w:rsidP="00EB3625">
            <w:pPr>
              <w:pStyle w:val="TAC"/>
              <w:rPr>
                <w:sz w:val="36"/>
                <w:szCs w:val="36"/>
              </w:rPr>
            </w:pPr>
            <w:r w:rsidRPr="00141DE7">
              <w:t>FDD</w:t>
            </w:r>
          </w:p>
        </w:tc>
      </w:tr>
      <w:tr w:rsidR="001E10C7" w14:paraId="22CC190B"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3226D" w14:textId="77777777" w:rsidR="001E10C7" w:rsidRPr="00141DE7" w:rsidRDefault="001E10C7" w:rsidP="00EB3625">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C805E" w14:textId="77777777" w:rsidR="001E10C7" w:rsidRPr="00141DE7" w:rsidRDefault="001E10C7" w:rsidP="00EB3625">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58F02" w14:textId="77777777" w:rsidR="001E10C7" w:rsidRPr="00141DE7" w:rsidRDefault="001E10C7" w:rsidP="00EB3625">
            <w:pPr>
              <w:pStyle w:val="TAC"/>
              <w:rPr>
                <w:sz w:val="36"/>
                <w:szCs w:val="36"/>
              </w:rPr>
            </w:pPr>
            <w:r w:rsidRPr="00141DE7">
              <w:t>FDD</w:t>
            </w:r>
          </w:p>
        </w:tc>
      </w:tr>
      <w:tr w:rsidR="001E10C7" w14:paraId="0B78A17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98242" w14:textId="77777777" w:rsidR="001E10C7" w:rsidRPr="00141DE7" w:rsidRDefault="001E10C7" w:rsidP="00EB3625">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36C77D" w14:textId="77777777" w:rsidR="001E10C7" w:rsidRPr="00141DE7" w:rsidRDefault="001E10C7" w:rsidP="00EB3625">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D203" w14:textId="77777777" w:rsidR="001E10C7" w:rsidRPr="00141DE7" w:rsidRDefault="001E10C7" w:rsidP="00EB3625">
            <w:pPr>
              <w:pStyle w:val="TAC"/>
              <w:rPr>
                <w:sz w:val="36"/>
                <w:szCs w:val="36"/>
              </w:rPr>
            </w:pPr>
            <w:r w:rsidRPr="00141DE7">
              <w:t>FDD</w:t>
            </w:r>
          </w:p>
        </w:tc>
      </w:tr>
      <w:tr w:rsidR="001E10C7" w14:paraId="4DD7E80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847E6" w14:textId="77777777" w:rsidR="001E10C7" w:rsidRPr="00141DE7" w:rsidRDefault="001E10C7" w:rsidP="00EB3625">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B1653" w14:textId="77777777" w:rsidR="001E10C7" w:rsidRPr="00141DE7" w:rsidRDefault="001E10C7" w:rsidP="00EB3625">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44AD7" w14:textId="77777777" w:rsidR="001E10C7" w:rsidRPr="00141DE7" w:rsidRDefault="001E10C7" w:rsidP="00EB3625">
            <w:pPr>
              <w:pStyle w:val="TAC"/>
              <w:rPr>
                <w:sz w:val="36"/>
                <w:szCs w:val="36"/>
              </w:rPr>
            </w:pPr>
            <w:r w:rsidRPr="00141DE7">
              <w:t>FDD</w:t>
            </w:r>
          </w:p>
        </w:tc>
      </w:tr>
      <w:tr w:rsidR="001E10C7" w14:paraId="1A28D15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D5125" w14:textId="77777777" w:rsidR="001E10C7" w:rsidRPr="00141DE7" w:rsidRDefault="001E10C7" w:rsidP="00EB3625">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EFB45" w14:textId="77777777" w:rsidR="001E10C7" w:rsidRPr="00141DE7" w:rsidRDefault="001E10C7" w:rsidP="00EB3625">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A3F3C" w14:textId="77777777" w:rsidR="001E10C7" w:rsidRPr="00141DE7" w:rsidRDefault="001E10C7" w:rsidP="00EB3625">
            <w:pPr>
              <w:pStyle w:val="TAC"/>
              <w:rPr>
                <w:sz w:val="36"/>
                <w:szCs w:val="36"/>
              </w:rPr>
            </w:pPr>
            <w:r w:rsidRPr="00141DE7">
              <w:t>FDD</w:t>
            </w:r>
          </w:p>
        </w:tc>
      </w:tr>
      <w:tr w:rsidR="001E10C7" w14:paraId="2B83CBFC"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3C9DA" w14:textId="77777777" w:rsidR="001E10C7" w:rsidRPr="00141DE7" w:rsidRDefault="001E10C7" w:rsidP="00EB3625">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38277" w14:textId="77777777" w:rsidR="001E10C7" w:rsidRPr="00141DE7" w:rsidRDefault="001E10C7" w:rsidP="00EB3625">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0FA00" w14:textId="77777777" w:rsidR="001E10C7" w:rsidRPr="00141DE7" w:rsidRDefault="001E10C7" w:rsidP="00EB3625">
            <w:pPr>
              <w:pStyle w:val="TAC"/>
              <w:rPr>
                <w:sz w:val="36"/>
                <w:szCs w:val="36"/>
              </w:rPr>
            </w:pPr>
            <w:r w:rsidRPr="00141DE7">
              <w:t>TDD</w:t>
            </w:r>
          </w:p>
        </w:tc>
      </w:tr>
      <w:tr w:rsidR="001E10C7" w14:paraId="4AE5C344"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5514B" w14:textId="77777777" w:rsidR="001E10C7" w:rsidRPr="00141DE7" w:rsidRDefault="001E10C7" w:rsidP="00EB3625">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CA6C6" w14:textId="77777777" w:rsidR="001E10C7" w:rsidRPr="00141DE7" w:rsidRDefault="001E10C7" w:rsidP="00EB3625">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6F5F0" w14:textId="77777777" w:rsidR="001E10C7" w:rsidRPr="00141DE7" w:rsidRDefault="001E10C7" w:rsidP="00EB3625">
            <w:pPr>
              <w:pStyle w:val="TAC"/>
              <w:rPr>
                <w:sz w:val="36"/>
                <w:szCs w:val="36"/>
              </w:rPr>
            </w:pPr>
            <w:r w:rsidRPr="00141DE7">
              <w:t>TDD</w:t>
            </w:r>
          </w:p>
        </w:tc>
      </w:tr>
      <w:tr w:rsidR="001E10C7" w14:paraId="100FDBB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0E1B1" w14:textId="77777777" w:rsidR="001E10C7" w:rsidRPr="00141DE7" w:rsidRDefault="001E10C7" w:rsidP="00EB3625">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F22E9" w14:textId="77777777" w:rsidR="001E10C7" w:rsidRPr="00141DE7" w:rsidRDefault="001E10C7" w:rsidP="00EB3625">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B15CB" w14:textId="77777777" w:rsidR="001E10C7" w:rsidRPr="00141DE7" w:rsidRDefault="001E10C7" w:rsidP="00EB3625">
            <w:pPr>
              <w:pStyle w:val="TAC"/>
              <w:rPr>
                <w:sz w:val="36"/>
                <w:szCs w:val="36"/>
              </w:rPr>
            </w:pPr>
            <w:r w:rsidRPr="00141DE7">
              <w:t>TDD</w:t>
            </w:r>
          </w:p>
        </w:tc>
      </w:tr>
      <w:tr w:rsidR="001E10C7" w14:paraId="0FBBECA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6D0CEA" w14:textId="77777777" w:rsidR="001E10C7" w:rsidRPr="00141DE7" w:rsidRDefault="001E10C7" w:rsidP="00EB3625">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55C81" w14:textId="77777777" w:rsidR="001E10C7" w:rsidRPr="00141DE7" w:rsidRDefault="001E10C7" w:rsidP="00EB3625">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A7F21" w14:textId="77777777" w:rsidR="001E10C7" w:rsidRPr="00141DE7" w:rsidRDefault="001E10C7" w:rsidP="00EB3625">
            <w:pPr>
              <w:pStyle w:val="TAC"/>
              <w:rPr>
                <w:sz w:val="36"/>
                <w:szCs w:val="36"/>
              </w:rPr>
            </w:pPr>
            <w:r w:rsidRPr="00141DE7">
              <w:t>TDD</w:t>
            </w:r>
          </w:p>
        </w:tc>
      </w:tr>
      <w:tr w:rsidR="001E10C7" w14:paraId="7A21301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2B070" w14:textId="77777777" w:rsidR="001E10C7" w:rsidRPr="00141DE7" w:rsidRDefault="001E10C7" w:rsidP="00EB3625">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7967F" w14:textId="77777777" w:rsidR="001E10C7" w:rsidRPr="00141DE7" w:rsidRDefault="001E10C7" w:rsidP="00EB3625">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56FDC" w14:textId="77777777" w:rsidR="001E10C7" w:rsidRPr="00141DE7" w:rsidRDefault="001E10C7" w:rsidP="00EB3625">
            <w:pPr>
              <w:pStyle w:val="TAC"/>
              <w:rPr>
                <w:sz w:val="36"/>
                <w:szCs w:val="36"/>
              </w:rPr>
            </w:pPr>
            <w:r w:rsidRPr="00141DE7">
              <w:t>TDD</w:t>
            </w:r>
          </w:p>
        </w:tc>
      </w:tr>
      <w:tr w:rsidR="001E10C7" w14:paraId="4433398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3E2AFB" w14:textId="77777777" w:rsidR="001E10C7" w:rsidRPr="00141DE7" w:rsidRDefault="001E10C7" w:rsidP="00EB3625">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03D68B" w14:textId="77777777" w:rsidR="001E10C7" w:rsidRPr="00141DE7" w:rsidRDefault="001E10C7" w:rsidP="00EB3625">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4A79E7" w14:textId="77777777" w:rsidR="001E10C7" w:rsidRPr="00141DE7" w:rsidRDefault="001E10C7" w:rsidP="00EB3625">
            <w:pPr>
              <w:pStyle w:val="TAC"/>
              <w:rPr>
                <w:sz w:val="36"/>
                <w:szCs w:val="36"/>
              </w:rPr>
            </w:pPr>
            <w:r w:rsidRPr="00141DE7">
              <w:t>SUL</w:t>
            </w:r>
          </w:p>
        </w:tc>
      </w:tr>
      <w:tr w:rsidR="001E10C7" w14:paraId="2765019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31F89B" w14:textId="77777777" w:rsidR="001E10C7" w:rsidRPr="00141DE7" w:rsidRDefault="001E10C7" w:rsidP="00EB3625">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B4C5E" w14:textId="77777777" w:rsidR="001E10C7" w:rsidRPr="00141DE7" w:rsidRDefault="001E10C7" w:rsidP="00EB3625">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4D87F1" w14:textId="77777777" w:rsidR="001E10C7" w:rsidRPr="00141DE7" w:rsidRDefault="001E10C7" w:rsidP="00EB3625">
            <w:pPr>
              <w:pStyle w:val="TAC"/>
              <w:rPr>
                <w:sz w:val="36"/>
                <w:szCs w:val="36"/>
              </w:rPr>
            </w:pPr>
            <w:r w:rsidRPr="00141DE7">
              <w:t>SUL</w:t>
            </w:r>
          </w:p>
        </w:tc>
      </w:tr>
    </w:tbl>
    <w:p w14:paraId="68F9E96C" w14:textId="77777777" w:rsidR="00B06ECE" w:rsidRPr="00535751" w:rsidRDefault="00B06ECE" w:rsidP="00B40209">
      <w:pPr>
        <w:pStyle w:val="Heading8"/>
        <w:rPr>
          <w:lang w:val="en-US"/>
        </w:rPr>
      </w:pPr>
      <w:bookmarkStart w:id="728" w:name="_Toc21098362"/>
      <w:bookmarkStart w:id="729" w:name="_Toc29470589"/>
      <w:bookmarkStart w:id="730" w:name="_Toc37141957"/>
      <w:bookmarkStart w:id="731" w:name="_Toc37142008"/>
      <w:bookmarkStart w:id="732" w:name="_Toc37142060"/>
      <w:bookmarkStart w:id="733" w:name="_Toc37269063"/>
      <w:bookmarkStart w:id="734" w:name="_Toc37269106"/>
      <w:bookmarkStart w:id="735" w:name="_Toc45907629"/>
      <w:bookmarkStart w:id="736" w:name="_Toc52564811"/>
      <w:bookmarkStart w:id="737" w:name="_Toc60857191"/>
      <w:bookmarkStart w:id="738" w:name="_Toc60857262"/>
      <w:bookmarkStart w:id="739" w:name="_Toc61185261"/>
      <w:bookmarkStart w:id="740" w:name="_Toc61185341"/>
      <w:bookmarkStart w:id="741" w:name="_Toc61185389"/>
      <w:bookmarkStart w:id="742" w:name="_Toc66390493"/>
      <w:bookmarkStart w:id="743" w:name="_Toc66390595"/>
      <w:bookmarkStart w:id="744" w:name="_Toc68702005"/>
      <w:bookmarkStart w:id="745" w:name="_Toc68702491"/>
      <w:bookmarkStart w:id="746" w:name="_Toc68702609"/>
      <w:bookmarkStart w:id="747" w:name="_Toc68702714"/>
      <w:bookmarkStart w:id="748" w:name="_Toc68702793"/>
      <w:bookmarkStart w:id="749" w:name="_Toc74643129"/>
      <w:bookmarkStart w:id="750" w:name="_Toc76540693"/>
      <w:r w:rsidRPr="00535751">
        <w:t>Annex B (normative):</w:t>
      </w:r>
      <w:r w:rsidRPr="00535751">
        <w:rPr>
          <w:lang w:val="en-US"/>
        </w:rPr>
        <w:br/>
        <w:t>Common Requirements for bands, CA, SUL or DC</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67CB497" w14:textId="77777777" w:rsidR="00B06ECE" w:rsidRPr="00535751" w:rsidRDefault="00B06ECE" w:rsidP="00B06ECE">
      <w:pPr>
        <w:pStyle w:val="Heading1"/>
      </w:pPr>
      <w:bookmarkStart w:id="751" w:name="_Toc21098363"/>
      <w:bookmarkStart w:id="752" w:name="_Toc29470590"/>
      <w:bookmarkStart w:id="753" w:name="_Toc37141958"/>
      <w:bookmarkStart w:id="754" w:name="_Toc37142009"/>
      <w:bookmarkStart w:id="755" w:name="_Toc37142061"/>
      <w:bookmarkStart w:id="756" w:name="_Toc37269064"/>
      <w:bookmarkStart w:id="757" w:name="_Toc37269107"/>
      <w:bookmarkStart w:id="758" w:name="_Toc45907630"/>
      <w:bookmarkStart w:id="759" w:name="_Toc52564812"/>
      <w:bookmarkStart w:id="760" w:name="_Toc60857192"/>
      <w:bookmarkStart w:id="761" w:name="_Toc60857263"/>
      <w:bookmarkStart w:id="762" w:name="_Toc61185262"/>
      <w:bookmarkStart w:id="763" w:name="_Toc61185342"/>
      <w:bookmarkStart w:id="764" w:name="_Toc61185390"/>
      <w:bookmarkStart w:id="765" w:name="_Toc66390494"/>
      <w:bookmarkStart w:id="766" w:name="_Toc66390596"/>
      <w:bookmarkStart w:id="767" w:name="_Toc68702006"/>
      <w:bookmarkStart w:id="768" w:name="_Toc68702492"/>
      <w:bookmarkStart w:id="769" w:name="_Toc68702610"/>
      <w:bookmarkStart w:id="770" w:name="_Toc68702715"/>
      <w:bookmarkStart w:id="771" w:name="_Toc68702794"/>
      <w:bookmarkStart w:id="772" w:name="_Toc74643130"/>
      <w:bookmarkStart w:id="773" w:name="_Toc76540694"/>
      <w:r w:rsidRPr="00535751">
        <w:t>B.1</w:t>
      </w:r>
      <w:r w:rsidRPr="00535751">
        <w:tab/>
        <w:t>Purpose of annex</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774" w:name="_Toc21098364"/>
      <w:bookmarkStart w:id="775" w:name="_Toc29470591"/>
      <w:bookmarkStart w:id="776" w:name="_Toc37141959"/>
      <w:bookmarkStart w:id="777" w:name="_Toc37142010"/>
      <w:bookmarkStart w:id="778" w:name="_Toc37142062"/>
      <w:bookmarkStart w:id="779" w:name="_Toc37269065"/>
      <w:bookmarkStart w:id="780" w:name="_Toc37269108"/>
      <w:bookmarkStart w:id="781" w:name="_Toc45907631"/>
      <w:bookmarkStart w:id="782" w:name="_Toc52564813"/>
      <w:bookmarkStart w:id="783" w:name="_Toc60857193"/>
      <w:bookmarkStart w:id="784" w:name="_Toc60857264"/>
      <w:bookmarkStart w:id="785" w:name="_Toc61185263"/>
      <w:bookmarkStart w:id="786" w:name="_Toc61185343"/>
      <w:bookmarkStart w:id="787" w:name="_Toc61185391"/>
      <w:bookmarkStart w:id="788" w:name="_Toc66390495"/>
      <w:bookmarkStart w:id="789" w:name="_Toc66390597"/>
      <w:bookmarkStart w:id="790" w:name="_Toc68702007"/>
      <w:bookmarkStart w:id="791" w:name="_Toc68702493"/>
      <w:bookmarkStart w:id="792" w:name="_Toc68702611"/>
      <w:bookmarkStart w:id="793" w:name="_Toc68702716"/>
      <w:bookmarkStart w:id="794" w:name="_Toc68702795"/>
      <w:bookmarkStart w:id="795" w:name="_Toc74643131"/>
      <w:bookmarkStart w:id="796" w:name="_Toc76540695"/>
      <w:r w:rsidRPr="00535751">
        <w:t>B.2</w:t>
      </w:r>
      <w:r w:rsidRPr="00535751">
        <w:tab/>
        <w:t>Common RRM requirements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B33BB9C" w14:textId="77777777" w:rsidR="00B06ECE" w:rsidRPr="00535751" w:rsidRDefault="00B06ECE" w:rsidP="00B06ECE"/>
    <w:p w14:paraId="3AB14250" w14:textId="77777777" w:rsidR="00B06ECE" w:rsidRPr="00535751" w:rsidRDefault="00B06ECE" w:rsidP="00B06ECE">
      <w:pPr>
        <w:pStyle w:val="Heading1"/>
      </w:pPr>
      <w:bookmarkStart w:id="797" w:name="_Toc21098365"/>
      <w:bookmarkStart w:id="798" w:name="_Toc29470592"/>
      <w:bookmarkStart w:id="799" w:name="_Toc37141960"/>
      <w:bookmarkStart w:id="800" w:name="_Toc37142011"/>
      <w:bookmarkStart w:id="801" w:name="_Toc37142063"/>
      <w:bookmarkStart w:id="802" w:name="_Toc37269066"/>
      <w:bookmarkStart w:id="803" w:name="_Toc37269109"/>
      <w:bookmarkStart w:id="804" w:name="_Toc45907632"/>
      <w:bookmarkStart w:id="805" w:name="_Toc52564814"/>
      <w:bookmarkStart w:id="806" w:name="_Toc60857194"/>
      <w:bookmarkStart w:id="807" w:name="_Toc60857265"/>
      <w:bookmarkStart w:id="808" w:name="_Toc61185264"/>
      <w:bookmarkStart w:id="809" w:name="_Toc61185344"/>
      <w:bookmarkStart w:id="810" w:name="_Toc61185392"/>
      <w:bookmarkStart w:id="811" w:name="_Toc66390496"/>
      <w:bookmarkStart w:id="812" w:name="_Toc66390598"/>
      <w:bookmarkStart w:id="813" w:name="_Toc68702008"/>
      <w:bookmarkStart w:id="814" w:name="_Toc68702494"/>
      <w:bookmarkStart w:id="815" w:name="_Toc68702612"/>
      <w:bookmarkStart w:id="816" w:name="_Toc68702717"/>
      <w:bookmarkStart w:id="817" w:name="_Toc68702796"/>
      <w:bookmarkStart w:id="818" w:name="_Toc74643132"/>
      <w:bookmarkStart w:id="819" w:name="_Toc76540696"/>
      <w:r w:rsidRPr="00535751">
        <w:t>B.3</w:t>
      </w:r>
      <w:r w:rsidRPr="00535751">
        <w:tab/>
        <w:t>Common UE performance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307F724" w14:textId="77777777" w:rsidR="00D74284" w:rsidRPr="0026558D" w:rsidRDefault="00D74284" w:rsidP="00D74284">
      <w:pPr>
        <w:pStyle w:val="Heading2"/>
      </w:pPr>
      <w:bookmarkStart w:id="820" w:name="_Toc510690552"/>
      <w:bookmarkStart w:id="821" w:name="_Toc66390497"/>
      <w:bookmarkStart w:id="822" w:name="_Toc66390599"/>
      <w:bookmarkStart w:id="823" w:name="_Toc68702009"/>
      <w:bookmarkStart w:id="824" w:name="_Toc68702495"/>
      <w:bookmarkStart w:id="825" w:name="_Toc68702613"/>
      <w:bookmarkStart w:id="826" w:name="_Toc68702718"/>
      <w:bookmarkStart w:id="827" w:name="_Toc68702797"/>
      <w:bookmarkStart w:id="828" w:name="_Toc74643133"/>
      <w:bookmarkStart w:id="829" w:name="_Toc76540697"/>
      <w:r w:rsidRPr="0026558D">
        <w:t>B.3.</w:t>
      </w:r>
      <w:r>
        <w:rPr>
          <w:rFonts w:hint="eastAsia"/>
          <w:lang w:eastAsia="zh-CN"/>
        </w:rPr>
        <w:t>1</w:t>
      </w:r>
      <w:r w:rsidRPr="0026558D">
        <w:tab/>
        <w:t>Common UE performance requirements for different CA configurations</w:t>
      </w:r>
      <w:bookmarkEnd w:id="820"/>
      <w:r w:rsidRPr="00B22301">
        <w:t xml:space="preserve"> </w:t>
      </w:r>
      <w:r w:rsidRPr="0026558D">
        <w:t>and combination sets</w:t>
      </w:r>
      <w:bookmarkEnd w:id="821"/>
      <w:bookmarkEnd w:id="822"/>
      <w:bookmarkEnd w:id="823"/>
      <w:bookmarkEnd w:id="824"/>
      <w:bookmarkEnd w:id="825"/>
      <w:bookmarkEnd w:id="826"/>
      <w:bookmarkEnd w:id="827"/>
      <w:bookmarkEnd w:id="828"/>
      <w:bookmarkEnd w:id="829"/>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830" w:name="_Toc66390498"/>
      <w:bookmarkStart w:id="831" w:name="_Toc66390600"/>
      <w:bookmarkStart w:id="832" w:name="_Toc68702010"/>
      <w:bookmarkStart w:id="833" w:name="_Toc68702496"/>
      <w:bookmarkStart w:id="834" w:name="_Toc68702614"/>
      <w:bookmarkStart w:id="835" w:name="_Toc68702719"/>
      <w:bookmarkStart w:id="836" w:name="_Toc68702798"/>
      <w:bookmarkStart w:id="837" w:name="_Toc74643134"/>
      <w:bookmarkStart w:id="838" w:name="_Toc76540698"/>
      <w:r w:rsidRPr="0026558D">
        <w:t>B.3.</w:t>
      </w:r>
      <w:r>
        <w:rPr>
          <w:rFonts w:hint="eastAsia"/>
          <w:lang w:eastAsia="zh-CN"/>
        </w:rPr>
        <w:t>2</w:t>
      </w:r>
      <w:r w:rsidRPr="0026558D">
        <w:tab/>
        <w:t xml:space="preserve">Common UE performance requirements for </w:t>
      </w:r>
      <w:r w:rsidRPr="00535751">
        <w:t>interworking between NR and E-UTRA</w:t>
      </w:r>
      <w:bookmarkEnd w:id="830"/>
      <w:bookmarkEnd w:id="831"/>
      <w:bookmarkEnd w:id="832"/>
      <w:bookmarkEnd w:id="833"/>
      <w:bookmarkEnd w:id="834"/>
      <w:bookmarkEnd w:id="835"/>
      <w:bookmarkEnd w:id="836"/>
      <w:bookmarkEnd w:id="837"/>
      <w:bookmarkEnd w:id="838"/>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839" w:name="_Toc21098366"/>
      <w:bookmarkStart w:id="840" w:name="_Toc29470593"/>
      <w:bookmarkStart w:id="841" w:name="_Toc37141961"/>
      <w:bookmarkStart w:id="842" w:name="_Toc37142012"/>
      <w:bookmarkStart w:id="843" w:name="_Toc37142064"/>
      <w:bookmarkStart w:id="844" w:name="_Toc37269067"/>
      <w:bookmarkStart w:id="845" w:name="_Toc37269110"/>
      <w:bookmarkStart w:id="846" w:name="_Toc45907633"/>
      <w:bookmarkStart w:id="847" w:name="_Toc52564815"/>
      <w:bookmarkStart w:id="848" w:name="_Toc60857195"/>
      <w:bookmarkStart w:id="849" w:name="_Toc60857266"/>
      <w:bookmarkStart w:id="850" w:name="_Toc61185265"/>
      <w:bookmarkStart w:id="851" w:name="_Toc61185345"/>
      <w:bookmarkStart w:id="852" w:name="_Toc61185393"/>
      <w:bookmarkStart w:id="853" w:name="_Toc66390499"/>
      <w:bookmarkStart w:id="854" w:name="_Toc66390601"/>
      <w:bookmarkStart w:id="855" w:name="_Toc68702011"/>
      <w:bookmarkStart w:id="856" w:name="_Toc68702497"/>
      <w:bookmarkStart w:id="857" w:name="_Toc68702615"/>
      <w:bookmarkStart w:id="858" w:name="_Toc68702720"/>
      <w:bookmarkStart w:id="859" w:name="_Toc68702799"/>
      <w:bookmarkStart w:id="860" w:name="_Toc74643135"/>
      <w:bookmarkStart w:id="861" w:name="_Toc76540699"/>
      <w:r w:rsidRPr="00535751">
        <w:t>B.4</w:t>
      </w:r>
      <w:r w:rsidRPr="00535751">
        <w:tab/>
        <w:t>Common UE RF requirements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F42EA0E" w14:textId="77777777" w:rsidR="00B06ECE" w:rsidRPr="00535751" w:rsidRDefault="00B06ECE" w:rsidP="00B06ECE">
      <w:pPr>
        <w:pStyle w:val="Heading2"/>
      </w:pPr>
      <w:bookmarkStart w:id="862" w:name="_Toc21098367"/>
      <w:bookmarkStart w:id="863" w:name="_Toc29470594"/>
      <w:bookmarkStart w:id="864" w:name="_Toc37141962"/>
      <w:bookmarkStart w:id="865" w:name="_Toc37142013"/>
      <w:bookmarkStart w:id="866" w:name="_Toc37142065"/>
      <w:bookmarkStart w:id="867" w:name="_Toc37269068"/>
      <w:bookmarkStart w:id="868" w:name="_Toc37269111"/>
      <w:bookmarkStart w:id="869" w:name="_Toc45907634"/>
      <w:bookmarkStart w:id="870" w:name="_Toc52564816"/>
      <w:bookmarkStart w:id="871" w:name="_Toc60857196"/>
      <w:bookmarkStart w:id="872" w:name="_Toc60857267"/>
      <w:bookmarkStart w:id="873" w:name="_Toc61185266"/>
      <w:bookmarkStart w:id="874" w:name="_Toc61185346"/>
      <w:bookmarkStart w:id="875" w:name="_Toc61185394"/>
      <w:bookmarkStart w:id="876" w:name="_Toc66390500"/>
      <w:bookmarkStart w:id="877" w:name="_Toc66390602"/>
      <w:bookmarkStart w:id="878" w:name="_Toc68702012"/>
      <w:bookmarkStart w:id="879" w:name="_Toc68702498"/>
      <w:bookmarkStart w:id="880" w:name="_Toc68702616"/>
      <w:bookmarkStart w:id="881" w:name="_Toc68702721"/>
      <w:bookmarkStart w:id="882" w:name="_Toc68702800"/>
      <w:bookmarkStart w:id="883" w:name="_Toc74643136"/>
      <w:bookmarkStart w:id="884" w:name="_Toc76540700"/>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2519FF31" w14:textId="77777777" w:rsidR="00B06ECE" w:rsidRPr="00535751" w:rsidRDefault="00B06ECE" w:rsidP="00B06ECE">
      <w:r w:rsidRPr="00535751">
        <w:t>The requirements and test cases listed in Table B.4.1-1 are specified in REL-16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885" w:name="_Toc21098368"/>
      <w:bookmarkStart w:id="886" w:name="_Toc29470595"/>
      <w:bookmarkStart w:id="887" w:name="_Toc37141963"/>
      <w:bookmarkStart w:id="888" w:name="_Toc37142014"/>
      <w:bookmarkStart w:id="889" w:name="_Toc37142066"/>
      <w:bookmarkStart w:id="890" w:name="_Toc37269069"/>
      <w:bookmarkStart w:id="891" w:name="_Toc37269112"/>
      <w:bookmarkStart w:id="892" w:name="_Toc45907635"/>
      <w:bookmarkStart w:id="893" w:name="_Toc52564817"/>
      <w:bookmarkStart w:id="894" w:name="_Toc60857197"/>
      <w:bookmarkStart w:id="895" w:name="_Toc60857268"/>
      <w:bookmarkStart w:id="896" w:name="_Toc61185267"/>
      <w:bookmarkStart w:id="897" w:name="_Toc61185347"/>
      <w:bookmarkStart w:id="898" w:name="_Toc61185395"/>
      <w:bookmarkStart w:id="899" w:name="_Toc66390501"/>
      <w:bookmarkStart w:id="900" w:name="_Toc66390603"/>
      <w:bookmarkStart w:id="901" w:name="_Toc68702013"/>
      <w:bookmarkStart w:id="902" w:name="_Toc68702499"/>
      <w:bookmarkStart w:id="903" w:name="_Toc68702617"/>
      <w:bookmarkStart w:id="904" w:name="_Toc68702722"/>
      <w:bookmarkStart w:id="905" w:name="_Toc68702801"/>
      <w:bookmarkStart w:id="906" w:name="_Toc74643137"/>
      <w:bookmarkStart w:id="907" w:name="_Toc76540701"/>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7777777" w:rsidR="00B06ECE" w:rsidRPr="00535751" w:rsidRDefault="00B06ECE" w:rsidP="00B06ECE"/>
    <w:p w14:paraId="68987FCA" w14:textId="77777777" w:rsidR="00B06ECE" w:rsidRPr="00535751" w:rsidRDefault="00B06ECE" w:rsidP="00B06ECE">
      <w:pPr>
        <w:pStyle w:val="Heading2"/>
      </w:pPr>
      <w:bookmarkStart w:id="908" w:name="_Toc21098369"/>
      <w:bookmarkStart w:id="909" w:name="_Toc29470596"/>
      <w:bookmarkStart w:id="910" w:name="_Toc37141964"/>
      <w:bookmarkStart w:id="911" w:name="_Toc37142015"/>
      <w:bookmarkStart w:id="912" w:name="_Toc37142067"/>
      <w:bookmarkStart w:id="913" w:name="_Toc37269070"/>
      <w:bookmarkStart w:id="914" w:name="_Toc37269113"/>
      <w:bookmarkStart w:id="915" w:name="_Toc45907636"/>
      <w:bookmarkStart w:id="916" w:name="_Toc52564818"/>
      <w:bookmarkStart w:id="917" w:name="_Toc60857198"/>
      <w:bookmarkStart w:id="918" w:name="_Toc60857269"/>
      <w:bookmarkStart w:id="919" w:name="_Toc61185268"/>
      <w:bookmarkStart w:id="920" w:name="_Toc61185348"/>
      <w:bookmarkStart w:id="921" w:name="_Toc61185396"/>
      <w:bookmarkStart w:id="922" w:name="_Toc66390502"/>
      <w:bookmarkStart w:id="923" w:name="_Toc66390604"/>
      <w:bookmarkStart w:id="924" w:name="_Toc68702014"/>
      <w:bookmarkStart w:id="925" w:name="_Toc68702500"/>
      <w:bookmarkStart w:id="926" w:name="_Toc68702618"/>
      <w:bookmarkStart w:id="927" w:name="_Toc68702723"/>
      <w:bookmarkStart w:id="928" w:name="_Toc68702802"/>
      <w:bookmarkStart w:id="929" w:name="_Toc74643138"/>
      <w:bookmarkStart w:id="930" w:name="_Toc76540702"/>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3D6B64FD" w14:textId="77777777" w:rsidR="00B06ECE" w:rsidRPr="00535751" w:rsidRDefault="00B06ECE" w:rsidP="00B06ECE">
      <w:r w:rsidRPr="00535751">
        <w:t>The requirements and test cases listed in Table B.4.3-1 are specified in REL-16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931" w:name="_Toc21098370"/>
      <w:bookmarkStart w:id="932" w:name="_Toc29470597"/>
      <w:bookmarkStart w:id="933" w:name="_Toc37141965"/>
      <w:bookmarkStart w:id="934" w:name="_Toc37142016"/>
      <w:bookmarkStart w:id="935" w:name="_Toc37142068"/>
      <w:bookmarkStart w:id="936" w:name="_Toc37269071"/>
      <w:bookmarkStart w:id="937" w:name="_Toc37269114"/>
      <w:bookmarkStart w:id="938" w:name="_Toc45907637"/>
      <w:bookmarkStart w:id="939" w:name="_Toc52564819"/>
      <w:bookmarkStart w:id="940" w:name="_Toc60857199"/>
      <w:bookmarkStart w:id="941" w:name="_Toc60857270"/>
      <w:bookmarkStart w:id="942" w:name="_Toc61185269"/>
      <w:bookmarkStart w:id="943" w:name="_Toc61185349"/>
      <w:bookmarkStart w:id="944" w:name="_Toc61185397"/>
      <w:bookmarkStart w:id="945" w:name="_Toc66390503"/>
      <w:bookmarkStart w:id="946" w:name="_Toc66390605"/>
      <w:bookmarkStart w:id="947" w:name="_Toc68702015"/>
      <w:bookmarkStart w:id="948" w:name="_Toc68702501"/>
      <w:bookmarkStart w:id="949" w:name="_Toc68702619"/>
      <w:bookmarkStart w:id="950" w:name="_Toc68702724"/>
      <w:bookmarkStart w:id="951" w:name="_Toc68702803"/>
      <w:bookmarkStart w:id="952" w:name="_Toc74643139"/>
      <w:bookmarkStart w:id="953" w:name="_Toc76540703"/>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954" w:name="_Toc21098371"/>
      <w:bookmarkStart w:id="955" w:name="_Toc29470598"/>
      <w:bookmarkStart w:id="956" w:name="_Toc37141966"/>
      <w:bookmarkStart w:id="957" w:name="_Toc37142017"/>
      <w:bookmarkStart w:id="958" w:name="_Toc37142069"/>
      <w:bookmarkStart w:id="959" w:name="_Toc37269072"/>
      <w:bookmarkStart w:id="960" w:name="_Toc37269115"/>
      <w:bookmarkStart w:id="961" w:name="_Toc45907638"/>
      <w:bookmarkStart w:id="962" w:name="_Toc52564820"/>
      <w:bookmarkStart w:id="963" w:name="_Toc60857200"/>
      <w:bookmarkStart w:id="964" w:name="_Toc60857271"/>
      <w:bookmarkStart w:id="965" w:name="_Toc61185270"/>
      <w:bookmarkStart w:id="966" w:name="_Toc61185350"/>
      <w:bookmarkStart w:id="967" w:name="_Toc61185398"/>
      <w:bookmarkStart w:id="968" w:name="_Toc66390504"/>
      <w:bookmarkStart w:id="969" w:name="_Toc66390606"/>
      <w:bookmarkStart w:id="970" w:name="_Toc68702016"/>
      <w:bookmarkStart w:id="971" w:name="_Toc68702502"/>
      <w:bookmarkStart w:id="972" w:name="_Toc68702620"/>
      <w:bookmarkStart w:id="973" w:name="_Toc68702725"/>
      <w:bookmarkStart w:id="974" w:name="_Toc68702804"/>
      <w:bookmarkStart w:id="975" w:name="_Toc74643140"/>
      <w:bookmarkStart w:id="976" w:name="_Toc76540704"/>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977" w:name="_Toc21098372"/>
      <w:bookmarkStart w:id="978" w:name="_Toc29470599"/>
      <w:bookmarkStart w:id="979" w:name="_Toc37141967"/>
      <w:bookmarkStart w:id="980" w:name="_Toc37142018"/>
      <w:bookmarkStart w:id="981" w:name="_Toc37142070"/>
      <w:bookmarkStart w:id="982" w:name="_Toc37269073"/>
      <w:bookmarkStart w:id="983" w:name="_Toc37269116"/>
      <w:bookmarkStart w:id="984" w:name="_Toc45907639"/>
      <w:bookmarkStart w:id="985" w:name="_Toc52564821"/>
      <w:bookmarkStart w:id="986" w:name="_Toc60857201"/>
      <w:bookmarkStart w:id="987" w:name="_Toc60857272"/>
      <w:bookmarkStart w:id="988" w:name="_Toc61185271"/>
      <w:bookmarkStart w:id="989" w:name="_Toc61185351"/>
      <w:bookmarkStart w:id="990" w:name="_Toc61185399"/>
      <w:bookmarkStart w:id="991" w:name="_Toc66390505"/>
      <w:bookmarkStart w:id="992" w:name="_Toc66390607"/>
      <w:bookmarkStart w:id="993" w:name="_Toc68702017"/>
      <w:bookmarkStart w:id="994" w:name="_Toc68702503"/>
      <w:bookmarkStart w:id="995" w:name="_Toc68702621"/>
      <w:bookmarkStart w:id="996" w:name="_Toc68702726"/>
      <w:bookmarkStart w:id="997" w:name="_Toc68702805"/>
      <w:bookmarkStart w:id="998" w:name="_Toc74643141"/>
      <w:bookmarkStart w:id="999" w:name="_Toc76540705"/>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35AC1E9" w14:textId="77777777" w:rsidR="00B06ECE" w:rsidRPr="00535751" w:rsidRDefault="00B06ECE" w:rsidP="00B06ECE">
      <w:r w:rsidRPr="00535751">
        <w:t>The requirements and test cases listed in Table B.4.6-1 are specified in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000" w:name="_Toc60857202"/>
      <w:bookmarkStart w:id="1001" w:name="_Toc60857273"/>
      <w:bookmarkStart w:id="1002" w:name="_Toc61185272"/>
      <w:bookmarkStart w:id="1003" w:name="_Toc61185352"/>
      <w:bookmarkStart w:id="1004" w:name="_Toc61185400"/>
      <w:bookmarkStart w:id="1005" w:name="_Toc66390506"/>
      <w:bookmarkStart w:id="1006" w:name="_Toc66390608"/>
      <w:bookmarkStart w:id="1007" w:name="_Toc68702018"/>
      <w:bookmarkStart w:id="1008" w:name="_Toc68702504"/>
      <w:bookmarkStart w:id="1009" w:name="_Toc68702622"/>
      <w:bookmarkStart w:id="1010" w:name="_Toc68702727"/>
      <w:bookmarkStart w:id="1011" w:name="_Toc68702806"/>
      <w:bookmarkStart w:id="1012" w:name="_Toc74643142"/>
      <w:bookmarkStart w:id="1013" w:name="historyclause"/>
      <w:bookmarkStart w:id="1014" w:name="_Toc76540706"/>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4"/>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8C62AA1" w14:textId="77777777" w:rsidR="00FF2E28" w:rsidRPr="001E56FE" w:rsidRDefault="00FF2E28" w:rsidP="00FF2E28">
      <w:pPr>
        <w:spacing w:after="0"/>
        <w:rPr>
          <w:rFonts w:eastAsia="Yu Mincho"/>
        </w:rPr>
      </w:pP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31D34969" w14:textId="77777777" w:rsidR="00371B09" w:rsidRDefault="00B06ECE" w:rsidP="00B40209">
      <w:pPr>
        <w:pStyle w:val="Heading8"/>
      </w:pPr>
      <w:r w:rsidRPr="00535751">
        <w:br w:type="page"/>
      </w:r>
      <w:bookmarkStart w:id="1015" w:name="_Toc60857203"/>
      <w:bookmarkStart w:id="1016" w:name="_Toc60857274"/>
      <w:bookmarkStart w:id="1017" w:name="_Toc61185273"/>
      <w:bookmarkStart w:id="1018" w:name="_Toc61185353"/>
      <w:bookmarkStart w:id="1019" w:name="_Toc61185401"/>
      <w:bookmarkStart w:id="1020" w:name="_Toc66390507"/>
      <w:bookmarkStart w:id="1021" w:name="_Toc66390609"/>
      <w:bookmarkStart w:id="1022" w:name="_Toc68702019"/>
      <w:bookmarkStart w:id="1023" w:name="_Toc68702505"/>
      <w:bookmarkStart w:id="1024" w:name="_Toc68702623"/>
      <w:bookmarkStart w:id="1025" w:name="_Toc68702728"/>
      <w:bookmarkStart w:id="1026" w:name="_Toc68702807"/>
      <w:bookmarkStart w:id="1027" w:name="_Toc74643143"/>
      <w:bookmarkStart w:id="1028" w:name="_Toc21098373"/>
      <w:bookmarkStart w:id="1029" w:name="_Toc29470600"/>
      <w:bookmarkStart w:id="1030" w:name="_Toc37141968"/>
      <w:bookmarkStart w:id="1031" w:name="_Toc37142019"/>
      <w:bookmarkStart w:id="1032" w:name="_Toc37142071"/>
      <w:bookmarkStart w:id="1033" w:name="_Toc37269074"/>
      <w:bookmarkStart w:id="1034" w:name="_Toc37269117"/>
      <w:bookmarkStart w:id="1035" w:name="_Toc45907640"/>
      <w:bookmarkStart w:id="1036" w:name="_Toc52564822"/>
      <w:bookmarkStart w:id="1037" w:name="_Toc76540707"/>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37"/>
    </w:p>
    <w:p w14:paraId="11B4166B" w14:textId="77777777" w:rsidR="00371B09" w:rsidRDefault="00371B09" w:rsidP="00371B09">
      <w:pPr>
        <w:pStyle w:val="Heading2"/>
      </w:pPr>
      <w:bookmarkStart w:id="1038" w:name="_Toc60857204"/>
      <w:bookmarkStart w:id="1039" w:name="_Toc60857275"/>
      <w:bookmarkStart w:id="1040" w:name="_Toc61185274"/>
      <w:bookmarkStart w:id="1041" w:name="_Toc61185354"/>
      <w:bookmarkStart w:id="1042" w:name="_Toc61185402"/>
      <w:bookmarkStart w:id="1043" w:name="_Toc66390508"/>
      <w:bookmarkStart w:id="1044" w:name="_Toc66390610"/>
      <w:bookmarkStart w:id="1045" w:name="_Toc68702020"/>
      <w:bookmarkStart w:id="1046" w:name="_Toc68702506"/>
      <w:bookmarkStart w:id="1047" w:name="_Toc68702624"/>
      <w:bookmarkStart w:id="1048" w:name="_Toc68702729"/>
      <w:bookmarkStart w:id="1049" w:name="_Toc68702808"/>
      <w:bookmarkStart w:id="1050" w:name="_Toc74643144"/>
      <w:bookmarkStart w:id="1051" w:name="_Toc76540708"/>
      <w:r>
        <w:t>C.1</w:t>
      </w:r>
      <w:r>
        <w:tab/>
        <w:t xml:space="preserve">Common RRM requirements </w:t>
      </w:r>
      <w:r w:rsidRPr="007D27F3">
        <w:t xml:space="preserve">for high speed </w:t>
      </w:r>
      <w:r>
        <w:t xml:space="preserve">train </w:t>
      </w:r>
      <w:r w:rsidRPr="007D27F3">
        <w:t>scenario</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052" w:name="_Toc68702507"/>
      <w:bookmarkStart w:id="1053" w:name="_Toc68702625"/>
      <w:bookmarkStart w:id="1054" w:name="_Toc68702730"/>
      <w:bookmarkStart w:id="1055" w:name="_Toc68702809"/>
      <w:bookmarkStart w:id="1056" w:name="_Toc74643145"/>
      <w:bookmarkStart w:id="1057" w:name="_Toc76540709"/>
      <w:r w:rsidRPr="00EB3625">
        <w:rPr>
          <w:rFonts w:eastAsia="Malgun Gothic"/>
        </w:rPr>
        <w:t>C.2</w:t>
      </w:r>
      <w:r w:rsidRPr="00EB3625">
        <w:rPr>
          <w:rFonts w:eastAsia="Malgun Gothic"/>
        </w:rPr>
        <w:tab/>
        <w:t>Common UE demodulation requirements for high speed train scenario</w:t>
      </w:r>
      <w:bookmarkEnd w:id="1052"/>
      <w:bookmarkEnd w:id="1053"/>
      <w:bookmarkEnd w:id="1054"/>
      <w:bookmarkEnd w:id="1055"/>
      <w:bookmarkEnd w:id="1056"/>
      <w:bookmarkEnd w:id="1057"/>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058" w:name="_Toc510690575"/>
      <w:bookmarkStart w:id="1059" w:name="_Toc66390509"/>
      <w:bookmarkStart w:id="1060" w:name="_Toc66390611"/>
      <w:bookmarkStart w:id="1061" w:name="_Toc68702021"/>
      <w:bookmarkStart w:id="1062" w:name="_Toc68702508"/>
      <w:bookmarkStart w:id="1063" w:name="_Toc68702626"/>
      <w:bookmarkStart w:id="1064" w:name="_Toc68702731"/>
      <w:bookmarkStart w:id="1065" w:name="_Toc68702810"/>
      <w:bookmarkStart w:id="1066" w:name="_Toc74643146"/>
      <w:bookmarkStart w:id="1067" w:name="_Toc76540710"/>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058"/>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059"/>
      <w:bookmarkEnd w:id="1060"/>
      <w:bookmarkEnd w:id="1061"/>
      <w:bookmarkEnd w:id="1062"/>
      <w:bookmarkEnd w:id="1063"/>
      <w:bookmarkEnd w:id="1064"/>
      <w:bookmarkEnd w:id="1065"/>
      <w:bookmarkEnd w:id="1066"/>
      <w:bookmarkEnd w:id="1067"/>
    </w:p>
    <w:p w14:paraId="5CE66BC7" w14:textId="77777777" w:rsidR="009C74FD" w:rsidRDefault="009C74FD" w:rsidP="009C74FD">
      <w:pPr>
        <w:pStyle w:val="Heading1"/>
        <w:rPr>
          <w:lang w:val="en-US" w:eastAsia="zh-CN"/>
        </w:rPr>
      </w:pPr>
      <w:bookmarkStart w:id="1068" w:name="_Toc510690577"/>
      <w:bookmarkStart w:id="1069" w:name="_Toc66390510"/>
      <w:bookmarkStart w:id="1070" w:name="_Toc66390612"/>
      <w:bookmarkStart w:id="1071" w:name="_Toc68702022"/>
      <w:bookmarkStart w:id="1072" w:name="_Toc68702509"/>
      <w:bookmarkStart w:id="1073" w:name="_Toc68702627"/>
      <w:bookmarkStart w:id="1074" w:name="_Toc68702732"/>
      <w:bookmarkStart w:id="1075" w:name="_Toc68702811"/>
      <w:bookmarkStart w:id="1076" w:name="_Toc74643147"/>
      <w:bookmarkStart w:id="1077" w:name="_Toc76540711"/>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068"/>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069"/>
      <w:bookmarkEnd w:id="1070"/>
      <w:bookmarkEnd w:id="1071"/>
      <w:bookmarkEnd w:id="1072"/>
      <w:bookmarkEnd w:id="1073"/>
      <w:bookmarkEnd w:id="1074"/>
      <w:bookmarkEnd w:id="1075"/>
      <w:bookmarkEnd w:id="1076"/>
      <w:bookmarkEnd w:id="1077"/>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078" w:name="_Toc66390511"/>
      <w:bookmarkStart w:id="1079" w:name="_Toc66390613"/>
      <w:bookmarkStart w:id="1080" w:name="_Toc68702023"/>
      <w:bookmarkStart w:id="1081" w:name="_Toc68702510"/>
      <w:bookmarkStart w:id="1082" w:name="_Toc68702628"/>
      <w:bookmarkStart w:id="1083" w:name="_Toc68702733"/>
      <w:bookmarkStart w:id="1084" w:name="_Toc68702812"/>
      <w:bookmarkStart w:id="1085" w:name="_Toc74643148"/>
      <w:bookmarkStart w:id="1086" w:name="_Toc76540712"/>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078"/>
      <w:bookmarkEnd w:id="1079"/>
      <w:bookmarkEnd w:id="1080"/>
      <w:bookmarkEnd w:id="1081"/>
      <w:bookmarkEnd w:id="1082"/>
      <w:bookmarkEnd w:id="1083"/>
      <w:bookmarkEnd w:id="1084"/>
      <w:bookmarkEnd w:id="1085"/>
      <w:bookmarkEnd w:id="1086"/>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087" w:name="_Toc66390512"/>
      <w:bookmarkStart w:id="1088" w:name="_Toc66390614"/>
      <w:bookmarkStart w:id="1089" w:name="_Toc68702024"/>
      <w:bookmarkStart w:id="1090" w:name="_Toc68702511"/>
      <w:bookmarkStart w:id="1091" w:name="_Toc68702629"/>
      <w:bookmarkStart w:id="1092" w:name="_Toc68702734"/>
      <w:bookmarkStart w:id="1093" w:name="_Toc68702813"/>
      <w:bookmarkStart w:id="1094" w:name="_Toc74643149"/>
      <w:bookmarkStart w:id="1095" w:name="_Toc76540713"/>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087"/>
      <w:bookmarkEnd w:id="1088"/>
      <w:bookmarkEnd w:id="1089"/>
      <w:bookmarkEnd w:id="1090"/>
      <w:bookmarkEnd w:id="1091"/>
      <w:bookmarkEnd w:id="1092"/>
      <w:bookmarkEnd w:id="1093"/>
      <w:bookmarkEnd w:id="1094"/>
      <w:bookmarkEnd w:id="1095"/>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096" w:name="_Toc66390513"/>
      <w:bookmarkStart w:id="1097" w:name="_Toc66390615"/>
      <w:bookmarkStart w:id="1098" w:name="_Toc68702025"/>
      <w:bookmarkStart w:id="1099" w:name="_Toc68702512"/>
      <w:bookmarkStart w:id="1100" w:name="_Toc68702630"/>
      <w:bookmarkStart w:id="1101" w:name="_Toc68702735"/>
      <w:bookmarkStart w:id="1102" w:name="_Toc68702814"/>
      <w:bookmarkStart w:id="1103" w:name="_Toc74643150"/>
      <w:bookmarkStart w:id="1104" w:name="_Toc76540714"/>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096"/>
      <w:bookmarkEnd w:id="1097"/>
      <w:bookmarkEnd w:id="1098"/>
      <w:bookmarkEnd w:id="1099"/>
      <w:bookmarkEnd w:id="1100"/>
      <w:bookmarkEnd w:id="1101"/>
      <w:bookmarkEnd w:id="1102"/>
      <w:bookmarkEnd w:id="1103"/>
      <w:bookmarkEnd w:id="1104"/>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105" w:name="_Toc61185355"/>
      <w:bookmarkStart w:id="1106" w:name="_Toc61185403"/>
      <w:bookmarkStart w:id="1107" w:name="_Toc66390514"/>
      <w:bookmarkStart w:id="1108" w:name="_Toc66390616"/>
      <w:bookmarkStart w:id="1109" w:name="_Toc68702026"/>
      <w:bookmarkStart w:id="1110" w:name="_Toc68702513"/>
      <w:bookmarkStart w:id="1111" w:name="_Toc68702631"/>
      <w:bookmarkStart w:id="1112" w:name="_Toc68702736"/>
      <w:bookmarkStart w:id="1113" w:name="_Toc68702815"/>
      <w:bookmarkStart w:id="1114" w:name="_Toc74643151"/>
      <w:bookmarkStart w:id="1115" w:name="_Toc76540715"/>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1116" w:name="_Toc60857205"/>
      <w:bookmarkStart w:id="1117" w:name="_Toc60857276"/>
      <w:bookmarkStart w:id="1118" w:name="_Toc61185275"/>
      <w:r w:rsidR="00B06ECE" w:rsidRPr="00535751">
        <w:t>Change history</w:t>
      </w:r>
      <w:bookmarkEnd w:id="1028"/>
      <w:bookmarkEnd w:id="1029"/>
      <w:bookmarkEnd w:id="1030"/>
      <w:bookmarkEnd w:id="1031"/>
      <w:bookmarkEnd w:id="1032"/>
      <w:bookmarkEnd w:id="1033"/>
      <w:bookmarkEnd w:id="1034"/>
      <w:bookmarkEnd w:id="1035"/>
      <w:bookmarkEnd w:id="1036"/>
      <w:bookmarkEnd w:id="1105"/>
      <w:bookmarkEnd w:id="1106"/>
      <w:bookmarkEnd w:id="1107"/>
      <w:bookmarkEnd w:id="1108"/>
      <w:bookmarkEnd w:id="1109"/>
      <w:bookmarkEnd w:id="1110"/>
      <w:bookmarkEnd w:id="1111"/>
      <w:bookmarkEnd w:id="1112"/>
      <w:bookmarkEnd w:id="1113"/>
      <w:bookmarkEnd w:id="1116"/>
      <w:bookmarkEnd w:id="1117"/>
      <w:bookmarkEnd w:id="1118"/>
      <w:bookmarkEnd w:id="1114"/>
      <w:bookmarkEnd w:id="1115"/>
    </w:p>
    <w:p w14:paraId="4CE1622E" w14:textId="77777777"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013"/>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D80792">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D80792">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D80792">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D80792">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bl>
    <w:p w14:paraId="02B948FD" w14:textId="77777777" w:rsidR="00B06ECE" w:rsidRPr="0031709D" w:rsidRDefault="00B06ECE" w:rsidP="00B06ECE"/>
    <w:p w14:paraId="1931C19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0162B" w14:textId="77777777" w:rsidR="00412D0C" w:rsidRDefault="00412D0C">
      <w:r>
        <w:separator/>
      </w:r>
    </w:p>
  </w:endnote>
  <w:endnote w:type="continuationSeparator" w:id="0">
    <w:p w14:paraId="4ABA2DF0"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8C214" w14:textId="77777777" w:rsidR="00412D0C" w:rsidRDefault="00412D0C">
      <w:r>
        <w:separator/>
      </w:r>
    </w:p>
  </w:footnote>
  <w:footnote w:type="continuationSeparator" w:id="0">
    <w:p w14:paraId="1AA38B44"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89D30" w14:textId="52840680"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9E7">
      <w:rPr>
        <w:rFonts w:ascii="Arial" w:hAnsi="Arial" w:cs="Arial"/>
        <w:b/>
        <w:noProof/>
        <w:sz w:val="18"/>
        <w:szCs w:val="18"/>
      </w:rPr>
      <w:t>3GPP TS 38.307 V17.2.0 (2021-06)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768A10AA"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9E7">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C7AD8"/>
    <w:rsid w:val="000D58AB"/>
    <w:rsid w:val="001042FF"/>
    <w:rsid w:val="001063A9"/>
    <w:rsid w:val="00133525"/>
    <w:rsid w:val="001A4C42"/>
    <w:rsid w:val="001A7420"/>
    <w:rsid w:val="001B2394"/>
    <w:rsid w:val="001B6637"/>
    <w:rsid w:val="001C21C3"/>
    <w:rsid w:val="001D02C2"/>
    <w:rsid w:val="001D226C"/>
    <w:rsid w:val="001E10C7"/>
    <w:rsid w:val="001F0C1D"/>
    <w:rsid w:val="001F1132"/>
    <w:rsid w:val="001F168B"/>
    <w:rsid w:val="00204A4B"/>
    <w:rsid w:val="002347A2"/>
    <w:rsid w:val="002546FF"/>
    <w:rsid w:val="002675F0"/>
    <w:rsid w:val="002A5A56"/>
    <w:rsid w:val="002B6339"/>
    <w:rsid w:val="002E00EE"/>
    <w:rsid w:val="003172DC"/>
    <w:rsid w:val="00334348"/>
    <w:rsid w:val="0035462D"/>
    <w:rsid w:val="00371B09"/>
    <w:rsid w:val="0037582E"/>
    <w:rsid w:val="003765B8"/>
    <w:rsid w:val="003A299C"/>
    <w:rsid w:val="003A3180"/>
    <w:rsid w:val="003C3971"/>
    <w:rsid w:val="003C49E7"/>
    <w:rsid w:val="003F28E3"/>
    <w:rsid w:val="003F7023"/>
    <w:rsid w:val="00412D0C"/>
    <w:rsid w:val="00423334"/>
    <w:rsid w:val="004345EC"/>
    <w:rsid w:val="00450BA3"/>
    <w:rsid w:val="00461E65"/>
    <w:rsid w:val="00465515"/>
    <w:rsid w:val="004D3578"/>
    <w:rsid w:val="004E213A"/>
    <w:rsid w:val="004F0988"/>
    <w:rsid w:val="004F3340"/>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A323F"/>
    <w:rsid w:val="006A4423"/>
    <w:rsid w:val="006B30D0"/>
    <w:rsid w:val="006C3D95"/>
    <w:rsid w:val="006C5DDA"/>
    <w:rsid w:val="006E19C3"/>
    <w:rsid w:val="006E5C86"/>
    <w:rsid w:val="006E6C67"/>
    <w:rsid w:val="00701116"/>
    <w:rsid w:val="00713C44"/>
    <w:rsid w:val="00734A5B"/>
    <w:rsid w:val="0074026F"/>
    <w:rsid w:val="007429F6"/>
    <w:rsid w:val="00744E76"/>
    <w:rsid w:val="00774DA4"/>
    <w:rsid w:val="00781F0F"/>
    <w:rsid w:val="007851DA"/>
    <w:rsid w:val="007B1A5F"/>
    <w:rsid w:val="007B600E"/>
    <w:rsid w:val="007C5A07"/>
    <w:rsid w:val="007F0F4A"/>
    <w:rsid w:val="007F2DC2"/>
    <w:rsid w:val="008028A4"/>
    <w:rsid w:val="00830747"/>
    <w:rsid w:val="00847B99"/>
    <w:rsid w:val="00864322"/>
    <w:rsid w:val="00870EF8"/>
    <w:rsid w:val="008768CA"/>
    <w:rsid w:val="008C2C2A"/>
    <w:rsid w:val="008C384C"/>
    <w:rsid w:val="008D0746"/>
    <w:rsid w:val="008E72E6"/>
    <w:rsid w:val="0090271F"/>
    <w:rsid w:val="00902E23"/>
    <w:rsid w:val="009114D7"/>
    <w:rsid w:val="0091348E"/>
    <w:rsid w:val="00917CCB"/>
    <w:rsid w:val="009239DE"/>
    <w:rsid w:val="00942EC2"/>
    <w:rsid w:val="00952F46"/>
    <w:rsid w:val="009B193E"/>
    <w:rsid w:val="009C74FD"/>
    <w:rsid w:val="009F37B7"/>
    <w:rsid w:val="00A10F02"/>
    <w:rsid w:val="00A164B4"/>
    <w:rsid w:val="00A26956"/>
    <w:rsid w:val="00A27486"/>
    <w:rsid w:val="00A30F30"/>
    <w:rsid w:val="00A53724"/>
    <w:rsid w:val="00A56066"/>
    <w:rsid w:val="00A73129"/>
    <w:rsid w:val="00A82346"/>
    <w:rsid w:val="00A92BA1"/>
    <w:rsid w:val="00AA66C5"/>
    <w:rsid w:val="00AC6BC6"/>
    <w:rsid w:val="00AE65E2"/>
    <w:rsid w:val="00AE7742"/>
    <w:rsid w:val="00B02361"/>
    <w:rsid w:val="00B05A63"/>
    <w:rsid w:val="00B06ECE"/>
    <w:rsid w:val="00B15449"/>
    <w:rsid w:val="00B215C3"/>
    <w:rsid w:val="00B40209"/>
    <w:rsid w:val="00B6745D"/>
    <w:rsid w:val="00B76552"/>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7A03"/>
    <w:rsid w:val="00DB1818"/>
    <w:rsid w:val="00DC309B"/>
    <w:rsid w:val="00DC4DA2"/>
    <w:rsid w:val="00DD4C17"/>
    <w:rsid w:val="00DD74A5"/>
    <w:rsid w:val="00DE7DEB"/>
    <w:rsid w:val="00DF2B1F"/>
    <w:rsid w:val="00DF62CD"/>
    <w:rsid w:val="00DF740E"/>
    <w:rsid w:val="00E00179"/>
    <w:rsid w:val="00E16509"/>
    <w:rsid w:val="00E252C4"/>
    <w:rsid w:val="00E44582"/>
    <w:rsid w:val="00E72D5A"/>
    <w:rsid w:val="00E77645"/>
    <w:rsid w:val="00E7773F"/>
    <w:rsid w:val="00EA15B0"/>
    <w:rsid w:val="00EA5EA7"/>
    <w:rsid w:val="00EB3625"/>
    <w:rsid w:val="00EC3727"/>
    <w:rsid w:val="00EC4A25"/>
    <w:rsid w:val="00F025A2"/>
    <w:rsid w:val="00F04712"/>
    <w:rsid w:val="00F13360"/>
    <w:rsid w:val="00F14C1C"/>
    <w:rsid w:val="00F20278"/>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6576</Words>
  <Characters>37489</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2021-04-07T13:46:00Z</dcterms:created>
  <dcterms:modified xsi:type="dcterms:W3CDTF">2021-07-07T06:57:00Z</dcterms:modified>
</cp:coreProperties>
</file>