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rsidTr="005E4BB2">
        <w:tc>
          <w:tcPr>
            <w:tcW w:w="10423" w:type="dxa"/>
            <w:gridSpan w:val="2"/>
            <w:shd w:val="clear" w:color="auto" w:fill="auto"/>
          </w:tcPr>
          <w:p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FF2E28">
              <w:t>0</w:t>
            </w:r>
            <w:r w:rsidRPr="00535751">
              <w:t>.</w:t>
            </w:r>
            <w:bookmarkEnd w:id="3"/>
            <w:r w:rsidR="00B06ECE" w:rsidRPr="00535751">
              <w:t>0</w:t>
            </w:r>
            <w:r w:rsidRPr="00535751">
              <w:t xml:space="preserve"> </w:t>
            </w:r>
            <w:r w:rsidRPr="00535751">
              <w:rPr>
                <w:sz w:val="32"/>
              </w:rPr>
              <w:t>(</w:t>
            </w:r>
            <w:bookmarkStart w:id="4" w:name="issueDate"/>
            <w:r w:rsidR="00FF2E28" w:rsidRPr="00535751">
              <w:rPr>
                <w:sz w:val="32"/>
              </w:rPr>
              <w:t>202</w:t>
            </w:r>
            <w:r w:rsidR="00F14C1C">
              <w:rPr>
                <w:sz w:val="32"/>
              </w:rPr>
              <w:t>0</w:t>
            </w:r>
            <w:r w:rsidRPr="00535751">
              <w:rPr>
                <w:sz w:val="32"/>
              </w:rPr>
              <w:t>-</w:t>
            </w:r>
            <w:bookmarkEnd w:id="4"/>
            <w:r w:rsidR="00F14C1C">
              <w:rPr>
                <w:sz w:val="32"/>
              </w:rPr>
              <w:t>12</w:t>
            </w:r>
            <w:r w:rsidRPr="00535751">
              <w:rPr>
                <w:sz w:val="32"/>
              </w:rPr>
              <w:t>)</w:t>
            </w:r>
          </w:p>
        </w:tc>
      </w:tr>
      <w:tr w:rsidR="004F0988" w:rsidRPr="00535751" w:rsidTr="005E4BB2">
        <w:trPr>
          <w:trHeight w:hRule="exact" w:val="1134"/>
        </w:trPr>
        <w:tc>
          <w:tcPr>
            <w:tcW w:w="10423" w:type="dxa"/>
            <w:gridSpan w:val="2"/>
            <w:shd w:val="clear" w:color="auto" w:fill="auto"/>
          </w:tcPr>
          <w:p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rsidTr="005E4BB2">
        <w:trPr>
          <w:trHeight w:hRule="exact" w:val="3686"/>
        </w:trPr>
        <w:tc>
          <w:tcPr>
            <w:tcW w:w="10423" w:type="dxa"/>
            <w:gridSpan w:val="2"/>
            <w:shd w:val="clear" w:color="auto" w:fill="auto"/>
          </w:tcPr>
          <w:p w:rsidR="00B06ECE" w:rsidRPr="00535751" w:rsidRDefault="00B06ECE" w:rsidP="00B06ECE">
            <w:pPr>
              <w:pStyle w:val="ZT"/>
              <w:framePr w:wrap="auto" w:hAnchor="text" w:yAlign="inline"/>
            </w:pPr>
            <w:r w:rsidRPr="00535751">
              <w:t>3rd Generation Partnership Project;</w:t>
            </w:r>
          </w:p>
          <w:p w:rsidR="00B06ECE" w:rsidRPr="00535751" w:rsidRDefault="00B06ECE" w:rsidP="00B06ECE">
            <w:pPr>
              <w:pStyle w:val="ZT"/>
              <w:framePr w:wrap="auto" w:hAnchor="text" w:yAlign="inline"/>
            </w:pPr>
            <w:r w:rsidRPr="00535751">
              <w:t>Technical Specification Group Radio Access Network;</w:t>
            </w:r>
          </w:p>
          <w:p w:rsidR="00B06ECE" w:rsidRPr="00535751" w:rsidRDefault="00B06ECE" w:rsidP="00B06ECE">
            <w:pPr>
              <w:pStyle w:val="ZT"/>
              <w:framePr w:wrap="auto" w:hAnchor="text" w:yAlign="inline"/>
            </w:pPr>
            <w:r w:rsidRPr="00535751">
              <w:t>NR;</w:t>
            </w:r>
          </w:p>
          <w:p w:rsidR="00B06ECE" w:rsidRPr="00535751" w:rsidRDefault="00B06ECE" w:rsidP="00B06ECE">
            <w:pPr>
              <w:pStyle w:val="ZT"/>
              <w:framePr w:wrap="auto" w:hAnchor="text" w:yAlign="inline"/>
            </w:pPr>
            <w:r w:rsidRPr="00535751">
              <w:t xml:space="preserve">Requirements on User Equipments (UEs) </w:t>
            </w:r>
          </w:p>
          <w:p w:rsidR="00B06ECE" w:rsidRPr="00535751" w:rsidRDefault="00B06ECE" w:rsidP="00B06ECE">
            <w:pPr>
              <w:pStyle w:val="ZT"/>
              <w:framePr w:wrap="auto" w:hAnchor="text" w:yAlign="inline"/>
            </w:pPr>
            <w:r w:rsidRPr="00535751">
              <w:t>supporting a release-independent frequency band</w:t>
            </w:r>
          </w:p>
          <w:p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rsidTr="005E4BB2">
        <w:tc>
          <w:tcPr>
            <w:tcW w:w="10423" w:type="dxa"/>
            <w:gridSpan w:val="2"/>
            <w:shd w:val="clear" w:color="auto" w:fill="auto"/>
          </w:tcPr>
          <w:p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rsidTr="005E4BB2">
        <w:trPr>
          <w:trHeight w:hRule="exact" w:val="1531"/>
        </w:trPr>
        <w:tc>
          <w:tcPr>
            <w:tcW w:w="4883" w:type="dxa"/>
            <w:shd w:val="clear" w:color="auto" w:fill="auto"/>
          </w:tcPr>
          <w:p w:rsidR="00D57972" w:rsidRPr="00535751" w:rsidRDefault="003A318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535751" w:rsidRDefault="003A3180" w:rsidP="00133525">
            <w:pPr>
              <w:jc w:val="right"/>
            </w:pPr>
            <w:bookmarkStart w:id="7" w:name="logos"/>
            <w:r>
              <w:pict>
                <v:shape id="_x0000_i1026" type="#_x0000_t75" style="width:127.5pt;height:75pt">
                  <v:imagedata r:id="rId10" o:title="3GPP-logo_web"/>
                </v:shape>
              </w:pict>
            </w:r>
            <w:bookmarkEnd w:id="7"/>
          </w:p>
        </w:tc>
      </w:tr>
      <w:tr w:rsidR="00C074DD" w:rsidRPr="00535751" w:rsidTr="005E4BB2">
        <w:trPr>
          <w:trHeight w:hRule="exact" w:val="5783"/>
        </w:trPr>
        <w:tc>
          <w:tcPr>
            <w:tcW w:w="10423" w:type="dxa"/>
            <w:gridSpan w:val="2"/>
            <w:shd w:val="clear" w:color="auto" w:fill="auto"/>
          </w:tcPr>
          <w:p w:rsidR="00C074DD" w:rsidRPr="00535751" w:rsidRDefault="00C074DD" w:rsidP="00C074DD">
            <w:pPr>
              <w:pStyle w:val="Guidance"/>
              <w:rPr>
                <w:b/>
                <w:color w:val="auto"/>
              </w:rPr>
            </w:pPr>
          </w:p>
        </w:tc>
      </w:tr>
      <w:tr w:rsidR="00C074DD" w:rsidRPr="00535751" w:rsidTr="005E4BB2">
        <w:trPr>
          <w:cantSplit/>
          <w:trHeight w:hRule="exact" w:val="964"/>
        </w:trPr>
        <w:tc>
          <w:tcPr>
            <w:tcW w:w="10423" w:type="dxa"/>
            <w:gridSpan w:val="2"/>
            <w:shd w:val="clear" w:color="auto" w:fill="auto"/>
          </w:tcPr>
          <w:p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rsidR="00C074DD" w:rsidRPr="00535751" w:rsidRDefault="00C074DD" w:rsidP="00C074DD">
            <w:pPr>
              <w:pStyle w:val="ZV"/>
              <w:framePr w:w="0" w:wrap="auto" w:vAnchor="margin" w:hAnchor="text" w:yAlign="inline"/>
            </w:pPr>
          </w:p>
          <w:p w:rsidR="00C074DD" w:rsidRPr="00535751" w:rsidRDefault="00C074DD" w:rsidP="00C074DD">
            <w:pPr>
              <w:rPr>
                <w:sz w:val="16"/>
              </w:rPr>
            </w:pPr>
          </w:p>
        </w:tc>
      </w:tr>
      <w:bookmarkEnd w:id="0"/>
    </w:tbl>
    <w:p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rsidTr="00133525">
        <w:trPr>
          <w:trHeight w:hRule="exact" w:val="5670"/>
        </w:trPr>
        <w:tc>
          <w:tcPr>
            <w:tcW w:w="10423" w:type="dxa"/>
            <w:shd w:val="clear" w:color="auto" w:fill="auto"/>
          </w:tcPr>
          <w:p w:rsidR="00E16509" w:rsidRPr="00535751" w:rsidRDefault="00E16509" w:rsidP="00E16509">
            <w:pPr>
              <w:pStyle w:val="Guidance"/>
              <w:rPr>
                <w:color w:val="auto"/>
              </w:rPr>
            </w:pPr>
            <w:bookmarkStart w:id="9" w:name="page2"/>
          </w:p>
        </w:tc>
      </w:tr>
      <w:tr w:rsidR="00E16509" w:rsidRPr="00535751" w:rsidTr="00C074DD">
        <w:trPr>
          <w:trHeight w:hRule="exact" w:val="5387"/>
        </w:trPr>
        <w:tc>
          <w:tcPr>
            <w:tcW w:w="10423" w:type="dxa"/>
            <w:shd w:val="clear" w:color="auto" w:fill="auto"/>
          </w:tcPr>
          <w:p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rsidR="00E16509" w:rsidRPr="00535751" w:rsidRDefault="00E16509" w:rsidP="00133525">
            <w:pPr>
              <w:pStyle w:val="FP"/>
              <w:pBdr>
                <w:bottom w:val="single" w:sz="6" w:space="1" w:color="auto"/>
              </w:pBdr>
              <w:ind w:left="2835" w:right="2835"/>
              <w:jc w:val="center"/>
            </w:pPr>
            <w:r w:rsidRPr="00535751">
              <w:t>Postal address</w:t>
            </w:r>
          </w:p>
          <w:p w:rsidR="00E16509" w:rsidRPr="00535751" w:rsidRDefault="00E16509" w:rsidP="00133525">
            <w:pPr>
              <w:pStyle w:val="FP"/>
              <w:ind w:left="2835" w:right="2835"/>
              <w:jc w:val="center"/>
              <w:rPr>
                <w:rFonts w:ascii="Arial" w:hAnsi="Arial"/>
                <w:sz w:val="18"/>
              </w:rPr>
            </w:pPr>
          </w:p>
          <w:p w:rsidR="00E16509" w:rsidRPr="00535751" w:rsidRDefault="00E16509" w:rsidP="00133525">
            <w:pPr>
              <w:pStyle w:val="FP"/>
              <w:pBdr>
                <w:bottom w:val="single" w:sz="6" w:space="1" w:color="auto"/>
              </w:pBdr>
              <w:spacing w:before="240"/>
              <w:ind w:left="2835" w:right="2835"/>
              <w:jc w:val="center"/>
            </w:pPr>
            <w:r w:rsidRPr="00535751">
              <w:t>3GPP support office address</w:t>
            </w:r>
          </w:p>
          <w:p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rsidR="00E16509" w:rsidRPr="00535751" w:rsidRDefault="00E16509" w:rsidP="00133525">
            <w:pPr>
              <w:pStyle w:val="FP"/>
              <w:pBdr>
                <w:bottom w:val="single" w:sz="6" w:space="1" w:color="auto"/>
              </w:pBdr>
              <w:spacing w:before="240"/>
              <w:ind w:left="2835" w:right="2835"/>
              <w:jc w:val="center"/>
            </w:pPr>
            <w:r w:rsidRPr="00535751">
              <w:t>Internet</w:t>
            </w:r>
          </w:p>
          <w:p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rsidR="00E16509" w:rsidRPr="00535751" w:rsidRDefault="00E16509" w:rsidP="00133525"/>
        </w:tc>
      </w:tr>
      <w:tr w:rsidR="00E16509" w:rsidRPr="00535751" w:rsidTr="00C074DD">
        <w:tc>
          <w:tcPr>
            <w:tcW w:w="10423" w:type="dxa"/>
            <w:shd w:val="clear" w:color="auto" w:fill="auto"/>
            <w:vAlign w:val="bottom"/>
          </w:tcPr>
          <w:p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rsidR="00E16509" w:rsidRPr="00535751" w:rsidRDefault="00E16509" w:rsidP="00133525">
            <w:pPr>
              <w:pStyle w:val="FP"/>
              <w:jc w:val="center"/>
              <w:rPr>
                <w:noProof/>
              </w:rPr>
            </w:pPr>
          </w:p>
          <w:p w:rsidR="00E16509" w:rsidRPr="00535751" w:rsidRDefault="00E16509" w:rsidP="00133525">
            <w:pPr>
              <w:pStyle w:val="FP"/>
              <w:jc w:val="center"/>
              <w:rPr>
                <w:noProof/>
                <w:sz w:val="18"/>
              </w:rPr>
            </w:pPr>
            <w:r w:rsidRPr="00535751">
              <w:rPr>
                <w:noProof/>
                <w:sz w:val="18"/>
              </w:rPr>
              <w:t xml:space="preserve">© </w:t>
            </w:r>
            <w:r w:rsidR="00FF2E28" w:rsidRPr="00535751">
              <w:rPr>
                <w:noProof/>
                <w:sz w:val="18"/>
              </w:rPr>
              <w:t>20</w:t>
            </w:r>
            <w:r w:rsidR="00F14C1C">
              <w:rPr>
                <w:noProof/>
                <w:sz w:val="18"/>
              </w:rPr>
              <w:t>20</w:t>
            </w:r>
            <w:r w:rsidRPr="00535751">
              <w:rPr>
                <w:noProof/>
                <w:sz w:val="18"/>
              </w:rPr>
              <w:t>, 3GPP Organizational Partners (ARIB, ATIS, CCSA, ETSI, TSDSI, TTA, TTC).</w:t>
            </w:r>
            <w:bookmarkStart w:id="12" w:name="copyrightaddon"/>
            <w:bookmarkEnd w:id="12"/>
          </w:p>
          <w:p w:rsidR="00E16509" w:rsidRPr="00535751" w:rsidRDefault="00E16509" w:rsidP="00133525">
            <w:pPr>
              <w:pStyle w:val="FP"/>
              <w:jc w:val="center"/>
              <w:rPr>
                <w:noProof/>
                <w:sz w:val="18"/>
              </w:rPr>
            </w:pPr>
            <w:r w:rsidRPr="00535751">
              <w:rPr>
                <w:noProof/>
                <w:sz w:val="18"/>
              </w:rPr>
              <w:t>All rights reserved.</w:t>
            </w:r>
          </w:p>
          <w:p w:rsidR="00E16509" w:rsidRPr="00535751" w:rsidRDefault="00E16509" w:rsidP="00E16509">
            <w:pPr>
              <w:pStyle w:val="FP"/>
              <w:rPr>
                <w:noProof/>
                <w:sz w:val="18"/>
              </w:rPr>
            </w:pPr>
          </w:p>
          <w:p w:rsidR="00E16509" w:rsidRPr="00535751" w:rsidRDefault="00E16509" w:rsidP="00E16509">
            <w:pPr>
              <w:pStyle w:val="FP"/>
              <w:rPr>
                <w:noProof/>
                <w:sz w:val="18"/>
              </w:rPr>
            </w:pPr>
            <w:r w:rsidRPr="00535751">
              <w:rPr>
                <w:noProof/>
                <w:sz w:val="18"/>
              </w:rPr>
              <w:t>UMTS™ is a Trade Mark of ETSI registered for the benefit of its members</w:t>
            </w:r>
          </w:p>
          <w:p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rsidR="00E16509" w:rsidRPr="00535751" w:rsidRDefault="00E16509" w:rsidP="00E16509">
            <w:pPr>
              <w:pStyle w:val="FP"/>
              <w:rPr>
                <w:noProof/>
                <w:sz w:val="18"/>
              </w:rPr>
            </w:pPr>
            <w:r w:rsidRPr="00535751">
              <w:rPr>
                <w:noProof/>
                <w:sz w:val="18"/>
              </w:rPr>
              <w:t>GSM® and the GSM logo are registered and owned by the GSM Association</w:t>
            </w:r>
            <w:bookmarkEnd w:id="11"/>
          </w:p>
          <w:p w:rsidR="00E16509" w:rsidRPr="00535751" w:rsidRDefault="00E16509" w:rsidP="00133525"/>
        </w:tc>
      </w:tr>
      <w:bookmarkEnd w:id="9"/>
    </w:tbl>
    <w:p w:rsidR="00080512" w:rsidRPr="00535751" w:rsidRDefault="00080512">
      <w:pPr>
        <w:pStyle w:val="TT"/>
      </w:pPr>
      <w:r w:rsidRPr="00535751">
        <w:br w:type="page"/>
      </w:r>
      <w:bookmarkStart w:id="13" w:name="tableOfContents"/>
      <w:bookmarkEnd w:id="13"/>
      <w:r w:rsidRPr="00535751">
        <w:lastRenderedPageBreak/>
        <w:t>Contents</w:t>
      </w:r>
    </w:p>
    <w:p w:rsidR="00CF791F" w:rsidRPr="006C5DDA" w:rsidRDefault="00CF791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_Toc61185357 \h </w:instrText>
      </w:r>
      <w:r>
        <w:fldChar w:fldCharType="separate"/>
      </w:r>
      <w:r>
        <w:t>5</w:t>
      </w:r>
      <w:r>
        <w:fldChar w:fldCharType="end"/>
      </w:r>
    </w:p>
    <w:p w:rsidR="00CF791F" w:rsidRPr="006C5DDA" w:rsidRDefault="00CF791F">
      <w:pPr>
        <w:pStyle w:val="TOC1"/>
        <w:rPr>
          <w:rFonts w:ascii="Calibri" w:hAnsi="Calibri"/>
          <w:szCs w:val="22"/>
          <w:lang w:eastAsia="en-GB"/>
        </w:rPr>
      </w:pPr>
      <w:r>
        <w:t>1</w:t>
      </w:r>
      <w:r w:rsidRPr="006C5DDA">
        <w:rPr>
          <w:rFonts w:ascii="Calibri" w:hAnsi="Calibri"/>
          <w:szCs w:val="22"/>
          <w:lang w:eastAsia="en-GB"/>
        </w:rPr>
        <w:tab/>
      </w:r>
      <w:r>
        <w:t>Scope</w:t>
      </w:r>
      <w:r>
        <w:tab/>
      </w:r>
      <w:r>
        <w:fldChar w:fldCharType="begin" w:fldLock="1"/>
      </w:r>
      <w:r>
        <w:instrText xml:space="preserve"> PAGEREF _Toc61185358 \h </w:instrText>
      </w:r>
      <w:r>
        <w:fldChar w:fldCharType="separate"/>
      </w:r>
      <w:r>
        <w:t>7</w:t>
      </w:r>
      <w:r>
        <w:fldChar w:fldCharType="end"/>
      </w:r>
    </w:p>
    <w:p w:rsidR="00CF791F" w:rsidRPr="006C5DDA" w:rsidRDefault="00CF791F">
      <w:pPr>
        <w:pStyle w:val="TOC1"/>
        <w:rPr>
          <w:rFonts w:ascii="Calibri" w:hAnsi="Calibri"/>
          <w:szCs w:val="22"/>
          <w:lang w:eastAsia="en-GB"/>
        </w:rPr>
      </w:pPr>
      <w:r>
        <w:t>2</w:t>
      </w:r>
      <w:r w:rsidRPr="006C5DDA">
        <w:rPr>
          <w:rFonts w:ascii="Calibri" w:hAnsi="Calibri"/>
          <w:szCs w:val="22"/>
          <w:lang w:eastAsia="en-GB"/>
        </w:rPr>
        <w:tab/>
      </w:r>
      <w:r>
        <w:t>References</w:t>
      </w:r>
      <w:r>
        <w:tab/>
      </w:r>
      <w:r>
        <w:fldChar w:fldCharType="begin" w:fldLock="1"/>
      </w:r>
      <w:r>
        <w:instrText xml:space="preserve"> PAGEREF _Toc61185359 \h </w:instrText>
      </w:r>
      <w:r>
        <w:fldChar w:fldCharType="separate"/>
      </w:r>
      <w:r>
        <w:t>7</w:t>
      </w:r>
      <w:r>
        <w:fldChar w:fldCharType="end"/>
      </w:r>
    </w:p>
    <w:p w:rsidR="00CF791F" w:rsidRPr="006C5DDA" w:rsidRDefault="00CF791F">
      <w:pPr>
        <w:pStyle w:val="TOC1"/>
        <w:rPr>
          <w:rFonts w:ascii="Calibri" w:hAnsi="Calibri"/>
          <w:szCs w:val="22"/>
          <w:lang w:eastAsia="en-GB"/>
        </w:rPr>
      </w:pPr>
      <w:r>
        <w:t>3</w:t>
      </w:r>
      <w:r w:rsidRPr="006C5DDA">
        <w:rPr>
          <w:rFonts w:ascii="Calibri" w:hAnsi="Calibri"/>
          <w:szCs w:val="22"/>
          <w:lang w:eastAsia="en-GB"/>
        </w:rPr>
        <w:tab/>
      </w:r>
      <w:r>
        <w:t>Definitions, symbols and abbreviations</w:t>
      </w:r>
      <w:r>
        <w:tab/>
      </w:r>
      <w:r>
        <w:fldChar w:fldCharType="begin" w:fldLock="1"/>
      </w:r>
      <w:r>
        <w:instrText xml:space="preserve"> PAGEREF _Toc61185360 \h </w:instrText>
      </w:r>
      <w:r>
        <w:fldChar w:fldCharType="separate"/>
      </w:r>
      <w:r>
        <w:t>7</w:t>
      </w:r>
      <w:r>
        <w:fldChar w:fldCharType="end"/>
      </w:r>
    </w:p>
    <w:p w:rsidR="00CF791F" w:rsidRPr="006C5DDA" w:rsidRDefault="00CF791F">
      <w:pPr>
        <w:pStyle w:val="TOC2"/>
        <w:rPr>
          <w:rFonts w:ascii="Calibri" w:hAnsi="Calibri"/>
          <w:sz w:val="22"/>
          <w:szCs w:val="22"/>
          <w:lang w:eastAsia="en-GB"/>
        </w:rPr>
      </w:pPr>
      <w:r>
        <w:t>3.1</w:t>
      </w:r>
      <w:r w:rsidRPr="006C5DDA">
        <w:rPr>
          <w:rFonts w:ascii="Calibri" w:hAnsi="Calibri"/>
          <w:sz w:val="22"/>
          <w:szCs w:val="22"/>
          <w:lang w:eastAsia="en-GB"/>
        </w:rPr>
        <w:tab/>
      </w:r>
      <w:r>
        <w:t>Definitions</w:t>
      </w:r>
      <w:r>
        <w:tab/>
      </w:r>
      <w:r>
        <w:fldChar w:fldCharType="begin" w:fldLock="1"/>
      </w:r>
      <w:r>
        <w:instrText xml:space="preserve"> PAGEREF _Toc61185361 \h </w:instrText>
      </w:r>
      <w:r>
        <w:fldChar w:fldCharType="separate"/>
      </w:r>
      <w:r>
        <w:t>7</w:t>
      </w:r>
      <w:r>
        <w:fldChar w:fldCharType="end"/>
      </w:r>
    </w:p>
    <w:p w:rsidR="00CF791F" w:rsidRPr="006C5DDA" w:rsidRDefault="00CF791F">
      <w:pPr>
        <w:pStyle w:val="TOC2"/>
        <w:rPr>
          <w:rFonts w:ascii="Calibri" w:hAnsi="Calibri"/>
          <w:sz w:val="22"/>
          <w:szCs w:val="22"/>
          <w:lang w:eastAsia="en-GB"/>
        </w:rPr>
      </w:pPr>
      <w:r>
        <w:t>3.2</w:t>
      </w:r>
      <w:r w:rsidRPr="006C5DDA">
        <w:rPr>
          <w:rFonts w:ascii="Calibri" w:hAnsi="Calibri"/>
          <w:sz w:val="22"/>
          <w:szCs w:val="22"/>
          <w:lang w:eastAsia="en-GB"/>
        </w:rPr>
        <w:tab/>
      </w:r>
      <w:r>
        <w:t>Symbols</w:t>
      </w:r>
      <w:r>
        <w:tab/>
      </w:r>
      <w:r>
        <w:fldChar w:fldCharType="begin" w:fldLock="1"/>
      </w:r>
      <w:r>
        <w:instrText xml:space="preserve"> PAGEREF _Toc61185362 \h </w:instrText>
      </w:r>
      <w:r>
        <w:fldChar w:fldCharType="separate"/>
      </w:r>
      <w:r>
        <w:t>8</w:t>
      </w:r>
      <w:r>
        <w:fldChar w:fldCharType="end"/>
      </w:r>
    </w:p>
    <w:p w:rsidR="00CF791F" w:rsidRPr="006C5DDA" w:rsidRDefault="00CF791F">
      <w:pPr>
        <w:pStyle w:val="TOC2"/>
        <w:rPr>
          <w:rFonts w:ascii="Calibri" w:hAnsi="Calibri"/>
          <w:sz w:val="22"/>
          <w:szCs w:val="22"/>
          <w:lang w:eastAsia="en-GB"/>
        </w:rPr>
      </w:pPr>
      <w:r>
        <w:t>3.3</w:t>
      </w:r>
      <w:r w:rsidRPr="006C5DDA">
        <w:rPr>
          <w:rFonts w:ascii="Calibri" w:hAnsi="Calibri"/>
          <w:sz w:val="22"/>
          <w:szCs w:val="22"/>
          <w:lang w:eastAsia="en-GB"/>
        </w:rPr>
        <w:tab/>
      </w:r>
      <w:r>
        <w:t>Abbreviations</w:t>
      </w:r>
      <w:r>
        <w:tab/>
      </w:r>
      <w:r>
        <w:fldChar w:fldCharType="begin" w:fldLock="1"/>
      </w:r>
      <w:r>
        <w:instrText xml:space="preserve"> PAGEREF _Toc61185363 \h </w:instrText>
      </w:r>
      <w:r>
        <w:fldChar w:fldCharType="separate"/>
      </w:r>
      <w:r>
        <w:t>8</w:t>
      </w:r>
      <w:r>
        <w:fldChar w:fldCharType="end"/>
      </w:r>
    </w:p>
    <w:p w:rsidR="00CF791F" w:rsidRPr="006C5DDA" w:rsidRDefault="00CF791F">
      <w:pPr>
        <w:pStyle w:val="TOC1"/>
        <w:rPr>
          <w:rFonts w:ascii="Calibri" w:hAnsi="Calibri"/>
          <w:szCs w:val="22"/>
          <w:lang w:eastAsia="en-GB"/>
        </w:rPr>
      </w:pPr>
      <w:r>
        <w:t>4</w:t>
      </w:r>
      <w:r w:rsidRPr="006C5DDA">
        <w:rPr>
          <w:rFonts w:ascii="Calibri" w:hAnsi="Calibri"/>
          <w:szCs w:val="22"/>
          <w:lang w:eastAsia="en-GB"/>
        </w:rPr>
        <w:tab/>
      </w:r>
      <w:r>
        <w:t>General</w:t>
      </w:r>
      <w:r>
        <w:tab/>
      </w:r>
      <w:r>
        <w:fldChar w:fldCharType="begin" w:fldLock="1"/>
      </w:r>
      <w:r>
        <w:instrText xml:space="preserve"> PAGEREF _Toc61185364 \h </w:instrText>
      </w:r>
      <w:r>
        <w:fldChar w:fldCharType="separate"/>
      </w:r>
      <w:r>
        <w:t>8</w:t>
      </w:r>
      <w:r>
        <w:fldChar w:fldCharType="end"/>
      </w:r>
    </w:p>
    <w:p w:rsidR="00CF791F" w:rsidRPr="006C5DDA" w:rsidRDefault="00CF791F">
      <w:pPr>
        <w:pStyle w:val="TOC1"/>
        <w:rPr>
          <w:rFonts w:ascii="Calibri" w:hAnsi="Calibri"/>
          <w:szCs w:val="22"/>
          <w:lang w:eastAsia="en-GB"/>
        </w:rPr>
      </w:pPr>
      <w:r>
        <w:t>5</w:t>
      </w:r>
      <w:r w:rsidRPr="006C5DDA">
        <w:rPr>
          <w:rFonts w:ascii="Calibri" w:hAnsi="Calibri"/>
          <w:szCs w:val="22"/>
          <w:lang w:eastAsia="en-GB"/>
        </w:rPr>
        <w:tab/>
      </w:r>
      <w:r>
        <w:t>Release independent features for NR frequency range 1</w:t>
      </w:r>
      <w:r>
        <w:tab/>
      </w:r>
      <w:r>
        <w:fldChar w:fldCharType="begin" w:fldLock="1"/>
      </w:r>
      <w:r>
        <w:instrText xml:space="preserve"> PAGEREF _Toc61185365 \h </w:instrText>
      </w:r>
      <w:r>
        <w:fldChar w:fldCharType="separate"/>
      </w:r>
      <w:r>
        <w:t>8</w:t>
      </w:r>
      <w:r>
        <w:fldChar w:fldCharType="end"/>
      </w:r>
    </w:p>
    <w:p w:rsidR="00CF791F" w:rsidRPr="006C5DDA" w:rsidRDefault="00CF791F">
      <w:pPr>
        <w:pStyle w:val="TOC2"/>
        <w:rPr>
          <w:rFonts w:ascii="Calibri" w:hAnsi="Calibri"/>
          <w:sz w:val="22"/>
          <w:szCs w:val="22"/>
          <w:lang w:eastAsia="en-GB"/>
        </w:rPr>
      </w:pPr>
      <w:r>
        <w:t>5.1</w:t>
      </w:r>
      <w:r w:rsidRPr="006C5DDA">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_Toc61185366 \h </w:instrText>
      </w:r>
      <w:r>
        <w:fldChar w:fldCharType="separate"/>
      </w:r>
      <w:r>
        <w:t>8</w:t>
      </w:r>
      <w:r>
        <w:fldChar w:fldCharType="end"/>
      </w:r>
    </w:p>
    <w:p w:rsidR="00CF791F" w:rsidRPr="006C5DDA" w:rsidRDefault="00CF791F">
      <w:pPr>
        <w:pStyle w:val="TOC2"/>
        <w:rPr>
          <w:rFonts w:ascii="Calibri" w:hAnsi="Calibri"/>
          <w:sz w:val="22"/>
          <w:szCs w:val="22"/>
          <w:lang w:eastAsia="en-GB"/>
        </w:rPr>
      </w:pPr>
      <w:r>
        <w:t>5.2</w:t>
      </w:r>
      <w:r w:rsidRPr="006C5DDA">
        <w:rPr>
          <w:rFonts w:ascii="Calibri" w:hAnsi="Calibri"/>
          <w:sz w:val="22"/>
          <w:szCs w:val="22"/>
          <w:lang w:eastAsia="en-GB"/>
        </w:rPr>
        <w:tab/>
      </w:r>
      <w:r>
        <w:t>Additional NR CA configurations for NR frequency range 1</w:t>
      </w:r>
      <w:r>
        <w:tab/>
      </w:r>
      <w:r>
        <w:fldChar w:fldCharType="begin" w:fldLock="1"/>
      </w:r>
      <w:r>
        <w:instrText xml:space="preserve"> PAGEREF _Toc61185367 \h </w:instrText>
      </w:r>
      <w:r>
        <w:fldChar w:fldCharType="separate"/>
      </w:r>
      <w:r>
        <w:t>9</w:t>
      </w:r>
      <w:r>
        <w:fldChar w:fldCharType="end"/>
      </w:r>
    </w:p>
    <w:p w:rsidR="00CF791F" w:rsidRPr="006C5DDA" w:rsidRDefault="00CF791F">
      <w:pPr>
        <w:pStyle w:val="TOC3"/>
        <w:rPr>
          <w:rFonts w:ascii="Calibri" w:hAnsi="Calibri"/>
          <w:sz w:val="22"/>
          <w:szCs w:val="22"/>
          <w:lang w:eastAsia="en-GB"/>
        </w:rPr>
      </w:pPr>
      <w:r>
        <w:t>5.2.1</w:t>
      </w:r>
      <w:r w:rsidRPr="006C5DDA">
        <w:rPr>
          <w:rFonts w:ascii="Calibri" w:hAnsi="Calibri"/>
          <w:sz w:val="22"/>
          <w:szCs w:val="22"/>
          <w:lang w:eastAsia="en-GB"/>
        </w:rPr>
        <w:tab/>
      </w:r>
      <w:r>
        <w:t>Intraband CA</w:t>
      </w:r>
      <w:r>
        <w:tab/>
      </w:r>
      <w:r>
        <w:fldChar w:fldCharType="begin" w:fldLock="1"/>
      </w:r>
      <w:r>
        <w:instrText xml:space="preserve"> PAGEREF _Toc61185368 \h </w:instrText>
      </w:r>
      <w:r>
        <w:fldChar w:fldCharType="separate"/>
      </w:r>
      <w:r>
        <w:t>9</w:t>
      </w:r>
      <w:r>
        <w:fldChar w:fldCharType="end"/>
      </w:r>
    </w:p>
    <w:p w:rsidR="00CF791F" w:rsidRPr="006C5DDA" w:rsidRDefault="00CF791F">
      <w:pPr>
        <w:pStyle w:val="TOC3"/>
        <w:rPr>
          <w:rFonts w:ascii="Calibri" w:hAnsi="Calibri"/>
          <w:sz w:val="22"/>
          <w:szCs w:val="22"/>
          <w:lang w:eastAsia="en-GB"/>
        </w:rPr>
      </w:pPr>
      <w:r>
        <w:t>5.2.2</w:t>
      </w:r>
      <w:r w:rsidRPr="006C5DDA">
        <w:rPr>
          <w:rFonts w:ascii="Calibri" w:hAnsi="Calibri"/>
          <w:sz w:val="22"/>
          <w:szCs w:val="22"/>
          <w:lang w:eastAsia="en-GB"/>
        </w:rPr>
        <w:tab/>
      </w:r>
      <w:r>
        <w:t>Interband CA</w:t>
      </w:r>
      <w:r>
        <w:tab/>
      </w:r>
      <w:r>
        <w:fldChar w:fldCharType="begin" w:fldLock="1"/>
      </w:r>
      <w:r>
        <w:instrText xml:space="preserve"> PAGEREF _Toc61185369 \h </w:instrText>
      </w:r>
      <w:r>
        <w:fldChar w:fldCharType="separate"/>
      </w:r>
      <w:r>
        <w:t>9</w:t>
      </w:r>
      <w:r>
        <w:fldChar w:fldCharType="end"/>
      </w:r>
    </w:p>
    <w:p w:rsidR="00CF791F" w:rsidRPr="006C5DDA" w:rsidRDefault="00CF791F">
      <w:pPr>
        <w:pStyle w:val="TOC2"/>
        <w:rPr>
          <w:rFonts w:ascii="Calibri" w:hAnsi="Calibri"/>
          <w:sz w:val="22"/>
          <w:szCs w:val="22"/>
          <w:lang w:eastAsia="en-GB"/>
        </w:rPr>
      </w:pPr>
      <w:r>
        <w:t>5.3</w:t>
      </w:r>
      <w:r w:rsidRPr="006C5DDA">
        <w:rPr>
          <w:rFonts w:ascii="Calibri" w:hAnsi="Calibri"/>
          <w:sz w:val="22"/>
          <w:szCs w:val="22"/>
          <w:lang w:eastAsia="en-GB"/>
        </w:rPr>
        <w:tab/>
      </w:r>
      <w:r>
        <w:t>Additional NR SUL configurations for NR frequency range 1</w:t>
      </w:r>
      <w:r>
        <w:tab/>
      </w:r>
      <w:r>
        <w:fldChar w:fldCharType="begin" w:fldLock="1"/>
      </w:r>
      <w:r>
        <w:instrText xml:space="preserve"> PAGEREF _Toc61185370 \h </w:instrText>
      </w:r>
      <w:r>
        <w:fldChar w:fldCharType="separate"/>
      </w:r>
      <w:r>
        <w:t>10</w:t>
      </w:r>
      <w:r>
        <w:fldChar w:fldCharType="end"/>
      </w:r>
    </w:p>
    <w:p w:rsidR="00CF791F" w:rsidRPr="006C5DDA" w:rsidRDefault="00CF791F">
      <w:pPr>
        <w:pStyle w:val="TOC2"/>
        <w:rPr>
          <w:rFonts w:ascii="Calibri" w:hAnsi="Calibri"/>
          <w:sz w:val="22"/>
          <w:szCs w:val="22"/>
          <w:lang w:eastAsia="en-GB"/>
        </w:rPr>
      </w:pPr>
      <w:r>
        <w:t>5.</w:t>
      </w:r>
      <w:r>
        <w:rPr>
          <w:lang w:eastAsia="zh-CN"/>
        </w:rPr>
        <w:t>4</w:t>
      </w:r>
      <w:r w:rsidRPr="006C5DDA">
        <w:rPr>
          <w:rFonts w:ascii="Calibri" w:hAnsi="Calibri"/>
          <w:sz w:val="22"/>
          <w:szCs w:val="22"/>
          <w:lang w:eastAsia="en-GB"/>
        </w:rPr>
        <w:tab/>
      </w:r>
      <w:r>
        <w:t>Other release independent features for NR frequency range 1</w:t>
      </w:r>
      <w:r>
        <w:tab/>
      </w:r>
      <w:r>
        <w:fldChar w:fldCharType="begin" w:fldLock="1"/>
      </w:r>
      <w:r>
        <w:instrText xml:space="preserve"> PAGEREF _Toc61185371 \h </w:instrText>
      </w:r>
      <w:r>
        <w:fldChar w:fldCharType="separate"/>
      </w:r>
      <w:r>
        <w:t>10</w:t>
      </w:r>
      <w:r>
        <w:fldChar w:fldCharType="end"/>
      </w:r>
    </w:p>
    <w:p w:rsidR="00CF791F" w:rsidRPr="006C5DDA" w:rsidRDefault="00CF791F">
      <w:pPr>
        <w:pStyle w:val="TOC2"/>
        <w:rPr>
          <w:rFonts w:ascii="Calibri" w:hAnsi="Calibri"/>
          <w:sz w:val="22"/>
          <w:szCs w:val="22"/>
          <w:lang w:eastAsia="en-GB"/>
        </w:rPr>
      </w:pPr>
      <w:r w:rsidRPr="00CF791F">
        <w:t>5.5</w:t>
      </w:r>
      <w:r w:rsidRPr="006C5DDA">
        <w:rPr>
          <w:rFonts w:ascii="Calibri" w:hAnsi="Calibri"/>
          <w:sz w:val="22"/>
          <w:szCs w:val="22"/>
        </w:rPr>
        <w:tab/>
      </w:r>
      <w:r>
        <w:t>Additional Inter-band</w:t>
      </w:r>
      <w:r w:rsidRPr="00FA7B80">
        <w:rPr>
          <w:rFonts w:eastAsia="PMingLiU"/>
          <w:lang w:eastAsia="zh-TW"/>
        </w:rPr>
        <w:t xml:space="preserve"> </w:t>
      </w:r>
      <w:r>
        <w:t>NR-DC configurations for NR frequency range 1</w:t>
      </w:r>
      <w:r>
        <w:tab/>
      </w:r>
      <w:r>
        <w:fldChar w:fldCharType="begin" w:fldLock="1"/>
      </w:r>
      <w:r>
        <w:instrText xml:space="preserve"> PAGEREF _Toc61185372 \h </w:instrText>
      </w:r>
      <w:r>
        <w:fldChar w:fldCharType="separate"/>
      </w:r>
      <w:r>
        <w:t>11</w:t>
      </w:r>
      <w:r>
        <w:fldChar w:fldCharType="end"/>
      </w:r>
    </w:p>
    <w:p w:rsidR="00CF791F" w:rsidRPr="006C5DDA" w:rsidRDefault="00CF791F">
      <w:pPr>
        <w:pStyle w:val="TOC1"/>
        <w:rPr>
          <w:rFonts w:ascii="Calibri" w:hAnsi="Calibri"/>
          <w:szCs w:val="22"/>
          <w:lang w:eastAsia="en-GB"/>
        </w:rPr>
      </w:pPr>
      <w:r>
        <w:t>6</w:t>
      </w:r>
      <w:r w:rsidRPr="006C5DDA">
        <w:rPr>
          <w:rFonts w:ascii="Calibri" w:hAnsi="Calibri"/>
          <w:szCs w:val="22"/>
          <w:lang w:eastAsia="en-GB"/>
        </w:rPr>
        <w:tab/>
      </w:r>
      <w:r>
        <w:t>Release independent features for NR frequency range 2</w:t>
      </w:r>
      <w:r>
        <w:tab/>
      </w:r>
      <w:r>
        <w:fldChar w:fldCharType="begin" w:fldLock="1"/>
      </w:r>
      <w:r>
        <w:instrText xml:space="preserve"> PAGEREF _Toc61185373 \h </w:instrText>
      </w:r>
      <w:r>
        <w:fldChar w:fldCharType="separate"/>
      </w:r>
      <w:r>
        <w:t>11</w:t>
      </w:r>
      <w:r>
        <w:fldChar w:fldCharType="end"/>
      </w:r>
    </w:p>
    <w:p w:rsidR="00CF791F" w:rsidRPr="006C5DDA" w:rsidRDefault="00CF791F">
      <w:pPr>
        <w:pStyle w:val="TOC2"/>
        <w:rPr>
          <w:rFonts w:ascii="Calibri" w:hAnsi="Calibri"/>
          <w:sz w:val="22"/>
          <w:szCs w:val="22"/>
          <w:lang w:eastAsia="en-GB"/>
        </w:rPr>
      </w:pPr>
      <w:r>
        <w:t>6.1</w:t>
      </w:r>
      <w:r w:rsidRPr="006C5DDA">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_Toc61185374 \h </w:instrText>
      </w:r>
      <w:r>
        <w:fldChar w:fldCharType="separate"/>
      </w:r>
      <w:r>
        <w:t>11</w:t>
      </w:r>
      <w:r>
        <w:fldChar w:fldCharType="end"/>
      </w:r>
    </w:p>
    <w:p w:rsidR="00CF791F" w:rsidRPr="006C5DDA" w:rsidRDefault="00CF791F">
      <w:pPr>
        <w:pStyle w:val="TOC2"/>
        <w:rPr>
          <w:rFonts w:ascii="Calibri" w:hAnsi="Calibri"/>
          <w:sz w:val="22"/>
          <w:szCs w:val="22"/>
          <w:lang w:eastAsia="en-GB"/>
        </w:rPr>
      </w:pPr>
      <w:r>
        <w:t>6.2</w:t>
      </w:r>
      <w:r w:rsidRPr="006C5DDA">
        <w:rPr>
          <w:rFonts w:ascii="Calibri" w:hAnsi="Calibri"/>
          <w:sz w:val="22"/>
          <w:szCs w:val="22"/>
          <w:lang w:eastAsia="en-GB"/>
        </w:rPr>
        <w:tab/>
      </w:r>
      <w:r>
        <w:t>Additional NR CA configurations for NR frequency range 2</w:t>
      </w:r>
      <w:r>
        <w:tab/>
      </w:r>
      <w:r>
        <w:fldChar w:fldCharType="begin" w:fldLock="1"/>
      </w:r>
      <w:r>
        <w:instrText xml:space="preserve"> PAGEREF _Toc61185375 \h </w:instrText>
      </w:r>
      <w:r>
        <w:fldChar w:fldCharType="separate"/>
      </w:r>
      <w:r>
        <w:t>12</w:t>
      </w:r>
      <w:r>
        <w:fldChar w:fldCharType="end"/>
      </w:r>
    </w:p>
    <w:p w:rsidR="00CF791F" w:rsidRPr="006C5DDA" w:rsidRDefault="00CF791F">
      <w:pPr>
        <w:pStyle w:val="TOC3"/>
        <w:rPr>
          <w:rFonts w:ascii="Calibri" w:hAnsi="Calibri"/>
          <w:sz w:val="22"/>
          <w:szCs w:val="22"/>
          <w:lang w:eastAsia="en-GB"/>
        </w:rPr>
      </w:pPr>
      <w:r>
        <w:t>6.2.1</w:t>
      </w:r>
      <w:r w:rsidRPr="006C5DDA">
        <w:rPr>
          <w:rFonts w:ascii="Calibri" w:hAnsi="Calibri"/>
          <w:sz w:val="22"/>
          <w:szCs w:val="22"/>
          <w:lang w:eastAsia="en-GB"/>
        </w:rPr>
        <w:tab/>
      </w:r>
      <w:r>
        <w:t>Intraband CA</w:t>
      </w:r>
      <w:r>
        <w:tab/>
      </w:r>
      <w:r>
        <w:fldChar w:fldCharType="begin" w:fldLock="1"/>
      </w:r>
      <w:r>
        <w:instrText xml:space="preserve"> PAGEREF _Toc61185376 \h </w:instrText>
      </w:r>
      <w:r>
        <w:fldChar w:fldCharType="separate"/>
      </w:r>
      <w:r>
        <w:t>12</w:t>
      </w:r>
      <w:r>
        <w:fldChar w:fldCharType="end"/>
      </w:r>
    </w:p>
    <w:p w:rsidR="00CF791F" w:rsidRPr="006C5DDA" w:rsidRDefault="00CF791F">
      <w:pPr>
        <w:pStyle w:val="TOC1"/>
        <w:rPr>
          <w:rFonts w:ascii="Calibri" w:hAnsi="Calibri"/>
          <w:szCs w:val="22"/>
          <w:lang w:eastAsia="en-GB"/>
        </w:rPr>
      </w:pPr>
      <w:r>
        <w:t>7</w:t>
      </w:r>
      <w:r w:rsidRPr="006C5DDA">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_Toc61185377 \h </w:instrText>
      </w:r>
      <w:r>
        <w:fldChar w:fldCharType="separate"/>
      </w:r>
      <w:r>
        <w:t>13</w:t>
      </w:r>
      <w:r>
        <w:fldChar w:fldCharType="end"/>
      </w:r>
    </w:p>
    <w:p w:rsidR="00CF791F" w:rsidRPr="006C5DDA" w:rsidRDefault="00CF791F">
      <w:pPr>
        <w:pStyle w:val="TOC2"/>
        <w:rPr>
          <w:rFonts w:ascii="Calibri" w:hAnsi="Calibri"/>
          <w:sz w:val="22"/>
          <w:szCs w:val="22"/>
          <w:lang w:eastAsia="en-GB"/>
        </w:rPr>
      </w:pPr>
      <w:r>
        <w:t>7.1</w:t>
      </w:r>
      <w:r w:rsidRPr="006C5DDA">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_Toc61185378 \h </w:instrText>
      </w:r>
      <w:r>
        <w:fldChar w:fldCharType="separate"/>
      </w:r>
      <w:r>
        <w:t>13</w:t>
      </w:r>
      <w:r>
        <w:fldChar w:fldCharType="end"/>
      </w:r>
    </w:p>
    <w:p w:rsidR="00CF791F" w:rsidRPr="006C5DDA" w:rsidRDefault="00CF791F">
      <w:pPr>
        <w:pStyle w:val="TOC2"/>
        <w:rPr>
          <w:rFonts w:ascii="Calibri" w:hAnsi="Calibri"/>
          <w:sz w:val="22"/>
          <w:szCs w:val="22"/>
          <w:lang w:eastAsia="en-GB"/>
        </w:rPr>
      </w:pPr>
      <w:r>
        <w:t>7.2</w:t>
      </w:r>
      <w:r w:rsidRPr="006C5DDA">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_Toc61185379 \h </w:instrText>
      </w:r>
      <w:r>
        <w:fldChar w:fldCharType="separate"/>
      </w:r>
      <w:r>
        <w:t>13</w:t>
      </w:r>
      <w:r>
        <w:fldChar w:fldCharType="end"/>
      </w:r>
    </w:p>
    <w:p w:rsidR="00CF791F" w:rsidRPr="006C5DDA" w:rsidRDefault="00CF791F">
      <w:pPr>
        <w:pStyle w:val="TOC1"/>
        <w:rPr>
          <w:rFonts w:ascii="Calibri" w:hAnsi="Calibri"/>
          <w:szCs w:val="22"/>
          <w:lang w:eastAsia="en-GB"/>
        </w:rPr>
      </w:pPr>
      <w:r>
        <w:t>8</w:t>
      </w:r>
      <w:r w:rsidRPr="006C5DDA">
        <w:rPr>
          <w:rFonts w:ascii="Calibri" w:hAnsi="Calibri"/>
          <w:szCs w:val="22"/>
          <w:lang w:eastAsia="en-GB"/>
        </w:rPr>
        <w:tab/>
      </w:r>
      <w:r>
        <w:t>Release independent features for NR interworking between NR and E-UTRA</w:t>
      </w:r>
      <w:r>
        <w:tab/>
      </w:r>
      <w:r>
        <w:fldChar w:fldCharType="begin" w:fldLock="1"/>
      </w:r>
      <w:r>
        <w:instrText xml:space="preserve"> PAGEREF _Toc61185380 \h </w:instrText>
      </w:r>
      <w:r>
        <w:fldChar w:fldCharType="separate"/>
      </w:r>
      <w:r>
        <w:t>14</w:t>
      </w:r>
      <w:r>
        <w:fldChar w:fldCharType="end"/>
      </w:r>
    </w:p>
    <w:p w:rsidR="00CF791F" w:rsidRPr="006C5DDA" w:rsidRDefault="00CF791F">
      <w:pPr>
        <w:pStyle w:val="TOC2"/>
        <w:rPr>
          <w:rFonts w:ascii="Calibri" w:hAnsi="Calibri"/>
          <w:sz w:val="22"/>
          <w:szCs w:val="22"/>
          <w:lang w:eastAsia="en-GB"/>
        </w:rPr>
      </w:pPr>
      <w:r>
        <w:t>8.1</w:t>
      </w:r>
      <w:r w:rsidRPr="006C5DDA">
        <w:rPr>
          <w:rFonts w:ascii="Calibri" w:hAnsi="Calibri"/>
          <w:sz w:val="22"/>
          <w:szCs w:val="22"/>
          <w:lang w:eastAsia="en-GB"/>
        </w:rPr>
        <w:tab/>
      </w:r>
      <w:r>
        <w:t>Additional EN-DC configurations</w:t>
      </w:r>
      <w:r>
        <w:tab/>
      </w:r>
      <w:r>
        <w:fldChar w:fldCharType="begin" w:fldLock="1"/>
      </w:r>
      <w:r>
        <w:instrText xml:space="preserve"> PAGEREF _Toc61185381 \h </w:instrText>
      </w:r>
      <w:r>
        <w:fldChar w:fldCharType="separate"/>
      </w:r>
      <w:r>
        <w:t>14</w:t>
      </w:r>
      <w:r>
        <w:fldChar w:fldCharType="end"/>
      </w:r>
    </w:p>
    <w:p w:rsidR="00CF791F" w:rsidRPr="006C5DDA" w:rsidRDefault="00CF791F">
      <w:pPr>
        <w:pStyle w:val="TOC3"/>
        <w:rPr>
          <w:rFonts w:ascii="Calibri" w:hAnsi="Calibri"/>
          <w:sz w:val="22"/>
          <w:szCs w:val="22"/>
          <w:lang w:eastAsia="en-GB"/>
        </w:rPr>
      </w:pPr>
      <w:r>
        <w:t>8.1.1</w:t>
      </w:r>
      <w:r w:rsidRPr="006C5DDA">
        <w:rPr>
          <w:rFonts w:ascii="Calibri" w:hAnsi="Calibri"/>
          <w:sz w:val="22"/>
          <w:szCs w:val="22"/>
          <w:lang w:eastAsia="en-GB"/>
        </w:rPr>
        <w:tab/>
      </w:r>
      <w:r>
        <w:t>Intraband EN-DC</w:t>
      </w:r>
      <w:r>
        <w:tab/>
      </w:r>
      <w:r>
        <w:fldChar w:fldCharType="begin" w:fldLock="1"/>
      </w:r>
      <w:r>
        <w:instrText xml:space="preserve"> PAGEREF _Toc61185382 \h </w:instrText>
      </w:r>
      <w:r>
        <w:fldChar w:fldCharType="separate"/>
      </w:r>
      <w:r>
        <w:t>14</w:t>
      </w:r>
      <w:r>
        <w:fldChar w:fldCharType="end"/>
      </w:r>
    </w:p>
    <w:p w:rsidR="00CF791F" w:rsidRPr="006C5DDA" w:rsidRDefault="00CF791F">
      <w:pPr>
        <w:pStyle w:val="TOC3"/>
        <w:rPr>
          <w:rFonts w:ascii="Calibri" w:hAnsi="Calibri"/>
          <w:sz w:val="22"/>
          <w:szCs w:val="22"/>
          <w:lang w:eastAsia="en-GB"/>
        </w:rPr>
      </w:pPr>
      <w:r>
        <w:t>8.1.2</w:t>
      </w:r>
      <w:r w:rsidRPr="006C5DDA">
        <w:rPr>
          <w:rFonts w:ascii="Calibri" w:hAnsi="Calibri"/>
          <w:sz w:val="22"/>
          <w:szCs w:val="22"/>
          <w:lang w:eastAsia="en-GB"/>
        </w:rPr>
        <w:tab/>
      </w:r>
      <w:r>
        <w:t>Interband EN-DC</w:t>
      </w:r>
      <w:r>
        <w:tab/>
      </w:r>
      <w:r>
        <w:fldChar w:fldCharType="begin" w:fldLock="1"/>
      </w:r>
      <w:r>
        <w:instrText xml:space="preserve"> PAGEREF _Toc61185383 \h </w:instrText>
      </w:r>
      <w:r>
        <w:fldChar w:fldCharType="separate"/>
      </w:r>
      <w:r>
        <w:t>15</w:t>
      </w:r>
      <w:r>
        <w:fldChar w:fldCharType="end"/>
      </w:r>
    </w:p>
    <w:p w:rsidR="00CF791F" w:rsidRPr="006C5DDA" w:rsidRDefault="00CF791F">
      <w:pPr>
        <w:pStyle w:val="TOC4"/>
        <w:rPr>
          <w:rFonts w:ascii="Calibri" w:hAnsi="Calibri"/>
          <w:sz w:val="22"/>
          <w:szCs w:val="22"/>
          <w:lang w:eastAsia="en-GB"/>
        </w:rPr>
      </w:pPr>
      <w:r>
        <w:t>8.1.2.1</w:t>
      </w:r>
      <w:r w:rsidRPr="006C5DDA">
        <w:rPr>
          <w:rFonts w:ascii="Calibri" w:hAnsi="Calibri"/>
          <w:sz w:val="22"/>
          <w:szCs w:val="22"/>
          <w:lang w:eastAsia="en-GB"/>
        </w:rPr>
        <w:tab/>
      </w:r>
      <w:r>
        <w:t>Interband EN-DC within frequency range 1</w:t>
      </w:r>
      <w:r>
        <w:tab/>
      </w:r>
      <w:r>
        <w:fldChar w:fldCharType="begin" w:fldLock="1"/>
      </w:r>
      <w:r>
        <w:instrText xml:space="preserve"> PAGEREF _Toc61185384 \h </w:instrText>
      </w:r>
      <w:r>
        <w:fldChar w:fldCharType="separate"/>
      </w:r>
      <w:r>
        <w:t>15</w:t>
      </w:r>
      <w:r>
        <w:fldChar w:fldCharType="end"/>
      </w:r>
    </w:p>
    <w:p w:rsidR="00CF791F" w:rsidRPr="006C5DDA" w:rsidRDefault="00CF791F">
      <w:pPr>
        <w:pStyle w:val="TOC4"/>
        <w:rPr>
          <w:rFonts w:ascii="Calibri" w:hAnsi="Calibri"/>
          <w:sz w:val="22"/>
          <w:szCs w:val="22"/>
          <w:lang w:eastAsia="en-GB"/>
        </w:rPr>
      </w:pPr>
      <w:r>
        <w:t>8.1.2.2</w:t>
      </w:r>
      <w:r w:rsidRPr="006C5DDA">
        <w:rPr>
          <w:rFonts w:ascii="Calibri" w:hAnsi="Calibri"/>
          <w:sz w:val="22"/>
          <w:szCs w:val="22"/>
          <w:lang w:eastAsia="en-GB"/>
        </w:rPr>
        <w:tab/>
      </w:r>
      <w:r>
        <w:t>Interband EN-DC including frequency range 2</w:t>
      </w:r>
      <w:r>
        <w:tab/>
      </w:r>
      <w:r>
        <w:fldChar w:fldCharType="begin" w:fldLock="1"/>
      </w:r>
      <w:r>
        <w:instrText xml:space="preserve"> PAGEREF _Toc61185385 \h </w:instrText>
      </w:r>
      <w:r>
        <w:fldChar w:fldCharType="separate"/>
      </w:r>
      <w:r>
        <w:t>16</w:t>
      </w:r>
      <w:r>
        <w:fldChar w:fldCharType="end"/>
      </w:r>
    </w:p>
    <w:p w:rsidR="00CF791F" w:rsidRPr="006C5DDA" w:rsidRDefault="00CF791F">
      <w:pPr>
        <w:pStyle w:val="TOC4"/>
        <w:rPr>
          <w:rFonts w:ascii="Calibri" w:hAnsi="Calibri"/>
          <w:sz w:val="22"/>
          <w:szCs w:val="22"/>
          <w:lang w:eastAsia="en-GB"/>
        </w:rPr>
      </w:pPr>
      <w:r>
        <w:t>8.1.2.3</w:t>
      </w:r>
      <w:r w:rsidRPr="006C5DDA">
        <w:rPr>
          <w:rFonts w:ascii="Calibri" w:hAnsi="Calibri"/>
          <w:sz w:val="22"/>
          <w:szCs w:val="22"/>
          <w:lang w:eastAsia="en-GB"/>
        </w:rPr>
        <w:tab/>
      </w:r>
      <w:r>
        <w:t>Interband EN-DC including frequency range 1 and frequency range 2</w:t>
      </w:r>
      <w:r>
        <w:tab/>
      </w:r>
      <w:r>
        <w:fldChar w:fldCharType="begin" w:fldLock="1"/>
      </w:r>
      <w:r>
        <w:instrText xml:space="preserve"> PAGEREF _Toc61185386 \h </w:instrText>
      </w:r>
      <w:r>
        <w:fldChar w:fldCharType="separate"/>
      </w:r>
      <w:r>
        <w:t>16</w:t>
      </w:r>
      <w:r>
        <w:fldChar w:fldCharType="end"/>
      </w:r>
    </w:p>
    <w:p w:rsidR="00CF791F" w:rsidRPr="006C5DDA" w:rsidRDefault="00CF791F" w:rsidP="00CF791F">
      <w:pPr>
        <w:pStyle w:val="TOC8"/>
        <w:rPr>
          <w:rFonts w:ascii="Calibri" w:hAnsi="Calibri"/>
          <w:b w:val="0"/>
          <w:szCs w:val="22"/>
          <w:lang w:eastAsia="en-GB"/>
        </w:rPr>
      </w:pPr>
      <w:r w:rsidRPr="00CF791F">
        <w:t>Annex A</w:t>
      </w:r>
      <w:r w:rsidRPr="00CF791F">
        <w:tab/>
      </w:r>
      <w:r>
        <w:tab/>
      </w:r>
      <w:r w:rsidRPr="00CF791F">
        <w:fldChar w:fldCharType="begin" w:fldLock="1"/>
      </w:r>
      <w:r w:rsidRPr="00CF791F">
        <w:instrText xml:space="preserve"> PAGEREF _Toc61185387 \h </w:instrText>
      </w:r>
      <w:r w:rsidRPr="00CF791F">
        <w:fldChar w:fldCharType="separate"/>
      </w:r>
      <w:r w:rsidRPr="00CF791F">
        <w:t>17</w:t>
      </w:r>
      <w:r w:rsidRPr="00CF791F">
        <w:fldChar w:fldCharType="end"/>
      </w:r>
    </w:p>
    <w:p w:rsidR="00CF791F" w:rsidRPr="006C5DDA" w:rsidRDefault="00CF791F">
      <w:pPr>
        <w:pStyle w:val="TOC2"/>
        <w:rPr>
          <w:rFonts w:ascii="Calibri" w:hAnsi="Calibri"/>
          <w:sz w:val="22"/>
          <w:szCs w:val="22"/>
          <w:lang w:eastAsia="en-GB"/>
        </w:rPr>
      </w:pPr>
      <w:r>
        <w:t>Frequency arrangement for overlapping operating bands</w:t>
      </w:r>
      <w:r>
        <w:tab/>
      </w:r>
      <w:r>
        <w:fldChar w:fldCharType="begin" w:fldLock="1"/>
      </w:r>
      <w:r>
        <w:instrText xml:space="preserve"> PAGEREF _Toc61185388 \h </w:instrText>
      </w:r>
      <w:r>
        <w:fldChar w:fldCharType="separate"/>
      </w:r>
      <w:r>
        <w:t>17</w:t>
      </w:r>
      <w:r>
        <w:fldChar w:fldCharType="end"/>
      </w:r>
    </w:p>
    <w:p w:rsidR="00CF791F" w:rsidRPr="006C5DDA" w:rsidRDefault="00CF791F" w:rsidP="00CF791F">
      <w:pPr>
        <w:pStyle w:val="TOC8"/>
        <w:rPr>
          <w:rFonts w:ascii="Calibri" w:hAnsi="Calibri"/>
          <w:b w:val="0"/>
          <w:szCs w:val="22"/>
          <w:lang w:eastAsia="en-GB"/>
        </w:rPr>
      </w:pPr>
      <w:r>
        <w:t>Annex B (normative):</w:t>
      </w:r>
      <w:r>
        <w:rPr>
          <w:lang w:val="en-US"/>
        </w:rPr>
        <w:tab/>
      </w:r>
      <w:r w:rsidRPr="00FA7B80">
        <w:rPr>
          <w:lang w:val="en-US"/>
        </w:rPr>
        <w:t>Common Requirements for bands, CA, SUL or DC</w:t>
      </w:r>
      <w:r>
        <w:tab/>
      </w:r>
      <w:r>
        <w:fldChar w:fldCharType="begin" w:fldLock="1"/>
      </w:r>
      <w:r>
        <w:instrText xml:space="preserve"> PAGEREF _Toc61185389 \h </w:instrText>
      </w:r>
      <w:r>
        <w:fldChar w:fldCharType="separate"/>
      </w:r>
      <w:r>
        <w:t>17</w:t>
      </w:r>
      <w:r>
        <w:fldChar w:fldCharType="end"/>
      </w:r>
    </w:p>
    <w:p w:rsidR="00CF791F" w:rsidRPr="006C5DDA" w:rsidRDefault="00CF791F">
      <w:pPr>
        <w:pStyle w:val="TOC1"/>
        <w:rPr>
          <w:rFonts w:ascii="Calibri" w:hAnsi="Calibri"/>
          <w:szCs w:val="22"/>
          <w:lang w:eastAsia="en-GB"/>
        </w:rPr>
      </w:pPr>
      <w:r>
        <w:t>B.1</w:t>
      </w:r>
      <w:r w:rsidRPr="006C5DDA">
        <w:rPr>
          <w:rFonts w:ascii="Calibri" w:hAnsi="Calibri"/>
          <w:szCs w:val="22"/>
          <w:lang w:eastAsia="en-GB"/>
        </w:rPr>
        <w:tab/>
      </w:r>
      <w:r>
        <w:t>Purpose of annex</w:t>
      </w:r>
      <w:r>
        <w:tab/>
      </w:r>
      <w:r>
        <w:fldChar w:fldCharType="begin" w:fldLock="1"/>
      </w:r>
      <w:r>
        <w:instrText xml:space="preserve"> PAGEREF _Toc61185390 \h </w:instrText>
      </w:r>
      <w:r>
        <w:fldChar w:fldCharType="separate"/>
      </w:r>
      <w:r>
        <w:t>17</w:t>
      </w:r>
      <w:r>
        <w:fldChar w:fldCharType="end"/>
      </w:r>
    </w:p>
    <w:p w:rsidR="00CF791F" w:rsidRPr="006C5DDA" w:rsidRDefault="00CF791F">
      <w:pPr>
        <w:pStyle w:val="TOC1"/>
        <w:rPr>
          <w:rFonts w:ascii="Calibri" w:hAnsi="Calibri"/>
          <w:szCs w:val="22"/>
          <w:lang w:eastAsia="en-GB"/>
        </w:rPr>
      </w:pPr>
      <w:r>
        <w:t>B.2</w:t>
      </w:r>
      <w:r w:rsidRPr="006C5DDA">
        <w:rPr>
          <w:rFonts w:ascii="Calibri" w:hAnsi="Calibri"/>
          <w:szCs w:val="22"/>
          <w:lang w:eastAsia="en-GB"/>
        </w:rPr>
        <w:tab/>
      </w:r>
      <w:r>
        <w:t>Common RRM requirements</w:t>
      </w:r>
      <w:r>
        <w:tab/>
      </w:r>
      <w:r>
        <w:fldChar w:fldCharType="begin" w:fldLock="1"/>
      </w:r>
      <w:r>
        <w:instrText xml:space="preserve"> PAGEREF _Toc61185391 \h </w:instrText>
      </w:r>
      <w:r>
        <w:fldChar w:fldCharType="separate"/>
      </w:r>
      <w:r>
        <w:t>17</w:t>
      </w:r>
      <w:r>
        <w:fldChar w:fldCharType="end"/>
      </w:r>
    </w:p>
    <w:p w:rsidR="00CF791F" w:rsidRPr="006C5DDA" w:rsidRDefault="00CF791F">
      <w:pPr>
        <w:pStyle w:val="TOC1"/>
        <w:rPr>
          <w:rFonts w:ascii="Calibri" w:hAnsi="Calibri"/>
          <w:szCs w:val="22"/>
          <w:lang w:eastAsia="en-GB"/>
        </w:rPr>
      </w:pPr>
      <w:r>
        <w:t>B.3</w:t>
      </w:r>
      <w:r w:rsidRPr="006C5DDA">
        <w:rPr>
          <w:rFonts w:ascii="Calibri" w:hAnsi="Calibri"/>
          <w:szCs w:val="22"/>
          <w:lang w:eastAsia="en-GB"/>
        </w:rPr>
        <w:tab/>
      </w:r>
      <w:r>
        <w:t>Common UE performance requirements</w:t>
      </w:r>
      <w:r>
        <w:tab/>
      </w:r>
      <w:r>
        <w:fldChar w:fldCharType="begin" w:fldLock="1"/>
      </w:r>
      <w:r>
        <w:instrText xml:space="preserve"> PAGEREF _Toc61185392 \h </w:instrText>
      </w:r>
      <w:r>
        <w:fldChar w:fldCharType="separate"/>
      </w:r>
      <w:r>
        <w:t>18</w:t>
      </w:r>
      <w:r>
        <w:fldChar w:fldCharType="end"/>
      </w:r>
    </w:p>
    <w:p w:rsidR="00CF791F" w:rsidRPr="006C5DDA" w:rsidRDefault="00CF791F">
      <w:pPr>
        <w:pStyle w:val="TOC1"/>
        <w:rPr>
          <w:rFonts w:ascii="Calibri" w:hAnsi="Calibri"/>
          <w:szCs w:val="22"/>
          <w:lang w:eastAsia="en-GB"/>
        </w:rPr>
      </w:pPr>
      <w:r>
        <w:t>B.4</w:t>
      </w:r>
      <w:r w:rsidRPr="006C5DDA">
        <w:rPr>
          <w:rFonts w:ascii="Calibri" w:hAnsi="Calibri"/>
          <w:szCs w:val="22"/>
          <w:lang w:eastAsia="en-GB"/>
        </w:rPr>
        <w:tab/>
      </w:r>
      <w:r>
        <w:t>Common UE RF requirements</w:t>
      </w:r>
      <w:r>
        <w:tab/>
      </w:r>
      <w:r>
        <w:fldChar w:fldCharType="begin" w:fldLock="1"/>
      </w:r>
      <w:r>
        <w:instrText xml:space="preserve"> PAGEREF _Toc61185393 \h </w:instrText>
      </w:r>
      <w:r>
        <w:fldChar w:fldCharType="separate"/>
      </w:r>
      <w:r>
        <w:t>18</w:t>
      </w:r>
      <w:r>
        <w:fldChar w:fldCharType="end"/>
      </w:r>
    </w:p>
    <w:p w:rsidR="00CF791F" w:rsidRPr="006C5DDA" w:rsidRDefault="00CF791F">
      <w:pPr>
        <w:pStyle w:val="TOC2"/>
        <w:rPr>
          <w:rFonts w:ascii="Calibri" w:hAnsi="Calibri"/>
          <w:sz w:val="22"/>
          <w:szCs w:val="22"/>
          <w:lang w:eastAsia="en-GB"/>
        </w:rPr>
      </w:pPr>
      <w:r>
        <w:t>B.</w:t>
      </w:r>
      <w:r w:rsidRPr="00FA7B80">
        <w:rPr>
          <w:lang w:val="en-US"/>
        </w:rPr>
        <w:t>4</w:t>
      </w:r>
      <w:r>
        <w:t>.1</w:t>
      </w:r>
      <w:r w:rsidRPr="006C5DDA">
        <w:rPr>
          <w:rFonts w:ascii="Calibri" w:hAnsi="Calibri"/>
          <w:sz w:val="22"/>
          <w:szCs w:val="22"/>
          <w:lang w:eastAsia="en-GB"/>
        </w:rPr>
        <w:tab/>
      </w:r>
      <w:r>
        <w:t xml:space="preserve">Common </w:t>
      </w:r>
      <w:r w:rsidRPr="00FA7B80">
        <w:rPr>
          <w:lang w:val="en-US"/>
        </w:rPr>
        <w:t>UE RF</w:t>
      </w:r>
      <w:r>
        <w:t xml:space="preserve"> requirements for a release independent band</w:t>
      </w:r>
      <w:r>
        <w:tab/>
      </w:r>
      <w:r>
        <w:fldChar w:fldCharType="begin" w:fldLock="1"/>
      </w:r>
      <w:r>
        <w:instrText xml:space="preserve"> PAGEREF _Toc61185394 \h </w:instrText>
      </w:r>
      <w:r>
        <w:fldChar w:fldCharType="separate"/>
      </w:r>
      <w:r>
        <w:t>18</w:t>
      </w:r>
      <w:r>
        <w:fldChar w:fldCharType="end"/>
      </w:r>
    </w:p>
    <w:p w:rsidR="00CF791F" w:rsidRPr="006C5DDA" w:rsidRDefault="00CF791F">
      <w:pPr>
        <w:pStyle w:val="TOC2"/>
        <w:rPr>
          <w:rFonts w:ascii="Calibri" w:hAnsi="Calibri"/>
          <w:sz w:val="22"/>
          <w:szCs w:val="22"/>
          <w:lang w:eastAsia="en-GB"/>
        </w:rPr>
      </w:pPr>
      <w:r>
        <w:t>B.</w:t>
      </w:r>
      <w:r w:rsidRPr="00FA7B80">
        <w:rPr>
          <w:lang w:val="en-US"/>
        </w:rPr>
        <w:t>4</w:t>
      </w:r>
      <w:r>
        <w:t>.2</w:t>
      </w:r>
      <w:r w:rsidRPr="006C5DDA">
        <w:rPr>
          <w:rFonts w:ascii="Calibri" w:hAnsi="Calibri"/>
          <w:sz w:val="22"/>
          <w:szCs w:val="22"/>
          <w:lang w:eastAsia="en-GB"/>
        </w:rPr>
        <w:tab/>
      </w:r>
      <w:r>
        <w:t xml:space="preserve">Common </w:t>
      </w:r>
      <w:r w:rsidRPr="00FA7B80">
        <w:rPr>
          <w:lang w:val="en-US"/>
        </w:rPr>
        <w:t>UE RF</w:t>
      </w:r>
      <w:r>
        <w:t xml:space="preserve"> requirements for CA configurations within NR frequency range 1 or NR frequency range 2</w:t>
      </w:r>
      <w:r>
        <w:tab/>
      </w:r>
      <w:r>
        <w:fldChar w:fldCharType="begin" w:fldLock="1"/>
      </w:r>
      <w:r>
        <w:instrText xml:space="preserve"> PAGEREF _Toc61185395 \h </w:instrText>
      </w:r>
      <w:r>
        <w:fldChar w:fldCharType="separate"/>
      </w:r>
      <w:r>
        <w:t>18</w:t>
      </w:r>
      <w:r>
        <w:fldChar w:fldCharType="end"/>
      </w:r>
    </w:p>
    <w:p w:rsidR="00CF791F" w:rsidRPr="006C5DDA" w:rsidRDefault="00CF791F">
      <w:pPr>
        <w:pStyle w:val="TOC2"/>
        <w:rPr>
          <w:rFonts w:ascii="Calibri" w:hAnsi="Calibri"/>
          <w:sz w:val="22"/>
          <w:szCs w:val="22"/>
          <w:lang w:eastAsia="en-GB"/>
        </w:rPr>
      </w:pPr>
      <w:r>
        <w:t>B.</w:t>
      </w:r>
      <w:r w:rsidRPr="00FA7B80">
        <w:rPr>
          <w:lang w:val="en-US"/>
        </w:rPr>
        <w:t>4</w:t>
      </w:r>
      <w:r>
        <w:t>.3</w:t>
      </w:r>
      <w:r w:rsidRPr="006C5DDA">
        <w:rPr>
          <w:rFonts w:ascii="Calibri" w:hAnsi="Calibri"/>
          <w:sz w:val="22"/>
          <w:szCs w:val="22"/>
          <w:lang w:eastAsia="en-GB"/>
        </w:rPr>
        <w:tab/>
      </w:r>
      <w:r>
        <w:t xml:space="preserve">Common </w:t>
      </w:r>
      <w:r w:rsidRPr="00FA7B80">
        <w:rPr>
          <w:lang w:val="en-US"/>
        </w:rPr>
        <w:t>UE RF</w:t>
      </w:r>
      <w:r>
        <w:t xml:space="preserve"> requirements for SUL</w:t>
      </w:r>
      <w:r>
        <w:tab/>
      </w:r>
      <w:r>
        <w:fldChar w:fldCharType="begin" w:fldLock="1"/>
      </w:r>
      <w:r>
        <w:instrText xml:space="preserve"> PAGEREF _Toc61185396 \h </w:instrText>
      </w:r>
      <w:r>
        <w:fldChar w:fldCharType="separate"/>
      </w:r>
      <w:r>
        <w:t>19</w:t>
      </w:r>
      <w:r>
        <w:fldChar w:fldCharType="end"/>
      </w:r>
    </w:p>
    <w:p w:rsidR="00CF791F" w:rsidRPr="006C5DDA" w:rsidRDefault="00CF791F">
      <w:pPr>
        <w:pStyle w:val="TOC2"/>
        <w:rPr>
          <w:rFonts w:ascii="Calibri" w:hAnsi="Calibri"/>
          <w:sz w:val="22"/>
          <w:szCs w:val="22"/>
          <w:lang w:eastAsia="en-GB"/>
        </w:rPr>
      </w:pPr>
      <w:r>
        <w:t>B.</w:t>
      </w:r>
      <w:r w:rsidRPr="00FA7B80">
        <w:rPr>
          <w:lang w:val="en-US"/>
        </w:rPr>
        <w:t>4</w:t>
      </w:r>
      <w:r>
        <w:t>.4</w:t>
      </w:r>
      <w:r w:rsidRPr="006C5DDA">
        <w:rPr>
          <w:rFonts w:ascii="Calibri" w:hAnsi="Calibri"/>
          <w:sz w:val="22"/>
          <w:szCs w:val="22"/>
          <w:lang w:eastAsia="en-GB"/>
        </w:rPr>
        <w:tab/>
      </w:r>
      <w:r>
        <w:t xml:space="preserve">Common </w:t>
      </w:r>
      <w:r w:rsidRPr="00FA7B80">
        <w:rPr>
          <w:lang w:val="en-US"/>
        </w:rPr>
        <w:t>UE RF</w:t>
      </w:r>
      <w:r>
        <w:t xml:space="preserve"> requirements for interband CA configurations between NR frequency range 1 and NR frequency range 2</w:t>
      </w:r>
      <w:r>
        <w:tab/>
      </w:r>
      <w:r>
        <w:fldChar w:fldCharType="begin" w:fldLock="1"/>
      </w:r>
      <w:r>
        <w:instrText xml:space="preserve"> PAGEREF _Toc61185397 \h </w:instrText>
      </w:r>
      <w:r>
        <w:fldChar w:fldCharType="separate"/>
      </w:r>
      <w:r>
        <w:t>19</w:t>
      </w:r>
      <w:r>
        <w:fldChar w:fldCharType="end"/>
      </w:r>
    </w:p>
    <w:p w:rsidR="00CF791F" w:rsidRPr="006C5DDA" w:rsidRDefault="00CF791F">
      <w:pPr>
        <w:pStyle w:val="TOC2"/>
        <w:rPr>
          <w:rFonts w:ascii="Calibri" w:hAnsi="Calibri"/>
          <w:sz w:val="22"/>
          <w:szCs w:val="22"/>
          <w:lang w:eastAsia="en-GB"/>
        </w:rPr>
      </w:pPr>
      <w:r>
        <w:t>B.</w:t>
      </w:r>
      <w:r w:rsidRPr="00FA7B80">
        <w:rPr>
          <w:lang w:val="en-US"/>
        </w:rPr>
        <w:t>4</w:t>
      </w:r>
      <w:r>
        <w:t>.5</w:t>
      </w:r>
      <w:r w:rsidRPr="006C5DDA">
        <w:rPr>
          <w:rFonts w:ascii="Calibri" w:hAnsi="Calibri"/>
          <w:sz w:val="22"/>
          <w:szCs w:val="22"/>
          <w:lang w:eastAsia="en-GB"/>
        </w:rPr>
        <w:tab/>
      </w:r>
      <w:r>
        <w:t xml:space="preserve">Common </w:t>
      </w:r>
      <w:r w:rsidRPr="00FA7B80">
        <w:rPr>
          <w:lang w:val="en-US"/>
        </w:rPr>
        <w:t>UE RF</w:t>
      </w:r>
      <w:r>
        <w:t xml:space="preserve"> requirements for Inter-band NR-DC configurations between frequency range 1 and frequency range 2</w:t>
      </w:r>
      <w:r>
        <w:tab/>
      </w:r>
      <w:r>
        <w:fldChar w:fldCharType="begin" w:fldLock="1"/>
      </w:r>
      <w:r>
        <w:instrText xml:space="preserve"> PAGEREF _Toc61185398 \h </w:instrText>
      </w:r>
      <w:r>
        <w:fldChar w:fldCharType="separate"/>
      </w:r>
      <w:r>
        <w:t>20</w:t>
      </w:r>
      <w:r>
        <w:fldChar w:fldCharType="end"/>
      </w:r>
    </w:p>
    <w:p w:rsidR="00CF791F" w:rsidRPr="006C5DDA" w:rsidRDefault="00CF791F">
      <w:pPr>
        <w:pStyle w:val="TOC2"/>
        <w:rPr>
          <w:rFonts w:ascii="Calibri" w:hAnsi="Calibri"/>
          <w:sz w:val="22"/>
          <w:szCs w:val="22"/>
          <w:lang w:eastAsia="en-GB"/>
        </w:rPr>
      </w:pPr>
      <w:r>
        <w:t>B.</w:t>
      </w:r>
      <w:r w:rsidRPr="00FA7B80">
        <w:rPr>
          <w:lang w:val="en-US"/>
        </w:rPr>
        <w:t>4</w:t>
      </w:r>
      <w:r>
        <w:t>.6</w:t>
      </w:r>
      <w:r w:rsidRPr="006C5DDA">
        <w:rPr>
          <w:rFonts w:ascii="Calibri" w:hAnsi="Calibri"/>
          <w:sz w:val="22"/>
          <w:szCs w:val="22"/>
          <w:lang w:eastAsia="en-GB"/>
        </w:rPr>
        <w:tab/>
      </w:r>
      <w:r>
        <w:t xml:space="preserve">Common </w:t>
      </w:r>
      <w:r w:rsidRPr="00FA7B80">
        <w:rPr>
          <w:lang w:val="en-US"/>
        </w:rPr>
        <w:t>UE RF</w:t>
      </w:r>
      <w:r>
        <w:t xml:space="preserve"> requirements for NR interworking between NR and E-UTRA</w:t>
      </w:r>
      <w:r>
        <w:tab/>
      </w:r>
      <w:r>
        <w:fldChar w:fldCharType="begin" w:fldLock="1"/>
      </w:r>
      <w:r>
        <w:instrText xml:space="preserve"> PAGEREF _Toc61185399 \h </w:instrText>
      </w:r>
      <w:r>
        <w:fldChar w:fldCharType="separate"/>
      </w:r>
      <w:r>
        <w:t>20</w:t>
      </w:r>
      <w:r>
        <w:fldChar w:fldCharType="end"/>
      </w:r>
    </w:p>
    <w:p w:rsidR="00CF791F" w:rsidRPr="006C5DDA" w:rsidRDefault="00CF791F" w:rsidP="00CF791F">
      <w:pPr>
        <w:pStyle w:val="TOC8"/>
        <w:rPr>
          <w:rFonts w:ascii="Calibri" w:hAnsi="Calibri"/>
          <w:b w:val="0"/>
          <w:szCs w:val="22"/>
          <w:lang w:eastAsia="en-GB"/>
        </w:rPr>
      </w:pPr>
      <w:r w:rsidRPr="00CF791F">
        <w:lastRenderedPageBreak/>
        <w:t>B.</w:t>
      </w:r>
      <w:r w:rsidRPr="00CF791F">
        <w:rPr>
          <w:lang w:val="en-US"/>
        </w:rPr>
        <w:t>4</w:t>
      </w:r>
      <w:r w:rsidRPr="00CF791F">
        <w:t>.7</w:t>
      </w:r>
      <w:r w:rsidRPr="006C5DDA">
        <w:rPr>
          <w:rFonts w:ascii="Calibri" w:hAnsi="Calibri"/>
          <w:b w:val="0"/>
          <w:szCs w:val="22"/>
          <w:lang w:eastAsia="en-GB"/>
        </w:rPr>
        <w:tab/>
      </w:r>
      <w:r w:rsidRPr="00CF791F">
        <w:t xml:space="preserve">Common </w:t>
      </w:r>
      <w:r w:rsidRPr="00CF791F">
        <w:rPr>
          <w:lang w:val="en-US"/>
        </w:rPr>
        <w:t>UE RF</w:t>
      </w:r>
      <w:r w:rsidRPr="00CF791F">
        <w:t xml:space="preserve"> requirements for UL 7.5KHz shift for TDD band n40</w:t>
      </w:r>
      <w:r w:rsidRPr="00CF791F">
        <w:tab/>
      </w:r>
      <w:r w:rsidRPr="00CF791F">
        <w:fldChar w:fldCharType="begin" w:fldLock="1"/>
      </w:r>
      <w:r w:rsidRPr="00CF791F">
        <w:instrText xml:space="preserve"> PAGEREF _Toc61185400 \h </w:instrText>
      </w:r>
      <w:r w:rsidRPr="00CF791F">
        <w:fldChar w:fldCharType="separate"/>
      </w:r>
      <w:r w:rsidRPr="00CF791F">
        <w:t>21</w:t>
      </w:r>
      <w:r w:rsidRPr="00CF791F">
        <w:fldChar w:fldCharType="end"/>
      </w:r>
    </w:p>
    <w:p w:rsidR="00CF791F" w:rsidRPr="006C5DDA" w:rsidRDefault="00CF791F" w:rsidP="00CF791F">
      <w:pPr>
        <w:pStyle w:val="TOC8"/>
        <w:rPr>
          <w:rFonts w:ascii="Calibri" w:hAnsi="Calibri"/>
          <w:b w:val="0"/>
          <w:szCs w:val="22"/>
          <w:lang w:eastAsia="en-GB"/>
        </w:rPr>
      </w:pPr>
      <w:r>
        <w:t>Annex C (normative):</w:t>
      </w:r>
      <w:r>
        <w:tab/>
      </w:r>
      <w:r w:rsidRPr="00FA7B80">
        <w:rPr>
          <w:lang w:val="en-US"/>
        </w:rPr>
        <w:t>Common Requirements for high speed train scenario</w:t>
      </w:r>
      <w:r>
        <w:tab/>
      </w:r>
      <w:r>
        <w:fldChar w:fldCharType="begin" w:fldLock="1"/>
      </w:r>
      <w:r>
        <w:instrText xml:space="preserve"> PAGEREF _Toc61185401 \h </w:instrText>
      </w:r>
      <w:r>
        <w:fldChar w:fldCharType="separate"/>
      </w:r>
      <w:r>
        <w:t>22</w:t>
      </w:r>
      <w:r>
        <w:fldChar w:fldCharType="end"/>
      </w:r>
    </w:p>
    <w:p w:rsidR="00CF791F" w:rsidRPr="006C5DDA" w:rsidRDefault="00CF791F">
      <w:pPr>
        <w:pStyle w:val="TOC2"/>
        <w:rPr>
          <w:rFonts w:ascii="Calibri" w:hAnsi="Calibri"/>
          <w:sz w:val="22"/>
          <w:szCs w:val="22"/>
          <w:lang w:eastAsia="en-GB"/>
        </w:rPr>
      </w:pPr>
      <w:r>
        <w:t>C.1</w:t>
      </w:r>
      <w:r w:rsidRPr="006C5DDA">
        <w:rPr>
          <w:rFonts w:ascii="Calibri" w:hAnsi="Calibri"/>
          <w:sz w:val="22"/>
          <w:szCs w:val="22"/>
          <w:lang w:eastAsia="en-GB"/>
        </w:rPr>
        <w:tab/>
      </w:r>
      <w:r>
        <w:t>Common RRM requirements for high speed train scenario</w:t>
      </w:r>
      <w:r>
        <w:tab/>
      </w:r>
      <w:r>
        <w:fldChar w:fldCharType="begin" w:fldLock="1"/>
      </w:r>
      <w:r>
        <w:instrText xml:space="preserve"> PAGEREF _Toc61185402 \h </w:instrText>
      </w:r>
      <w:r>
        <w:fldChar w:fldCharType="separate"/>
      </w:r>
      <w:r>
        <w:t>22</w:t>
      </w:r>
      <w:r>
        <w:fldChar w:fldCharType="end"/>
      </w:r>
    </w:p>
    <w:p w:rsidR="00CF791F" w:rsidRPr="006C5DDA" w:rsidRDefault="00CF791F" w:rsidP="00CF791F">
      <w:pPr>
        <w:pStyle w:val="TOC8"/>
        <w:rPr>
          <w:rFonts w:ascii="Calibri" w:hAnsi="Calibri"/>
          <w:b w:val="0"/>
          <w:szCs w:val="22"/>
          <w:lang w:eastAsia="en-GB"/>
        </w:rPr>
      </w:pPr>
      <w:r>
        <w:t>Annex D (Informative):</w:t>
      </w:r>
      <w:r>
        <w:tab/>
        <w:t>Change history</w:t>
      </w:r>
      <w:r>
        <w:tab/>
      </w:r>
      <w:r>
        <w:fldChar w:fldCharType="begin" w:fldLock="1"/>
      </w:r>
      <w:r>
        <w:instrText xml:space="preserve"> PAGEREF _Toc61185403 \h </w:instrText>
      </w:r>
      <w:r>
        <w:fldChar w:fldCharType="separate"/>
      </w:r>
      <w:r>
        <w:t>23</w:t>
      </w:r>
      <w:r>
        <w:fldChar w:fldCharType="end"/>
      </w:r>
    </w:p>
    <w:p w:rsidR="00080512" w:rsidRPr="00535751" w:rsidRDefault="00CF791F">
      <w:r>
        <w:rPr>
          <w:noProof/>
          <w:sz w:val="22"/>
        </w:rPr>
        <w:fldChar w:fldCharType="end"/>
      </w:r>
    </w:p>
    <w:p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p>
    <w:p w:rsidR="00080512" w:rsidRPr="00535751" w:rsidRDefault="00080512">
      <w:r w:rsidRPr="00535751">
        <w:t xml:space="preserve">This Technical </w:t>
      </w:r>
      <w:bookmarkStart w:id="27" w:name="spectype3"/>
      <w:r w:rsidRPr="00535751">
        <w:t>Specification</w:t>
      </w:r>
      <w:bookmarkEnd w:id="27"/>
      <w:r w:rsidRPr="00535751">
        <w:t xml:space="preserve"> has been produced by the 3</w:t>
      </w:r>
      <w:r w:rsidR="00F04712" w:rsidRPr="00535751">
        <w:t>rd</w:t>
      </w:r>
      <w:r w:rsidRPr="00535751">
        <w:t xml:space="preserve"> Generation Partnership Project (3GPP).</w:t>
      </w:r>
    </w:p>
    <w:p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35751" w:rsidRDefault="00080512">
      <w:pPr>
        <w:pStyle w:val="B1"/>
      </w:pPr>
      <w:r w:rsidRPr="00535751">
        <w:t>Version x.y.z</w:t>
      </w:r>
    </w:p>
    <w:p w:rsidR="00080512" w:rsidRPr="00535751" w:rsidRDefault="00080512">
      <w:pPr>
        <w:pStyle w:val="B1"/>
      </w:pPr>
      <w:r w:rsidRPr="00535751">
        <w:t>where:</w:t>
      </w:r>
    </w:p>
    <w:p w:rsidR="00080512" w:rsidRPr="00535751" w:rsidRDefault="00080512">
      <w:pPr>
        <w:pStyle w:val="B2"/>
      </w:pPr>
      <w:r w:rsidRPr="00535751">
        <w:t>x</w:t>
      </w:r>
      <w:r w:rsidRPr="00535751">
        <w:tab/>
        <w:t>the first digit:</w:t>
      </w:r>
    </w:p>
    <w:p w:rsidR="00080512" w:rsidRPr="00535751" w:rsidRDefault="00080512">
      <w:pPr>
        <w:pStyle w:val="B3"/>
      </w:pPr>
      <w:r w:rsidRPr="00535751">
        <w:t>1</w:t>
      </w:r>
      <w:r w:rsidRPr="00535751">
        <w:tab/>
        <w:t>presented to TSG for information;</w:t>
      </w:r>
    </w:p>
    <w:p w:rsidR="00080512" w:rsidRPr="00535751" w:rsidRDefault="00080512">
      <w:pPr>
        <w:pStyle w:val="B3"/>
      </w:pPr>
      <w:r w:rsidRPr="00535751">
        <w:t>2</w:t>
      </w:r>
      <w:r w:rsidRPr="00535751">
        <w:tab/>
        <w:t>presented to TSG for approval;</w:t>
      </w:r>
    </w:p>
    <w:p w:rsidR="00080512" w:rsidRPr="00535751" w:rsidRDefault="00080512">
      <w:pPr>
        <w:pStyle w:val="B3"/>
      </w:pPr>
      <w:r w:rsidRPr="00535751">
        <w:t>3</w:t>
      </w:r>
      <w:r w:rsidRPr="00535751">
        <w:tab/>
        <w:t>or greater indicates TSG approved document under change control.</w:t>
      </w:r>
    </w:p>
    <w:p w:rsidR="00080512" w:rsidRPr="00535751" w:rsidRDefault="00080512">
      <w:pPr>
        <w:pStyle w:val="B2"/>
      </w:pPr>
      <w:r w:rsidRPr="00535751">
        <w:t>y</w:t>
      </w:r>
      <w:r w:rsidRPr="00535751">
        <w:tab/>
        <w:t>the second digit is incremented for all changes of substance, i.e. technical enhancements, corrections, updates, etc.</w:t>
      </w:r>
    </w:p>
    <w:p w:rsidR="00080512" w:rsidRPr="00535751" w:rsidRDefault="00080512">
      <w:pPr>
        <w:pStyle w:val="B2"/>
      </w:pPr>
      <w:r w:rsidRPr="00535751">
        <w:t>z</w:t>
      </w:r>
      <w:r w:rsidRPr="00535751">
        <w:tab/>
        <w:t>the third digit is incremented when editorial only changes have been incorporated in the document.</w:t>
      </w:r>
    </w:p>
    <w:p w:rsidR="008C384C" w:rsidRPr="00535751" w:rsidRDefault="008C384C" w:rsidP="008C384C">
      <w:r w:rsidRPr="00535751">
        <w:t xml:space="preserve">In </w:t>
      </w:r>
      <w:r w:rsidR="0074026F" w:rsidRPr="00535751">
        <w:t>the present</w:t>
      </w:r>
      <w:r w:rsidRPr="00535751">
        <w:t xml:space="preserve"> document, modal verbs have the following meanings:</w:t>
      </w:r>
    </w:p>
    <w:p w:rsidR="008C384C" w:rsidRPr="00535751" w:rsidRDefault="008C384C" w:rsidP="00774DA4">
      <w:pPr>
        <w:pStyle w:val="EX"/>
      </w:pPr>
      <w:r w:rsidRPr="00535751">
        <w:rPr>
          <w:b/>
        </w:rPr>
        <w:t>shall</w:t>
      </w:r>
      <w:r w:rsidRPr="00535751">
        <w:tab/>
      </w:r>
      <w:r w:rsidRPr="00535751">
        <w:tab/>
        <w:t>indicates a mandatory requirement to do something</w:t>
      </w:r>
    </w:p>
    <w:p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rsidR="00BA19ED" w:rsidRPr="00535751" w:rsidRDefault="00BA19ED" w:rsidP="00A27486">
      <w:r w:rsidRPr="00535751">
        <w:t>The constructions "shall" and "shall not" are confined to the context of normative provisions, and do not appear in Technical Reports.</w:t>
      </w:r>
    </w:p>
    <w:p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rsidR="008C384C" w:rsidRPr="00535751" w:rsidRDefault="008C384C" w:rsidP="00774DA4">
      <w:pPr>
        <w:pStyle w:val="EX"/>
      </w:pPr>
      <w:r w:rsidRPr="00535751">
        <w:rPr>
          <w:b/>
        </w:rPr>
        <w:t>should</w:t>
      </w:r>
      <w:r w:rsidRPr="00535751">
        <w:tab/>
      </w:r>
      <w:r w:rsidRPr="00535751">
        <w:tab/>
        <w:t>indicates a recommendation to do something</w:t>
      </w:r>
    </w:p>
    <w:p w:rsidR="008C384C" w:rsidRPr="00535751" w:rsidRDefault="008C384C" w:rsidP="00774DA4">
      <w:pPr>
        <w:pStyle w:val="EX"/>
      </w:pPr>
      <w:r w:rsidRPr="00535751">
        <w:rPr>
          <w:b/>
        </w:rPr>
        <w:t>should not</w:t>
      </w:r>
      <w:r w:rsidRPr="00535751">
        <w:tab/>
        <w:t>indicates a recommendation not to do something</w:t>
      </w:r>
    </w:p>
    <w:p w:rsidR="008C384C" w:rsidRPr="00535751" w:rsidRDefault="008C384C" w:rsidP="00774DA4">
      <w:pPr>
        <w:pStyle w:val="EX"/>
      </w:pPr>
      <w:r w:rsidRPr="00535751">
        <w:rPr>
          <w:b/>
        </w:rPr>
        <w:t>may</w:t>
      </w:r>
      <w:r w:rsidRPr="00535751">
        <w:tab/>
      </w:r>
      <w:r w:rsidRPr="00535751">
        <w:tab/>
        <w:t>indicates permission to do something</w:t>
      </w:r>
    </w:p>
    <w:p w:rsidR="008C384C" w:rsidRPr="00535751" w:rsidRDefault="008C384C" w:rsidP="00774DA4">
      <w:pPr>
        <w:pStyle w:val="EX"/>
      </w:pPr>
      <w:r w:rsidRPr="00535751">
        <w:rPr>
          <w:b/>
        </w:rPr>
        <w:t>need not</w:t>
      </w:r>
      <w:r w:rsidRPr="00535751">
        <w:tab/>
        <w:t>indicates permission not to do something</w:t>
      </w:r>
    </w:p>
    <w:p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rsidR="00774DA4" w:rsidRPr="00535751" w:rsidRDefault="00774DA4" w:rsidP="00774DA4">
      <w:pPr>
        <w:pStyle w:val="EX"/>
      </w:pPr>
      <w:r w:rsidRPr="00535751">
        <w:rPr>
          <w:b/>
        </w:rPr>
        <w:t>cannot</w:t>
      </w:r>
      <w:r w:rsidRPr="00535751">
        <w:tab/>
      </w:r>
      <w:r w:rsidRPr="00535751">
        <w:tab/>
        <w:t>indicates that something is impossible</w:t>
      </w:r>
    </w:p>
    <w:p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rsidR="001F1132" w:rsidRPr="00535751" w:rsidRDefault="001F1132" w:rsidP="001F1132">
      <w:r w:rsidRPr="00535751">
        <w:t>In addition:</w:t>
      </w:r>
    </w:p>
    <w:p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rsidR="00B06ECE" w:rsidRPr="00535751" w:rsidRDefault="00647114" w:rsidP="00B06ECE">
      <w:r w:rsidRPr="00535751">
        <w:t>The constructions "is" and "is not" do not indicate requirements.</w:t>
      </w:r>
      <w:bookmarkStart w:id="28" w:name="introduction"/>
      <w:bookmarkEnd w:id="28"/>
    </w:p>
    <w:p w:rsidR="00B06ECE" w:rsidRPr="00535751" w:rsidRDefault="00B06ECE" w:rsidP="00B06ECE"/>
    <w:p w:rsidR="00B06ECE" w:rsidRPr="00535751" w:rsidRDefault="00080512" w:rsidP="00B06ECE">
      <w:pPr>
        <w:pStyle w:val="Heading1"/>
      </w:pPr>
      <w:r w:rsidRPr="00535751">
        <w:br w:type="page"/>
      </w:r>
      <w:bookmarkStart w:id="29" w:name="scope"/>
      <w:bookmarkStart w:id="30" w:name="_Toc21098334"/>
      <w:bookmarkStart w:id="31" w:name="_Toc29470561"/>
      <w:bookmarkStart w:id="32" w:name="_Toc37141929"/>
      <w:bookmarkStart w:id="33" w:name="_Toc37141980"/>
      <w:bookmarkStart w:id="34" w:name="_Toc37142032"/>
      <w:bookmarkStart w:id="35" w:name="_Toc37269035"/>
      <w:bookmarkStart w:id="36" w:name="_Toc37269078"/>
      <w:bookmarkStart w:id="37" w:name="_Toc45907601"/>
      <w:bookmarkStart w:id="38" w:name="_Toc52564783"/>
      <w:bookmarkStart w:id="39" w:name="_Toc60857159"/>
      <w:bookmarkStart w:id="40" w:name="_Toc60857230"/>
      <w:bookmarkStart w:id="41" w:name="_Toc61185230"/>
      <w:bookmarkStart w:id="42" w:name="_Toc61185310"/>
      <w:bookmarkStart w:id="43" w:name="_Toc61185358"/>
      <w:bookmarkEnd w:id="29"/>
      <w:r w:rsidR="00B06ECE" w:rsidRPr="00535751">
        <w:lastRenderedPageBreak/>
        <w:t>1</w:t>
      </w:r>
      <w:r w:rsidR="00B06ECE" w:rsidRPr="00535751">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B06ECE" w:rsidRPr="00535751" w:rsidRDefault="00B06ECE" w:rsidP="00B06ECE">
      <w:r w:rsidRPr="00535751">
        <w:t>The present document specifies requirements for Rel-16 UEs supporting release independent features like:</w:t>
      </w:r>
    </w:p>
    <w:p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rsidR="00B06ECE" w:rsidRPr="00535751" w:rsidRDefault="00B06ECE" w:rsidP="00B06ECE">
      <w:pPr>
        <w:pStyle w:val="Heading1"/>
      </w:pPr>
      <w:bookmarkStart w:id="44" w:name="_Toc21098335"/>
      <w:bookmarkStart w:id="45" w:name="_Toc29470562"/>
      <w:bookmarkStart w:id="46" w:name="_Toc37141930"/>
      <w:bookmarkStart w:id="47" w:name="_Toc37141981"/>
      <w:bookmarkStart w:id="48" w:name="_Toc37142033"/>
      <w:bookmarkStart w:id="49" w:name="_Toc37269036"/>
      <w:bookmarkStart w:id="50" w:name="_Toc37269079"/>
      <w:bookmarkStart w:id="51" w:name="_Toc45907602"/>
      <w:bookmarkStart w:id="52" w:name="_Toc52564784"/>
      <w:bookmarkStart w:id="53" w:name="_Toc60857160"/>
      <w:bookmarkStart w:id="54" w:name="_Toc60857231"/>
      <w:bookmarkStart w:id="55" w:name="_Toc61185231"/>
      <w:bookmarkStart w:id="56" w:name="_Toc61185311"/>
      <w:bookmarkStart w:id="57" w:name="_Toc61185359"/>
      <w:r w:rsidRPr="00535751">
        <w:t>2</w:t>
      </w:r>
      <w:r w:rsidRPr="00535751">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B06ECE" w:rsidRPr="00535751" w:rsidRDefault="00B06ECE" w:rsidP="00B06ECE">
      <w:r w:rsidRPr="00535751">
        <w:t>The following documents contain provisions which, through reference in this text, constitute provisions of the present document.</w:t>
      </w:r>
    </w:p>
    <w:p w:rsidR="00B06ECE" w:rsidRPr="00535751" w:rsidRDefault="00B06ECE" w:rsidP="00B06ECE">
      <w:pPr>
        <w:pStyle w:val="B1"/>
      </w:pPr>
      <w:bookmarkStart w:id="58" w:name="OLE_LINK1"/>
      <w:bookmarkStart w:id="59" w:name="OLE_LINK2"/>
      <w:bookmarkStart w:id="60" w:name="OLE_LINK3"/>
      <w:bookmarkStart w:id="61" w:name="OLE_LINK4"/>
      <w:r w:rsidRPr="00535751">
        <w:t>-</w:t>
      </w:r>
      <w:r w:rsidRPr="00535751">
        <w:tab/>
        <w:t>References are either specific (identified by date of publication, edition number, version number, etc.) or non</w:t>
      </w:r>
      <w:r w:rsidRPr="00535751">
        <w:noBreakHyphen/>
        <w:t>specific.</w:t>
      </w:r>
    </w:p>
    <w:p w:rsidR="00B06ECE" w:rsidRPr="00535751" w:rsidRDefault="00B06ECE" w:rsidP="00B06ECE">
      <w:pPr>
        <w:pStyle w:val="B1"/>
      </w:pPr>
      <w:r w:rsidRPr="00535751">
        <w:t>-</w:t>
      </w:r>
      <w:r w:rsidRPr="00535751">
        <w:tab/>
        <w:t>For a specific reference, subsequent revisions do not apply.</w:t>
      </w:r>
    </w:p>
    <w:p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58"/>
    <w:bookmarkEnd w:id="59"/>
    <w:bookmarkEnd w:id="60"/>
    <w:bookmarkEnd w:id="61"/>
    <w:p w:rsidR="00B06ECE" w:rsidRPr="00535751" w:rsidRDefault="00B06ECE" w:rsidP="00B06ECE">
      <w:pPr>
        <w:pStyle w:val="EX"/>
      </w:pPr>
      <w:r w:rsidRPr="00535751">
        <w:t>[1]</w:t>
      </w:r>
      <w:r w:rsidRPr="00535751">
        <w:tab/>
        <w:t>3GPP TR 21.905: "Vocabulary for 3GPP Specifications".</w:t>
      </w:r>
    </w:p>
    <w:p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rsidR="00B06ECE" w:rsidRPr="00535751" w:rsidRDefault="00B06ECE" w:rsidP="00B06ECE">
      <w:pPr>
        <w:pStyle w:val="EX"/>
      </w:pPr>
      <w:r w:rsidRPr="00535751">
        <w:t>[6]</w:t>
      </w:r>
      <w:r w:rsidRPr="00535751">
        <w:tab/>
        <w:t>3GPP TS 38.133: "NR; Requirements for support of radio resource management".</w:t>
      </w:r>
    </w:p>
    <w:p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rsidR="00B06ECE" w:rsidRPr="00535751" w:rsidRDefault="00B06ECE" w:rsidP="00B06ECE">
      <w:pPr>
        <w:pStyle w:val="EX"/>
      </w:pPr>
    </w:p>
    <w:p w:rsidR="00B06ECE" w:rsidRPr="00535751" w:rsidRDefault="00B06ECE" w:rsidP="00B06ECE">
      <w:pPr>
        <w:pStyle w:val="Heading1"/>
      </w:pPr>
      <w:bookmarkStart w:id="62" w:name="_Toc21098336"/>
      <w:bookmarkStart w:id="63" w:name="_Toc29470563"/>
      <w:bookmarkStart w:id="64" w:name="_Toc37141931"/>
      <w:bookmarkStart w:id="65" w:name="_Toc37141982"/>
      <w:bookmarkStart w:id="66" w:name="_Toc37142034"/>
      <w:bookmarkStart w:id="67" w:name="_Toc37269037"/>
      <w:bookmarkStart w:id="68" w:name="_Toc37269080"/>
      <w:bookmarkStart w:id="69" w:name="_Toc45907603"/>
      <w:bookmarkStart w:id="70" w:name="_Toc52564785"/>
      <w:bookmarkStart w:id="71" w:name="_Toc60857161"/>
      <w:bookmarkStart w:id="72" w:name="_Toc60857232"/>
      <w:bookmarkStart w:id="73" w:name="_Toc61185232"/>
      <w:bookmarkStart w:id="74" w:name="_Toc61185312"/>
      <w:bookmarkStart w:id="75" w:name="_Toc61185360"/>
      <w:r w:rsidRPr="00535751">
        <w:t>3</w:t>
      </w:r>
      <w:r w:rsidRPr="00535751">
        <w:tab/>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B06ECE" w:rsidRPr="00535751" w:rsidRDefault="00B06ECE" w:rsidP="00B06ECE">
      <w:pPr>
        <w:pStyle w:val="Heading2"/>
      </w:pPr>
      <w:bookmarkStart w:id="76" w:name="_Toc21098337"/>
      <w:bookmarkStart w:id="77" w:name="_Toc29470564"/>
      <w:bookmarkStart w:id="78" w:name="_Toc37141932"/>
      <w:bookmarkStart w:id="79" w:name="_Toc37141983"/>
      <w:bookmarkStart w:id="80" w:name="_Toc37142035"/>
      <w:bookmarkStart w:id="81" w:name="_Toc37269038"/>
      <w:bookmarkStart w:id="82" w:name="_Toc37269081"/>
      <w:bookmarkStart w:id="83" w:name="_Toc45907604"/>
      <w:bookmarkStart w:id="84" w:name="_Toc52564786"/>
      <w:bookmarkStart w:id="85" w:name="_Toc60857162"/>
      <w:bookmarkStart w:id="86" w:name="_Toc60857233"/>
      <w:bookmarkStart w:id="87" w:name="_Toc61185233"/>
      <w:bookmarkStart w:id="88" w:name="_Toc61185313"/>
      <w:bookmarkStart w:id="89" w:name="_Toc61185361"/>
      <w:r w:rsidRPr="00535751">
        <w:t>3.1</w:t>
      </w:r>
      <w:r w:rsidRPr="00535751">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rsidR="00B06ECE" w:rsidRPr="00535751" w:rsidRDefault="00B06ECE" w:rsidP="00B06ECE">
      <w:pPr>
        <w:pStyle w:val="Heading2"/>
      </w:pPr>
      <w:bookmarkStart w:id="90" w:name="_Toc21098338"/>
      <w:bookmarkStart w:id="91" w:name="_Toc29470565"/>
      <w:bookmarkStart w:id="92" w:name="_Toc37141933"/>
      <w:bookmarkStart w:id="93" w:name="_Toc37141984"/>
      <w:bookmarkStart w:id="94" w:name="_Toc37142036"/>
      <w:bookmarkStart w:id="95" w:name="_Toc37269039"/>
      <w:bookmarkStart w:id="96" w:name="_Toc37269082"/>
      <w:bookmarkStart w:id="97" w:name="_Toc45907605"/>
      <w:bookmarkStart w:id="98" w:name="_Toc52564787"/>
      <w:bookmarkStart w:id="99" w:name="_Toc60857163"/>
      <w:bookmarkStart w:id="100" w:name="_Toc60857234"/>
      <w:bookmarkStart w:id="101" w:name="_Toc61185234"/>
      <w:bookmarkStart w:id="102" w:name="_Toc61185314"/>
      <w:bookmarkStart w:id="103" w:name="_Toc61185362"/>
      <w:r w:rsidRPr="00535751">
        <w:lastRenderedPageBreak/>
        <w:t>3.2</w:t>
      </w:r>
      <w:r w:rsidRPr="00535751">
        <w:tab/>
        <w:t>Symbols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B06ECE" w:rsidRPr="00535751" w:rsidRDefault="00B06ECE" w:rsidP="00B06ECE">
      <w:pPr>
        <w:keepNext/>
      </w:pPr>
      <w:r w:rsidRPr="00535751">
        <w:t>For the purposes of the present document, the following symbols apply:</w:t>
      </w:r>
    </w:p>
    <w:p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rsidR="00B06ECE" w:rsidRPr="00535751" w:rsidRDefault="00B06ECE" w:rsidP="00B06ECE">
      <w:pPr>
        <w:pStyle w:val="EW"/>
      </w:pPr>
      <w:r w:rsidRPr="00535751">
        <w:t>M</w:t>
      </w:r>
      <w:r w:rsidRPr="00535751">
        <w:tab/>
        <w:t>Release from which onwards (including release M) a feature is release independent</w:t>
      </w:r>
    </w:p>
    <w:p w:rsidR="00B06ECE" w:rsidRPr="00535751" w:rsidRDefault="00B06ECE" w:rsidP="00B06ECE">
      <w:pPr>
        <w:pStyle w:val="EW"/>
      </w:pPr>
    </w:p>
    <w:p w:rsidR="00B06ECE" w:rsidRPr="00535751" w:rsidRDefault="00B06ECE" w:rsidP="00B06ECE">
      <w:pPr>
        <w:pStyle w:val="Heading2"/>
      </w:pPr>
      <w:bookmarkStart w:id="104" w:name="_Toc21098339"/>
      <w:bookmarkStart w:id="105" w:name="_Toc29470566"/>
      <w:bookmarkStart w:id="106" w:name="_Toc37141934"/>
      <w:bookmarkStart w:id="107" w:name="_Toc37141985"/>
      <w:bookmarkStart w:id="108" w:name="_Toc37142037"/>
      <w:bookmarkStart w:id="109" w:name="_Toc37269040"/>
      <w:bookmarkStart w:id="110" w:name="_Toc37269083"/>
      <w:bookmarkStart w:id="111" w:name="_Toc45907606"/>
      <w:bookmarkStart w:id="112" w:name="_Toc52564788"/>
      <w:bookmarkStart w:id="113" w:name="_Toc60857164"/>
      <w:bookmarkStart w:id="114" w:name="_Toc60857235"/>
      <w:bookmarkStart w:id="115" w:name="_Toc61185235"/>
      <w:bookmarkStart w:id="116" w:name="_Toc61185315"/>
      <w:bookmarkStart w:id="117" w:name="_Toc61185363"/>
      <w:r w:rsidRPr="00535751">
        <w:t>3.3</w:t>
      </w:r>
      <w:r w:rsidRPr="00535751">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rsidR="00B06ECE" w:rsidRPr="00535751" w:rsidRDefault="00B06ECE" w:rsidP="00B06ECE">
      <w:pPr>
        <w:pStyle w:val="EW"/>
        <w:rPr>
          <w:rFonts w:cs="v4.1.0"/>
        </w:rPr>
      </w:pPr>
      <w:r w:rsidRPr="00535751">
        <w:rPr>
          <w:rFonts w:cs="v4.1.0"/>
        </w:rPr>
        <w:t>BW</w:t>
      </w:r>
      <w:r w:rsidRPr="00535751">
        <w:rPr>
          <w:rFonts w:cs="v4.1.0"/>
        </w:rPr>
        <w:tab/>
        <w:t>Bandwidth</w:t>
      </w:r>
    </w:p>
    <w:p w:rsidR="00B06ECE" w:rsidRPr="00535751" w:rsidRDefault="00B06ECE" w:rsidP="00B06ECE">
      <w:pPr>
        <w:pStyle w:val="EW"/>
      </w:pPr>
      <w:r w:rsidRPr="00535751">
        <w:rPr>
          <w:rFonts w:cs="v4.1.0"/>
        </w:rPr>
        <w:t>CA</w:t>
      </w:r>
      <w:r w:rsidRPr="00535751">
        <w:rPr>
          <w:rFonts w:cs="v4.1.0"/>
        </w:rPr>
        <w:tab/>
      </w:r>
      <w:r w:rsidRPr="00535751">
        <w:t>Carrier Aggregation</w:t>
      </w:r>
    </w:p>
    <w:p w:rsidR="00B06ECE" w:rsidRPr="00535751" w:rsidRDefault="00B06ECE" w:rsidP="00B06ECE">
      <w:pPr>
        <w:pStyle w:val="EW"/>
        <w:rPr>
          <w:rFonts w:cs="v4.1.0"/>
        </w:rPr>
      </w:pPr>
      <w:r w:rsidRPr="00535751">
        <w:rPr>
          <w:rFonts w:cs="v4.1.0"/>
        </w:rPr>
        <w:t>CC</w:t>
      </w:r>
      <w:r w:rsidRPr="00535751">
        <w:rPr>
          <w:rFonts w:cs="v4.1.0"/>
        </w:rPr>
        <w:tab/>
        <w:t>Component carrier</w:t>
      </w:r>
    </w:p>
    <w:p w:rsidR="00B06ECE" w:rsidRPr="00535751" w:rsidRDefault="00B06ECE" w:rsidP="00B06ECE">
      <w:pPr>
        <w:pStyle w:val="EW"/>
      </w:pPr>
      <w:r w:rsidRPr="00535751">
        <w:rPr>
          <w:rFonts w:cs="v4.1.0"/>
        </w:rPr>
        <w:t>DL</w:t>
      </w:r>
      <w:r w:rsidRPr="00535751">
        <w:rPr>
          <w:rFonts w:cs="v4.1.0"/>
        </w:rPr>
        <w:tab/>
        <w:t>Downlink</w:t>
      </w:r>
    </w:p>
    <w:p w:rsidR="00B06ECE" w:rsidRPr="00535751" w:rsidRDefault="00B06ECE" w:rsidP="00B06ECE">
      <w:pPr>
        <w:pStyle w:val="EW"/>
      </w:pPr>
      <w:r w:rsidRPr="00535751">
        <w:rPr>
          <w:rFonts w:cs="v4.1.0"/>
        </w:rPr>
        <w:t>EN-DC</w:t>
      </w:r>
      <w:r w:rsidRPr="00535751">
        <w:rPr>
          <w:rFonts w:cs="v4.1.0"/>
        </w:rPr>
        <w:tab/>
        <w:t>Dual connectivity between E-UTRA and NR</w:t>
      </w:r>
    </w:p>
    <w:p w:rsidR="00B06ECE" w:rsidRPr="00535751" w:rsidRDefault="00B06ECE" w:rsidP="00B06ECE">
      <w:pPr>
        <w:pStyle w:val="EW"/>
      </w:pPr>
      <w:r w:rsidRPr="00535751">
        <w:t>FDD</w:t>
      </w:r>
      <w:r w:rsidRPr="00535751">
        <w:tab/>
        <w:t>Frequency Division Duplex</w:t>
      </w:r>
    </w:p>
    <w:p w:rsidR="00B06ECE" w:rsidRPr="00535751" w:rsidRDefault="00B06ECE" w:rsidP="00B06ECE">
      <w:pPr>
        <w:pStyle w:val="EW"/>
      </w:pPr>
      <w:r w:rsidRPr="00535751">
        <w:t>FR1</w:t>
      </w:r>
      <w:r w:rsidRPr="00535751">
        <w:tab/>
        <w:t>Frequency range 1</w:t>
      </w:r>
    </w:p>
    <w:p w:rsidR="00B06ECE" w:rsidRPr="00535751" w:rsidRDefault="00B06ECE" w:rsidP="00B06ECE">
      <w:pPr>
        <w:pStyle w:val="EW"/>
      </w:pPr>
      <w:r w:rsidRPr="00535751">
        <w:t>FR2</w:t>
      </w:r>
      <w:r w:rsidRPr="00535751">
        <w:tab/>
        <w:t>Frequency range 2</w:t>
      </w:r>
    </w:p>
    <w:p w:rsidR="00B06ECE" w:rsidRPr="00535751" w:rsidRDefault="00B06ECE" w:rsidP="00B06ECE">
      <w:pPr>
        <w:pStyle w:val="EW"/>
      </w:pPr>
      <w:r w:rsidRPr="00535751">
        <w:t>NR</w:t>
      </w:r>
      <w:r w:rsidRPr="00535751">
        <w:tab/>
        <w:t>New radio</w:t>
      </w:r>
    </w:p>
    <w:p w:rsidR="00B06ECE" w:rsidRPr="00535751" w:rsidRDefault="00B06ECE" w:rsidP="00B06ECE">
      <w:pPr>
        <w:pStyle w:val="EW"/>
      </w:pPr>
      <w:r w:rsidRPr="00535751">
        <w:t>REL</w:t>
      </w:r>
      <w:r w:rsidRPr="00535751">
        <w:tab/>
        <w:t>Release</w:t>
      </w:r>
    </w:p>
    <w:p w:rsidR="00B06ECE" w:rsidRPr="00535751" w:rsidRDefault="00B06ECE" w:rsidP="00B06ECE">
      <w:pPr>
        <w:pStyle w:val="EW"/>
      </w:pPr>
      <w:r w:rsidRPr="00535751">
        <w:t>SDL</w:t>
      </w:r>
      <w:r w:rsidRPr="00535751">
        <w:tab/>
        <w:t>Supplementary downlink</w:t>
      </w:r>
    </w:p>
    <w:p w:rsidR="00B06ECE" w:rsidRPr="00535751" w:rsidRDefault="00B06ECE" w:rsidP="00B06ECE">
      <w:pPr>
        <w:pStyle w:val="EW"/>
      </w:pPr>
      <w:r w:rsidRPr="00535751">
        <w:t>SUL</w:t>
      </w:r>
      <w:r w:rsidRPr="00535751">
        <w:tab/>
        <w:t>Supplementary uplink</w:t>
      </w:r>
    </w:p>
    <w:p w:rsidR="00B06ECE" w:rsidRPr="00535751" w:rsidRDefault="00B06ECE" w:rsidP="00B06ECE">
      <w:pPr>
        <w:pStyle w:val="EW"/>
      </w:pPr>
      <w:r w:rsidRPr="00535751">
        <w:t>TDD</w:t>
      </w:r>
      <w:r w:rsidRPr="00535751">
        <w:tab/>
        <w:t xml:space="preserve">Time Division Duplex </w:t>
      </w:r>
    </w:p>
    <w:p w:rsidR="00B06ECE" w:rsidRPr="00535751" w:rsidRDefault="00B06ECE" w:rsidP="00B06ECE">
      <w:pPr>
        <w:pStyle w:val="EW"/>
      </w:pPr>
      <w:r w:rsidRPr="00535751">
        <w:t>UE</w:t>
      </w:r>
      <w:r w:rsidRPr="00535751">
        <w:tab/>
        <w:t>User Equipment</w:t>
      </w:r>
    </w:p>
    <w:p w:rsidR="00B06ECE" w:rsidRPr="00535751" w:rsidRDefault="00B06ECE" w:rsidP="00B06ECE">
      <w:pPr>
        <w:pStyle w:val="EW"/>
        <w:rPr>
          <w:lang w:eastAsia="ko-KR"/>
        </w:rPr>
      </w:pPr>
      <w:r w:rsidRPr="00535751">
        <w:t>UL</w:t>
      </w:r>
      <w:r w:rsidRPr="00535751">
        <w:tab/>
        <w:t>Uplink</w:t>
      </w:r>
    </w:p>
    <w:p w:rsidR="00B06ECE" w:rsidRPr="00535751" w:rsidRDefault="00B06ECE" w:rsidP="00B06ECE">
      <w:pPr>
        <w:pStyle w:val="EW"/>
        <w:rPr>
          <w:lang w:eastAsia="ko-KR"/>
        </w:rPr>
      </w:pPr>
    </w:p>
    <w:p w:rsidR="00B06ECE" w:rsidRPr="00535751" w:rsidRDefault="00B06ECE" w:rsidP="00B06ECE">
      <w:pPr>
        <w:pStyle w:val="Heading1"/>
      </w:pPr>
      <w:bookmarkStart w:id="118" w:name="_Toc21098340"/>
      <w:bookmarkStart w:id="119" w:name="_Toc29470567"/>
      <w:bookmarkStart w:id="120" w:name="_Toc37141935"/>
      <w:bookmarkStart w:id="121" w:name="_Toc37141986"/>
      <w:bookmarkStart w:id="122" w:name="_Toc37142038"/>
      <w:bookmarkStart w:id="123" w:name="_Toc37269041"/>
      <w:bookmarkStart w:id="124" w:name="_Toc37269084"/>
      <w:bookmarkStart w:id="125" w:name="_Toc45907607"/>
      <w:bookmarkStart w:id="126" w:name="_Toc52564789"/>
      <w:bookmarkStart w:id="127" w:name="_Toc60857165"/>
      <w:bookmarkStart w:id="128" w:name="_Toc60857236"/>
      <w:bookmarkStart w:id="129" w:name="_Toc61185236"/>
      <w:bookmarkStart w:id="130" w:name="_Toc61185316"/>
      <w:bookmarkStart w:id="131" w:name="_Toc61185364"/>
      <w:r w:rsidRPr="00535751">
        <w:t>4</w:t>
      </w:r>
      <w:r w:rsidRPr="00535751">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B06ECE" w:rsidRPr="00535751" w:rsidRDefault="00B06ECE" w:rsidP="00B06ECE">
      <w:r w:rsidRPr="00535751">
        <w:t>TSG-RAN has agreed for certain features (see the following clauses) to introduce them in a "release independent way".</w:t>
      </w:r>
    </w:p>
    <w:p w:rsidR="00B06ECE" w:rsidRPr="00535751" w:rsidRDefault="00B06ECE" w:rsidP="00B06ECE">
      <w:r w:rsidRPr="00535751">
        <w:t>This means for each feature:</w:t>
      </w:r>
    </w:p>
    <w:p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535751" w:rsidRDefault="00B06ECE" w:rsidP="00B06ECE">
      <w:r w:rsidRPr="00535751">
        <w:t>The applicable UE Categories are specified in TS 38.306 [7] according to the release to which the UE conforms.</w:t>
      </w:r>
    </w:p>
    <w:p w:rsidR="00B06ECE" w:rsidRPr="00535751" w:rsidRDefault="00B06ECE" w:rsidP="00B06ECE">
      <w:pPr>
        <w:pStyle w:val="Heading1"/>
      </w:pPr>
      <w:bookmarkStart w:id="132" w:name="_Toc21098341"/>
      <w:bookmarkStart w:id="133" w:name="_Toc29470568"/>
      <w:bookmarkStart w:id="134" w:name="_Toc37141936"/>
      <w:bookmarkStart w:id="135" w:name="_Toc37141987"/>
      <w:bookmarkStart w:id="136" w:name="_Toc37142039"/>
      <w:bookmarkStart w:id="137" w:name="_Toc37269042"/>
      <w:bookmarkStart w:id="138" w:name="_Toc37269085"/>
      <w:bookmarkStart w:id="139" w:name="_Toc45907608"/>
      <w:bookmarkStart w:id="140" w:name="_Toc52564790"/>
      <w:bookmarkStart w:id="141" w:name="_Toc60857166"/>
      <w:bookmarkStart w:id="142" w:name="_Toc60857237"/>
      <w:bookmarkStart w:id="143" w:name="_Toc61185237"/>
      <w:bookmarkStart w:id="144" w:name="_Toc61185317"/>
      <w:bookmarkStart w:id="145" w:name="_Toc61185365"/>
      <w:r w:rsidRPr="00535751">
        <w:t>5</w:t>
      </w:r>
      <w:r w:rsidRPr="00535751">
        <w:tab/>
        <w:t>Release independent features for NR frequency range 1</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B06ECE" w:rsidRPr="00535751" w:rsidRDefault="00B06ECE" w:rsidP="00B06ECE">
      <w:pPr>
        <w:pStyle w:val="Heading2"/>
      </w:pPr>
      <w:bookmarkStart w:id="146" w:name="_Toc21098342"/>
      <w:bookmarkStart w:id="147" w:name="_Toc29470569"/>
      <w:bookmarkStart w:id="148" w:name="_Toc37141937"/>
      <w:bookmarkStart w:id="149" w:name="_Toc37141988"/>
      <w:bookmarkStart w:id="150" w:name="_Toc37142040"/>
      <w:bookmarkStart w:id="151" w:name="_Toc37269043"/>
      <w:bookmarkStart w:id="152" w:name="_Toc37269086"/>
      <w:bookmarkStart w:id="153" w:name="_Toc45907609"/>
      <w:bookmarkStart w:id="154" w:name="_Toc52564791"/>
      <w:bookmarkStart w:id="155" w:name="_Toc60857167"/>
      <w:bookmarkStart w:id="156" w:name="_Toc60857238"/>
      <w:bookmarkStart w:id="157" w:name="_Toc61185238"/>
      <w:bookmarkStart w:id="158" w:name="_Toc61185318"/>
      <w:bookmarkStart w:id="159" w:name="_Toc61185366"/>
      <w:r w:rsidRPr="00535751">
        <w:t>5.1</w:t>
      </w:r>
      <w:r w:rsidRPr="00535751">
        <w:tab/>
        <w:t>Additional NR operating bands and UE power classes for NR frequency range 1</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B06ECE" w:rsidRPr="00535751" w:rsidRDefault="00B06ECE" w:rsidP="00B06ECE">
      <w:r w:rsidRPr="00535751">
        <w:t>Requirements for a Rel-16 UE for additional NR operating bands and power classes compared to TS 38.101-1 of Rel-16 [2] are introduced via this clause.</w:t>
      </w:r>
    </w:p>
    <w:p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L"/>
              <w:jc w:val="center"/>
            </w:pPr>
            <w:r w:rsidRPr="00535751">
              <w:t>Table B.4.1-1, Table B.4.3-1</w:t>
            </w:r>
          </w:p>
        </w:tc>
      </w:tr>
    </w:tbl>
    <w:p w:rsidR="00B06ECE" w:rsidRPr="00535751" w:rsidRDefault="00B06ECE" w:rsidP="00B06ECE"/>
    <w:p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Release</w:t>
            </w:r>
          </w:p>
          <w:p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076457"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rsidR="00076457" w:rsidRPr="00535751" w:rsidRDefault="00076457" w:rsidP="000052EC">
            <w:pPr>
              <w:pStyle w:val="TAC"/>
            </w:pPr>
            <w:r w:rsidRPr="00AA0E7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bl>
    <w:p w:rsidR="00B06ECE" w:rsidRPr="00535751" w:rsidRDefault="00B06ECE" w:rsidP="00B06ECE"/>
    <w:p w:rsidR="00B06ECE" w:rsidRPr="00535751" w:rsidRDefault="00B06ECE" w:rsidP="00B06ECE">
      <w:pPr>
        <w:pStyle w:val="Heading2"/>
      </w:pPr>
      <w:bookmarkStart w:id="160" w:name="_Toc21098343"/>
      <w:bookmarkStart w:id="161" w:name="_Toc29470570"/>
      <w:bookmarkStart w:id="162" w:name="_Toc37141938"/>
      <w:bookmarkStart w:id="163" w:name="_Toc37141989"/>
      <w:bookmarkStart w:id="164" w:name="_Toc37142041"/>
      <w:bookmarkStart w:id="165" w:name="_Toc37269044"/>
      <w:bookmarkStart w:id="166" w:name="_Toc37269087"/>
      <w:bookmarkStart w:id="167" w:name="_Toc45907610"/>
      <w:bookmarkStart w:id="168" w:name="_Toc52564792"/>
      <w:bookmarkStart w:id="169" w:name="_Toc60857168"/>
      <w:bookmarkStart w:id="170" w:name="_Toc60857239"/>
      <w:bookmarkStart w:id="171" w:name="_Toc61185239"/>
      <w:bookmarkStart w:id="172" w:name="_Toc61185319"/>
      <w:bookmarkStart w:id="173" w:name="_Toc61185367"/>
      <w:r w:rsidRPr="00535751">
        <w:t>5.2</w:t>
      </w:r>
      <w:r w:rsidRPr="00535751">
        <w:tab/>
        <w:t>Additional NR CA configurations for NR frequency range 1</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B06ECE" w:rsidRPr="00535751" w:rsidRDefault="00B06ECE" w:rsidP="00B06ECE">
      <w:pPr>
        <w:pStyle w:val="Heading3"/>
      </w:pPr>
      <w:bookmarkStart w:id="174" w:name="_Toc21098344"/>
      <w:bookmarkStart w:id="175" w:name="_Toc29470571"/>
      <w:bookmarkStart w:id="176" w:name="_Toc37141939"/>
      <w:bookmarkStart w:id="177" w:name="_Toc37141990"/>
      <w:bookmarkStart w:id="178" w:name="_Toc37142042"/>
      <w:bookmarkStart w:id="179" w:name="_Toc37269045"/>
      <w:bookmarkStart w:id="180" w:name="_Toc37269088"/>
      <w:bookmarkStart w:id="181" w:name="_Toc45907611"/>
      <w:bookmarkStart w:id="182" w:name="_Toc52564793"/>
      <w:bookmarkStart w:id="183" w:name="_Toc60857169"/>
      <w:bookmarkStart w:id="184" w:name="_Toc60857240"/>
      <w:bookmarkStart w:id="185" w:name="_Toc61185240"/>
      <w:bookmarkStart w:id="186" w:name="_Toc61185320"/>
      <w:bookmarkStart w:id="187" w:name="_Toc61185368"/>
      <w:r w:rsidRPr="00535751">
        <w:t>5.2.1</w:t>
      </w:r>
      <w:r w:rsidRPr="00535751">
        <w:tab/>
        <w:t>Intraband CA</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B06ECE" w:rsidRPr="00535751" w:rsidRDefault="00B06ECE" w:rsidP="00B06ECE">
      <w:r w:rsidRPr="00535751">
        <w:t>Requirements for a Rel-16 UE for additional NR intraband CA configurations within FR1 compared to TS 38.101-1 of Rel-16 [2] are introduced via this clause.</w:t>
      </w:r>
    </w:p>
    <w:p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Table B.4.2-1</w:t>
            </w:r>
          </w:p>
        </w:tc>
      </w:tr>
      <w:tr w:rsidR="000052EC" w:rsidRPr="00535751"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Release</w:t>
            </w:r>
          </w:p>
          <w:p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rsidR="00450BA3" w:rsidRDefault="00450BA3" w:rsidP="00450BA3">
            <w:pPr>
              <w:pStyle w:val="TAH"/>
            </w:pPr>
            <w:r>
              <w:t>requirements to be fulfilled</w:t>
            </w:r>
          </w:p>
          <w:p w:rsidR="00450BA3" w:rsidRDefault="00450BA3" w:rsidP="00450BA3">
            <w:pPr>
              <w:pStyle w:val="TAH"/>
            </w:pPr>
            <w:r>
              <w:t>(see 38.307 of the REL in which the CA configuration was introduced)</w:t>
            </w:r>
          </w:p>
        </w:tc>
      </w:tr>
      <w:tr w:rsidR="00450BA3"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rsidR="00450BA3" w:rsidRDefault="00450BA3" w:rsidP="00450BA3">
            <w:pPr>
              <w:pStyle w:val="TAC"/>
            </w:pPr>
            <w:r>
              <w:t xml:space="preserve">Table </w:t>
            </w:r>
            <w:r>
              <w:rPr>
                <w:lang w:eastAsia="ja-JP"/>
              </w:rPr>
              <w:t>B.4.2</w:t>
            </w:r>
            <w:r>
              <w:rPr>
                <w:rFonts w:hint="eastAsia"/>
                <w:lang w:eastAsia="ja-JP"/>
              </w:rPr>
              <w:t>-1</w:t>
            </w:r>
          </w:p>
        </w:tc>
      </w:tr>
      <w:tr w:rsidR="00450BA3"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pPr>
          </w:p>
        </w:tc>
        <w:tc>
          <w:tcPr>
            <w:tcW w:w="746" w:type="dxa"/>
            <w:vMerge/>
            <w:tcBorders>
              <w:left w:val="nil"/>
              <w:right w:val="single" w:sz="4" w:space="0" w:color="auto"/>
            </w:tcBorders>
            <w:shd w:val="clear" w:color="auto" w:fill="auto"/>
            <w:vAlign w:val="center"/>
          </w:tcPr>
          <w:p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Rel-15</w:t>
            </w:r>
          </w:p>
        </w:tc>
        <w:tc>
          <w:tcPr>
            <w:tcW w:w="1867" w:type="dxa"/>
            <w:vMerge/>
            <w:tcBorders>
              <w:left w:val="nil"/>
              <w:bottom w:val="single" w:sz="4" w:space="0" w:color="auto"/>
              <w:right w:val="single" w:sz="4" w:space="0" w:color="auto"/>
            </w:tcBorders>
          </w:tcPr>
          <w:p w:rsidR="00450BA3" w:rsidRDefault="00450BA3" w:rsidP="00450BA3">
            <w:pPr>
              <w:pStyle w:val="TAC"/>
            </w:pPr>
          </w:p>
        </w:tc>
      </w:tr>
      <w:tr w:rsidR="00450BA3"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Rel-15</w:t>
            </w:r>
          </w:p>
        </w:tc>
        <w:tc>
          <w:tcPr>
            <w:tcW w:w="1867" w:type="dxa"/>
            <w:vMerge/>
            <w:tcBorders>
              <w:left w:val="nil"/>
              <w:bottom w:val="single" w:sz="4" w:space="0" w:color="auto"/>
              <w:right w:val="single" w:sz="4" w:space="0" w:color="auto"/>
            </w:tcBorders>
          </w:tcPr>
          <w:p w:rsidR="00450BA3" w:rsidRDefault="00450BA3" w:rsidP="00450BA3">
            <w:pPr>
              <w:pStyle w:val="TAC"/>
            </w:pPr>
          </w:p>
        </w:tc>
      </w:tr>
    </w:tbl>
    <w:p w:rsidR="00B06ECE" w:rsidRPr="00535751" w:rsidRDefault="00B06ECE" w:rsidP="00B06ECE"/>
    <w:p w:rsidR="00B06ECE" w:rsidRPr="00535751" w:rsidRDefault="00B06ECE" w:rsidP="00B06ECE">
      <w:pPr>
        <w:pStyle w:val="Heading3"/>
      </w:pPr>
      <w:bookmarkStart w:id="188" w:name="_Toc21098345"/>
      <w:bookmarkStart w:id="189" w:name="_Toc29470572"/>
      <w:bookmarkStart w:id="190" w:name="_Toc37141940"/>
      <w:bookmarkStart w:id="191" w:name="_Toc37141991"/>
      <w:bookmarkStart w:id="192" w:name="_Toc37142043"/>
      <w:bookmarkStart w:id="193" w:name="_Toc37269046"/>
      <w:bookmarkStart w:id="194" w:name="_Toc37269089"/>
      <w:bookmarkStart w:id="195" w:name="_Toc45907612"/>
      <w:bookmarkStart w:id="196" w:name="_Toc52564794"/>
      <w:bookmarkStart w:id="197" w:name="_Toc60857170"/>
      <w:bookmarkStart w:id="198" w:name="_Toc60857241"/>
      <w:bookmarkStart w:id="199" w:name="_Toc61185241"/>
      <w:bookmarkStart w:id="200" w:name="_Toc61185321"/>
      <w:bookmarkStart w:id="201" w:name="_Toc61185369"/>
      <w:r w:rsidRPr="00535751">
        <w:t>5.2.2</w:t>
      </w:r>
      <w:r w:rsidRPr="00535751">
        <w:tab/>
        <w:t>Interband CA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B06ECE" w:rsidRPr="00535751" w:rsidRDefault="00B06ECE" w:rsidP="00B06ECE">
      <w:bookmarkStart w:id="202" w:name="OLE_LINK27"/>
      <w:r w:rsidRPr="00535751">
        <w:t>Requirements for a Rel-16 UE for additional NR interband CA configurations within FR1 compared to TS 38.101-1 of Rel-16 [2] are introduced via this clause.</w:t>
      </w:r>
    </w:p>
    <w:p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450BA3" w:rsidRPr="00535751"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rsidR="00450BA3" w:rsidRPr="00535751" w:rsidRDefault="00450BA3" w:rsidP="00450BA3">
            <w:pPr>
              <w:pStyle w:val="TAC"/>
            </w:pPr>
            <w:bookmarkStart w:id="203" w:name="_GoBack"/>
            <w:bookmarkEnd w:id="203"/>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450BA3" w:rsidRPr="00535751" w:rsidRDefault="00450BA3" w:rsidP="00450BA3">
            <w:pPr>
              <w:pStyle w:val="TAC"/>
            </w:pPr>
          </w:p>
        </w:tc>
      </w:tr>
      <w:bookmarkEnd w:id="202"/>
    </w:tbl>
    <w:p w:rsidR="00B06ECE" w:rsidRPr="00535751" w:rsidRDefault="00B06ECE" w:rsidP="00B06ECE"/>
    <w:p w:rsidR="00B06ECE" w:rsidRPr="00535751" w:rsidRDefault="00B06ECE" w:rsidP="00B06ECE">
      <w:pPr>
        <w:pStyle w:val="Heading2"/>
      </w:pPr>
      <w:bookmarkStart w:id="204" w:name="_Toc21098346"/>
      <w:bookmarkStart w:id="205" w:name="_Toc29470573"/>
      <w:bookmarkStart w:id="206" w:name="_Toc37141941"/>
      <w:bookmarkStart w:id="207" w:name="_Toc37141992"/>
      <w:bookmarkStart w:id="208" w:name="_Toc37142044"/>
      <w:bookmarkStart w:id="209" w:name="_Toc37269047"/>
      <w:bookmarkStart w:id="210" w:name="_Toc37269090"/>
      <w:bookmarkStart w:id="211" w:name="_Toc45907613"/>
      <w:bookmarkStart w:id="212" w:name="_Toc52564795"/>
      <w:bookmarkStart w:id="213" w:name="_Toc60857171"/>
      <w:bookmarkStart w:id="214" w:name="_Toc60857242"/>
      <w:bookmarkStart w:id="215" w:name="_Toc61185242"/>
      <w:bookmarkStart w:id="216" w:name="_Toc61185322"/>
      <w:bookmarkStart w:id="217" w:name="_Toc61185370"/>
      <w:r w:rsidRPr="00535751">
        <w:t>5.3</w:t>
      </w:r>
      <w:r w:rsidRPr="00535751">
        <w:tab/>
        <w:t>Additional NR SUL configurations for NR frequency range 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B06ECE" w:rsidRPr="00535751" w:rsidRDefault="00B06ECE" w:rsidP="00B06ECE">
      <w:r w:rsidRPr="00535751">
        <w:t>Requirements for a Rel-16 UE for additional NR SUL configurations within FR1 compared to TS 38.101-1 of Rel-16 [2] are introduced via this clause.</w:t>
      </w:r>
    </w:p>
    <w:p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SUL configuration was introduced)</w:t>
            </w:r>
          </w:p>
        </w:tc>
      </w:tr>
      <w:tr w:rsidR="000052EC" w:rsidRPr="00535751" w:rsidTr="000052EC">
        <w:trPr>
          <w:trHeight w:val="288"/>
        </w:trPr>
        <w:tc>
          <w:tcPr>
            <w:tcW w:w="1985" w:type="dxa"/>
            <w:tcBorders>
              <w:left w:val="single" w:sz="4" w:space="0" w:color="auto"/>
              <w:right w:val="single" w:sz="4" w:space="0" w:color="auto"/>
            </w:tcBorders>
            <w:shd w:val="clear" w:color="auto" w:fill="auto"/>
          </w:tcPr>
          <w:p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r w:rsidRPr="00535751">
              <w:t>Table B.4.3</w:t>
            </w:r>
            <w:r w:rsidRPr="00535751">
              <w:rPr>
                <w:rFonts w:hint="eastAsia"/>
              </w:rPr>
              <w:t>-1</w:t>
            </w: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371B09" w:rsidRDefault="00371B09" w:rsidP="00371B09">
      <w:pPr>
        <w:pStyle w:val="Heading2"/>
      </w:pPr>
      <w:bookmarkStart w:id="218" w:name="_Toc60857172"/>
      <w:bookmarkStart w:id="219" w:name="_Toc60857243"/>
      <w:bookmarkStart w:id="220" w:name="_Toc61185243"/>
      <w:bookmarkStart w:id="221" w:name="_Toc61185323"/>
      <w:bookmarkStart w:id="222" w:name="_Toc61185371"/>
      <w:r>
        <w:t>5.</w:t>
      </w:r>
      <w:r>
        <w:rPr>
          <w:lang w:eastAsia="zh-CN"/>
        </w:rPr>
        <w:t>4</w:t>
      </w:r>
      <w:r>
        <w:tab/>
        <w:t>Other release independent features for NR frequency range 1</w:t>
      </w:r>
      <w:bookmarkEnd w:id="218"/>
      <w:bookmarkEnd w:id="219"/>
      <w:bookmarkEnd w:id="220"/>
      <w:bookmarkEnd w:id="221"/>
      <w:bookmarkEnd w:id="222"/>
    </w:p>
    <w:p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rsidTr="00450BA3">
        <w:tc>
          <w:tcPr>
            <w:tcW w:w="1844" w:type="dxa"/>
            <w:tcBorders>
              <w:top w:val="single" w:sz="4" w:space="0" w:color="auto"/>
              <w:left w:val="single" w:sz="4" w:space="0" w:color="auto"/>
              <w:bottom w:val="single" w:sz="4" w:space="0" w:color="auto"/>
              <w:right w:val="single" w:sz="4" w:space="0" w:color="auto"/>
            </w:tcBorders>
            <w:vAlign w:val="center"/>
            <w:hideMark/>
          </w:tcPr>
          <w:p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71B09" w:rsidRDefault="00371B09" w:rsidP="00450BA3">
            <w:pPr>
              <w:pStyle w:val="TAH"/>
              <w:rPr>
                <w:rFonts w:cs="Arial"/>
              </w:rPr>
            </w:pPr>
            <w:r>
              <w:rPr>
                <w:rFonts w:cs="Arial"/>
              </w:rPr>
              <w:t>Release</w:t>
            </w:r>
          </w:p>
          <w:p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jc w:val="left"/>
              <w:rPr>
                <w:rFonts w:cs="Arial"/>
              </w:rPr>
            </w:pPr>
            <w:r>
              <w:rPr>
                <w:rFonts w:cs="Arial"/>
              </w:rPr>
              <w:t>Requirements to be fulfilled</w:t>
            </w:r>
          </w:p>
          <w:p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rFonts w:cs="Arial"/>
              </w:rPr>
            </w:pPr>
            <w:r>
              <w:rPr>
                <w:rFonts w:cs="Arial"/>
              </w:rPr>
              <w:t>Further information</w:t>
            </w:r>
          </w:p>
        </w:tc>
      </w:tr>
      <w:tr w:rsidR="00371B09" w:rsidTr="00450BA3">
        <w:tc>
          <w:tcPr>
            <w:tcW w:w="184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371B09" w:rsidTr="00450BA3">
        <w:tc>
          <w:tcPr>
            <w:tcW w:w="9975" w:type="dxa"/>
            <w:gridSpan w:val="4"/>
            <w:tcBorders>
              <w:top w:val="single" w:sz="4" w:space="0" w:color="auto"/>
              <w:left w:val="single" w:sz="4" w:space="0" w:color="auto"/>
              <w:bottom w:val="single" w:sz="4" w:space="0" w:color="auto"/>
              <w:right w:val="single" w:sz="4" w:space="0" w:color="auto"/>
            </w:tcBorders>
          </w:tcPr>
          <w:p w:rsidR="00371B09" w:rsidRPr="00FC2972" w:rsidRDefault="00371B09" w:rsidP="00450BA3">
            <w:pPr>
              <w:pStyle w:val="TAL"/>
            </w:pPr>
            <w:r>
              <w:t>NOTE 1: Rel-15 UEs supporting the high speed train are assumed to read the Rel-16 high speed train scenario information, which is broadcast to all UEs.</w:t>
            </w:r>
          </w:p>
        </w:tc>
      </w:tr>
    </w:tbl>
    <w:p w:rsidR="00371B09" w:rsidRPr="00FE707D" w:rsidRDefault="00371B09" w:rsidP="00371B09"/>
    <w:p w:rsidR="00B6745D" w:rsidRDefault="00B6745D" w:rsidP="00B6745D">
      <w:pPr>
        <w:pStyle w:val="Heading2"/>
      </w:pPr>
      <w:bookmarkStart w:id="223" w:name="_Toc60857173"/>
      <w:bookmarkStart w:id="224" w:name="_Toc60857244"/>
      <w:bookmarkStart w:id="225" w:name="_Toc61185244"/>
      <w:bookmarkStart w:id="226" w:name="_Toc61185324"/>
      <w:bookmarkStart w:id="227" w:name="_Toc61185372"/>
      <w:r>
        <w:rPr>
          <w:rFonts w:eastAsia="SimSun" w:hint="eastAsia"/>
          <w:lang w:val="en-US" w:eastAsia="zh-CN"/>
        </w:rPr>
        <w:lastRenderedPageBreak/>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223"/>
      <w:bookmarkEnd w:id="224"/>
      <w:bookmarkEnd w:id="225"/>
      <w:bookmarkEnd w:id="226"/>
      <w:bookmarkEnd w:id="227"/>
    </w:p>
    <w:p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rsidTr="00FF2E28">
        <w:trPr>
          <w:trHeight w:val="288"/>
        </w:trPr>
        <w:tc>
          <w:tcPr>
            <w:tcW w:w="1985" w:type="dxa"/>
            <w:tcBorders>
              <w:top w:val="single" w:sz="4" w:space="0" w:color="auto"/>
              <w:left w:val="single" w:sz="4" w:space="0" w:color="auto"/>
              <w:bottom w:val="single" w:sz="4" w:space="0" w:color="auto"/>
              <w:right w:val="single" w:sz="4" w:space="0" w:color="auto"/>
            </w:tcBorders>
            <w:vAlign w:val="center"/>
          </w:tcPr>
          <w:p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rsidR="00B6745D" w:rsidRDefault="00B6745D" w:rsidP="00FF2E28">
            <w:pPr>
              <w:pStyle w:val="TAH"/>
            </w:pPr>
            <w:r>
              <w:t>Release</w:t>
            </w:r>
          </w:p>
          <w:p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rsidR="00B6745D" w:rsidRDefault="00B6745D" w:rsidP="00FF2E28">
            <w:pPr>
              <w:pStyle w:val="TAH"/>
            </w:pPr>
            <w:r>
              <w:t>requirements to be fulfilled</w:t>
            </w:r>
          </w:p>
          <w:p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rsidTr="00FF2E28">
        <w:trPr>
          <w:trHeight w:val="449"/>
        </w:trPr>
        <w:tc>
          <w:tcPr>
            <w:tcW w:w="1985" w:type="dxa"/>
            <w:tcBorders>
              <w:top w:val="single" w:sz="4" w:space="0" w:color="auto"/>
              <w:left w:val="single" w:sz="4" w:space="0" w:color="auto"/>
              <w:right w:val="single" w:sz="4" w:space="0" w:color="auto"/>
            </w:tcBorders>
            <w:vAlign w:val="center"/>
          </w:tcPr>
          <w:p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right w:val="single" w:sz="4" w:space="0" w:color="auto"/>
            </w:tcBorders>
            <w:vAlign w:val="center"/>
          </w:tcPr>
          <w:p w:rsidR="00B6745D" w:rsidRDefault="00B6745D" w:rsidP="00FF2E28">
            <w:pPr>
              <w:pStyle w:val="TAC"/>
            </w:pPr>
            <w:r>
              <w:t>DL</w:t>
            </w:r>
          </w:p>
        </w:tc>
        <w:tc>
          <w:tcPr>
            <w:tcW w:w="1226" w:type="dxa"/>
            <w:tcBorders>
              <w:top w:val="single" w:sz="4" w:space="0" w:color="auto"/>
              <w:left w:val="single" w:sz="4" w:space="0" w:color="auto"/>
              <w:right w:val="single" w:sz="4" w:space="0" w:color="auto"/>
            </w:tcBorders>
            <w:vAlign w:val="center"/>
          </w:tcPr>
          <w:p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right w:val="single" w:sz="4" w:space="0" w:color="auto"/>
            </w:tcBorders>
            <w:vAlign w:val="center"/>
          </w:tcPr>
          <w:p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nil"/>
              <w:left w:val="single" w:sz="4" w:space="0" w:color="auto"/>
              <w:bottom w:val="single" w:sz="4" w:space="0" w:color="auto"/>
              <w:right w:val="single" w:sz="4" w:space="0" w:color="auto"/>
            </w:tcBorders>
            <w:vAlign w:val="center"/>
          </w:tcPr>
          <w:p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nil"/>
              <w:left w:val="nil"/>
              <w:bottom w:val="single" w:sz="4" w:space="0" w:color="auto"/>
              <w:right w:val="nil"/>
            </w:tcBorders>
            <w:vAlign w:val="center"/>
          </w:tcPr>
          <w:p w:rsidR="00B6745D" w:rsidRDefault="00B6745D" w:rsidP="00FF2E28">
            <w:pPr>
              <w:pStyle w:val="TAC"/>
              <w:rPr>
                <w:rFonts w:eastAsia="PMingLiU"/>
                <w:lang w:eastAsia="zh-TW"/>
              </w:rPr>
            </w:pPr>
            <w:r>
              <w:t>FDD</w:t>
            </w:r>
          </w:p>
        </w:tc>
        <w:tc>
          <w:tcPr>
            <w:tcW w:w="1286" w:type="dxa"/>
            <w:tcBorders>
              <w:top w:val="nil"/>
              <w:left w:val="single" w:sz="4" w:space="0" w:color="auto"/>
              <w:bottom w:val="single" w:sz="4" w:space="0" w:color="auto"/>
              <w:right w:val="single" w:sz="4" w:space="0" w:color="auto"/>
            </w:tcBorders>
            <w:vAlign w:val="center"/>
          </w:tcPr>
          <w:p w:rsidR="00B6745D" w:rsidRDefault="00B6745D" w:rsidP="00FF2E28">
            <w:pPr>
              <w:pStyle w:val="TAC"/>
            </w:pPr>
            <w:r>
              <w:t>Rel-1</w:t>
            </w:r>
            <w:r>
              <w:rPr>
                <w:rFonts w:eastAsia="SimSun" w:hint="eastAsia"/>
                <w:lang w:val="en-US" w:eastAsia="zh-CN"/>
              </w:rPr>
              <w:t>6</w:t>
            </w:r>
          </w:p>
        </w:tc>
        <w:tc>
          <w:tcPr>
            <w:tcW w:w="1366" w:type="dxa"/>
            <w:tcBorders>
              <w:top w:val="nil"/>
              <w:left w:val="single" w:sz="4" w:space="0" w:color="auto"/>
              <w:right w:val="single" w:sz="4" w:space="0" w:color="auto"/>
            </w:tcBorders>
            <w:vAlign w:val="center"/>
          </w:tcPr>
          <w:p w:rsidR="00B6745D" w:rsidRDefault="00B6745D" w:rsidP="00FF2E28">
            <w:pPr>
              <w:pStyle w:val="TAC"/>
            </w:pPr>
          </w:p>
        </w:tc>
      </w:tr>
    </w:tbl>
    <w:p w:rsidR="00FF2E28" w:rsidRDefault="00FF2E28" w:rsidP="00B06ECE">
      <w:pPr>
        <w:rPr>
          <w:rFonts w:eastAsia="SimSun"/>
          <w:lang w:val="en-US" w:eastAsia="zh-CN"/>
        </w:rPr>
      </w:pPr>
    </w:p>
    <w:p w:rsidR="00FF2E28" w:rsidRPr="001E56FE" w:rsidRDefault="00FF2E28" w:rsidP="00FF2E28">
      <w:pPr>
        <w:spacing w:after="0"/>
        <w:rPr>
          <w:rFonts w:eastAsia="Yu Mincho"/>
        </w:rPr>
      </w:pPr>
      <w:bookmarkStart w:id="228" w:name="_Toc60857174"/>
      <w:bookmarkStart w:id="229"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228"/>
      <w:bookmarkEnd w:id="229"/>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FF2E28" w:rsidRPr="00535751" w:rsidRDefault="00FF2E28" w:rsidP="00FF2E28">
            <w:pPr>
              <w:pStyle w:val="TAH"/>
            </w:pPr>
            <w:r w:rsidRPr="00535751">
              <w:t>Release</w:t>
            </w:r>
          </w:p>
          <w:p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FF2E28" w:rsidRPr="00535751" w:rsidRDefault="00FF2E28" w:rsidP="00FF2E28">
            <w:pPr>
              <w:pStyle w:val="TAH"/>
            </w:pPr>
            <w:r w:rsidRPr="00535751">
              <w:t>requirements to be fulfilled</w:t>
            </w:r>
          </w:p>
          <w:p w:rsidR="00FF2E28" w:rsidRPr="00535751" w:rsidRDefault="00FF2E28" w:rsidP="00FF2E28">
            <w:pPr>
              <w:pStyle w:val="TAH"/>
            </w:pPr>
            <w:r w:rsidRPr="00535751">
              <w:t>(see 38.307 of the REL in which the configuration was introduced)</w:t>
            </w:r>
          </w:p>
        </w:tc>
      </w:tr>
      <w:tr w:rsidR="00FF2E28" w:rsidRPr="00535751"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rsidR="00FF2E28" w:rsidRPr="00FF2E28" w:rsidRDefault="00FF2E28" w:rsidP="00FF2E28"/>
    <w:p w:rsidR="00B06ECE" w:rsidRPr="00535751" w:rsidRDefault="00B06ECE" w:rsidP="00B06ECE">
      <w:pPr>
        <w:pStyle w:val="Heading1"/>
      </w:pPr>
      <w:bookmarkStart w:id="230" w:name="_Toc21098347"/>
      <w:bookmarkStart w:id="231" w:name="_Toc29470574"/>
      <w:bookmarkStart w:id="232" w:name="_Toc37141942"/>
      <w:bookmarkStart w:id="233" w:name="_Toc37141993"/>
      <w:bookmarkStart w:id="234" w:name="_Toc37142045"/>
      <w:bookmarkStart w:id="235" w:name="_Toc37269048"/>
      <w:bookmarkStart w:id="236" w:name="_Toc37269091"/>
      <w:bookmarkStart w:id="237" w:name="_Toc45907614"/>
      <w:bookmarkStart w:id="238" w:name="_Toc52564796"/>
      <w:bookmarkStart w:id="239" w:name="_Toc60857175"/>
      <w:bookmarkStart w:id="240" w:name="_Toc60857246"/>
      <w:bookmarkStart w:id="241" w:name="_Toc61185245"/>
      <w:bookmarkStart w:id="242" w:name="_Toc61185325"/>
      <w:bookmarkStart w:id="243" w:name="_Toc61185373"/>
      <w:r w:rsidRPr="00535751">
        <w:t>6</w:t>
      </w:r>
      <w:r w:rsidRPr="00535751">
        <w:tab/>
        <w:t>Release independent features for NR frequency range 2</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B06ECE" w:rsidRPr="00535751" w:rsidRDefault="00B06ECE" w:rsidP="00B06ECE">
      <w:pPr>
        <w:pStyle w:val="Heading2"/>
      </w:pPr>
      <w:bookmarkStart w:id="244" w:name="_Toc21098348"/>
      <w:bookmarkStart w:id="245" w:name="_Toc29470575"/>
      <w:bookmarkStart w:id="246" w:name="_Toc37141943"/>
      <w:bookmarkStart w:id="247" w:name="_Toc37141994"/>
      <w:bookmarkStart w:id="248" w:name="_Toc37142046"/>
      <w:bookmarkStart w:id="249" w:name="_Toc37269049"/>
      <w:bookmarkStart w:id="250" w:name="_Toc37269092"/>
      <w:bookmarkStart w:id="251" w:name="_Toc45907615"/>
      <w:bookmarkStart w:id="252" w:name="_Toc52564797"/>
      <w:bookmarkStart w:id="253" w:name="_Toc60857176"/>
      <w:bookmarkStart w:id="254" w:name="_Toc60857247"/>
      <w:bookmarkStart w:id="255" w:name="_Toc61185246"/>
      <w:bookmarkStart w:id="256" w:name="_Toc61185326"/>
      <w:bookmarkStart w:id="257" w:name="_Toc61185374"/>
      <w:r w:rsidRPr="00535751">
        <w:t>6.1</w:t>
      </w:r>
      <w:r w:rsidRPr="00535751">
        <w:tab/>
        <w:t>Additional NR operating bands and UE power classes for NR frequency range 2</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B06ECE" w:rsidRPr="00535751" w:rsidRDefault="00B06ECE" w:rsidP="00B06ECE">
      <w:r w:rsidRPr="00535751">
        <w:t>Requirements for a Rel-16 UE for additional NR operating bands and power classes compared to TS 38.101-2 of Rel-16 [3] are introduced via this clause.</w:t>
      </w:r>
    </w:p>
    <w:p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Heading2"/>
      </w:pPr>
      <w:bookmarkStart w:id="258" w:name="_Toc21098349"/>
      <w:bookmarkStart w:id="259" w:name="_Toc29470576"/>
      <w:bookmarkStart w:id="260" w:name="_Toc37141944"/>
      <w:bookmarkStart w:id="261" w:name="_Toc37141995"/>
      <w:bookmarkStart w:id="262" w:name="_Toc37142047"/>
      <w:bookmarkStart w:id="263" w:name="_Toc37269050"/>
      <w:bookmarkStart w:id="264" w:name="_Toc37269093"/>
      <w:bookmarkStart w:id="265" w:name="_Toc45907616"/>
      <w:bookmarkStart w:id="266" w:name="_Toc52564798"/>
      <w:bookmarkStart w:id="267" w:name="_Toc60857177"/>
      <w:bookmarkStart w:id="268" w:name="_Toc60857248"/>
      <w:bookmarkStart w:id="269" w:name="_Toc61185247"/>
      <w:bookmarkStart w:id="270" w:name="_Toc61185327"/>
      <w:bookmarkStart w:id="271" w:name="_Toc61185375"/>
      <w:r w:rsidRPr="00535751">
        <w:t>6.2</w:t>
      </w:r>
      <w:r w:rsidRPr="00535751">
        <w:tab/>
        <w:t>Additional NR CA configurations for NR frequency range 2</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B06ECE" w:rsidRPr="00535751" w:rsidRDefault="00B06ECE" w:rsidP="00B06ECE">
      <w:pPr>
        <w:pStyle w:val="Heading3"/>
      </w:pPr>
      <w:bookmarkStart w:id="272" w:name="_Toc21098350"/>
      <w:bookmarkStart w:id="273" w:name="_Toc29470577"/>
      <w:bookmarkStart w:id="274" w:name="_Toc37141945"/>
      <w:bookmarkStart w:id="275" w:name="_Toc37141996"/>
      <w:bookmarkStart w:id="276" w:name="_Toc37142048"/>
      <w:bookmarkStart w:id="277" w:name="_Toc37269051"/>
      <w:bookmarkStart w:id="278" w:name="_Toc37269094"/>
      <w:bookmarkStart w:id="279" w:name="_Toc45907617"/>
      <w:bookmarkStart w:id="280" w:name="_Toc52564799"/>
      <w:bookmarkStart w:id="281" w:name="_Toc60857178"/>
      <w:bookmarkStart w:id="282" w:name="_Toc60857249"/>
      <w:bookmarkStart w:id="283" w:name="_Toc61185248"/>
      <w:bookmarkStart w:id="284" w:name="_Toc61185328"/>
      <w:bookmarkStart w:id="285" w:name="_Toc61185376"/>
      <w:r w:rsidRPr="00535751">
        <w:t>6.2.1</w:t>
      </w:r>
      <w:r w:rsidRPr="00535751">
        <w:tab/>
        <w:t>Intraband CA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B06ECE" w:rsidRPr="00535751" w:rsidRDefault="00B06ECE" w:rsidP="00B06ECE">
      <w:r w:rsidRPr="00535751">
        <w:t>Requirements for a Rel-16 UE for additional NR intraband CA configurations within FR2 compared to TS 38.101-2 of Rel-16 [3] are introduced via this clause.</w:t>
      </w:r>
    </w:p>
    <w:p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450BA3">
        <w:trPr>
          <w:trHeight w:val="288"/>
        </w:trPr>
        <w:tc>
          <w:tcPr>
            <w:tcW w:w="2127" w:type="dxa"/>
            <w:tcBorders>
              <w:left w:val="single" w:sz="4" w:space="0" w:color="auto"/>
              <w:right w:val="single" w:sz="4" w:space="0" w:color="auto"/>
            </w:tcBorders>
            <w:shd w:val="clear" w:color="auto" w:fill="auto"/>
            <w:noWrap/>
          </w:tcPr>
          <w:p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rsidR="000052EC" w:rsidRPr="00535751" w:rsidRDefault="000052EC" w:rsidP="00D80792">
            <w:pPr>
              <w:pStyle w:val="TAC"/>
            </w:pPr>
          </w:p>
        </w:tc>
      </w:tr>
      <w:tr w:rsidR="00B6745D" w:rsidRPr="00535751"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bl>
    <w:p w:rsidR="00B06ECE" w:rsidRPr="00535751" w:rsidRDefault="00B06ECE" w:rsidP="00B06ECE"/>
    <w:p w:rsidR="00B06ECE" w:rsidRPr="00535751" w:rsidRDefault="00B06ECE" w:rsidP="00B06ECE">
      <w:pPr>
        <w:pStyle w:val="Heading1"/>
      </w:pPr>
      <w:bookmarkStart w:id="286" w:name="_Toc21098351"/>
      <w:bookmarkStart w:id="287" w:name="_Toc29470578"/>
      <w:bookmarkStart w:id="288" w:name="_Toc37141946"/>
      <w:bookmarkStart w:id="289" w:name="_Toc37141997"/>
      <w:bookmarkStart w:id="290" w:name="_Toc37142049"/>
      <w:bookmarkStart w:id="291" w:name="_Toc37269052"/>
      <w:bookmarkStart w:id="292" w:name="_Toc37269095"/>
      <w:bookmarkStart w:id="293" w:name="_Toc45907618"/>
      <w:bookmarkStart w:id="294" w:name="_Toc52564800"/>
      <w:bookmarkStart w:id="295" w:name="_Toc60857179"/>
      <w:bookmarkStart w:id="296" w:name="_Toc60857250"/>
      <w:bookmarkStart w:id="297" w:name="_Toc61185249"/>
      <w:bookmarkStart w:id="298" w:name="_Toc61185329"/>
      <w:bookmarkStart w:id="299" w:name="_Toc61185377"/>
      <w:r w:rsidRPr="00535751">
        <w:lastRenderedPageBreak/>
        <w:t>7</w:t>
      </w:r>
      <w:r w:rsidRPr="00535751">
        <w:tab/>
        <w:t>Release independent features for NR interworking between NR frequency range 1 and NR frequency range 2</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sidR="00B06ECE" w:rsidRPr="00535751" w:rsidRDefault="00B06ECE" w:rsidP="00B06ECE">
      <w:pPr>
        <w:pStyle w:val="Heading2"/>
      </w:pPr>
      <w:bookmarkStart w:id="300" w:name="_Toc21098352"/>
      <w:bookmarkStart w:id="301" w:name="_Toc29470579"/>
      <w:bookmarkStart w:id="302" w:name="_Toc37141947"/>
      <w:bookmarkStart w:id="303" w:name="_Toc37141998"/>
      <w:bookmarkStart w:id="304" w:name="_Toc37142050"/>
      <w:bookmarkStart w:id="305" w:name="_Toc37269053"/>
      <w:bookmarkStart w:id="306" w:name="_Toc37269096"/>
      <w:bookmarkStart w:id="307" w:name="_Toc45907619"/>
      <w:bookmarkStart w:id="308" w:name="_Toc52564801"/>
      <w:bookmarkStart w:id="309" w:name="_Toc60857180"/>
      <w:bookmarkStart w:id="310" w:name="_Toc60857251"/>
      <w:bookmarkStart w:id="311" w:name="_Toc61185250"/>
      <w:bookmarkStart w:id="312" w:name="_Toc61185330"/>
      <w:bookmarkStart w:id="313" w:name="_Toc61185378"/>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B06ECE" w:rsidRPr="00535751" w:rsidRDefault="00B06ECE" w:rsidP="00B06ECE">
      <w:r w:rsidRPr="00535751">
        <w:t>Requirements for a Rel-16 UE for additional NR interband CA configurations between FR1 and FR2 compared to TS 38.101-3 of Rel-16 [4] are introduced via this clause.</w:t>
      </w:r>
    </w:p>
    <w:p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rsidR="000052EC" w:rsidRPr="00535751" w:rsidRDefault="00B6745D" w:rsidP="000052EC">
            <w:pPr>
              <w:pStyle w:val="TAC"/>
            </w:pPr>
            <w:r>
              <w:t>3</w:t>
            </w:r>
          </w:p>
        </w:tc>
        <w:tc>
          <w:tcPr>
            <w:tcW w:w="1057" w:type="dxa"/>
            <w:tcBorders>
              <w:top w:val="single" w:sz="4" w:space="0" w:color="auto"/>
              <w:left w:val="nil"/>
              <w:right w:val="single" w:sz="4" w:space="0" w:color="auto"/>
            </w:tcBorders>
          </w:tcPr>
          <w:p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2"/>
      </w:pPr>
      <w:bookmarkStart w:id="314" w:name="_Toc21098353"/>
      <w:bookmarkStart w:id="315" w:name="_Toc29470580"/>
      <w:bookmarkStart w:id="316" w:name="_Toc37141948"/>
      <w:bookmarkStart w:id="317" w:name="_Toc37141999"/>
      <w:bookmarkStart w:id="318" w:name="_Toc37142051"/>
      <w:bookmarkStart w:id="319" w:name="_Toc37269054"/>
      <w:bookmarkStart w:id="320" w:name="_Toc37269097"/>
      <w:bookmarkStart w:id="321" w:name="_Toc45907620"/>
      <w:bookmarkStart w:id="322" w:name="_Toc52564802"/>
      <w:bookmarkStart w:id="323" w:name="_Toc60857181"/>
      <w:bookmarkStart w:id="324" w:name="_Toc60857252"/>
      <w:bookmarkStart w:id="325" w:name="_Toc61185251"/>
      <w:bookmarkStart w:id="326" w:name="_Toc61185331"/>
      <w:bookmarkStart w:id="327" w:name="_Toc61185379"/>
      <w:r w:rsidRPr="00535751">
        <w:t>7.2</w:t>
      </w:r>
      <w:r w:rsidRPr="00535751">
        <w:tab/>
        <w:t>Additional Inter-band NR-DC configurations between frequency range 1 and frequency range 2</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B06ECE" w:rsidRPr="00535751" w:rsidRDefault="00B06ECE" w:rsidP="00B06ECE">
      <w:r w:rsidRPr="00535751">
        <w:t>Requirements for a Rel-16 UE for additional Inter-band NR-DC configurations between FR1 and FR2 compared to TS 38.101-3 of Rel-16 [4] are introduced via this clause.</w:t>
      </w:r>
    </w:p>
    <w:p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rsidR="000052EC" w:rsidRPr="00535751" w:rsidRDefault="00B6745D" w:rsidP="000052EC">
            <w:pPr>
              <w:pStyle w:val="TAC"/>
            </w:pPr>
            <w:r>
              <w:t>3</w:t>
            </w:r>
          </w:p>
        </w:tc>
        <w:tc>
          <w:tcPr>
            <w:tcW w:w="1057" w:type="dxa"/>
            <w:tcBorders>
              <w:top w:val="single" w:sz="4" w:space="0" w:color="auto"/>
              <w:left w:val="nil"/>
              <w:right w:val="single" w:sz="4" w:space="0" w:color="auto"/>
            </w:tcBorders>
          </w:tcPr>
          <w:p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1"/>
      </w:pPr>
      <w:bookmarkStart w:id="328" w:name="_Toc21098354"/>
      <w:bookmarkStart w:id="329" w:name="_Toc29470581"/>
      <w:bookmarkStart w:id="330" w:name="_Toc37141949"/>
      <w:bookmarkStart w:id="331" w:name="_Toc37142000"/>
      <w:bookmarkStart w:id="332" w:name="_Toc37142052"/>
      <w:bookmarkStart w:id="333" w:name="_Toc37269055"/>
      <w:bookmarkStart w:id="334" w:name="_Toc37269098"/>
      <w:bookmarkStart w:id="335" w:name="_Toc45907621"/>
      <w:bookmarkStart w:id="336" w:name="_Toc52564803"/>
      <w:bookmarkStart w:id="337" w:name="_Toc60857182"/>
      <w:bookmarkStart w:id="338" w:name="_Toc60857253"/>
      <w:bookmarkStart w:id="339" w:name="_Toc61185252"/>
      <w:bookmarkStart w:id="340" w:name="_Toc61185332"/>
      <w:bookmarkStart w:id="341" w:name="_Toc61185380"/>
      <w:r w:rsidRPr="00535751">
        <w:t>8</w:t>
      </w:r>
      <w:r w:rsidRPr="00535751">
        <w:tab/>
        <w:t>Release independent features for NR interworking between NR and E-UTRA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sidR="00B06ECE" w:rsidRPr="00535751" w:rsidRDefault="00B06ECE" w:rsidP="00B06ECE">
      <w:pPr>
        <w:pStyle w:val="Heading2"/>
      </w:pPr>
      <w:bookmarkStart w:id="342" w:name="_Toc21098355"/>
      <w:bookmarkStart w:id="343" w:name="_Toc29470582"/>
      <w:bookmarkStart w:id="344" w:name="_Toc37141950"/>
      <w:bookmarkStart w:id="345" w:name="_Toc37142001"/>
      <w:bookmarkStart w:id="346" w:name="_Toc37142053"/>
      <w:bookmarkStart w:id="347" w:name="_Toc37269056"/>
      <w:bookmarkStart w:id="348" w:name="_Toc37269099"/>
      <w:bookmarkStart w:id="349" w:name="_Toc45907622"/>
      <w:bookmarkStart w:id="350" w:name="_Toc52564804"/>
      <w:bookmarkStart w:id="351" w:name="_Toc60857183"/>
      <w:bookmarkStart w:id="352" w:name="_Toc60857254"/>
      <w:bookmarkStart w:id="353" w:name="_Toc61185253"/>
      <w:bookmarkStart w:id="354" w:name="_Toc61185333"/>
      <w:bookmarkStart w:id="355" w:name="_Toc61185381"/>
      <w:r w:rsidRPr="00535751">
        <w:t>8.1</w:t>
      </w:r>
      <w:r w:rsidRPr="00535751">
        <w:tab/>
        <w:t>Additional EN-DC configurations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B06ECE" w:rsidRPr="00535751" w:rsidRDefault="00B06ECE" w:rsidP="00B06ECE">
      <w:pPr>
        <w:pStyle w:val="Heading3"/>
      </w:pPr>
      <w:bookmarkStart w:id="356" w:name="_Toc21098356"/>
      <w:bookmarkStart w:id="357" w:name="_Toc29470583"/>
      <w:bookmarkStart w:id="358" w:name="_Toc37141951"/>
      <w:bookmarkStart w:id="359" w:name="_Toc37142002"/>
      <w:bookmarkStart w:id="360" w:name="_Toc37142054"/>
      <w:bookmarkStart w:id="361" w:name="_Toc37269057"/>
      <w:bookmarkStart w:id="362" w:name="_Toc37269100"/>
      <w:bookmarkStart w:id="363" w:name="_Toc45907623"/>
      <w:bookmarkStart w:id="364" w:name="_Toc52564805"/>
      <w:bookmarkStart w:id="365" w:name="_Toc60857184"/>
      <w:bookmarkStart w:id="366" w:name="_Toc60857255"/>
      <w:bookmarkStart w:id="367" w:name="_Toc61185254"/>
      <w:bookmarkStart w:id="368" w:name="_Toc61185334"/>
      <w:bookmarkStart w:id="369" w:name="_Toc61185382"/>
      <w:r w:rsidRPr="00535751">
        <w:t>8.1.1</w:t>
      </w:r>
      <w:r w:rsidRPr="00535751">
        <w:tab/>
        <w:t>Intraband EN-DC</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sidR="00B06ECE" w:rsidRPr="00535751" w:rsidRDefault="00B06ECE" w:rsidP="00B06ECE">
      <w:r w:rsidRPr="00535751">
        <w:t>Requirements for a Rel-16 UE for additional EN-DC intraband configurations within FR1 compared to TS 38.101-3 of Rel-16 [4] are introduced via this clause.</w:t>
      </w:r>
    </w:p>
    <w:p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pPr>
          </w:p>
        </w:tc>
      </w:tr>
    </w:tbl>
    <w:p w:rsidR="00B06ECE" w:rsidRPr="00535751" w:rsidRDefault="00B06ECE" w:rsidP="00B06ECE"/>
    <w:p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rsidTr="000052EC">
        <w:trPr>
          <w:jc w:val="center"/>
        </w:trPr>
        <w:tc>
          <w:tcPr>
            <w:tcW w:w="1350" w:type="pct"/>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1350" w:type="pct"/>
            <w:tcBorders>
              <w:bottom w:val="nil"/>
            </w:tcBorders>
            <w:shd w:val="clear" w:color="auto" w:fill="auto"/>
          </w:tcPr>
          <w:p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rsidR="000052EC" w:rsidRPr="00535751" w:rsidRDefault="00B6745D" w:rsidP="000052EC">
            <w:pPr>
              <w:pStyle w:val="TAC"/>
              <w:rPr>
                <w:rFonts w:eastAsia="DengXian"/>
              </w:rPr>
            </w:pPr>
            <w:r>
              <w:rPr>
                <w:rFonts w:eastAsia="DengXian"/>
              </w:rPr>
              <w:t>2</w:t>
            </w:r>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1350" w:type="pct"/>
            <w:tcBorders>
              <w:top w:val="nil"/>
            </w:tcBorders>
            <w:shd w:val="clear" w:color="auto" w:fill="auto"/>
          </w:tcPr>
          <w:p w:rsidR="000052EC" w:rsidRPr="00535751" w:rsidRDefault="000052EC" w:rsidP="000052EC">
            <w:pPr>
              <w:pStyle w:val="TAC"/>
              <w:rPr>
                <w:rFonts w:eastAsia="DengXian"/>
              </w:rPr>
            </w:pPr>
          </w:p>
        </w:tc>
        <w:tc>
          <w:tcPr>
            <w:tcW w:w="399" w:type="pct"/>
            <w:shd w:val="clear" w:color="auto" w:fill="auto"/>
          </w:tcPr>
          <w:p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TH"/>
      </w:pPr>
      <w:r w:rsidRPr="00535751">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Release</w:t>
            </w:r>
          </w:p>
          <w:p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rPr>
                <w:rFonts w:cs="Arial"/>
                <w:lang w:val="en-US"/>
              </w:rP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rPr>
                <w:rFonts w:cs="Arial"/>
                <w:lang w:val="en-US"/>
              </w:rPr>
            </w:pPr>
          </w:p>
        </w:tc>
      </w:tr>
    </w:tbl>
    <w:p w:rsidR="00B06ECE" w:rsidRPr="00535751" w:rsidRDefault="00B06ECE" w:rsidP="00B06ECE"/>
    <w:p w:rsidR="00B06ECE" w:rsidRPr="00535751" w:rsidRDefault="00B06ECE" w:rsidP="00B06ECE">
      <w:pPr>
        <w:pStyle w:val="Heading3"/>
      </w:pPr>
      <w:bookmarkStart w:id="370" w:name="_Toc21098357"/>
      <w:bookmarkStart w:id="371" w:name="_Toc29470584"/>
      <w:bookmarkStart w:id="372" w:name="_Toc37141952"/>
      <w:bookmarkStart w:id="373" w:name="_Toc37142003"/>
      <w:bookmarkStart w:id="374" w:name="_Toc37142055"/>
      <w:bookmarkStart w:id="375" w:name="_Toc37269058"/>
      <w:bookmarkStart w:id="376" w:name="_Toc37269101"/>
      <w:bookmarkStart w:id="377" w:name="_Toc45907624"/>
      <w:bookmarkStart w:id="378" w:name="_Toc52564806"/>
      <w:bookmarkStart w:id="379" w:name="_Toc60857185"/>
      <w:bookmarkStart w:id="380" w:name="_Toc60857256"/>
      <w:bookmarkStart w:id="381" w:name="_Toc61185255"/>
      <w:bookmarkStart w:id="382" w:name="_Toc61185335"/>
      <w:bookmarkStart w:id="383" w:name="_Toc61185383"/>
      <w:r w:rsidRPr="00535751">
        <w:t>8.1.2</w:t>
      </w:r>
      <w:r w:rsidRPr="00535751">
        <w:tab/>
        <w:t>Interband EN-DC</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B06ECE" w:rsidRPr="00535751" w:rsidRDefault="00B06ECE" w:rsidP="00B06ECE">
      <w:pPr>
        <w:pStyle w:val="Heading4"/>
      </w:pPr>
      <w:bookmarkStart w:id="384" w:name="_Toc21098358"/>
      <w:bookmarkStart w:id="385" w:name="_Toc29470585"/>
      <w:bookmarkStart w:id="386" w:name="_Toc37141953"/>
      <w:bookmarkStart w:id="387" w:name="_Toc37142004"/>
      <w:bookmarkStart w:id="388" w:name="_Toc37142056"/>
      <w:bookmarkStart w:id="389" w:name="_Toc37269059"/>
      <w:bookmarkStart w:id="390" w:name="_Toc37269102"/>
      <w:bookmarkStart w:id="391" w:name="_Toc45907625"/>
      <w:bookmarkStart w:id="392" w:name="_Toc52564807"/>
      <w:bookmarkStart w:id="393" w:name="_Toc60857186"/>
      <w:bookmarkStart w:id="394" w:name="_Toc60857257"/>
      <w:bookmarkStart w:id="395" w:name="_Toc61185256"/>
      <w:bookmarkStart w:id="396" w:name="_Toc61185336"/>
      <w:bookmarkStart w:id="397" w:name="_Toc61185384"/>
      <w:r w:rsidRPr="00535751">
        <w:t>8.1.2.1</w:t>
      </w:r>
      <w:r w:rsidRPr="00535751">
        <w:tab/>
        <w:t>Interband EN-DC within frequency</w:t>
      </w:r>
      <w:r w:rsidRPr="00535751" w:rsidDel="0007492E">
        <w:t xml:space="preserve"> </w:t>
      </w:r>
      <w:r w:rsidRPr="00535751">
        <w:t>range 1</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B06ECE" w:rsidRPr="00535751" w:rsidRDefault="00B06ECE" w:rsidP="00B06ECE">
      <w:r w:rsidRPr="00535751">
        <w:t>Requirements for a Rel-16 UE for additional EN-DC interband configurations within FR1 compared to TS 38.101-3 of Rel-16 [4] are introduced via this clause.</w:t>
      </w:r>
    </w:p>
    <w:p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rPr>
                <w:noProof/>
              </w:rPr>
            </w:pPr>
          </w:p>
        </w:tc>
      </w:tr>
    </w:tbl>
    <w:p w:rsidR="00B06ECE" w:rsidRPr="00535751" w:rsidRDefault="00B06ECE" w:rsidP="00B06ECE"/>
    <w:p w:rsidR="00B06ECE" w:rsidRPr="00535751" w:rsidRDefault="00B06ECE" w:rsidP="00B06ECE">
      <w:pPr>
        <w:pStyle w:val="TH"/>
      </w:pPr>
      <w:bookmarkStart w:id="398"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B6745D" w:rsidP="000052EC">
            <w:pPr>
              <w:pStyle w:val="TAC"/>
              <w:rPr>
                <w:rFonts w:eastAsia="DengXian"/>
              </w:rPr>
            </w:pPr>
            <w:r>
              <w:rPr>
                <w:rFonts w:eastAsia="DengXian"/>
              </w:rPr>
              <w:t>6</w:t>
            </w:r>
          </w:p>
        </w:tc>
        <w:tc>
          <w:tcPr>
            <w:tcW w:w="1151" w:type="dxa"/>
            <w:shd w:val="clear" w:color="auto" w:fill="auto"/>
          </w:tcPr>
          <w:p w:rsidR="000052EC" w:rsidRPr="00535751" w:rsidRDefault="00B6745D" w:rsidP="000052EC">
            <w:pPr>
              <w:pStyle w:val="TAC"/>
              <w:rPr>
                <w:rFonts w:eastAsia="DengXian"/>
              </w:rPr>
            </w:pPr>
            <w:r>
              <w:rPr>
                <w:rFonts w:eastAsia="DengXian"/>
              </w:rPr>
              <w:t>6</w:t>
            </w:r>
          </w:p>
        </w:tc>
        <w:tc>
          <w:tcPr>
            <w:tcW w:w="1034" w:type="dxa"/>
            <w:shd w:val="clear" w:color="auto" w:fill="auto"/>
          </w:tcPr>
          <w:p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rsidR="000052EC" w:rsidRPr="00535751" w:rsidRDefault="00B6745D" w:rsidP="000052EC">
            <w:pPr>
              <w:pStyle w:val="TAC"/>
              <w:rPr>
                <w:rFonts w:eastAsia="DengXian"/>
              </w:rPr>
            </w:pPr>
            <w:r>
              <w:rPr>
                <w:rFonts w:eastAsia="DengXian"/>
              </w:rPr>
              <w:t>3</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B6745D" w:rsidP="000052EC">
            <w:pPr>
              <w:pStyle w:val="TAC"/>
              <w:rPr>
                <w:rFonts w:eastAsia="DengXian"/>
              </w:rPr>
            </w:pPr>
            <w:r>
              <w:rPr>
                <w:rFonts w:eastAsia="DengXian"/>
              </w:rPr>
              <w:t>2</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bookmarkEnd w:id="398"/>
    </w:tbl>
    <w:p w:rsidR="00B06ECE" w:rsidRPr="00535751" w:rsidRDefault="00B06ECE" w:rsidP="00B06ECE">
      <w:pPr>
        <w:rPr>
          <w:lang w:eastAsia="zh-CN"/>
        </w:rPr>
      </w:pPr>
    </w:p>
    <w:p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Pr>
        <w:rPr>
          <w:lang w:eastAsia="zh-CN"/>
        </w:rPr>
      </w:pPr>
    </w:p>
    <w:p w:rsidR="00B06ECE" w:rsidRPr="00535751" w:rsidRDefault="00B06ECE" w:rsidP="00B06ECE">
      <w:pPr>
        <w:pStyle w:val="Heading4"/>
      </w:pPr>
      <w:bookmarkStart w:id="399" w:name="_Toc21098359"/>
      <w:bookmarkStart w:id="400" w:name="_Toc29470586"/>
      <w:bookmarkStart w:id="401" w:name="_Toc37141954"/>
      <w:bookmarkStart w:id="402" w:name="_Toc37142005"/>
      <w:bookmarkStart w:id="403" w:name="_Toc37142057"/>
      <w:bookmarkStart w:id="404" w:name="_Toc37269060"/>
      <w:bookmarkStart w:id="405" w:name="_Toc37269103"/>
      <w:bookmarkStart w:id="406" w:name="_Toc45907626"/>
      <w:bookmarkStart w:id="407" w:name="_Toc52564808"/>
      <w:bookmarkStart w:id="408" w:name="_Toc60857187"/>
      <w:bookmarkStart w:id="409" w:name="_Toc60857258"/>
      <w:bookmarkStart w:id="410" w:name="_Toc61185257"/>
      <w:bookmarkStart w:id="411" w:name="_Toc61185337"/>
      <w:bookmarkStart w:id="412" w:name="_Toc61185385"/>
      <w:r w:rsidRPr="00535751">
        <w:t>8.1.2.2</w:t>
      </w:r>
      <w:r w:rsidRPr="00535751">
        <w:tab/>
        <w:t>Interband EN-DC including frequency</w:t>
      </w:r>
      <w:r w:rsidRPr="00535751" w:rsidDel="0007492E">
        <w:t xml:space="preserve"> </w:t>
      </w:r>
      <w:r w:rsidRPr="00535751">
        <w:t>range 2</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B06ECE" w:rsidRPr="00535751" w:rsidRDefault="00B06ECE" w:rsidP="00B06ECE">
      <w:r w:rsidRPr="00535751">
        <w:t>Requirements for a Rel-16 UE for additional EN-DC interband configurations including FR2 compared to TS 38.101-3 of Rel-16 [4] are introduced via this clause.</w:t>
      </w:r>
    </w:p>
    <w:p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rsidTr="000052EC">
        <w:trPr>
          <w:jc w:val="center"/>
        </w:trPr>
        <w:tc>
          <w:tcPr>
            <w:tcW w:w="0" w:type="auto"/>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0" w:type="auto"/>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rsidR="000052EC" w:rsidRPr="00535751" w:rsidRDefault="00B6745D" w:rsidP="000052EC">
            <w:pPr>
              <w:pStyle w:val="TAC"/>
              <w:rPr>
                <w:rFonts w:eastAsia="DengXian"/>
              </w:rPr>
            </w:pPr>
            <w:r>
              <w:rPr>
                <w:rFonts w:eastAsia="DengXian"/>
              </w:rPr>
              <w:t>6</w:t>
            </w:r>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B6745D" w:rsidP="000052EC">
            <w:pPr>
              <w:pStyle w:val="TAC"/>
              <w:rPr>
                <w:rFonts w:eastAsia="DengXian"/>
              </w:rPr>
            </w:pPr>
            <w:r>
              <w:rPr>
                <w:rFonts w:eastAsia="DengXian"/>
              </w:rPr>
              <w:t>10</w:t>
            </w:r>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0" w:type="auto"/>
            <w:tcBorders>
              <w:top w:val="nil"/>
            </w:tcBorders>
            <w:shd w:val="clear" w:color="auto" w:fill="auto"/>
          </w:tcPr>
          <w:p w:rsidR="000052EC" w:rsidRPr="00535751" w:rsidRDefault="000052EC" w:rsidP="000052EC">
            <w:pPr>
              <w:pStyle w:val="TAC"/>
              <w:rPr>
                <w:rFonts w:eastAsia="DengXian"/>
              </w:rPr>
            </w:pPr>
          </w:p>
        </w:tc>
        <w:tc>
          <w:tcPr>
            <w:tcW w:w="0" w:type="auto"/>
            <w:shd w:val="clear" w:color="auto" w:fill="auto"/>
          </w:tcPr>
          <w:p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rsidR="000052EC" w:rsidRPr="00535751" w:rsidRDefault="00B6745D" w:rsidP="000052EC">
            <w:pPr>
              <w:pStyle w:val="TAC"/>
              <w:rPr>
                <w:rFonts w:eastAsia="DengXian"/>
              </w:rPr>
            </w:pPr>
            <w:r>
              <w:rPr>
                <w:rFonts w:eastAsia="DengXian"/>
              </w:rPr>
              <w:t>4</w:t>
            </w:r>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Heading4"/>
      </w:pPr>
      <w:bookmarkStart w:id="413" w:name="_Toc21098360"/>
      <w:bookmarkStart w:id="414" w:name="_Toc29470587"/>
      <w:bookmarkStart w:id="415" w:name="_Toc37141955"/>
      <w:bookmarkStart w:id="416" w:name="_Toc37142006"/>
      <w:bookmarkStart w:id="417" w:name="_Toc37142058"/>
      <w:bookmarkStart w:id="418" w:name="_Toc37269061"/>
      <w:bookmarkStart w:id="419" w:name="_Toc37269104"/>
      <w:bookmarkStart w:id="420" w:name="_Toc45907627"/>
      <w:bookmarkStart w:id="421" w:name="_Toc52564809"/>
      <w:bookmarkStart w:id="422" w:name="_Toc60857188"/>
      <w:bookmarkStart w:id="423" w:name="_Toc60857259"/>
      <w:bookmarkStart w:id="424" w:name="_Toc61185258"/>
      <w:bookmarkStart w:id="425" w:name="_Toc61185338"/>
      <w:bookmarkStart w:id="426" w:name="_Toc61185386"/>
      <w:r w:rsidRPr="00535751">
        <w:t>8.1.2.3</w:t>
      </w:r>
      <w:r w:rsidRPr="00535751">
        <w:tab/>
        <w:t>Interband EN-DC including frequency range 1 and frequency range 2</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rsidR="00B06ECE" w:rsidRPr="00535751" w:rsidRDefault="00B06ECE" w:rsidP="00B06ECE">
      <w:r w:rsidRPr="00535751">
        <w:t>Requirements for a Rel-16 UE for additional EN-DC interband configurations including FR1 and FR2 compared to TS 38.101-3 of Rel-16 [4] are introduced via this clause.</w:t>
      </w:r>
    </w:p>
    <w:p w:rsidR="00B06ECE" w:rsidRPr="00535751" w:rsidRDefault="00B06ECE" w:rsidP="00B06ECE">
      <w:pPr>
        <w:pStyle w:val="TH"/>
      </w:pPr>
      <w:bookmarkStart w:id="427" w:name="_Hlk526770197"/>
      <w:r w:rsidRPr="00535751">
        <w:t>Table 8.1.2.3-1</w:t>
      </w:r>
      <w:bookmarkEnd w:id="427"/>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rsidTr="000052EC">
        <w:trPr>
          <w:jc w:val="center"/>
        </w:trPr>
        <w:tc>
          <w:tcPr>
            <w:tcW w:w="1007" w:type="dxa"/>
            <w:tcBorders>
              <w:bottom w:val="single" w:sz="4" w:space="0" w:color="auto"/>
            </w:tcBorders>
            <w:shd w:val="clear" w:color="auto" w:fill="auto"/>
          </w:tcPr>
          <w:p w:rsidR="00B06ECE" w:rsidRPr="00535751" w:rsidRDefault="00B06ECE" w:rsidP="000052EC">
            <w:pPr>
              <w:pStyle w:val="TAH"/>
            </w:pPr>
            <w:r w:rsidRPr="00535751">
              <w:t>Feature</w:t>
            </w:r>
          </w:p>
        </w:tc>
        <w:tc>
          <w:tcPr>
            <w:tcW w:w="944" w:type="dxa"/>
            <w:shd w:val="clear" w:color="auto" w:fill="auto"/>
          </w:tcPr>
          <w:p w:rsidR="00B06ECE" w:rsidRPr="00535751" w:rsidRDefault="00B06ECE" w:rsidP="000052EC">
            <w:pPr>
              <w:pStyle w:val="TAH"/>
            </w:pPr>
            <w:r w:rsidRPr="00535751">
              <w:t>DL/UL</w:t>
            </w:r>
          </w:p>
        </w:tc>
        <w:tc>
          <w:tcPr>
            <w:tcW w:w="1134" w:type="dxa"/>
            <w:shd w:val="clear" w:color="auto" w:fill="auto"/>
          </w:tcPr>
          <w:p w:rsidR="00B06ECE" w:rsidRPr="00535751" w:rsidRDefault="00B06ECE" w:rsidP="000052EC">
            <w:pPr>
              <w:pStyle w:val="TAH"/>
            </w:pPr>
            <w:r w:rsidRPr="00535751">
              <w:t>maximum number of E-UTRA bands</w:t>
            </w:r>
          </w:p>
        </w:tc>
        <w:tc>
          <w:tcPr>
            <w:tcW w:w="1134" w:type="dxa"/>
            <w:shd w:val="clear" w:color="auto" w:fill="auto"/>
          </w:tcPr>
          <w:p w:rsidR="00B06ECE" w:rsidRPr="00535751" w:rsidRDefault="00B06ECE" w:rsidP="000052EC">
            <w:pPr>
              <w:pStyle w:val="TAH"/>
            </w:pPr>
            <w:r w:rsidRPr="00535751">
              <w:t>maximum number of E-UTRA CCs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bands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CCs</w:t>
            </w:r>
          </w:p>
        </w:tc>
        <w:tc>
          <w:tcPr>
            <w:tcW w:w="1134" w:type="dxa"/>
            <w:shd w:val="clear" w:color="auto" w:fill="auto"/>
          </w:tcPr>
          <w:p w:rsidR="00B06ECE" w:rsidRPr="00535751" w:rsidRDefault="00B06ECE" w:rsidP="000052EC">
            <w:pPr>
              <w:pStyle w:val="TAH"/>
            </w:pPr>
            <w:r w:rsidRPr="00535751">
              <w:t>Duplex-mode</w:t>
            </w:r>
          </w:p>
        </w:tc>
        <w:tc>
          <w:tcPr>
            <w:tcW w:w="851" w:type="dxa"/>
            <w:shd w:val="clear" w:color="auto" w:fill="auto"/>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pPr>
            <w:r w:rsidRPr="00535751">
              <w:rPr>
                <w:rFonts w:cs="Arial"/>
              </w:rPr>
              <w:t>(see 38.307 of the REL in which the CA configuration was introduced)</w:t>
            </w:r>
          </w:p>
        </w:tc>
      </w:tr>
      <w:tr w:rsidR="000052EC" w:rsidRPr="00535751" w:rsidTr="000052EC">
        <w:trPr>
          <w:trHeight w:val="239"/>
          <w:jc w:val="center"/>
        </w:trPr>
        <w:tc>
          <w:tcPr>
            <w:tcW w:w="1007" w:type="dxa"/>
            <w:tcBorders>
              <w:bottom w:val="nil"/>
            </w:tcBorders>
            <w:shd w:val="clear" w:color="auto" w:fill="auto"/>
          </w:tcPr>
          <w:p w:rsidR="000052EC" w:rsidRPr="00535751" w:rsidRDefault="000052EC" w:rsidP="000052EC">
            <w:pPr>
              <w:pStyle w:val="TAC"/>
            </w:pPr>
            <w:r w:rsidRPr="00535751">
              <w:t xml:space="preserve">Interband </w:t>
            </w:r>
          </w:p>
        </w:tc>
        <w:tc>
          <w:tcPr>
            <w:tcW w:w="944" w:type="dxa"/>
            <w:shd w:val="clear" w:color="auto" w:fill="auto"/>
          </w:tcPr>
          <w:p w:rsidR="000052EC" w:rsidRPr="00535751" w:rsidRDefault="000052EC" w:rsidP="000052EC">
            <w:pPr>
              <w:pStyle w:val="TAC"/>
            </w:pPr>
            <w:r w:rsidRPr="00535751">
              <w:t>DL FR1</w:t>
            </w:r>
          </w:p>
        </w:tc>
        <w:tc>
          <w:tcPr>
            <w:tcW w:w="1134" w:type="dxa"/>
            <w:vMerge w:val="restart"/>
            <w:shd w:val="clear" w:color="auto" w:fill="auto"/>
          </w:tcPr>
          <w:p w:rsidR="000052EC" w:rsidRPr="00535751" w:rsidRDefault="000052EC" w:rsidP="000052EC">
            <w:pPr>
              <w:pStyle w:val="TAC"/>
            </w:pPr>
            <w:r w:rsidRPr="00535751">
              <w:t>4</w:t>
            </w:r>
          </w:p>
        </w:tc>
        <w:tc>
          <w:tcPr>
            <w:tcW w:w="1134" w:type="dxa"/>
            <w:vMerge w:val="restart"/>
            <w:shd w:val="clear" w:color="auto" w:fill="auto"/>
          </w:tcPr>
          <w:p w:rsidR="000052EC" w:rsidRPr="00535751" w:rsidRDefault="00B6745D" w:rsidP="000052EC">
            <w:pPr>
              <w:pStyle w:val="TAC"/>
            </w:pPr>
            <w:r>
              <w:t>6</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2</w:t>
            </w:r>
          </w:p>
        </w:tc>
        <w:tc>
          <w:tcPr>
            <w:tcW w:w="1134" w:type="dxa"/>
            <w:shd w:val="clear" w:color="auto" w:fill="auto"/>
          </w:tcPr>
          <w:p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rsidR="000052EC" w:rsidRPr="00535751" w:rsidRDefault="000052EC" w:rsidP="000052EC">
            <w:pPr>
              <w:pStyle w:val="TAC"/>
            </w:pPr>
            <w:r w:rsidRPr="00535751">
              <w:t>Rel-15</w:t>
            </w:r>
          </w:p>
        </w:tc>
        <w:tc>
          <w:tcPr>
            <w:tcW w:w="1383" w:type="dxa"/>
            <w:tcBorders>
              <w:bottom w:val="nil"/>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146"/>
          <w:jc w:val="center"/>
        </w:trPr>
        <w:tc>
          <w:tcPr>
            <w:tcW w:w="1007" w:type="dxa"/>
            <w:tcBorders>
              <w:top w:val="nil"/>
              <w:bottom w:val="nil"/>
            </w:tcBorders>
            <w:shd w:val="clear" w:color="auto" w:fill="auto"/>
          </w:tcPr>
          <w:p w:rsidR="000052EC" w:rsidRPr="00535751" w:rsidRDefault="000052EC" w:rsidP="000052EC">
            <w:pPr>
              <w:pStyle w:val="TAC"/>
            </w:pPr>
            <w:r w:rsidRPr="00535751">
              <w:t>EN-DC</w:t>
            </w:r>
          </w:p>
        </w:tc>
        <w:tc>
          <w:tcPr>
            <w:tcW w:w="944" w:type="dxa"/>
            <w:shd w:val="clear" w:color="auto" w:fill="auto"/>
          </w:tcPr>
          <w:p w:rsidR="000052EC" w:rsidRPr="00535751" w:rsidRDefault="000052EC" w:rsidP="000052EC">
            <w:pPr>
              <w:pStyle w:val="TAC"/>
            </w:pPr>
            <w:r w:rsidRPr="00535751">
              <w:t>DL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FF036C" w:rsidP="000052EC">
            <w:pPr>
              <w:pStyle w:val="TAC"/>
            </w:pPr>
            <w:r>
              <w:t>8</w:t>
            </w:r>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bottom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FR1</w:t>
            </w:r>
          </w:p>
        </w:tc>
        <w:tc>
          <w:tcPr>
            <w:tcW w:w="1134" w:type="dxa"/>
            <w:vMerge w:val="restart"/>
            <w:shd w:val="clear" w:color="auto" w:fill="auto"/>
          </w:tcPr>
          <w:p w:rsidR="000052EC" w:rsidRPr="00535751" w:rsidRDefault="000052EC" w:rsidP="000052EC">
            <w:pPr>
              <w:pStyle w:val="TAC"/>
            </w:pPr>
            <w:r w:rsidRPr="00535751">
              <w:t>1</w:t>
            </w:r>
          </w:p>
        </w:tc>
        <w:tc>
          <w:tcPr>
            <w:tcW w:w="1134" w:type="dxa"/>
            <w:vMerge w:val="restart"/>
            <w:shd w:val="clear" w:color="auto" w:fill="auto"/>
          </w:tcPr>
          <w:p w:rsidR="000052EC" w:rsidRPr="00535751" w:rsidRDefault="00B6745D" w:rsidP="000052EC">
            <w:pPr>
              <w:pStyle w:val="TAC"/>
            </w:pPr>
            <w:r>
              <w:t>2</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FF036C" w:rsidP="000052EC">
            <w:pPr>
              <w:pStyle w:val="TAC"/>
            </w:pPr>
            <w:r>
              <w:t>3</w:t>
            </w:r>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CF791F">
      <w:pPr>
        <w:pStyle w:val="Heading8"/>
        <w:rPr>
          <w:lang w:val="en-US"/>
        </w:rPr>
      </w:pPr>
      <w:r w:rsidRPr="00535751">
        <w:rPr>
          <w:lang w:val="en-US"/>
        </w:rPr>
        <w:br w:type="page"/>
      </w:r>
      <w:bookmarkStart w:id="428" w:name="_Toc21098361"/>
      <w:bookmarkStart w:id="429" w:name="_Toc29470588"/>
      <w:bookmarkStart w:id="430" w:name="_Toc37141956"/>
      <w:bookmarkStart w:id="431" w:name="_Toc37142007"/>
      <w:bookmarkStart w:id="432" w:name="_Toc37142059"/>
      <w:bookmarkStart w:id="433" w:name="_Toc37269062"/>
      <w:bookmarkStart w:id="434" w:name="_Toc37269105"/>
      <w:bookmarkStart w:id="435" w:name="_Toc45907628"/>
      <w:bookmarkStart w:id="436" w:name="_Toc52564810"/>
      <w:bookmarkStart w:id="437" w:name="_Toc60857189"/>
      <w:bookmarkStart w:id="438" w:name="_Toc60857260"/>
      <w:bookmarkStart w:id="439" w:name="_Toc61185259"/>
      <w:bookmarkStart w:id="440" w:name="_Toc61185339"/>
      <w:bookmarkStart w:id="441" w:name="_Toc61185387"/>
      <w:r w:rsidRPr="00535751">
        <w:rPr>
          <w:lang w:val="en-US"/>
        </w:rPr>
        <w:lastRenderedPageBreak/>
        <w:t>Annex A</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535751">
        <w:rPr>
          <w:lang w:val="en-US"/>
        </w:rPr>
        <w:t xml:space="preserve"> </w:t>
      </w:r>
    </w:p>
    <w:p w:rsidR="001E10C7" w:rsidRPr="00D960B3" w:rsidRDefault="001E10C7" w:rsidP="001E10C7">
      <w:pPr>
        <w:pStyle w:val="Heading2"/>
        <w:overflowPunct w:val="0"/>
        <w:autoSpaceDE w:val="0"/>
        <w:autoSpaceDN w:val="0"/>
        <w:adjustRightInd w:val="0"/>
        <w:textAlignment w:val="baseline"/>
        <w:rPr>
          <w:lang w:eastAsia="ko-KR"/>
        </w:rPr>
      </w:pPr>
      <w:bookmarkStart w:id="442" w:name="_Toc60857190"/>
      <w:bookmarkStart w:id="443" w:name="_Toc60857261"/>
      <w:bookmarkStart w:id="444" w:name="_Toc61185260"/>
      <w:bookmarkStart w:id="445" w:name="_Toc61185340"/>
      <w:bookmarkStart w:id="446" w:name="_Toc61185388"/>
      <w:r w:rsidRPr="00D960B3">
        <w:rPr>
          <w:lang w:eastAsia="ko-KR"/>
        </w:rPr>
        <w:t>Frequency arrangement for overlapping operating bands</w:t>
      </w:r>
      <w:bookmarkEnd w:id="442"/>
      <w:bookmarkEnd w:id="443"/>
      <w:bookmarkEnd w:id="444"/>
      <w:bookmarkEnd w:id="445"/>
      <w:bookmarkEnd w:id="446"/>
    </w:p>
    <w:p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rFonts w:ascii="Arial" w:eastAsia="Gulim" w:hAnsi="Arial" w:cs="Arial"/>
                <w:sz w:val="36"/>
                <w:szCs w:val="36"/>
              </w:rPr>
            </w:pPr>
            <w:r w:rsidRPr="00141DE7">
              <w:rPr>
                <w:rFonts w:ascii="Arial" w:hAnsi="Arial" w:cs="Arial"/>
                <w:b/>
                <w:bCs/>
                <w:color w:val="000000"/>
                <w:sz w:val="18"/>
                <w:szCs w:val="18"/>
              </w:rPr>
              <w:t>NR</w:t>
            </w:r>
          </w:p>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Overlapping NR operating</w:t>
            </w:r>
          </w:p>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Duplex Mode</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bl>
    <w:p w:rsidR="00B06ECE" w:rsidRPr="00535751" w:rsidRDefault="00B06ECE" w:rsidP="00B40209">
      <w:pPr>
        <w:pStyle w:val="Heading8"/>
        <w:rPr>
          <w:lang w:val="en-US"/>
        </w:rPr>
      </w:pPr>
      <w:bookmarkStart w:id="447" w:name="_Toc21098362"/>
      <w:bookmarkStart w:id="448" w:name="_Toc29470589"/>
      <w:bookmarkStart w:id="449" w:name="_Toc37141957"/>
      <w:bookmarkStart w:id="450" w:name="_Toc37142008"/>
      <w:bookmarkStart w:id="451" w:name="_Toc37142060"/>
      <w:bookmarkStart w:id="452" w:name="_Toc37269063"/>
      <w:bookmarkStart w:id="453" w:name="_Toc37269106"/>
      <w:bookmarkStart w:id="454" w:name="_Toc45907629"/>
      <w:bookmarkStart w:id="455" w:name="_Toc52564811"/>
      <w:bookmarkStart w:id="456" w:name="_Toc60857191"/>
      <w:bookmarkStart w:id="457" w:name="_Toc60857262"/>
      <w:bookmarkStart w:id="458" w:name="_Toc61185261"/>
      <w:bookmarkStart w:id="459" w:name="_Toc61185341"/>
      <w:bookmarkStart w:id="460" w:name="_Toc61185389"/>
      <w:r w:rsidRPr="00535751">
        <w:t>Annex B (normative):</w:t>
      </w:r>
      <w:r w:rsidRPr="00535751">
        <w:rPr>
          <w:lang w:val="en-US"/>
        </w:rPr>
        <w:br/>
        <w:t>Common Requirements for bands, CA, SUL or DC</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rsidR="00B06ECE" w:rsidRPr="00535751" w:rsidRDefault="00B06ECE" w:rsidP="00B06ECE">
      <w:pPr>
        <w:pStyle w:val="Heading1"/>
      </w:pPr>
      <w:bookmarkStart w:id="461" w:name="_Toc21098363"/>
      <w:bookmarkStart w:id="462" w:name="_Toc29470590"/>
      <w:bookmarkStart w:id="463" w:name="_Toc37141958"/>
      <w:bookmarkStart w:id="464" w:name="_Toc37142009"/>
      <w:bookmarkStart w:id="465" w:name="_Toc37142061"/>
      <w:bookmarkStart w:id="466" w:name="_Toc37269064"/>
      <w:bookmarkStart w:id="467" w:name="_Toc37269107"/>
      <w:bookmarkStart w:id="468" w:name="_Toc45907630"/>
      <w:bookmarkStart w:id="469" w:name="_Toc52564812"/>
      <w:bookmarkStart w:id="470" w:name="_Toc60857192"/>
      <w:bookmarkStart w:id="471" w:name="_Toc60857263"/>
      <w:bookmarkStart w:id="472" w:name="_Toc61185262"/>
      <w:bookmarkStart w:id="473" w:name="_Toc61185342"/>
      <w:bookmarkStart w:id="474" w:name="_Toc61185390"/>
      <w:r w:rsidRPr="00535751">
        <w:t>B.1</w:t>
      </w:r>
      <w:r w:rsidRPr="00535751">
        <w:tab/>
        <w:t>Purpose of annex</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B06ECE" w:rsidRPr="00535751" w:rsidRDefault="00B06ECE" w:rsidP="00B06ECE">
      <w:r w:rsidRPr="00535751">
        <w:t>The purpose of Annex B is to group the requirements that are common for several bands or CA configurations in this specification and use the common tables as references.</w:t>
      </w:r>
    </w:p>
    <w:p w:rsidR="00B06ECE" w:rsidRPr="00535751" w:rsidRDefault="00B06ECE" w:rsidP="00B06ECE">
      <w:pPr>
        <w:pStyle w:val="Heading1"/>
      </w:pPr>
      <w:bookmarkStart w:id="475" w:name="_Toc21098364"/>
      <w:bookmarkStart w:id="476" w:name="_Toc29470591"/>
      <w:bookmarkStart w:id="477" w:name="_Toc37141959"/>
      <w:bookmarkStart w:id="478" w:name="_Toc37142010"/>
      <w:bookmarkStart w:id="479" w:name="_Toc37142062"/>
      <w:bookmarkStart w:id="480" w:name="_Toc37269065"/>
      <w:bookmarkStart w:id="481" w:name="_Toc37269108"/>
      <w:bookmarkStart w:id="482" w:name="_Toc45907631"/>
      <w:bookmarkStart w:id="483" w:name="_Toc52564813"/>
      <w:bookmarkStart w:id="484" w:name="_Toc60857193"/>
      <w:bookmarkStart w:id="485" w:name="_Toc60857264"/>
      <w:bookmarkStart w:id="486" w:name="_Toc61185263"/>
      <w:bookmarkStart w:id="487" w:name="_Toc61185343"/>
      <w:bookmarkStart w:id="488" w:name="_Toc61185391"/>
      <w:r w:rsidRPr="00535751">
        <w:t>B.2</w:t>
      </w:r>
      <w:r w:rsidRPr="00535751">
        <w:tab/>
        <w:t>Common RRM requirements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B06ECE" w:rsidRPr="00535751" w:rsidRDefault="00B06ECE" w:rsidP="00B06ECE"/>
    <w:p w:rsidR="00B06ECE" w:rsidRPr="00535751" w:rsidRDefault="00B06ECE" w:rsidP="00B06ECE">
      <w:pPr>
        <w:pStyle w:val="Heading1"/>
      </w:pPr>
      <w:bookmarkStart w:id="489" w:name="_Toc21098365"/>
      <w:bookmarkStart w:id="490" w:name="_Toc29470592"/>
      <w:bookmarkStart w:id="491" w:name="_Toc37141960"/>
      <w:bookmarkStart w:id="492" w:name="_Toc37142011"/>
      <w:bookmarkStart w:id="493" w:name="_Toc37142063"/>
      <w:bookmarkStart w:id="494" w:name="_Toc37269066"/>
      <w:bookmarkStart w:id="495" w:name="_Toc37269109"/>
      <w:bookmarkStart w:id="496" w:name="_Toc45907632"/>
      <w:bookmarkStart w:id="497" w:name="_Toc52564814"/>
      <w:bookmarkStart w:id="498" w:name="_Toc60857194"/>
      <w:bookmarkStart w:id="499" w:name="_Toc60857265"/>
      <w:bookmarkStart w:id="500" w:name="_Toc61185264"/>
      <w:bookmarkStart w:id="501" w:name="_Toc61185344"/>
      <w:bookmarkStart w:id="502" w:name="_Toc61185392"/>
      <w:r w:rsidRPr="00535751">
        <w:lastRenderedPageBreak/>
        <w:t>B.3</w:t>
      </w:r>
      <w:r w:rsidRPr="00535751">
        <w:tab/>
        <w:t>Common UE performance requirements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rsidR="00B06ECE" w:rsidRPr="00535751" w:rsidRDefault="00B06ECE" w:rsidP="00B06ECE"/>
    <w:p w:rsidR="00B06ECE" w:rsidRPr="00535751" w:rsidRDefault="00B06ECE" w:rsidP="00B06ECE">
      <w:pPr>
        <w:pStyle w:val="Heading1"/>
      </w:pPr>
      <w:bookmarkStart w:id="503" w:name="_Toc21098366"/>
      <w:bookmarkStart w:id="504" w:name="_Toc29470593"/>
      <w:bookmarkStart w:id="505" w:name="_Toc37141961"/>
      <w:bookmarkStart w:id="506" w:name="_Toc37142012"/>
      <w:bookmarkStart w:id="507" w:name="_Toc37142064"/>
      <w:bookmarkStart w:id="508" w:name="_Toc37269067"/>
      <w:bookmarkStart w:id="509" w:name="_Toc37269110"/>
      <w:bookmarkStart w:id="510" w:name="_Toc45907633"/>
      <w:bookmarkStart w:id="511" w:name="_Toc52564815"/>
      <w:bookmarkStart w:id="512" w:name="_Toc60857195"/>
      <w:bookmarkStart w:id="513" w:name="_Toc60857266"/>
      <w:bookmarkStart w:id="514" w:name="_Toc61185265"/>
      <w:bookmarkStart w:id="515" w:name="_Toc61185345"/>
      <w:bookmarkStart w:id="516" w:name="_Toc61185393"/>
      <w:r w:rsidRPr="00535751">
        <w:t>B.4</w:t>
      </w:r>
      <w:r w:rsidRPr="00535751">
        <w:tab/>
        <w:t>Common UE RF requirements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B06ECE" w:rsidRPr="00535751" w:rsidRDefault="00B06ECE" w:rsidP="00B06ECE">
      <w:pPr>
        <w:pStyle w:val="Heading2"/>
      </w:pPr>
      <w:bookmarkStart w:id="517" w:name="_Toc21098367"/>
      <w:bookmarkStart w:id="518" w:name="_Toc29470594"/>
      <w:bookmarkStart w:id="519" w:name="_Toc37141962"/>
      <w:bookmarkStart w:id="520" w:name="_Toc37142013"/>
      <w:bookmarkStart w:id="521" w:name="_Toc37142065"/>
      <w:bookmarkStart w:id="522" w:name="_Toc37269068"/>
      <w:bookmarkStart w:id="523" w:name="_Toc37269111"/>
      <w:bookmarkStart w:id="524" w:name="_Toc45907634"/>
      <w:bookmarkStart w:id="525" w:name="_Toc52564816"/>
      <w:bookmarkStart w:id="526" w:name="_Toc60857196"/>
      <w:bookmarkStart w:id="527" w:name="_Toc60857267"/>
      <w:bookmarkStart w:id="528" w:name="_Toc61185266"/>
      <w:bookmarkStart w:id="529" w:name="_Toc61185346"/>
      <w:bookmarkStart w:id="530" w:name="_Toc6118539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B06ECE" w:rsidRPr="00535751" w:rsidRDefault="00B06ECE" w:rsidP="00B06ECE">
      <w:r w:rsidRPr="00535751">
        <w:t>The requirements and test cases listed in Table B.4.1-1 are specified in REL-16 version of TS 38.101-1 [2] or TS 38.101-2 [3].</w:t>
      </w:r>
    </w:p>
    <w:p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 / 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response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w:t>
            </w:r>
          </w:p>
        </w:tc>
      </w:tr>
      <w:tr w:rsidR="00B02361" w:rsidRPr="00535751"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rsidR="00B06ECE" w:rsidRPr="00535751" w:rsidRDefault="00B06ECE" w:rsidP="00B06ECE"/>
    <w:p w:rsidR="00B06ECE" w:rsidRPr="00535751" w:rsidRDefault="00B06ECE" w:rsidP="00B06ECE">
      <w:pPr>
        <w:pStyle w:val="Heading2"/>
      </w:pPr>
      <w:bookmarkStart w:id="531" w:name="_Toc21098368"/>
      <w:bookmarkStart w:id="532" w:name="_Toc29470595"/>
      <w:bookmarkStart w:id="533" w:name="_Toc37141963"/>
      <w:bookmarkStart w:id="534" w:name="_Toc37142014"/>
      <w:bookmarkStart w:id="535" w:name="_Toc37142066"/>
      <w:bookmarkStart w:id="536" w:name="_Toc37269069"/>
      <w:bookmarkStart w:id="537" w:name="_Toc37269112"/>
      <w:bookmarkStart w:id="538" w:name="_Toc45907635"/>
      <w:bookmarkStart w:id="539" w:name="_Toc52564817"/>
      <w:bookmarkStart w:id="540" w:name="_Toc60857197"/>
      <w:bookmarkStart w:id="541" w:name="_Toc60857268"/>
      <w:bookmarkStart w:id="542" w:name="_Toc61185267"/>
      <w:bookmarkStart w:id="543" w:name="_Toc61185347"/>
      <w:bookmarkStart w:id="544" w:name="_Toc6118539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B06ECE" w:rsidRPr="00535751" w:rsidRDefault="00B06ECE" w:rsidP="00B06ECE">
      <w:r w:rsidRPr="00535751">
        <w:t>The requirements and test cases listed in Table B.4.2-1 are specified in in REL-16 version of TS 38.101-1 [2] or TS 38.101-2 [3].</w:t>
      </w:r>
    </w:p>
    <w:p w:rsidR="00B06ECE" w:rsidRPr="00535751" w:rsidRDefault="00B06ECE" w:rsidP="00B06ECE">
      <w:pPr>
        <w:pStyle w:val="TH"/>
      </w:pPr>
      <w:r w:rsidRPr="00535751">
        <w:lastRenderedPageBreak/>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545" w:name="_Toc21098369"/>
      <w:bookmarkStart w:id="546" w:name="_Toc29470596"/>
      <w:bookmarkStart w:id="547" w:name="_Toc37141964"/>
      <w:bookmarkStart w:id="548" w:name="_Toc37142015"/>
      <w:bookmarkStart w:id="549" w:name="_Toc37142067"/>
      <w:bookmarkStart w:id="550" w:name="_Toc37269070"/>
      <w:bookmarkStart w:id="551" w:name="_Toc37269113"/>
      <w:bookmarkStart w:id="552" w:name="_Toc45907636"/>
      <w:bookmarkStart w:id="553" w:name="_Toc52564818"/>
      <w:bookmarkStart w:id="554" w:name="_Toc60857198"/>
      <w:bookmarkStart w:id="555" w:name="_Toc60857269"/>
      <w:bookmarkStart w:id="556" w:name="_Toc61185268"/>
      <w:bookmarkStart w:id="557" w:name="_Toc61185348"/>
      <w:bookmarkStart w:id="558" w:name="_Toc6118539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B06ECE" w:rsidRPr="00535751" w:rsidRDefault="00B06ECE" w:rsidP="00B06ECE">
      <w:r w:rsidRPr="00535751">
        <w:t>The requirements and test cases listed in Table B.4.3-1 are specified in REL-16 version of TS 38.101-1 [2].</w:t>
      </w:r>
    </w:p>
    <w:p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Configurations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SUL</w:t>
            </w:r>
          </w:p>
        </w:tc>
      </w:tr>
    </w:tbl>
    <w:p w:rsidR="00B06ECE" w:rsidRPr="00535751" w:rsidRDefault="00B06ECE" w:rsidP="00B06ECE"/>
    <w:p w:rsidR="00B06ECE" w:rsidRPr="00535751" w:rsidRDefault="00B06ECE" w:rsidP="00B06ECE">
      <w:pPr>
        <w:pStyle w:val="Heading2"/>
      </w:pPr>
      <w:bookmarkStart w:id="559" w:name="_Toc21098370"/>
      <w:bookmarkStart w:id="560" w:name="_Toc29470597"/>
      <w:bookmarkStart w:id="561" w:name="_Toc37141965"/>
      <w:bookmarkStart w:id="562" w:name="_Toc37142016"/>
      <w:bookmarkStart w:id="563" w:name="_Toc37142068"/>
      <w:bookmarkStart w:id="564" w:name="_Toc37269071"/>
      <w:bookmarkStart w:id="565" w:name="_Toc37269114"/>
      <w:bookmarkStart w:id="566" w:name="_Toc45907637"/>
      <w:bookmarkStart w:id="567" w:name="_Toc52564819"/>
      <w:bookmarkStart w:id="568" w:name="_Toc60857199"/>
      <w:bookmarkStart w:id="569" w:name="_Toc60857270"/>
      <w:bookmarkStart w:id="570" w:name="_Toc61185269"/>
      <w:bookmarkStart w:id="571" w:name="_Toc61185349"/>
      <w:bookmarkStart w:id="572" w:name="_Toc6118539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B06ECE" w:rsidRPr="00535751" w:rsidRDefault="00B06ECE" w:rsidP="00B06ECE">
      <w:r w:rsidRPr="00535751">
        <w:t>The requirements and test cases listed in Table B.4.4-1 are specified in in REL-16 version of TS 38.101-3 [4].</w:t>
      </w:r>
    </w:p>
    <w:p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573" w:name="_Toc21098371"/>
      <w:bookmarkStart w:id="574" w:name="_Toc29470598"/>
      <w:bookmarkStart w:id="575" w:name="_Toc37141966"/>
      <w:bookmarkStart w:id="576" w:name="_Toc37142017"/>
      <w:bookmarkStart w:id="577" w:name="_Toc37142069"/>
      <w:bookmarkStart w:id="578" w:name="_Toc37269072"/>
      <w:bookmarkStart w:id="579" w:name="_Toc37269115"/>
      <w:bookmarkStart w:id="580" w:name="_Toc45907638"/>
      <w:bookmarkStart w:id="581" w:name="_Toc52564820"/>
      <w:bookmarkStart w:id="582" w:name="_Toc60857200"/>
      <w:bookmarkStart w:id="583" w:name="_Toc60857271"/>
      <w:bookmarkStart w:id="584" w:name="_Toc61185270"/>
      <w:bookmarkStart w:id="585" w:name="_Toc61185350"/>
      <w:bookmarkStart w:id="586" w:name="_Toc6118539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B06ECE" w:rsidRPr="00535751" w:rsidRDefault="00B06ECE" w:rsidP="00B06ECE">
      <w:r w:rsidRPr="00535751">
        <w:t>The requirements and test cases listed in Table B.4.5-1 are specified in in REL-16 version of TS 38.101-3 [4].</w:t>
      </w:r>
    </w:p>
    <w:p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Configured output power for NR-DC</w:t>
            </w:r>
          </w:p>
        </w:tc>
      </w:tr>
    </w:tbl>
    <w:p w:rsidR="00B06ECE" w:rsidRPr="00535751" w:rsidRDefault="00B06ECE" w:rsidP="00B06ECE"/>
    <w:p w:rsidR="00B06ECE" w:rsidRPr="00535751" w:rsidRDefault="00B06ECE" w:rsidP="00B06ECE">
      <w:pPr>
        <w:pStyle w:val="Heading2"/>
      </w:pPr>
      <w:bookmarkStart w:id="587" w:name="_Toc21098372"/>
      <w:bookmarkStart w:id="588" w:name="_Toc29470599"/>
      <w:bookmarkStart w:id="589" w:name="_Toc37141967"/>
      <w:bookmarkStart w:id="590" w:name="_Toc37142018"/>
      <w:bookmarkStart w:id="591" w:name="_Toc37142070"/>
      <w:bookmarkStart w:id="592" w:name="_Toc37269073"/>
      <w:bookmarkStart w:id="593" w:name="_Toc37269116"/>
      <w:bookmarkStart w:id="594" w:name="_Toc45907639"/>
      <w:bookmarkStart w:id="595" w:name="_Toc52564821"/>
      <w:bookmarkStart w:id="596" w:name="_Toc60857201"/>
      <w:bookmarkStart w:id="597" w:name="_Toc60857272"/>
      <w:bookmarkStart w:id="598" w:name="_Toc61185271"/>
      <w:bookmarkStart w:id="599" w:name="_Toc61185351"/>
      <w:bookmarkStart w:id="600" w:name="_Toc6118539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rsidR="00B06ECE" w:rsidRPr="00535751" w:rsidRDefault="00B06ECE" w:rsidP="00B06ECE">
      <w:r w:rsidRPr="00535751">
        <w:t>The requirements and test cases listed in Table B.4.6-1 are specified in in REL-16 version of TS 38.101-3 [4].</w:t>
      </w:r>
    </w:p>
    <w:p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Pr>
          <w:p w:rsidR="00B06ECE" w:rsidRPr="00535751" w:rsidRDefault="00B06ECE" w:rsidP="00D80792">
            <w:pPr>
              <w:pStyle w:val="TAL"/>
              <w:rPr>
                <w:rFonts w:cs="Arial"/>
                <w:lang w:val="en-US"/>
              </w:rPr>
            </w:pPr>
            <w:r w:rsidRPr="00535751">
              <w:rPr>
                <w:rFonts w:cs="Arial"/>
                <w:lang w:val="en-US"/>
              </w:rPr>
              <w:t>4.2</w:t>
            </w:r>
          </w:p>
        </w:tc>
        <w:tc>
          <w:tcPr>
            <w:tcW w:w="6509" w:type="dxa"/>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rsidR="00B06ECE" w:rsidRPr="00535751" w:rsidRDefault="00B06ECE" w:rsidP="00B06ECE"/>
    <w:p w:rsidR="00FF2E28" w:rsidRDefault="00FF2E28" w:rsidP="00B06ECE">
      <w:pPr>
        <w:pStyle w:val="Heading8"/>
      </w:pPr>
      <w:bookmarkStart w:id="601" w:name="_Toc60857202"/>
      <w:bookmarkStart w:id="602" w:name="_Toc60857273"/>
      <w:bookmarkStart w:id="603" w:name="_Toc61185272"/>
      <w:bookmarkStart w:id="604" w:name="_Toc61185352"/>
      <w:bookmarkStart w:id="605" w:name="_Toc61185400"/>
      <w:bookmarkStart w:id="606"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601"/>
      <w:bookmarkEnd w:id="602"/>
      <w:bookmarkEnd w:id="603"/>
      <w:bookmarkEnd w:id="604"/>
      <w:bookmarkEnd w:id="605"/>
    </w:p>
    <w:p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rsidR="00FF2E28" w:rsidRPr="001E56FE" w:rsidRDefault="00FF2E28" w:rsidP="00FF2E28">
      <w:pPr>
        <w:spacing w:after="0"/>
        <w:rPr>
          <w:rFonts w:eastAsia="Yu Mincho"/>
        </w:rPr>
      </w:pPr>
    </w:p>
    <w:p w:rsidR="00FF2E28" w:rsidRPr="00535751" w:rsidRDefault="00FF2E28" w:rsidP="00FF2E28"/>
    <w:p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rsidTr="00FF2E28">
        <w:trPr>
          <w:trHeight w:val="255"/>
        </w:trPr>
        <w:tc>
          <w:tcPr>
            <w:tcW w:w="3348" w:type="dxa"/>
          </w:tcPr>
          <w:p w:rsidR="00FF2E28" w:rsidRPr="00535751" w:rsidRDefault="00FF2E28" w:rsidP="00FF2E28">
            <w:pPr>
              <w:pStyle w:val="TAH"/>
              <w:rPr>
                <w:rFonts w:cs="Arial"/>
                <w:lang w:val="en-US"/>
              </w:rPr>
            </w:pPr>
            <w:r w:rsidRPr="00535751">
              <w:rPr>
                <w:rFonts w:cs="Arial"/>
                <w:lang w:val="en-US"/>
              </w:rPr>
              <w:t>Clause</w:t>
            </w:r>
          </w:p>
        </w:tc>
        <w:tc>
          <w:tcPr>
            <w:tcW w:w="6509" w:type="dxa"/>
          </w:tcPr>
          <w:p w:rsidR="00FF2E28" w:rsidRPr="00535751" w:rsidRDefault="00FF2E28" w:rsidP="00FF2E28">
            <w:pPr>
              <w:pStyle w:val="TAH"/>
              <w:rPr>
                <w:rFonts w:cs="Arial"/>
                <w:lang w:val="en-US"/>
              </w:rPr>
            </w:pPr>
            <w:r w:rsidRPr="00535751">
              <w:rPr>
                <w:rFonts w:cs="Arial"/>
                <w:lang w:val="en-US"/>
              </w:rPr>
              <w:t>Description</w:t>
            </w:r>
          </w:p>
        </w:tc>
      </w:tr>
      <w:tr w:rsidR="00FF2E28" w:rsidRPr="00535751" w:rsidTr="00FF2E28">
        <w:trPr>
          <w:trHeight w:val="255"/>
        </w:trPr>
        <w:tc>
          <w:tcPr>
            <w:tcW w:w="3348" w:type="dxa"/>
            <w:tcBorders>
              <w:top w:val="single" w:sz="4" w:space="0" w:color="auto"/>
              <w:left w:val="single" w:sz="4" w:space="0" w:color="auto"/>
              <w:bottom w:val="single" w:sz="4" w:space="0" w:color="auto"/>
              <w:right w:val="single" w:sz="4" w:space="0" w:color="auto"/>
            </w:tcBorders>
          </w:tcPr>
          <w:p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rsidR="00371B09" w:rsidRDefault="00B06ECE" w:rsidP="00B40209">
      <w:pPr>
        <w:pStyle w:val="Heading8"/>
      </w:pPr>
      <w:r w:rsidRPr="00535751">
        <w:br w:type="page"/>
      </w:r>
      <w:bookmarkStart w:id="607" w:name="_Toc60857203"/>
      <w:bookmarkStart w:id="608" w:name="_Toc60857274"/>
      <w:bookmarkStart w:id="609" w:name="_Toc61185273"/>
      <w:bookmarkStart w:id="610" w:name="_Toc61185353"/>
      <w:bookmarkStart w:id="611" w:name="_Toc61185401"/>
      <w:bookmarkStart w:id="612" w:name="_Toc21098373"/>
      <w:bookmarkStart w:id="613" w:name="_Toc29470600"/>
      <w:bookmarkStart w:id="614" w:name="_Toc37141968"/>
      <w:bookmarkStart w:id="615" w:name="_Toc37142019"/>
      <w:bookmarkStart w:id="616" w:name="_Toc37142071"/>
      <w:bookmarkStart w:id="617" w:name="_Toc37269074"/>
      <w:bookmarkStart w:id="618" w:name="_Toc37269117"/>
      <w:bookmarkStart w:id="619" w:name="_Toc45907640"/>
      <w:bookmarkStart w:id="620"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607"/>
      <w:bookmarkEnd w:id="608"/>
      <w:bookmarkEnd w:id="609"/>
      <w:bookmarkEnd w:id="610"/>
      <w:bookmarkEnd w:id="611"/>
    </w:p>
    <w:p w:rsidR="00371B09" w:rsidRDefault="00371B09" w:rsidP="00371B09">
      <w:pPr>
        <w:pStyle w:val="Heading2"/>
      </w:pPr>
      <w:bookmarkStart w:id="621" w:name="_Toc60857204"/>
      <w:bookmarkStart w:id="622" w:name="_Toc60857275"/>
      <w:bookmarkStart w:id="623" w:name="_Toc61185274"/>
      <w:bookmarkStart w:id="624" w:name="_Toc61185354"/>
      <w:bookmarkStart w:id="625" w:name="_Toc61185402"/>
      <w:r>
        <w:t>C.1</w:t>
      </w:r>
      <w:r>
        <w:tab/>
        <w:t xml:space="preserve">Common RRM requirements </w:t>
      </w:r>
      <w:r w:rsidRPr="007D27F3">
        <w:t xml:space="preserve">for high speed </w:t>
      </w:r>
      <w:r>
        <w:t xml:space="preserve">train </w:t>
      </w:r>
      <w:r w:rsidRPr="007D27F3">
        <w:t>scenario</w:t>
      </w:r>
      <w:bookmarkEnd w:id="621"/>
      <w:bookmarkEnd w:id="622"/>
      <w:bookmarkEnd w:id="623"/>
      <w:bookmarkEnd w:id="624"/>
      <w:bookmarkEnd w:id="625"/>
    </w:p>
    <w:p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rFonts w:eastAsia="MS Mincho" w:cs="Arial"/>
                <w:lang w:val="en-US"/>
              </w:rPr>
            </w:pPr>
            <w:r>
              <w:rPr>
                <w:rFonts w:eastAsia="MS Mincho" w:cs="Arial"/>
                <w:lang w:val="en-US"/>
              </w:rPr>
              <w:t>Description</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rsidRPr="00E24BEC">
              <w:t>NR − E-UTRAN FDD measurements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rsidRPr="002079E0">
              <w:t>L1-RSRP measurement requirements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rsidR="00371B09" w:rsidRDefault="00371B09" w:rsidP="00371B09">
      <w:pPr>
        <w:rPr>
          <w:lang w:eastAsia="en-GB"/>
        </w:rPr>
      </w:pPr>
    </w:p>
    <w:p w:rsidR="00B06ECE" w:rsidRPr="00535751" w:rsidRDefault="00B40209" w:rsidP="00B06ECE">
      <w:pPr>
        <w:pStyle w:val="Heading8"/>
      </w:pPr>
      <w:bookmarkStart w:id="626" w:name="_Toc61185355"/>
      <w:bookmarkStart w:id="627" w:name="_Toc61185403"/>
      <w:r w:rsidRPr="00535751">
        <w:lastRenderedPageBreak/>
        <w:t xml:space="preserve">Annex </w:t>
      </w:r>
      <w:r>
        <w:t>D</w:t>
      </w:r>
      <w:r w:rsidRPr="00535751">
        <w:t xml:space="preserve"> (</w:t>
      </w:r>
      <w:r>
        <w:t>Informative</w:t>
      </w:r>
      <w:r w:rsidRPr="00535751">
        <w:t>)</w:t>
      </w:r>
      <w:r>
        <w:t>:</w:t>
      </w:r>
      <w:r w:rsidR="00B06ECE" w:rsidRPr="00535751">
        <w:br/>
      </w:r>
      <w:bookmarkStart w:id="628" w:name="_Toc60857205"/>
      <w:bookmarkStart w:id="629" w:name="_Toc60857276"/>
      <w:bookmarkStart w:id="630" w:name="_Toc61185275"/>
      <w:r w:rsidR="00B06ECE" w:rsidRPr="00535751">
        <w:t>Change history</w:t>
      </w:r>
      <w:bookmarkEnd w:id="612"/>
      <w:bookmarkEnd w:id="613"/>
      <w:bookmarkEnd w:id="614"/>
      <w:bookmarkEnd w:id="615"/>
      <w:bookmarkEnd w:id="616"/>
      <w:bookmarkEnd w:id="617"/>
      <w:bookmarkEnd w:id="618"/>
      <w:bookmarkEnd w:id="619"/>
      <w:bookmarkEnd w:id="620"/>
      <w:bookmarkEnd w:id="626"/>
      <w:bookmarkEnd w:id="627"/>
      <w:bookmarkEnd w:id="628"/>
      <w:bookmarkEnd w:id="629"/>
      <w:bookmarkEnd w:id="630"/>
    </w:p>
    <w:p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606"/>
          <w:p w:rsidR="00B06ECE" w:rsidRPr="00535751" w:rsidRDefault="00B06ECE" w:rsidP="00D80792">
            <w:pPr>
              <w:pStyle w:val="TAL"/>
              <w:jc w:val="center"/>
              <w:rPr>
                <w:b/>
              </w:rPr>
            </w:pPr>
            <w:r w:rsidRPr="00535751">
              <w:rPr>
                <w:b/>
              </w:rPr>
              <w:t>Change history</w:t>
            </w:r>
          </w:p>
        </w:tc>
      </w:tr>
      <w:tr w:rsidR="00B06ECE" w:rsidRPr="00535751" w:rsidTr="00D80792">
        <w:tc>
          <w:tcPr>
            <w:tcW w:w="800" w:type="dxa"/>
            <w:shd w:val="pct10" w:color="auto" w:fill="FFFFFF"/>
          </w:tcPr>
          <w:p w:rsidR="00B06ECE" w:rsidRPr="00535751" w:rsidRDefault="00B06ECE" w:rsidP="00D80792">
            <w:pPr>
              <w:pStyle w:val="TAL"/>
              <w:rPr>
                <w:b/>
                <w:sz w:val="16"/>
              </w:rPr>
            </w:pPr>
            <w:r w:rsidRPr="00535751">
              <w:rPr>
                <w:b/>
                <w:sz w:val="16"/>
              </w:rPr>
              <w:t>Date</w:t>
            </w:r>
          </w:p>
        </w:tc>
        <w:tc>
          <w:tcPr>
            <w:tcW w:w="800" w:type="dxa"/>
            <w:shd w:val="pct10" w:color="auto" w:fill="FFFFFF"/>
          </w:tcPr>
          <w:p w:rsidR="00B06ECE" w:rsidRPr="00535751" w:rsidRDefault="00B06ECE" w:rsidP="00D80792">
            <w:pPr>
              <w:pStyle w:val="TAL"/>
              <w:rPr>
                <w:b/>
                <w:sz w:val="16"/>
              </w:rPr>
            </w:pPr>
            <w:r w:rsidRPr="00535751">
              <w:rPr>
                <w:b/>
                <w:sz w:val="16"/>
              </w:rPr>
              <w:t>Meeting</w:t>
            </w:r>
          </w:p>
        </w:tc>
        <w:tc>
          <w:tcPr>
            <w:tcW w:w="1094" w:type="dxa"/>
            <w:shd w:val="pct10" w:color="auto" w:fill="FFFFFF"/>
          </w:tcPr>
          <w:p w:rsidR="00B06ECE" w:rsidRPr="00535751" w:rsidRDefault="00B06ECE" w:rsidP="00D80792">
            <w:pPr>
              <w:pStyle w:val="TAL"/>
              <w:rPr>
                <w:b/>
                <w:sz w:val="16"/>
              </w:rPr>
            </w:pPr>
            <w:r w:rsidRPr="00535751">
              <w:rPr>
                <w:b/>
                <w:sz w:val="16"/>
              </w:rPr>
              <w:t>TDoc</w:t>
            </w:r>
          </w:p>
        </w:tc>
        <w:tc>
          <w:tcPr>
            <w:tcW w:w="567" w:type="dxa"/>
            <w:shd w:val="pct10" w:color="auto" w:fill="FFFFFF"/>
          </w:tcPr>
          <w:p w:rsidR="00B06ECE" w:rsidRPr="00535751" w:rsidRDefault="00B06ECE" w:rsidP="00D80792">
            <w:pPr>
              <w:pStyle w:val="TAL"/>
              <w:rPr>
                <w:b/>
                <w:sz w:val="16"/>
              </w:rPr>
            </w:pPr>
            <w:r w:rsidRPr="00535751">
              <w:rPr>
                <w:b/>
                <w:sz w:val="16"/>
              </w:rPr>
              <w:t>CR</w:t>
            </w:r>
          </w:p>
        </w:tc>
        <w:tc>
          <w:tcPr>
            <w:tcW w:w="425" w:type="dxa"/>
            <w:shd w:val="pct10" w:color="auto" w:fill="FFFFFF"/>
          </w:tcPr>
          <w:p w:rsidR="00B06ECE" w:rsidRPr="00535751" w:rsidRDefault="00B06ECE" w:rsidP="00D80792">
            <w:pPr>
              <w:pStyle w:val="TAL"/>
              <w:rPr>
                <w:b/>
                <w:sz w:val="16"/>
              </w:rPr>
            </w:pPr>
            <w:r w:rsidRPr="00535751">
              <w:rPr>
                <w:b/>
                <w:sz w:val="16"/>
              </w:rPr>
              <w:t>Rev</w:t>
            </w:r>
          </w:p>
        </w:tc>
        <w:tc>
          <w:tcPr>
            <w:tcW w:w="425" w:type="dxa"/>
            <w:shd w:val="pct10" w:color="auto" w:fill="FFFFFF"/>
          </w:tcPr>
          <w:p w:rsidR="00B06ECE" w:rsidRPr="00535751" w:rsidRDefault="00B06ECE" w:rsidP="00D80792">
            <w:pPr>
              <w:pStyle w:val="TAL"/>
              <w:rPr>
                <w:b/>
                <w:sz w:val="16"/>
              </w:rPr>
            </w:pPr>
            <w:r w:rsidRPr="00535751">
              <w:rPr>
                <w:b/>
                <w:sz w:val="16"/>
              </w:rPr>
              <w:t>Cat</w:t>
            </w:r>
          </w:p>
        </w:tc>
        <w:tc>
          <w:tcPr>
            <w:tcW w:w="4820" w:type="dxa"/>
            <w:shd w:val="pct10" w:color="auto" w:fill="FFFFFF"/>
          </w:tcPr>
          <w:p w:rsidR="00B06ECE" w:rsidRPr="00535751" w:rsidRDefault="00B06ECE" w:rsidP="00D80792">
            <w:pPr>
              <w:pStyle w:val="TAL"/>
              <w:rPr>
                <w:b/>
                <w:sz w:val="16"/>
              </w:rPr>
            </w:pPr>
            <w:r w:rsidRPr="00535751">
              <w:rPr>
                <w:b/>
                <w:sz w:val="16"/>
              </w:rPr>
              <w:t>Subject/Comment</w:t>
            </w:r>
          </w:p>
        </w:tc>
        <w:tc>
          <w:tcPr>
            <w:tcW w:w="708" w:type="dxa"/>
            <w:shd w:val="pct10" w:color="auto" w:fill="FFFFFF"/>
          </w:tcPr>
          <w:p w:rsidR="00B06ECE" w:rsidRPr="00535751" w:rsidRDefault="00B06ECE" w:rsidP="00D80792">
            <w:pPr>
              <w:pStyle w:val="TAL"/>
              <w:rPr>
                <w:b/>
                <w:sz w:val="16"/>
              </w:rPr>
            </w:pPr>
            <w:r w:rsidRPr="00535751">
              <w:rPr>
                <w:b/>
                <w:sz w:val="16"/>
              </w:rPr>
              <w:t>New version</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rsidR="00B06ECE" w:rsidRPr="00535751" w:rsidRDefault="00B06ECE" w:rsidP="00D80792">
            <w:pPr>
              <w:pStyle w:val="TAC"/>
              <w:rPr>
                <w:sz w:val="16"/>
                <w:szCs w:val="16"/>
              </w:rPr>
            </w:pPr>
            <w:r w:rsidRPr="00535751">
              <w:rPr>
                <w:sz w:val="16"/>
                <w:szCs w:val="16"/>
              </w:rPr>
              <w:t>0.0.1</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rsidR="00B06ECE" w:rsidRPr="00535751" w:rsidRDefault="00B06ECE" w:rsidP="00D80792">
            <w:pPr>
              <w:pStyle w:val="TAC"/>
              <w:rPr>
                <w:sz w:val="16"/>
                <w:szCs w:val="16"/>
              </w:rPr>
            </w:pPr>
            <w:r w:rsidRPr="00535751">
              <w:rPr>
                <w:sz w:val="16"/>
                <w:szCs w:val="16"/>
              </w:rPr>
              <w:t>0.1.0</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rsidR="00B06ECE" w:rsidRPr="00535751" w:rsidRDefault="00B06ECE" w:rsidP="00D80792">
            <w:pPr>
              <w:pStyle w:val="TAC"/>
              <w:rPr>
                <w:sz w:val="16"/>
                <w:szCs w:val="16"/>
              </w:rPr>
            </w:pPr>
            <w:r w:rsidRPr="00535751">
              <w:rPr>
                <w:sz w:val="16"/>
                <w:szCs w:val="16"/>
              </w:rPr>
              <w:t>1.0.0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15.2.0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15.3.0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D80792">
            <w:pPr>
              <w:pStyle w:val="TAC"/>
              <w:rPr>
                <w:sz w:val="16"/>
                <w:szCs w:val="16"/>
              </w:rPr>
            </w:pPr>
            <w:r w:rsidRPr="00535751">
              <w:rPr>
                <w:sz w:val="16"/>
                <w:szCs w:val="16"/>
              </w:rPr>
              <w:t>16.2.0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FB058F"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16.4.0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r w:rsidR="00FF2E28"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2E28" w:rsidRDefault="00FF2E28" w:rsidP="00EC3727">
            <w:pPr>
              <w:pStyle w:val="TAC"/>
              <w:rPr>
                <w:sz w:val="16"/>
                <w:szCs w:val="16"/>
              </w:rPr>
            </w:pPr>
            <w:r>
              <w:rPr>
                <w:sz w:val="16"/>
                <w:szCs w:val="16"/>
              </w:rPr>
              <w:t>17.0.0</w:t>
            </w:r>
          </w:p>
        </w:tc>
      </w:tr>
    </w:tbl>
    <w:p w:rsidR="00B06ECE" w:rsidRPr="0031709D" w:rsidRDefault="00B06ECE" w:rsidP="00B06ECE"/>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3180" w:rsidRDefault="003A3180">
      <w:r>
        <w:separator/>
      </w:r>
    </w:p>
  </w:endnote>
  <w:endnote w:type="continuationSeparator" w:id="0">
    <w:p w:rsidR="003A3180" w:rsidRDefault="003A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E28" w:rsidRDefault="00FF2E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3180" w:rsidRDefault="003A3180">
      <w:r>
        <w:separator/>
      </w:r>
    </w:p>
  </w:footnote>
  <w:footnote w:type="continuationSeparator" w:id="0">
    <w:p w:rsidR="003A3180" w:rsidRDefault="003A3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E28" w:rsidRDefault="00FF2E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742">
      <w:rPr>
        <w:rFonts w:ascii="Arial" w:hAnsi="Arial" w:cs="Arial"/>
        <w:b/>
        <w:noProof/>
        <w:sz w:val="18"/>
        <w:szCs w:val="18"/>
      </w:rPr>
      <w:t>3GPP TS 38.307 V17.0.0 (2020-12)</w:t>
    </w:r>
    <w:r>
      <w:rPr>
        <w:rFonts w:ascii="Arial" w:hAnsi="Arial" w:cs="Arial"/>
        <w:b/>
        <w:sz w:val="18"/>
        <w:szCs w:val="18"/>
      </w:rPr>
      <w:fldChar w:fldCharType="end"/>
    </w:r>
  </w:p>
  <w:p w:rsidR="00FF2E28" w:rsidRDefault="00FF2E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F2E28" w:rsidRDefault="00FF2E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742">
      <w:rPr>
        <w:rFonts w:ascii="Arial" w:hAnsi="Arial" w:cs="Arial"/>
        <w:b/>
        <w:noProof/>
        <w:sz w:val="18"/>
        <w:szCs w:val="18"/>
      </w:rPr>
      <w:t>Release 17</w:t>
    </w:r>
    <w:r>
      <w:rPr>
        <w:rFonts w:ascii="Arial" w:hAnsi="Arial" w:cs="Arial"/>
        <w:b/>
        <w:sz w:val="18"/>
        <w:szCs w:val="18"/>
      </w:rPr>
      <w:fldChar w:fldCharType="end"/>
    </w:r>
  </w:p>
  <w:p w:rsidR="00FF2E28" w:rsidRDefault="00FF2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D58AB"/>
    <w:rsid w:val="001042FF"/>
    <w:rsid w:val="00133525"/>
    <w:rsid w:val="001A4C42"/>
    <w:rsid w:val="001A7420"/>
    <w:rsid w:val="001B6637"/>
    <w:rsid w:val="001C21C3"/>
    <w:rsid w:val="001D02C2"/>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A3180"/>
    <w:rsid w:val="003C3971"/>
    <w:rsid w:val="003F28E3"/>
    <w:rsid w:val="003F7023"/>
    <w:rsid w:val="00423334"/>
    <w:rsid w:val="004345EC"/>
    <w:rsid w:val="00450BA3"/>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D2E01"/>
    <w:rsid w:val="005D7526"/>
    <w:rsid w:val="005E4BB2"/>
    <w:rsid w:val="00602AEA"/>
    <w:rsid w:val="00607A86"/>
    <w:rsid w:val="00614FDF"/>
    <w:rsid w:val="0063543D"/>
    <w:rsid w:val="00647114"/>
    <w:rsid w:val="006A323F"/>
    <w:rsid w:val="006B30D0"/>
    <w:rsid w:val="006C3D95"/>
    <w:rsid w:val="006C5DDA"/>
    <w:rsid w:val="006E5C86"/>
    <w:rsid w:val="006E6C67"/>
    <w:rsid w:val="00701116"/>
    <w:rsid w:val="00713C44"/>
    <w:rsid w:val="00734A5B"/>
    <w:rsid w:val="0074026F"/>
    <w:rsid w:val="007429F6"/>
    <w:rsid w:val="00744E76"/>
    <w:rsid w:val="00774DA4"/>
    <w:rsid w:val="00781F0F"/>
    <w:rsid w:val="007851DA"/>
    <w:rsid w:val="007B1A5F"/>
    <w:rsid w:val="007B600E"/>
    <w:rsid w:val="007F0F4A"/>
    <w:rsid w:val="008028A4"/>
    <w:rsid w:val="00830747"/>
    <w:rsid w:val="00870EF8"/>
    <w:rsid w:val="008768CA"/>
    <w:rsid w:val="008C384C"/>
    <w:rsid w:val="0090271F"/>
    <w:rsid w:val="00902E23"/>
    <w:rsid w:val="009114D7"/>
    <w:rsid w:val="0091348E"/>
    <w:rsid w:val="00917CCB"/>
    <w:rsid w:val="009239DE"/>
    <w:rsid w:val="00942EC2"/>
    <w:rsid w:val="00952F46"/>
    <w:rsid w:val="009F37B7"/>
    <w:rsid w:val="00A10F02"/>
    <w:rsid w:val="00A164B4"/>
    <w:rsid w:val="00A26956"/>
    <w:rsid w:val="00A27486"/>
    <w:rsid w:val="00A53724"/>
    <w:rsid w:val="00A56066"/>
    <w:rsid w:val="00A73129"/>
    <w:rsid w:val="00A82346"/>
    <w:rsid w:val="00A92BA1"/>
    <w:rsid w:val="00AC6BC6"/>
    <w:rsid w:val="00AE65E2"/>
    <w:rsid w:val="00AE7742"/>
    <w:rsid w:val="00B02361"/>
    <w:rsid w:val="00B06ECE"/>
    <w:rsid w:val="00B15449"/>
    <w:rsid w:val="00B215C3"/>
    <w:rsid w:val="00B40209"/>
    <w:rsid w:val="00B6745D"/>
    <w:rsid w:val="00B76552"/>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5B05"/>
    <w:rsid w:val="00CF791F"/>
    <w:rsid w:val="00D31742"/>
    <w:rsid w:val="00D57972"/>
    <w:rsid w:val="00D675A9"/>
    <w:rsid w:val="00D738D6"/>
    <w:rsid w:val="00D755EB"/>
    <w:rsid w:val="00D76048"/>
    <w:rsid w:val="00D80792"/>
    <w:rsid w:val="00D87E00"/>
    <w:rsid w:val="00D9134D"/>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A15B0"/>
    <w:rsid w:val="00EA5EA7"/>
    <w:rsid w:val="00EC3727"/>
    <w:rsid w:val="00EC4A25"/>
    <w:rsid w:val="00F025A2"/>
    <w:rsid w:val="00F04712"/>
    <w:rsid w:val="00F13360"/>
    <w:rsid w:val="00F14C1C"/>
    <w:rsid w:val="00F22EC7"/>
    <w:rsid w:val="00F325C8"/>
    <w:rsid w:val="00F653B8"/>
    <w:rsid w:val="00F9008D"/>
    <w:rsid w:val="00FA1266"/>
    <w:rsid w:val="00FB058F"/>
    <w:rsid w:val="00FC1192"/>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5311</Words>
  <Characters>30274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2021-01-06T19:04:00Z</dcterms:created>
  <dcterms:modified xsi:type="dcterms:W3CDTF">2021-01-10T14:38:00Z</dcterms:modified>
</cp:coreProperties>
</file>