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47EDBBAE"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141D32">
              <w:t>9</w:t>
            </w:r>
            <w:r w:rsidRPr="00535751">
              <w:t>.</w:t>
            </w:r>
            <w:bookmarkEnd w:id="3"/>
            <w:r w:rsidR="00B06ECE" w:rsidRPr="00535751">
              <w:t>0</w:t>
            </w:r>
            <w:r w:rsidRPr="00535751">
              <w:t xml:space="preserve"> </w:t>
            </w:r>
            <w:r w:rsidRPr="00535751">
              <w:rPr>
                <w:sz w:val="32"/>
              </w:rPr>
              <w:t>(</w:t>
            </w:r>
            <w:bookmarkStart w:id="4" w:name="issueDate"/>
            <w:r w:rsidR="00E45372" w:rsidRPr="00535751">
              <w:rPr>
                <w:sz w:val="32"/>
              </w:rPr>
              <w:t>202</w:t>
            </w:r>
            <w:r w:rsidR="00E45372">
              <w:rPr>
                <w:sz w:val="32"/>
              </w:rPr>
              <w:t>1</w:t>
            </w:r>
            <w:r w:rsidRPr="00535751">
              <w:rPr>
                <w:sz w:val="32"/>
              </w:rPr>
              <w:t>-</w:t>
            </w:r>
            <w:bookmarkEnd w:id="4"/>
            <w:r w:rsidR="00141D32">
              <w:rPr>
                <w:sz w:val="32"/>
              </w:rPr>
              <w:t>12</w:t>
            </w:r>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7"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9"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5ABF1F22"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E45372">
              <w:rPr>
                <w:noProof/>
                <w:sz w:val="18"/>
              </w:rPr>
              <w:t>1</w:t>
            </w:r>
            <w:r w:rsidRPr="00535751">
              <w:rPr>
                <w:noProof/>
                <w:sz w:val="18"/>
              </w:rPr>
              <w:t>, 3GPP Organizational Partners (ARIB, ATIS, CCSA, ETSI, TSDSI, TTA, TTC).</w:t>
            </w:r>
            <w:bookmarkStart w:id="12" w:name="copyrightaddon"/>
            <w:bookmarkEnd w:id="12"/>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15074E27" w14:textId="77777777" w:rsidR="00E16509" w:rsidRPr="00535751" w:rsidRDefault="00E16509" w:rsidP="00133525"/>
        </w:tc>
      </w:tr>
      <w:bookmarkEnd w:id="9"/>
    </w:tbl>
    <w:p w14:paraId="49D6741F" w14:textId="77777777" w:rsidR="00080512" w:rsidRPr="00535751" w:rsidRDefault="00080512">
      <w:pPr>
        <w:pStyle w:val="TT"/>
      </w:pPr>
      <w:r w:rsidRPr="00535751">
        <w:br w:type="page"/>
      </w:r>
      <w:bookmarkStart w:id="13" w:name="tableOfContents"/>
      <w:bookmarkEnd w:id="13"/>
      <w:r w:rsidRPr="00535751">
        <w:lastRenderedPageBreak/>
        <w:t>Contents</w:t>
      </w:r>
    </w:p>
    <w:p w14:paraId="6FD7AB27" w14:textId="36E1BD8E" w:rsidR="00372EF1" w:rsidRDefault="00372EF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_Toc89937351 \h </w:instrText>
      </w:r>
      <w:r>
        <w:fldChar w:fldCharType="separate"/>
      </w:r>
      <w:r>
        <w:t>5</w:t>
      </w:r>
      <w:r>
        <w:fldChar w:fldCharType="end"/>
      </w:r>
    </w:p>
    <w:p w14:paraId="3FCDE251" w14:textId="0F429BE8" w:rsidR="00372EF1" w:rsidRDefault="00372EF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_Toc89937352 \h </w:instrText>
      </w:r>
      <w:r>
        <w:fldChar w:fldCharType="separate"/>
      </w:r>
      <w:r>
        <w:t>7</w:t>
      </w:r>
      <w:r>
        <w:fldChar w:fldCharType="end"/>
      </w:r>
    </w:p>
    <w:p w14:paraId="58700DAC" w14:textId="057F886A" w:rsidR="00372EF1" w:rsidRDefault="00372EF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_Toc89937353 \h </w:instrText>
      </w:r>
      <w:r>
        <w:fldChar w:fldCharType="separate"/>
      </w:r>
      <w:r>
        <w:t>7</w:t>
      </w:r>
      <w:r>
        <w:fldChar w:fldCharType="end"/>
      </w:r>
    </w:p>
    <w:p w14:paraId="5DC96DED" w14:textId="04302EC9" w:rsidR="00372EF1" w:rsidRDefault="00372EF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_Toc89937354 \h </w:instrText>
      </w:r>
      <w:r>
        <w:fldChar w:fldCharType="separate"/>
      </w:r>
      <w:r>
        <w:t>7</w:t>
      </w:r>
      <w:r>
        <w:fldChar w:fldCharType="end"/>
      </w:r>
    </w:p>
    <w:p w14:paraId="138B1343" w14:textId="54FD35C6" w:rsidR="00372EF1" w:rsidRDefault="00372EF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_Toc89937355 \h </w:instrText>
      </w:r>
      <w:r>
        <w:fldChar w:fldCharType="separate"/>
      </w:r>
      <w:r>
        <w:t>7</w:t>
      </w:r>
      <w:r>
        <w:fldChar w:fldCharType="end"/>
      </w:r>
    </w:p>
    <w:p w14:paraId="596EB5F9" w14:textId="1771D4C0" w:rsidR="00372EF1" w:rsidRDefault="00372EF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_Toc89937356 \h </w:instrText>
      </w:r>
      <w:r>
        <w:fldChar w:fldCharType="separate"/>
      </w:r>
      <w:r>
        <w:t>8</w:t>
      </w:r>
      <w:r>
        <w:fldChar w:fldCharType="end"/>
      </w:r>
    </w:p>
    <w:p w14:paraId="0747F9FC" w14:textId="64A48EEA" w:rsidR="00372EF1" w:rsidRDefault="00372EF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_Toc89937357 \h </w:instrText>
      </w:r>
      <w:r>
        <w:fldChar w:fldCharType="separate"/>
      </w:r>
      <w:r>
        <w:t>8</w:t>
      </w:r>
      <w:r>
        <w:fldChar w:fldCharType="end"/>
      </w:r>
    </w:p>
    <w:p w14:paraId="6F4DFAEE" w14:textId="0B30560A" w:rsidR="00372EF1" w:rsidRDefault="00372EF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_Toc89937358 \h </w:instrText>
      </w:r>
      <w:r>
        <w:fldChar w:fldCharType="separate"/>
      </w:r>
      <w:r>
        <w:t>8</w:t>
      </w:r>
      <w:r>
        <w:fldChar w:fldCharType="end"/>
      </w:r>
    </w:p>
    <w:p w14:paraId="1DA07A1E" w14:textId="7748DBA3" w:rsidR="00372EF1" w:rsidRDefault="00372EF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_Toc89937359 \h </w:instrText>
      </w:r>
      <w:r>
        <w:fldChar w:fldCharType="separate"/>
      </w:r>
      <w:r>
        <w:t>9</w:t>
      </w:r>
      <w:r>
        <w:fldChar w:fldCharType="end"/>
      </w:r>
    </w:p>
    <w:p w14:paraId="30799BE7" w14:textId="4C7C817B" w:rsidR="00372EF1" w:rsidRDefault="00372EF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_Toc89937360 \h </w:instrText>
      </w:r>
      <w:r>
        <w:fldChar w:fldCharType="separate"/>
      </w:r>
      <w:r>
        <w:t>9</w:t>
      </w:r>
      <w:r>
        <w:fldChar w:fldCharType="end"/>
      </w:r>
    </w:p>
    <w:p w14:paraId="445EBFF0" w14:textId="2F7A015E" w:rsidR="00372EF1" w:rsidRDefault="00372EF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_Toc89937361 \h </w:instrText>
      </w:r>
      <w:r>
        <w:fldChar w:fldCharType="separate"/>
      </w:r>
      <w:r>
        <w:t>9</w:t>
      </w:r>
      <w:r>
        <w:fldChar w:fldCharType="end"/>
      </w:r>
    </w:p>
    <w:p w14:paraId="01F63DEC" w14:textId="0735FCF5" w:rsidR="00372EF1" w:rsidRDefault="00372EF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_Toc89937362 \h </w:instrText>
      </w:r>
      <w:r>
        <w:fldChar w:fldCharType="separate"/>
      </w:r>
      <w:r>
        <w:t>9</w:t>
      </w:r>
      <w:r>
        <w:fldChar w:fldCharType="end"/>
      </w:r>
    </w:p>
    <w:p w14:paraId="5EB23124" w14:textId="22844307" w:rsidR="00372EF1" w:rsidRDefault="00372EF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_Toc89937363 \h </w:instrText>
      </w:r>
      <w:r>
        <w:fldChar w:fldCharType="separate"/>
      </w:r>
      <w:r>
        <w:t>10</w:t>
      </w:r>
      <w:r>
        <w:fldChar w:fldCharType="end"/>
      </w:r>
    </w:p>
    <w:p w14:paraId="75142AF0" w14:textId="191EDEAA" w:rsidR="00372EF1" w:rsidRDefault="00372EF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_Toc89937364 \h </w:instrText>
      </w:r>
      <w:r>
        <w:fldChar w:fldCharType="separate"/>
      </w:r>
      <w:r>
        <w:t>10</w:t>
      </w:r>
      <w:r>
        <w:fldChar w:fldCharType="end"/>
      </w:r>
    </w:p>
    <w:p w14:paraId="21C02982" w14:textId="476D3B27" w:rsidR="00372EF1" w:rsidRDefault="00372EF1">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_Toc89937365 \h </w:instrText>
      </w:r>
      <w:r>
        <w:fldChar w:fldCharType="separate"/>
      </w:r>
      <w:r>
        <w:t>11</w:t>
      </w:r>
      <w:r>
        <w:fldChar w:fldCharType="end"/>
      </w:r>
    </w:p>
    <w:p w14:paraId="64051E7D" w14:textId="14F14541" w:rsidR="00372EF1" w:rsidRDefault="00372EF1">
      <w:pPr>
        <w:pStyle w:val="TOC2"/>
        <w:rPr>
          <w:rFonts w:asciiTheme="minorHAnsi" w:eastAsiaTheme="minorEastAsia" w:hAnsiTheme="minorHAnsi" w:cstheme="minorBidi"/>
          <w:sz w:val="22"/>
          <w:szCs w:val="22"/>
          <w:lang w:eastAsia="en-GB"/>
        </w:rPr>
      </w:pPr>
      <w:r w:rsidRPr="003F12D4">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3F12D4">
        <w:rPr>
          <w:rFonts w:eastAsia="PMingLiU"/>
          <w:lang w:eastAsia="zh-TW"/>
        </w:rPr>
        <w:t xml:space="preserve"> </w:t>
      </w:r>
      <w:r>
        <w:t>NR-DC configurations for NR frequency range 1</w:t>
      </w:r>
      <w:r>
        <w:tab/>
      </w:r>
      <w:r>
        <w:fldChar w:fldCharType="begin"/>
      </w:r>
      <w:r>
        <w:instrText xml:space="preserve"> PAGEREF _Toc89937366 \h </w:instrText>
      </w:r>
      <w:r>
        <w:fldChar w:fldCharType="separate"/>
      </w:r>
      <w:r>
        <w:t>11</w:t>
      </w:r>
      <w:r>
        <w:fldChar w:fldCharType="end"/>
      </w:r>
    </w:p>
    <w:p w14:paraId="336F9F71" w14:textId="6B7D2BD9" w:rsidR="00372EF1" w:rsidRDefault="00372EF1">
      <w:pPr>
        <w:pStyle w:val="TOC2"/>
        <w:rPr>
          <w:rFonts w:asciiTheme="minorHAnsi" w:eastAsiaTheme="minorEastAsia" w:hAnsiTheme="minorHAnsi" w:cstheme="minorBidi"/>
          <w:sz w:val="22"/>
          <w:szCs w:val="22"/>
          <w:lang w:eastAsia="en-GB"/>
        </w:rPr>
      </w:pPr>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_Toc89937367 \h </w:instrText>
      </w:r>
      <w:r>
        <w:fldChar w:fldCharType="separate"/>
      </w:r>
      <w:r>
        <w:t>12</w:t>
      </w:r>
      <w:r>
        <w:fldChar w:fldCharType="end"/>
      </w:r>
    </w:p>
    <w:p w14:paraId="5C447975" w14:textId="6149472A" w:rsidR="00372EF1" w:rsidRDefault="00372EF1">
      <w:pPr>
        <w:pStyle w:val="TOC2"/>
        <w:rPr>
          <w:rFonts w:asciiTheme="minorHAnsi" w:eastAsiaTheme="minorEastAsia" w:hAnsiTheme="minorHAnsi" w:cstheme="minorBidi"/>
          <w:sz w:val="22"/>
          <w:szCs w:val="22"/>
          <w:lang w:eastAsia="en-GB"/>
        </w:rPr>
      </w:pPr>
      <w:r w:rsidRPr="003F12D4">
        <w:rPr>
          <w:rFonts w:eastAsia="SimSun"/>
          <w:lang w:val="en-US" w:eastAsia="zh-CN"/>
        </w:rPr>
        <w:t>5.7</w:t>
      </w:r>
      <w:r>
        <w:rPr>
          <w:rFonts w:asciiTheme="minorHAnsi" w:eastAsiaTheme="minorEastAsia" w:hAnsiTheme="minorHAnsi" w:cstheme="minorBidi"/>
          <w:sz w:val="22"/>
          <w:szCs w:val="22"/>
          <w:lang w:eastAsia="en-GB"/>
        </w:rPr>
        <w:tab/>
      </w:r>
      <w:r w:rsidRPr="003F12D4">
        <w:rPr>
          <w:rFonts w:eastAsiaTheme="minorEastAsia"/>
        </w:rPr>
        <w:t>Additional Inter-band</w:t>
      </w:r>
      <w:r w:rsidRPr="003F12D4">
        <w:rPr>
          <w:rFonts w:eastAsia="PMingLiU"/>
          <w:lang w:eastAsia="zh-TW"/>
        </w:rPr>
        <w:t xml:space="preserve"> </w:t>
      </w:r>
      <w:r w:rsidRPr="003F12D4">
        <w:rPr>
          <w:rFonts w:eastAsiaTheme="minorEastAsia"/>
        </w:rPr>
        <w:t>EN-DC or NR CA configurations involving shared spectrum access</w:t>
      </w:r>
      <w:r>
        <w:tab/>
      </w:r>
      <w:r>
        <w:fldChar w:fldCharType="begin"/>
      </w:r>
      <w:r>
        <w:instrText xml:space="preserve"> PAGEREF _Toc89937368 \h </w:instrText>
      </w:r>
      <w:r>
        <w:fldChar w:fldCharType="separate"/>
      </w:r>
      <w:r>
        <w:t>12</w:t>
      </w:r>
      <w:r>
        <w:fldChar w:fldCharType="end"/>
      </w:r>
    </w:p>
    <w:p w14:paraId="49F45B50" w14:textId="275AE4EA" w:rsidR="00372EF1" w:rsidRDefault="00372EF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_Toc89937369 \h </w:instrText>
      </w:r>
      <w:r>
        <w:fldChar w:fldCharType="separate"/>
      </w:r>
      <w:r>
        <w:t>13</w:t>
      </w:r>
      <w:r>
        <w:fldChar w:fldCharType="end"/>
      </w:r>
    </w:p>
    <w:p w14:paraId="3E5FF5C9" w14:textId="5AF09238" w:rsidR="00372EF1" w:rsidRDefault="00372EF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_Toc89937370 \h </w:instrText>
      </w:r>
      <w:r>
        <w:fldChar w:fldCharType="separate"/>
      </w:r>
      <w:r>
        <w:t>13</w:t>
      </w:r>
      <w:r>
        <w:fldChar w:fldCharType="end"/>
      </w:r>
    </w:p>
    <w:p w14:paraId="0265052D" w14:textId="58408FA8" w:rsidR="00372EF1" w:rsidRDefault="00372EF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_Toc89937371 \h </w:instrText>
      </w:r>
      <w:r>
        <w:fldChar w:fldCharType="separate"/>
      </w:r>
      <w:r>
        <w:t>13</w:t>
      </w:r>
      <w:r>
        <w:fldChar w:fldCharType="end"/>
      </w:r>
    </w:p>
    <w:p w14:paraId="78844B10" w14:textId="5EB0A94A" w:rsidR="00372EF1" w:rsidRDefault="00372EF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_Toc89937372 \h </w:instrText>
      </w:r>
      <w:r>
        <w:fldChar w:fldCharType="separate"/>
      </w:r>
      <w:r>
        <w:t>13</w:t>
      </w:r>
      <w:r>
        <w:fldChar w:fldCharType="end"/>
      </w:r>
    </w:p>
    <w:p w14:paraId="06409C1B" w14:textId="21E889B9" w:rsidR="00372EF1" w:rsidRDefault="00372EF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_Toc89937373 \h </w:instrText>
      </w:r>
      <w:r>
        <w:fldChar w:fldCharType="separate"/>
      </w:r>
      <w:r>
        <w:t>14</w:t>
      </w:r>
      <w:r>
        <w:fldChar w:fldCharType="end"/>
      </w:r>
    </w:p>
    <w:p w14:paraId="77B16297" w14:textId="6C65ED4A" w:rsidR="00372EF1" w:rsidRDefault="00372EF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_Toc89937374 \h </w:instrText>
      </w:r>
      <w:r>
        <w:fldChar w:fldCharType="separate"/>
      </w:r>
      <w:r>
        <w:t>14</w:t>
      </w:r>
      <w:r>
        <w:fldChar w:fldCharType="end"/>
      </w:r>
    </w:p>
    <w:p w14:paraId="6B203031" w14:textId="04DE2DB3" w:rsidR="00372EF1" w:rsidRDefault="00372EF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_Toc89937375 \h </w:instrText>
      </w:r>
      <w:r>
        <w:fldChar w:fldCharType="separate"/>
      </w:r>
      <w:r>
        <w:t>15</w:t>
      </w:r>
      <w:r>
        <w:fldChar w:fldCharType="end"/>
      </w:r>
    </w:p>
    <w:p w14:paraId="4CE5B306" w14:textId="40F3BCE0" w:rsidR="00372EF1" w:rsidRDefault="00372EF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_Toc89937376 \h </w:instrText>
      </w:r>
      <w:r>
        <w:fldChar w:fldCharType="separate"/>
      </w:r>
      <w:r>
        <w:t>16</w:t>
      </w:r>
      <w:r>
        <w:fldChar w:fldCharType="end"/>
      </w:r>
    </w:p>
    <w:p w14:paraId="2311C453" w14:textId="5C84FE99" w:rsidR="00372EF1" w:rsidRDefault="00372EF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_Toc89937377 \h </w:instrText>
      </w:r>
      <w:r>
        <w:fldChar w:fldCharType="separate"/>
      </w:r>
      <w:r>
        <w:t>16</w:t>
      </w:r>
      <w:r>
        <w:fldChar w:fldCharType="end"/>
      </w:r>
    </w:p>
    <w:p w14:paraId="7BA56124" w14:textId="63E03484" w:rsidR="00372EF1" w:rsidRDefault="00372EF1">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_Toc89937378 \h </w:instrText>
      </w:r>
      <w:r>
        <w:fldChar w:fldCharType="separate"/>
      </w:r>
      <w:r>
        <w:t>16</w:t>
      </w:r>
      <w:r>
        <w:fldChar w:fldCharType="end"/>
      </w:r>
    </w:p>
    <w:p w14:paraId="128C9CBD" w14:textId="00C9A350" w:rsidR="00372EF1" w:rsidRDefault="00372EF1">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_Toc89937379 \h </w:instrText>
      </w:r>
      <w:r>
        <w:fldChar w:fldCharType="separate"/>
      </w:r>
      <w:r>
        <w:t>17</w:t>
      </w:r>
      <w:r>
        <w:fldChar w:fldCharType="end"/>
      </w:r>
    </w:p>
    <w:p w14:paraId="3765BF79" w14:textId="064AFFE1" w:rsidR="00372EF1" w:rsidRDefault="00372EF1">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_Toc89937380 \h </w:instrText>
      </w:r>
      <w:r>
        <w:fldChar w:fldCharType="separate"/>
      </w:r>
      <w:r>
        <w:t>17</w:t>
      </w:r>
      <w:r>
        <w:fldChar w:fldCharType="end"/>
      </w:r>
    </w:p>
    <w:p w14:paraId="556F635E" w14:textId="04685CA9" w:rsidR="00372EF1" w:rsidRDefault="00372EF1">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_Toc89937381 \h </w:instrText>
      </w:r>
      <w:r>
        <w:fldChar w:fldCharType="separate"/>
      </w:r>
      <w:r>
        <w:t>17</w:t>
      </w:r>
      <w:r>
        <w:fldChar w:fldCharType="end"/>
      </w:r>
    </w:p>
    <w:p w14:paraId="2D43E1E5" w14:textId="56281FC7" w:rsidR="00372EF1" w:rsidRDefault="00372EF1">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_Toc89937382 \h </w:instrText>
      </w:r>
      <w:r>
        <w:fldChar w:fldCharType="separate"/>
      </w:r>
      <w:r>
        <w:t>18</w:t>
      </w:r>
      <w:r>
        <w:fldChar w:fldCharType="end"/>
      </w:r>
    </w:p>
    <w:p w14:paraId="203DD261" w14:textId="7DAD0597" w:rsidR="00372EF1" w:rsidRDefault="00372EF1">
      <w:pPr>
        <w:pStyle w:val="TOC8"/>
        <w:rPr>
          <w:rFonts w:asciiTheme="minorHAnsi" w:eastAsiaTheme="minorEastAsia" w:hAnsiTheme="minorHAnsi" w:cstheme="minorBidi"/>
          <w:b w:val="0"/>
          <w:szCs w:val="22"/>
          <w:lang w:eastAsia="en-GB"/>
        </w:rPr>
      </w:pPr>
      <w:r w:rsidRPr="003F12D4">
        <w:rPr>
          <w:lang w:val="en-US"/>
        </w:rPr>
        <w:t xml:space="preserve">Annex A </w:t>
      </w:r>
      <w:r>
        <w:t>:</w:t>
      </w:r>
      <w:r w:rsidRPr="003F12D4">
        <w:rPr>
          <w:lang w:val="en-US"/>
        </w:rPr>
        <w:t xml:space="preserve"> </w:t>
      </w:r>
      <w:r>
        <w:rPr>
          <w:lang w:eastAsia="ko-KR"/>
        </w:rPr>
        <w:t>Frequency arrangement for overlapping operating bands</w:t>
      </w:r>
      <w:r>
        <w:tab/>
      </w:r>
      <w:r>
        <w:fldChar w:fldCharType="begin"/>
      </w:r>
      <w:r>
        <w:instrText xml:space="preserve"> PAGEREF _Toc89937383 \h </w:instrText>
      </w:r>
      <w:r>
        <w:fldChar w:fldCharType="separate"/>
      </w:r>
      <w:r>
        <w:t>19</w:t>
      </w:r>
      <w:r>
        <w:fldChar w:fldCharType="end"/>
      </w:r>
    </w:p>
    <w:p w14:paraId="7EBC91F3" w14:textId="0B5B71A3" w:rsidR="00372EF1" w:rsidRDefault="00372EF1">
      <w:pPr>
        <w:pStyle w:val="TOC8"/>
        <w:rPr>
          <w:rFonts w:asciiTheme="minorHAnsi" w:eastAsiaTheme="minorEastAsia" w:hAnsiTheme="minorHAnsi" w:cstheme="minorBidi"/>
          <w:b w:val="0"/>
          <w:szCs w:val="22"/>
          <w:lang w:eastAsia="en-GB"/>
        </w:rPr>
      </w:pPr>
      <w:r>
        <w:t>Annex B (normative):</w:t>
      </w:r>
      <w:r w:rsidRPr="003F12D4">
        <w:rPr>
          <w:lang w:val="en-US"/>
        </w:rPr>
        <w:t xml:space="preserve"> Common Requirements for bands, CA, SUL or DC</w:t>
      </w:r>
      <w:r>
        <w:tab/>
      </w:r>
      <w:r>
        <w:fldChar w:fldCharType="begin"/>
      </w:r>
      <w:r>
        <w:instrText xml:space="preserve"> PAGEREF _Toc89937384 \h </w:instrText>
      </w:r>
      <w:r>
        <w:fldChar w:fldCharType="separate"/>
      </w:r>
      <w:r>
        <w:t>19</w:t>
      </w:r>
      <w:r>
        <w:fldChar w:fldCharType="end"/>
      </w:r>
    </w:p>
    <w:p w14:paraId="233818C1" w14:textId="3605E0CE" w:rsidR="00372EF1" w:rsidRDefault="00372EF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_Toc89937385 \h </w:instrText>
      </w:r>
      <w:r>
        <w:fldChar w:fldCharType="separate"/>
      </w:r>
      <w:r>
        <w:t>19</w:t>
      </w:r>
      <w:r>
        <w:fldChar w:fldCharType="end"/>
      </w:r>
    </w:p>
    <w:p w14:paraId="3A1A7928" w14:textId="1921A36C" w:rsidR="00372EF1" w:rsidRDefault="00372EF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_Toc89937386 \h </w:instrText>
      </w:r>
      <w:r>
        <w:fldChar w:fldCharType="separate"/>
      </w:r>
      <w:r>
        <w:t>19</w:t>
      </w:r>
      <w:r>
        <w:fldChar w:fldCharType="end"/>
      </w:r>
    </w:p>
    <w:p w14:paraId="24A6D397" w14:textId="2EE78253" w:rsidR="00372EF1" w:rsidRDefault="00372EF1">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_Toc89937387 \h </w:instrText>
      </w:r>
      <w:r>
        <w:fldChar w:fldCharType="separate"/>
      </w:r>
      <w:r>
        <w:t>19</w:t>
      </w:r>
      <w:r>
        <w:fldChar w:fldCharType="end"/>
      </w:r>
    </w:p>
    <w:p w14:paraId="2F101C73" w14:textId="2295D5FB" w:rsidR="00372EF1" w:rsidRDefault="00372EF1">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_Toc89937388 \h </w:instrText>
      </w:r>
      <w:r>
        <w:fldChar w:fldCharType="separate"/>
      </w:r>
      <w:r>
        <w:t>19</w:t>
      </w:r>
      <w:r>
        <w:fldChar w:fldCharType="end"/>
      </w:r>
    </w:p>
    <w:p w14:paraId="18204464" w14:textId="10D37265" w:rsidR="00372EF1" w:rsidRDefault="00372EF1">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_Toc89937389 \h </w:instrText>
      </w:r>
      <w:r>
        <w:fldChar w:fldCharType="separate"/>
      </w:r>
      <w:r>
        <w:t>20</w:t>
      </w:r>
      <w:r>
        <w:fldChar w:fldCharType="end"/>
      </w:r>
    </w:p>
    <w:p w14:paraId="28EC7749" w14:textId="288D66A7" w:rsidR="00372EF1" w:rsidRDefault="00372EF1">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_Toc89937390 \h </w:instrText>
      </w:r>
      <w:r>
        <w:fldChar w:fldCharType="separate"/>
      </w:r>
      <w:r>
        <w:t>20</w:t>
      </w:r>
      <w:r>
        <w:fldChar w:fldCharType="end"/>
      </w:r>
    </w:p>
    <w:p w14:paraId="12A905E3" w14:textId="770E1EC0" w:rsidR="00372EF1" w:rsidRDefault="00372EF1">
      <w:pPr>
        <w:pStyle w:val="TOC2"/>
        <w:rPr>
          <w:rFonts w:asciiTheme="minorHAnsi" w:eastAsiaTheme="minorEastAsia" w:hAnsiTheme="minorHAnsi" w:cstheme="minorBidi"/>
          <w:sz w:val="22"/>
          <w:szCs w:val="22"/>
          <w:lang w:eastAsia="en-GB"/>
        </w:rPr>
      </w:pPr>
      <w:r>
        <w:t>B.</w:t>
      </w:r>
      <w:r w:rsidRPr="003F12D4">
        <w:rPr>
          <w:lang w:val="en-US"/>
        </w:rPr>
        <w:t>4</w:t>
      </w:r>
      <w:r>
        <w:t>.1</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a release independent band</w:t>
      </w:r>
      <w:r>
        <w:tab/>
      </w:r>
      <w:r>
        <w:fldChar w:fldCharType="begin"/>
      </w:r>
      <w:r>
        <w:instrText xml:space="preserve"> PAGEREF _Toc89937391 \h </w:instrText>
      </w:r>
      <w:r>
        <w:fldChar w:fldCharType="separate"/>
      </w:r>
      <w:r>
        <w:t>20</w:t>
      </w:r>
      <w:r>
        <w:fldChar w:fldCharType="end"/>
      </w:r>
    </w:p>
    <w:p w14:paraId="79538B2F" w14:textId="247C4B4D" w:rsidR="00372EF1" w:rsidRDefault="00372EF1">
      <w:pPr>
        <w:pStyle w:val="TOC2"/>
        <w:rPr>
          <w:rFonts w:asciiTheme="minorHAnsi" w:eastAsiaTheme="minorEastAsia" w:hAnsiTheme="minorHAnsi" w:cstheme="minorBidi"/>
          <w:sz w:val="22"/>
          <w:szCs w:val="22"/>
          <w:lang w:eastAsia="en-GB"/>
        </w:rPr>
      </w:pPr>
      <w:r>
        <w:t>B.</w:t>
      </w:r>
      <w:r w:rsidRPr="003F12D4">
        <w:rPr>
          <w:lang w:val="en-US"/>
        </w:rPr>
        <w:t>4</w:t>
      </w:r>
      <w:r>
        <w:t>.2</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CA configurations within NR frequency range 1 or NR frequency range 2</w:t>
      </w:r>
      <w:r>
        <w:tab/>
      </w:r>
      <w:r>
        <w:fldChar w:fldCharType="begin"/>
      </w:r>
      <w:r>
        <w:instrText xml:space="preserve"> PAGEREF _Toc89937392 \h </w:instrText>
      </w:r>
      <w:r>
        <w:fldChar w:fldCharType="separate"/>
      </w:r>
      <w:r>
        <w:t>21</w:t>
      </w:r>
      <w:r>
        <w:fldChar w:fldCharType="end"/>
      </w:r>
    </w:p>
    <w:p w14:paraId="150F9359" w14:textId="5E805662" w:rsidR="00372EF1" w:rsidRDefault="00372EF1">
      <w:pPr>
        <w:pStyle w:val="TOC2"/>
        <w:rPr>
          <w:rFonts w:asciiTheme="minorHAnsi" w:eastAsiaTheme="minorEastAsia" w:hAnsiTheme="minorHAnsi" w:cstheme="minorBidi"/>
          <w:sz w:val="22"/>
          <w:szCs w:val="22"/>
          <w:lang w:eastAsia="en-GB"/>
        </w:rPr>
      </w:pPr>
      <w:r>
        <w:t>B.</w:t>
      </w:r>
      <w:r w:rsidRPr="003F12D4">
        <w:rPr>
          <w:lang w:val="en-US"/>
        </w:rPr>
        <w:t>4</w:t>
      </w:r>
      <w:r>
        <w:t>.3</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SUL</w:t>
      </w:r>
      <w:r>
        <w:tab/>
      </w:r>
      <w:r>
        <w:fldChar w:fldCharType="begin"/>
      </w:r>
      <w:r>
        <w:instrText xml:space="preserve"> PAGEREF _Toc89937393 \h </w:instrText>
      </w:r>
      <w:r>
        <w:fldChar w:fldCharType="separate"/>
      </w:r>
      <w:r>
        <w:t>21</w:t>
      </w:r>
      <w:r>
        <w:fldChar w:fldCharType="end"/>
      </w:r>
    </w:p>
    <w:p w14:paraId="119467D2" w14:textId="2A5E19BC" w:rsidR="00372EF1" w:rsidRDefault="00372EF1">
      <w:pPr>
        <w:pStyle w:val="TOC2"/>
        <w:rPr>
          <w:rFonts w:asciiTheme="minorHAnsi" w:eastAsiaTheme="minorEastAsia" w:hAnsiTheme="minorHAnsi" w:cstheme="minorBidi"/>
          <w:sz w:val="22"/>
          <w:szCs w:val="22"/>
          <w:lang w:eastAsia="en-GB"/>
        </w:rPr>
      </w:pPr>
      <w:r>
        <w:t>B.</w:t>
      </w:r>
      <w:r w:rsidRPr="003F12D4">
        <w:rPr>
          <w:lang w:val="en-US"/>
        </w:rPr>
        <w:t>4</w:t>
      </w:r>
      <w:r>
        <w:t>.4</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interband CA configurations between NR frequency range 1 and NR frequency range 2</w:t>
      </w:r>
      <w:r>
        <w:tab/>
      </w:r>
      <w:r>
        <w:fldChar w:fldCharType="begin"/>
      </w:r>
      <w:r>
        <w:instrText xml:space="preserve"> PAGEREF _Toc89937394 \h </w:instrText>
      </w:r>
      <w:r>
        <w:fldChar w:fldCharType="separate"/>
      </w:r>
      <w:r>
        <w:t>22</w:t>
      </w:r>
      <w:r>
        <w:fldChar w:fldCharType="end"/>
      </w:r>
    </w:p>
    <w:p w14:paraId="055F9665" w14:textId="1EE8956F" w:rsidR="00372EF1" w:rsidRDefault="00372EF1">
      <w:pPr>
        <w:pStyle w:val="TOC2"/>
        <w:rPr>
          <w:rFonts w:asciiTheme="minorHAnsi" w:eastAsiaTheme="minorEastAsia" w:hAnsiTheme="minorHAnsi" w:cstheme="minorBidi"/>
          <w:sz w:val="22"/>
          <w:szCs w:val="22"/>
          <w:lang w:eastAsia="en-GB"/>
        </w:rPr>
      </w:pPr>
      <w:r>
        <w:t>B.</w:t>
      </w:r>
      <w:r w:rsidRPr="003F12D4">
        <w:rPr>
          <w:lang w:val="en-US"/>
        </w:rPr>
        <w:t>4</w:t>
      </w:r>
      <w:r>
        <w:t>.5</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Inter-band NR-DC configurations between frequency range 1 and frequency range 2</w:t>
      </w:r>
      <w:r>
        <w:tab/>
      </w:r>
      <w:r>
        <w:fldChar w:fldCharType="begin"/>
      </w:r>
      <w:r>
        <w:instrText xml:space="preserve"> PAGEREF _Toc89937395 \h </w:instrText>
      </w:r>
      <w:r>
        <w:fldChar w:fldCharType="separate"/>
      </w:r>
      <w:r>
        <w:t>22</w:t>
      </w:r>
      <w:r>
        <w:fldChar w:fldCharType="end"/>
      </w:r>
    </w:p>
    <w:p w14:paraId="3F194F86" w14:textId="29E98096" w:rsidR="00372EF1" w:rsidRDefault="00372EF1">
      <w:pPr>
        <w:pStyle w:val="TOC2"/>
        <w:rPr>
          <w:rFonts w:asciiTheme="minorHAnsi" w:eastAsiaTheme="minorEastAsia" w:hAnsiTheme="minorHAnsi" w:cstheme="minorBidi"/>
          <w:sz w:val="22"/>
          <w:szCs w:val="22"/>
          <w:lang w:eastAsia="en-GB"/>
        </w:rPr>
      </w:pPr>
      <w:r>
        <w:lastRenderedPageBreak/>
        <w:t>B.</w:t>
      </w:r>
      <w:r w:rsidRPr="003F12D4">
        <w:rPr>
          <w:lang w:val="en-US"/>
        </w:rPr>
        <w:t>4</w:t>
      </w:r>
      <w:r>
        <w:t>.6</w:t>
      </w:r>
      <w:r>
        <w:rPr>
          <w:rFonts w:asciiTheme="minorHAnsi" w:eastAsiaTheme="minorEastAsia" w:hAnsiTheme="minorHAnsi" w:cstheme="minorBidi"/>
          <w:sz w:val="22"/>
          <w:szCs w:val="22"/>
          <w:lang w:eastAsia="en-GB"/>
        </w:rPr>
        <w:tab/>
      </w:r>
      <w:r>
        <w:t xml:space="preserve">Common </w:t>
      </w:r>
      <w:r w:rsidRPr="003F12D4">
        <w:rPr>
          <w:lang w:val="en-US"/>
        </w:rPr>
        <w:t>UE RF</w:t>
      </w:r>
      <w:r>
        <w:t xml:space="preserve"> requirements for NR interworking between NR and E-UTRA</w:t>
      </w:r>
      <w:r>
        <w:tab/>
      </w:r>
      <w:r>
        <w:fldChar w:fldCharType="begin"/>
      </w:r>
      <w:r>
        <w:instrText xml:space="preserve"> PAGEREF _Toc89937396 \h </w:instrText>
      </w:r>
      <w:r>
        <w:fldChar w:fldCharType="separate"/>
      </w:r>
      <w:r>
        <w:t>23</w:t>
      </w:r>
      <w:r>
        <w:fldChar w:fldCharType="end"/>
      </w:r>
    </w:p>
    <w:p w14:paraId="490C8F50" w14:textId="62A72C33" w:rsidR="00372EF1" w:rsidRDefault="00372EF1">
      <w:pPr>
        <w:pStyle w:val="TOC8"/>
        <w:rPr>
          <w:rFonts w:asciiTheme="minorHAnsi" w:eastAsiaTheme="minorEastAsia" w:hAnsiTheme="minorHAnsi" w:cstheme="minorBidi"/>
          <w:b w:val="0"/>
          <w:szCs w:val="22"/>
          <w:lang w:eastAsia="en-GB"/>
        </w:rPr>
      </w:pPr>
      <w:r>
        <w:t xml:space="preserve">Annex C (normative): </w:t>
      </w:r>
      <w:r w:rsidRPr="003F12D4">
        <w:rPr>
          <w:lang w:val="en-US"/>
        </w:rPr>
        <w:t>Common Requirements for high speed train scenario</w:t>
      </w:r>
      <w:r>
        <w:tab/>
      </w:r>
      <w:r>
        <w:fldChar w:fldCharType="begin"/>
      </w:r>
      <w:r>
        <w:instrText xml:space="preserve"> PAGEREF _Toc89937397 \h </w:instrText>
      </w:r>
      <w:r>
        <w:fldChar w:fldCharType="separate"/>
      </w:r>
      <w:r>
        <w:t>24</w:t>
      </w:r>
      <w:r>
        <w:fldChar w:fldCharType="end"/>
      </w:r>
    </w:p>
    <w:p w14:paraId="01E2BC6B" w14:textId="2D466814" w:rsidR="00372EF1" w:rsidRDefault="00372EF1">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_Toc89937398 \h </w:instrText>
      </w:r>
      <w:r>
        <w:fldChar w:fldCharType="separate"/>
      </w:r>
      <w:r>
        <w:t>24</w:t>
      </w:r>
      <w:r>
        <w:fldChar w:fldCharType="end"/>
      </w:r>
    </w:p>
    <w:p w14:paraId="72630BDE" w14:textId="25DCFC79" w:rsidR="00372EF1" w:rsidRDefault="00372EF1">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_Toc89937399 \h </w:instrText>
      </w:r>
      <w:r>
        <w:fldChar w:fldCharType="separate"/>
      </w:r>
      <w:r>
        <w:t>24</w:t>
      </w:r>
      <w:r>
        <w:fldChar w:fldCharType="end"/>
      </w:r>
    </w:p>
    <w:p w14:paraId="5CCB29ED" w14:textId="6B3A9048" w:rsidR="00372EF1" w:rsidRDefault="00372EF1">
      <w:pPr>
        <w:pStyle w:val="TOC8"/>
        <w:rPr>
          <w:rFonts w:asciiTheme="minorHAnsi" w:eastAsiaTheme="minorEastAsia" w:hAnsiTheme="minorHAnsi" w:cstheme="minorBidi"/>
          <w:b w:val="0"/>
          <w:szCs w:val="22"/>
          <w:lang w:eastAsia="en-GB"/>
        </w:rPr>
      </w:pPr>
      <w:r w:rsidRPr="003F12D4">
        <w:rPr>
          <w:lang w:val="en-US"/>
        </w:rPr>
        <w:t xml:space="preserve">Annex </w:t>
      </w:r>
      <w:r w:rsidRPr="003F12D4">
        <w:rPr>
          <w:lang w:val="en-US" w:eastAsia="zh-CN"/>
        </w:rPr>
        <w:t>D</w:t>
      </w:r>
      <w:r w:rsidRPr="003F12D4">
        <w:rPr>
          <w:lang w:val="en-US"/>
        </w:rPr>
        <w:t xml:space="preserve"> (normative): Common </w:t>
      </w:r>
      <w:r>
        <w:t>PMI</w:t>
      </w:r>
      <w:r>
        <w:rPr>
          <w:lang w:eastAsia="zh-CN"/>
        </w:rPr>
        <w:t xml:space="preserve"> </w:t>
      </w:r>
      <w:r w:rsidRPr="003F12D4">
        <w:rPr>
          <w:rFonts w:cs="Arial"/>
        </w:rPr>
        <w:t xml:space="preserve">reporting </w:t>
      </w:r>
      <w:r w:rsidRPr="003F12D4">
        <w:rPr>
          <w:lang w:val="en-US" w:eastAsia="zh-CN"/>
        </w:rPr>
        <w:t>r</w:t>
      </w:r>
      <w:r w:rsidRPr="003F12D4">
        <w:rPr>
          <w:lang w:val="en-US"/>
        </w:rPr>
        <w:t xml:space="preserve">equirements </w:t>
      </w:r>
      <w:r w:rsidRPr="003F12D4">
        <w:rPr>
          <w:lang w:val="en-US" w:eastAsia="zh-CN"/>
        </w:rPr>
        <w:t>f</w:t>
      </w:r>
      <w:r w:rsidRPr="003F12D4">
        <w:rPr>
          <w:rFonts w:cs="Arial"/>
        </w:rPr>
        <w:t xml:space="preserve">or </w:t>
      </w:r>
      <w:r>
        <w:rPr>
          <w:lang w:eastAsia="zh-CN"/>
        </w:rPr>
        <w:t>16TX and 32TX</w:t>
      </w:r>
      <w:r>
        <w:tab/>
      </w:r>
      <w:r>
        <w:fldChar w:fldCharType="begin"/>
      </w:r>
      <w:r>
        <w:instrText xml:space="preserve"> PAGEREF _Toc89937400 \h </w:instrText>
      </w:r>
      <w:r>
        <w:fldChar w:fldCharType="separate"/>
      </w:r>
      <w:r>
        <w:t>25</w:t>
      </w:r>
      <w:r>
        <w:fldChar w:fldCharType="end"/>
      </w:r>
    </w:p>
    <w:p w14:paraId="7914579D" w14:textId="313A990E" w:rsidR="00372EF1" w:rsidRDefault="00372EF1">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3F12D4">
        <w:rPr>
          <w:rFonts w:cs="Arial"/>
        </w:rPr>
        <w:t xml:space="preserve">reporting </w:t>
      </w:r>
      <w:r>
        <w:rPr>
          <w:lang w:eastAsia="zh-CN"/>
        </w:rPr>
        <w:t>requirements</w:t>
      </w:r>
      <w:r>
        <w:t xml:space="preserve"> </w:t>
      </w:r>
      <w:r w:rsidRPr="003F12D4">
        <w:rPr>
          <w:rFonts w:cs="Arial"/>
        </w:rPr>
        <w:t xml:space="preserve">for </w:t>
      </w:r>
      <w:r>
        <w:rPr>
          <w:lang w:eastAsia="zh-CN"/>
        </w:rPr>
        <w:t>16TX and 32TX</w:t>
      </w:r>
      <w:r w:rsidRPr="003F12D4">
        <w:rPr>
          <w:lang w:val="en-US"/>
        </w:rPr>
        <w:t xml:space="preserve"> TypeI-SinglePanel</w:t>
      </w:r>
      <w:r w:rsidRPr="003F12D4">
        <w:rPr>
          <w:lang w:val="en-US" w:eastAsia="zh-CN"/>
        </w:rPr>
        <w:t xml:space="preserve"> Codebook</w:t>
      </w:r>
      <w:r>
        <w:tab/>
      </w:r>
      <w:r>
        <w:fldChar w:fldCharType="begin"/>
      </w:r>
      <w:r>
        <w:instrText xml:space="preserve"> PAGEREF _Toc89937401 \h </w:instrText>
      </w:r>
      <w:r>
        <w:fldChar w:fldCharType="separate"/>
      </w:r>
      <w:r>
        <w:t>25</w:t>
      </w:r>
      <w:r>
        <w:fldChar w:fldCharType="end"/>
      </w:r>
    </w:p>
    <w:p w14:paraId="1C721F2B" w14:textId="2EEB1066" w:rsidR="00372EF1" w:rsidRDefault="00372EF1">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3F12D4">
        <w:rPr>
          <w:rFonts w:cs="Arial"/>
        </w:rPr>
        <w:t xml:space="preserve">reporting </w:t>
      </w:r>
      <w:r>
        <w:rPr>
          <w:lang w:eastAsia="zh-CN"/>
        </w:rPr>
        <w:t>requirements</w:t>
      </w:r>
      <w:r>
        <w:t xml:space="preserve"> </w:t>
      </w:r>
      <w:r w:rsidRPr="003F12D4">
        <w:rPr>
          <w:rFonts w:cs="Arial"/>
        </w:rPr>
        <w:t xml:space="preserve">for </w:t>
      </w:r>
      <w:r>
        <w:rPr>
          <w:lang w:eastAsia="zh-CN"/>
        </w:rPr>
        <w:t xml:space="preserve">16TX </w:t>
      </w:r>
      <w:r>
        <w:t xml:space="preserve">TypeII </w:t>
      </w:r>
      <w:r w:rsidRPr="003F12D4">
        <w:rPr>
          <w:lang w:val="en-US" w:eastAsia="zh-CN"/>
        </w:rPr>
        <w:t>Codebook</w:t>
      </w:r>
      <w:r>
        <w:tab/>
      </w:r>
      <w:r>
        <w:fldChar w:fldCharType="begin"/>
      </w:r>
      <w:r>
        <w:instrText xml:space="preserve"> PAGEREF _Toc89937402 \h </w:instrText>
      </w:r>
      <w:r>
        <w:fldChar w:fldCharType="separate"/>
      </w:r>
      <w:r>
        <w:t>26</w:t>
      </w:r>
      <w:r>
        <w:fldChar w:fldCharType="end"/>
      </w:r>
    </w:p>
    <w:p w14:paraId="61227548" w14:textId="0EAF85CE" w:rsidR="00372EF1" w:rsidRDefault="00372EF1">
      <w:pPr>
        <w:pStyle w:val="TOC8"/>
        <w:rPr>
          <w:rFonts w:asciiTheme="minorHAnsi" w:eastAsiaTheme="minorEastAsia" w:hAnsiTheme="minorHAnsi" w:cstheme="minorBidi"/>
          <w:b w:val="0"/>
          <w:szCs w:val="22"/>
          <w:lang w:eastAsia="en-GB"/>
        </w:rPr>
      </w:pPr>
      <w:r w:rsidRPr="003F12D4">
        <w:rPr>
          <w:lang w:val="en-US"/>
        </w:rPr>
        <w:t xml:space="preserve">Annex </w:t>
      </w:r>
      <w:r w:rsidRPr="003F12D4">
        <w:rPr>
          <w:lang w:val="en-US" w:eastAsia="zh-CN"/>
        </w:rPr>
        <w:t>E</w:t>
      </w:r>
      <w:r w:rsidRPr="003F12D4">
        <w:rPr>
          <w:lang w:val="en-US"/>
        </w:rPr>
        <w:t xml:space="preserve"> (normative): Common </w:t>
      </w:r>
      <w:r>
        <w:t>PDSCH demoulation requirements with LTE CRS rate matching</w:t>
      </w:r>
      <w:r>
        <w:tab/>
      </w:r>
      <w:r>
        <w:fldChar w:fldCharType="begin"/>
      </w:r>
      <w:r>
        <w:instrText xml:space="preserve"> PAGEREF _Toc89937403 \h </w:instrText>
      </w:r>
      <w:r>
        <w:fldChar w:fldCharType="separate"/>
      </w:r>
      <w:r>
        <w:t>26</w:t>
      </w:r>
      <w:r>
        <w:fldChar w:fldCharType="end"/>
      </w:r>
    </w:p>
    <w:p w14:paraId="01FA41FF" w14:textId="7095E846" w:rsidR="00372EF1" w:rsidRDefault="00372EF1">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3F12D4">
        <w:rPr>
          <w:lang w:val="en-US"/>
        </w:rPr>
        <w:t xml:space="preserve">Common </w:t>
      </w:r>
      <w:r>
        <w:t>PDSCH demoulation requirements with LTE CRS rate matching</w:t>
      </w:r>
      <w:r>
        <w:tab/>
      </w:r>
      <w:r>
        <w:fldChar w:fldCharType="begin"/>
      </w:r>
      <w:r>
        <w:instrText xml:space="preserve"> PAGEREF _Toc89937404 \h </w:instrText>
      </w:r>
      <w:r>
        <w:fldChar w:fldCharType="separate"/>
      </w:r>
      <w:r>
        <w:t>26</w:t>
      </w:r>
      <w:r>
        <w:fldChar w:fldCharType="end"/>
      </w:r>
    </w:p>
    <w:p w14:paraId="78C28A42" w14:textId="694F3499" w:rsidR="00372EF1" w:rsidRDefault="00372EF1">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_Toc89937405 \h </w:instrText>
      </w:r>
      <w:r>
        <w:fldChar w:fldCharType="separate"/>
      </w:r>
      <w:r>
        <w:t>27</w:t>
      </w:r>
      <w:r>
        <w:fldChar w:fldCharType="end"/>
      </w:r>
    </w:p>
    <w:p w14:paraId="37104192" w14:textId="24C37661" w:rsidR="00080512" w:rsidRPr="00535751" w:rsidRDefault="00372EF1">
      <w:r>
        <w:fldChar w:fldCharType="end"/>
      </w:r>
    </w:p>
    <w:p w14:paraId="05B0515D"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377"/>
      <w:bookmarkStart w:id="23" w:name="_Toc61184704"/>
      <w:bookmarkStart w:id="24" w:name="_Toc66389958"/>
      <w:bookmarkStart w:id="25" w:name="_Toc66390013"/>
      <w:bookmarkStart w:id="26" w:name="_Toc74643152"/>
      <w:bookmarkStart w:id="27" w:name="_Toc76540596"/>
      <w:bookmarkStart w:id="28" w:name="_Toc82415380"/>
      <w:bookmarkStart w:id="29" w:name="_Toc89937351"/>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82E0FA9" w14:textId="77777777" w:rsidR="00080512" w:rsidRPr="00535751" w:rsidRDefault="00080512">
      <w:r w:rsidRPr="00535751">
        <w:t xml:space="preserve">This Technical </w:t>
      </w:r>
      <w:bookmarkStart w:id="30" w:name="spectype3"/>
      <w:r w:rsidRPr="00535751">
        <w:t>Specification</w:t>
      </w:r>
      <w:bookmarkEnd w:id="30"/>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31" w:name="introduction"/>
      <w:bookmarkEnd w:id="31"/>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32" w:name="scope"/>
      <w:bookmarkStart w:id="33" w:name="_Toc21098334"/>
      <w:bookmarkStart w:id="34" w:name="_Toc29470561"/>
      <w:bookmarkStart w:id="35" w:name="_Toc37141929"/>
      <w:bookmarkStart w:id="36" w:name="_Toc37141980"/>
      <w:bookmarkStart w:id="37" w:name="_Toc37142032"/>
      <w:bookmarkStart w:id="38" w:name="_Toc37269035"/>
      <w:bookmarkStart w:id="39" w:name="_Toc37269078"/>
      <w:bookmarkStart w:id="40" w:name="_Toc45907601"/>
      <w:bookmarkStart w:id="41" w:name="_Toc52564783"/>
      <w:bookmarkStart w:id="42" w:name="_Toc60857378"/>
      <w:bookmarkStart w:id="43" w:name="_Toc61184705"/>
      <w:bookmarkStart w:id="44" w:name="_Toc66389959"/>
      <w:bookmarkStart w:id="45" w:name="_Toc66390014"/>
      <w:bookmarkStart w:id="46" w:name="_Toc74643153"/>
      <w:bookmarkStart w:id="47" w:name="_Toc76540597"/>
      <w:bookmarkStart w:id="48" w:name="_Toc82415381"/>
      <w:bookmarkStart w:id="49" w:name="_Toc89937352"/>
      <w:bookmarkEnd w:id="32"/>
      <w:r w:rsidR="00B06ECE" w:rsidRPr="00535751">
        <w:lastRenderedPageBreak/>
        <w:t>1</w:t>
      </w:r>
      <w:r w:rsidR="00B06ECE" w:rsidRPr="00535751">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50" w:name="_Toc21098335"/>
      <w:bookmarkStart w:id="51" w:name="_Toc29470562"/>
      <w:bookmarkStart w:id="52" w:name="_Toc37141930"/>
      <w:bookmarkStart w:id="53" w:name="_Toc37141981"/>
      <w:bookmarkStart w:id="54" w:name="_Toc37142033"/>
      <w:bookmarkStart w:id="55" w:name="_Toc37269036"/>
      <w:bookmarkStart w:id="56" w:name="_Toc37269079"/>
      <w:bookmarkStart w:id="57" w:name="_Toc45907602"/>
      <w:bookmarkStart w:id="58" w:name="_Toc52564784"/>
      <w:bookmarkStart w:id="59" w:name="_Toc60857379"/>
      <w:bookmarkStart w:id="60" w:name="_Toc61184706"/>
      <w:bookmarkStart w:id="61" w:name="_Toc66389960"/>
      <w:bookmarkStart w:id="62" w:name="_Toc66390015"/>
      <w:bookmarkStart w:id="63" w:name="_Toc74643154"/>
      <w:bookmarkStart w:id="64" w:name="_Toc76540598"/>
      <w:bookmarkStart w:id="65" w:name="_Toc82415382"/>
      <w:bookmarkStart w:id="66" w:name="_Toc89937353"/>
      <w:r w:rsidRPr="00535751">
        <w:t>2</w:t>
      </w:r>
      <w:r w:rsidRPr="00535751">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67" w:name="OLE_LINK1"/>
      <w:bookmarkStart w:id="68" w:name="OLE_LINK2"/>
      <w:bookmarkStart w:id="69" w:name="OLE_LINK3"/>
      <w:bookmarkStart w:id="70"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67"/>
    <w:bookmarkEnd w:id="68"/>
    <w:bookmarkEnd w:id="69"/>
    <w:bookmarkEnd w:id="70"/>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71" w:name="_Toc21098336"/>
      <w:bookmarkStart w:id="72" w:name="_Toc29470563"/>
      <w:bookmarkStart w:id="73" w:name="_Toc37141931"/>
      <w:bookmarkStart w:id="74" w:name="_Toc37141982"/>
      <w:bookmarkStart w:id="75" w:name="_Toc37142034"/>
      <w:bookmarkStart w:id="76" w:name="_Toc37269037"/>
      <w:bookmarkStart w:id="77" w:name="_Toc37269080"/>
      <w:bookmarkStart w:id="78" w:name="_Toc45907603"/>
      <w:bookmarkStart w:id="79" w:name="_Toc52564785"/>
      <w:bookmarkStart w:id="80" w:name="_Toc60857380"/>
      <w:bookmarkStart w:id="81" w:name="_Toc61184707"/>
      <w:bookmarkStart w:id="82" w:name="_Toc66389961"/>
      <w:bookmarkStart w:id="83" w:name="_Toc66390016"/>
      <w:bookmarkStart w:id="84" w:name="_Toc74643155"/>
      <w:bookmarkStart w:id="85" w:name="_Toc76540599"/>
      <w:bookmarkStart w:id="86" w:name="_Toc82415383"/>
      <w:bookmarkStart w:id="87" w:name="_Toc89937354"/>
      <w:r w:rsidRPr="00535751">
        <w:t>3</w:t>
      </w:r>
      <w:r w:rsidRPr="00535751">
        <w:tab/>
        <w:t>Definitions, symbols 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2084B3E" w14:textId="77777777" w:rsidR="00B06ECE" w:rsidRPr="00535751" w:rsidRDefault="00B06ECE" w:rsidP="00B06ECE">
      <w:pPr>
        <w:pStyle w:val="Heading2"/>
      </w:pPr>
      <w:bookmarkStart w:id="88" w:name="_Toc21098337"/>
      <w:bookmarkStart w:id="89" w:name="_Toc29470564"/>
      <w:bookmarkStart w:id="90" w:name="_Toc37141932"/>
      <w:bookmarkStart w:id="91" w:name="_Toc37141983"/>
      <w:bookmarkStart w:id="92" w:name="_Toc37142035"/>
      <w:bookmarkStart w:id="93" w:name="_Toc37269038"/>
      <w:bookmarkStart w:id="94" w:name="_Toc37269081"/>
      <w:bookmarkStart w:id="95" w:name="_Toc45907604"/>
      <w:bookmarkStart w:id="96" w:name="_Toc52564786"/>
      <w:bookmarkStart w:id="97" w:name="_Toc60857381"/>
      <w:bookmarkStart w:id="98" w:name="_Toc61184708"/>
      <w:bookmarkStart w:id="99" w:name="_Toc66389962"/>
      <w:bookmarkStart w:id="100" w:name="_Toc66390017"/>
      <w:bookmarkStart w:id="101" w:name="_Toc74643156"/>
      <w:bookmarkStart w:id="102" w:name="_Toc76540600"/>
      <w:bookmarkStart w:id="103" w:name="_Toc82415384"/>
      <w:bookmarkStart w:id="104" w:name="_Toc89937355"/>
      <w:r w:rsidRPr="00535751">
        <w:t>3.1</w:t>
      </w:r>
      <w:r w:rsidRPr="00535751">
        <w:tab/>
        <w:t>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105" w:name="_Toc21098338"/>
      <w:bookmarkStart w:id="106" w:name="_Toc29470565"/>
      <w:bookmarkStart w:id="107" w:name="_Toc37141933"/>
      <w:bookmarkStart w:id="108" w:name="_Toc37141984"/>
      <w:bookmarkStart w:id="109" w:name="_Toc37142036"/>
      <w:bookmarkStart w:id="110" w:name="_Toc37269039"/>
      <w:bookmarkStart w:id="111" w:name="_Toc37269082"/>
      <w:bookmarkStart w:id="112" w:name="_Toc45907605"/>
      <w:bookmarkStart w:id="113" w:name="_Toc52564787"/>
      <w:bookmarkStart w:id="114" w:name="_Toc60857382"/>
      <w:bookmarkStart w:id="115" w:name="_Toc61184709"/>
      <w:bookmarkStart w:id="116" w:name="_Toc66389963"/>
      <w:bookmarkStart w:id="117" w:name="_Toc66390018"/>
      <w:bookmarkStart w:id="118" w:name="_Toc74643157"/>
      <w:bookmarkStart w:id="119" w:name="_Toc76540601"/>
      <w:bookmarkStart w:id="120" w:name="_Toc82415385"/>
      <w:bookmarkStart w:id="121" w:name="_Toc89937356"/>
      <w:r w:rsidRPr="00535751">
        <w:lastRenderedPageBreak/>
        <w:t>3.2</w:t>
      </w:r>
      <w:r w:rsidRPr="00535751">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122" w:name="_Toc21098339"/>
      <w:bookmarkStart w:id="123" w:name="_Toc29470566"/>
      <w:bookmarkStart w:id="124" w:name="_Toc37141934"/>
      <w:bookmarkStart w:id="125" w:name="_Toc37141985"/>
      <w:bookmarkStart w:id="126" w:name="_Toc37142037"/>
      <w:bookmarkStart w:id="127" w:name="_Toc37269040"/>
      <w:bookmarkStart w:id="128" w:name="_Toc37269083"/>
      <w:bookmarkStart w:id="129" w:name="_Toc45907606"/>
      <w:bookmarkStart w:id="130" w:name="_Toc52564788"/>
      <w:bookmarkStart w:id="131" w:name="_Toc60857383"/>
      <w:bookmarkStart w:id="132" w:name="_Toc61184710"/>
      <w:bookmarkStart w:id="133" w:name="_Toc66389964"/>
      <w:bookmarkStart w:id="134" w:name="_Toc66390019"/>
      <w:bookmarkStart w:id="135" w:name="_Toc74643158"/>
      <w:bookmarkStart w:id="136" w:name="_Toc76540602"/>
      <w:bookmarkStart w:id="137" w:name="_Toc82415386"/>
      <w:bookmarkStart w:id="138" w:name="_Toc89937357"/>
      <w:r w:rsidRPr="00535751">
        <w:t>3.3</w:t>
      </w:r>
      <w:r w:rsidRPr="00535751">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139" w:name="_Toc21098340"/>
      <w:bookmarkStart w:id="140" w:name="_Toc29470567"/>
      <w:bookmarkStart w:id="141" w:name="_Toc37141935"/>
      <w:bookmarkStart w:id="142" w:name="_Toc37141986"/>
      <w:bookmarkStart w:id="143" w:name="_Toc37142038"/>
      <w:bookmarkStart w:id="144" w:name="_Toc37269041"/>
      <w:bookmarkStart w:id="145" w:name="_Toc37269084"/>
      <w:bookmarkStart w:id="146" w:name="_Toc45907607"/>
      <w:bookmarkStart w:id="147" w:name="_Toc52564789"/>
      <w:bookmarkStart w:id="148" w:name="_Toc60857384"/>
      <w:bookmarkStart w:id="149" w:name="_Toc61184711"/>
      <w:bookmarkStart w:id="150" w:name="_Toc66389965"/>
      <w:bookmarkStart w:id="151" w:name="_Toc66390020"/>
      <w:bookmarkStart w:id="152" w:name="_Toc74643159"/>
      <w:bookmarkStart w:id="153" w:name="_Toc76540603"/>
      <w:bookmarkStart w:id="154" w:name="_Toc82415387"/>
      <w:bookmarkStart w:id="155" w:name="_Toc89937358"/>
      <w:r w:rsidRPr="00535751">
        <w:t>4</w:t>
      </w:r>
      <w:r w:rsidRPr="00535751">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77777777" w:rsidR="003F1AB2" w:rsidRDefault="003F1AB2" w:rsidP="003F1AB2">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4BB6AC55" w14:textId="77777777" w:rsidR="00B06ECE" w:rsidRPr="00535751" w:rsidRDefault="00B06ECE" w:rsidP="00B06ECE">
      <w:pPr>
        <w:pStyle w:val="Heading1"/>
      </w:pPr>
      <w:bookmarkStart w:id="156" w:name="_Toc21098341"/>
      <w:bookmarkStart w:id="157" w:name="_Toc29470568"/>
      <w:bookmarkStart w:id="158" w:name="_Toc37141936"/>
      <w:bookmarkStart w:id="159" w:name="_Toc37141987"/>
      <w:bookmarkStart w:id="160" w:name="_Toc37142039"/>
      <w:bookmarkStart w:id="161" w:name="_Toc37269042"/>
      <w:bookmarkStart w:id="162" w:name="_Toc37269085"/>
      <w:bookmarkStart w:id="163" w:name="_Toc45907608"/>
      <w:bookmarkStart w:id="164" w:name="_Toc52564790"/>
      <w:bookmarkStart w:id="165" w:name="_Toc60857385"/>
      <w:bookmarkStart w:id="166" w:name="_Toc61184712"/>
      <w:bookmarkStart w:id="167" w:name="_Toc66389966"/>
      <w:bookmarkStart w:id="168" w:name="_Toc66390021"/>
      <w:bookmarkStart w:id="169" w:name="_Toc74643160"/>
      <w:bookmarkStart w:id="170" w:name="_Toc76540604"/>
      <w:bookmarkStart w:id="171" w:name="_Toc82415388"/>
      <w:bookmarkStart w:id="172" w:name="_Toc89937359"/>
      <w:r w:rsidRPr="00535751">
        <w:lastRenderedPageBreak/>
        <w:t>5</w:t>
      </w:r>
      <w:r w:rsidRPr="00535751">
        <w:tab/>
        <w:t>Release independent features for NR frequency range 1</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9FE24C7" w14:textId="77777777" w:rsidR="00B06ECE" w:rsidRPr="00535751" w:rsidRDefault="00B06ECE" w:rsidP="00B06ECE">
      <w:pPr>
        <w:pStyle w:val="Heading2"/>
      </w:pPr>
      <w:bookmarkStart w:id="173" w:name="_Toc21098342"/>
      <w:bookmarkStart w:id="174" w:name="_Toc29470569"/>
      <w:bookmarkStart w:id="175" w:name="_Toc37141937"/>
      <w:bookmarkStart w:id="176" w:name="_Toc37141988"/>
      <w:bookmarkStart w:id="177" w:name="_Toc37142040"/>
      <w:bookmarkStart w:id="178" w:name="_Toc37269043"/>
      <w:bookmarkStart w:id="179" w:name="_Toc37269086"/>
      <w:bookmarkStart w:id="180" w:name="_Toc45907609"/>
      <w:bookmarkStart w:id="181" w:name="_Toc52564791"/>
      <w:bookmarkStart w:id="182" w:name="_Toc60857386"/>
      <w:bookmarkStart w:id="183" w:name="_Toc61184713"/>
      <w:bookmarkStart w:id="184" w:name="_Toc66389967"/>
      <w:bookmarkStart w:id="185" w:name="_Toc66390022"/>
      <w:bookmarkStart w:id="186" w:name="_Toc74643161"/>
      <w:bookmarkStart w:id="187" w:name="_Toc76540605"/>
      <w:bookmarkStart w:id="188" w:name="_Toc82415389"/>
      <w:bookmarkStart w:id="189" w:name="_Toc89937360"/>
      <w:r w:rsidRPr="00535751">
        <w:t>5.1</w:t>
      </w:r>
      <w:r w:rsidRPr="00535751">
        <w:tab/>
        <w:t>Additional NR operating bands and UE power classes for NR frequency range 1</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r>
              <w:t>Rel-16</w:t>
            </w:r>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7777777" w:rsidR="003F28E3" w:rsidRPr="00535751" w:rsidRDefault="003F28E3" w:rsidP="000052EC">
            <w:pPr>
              <w:pStyle w:val="TAC"/>
            </w:pPr>
            <w:r w:rsidRPr="00535751">
              <w:t>Table B.4.1-1, Table B.4.3-1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190" w:name="_Toc21098343"/>
      <w:bookmarkStart w:id="191" w:name="_Toc29470570"/>
      <w:bookmarkStart w:id="192" w:name="_Toc37141938"/>
      <w:bookmarkStart w:id="193" w:name="_Toc37141989"/>
      <w:bookmarkStart w:id="194" w:name="_Toc37142041"/>
      <w:bookmarkStart w:id="195" w:name="_Toc37269044"/>
      <w:bookmarkStart w:id="196" w:name="_Toc37269087"/>
      <w:bookmarkStart w:id="197" w:name="_Toc45907610"/>
      <w:bookmarkStart w:id="198" w:name="_Toc52564792"/>
      <w:bookmarkStart w:id="199" w:name="_Toc60857387"/>
      <w:bookmarkStart w:id="200" w:name="_Toc61184714"/>
      <w:bookmarkStart w:id="201" w:name="_Toc66389968"/>
      <w:bookmarkStart w:id="202" w:name="_Toc66390023"/>
      <w:bookmarkStart w:id="203" w:name="_Toc74643162"/>
      <w:bookmarkStart w:id="204" w:name="_Toc76540606"/>
      <w:bookmarkStart w:id="205" w:name="_Toc82415390"/>
      <w:bookmarkStart w:id="206" w:name="_Toc89937361"/>
      <w:r w:rsidRPr="00535751">
        <w:t>5.2</w:t>
      </w:r>
      <w:r w:rsidRPr="00535751">
        <w:tab/>
        <w:t>Additional NR CA configurations for NR frequency range 1</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24B3854" w14:textId="77777777" w:rsidR="00B06ECE" w:rsidRPr="00535751" w:rsidRDefault="00B06ECE" w:rsidP="00B06ECE">
      <w:pPr>
        <w:pStyle w:val="Heading3"/>
      </w:pPr>
      <w:bookmarkStart w:id="207" w:name="_Toc21098344"/>
      <w:bookmarkStart w:id="208" w:name="_Toc29470571"/>
      <w:bookmarkStart w:id="209" w:name="_Toc37141939"/>
      <w:bookmarkStart w:id="210" w:name="_Toc37141990"/>
      <w:bookmarkStart w:id="211" w:name="_Toc37142042"/>
      <w:bookmarkStart w:id="212" w:name="_Toc37269045"/>
      <w:bookmarkStart w:id="213" w:name="_Toc37269088"/>
      <w:bookmarkStart w:id="214" w:name="_Toc45907611"/>
      <w:bookmarkStart w:id="215" w:name="_Toc52564793"/>
      <w:bookmarkStart w:id="216" w:name="_Toc60857388"/>
      <w:bookmarkStart w:id="217" w:name="_Toc61184715"/>
      <w:bookmarkStart w:id="218" w:name="_Toc66389969"/>
      <w:bookmarkStart w:id="219" w:name="_Toc66390024"/>
      <w:bookmarkStart w:id="220" w:name="_Toc74643163"/>
      <w:bookmarkStart w:id="221" w:name="_Toc76540607"/>
      <w:bookmarkStart w:id="222" w:name="_Toc82415391"/>
      <w:bookmarkStart w:id="223" w:name="_Toc89937362"/>
      <w:r w:rsidRPr="00535751">
        <w:t>5.2.1</w:t>
      </w:r>
      <w:r w:rsidRPr="00535751">
        <w:tab/>
        <w:t>Intraband CA</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4FA295D6" w14:textId="77777777"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689417D2" w14:textId="77777777" w:rsidR="00E037B9" w:rsidRDefault="00E037B9" w:rsidP="00E037B9"/>
    <w:p w14:paraId="451D7B0B" w14:textId="2CA2473F" w:rsidR="00450BA3" w:rsidRDefault="00450BA3" w:rsidP="00450BA3">
      <w:pPr>
        <w:pStyle w:val="TH"/>
        <w:rPr>
          <w:lang w:eastAsia="ko-KR"/>
        </w:rPr>
      </w:pPr>
      <w:r>
        <w:lastRenderedPageBreak/>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3432C19" w14:textId="77777777" w:rsidR="00B06ECE" w:rsidRPr="00535751" w:rsidRDefault="00B06ECE" w:rsidP="00B06ECE">
      <w:pPr>
        <w:pStyle w:val="Heading3"/>
      </w:pPr>
      <w:bookmarkStart w:id="224" w:name="_Toc21098345"/>
      <w:bookmarkStart w:id="225" w:name="_Toc29470572"/>
      <w:bookmarkStart w:id="226" w:name="_Toc37141940"/>
      <w:bookmarkStart w:id="227" w:name="_Toc37141991"/>
      <w:bookmarkStart w:id="228" w:name="_Toc37142043"/>
      <w:bookmarkStart w:id="229" w:name="_Toc37269046"/>
      <w:bookmarkStart w:id="230" w:name="_Toc37269089"/>
      <w:bookmarkStart w:id="231" w:name="_Toc45907612"/>
      <w:bookmarkStart w:id="232" w:name="_Toc52564794"/>
      <w:bookmarkStart w:id="233" w:name="_Toc60857389"/>
      <w:bookmarkStart w:id="234" w:name="_Toc61184716"/>
      <w:bookmarkStart w:id="235" w:name="_Toc66389970"/>
      <w:bookmarkStart w:id="236" w:name="_Toc66390025"/>
      <w:bookmarkStart w:id="237" w:name="_Toc74643164"/>
      <w:bookmarkStart w:id="238" w:name="_Toc76540608"/>
      <w:bookmarkStart w:id="239" w:name="_Toc82415392"/>
      <w:bookmarkStart w:id="240" w:name="_Toc89937363"/>
      <w:r w:rsidRPr="00535751">
        <w:t>5.2.2</w:t>
      </w:r>
      <w:r w:rsidRPr="00535751">
        <w:tab/>
        <w:t>Interband CA</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2FF84BE" w14:textId="77777777" w:rsidR="00B06ECE" w:rsidRPr="00535751" w:rsidRDefault="00B06ECE" w:rsidP="00B06ECE">
      <w:bookmarkStart w:id="241" w:name="OLE_LINK27"/>
      <w:r w:rsidRPr="00535751">
        <w:t>Requirements for a Rel-16 UE for additional NR interband CA configurations within FR1 compared to TS 38.101-1 of Rel-16 [2] are introduced via this clause.</w:t>
      </w:r>
    </w:p>
    <w:p w14:paraId="1F940F58"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241"/>
    </w:tbl>
    <w:p w14:paraId="6A274A81" w14:textId="77777777" w:rsidR="00B06ECE" w:rsidRPr="00535751" w:rsidRDefault="00B06ECE" w:rsidP="00B06ECE"/>
    <w:p w14:paraId="00621CEB" w14:textId="77777777" w:rsidR="00B06ECE" w:rsidRPr="00535751" w:rsidRDefault="00B06ECE" w:rsidP="00B06ECE">
      <w:pPr>
        <w:pStyle w:val="Heading2"/>
      </w:pPr>
      <w:bookmarkStart w:id="242" w:name="_Toc21098346"/>
      <w:bookmarkStart w:id="243" w:name="_Toc29470573"/>
      <w:bookmarkStart w:id="244" w:name="_Toc37141941"/>
      <w:bookmarkStart w:id="245" w:name="_Toc37141992"/>
      <w:bookmarkStart w:id="246" w:name="_Toc37142044"/>
      <w:bookmarkStart w:id="247" w:name="_Toc37269047"/>
      <w:bookmarkStart w:id="248" w:name="_Toc37269090"/>
      <w:bookmarkStart w:id="249" w:name="_Toc45907613"/>
      <w:bookmarkStart w:id="250" w:name="_Toc52564795"/>
      <w:bookmarkStart w:id="251" w:name="_Toc60857390"/>
      <w:bookmarkStart w:id="252" w:name="_Toc61184717"/>
      <w:bookmarkStart w:id="253" w:name="_Toc66389971"/>
      <w:bookmarkStart w:id="254" w:name="_Toc66390026"/>
      <w:bookmarkStart w:id="255" w:name="_Toc74643165"/>
      <w:bookmarkStart w:id="256" w:name="_Toc76540609"/>
      <w:bookmarkStart w:id="257" w:name="_Toc82415393"/>
      <w:bookmarkStart w:id="258" w:name="_Toc89937364"/>
      <w:r w:rsidRPr="00535751">
        <w:t>5.3</w:t>
      </w:r>
      <w:r w:rsidRPr="00535751">
        <w:tab/>
        <w:t>Additional NR SUL configurations for NR frequency range 1</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0D2DF9EE" w14:textId="77777777" w:rsidR="00E037B9" w:rsidRDefault="00E037B9" w:rsidP="00E037B9">
      <w:bookmarkStart w:id="259" w:name="_Toc60857391"/>
      <w:bookmarkStart w:id="260" w:name="_Toc61184718"/>
      <w:bookmarkStart w:id="261" w:name="_Toc66389972"/>
      <w:bookmarkStart w:id="262" w:name="_Toc66390027"/>
      <w:bookmarkStart w:id="263" w:name="_Toc74643166"/>
      <w:bookmarkStart w:id="264" w:name="_Toc76540610"/>
      <w:bookmarkStart w:id="265" w:name="_Toc82415394"/>
      <w:bookmarkStart w:id="266" w:name="_Toc89937365"/>
    </w:p>
    <w:p w14:paraId="4A307172" w14:textId="198B399D" w:rsidR="00371B09" w:rsidRDefault="00371B09" w:rsidP="00371B09">
      <w:pPr>
        <w:pStyle w:val="Heading2"/>
      </w:pPr>
      <w:r>
        <w:lastRenderedPageBreak/>
        <w:t>5.</w:t>
      </w:r>
      <w:r>
        <w:rPr>
          <w:lang w:eastAsia="zh-CN"/>
        </w:rPr>
        <w:t>4</w:t>
      </w:r>
      <w:r>
        <w:tab/>
        <w:t>Other release independent features for NR frequency range 1</w:t>
      </w:r>
      <w:bookmarkEnd w:id="259"/>
      <w:bookmarkEnd w:id="260"/>
      <w:bookmarkEnd w:id="261"/>
      <w:bookmarkEnd w:id="262"/>
      <w:bookmarkEnd w:id="263"/>
      <w:bookmarkEnd w:id="264"/>
      <w:bookmarkEnd w:id="265"/>
      <w:bookmarkEnd w:id="266"/>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1E2452">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1E2452">
            <w:pPr>
              <w:pStyle w:val="TAC"/>
              <w:jc w:val="left"/>
              <w:rPr>
                <w:rFonts w:cs="Arial"/>
              </w:rPr>
            </w:pP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1E2452">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06AF812" w14:textId="539B91E0" w:rsidR="00371B09" w:rsidRPr="00FC2972" w:rsidRDefault="00371B09" w:rsidP="001E2452">
            <w:pPr>
              <w:pStyle w:val="TAN"/>
            </w:pPr>
            <w:r>
              <w:t>NOTE 1:</w:t>
            </w:r>
            <w:r w:rsidR="00CD68C5" w:rsidRPr="0087716F">
              <w:tab/>
            </w:r>
            <w:r>
              <w:t>Rel-15 UEs supporting the high speed train are assumed to read the Rel-16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267" w:name="_Toc60857392"/>
      <w:bookmarkStart w:id="268" w:name="_Toc61184719"/>
      <w:bookmarkStart w:id="269" w:name="_Toc66389973"/>
      <w:bookmarkStart w:id="270" w:name="_Toc66390028"/>
      <w:bookmarkStart w:id="271" w:name="_Toc74643167"/>
      <w:bookmarkStart w:id="272" w:name="_Toc76540611"/>
      <w:bookmarkStart w:id="273" w:name="_Toc82415395"/>
      <w:bookmarkStart w:id="274" w:name="_Toc8993736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267"/>
      <w:bookmarkEnd w:id="268"/>
      <w:bookmarkEnd w:id="269"/>
      <w:bookmarkEnd w:id="270"/>
      <w:bookmarkEnd w:id="271"/>
      <w:bookmarkEnd w:id="272"/>
      <w:bookmarkEnd w:id="273"/>
      <w:bookmarkEnd w:id="274"/>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275" w:name="_Toc66389974"/>
      <w:bookmarkStart w:id="276" w:name="_Toc66390029"/>
      <w:bookmarkStart w:id="277" w:name="_Toc74643168"/>
      <w:bookmarkStart w:id="278" w:name="_Toc76540612"/>
      <w:bookmarkStart w:id="279" w:name="_Toc82415396"/>
      <w:bookmarkStart w:id="280" w:name="_Toc89937367"/>
      <w:r w:rsidRPr="00535751">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275"/>
      <w:bookmarkEnd w:id="276"/>
      <w:bookmarkEnd w:id="277"/>
      <w:bookmarkEnd w:id="278"/>
      <w:bookmarkEnd w:id="279"/>
      <w:bookmarkEnd w:id="280"/>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lastRenderedPageBreak/>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rFonts w:eastAsiaTheme="minorEastAsia"/>
        </w:rPr>
      </w:pPr>
      <w:bookmarkStart w:id="281" w:name="_Toc89937368"/>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281"/>
    </w:p>
    <w:p w14:paraId="18959F09" w14:textId="77777777" w:rsidR="00141D32" w:rsidRPr="00907E4E" w:rsidRDefault="00141D32" w:rsidP="00141D32">
      <w:pPr>
        <w:rPr>
          <w:rFonts w:eastAsiaTheme="minorEastAsia"/>
        </w:rPr>
      </w:pPr>
      <w:r w:rsidRPr="00907E4E">
        <w:rPr>
          <w:rFonts w:eastAsiaTheme="minorEastAsia"/>
        </w:rPr>
        <w:t>Requirements for a Rel-16 UE for additional NR CA, EN-DC, and NR DC configurations involving shared spectrum access compared to TS 38.101-1 of Rel-16 [2] or TS 38.101-3 of Rel-16 [4] are introduced via this clause.</w:t>
      </w:r>
    </w:p>
    <w:p w14:paraId="3F02E28D" w14:textId="77777777" w:rsidR="00141D32" w:rsidRPr="00907E4E" w:rsidRDefault="00141D32" w:rsidP="00141D32">
      <w:pPr>
        <w:pStyle w:val="TH"/>
        <w:rPr>
          <w:rFonts w:eastAsiaTheme="minorEastAsia"/>
        </w:rPr>
      </w:pPr>
      <w:r w:rsidRPr="00907E4E">
        <w:rPr>
          <w:rFonts w:eastAsiaTheme="minorEastAsia"/>
        </w:rPr>
        <w:t>Table 5.</w:t>
      </w:r>
      <w:r w:rsidRPr="00907E4E">
        <w:rPr>
          <w:rFonts w:eastAsia="SimSun"/>
          <w:lang w:val="en-US" w:eastAsia="zh-CN"/>
        </w:rPr>
        <w:t>7</w:t>
      </w:r>
      <w:r w:rsidRPr="00907E4E">
        <w:rPr>
          <w:rFonts w:eastAsiaTheme="minorEastAsia"/>
        </w:rPr>
        <w:t>-1: NR</w:t>
      </w:r>
      <w:r w:rsidRPr="00907E4E">
        <w:rPr>
          <w:rFonts w:eastAsia="SimSun" w:hint="eastAsia"/>
          <w:lang w:val="en-US" w:eastAsia="zh-CN"/>
        </w:rPr>
        <w:t>-DC</w:t>
      </w:r>
      <w:r w:rsidRPr="00907E4E">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rFonts w:eastAsiaTheme="minorEastAsia"/>
              </w:rPr>
            </w:pPr>
            <w:r w:rsidRPr="00907E4E">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rFonts w:eastAsiaTheme="minorEastAsia"/>
              </w:rPr>
            </w:pPr>
            <w:r w:rsidRPr="00907E4E">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rFonts w:eastAsiaTheme="minorEastAsia"/>
              </w:rPr>
            </w:pPr>
            <w:r w:rsidRPr="00907E4E">
              <w:rPr>
                <w:rFonts w:eastAsiaTheme="minorEastAsia"/>
              </w:rPr>
              <w:t>Release</w:t>
            </w:r>
          </w:p>
          <w:p w14:paraId="7248EC3F" w14:textId="77777777" w:rsidR="00141D32" w:rsidRPr="00907E4E" w:rsidRDefault="00141D32" w:rsidP="00110EA8">
            <w:pPr>
              <w:pStyle w:val="TAH"/>
              <w:rPr>
                <w:rFonts w:eastAsiaTheme="minorEastAsia"/>
              </w:rPr>
            </w:pPr>
            <w:r w:rsidRPr="00907E4E">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rFonts w:eastAsiaTheme="minorEastAsia"/>
              </w:rPr>
            </w:pPr>
            <w:r>
              <w:rPr>
                <w:rFonts w:eastAsiaTheme="minorEastAsia"/>
              </w:rPr>
              <w:t>R</w:t>
            </w:r>
            <w:r w:rsidRPr="00907E4E">
              <w:rPr>
                <w:rFonts w:eastAsiaTheme="minorEastAsia"/>
              </w:rPr>
              <w:t>equirements to be fulfilled</w:t>
            </w:r>
          </w:p>
          <w:p w14:paraId="6B77E8BD" w14:textId="77777777" w:rsidR="00141D32" w:rsidRPr="00907E4E" w:rsidRDefault="00141D32" w:rsidP="00110EA8">
            <w:pPr>
              <w:pStyle w:val="TAH"/>
              <w:rPr>
                <w:rFonts w:eastAsiaTheme="minorEastAsia"/>
              </w:rPr>
            </w:pPr>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p>
        </w:tc>
      </w:tr>
      <w:tr w:rsidR="00141D32" w:rsidRPr="00907E4E" w14:paraId="170F58D9" w14:textId="77777777" w:rsidTr="00110EA8">
        <w:trPr>
          <w:trHeight w:val="908"/>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rFonts w:eastAsiaTheme="minorEastAsia"/>
              </w:rPr>
            </w:pPr>
            <w:r w:rsidRPr="00907E4E">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rFonts w:eastAsiaTheme="minorEastAsia"/>
              </w:rPr>
            </w:pPr>
          </w:p>
        </w:tc>
      </w:tr>
      <w:tr w:rsidR="00141D32" w:rsidRPr="00907E4E" w14:paraId="638A74FD" w14:textId="77777777" w:rsidTr="00110EA8">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rFonts w:eastAsia="SimSun"/>
                <w:lang w:val="en-US" w:eastAsia="zh-CN"/>
              </w:rPr>
            </w:pPr>
            <w:r w:rsidRPr="00907E4E">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rFonts w:eastAsiaTheme="minorEastAsia"/>
              </w:rPr>
            </w:pPr>
          </w:p>
        </w:tc>
      </w:tr>
    </w:tbl>
    <w:p w14:paraId="4C5825B5" w14:textId="77777777" w:rsidR="00141D32" w:rsidRDefault="00141D32" w:rsidP="00B06ECE"/>
    <w:p w14:paraId="7AEA7A10" w14:textId="77777777" w:rsidR="00B06ECE" w:rsidRPr="00535751" w:rsidRDefault="00B06ECE" w:rsidP="00B06ECE">
      <w:pPr>
        <w:pStyle w:val="Heading1"/>
      </w:pPr>
      <w:bookmarkStart w:id="282" w:name="_Toc21098347"/>
      <w:bookmarkStart w:id="283" w:name="_Toc29470574"/>
      <w:bookmarkStart w:id="284" w:name="_Toc37141942"/>
      <w:bookmarkStart w:id="285" w:name="_Toc37141993"/>
      <w:bookmarkStart w:id="286" w:name="_Toc37142045"/>
      <w:bookmarkStart w:id="287" w:name="_Toc37269048"/>
      <w:bookmarkStart w:id="288" w:name="_Toc37269091"/>
      <w:bookmarkStart w:id="289" w:name="_Toc45907614"/>
      <w:bookmarkStart w:id="290" w:name="_Toc52564796"/>
      <w:bookmarkStart w:id="291" w:name="_Toc60857393"/>
      <w:bookmarkStart w:id="292" w:name="_Toc61184720"/>
      <w:bookmarkStart w:id="293" w:name="_Toc66389975"/>
      <w:bookmarkStart w:id="294" w:name="_Toc66390030"/>
      <w:bookmarkStart w:id="295" w:name="_Toc74643169"/>
      <w:bookmarkStart w:id="296" w:name="_Toc76540613"/>
      <w:bookmarkStart w:id="297" w:name="_Toc82415397"/>
      <w:bookmarkStart w:id="298" w:name="_Toc89937369"/>
      <w:r w:rsidRPr="00535751">
        <w:t>6</w:t>
      </w:r>
      <w:r w:rsidRPr="00535751">
        <w:tab/>
        <w:t>Release independent features for NR frequency range 2</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059AB0E" w14:textId="77777777" w:rsidR="00B06ECE" w:rsidRPr="00535751" w:rsidRDefault="00B06ECE" w:rsidP="00B06ECE">
      <w:pPr>
        <w:pStyle w:val="Heading2"/>
      </w:pPr>
      <w:bookmarkStart w:id="299" w:name="_Toc21098348"/>
      <w:bookmarkStart w:id="300" w:name="_Toc29470575"/>
      <w:bookmarkStart w:id="301" w:name="_Toc37141943"/>
      <w:bookmarkStart w:id="302" w:name="_Toc37141994"/>
      <w:bookmarkStart w:id="303" w:name="_Toc37142046"/>
      <w:bookmarkStart w:id="304" w:name="_Toc37269049"/>
      <w:bookmarkStart w:id="305" w:name="_Toc37269092"/>
      <w:bookmarkStart w:id="306" w:name="_Toc45907615"/>
      <w:bookmarkStart w:id="307" w:name="_Toc52564797"/>
      <w:bookmarkStart w:id="308" w:name="_Toc60857394"/>
      <w:bookmarkStart w:id="309" w:name="_Toc61184721"/>
      <w:bookmarkStart w:id="310" w:name="_Toc66389976"/>
      <w:bookmarkStart w:id="311" w:name="_Toc66390031"/>
      <w:bookmarkStart w:id="312" w:name="_Toc74643170"/>
      <w:bookmarkStart w:id="313" w:name="_Toc76540614"/>
      <w:bookmarkStart w:id="314" w:name="_Toc82415398"/>
      <w:bookmarkStart w:id="315" w:name="_Toc89937370"/>
      <w:r w:rsidRPr="00535751">
        <w:t>6.1</w:t>
      </w:r>
      <w:r w:rsidRPr="00535751">
        <w:tab/>
        <w:t>Additional NR operating bands and UE power classes for NR frequency range 2</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lastRenderedPageBreak/>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316" w:name="_Toc21098349"/>
      <w:bookmarkStart w:id="317" w:name="_Toc29470576"/>
      <w:bookmarkStart w:id="318" w:name="_Toc37141944"/>
      <w:bookmarkStart w:id="319" w:name="_Toc37141995"/>
      <w:bookmarkStart w:id="320" w:name="_Toc37142047"/>
      <w:bookmarkStart w:id="321" w:name="_Toc37269050"/>
      <w:bookmarkStart w:id="322" w:name="_Toc37269093"/>
      <w:bookmarkStart w:id="323" w:name="_Toc45907616"/>
      <w:bookmarkStart w:id="324" w:name="_Toc52564798"/>
      <w:bookmarkStart w:id="325" w:name="_Toc60857395"/>
      <w:bookmarkStart w:id="326" w:name="_Toc61184722"/>
      <w:bookmarkStart w:id="327" w:name="_Toc66389977"/>
      <w:bookmarkStart w:id="328" w:name="_Toc66390032"/>
      <w:bookmarkStart w:id="329" w:name="_Toc74643171"/>
      <w:bookmarkStart w:id="330" w:name="_Toc76540615"/>
      <w:bookmarkStart w:id="331" w:name="_Toc82415399"/>
      <w:bookmarkStart w:id="332" w:name="_Toc89937371"/>
      <w:r w:rsidRPr="00535751">
        <w:t>6.2</w:t>
      </w:r>
      <w:r w:rsidRPr="00535751">
        <w:tab/>
        <w:t>Additional NR CA configurations for NR frequency range 2</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D31E4D7" w14:textId="77777777" w:rsidR="00B06ECE" w:rsidRPr="00535751" w:rsidRDefault="00B06ECE" w:rsidP="00B06ECE">
      <w:pPr>
        <w:pStyle w:val="Heading3"/>
      </w:pPr>
      <w:bookmarkStart w:id="333" w:name="_Toc21098350"/>
      <w:bookmarkStart w:id="334" w:name="_Toc29470577"/>
      <w:bookmarkStart w:id="335" w:name="_Toc37141945"/>
      <w:bookmarkStart w:id="336" w:name="_Toc37141996"/>
      <w:bookmarkStart w:id="337" w:name="_Toc37142048"/>
      <w:bookmarkStart w:id="338" w:name="_Toc37269051"/>
      <w:bookmarkStart w:id="339" w:name="_Toc37269094"/>
      <w:bookmarkStart w:id="340" w:name="_Toc45907617"/>
      <w:bookmarkStart w:id="341" w:name="_Toc52564799"/>
      <w:bookmarkStart w:id="342" w:name="_Toc60857396"/>
      <w:bookmarkStart w:id="343" w:name="_Toc61184723"/>
      <w:bookmarkStart w:id="344" w:name="_Toc66389978"/>
      <w:bookmarkStart w:id="345" w:name="_Toc66390033"/>
      <w:bookmarkStart w:id="346" w:name="_Toc74643172"/>
      <w:bookmarkStart w:id="347" w:name="_Toc76540616"/>
      <w:bookmarkStart w:id="348" w:name="_Toc82415400"/>
      <w:bookmarkStart w:id="349" w:name="_Toc89937372"/>
      <w:r w:rsidRPr="00535751">
        <w:t>6.2.1</w:t>
      </w:r>
      <w:r w:rsidRPr="00535751">
        <w:tab/>
        <w:t>Intraband CA</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3E24E33F" w14:textId="77777777" w:rsidR="00B06ECE" w:rsidRPr="00535751" w:rsidRDefault="00B06ECE" w:rsidP="00B06ECE">
      <w:r w:rsidRPr="00535751">
        <w:t>Requirements for a Rel-16 UE for additional NR intraband CA configurations within FR2 compared to TS 38.101-2 of Rel-16 [3] are introduced via this clause.</w:t>
      </w:r>
    </w:p>
    <w:p w14:paraId="282ECB3E"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0D1F99B2" w14:textId="77777777" w:rsidR="00B06ECE" w:rsidRPr="00535751" w:rsidRDefault="00B06ECE" w:rsidP="00B06ECE">
      <w:pPr>
        <w:pStyle w:val="TH"/>
      </w:pPr>
      <w:r w:rsidRPr="00535751">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77777777" w:rsidR="00B40EA9" w:rsidRPr="00535751" w:rsidRDefault="00B40EA9" w:rsidP="00B40EA9">
      <w:pPr>
        <w:pStyle w:val="TH"/>
      </w:pPr>
      <w:r w:rsidRPr="00535751">
        <w:t xml:space="preserve">Table </w:t>
      </w:r>
      <w:r w:rsidRPr="00732B31">
        <w:t>6.2.1-</w:t>
      </w:r>
      <w:r>
        <w:t>3</w:t>
      </w:r>
      <w:r w:rsidRPr="00535751">
        <w:t>: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350" w:name="_Toc21098351"/>
      <w:bookmarkStart w:id="351" w:name="_Toc29470578"/>
      <w:bookmarkStart w:id="352" w:name="_Toc37141946"/>
      <w:bookmarkStart w:id="353" w:name="_Toc37141997"/>
      <w:bookmarkStart w:id="354" w:name="_Toc37142049"/>
      <w:bookmarkStart w:id="355" w:name="_Toc37269052"/>
      <w:bookmarkStart w:id="356" w:name="_Toc37269095"/>
      <w:bookmarkStart w:id="357" w:name="_Toc45907618"/>
      <w:bookmarkStart w:id="358" w:name="_Toc52564800"/>
      <w:bookmarkStart w:id="359" w:name="_Toc60857397"/>
      <w:bookmarkStart w:id="360" w:name="_Toc61184724"/>
      <w:bookmarkStart w:id="361" w:name="_Toc66389979"/>
      <w:bookmarkStart w:id="362" w:name="_Toc66390034"/>
      <w:bookmarkStart w:id="363" w:name="_Toc74643173"/>
      <w:bookmarkStart w:id="364" w:name="_Toc76540617"/>
      <w:bookmarkStart w:id="365" w:name="_Toc82415401"/>
      <w:bookmarkStart w:id="366" w:name="_Toc89937373"/>
      <w:r w:rsidRPr="00535751">
        <w:t>7</w:t>
      </w:r>
      <w:r w:rsidRPr="00535751">
        <w:tab/>
        <w:t>Release independent features for NR interworking between NR frequency range 1 and NR frequency range 2</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A25BB2" w14:textId="77777777" w:rsidR="00B06ECE" w:rsidRPr="00535751" w:rsidRDefault="00B06ECE" w:rsidP="00B06ECE">
      <w:pPr>
        <w:pStyle w:val="Heading2"/>
      </w:pPr>
      <w:bookmarkStart w:id="367" w:name="_Toc21098352"/>
      <w:bookmarkStart w:id="368" w:name="_Toc29470579"/>
      <w:bookmarkStart w:id="369" w:name="_Toc37141947"/>
      <w:bookmarkStart w:id="370" w:name="_Toc37141998"/>
      <w:bookmarkStart w:id="371" w:name="_Toc37142050"/>
      <w:bookmarkStart w:id="372" w:name="_Toc37269053"/>
      <w:bookmarkStart w:id="373" w:name="_Toc37269096"/>
      <w:bookmarkStart w:id="374" w:name="_Toc45907619"/>
      <w:bookmarkStart w:id="375" w:name="_Toc52564801"/>
      <w:bookmarkStart w:id="376" w:name="_Toc60857398"/>
      <w:bookmarkStart w:id="377" w:name="_Toc61184725"/>
      <w:bookmarkStart w:id="378" w:name="_Toc66389980"/>
      <w:bookmarkStart w:id="379" w:name="_Toc66390035"/>
      <w:bookmarkStart w:id="380" w:name="_Toc74643174"/>
      <w:bookmarkStart w:id="381" w:name="_Toc76540618"/>
      <w:bookmarkStart w:id="382" w:name="_Toc82415402"/>
      <w:bookmarkStart w:id="383" w:name="_Toc89937374"/>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3A4A5EA"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1E7DCB37" w14:textId="77777777"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384" w:name="_Toc21098353"/>
      <w:bookmarkStart w:id="385" w:name="_Toc29470580"/>
      <w:bookmarkStart w:id="386" w:name="_Toc37141948"/>
      <w:bookmarkStart w:id="387" w:name="_Toc37141999"/>
      <w:bookmarkStart w:id="388" w:name="_Toc37142051"/>
      <w:bookmarkStart w:id="389" w:name="_Toc37269054"/>
      <w:bookmarkStart w:id="390" w:name="_Toc37269097"/>
      <w:bookmarkStart w:id="391" w:name="_Toc45907620"/>
      <w:bookmarkStart w:id="392" w:name="_Toc52564802"/>
      <w:bookmarkStart w:id="393" w:name="_Toc60857399"/>
      <w:bookmarkStart w:id="394" w:name="_Toc61184726"/>
      <w:bookmarkStart w:id="395" w:name="_Toc66389981"/>
      <w:bookmarkStart w:id="396" w:name="_Toc66390036"/>
      <w:bookmarkStart w:id="397" w:name="_Toc74643175"/>
      <w:bookmarkStart w:id="398" w:name="_Toc76540619"/>
      <w:bookmarkStart w:id="399" w:name="_Toc82415403"/>
      <w:bookmarkStart w:id="400" w:name="_Toc89937375"/>
      <w:r w:rsidRPr="00535751">
        <w:t>7.2</w:t>
      </w:r>
      <w:r w:rsidRPr="00535751">
        <w:tab/>
        <w:t>Additional Inter-band NR-DC configurations between frequency range 1 and frequency range 2</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401" w:name="_Toc21098354"/>
      <w:bookmarkStart w:id="402" w:name="_Toc29470581"/>
      <w:bookmarkStart w:id="403" w:name="_Toc37141949"/>
      <w:bookmarkStart w:id="404" w:name="_Toc37142000"/>
      <w:bookmarkStart w:id="405" w:name="_Toc37142052"/>
      <w:bookmarkStart w:id="406" w:name="_Toc37269055"/>
      <w:bookmarkStart w:id="407" w:name="_Toc37269098"/>
      <w:bookmarkStart w:id="408" w:name="_Toc45907621"/>
      <w:bookmarkStart w:id="409" w:name="_Toc52564803"/>
      <w:bookmarkStart w:id="410" w:name="_Toc60857400"/>
      <w:bookmarkStart w:id="411" w:name="_Toc61184727"/>
      <w:bookmarkStart w:id="412" w:name="_Toc66389982"/>
      <w:bookmarkStart w:id="413" w:name="_Toc66390037"/>
      <w:bookmarkStart w:id="414" w:name="_Toc74643176"/>
      <w:bookmarkStart w:id="415" w:name="_Toc76540620"/>
      <w:bookmarkStart w:id="416" w:name="_Toc82415404"/>
      <w:bookmarkStart w:id="417" w:name="_Toc89937376"/>
      <w:r w:rsidRPr="00535751">
        <w:lastRenderedPageBreak/>
        <w:t>8</w:t>
      </w:r>
      <w:r w:rsidRPr="00535751">
        <w:tab/>
        <w:t>Release independent features for NR interworking between NR and E-UTRA</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D73E650" w14:textId="77777777" w:rsidR="00B06ECE" w:rsidRPr="00535751" w:rsidRDefault="00B06ECE" w:rsidP="00B06ECE">
      <w:pPr>
        <w:pStyle w:val="Heading2"/>
      </w:pPr>
      <w:bookmarkStart w:id="418" w:name="_Toc21098355"/>
      <w:bookmarkStart w:id="419" w:name="_Toc29470582"/>
      <w:bookmarkStart w:id="420" w:name="_Toc37141950"/>
      <w:bookmarkStart w:id="421" w:name="_Toc37142001"/>
      <w:bookmarkStart w:id="422" w:name="_Toc37142053"/>
      <w:bookmarkStart w:id="423" w:name="_Toc37269056"/>
      <w:bookmarkStart w:id="424" w:name="_Toc37269099"/>
      <w:bookmarkStart w:id="425" w:name="_Toc45907622"/>
      <w:bookmarkStart w:id="426" w:name="_Toc52564804"/>
      <w:bookmarkStart w:id="427" w:name="_Toc60857401"/>
      <w:bookmarkStart w:id="428" w:name="_Toc61184728"/>
      <w:bookmarkStart w:id="429" w:name="_Toc66389983"/>
      <w:bookmarkStart w:id="430" w:name="_Toc66390038"/>
      <w:bookmarkStart w:id="431" w:name="_Toc74643177"/>
      <w:bookmarkStart w:id="432" w:name="_Toc76540621"/>
      <w:bookmarkStart w:id="433" w:name="_Toc82415405"/>
      <w:bookmarkStart w:id="434" w:name="_Toc89937377"/>
      <w:r w:rsidRPr="00535751">
        <w:t>8.1</w:t>
      </w:r>
      <w:r w:rsidRPr="00535751">
        <w:tab/>
        <w:t>Additional EN-DC configurations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0257449D" w14:textId="77777777" w:rsidR="00B06ECE" w:rsidRPr="00535751" w:rsidRDefault="00B06ECE" w:rsidP="00B06ECE">
      <w:pPr>
        <w:pStyle w:val="Heading3"/>
      </w:pPr>
      <w:bookmarkStart w:id="435" w:name="_Toc21098356"/>
      <w:bookmarkStart w:id="436" w:name="_Toc29470583"/>
      <w:bookmarkStart w:id="437" w:name="_Toc37141951"/>
      <w:bookmarkStart w:id="438" w:name="_Toc37142002"/>
      <w:bookmarkStart w:id="439" w:name="_Toc37142054"/>
      <w:bookmarkStart w:id="440" w:name="_Toc37269057"/>
      <w:bookmarkStart w:id="441" w:name="_Toc37269100"/>
      <w:bookmarkStart w:id="442" w:name="_Toc45907623"/>
      <w:bookmarkStart w:id="443" w:name="_Toc52564805"/>
      <w:bookmarkStart w:id="444" w:name="_Toc60857402"/>
      <w:bookmarkStart w:id="445" w:name="_Toc61184729"/>
      <w:bookmarkStart w:id="446" w:name="_Toc66389984"/>
      <w:bookmarkStart w:id="447" w:name="_Toc66390039"/>
      <w:bookmarkStart w:id="448" w:name="_Toc74643178"/>
      <w:bookmarkStart w:id="449" w:name="_Toc76540622"/>
      <w:bookmarkStart w:id="450" w:name="_Toc82415406"/>
      <w:bookmarkStart w:id="451" w:name="_Toc89937378"/>
      <w:r w:rsidRPr="00535751">
        <w:t>8.1.1</w:t>
      </w:r>
      <w:r w:rsidRPr="00535751">
        <w:tab/>
        <w:t>Intraband EN-DC</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68EFDB54" w14:textId="77777777" w:rsidR="00B06ECE" w:rsidRPr="00535751" w:rsidRDefault="00B06ECE" w:rsidP="00B06ECE">
      <w:r w:rsidRPr="00535751">
        <w:t>Requirements for a Rel-16 UE for additional EN-DC intraband configurations within FR1 compared to TS 38.101-3 of Rel-16 [4] are introduced via this clause.</w:t>
      </w:r>
    </w:p>
    <w:p w14:paraId="54BE0A5F"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0052EC" w:rsidRPr="00535751" w:rsidRDefault="000052EC" w:rsidP="000052EC">
            <w:pPr>
              <w:pStyle w:val="TAC"/>
            </w:pPr>
          </w:p>
        </w:tc>
      </w:tr>
      <w:tr w:rsidR="000052EC"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0052EC" w:rsidRPr="00535751" w:rsidRDefault="000052EC" w:rsidP="000052EC">
            <w:pPr>
              <w:pStyle w:val="TAL"/>
              <w:jc w:val="center"/>
            </w:pPr>
          </w:p>
        </w:tc>
      </w:tr>
      <w:tr w:rsidR="000052EC"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0052EC" w:rsidRPr="00535751" w:rsidRDefault="000052EC" w:rsidP="000052EC">
            <w:pPr>
              <w:pStyle w:val="TAL"/>
              <w:jc w:val="center"/>
            </w:pPr>
          </w:p>
        </w:tc>
      </w:tr>
      <w:tr w:rsidR="000052EC"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0052EC" w:rsidRPr="00535751" w:rsidRDefault="000052EC" w:rsidP="000052EC">
            <w:pPr>
              <w:pStyle w:val="TAL"/>
              <w:jc w:val="center"/>
            </w:pPr>
          </w:p>
        </w:tc>
      </w:tr>
      <w:tr w:rsidR="000052EC"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0052EC" w:rsidRPr="00535751" w:rsidRDefault="000052EC" w:rsidP="000052EC">
            <w:pPr>
              <w:pStyle w:val="TAL"/>
              <w:jc w:val="center"/>
            </w:pPr>
          </w:p>
        </w:tc>
      </w:tr>
    </w:tbl>
    <w:p w14:paraId="3AE3E362" w14:textId="77777777" w:rsidR="00B06ECE" w:rsidRPr="00535751" w:rsidRDefault="00B06ECE" w:rsidP="00B06ECE"/>
    <w:p w14:paraId="5396E817"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D16852F" w14:textId="77777777" w:rsidR="00B06ECE" w:rsidRPr="00535751" w:rsidRDefault="00B06ECE" w:rsidP="00B06ECE">
      <w:pPr>
        <w:pStyle w:val="Heading3"/>
      </w:pPr>
      <w:bookmarkStart w:id="452" w:name="_Toc21098357"/>
      <w:bookmarkStart w:id="453" w:name="_Toc29470584"/>
      <w:bookmarkStart w:id="454" w:name="_Toc37141952"/>
      <w:bookmarkStart w:id="455" w:name="_Toc37142003"/>
      <w:bookmarkStart w:id="456" w:name="_Toc37142055"/>
      <w:bookmarkStart w:id="457" w:name="_Toc37269058"/>
      <w:bookmarkStart w:id="458" w:name="_Toc37269101"/>
      <w:bookmarkStart w:id="459" w:name="_Toc45907624"/>
      <w:bookmarkStart w:id="460" w:name="_Toc52564806"/>
      <w:bookmarkStart w:id="461" w:name="_Toc60857403"/>
      <w:bookmarkStart w:id="462" w:name="_Toc61184730"/>
      <w:bookmarkStart w:id="463" w:name="_Toc66389985"/>
      <w:bookmarkStart w:id="464" w:name="_Toc66390040"/>
      <w:bookmarkStart w:id="465" w:name="_Toc74643179"/>
      <w:bookmarkStart w:id="466" w:name="_Toc76540623"/>
      <w:bookmarkStart w:id="467" w:name="_Toc82415407"/>
      <w:bookmarkStart w:id="468" w:name="_Toc89937379"/>
      <w:r w:rsidRPr="00535751">
        <w:lastRenderedPageBreak/>
        <w:t>8.1.2</w:t>
      </w:r>
      <w:r w:rsidRPr="00535751">
        <w:tab/>
        <w:t>Interband EN-DC</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24002488" w14:textId="77777777" w:rsidR="00B06ECE" w:rsidRPr="00535751" w:rsidRDefault="00B06ECE" w:rsidP="00B06ECE">
      <w:pPr>
        <w:pStyle w:val="Heading4"/>
      </w:pPr>
      <w:bookmarkStart w:id="469" w:name="_Toc21098358"/>
      <w:bookmarkStart w:id="470" w:name="_Toc29470585"/>
      <w:bookmarkStart w:id="471" w:name="_Toc37141953"/>
      <w:bookmarkStart w:id="472" w:name="_Toc37142004"/>
      <w:bookmarkStart w:id="473" w:name="_Toc37142056"/>
      <w:bookmarkStart w:id="474" w:name="_Toc37269059"/>
      <w:bookmarkStart w:id="475" w:name="_Toc37269102"/>
      <w:bookmarkStart w:id="476" w:name="_Toc45907625"/>
      <w:bookmarkStart w:id="477" w:name="_Toc52564807"/>
      <w:bookmarkStart w:id="478" w:name="_Toc60857404"/>
      <w:bookmarkStart w:id="479" w:name="_Toc61184731"/>
      <w:bookmarkStart w:id="480" w:name="_Toc66389986"/>
      <w:bookmarkStart w:id="481" w:name="_Toc66390041"/>
      <w:bookmarkStart w:id="482" w:name="_Toc74643180"/>
      <w:bookmarkStart w:id="483" w:name="_Toc76540624"/>
      <w:bookmarkStart w:id="484" w:name="_Toc82415408"/>
      <w:bookmarkStart w:id="485" w:name="_Toc89937380"/>
      <w:r w:rsidRPr="00535751">
        <w:t>8.1.2.1</w:t>
      </w:r>
      <w:r w:rsidRPr="00535751">
        <w:tab/>
        <w:t>Interband EN-DC within frequency</w:t>
      </w:r>
      <w:r w:rsidRPr="00535751" w:rsidDel="0007492E">
        <w:t xml:space="preserve"> </w:t>
      </w:r>
      <w:r w:rsidRPr="00535751">
        <w:t>range 1</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48641AF" w14:textId="77777777" w:rsidR="00B06ECE" w:rsidRPr="00535751" w:rsidRDefault="00B06ECE" w:rsidP="00B06ECE">
      <w:r w:rsidRPr="00535751">
        <w:t>Requirements for a Rel-16 UE for additional EN-DC interband configurations within FR1 compared to TS 38.101-3 of Rel-16 [4] are introduced via this clause.</w:t>
      </w:r>
    </w:p>
    <w:p w14:paraId="1D92ACF8"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0052EC" w:rsidRPr="00535751" w:rsidRDefault="000052EC" w:rsidP="000052EC">
            <w:pPr>
              <w:pStyle w:val="TAL"/>
              <w:jc w:val="center"/>
              <w:rPr>
                <w:noProof/>
              </w:rPr>
            </w:pPr>
          </w:p>
        </w:tc>
      </w:tr>
    </w:tbl>
    <w:p w14:paraId="674711EA" w14:textId="77777777" w:rsidR="00B06ECE" w:rsidRPr="00535751" w:rsidRDefault="00B06ECE" w:rsidP="00B06ECE"/>
    <w:p w14:paraId="2C873A8A" w14:textId="77777777" w:rsidR="00B06ECE" w:rsidRPr="00535751" w:rsidRDefault="00B06ECE" w:rsidP="00B06ECE">
      <w:pPr>
        <w:pStyle w:val="TH"/>
      </w:pPr>
      <w:bookmarkStart w:id="486"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0052EC">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4B0217B8" w14:textId="77777777" w:rsidTr="000052EC">
        <w:trPr>
          <w:jc w:val="center"/>
        </w:trPr>
        <w:tc>
          <w:tcPr>
            <w:tcW w:w="985" w:type="dxa"/>
            <w:tcBorders>
              <w:bottom w:val="nil"/>
            </w:tcBorders>
            <w:shd w:val="clear" w:color="auto" w:fill="auto"/>
          </w:tcPr>
          <w:p w14:paraId="41B76841"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3427683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6D607AE"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3BF18829"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3C016097"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1BE35693"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7B7D1772" w14:textId="77777777" w:rsidR="000052EC" w:rsidRPr="00535751" w:rsidRDefault="000052EC" w:rsidP="000052EC">
            <w:pPr>
              <w:pStyle w:val="TAC"/>
              <w:rPr>
                <w:rFonts w:eastAsia="DengXian"/>
              </w:rPr>
            </w:pPr>
            <w:r w:rsidRPr="00535751">
              <w:rPr>
                <w:rFonts w:eastAsia="DengXian"/>
              </w:rPr>
              <w:t>FDD, TDD,</w:t>
            </w:r>
          </w:p>
          <w:p w14:paraId="08F96CA6"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63C9D613"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D5F671C" w14:textId="77777777" w:rsidTr="000052EC">
        <w:trPr>
          <w:jc w:val="center"/>
        </w:trPr>
        <w:tc>
          <w:tcPr>
            <w:tcW w:w="985" w:type="dxa"/>
            <w:tcBorders>
              <w:top w:val="nil"/>
            </w:tcBorders>
            <w:shd w:val="clear" w:color="auto" w:fill="auto"/>
          </w:tcPr>
          <w:p w14:paraId="2A54DB8A" w14:textId="77777777" w:rsidR="000052EC" w:rsidRPr="00535751" w:rsidRDefault="000052EC" w:rsidP="000052EC">
            <w:pPr>
              <w:pStyle w:val="TAC"/>
              <w:rPr>
                <w:rFonts w:eastAsia="DengXian"/>
              </w:rPr>
            </w:pPr>
          </w:p>
        </w:tc>
        <w:tc>
          <w:tcPr>
            <w:tcW w:w="746" w:type="dxa"/>
            <w:shd w:val="clear" w:color="auto" w:fill="auto"/>
          </w:tcPr>
          <w:p w14:paraId="147713FA"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46254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911DFC1"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5DC1AE5A"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A4A9839"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4ABEA144"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0E3D9063"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0052EC" w:rsidRPr="00535751" w:rsidRDefault="000052EC" w:rsidP="000052EC">
            <w:pPr>
              <w:pStyle w:val="TAC"/>
              <w:rPr>
                <w:rFonts w:eastAsia="DengXian"/>
              </w:rPr>
            </w:pPr>
          </w:p>
        </w:tc>
      </w:tr>
      <w:bookmarkEnd w:id="486"/>
    </w:tbl>
    <w:p w14:paraId="70037150" w14:textId="77777777" w:rsidR="00B06ECE" w:rsidRPr="00535751" w:rsidRDefault="00B06ECE" w:rsidP="00B06ECE">
      <w:pPr>
        <w:rPr>
          <w:lang w:eastAsia="zh-CN"/>
        </w:rPr>
      </w:pPr>
    </w:p>
    <w:p w14:paraId="4F1F0997" w14:textId="77777777"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5CCD7843" w14:textId="77777777" w:rsidR="00B06ECE" w:rsidRPr="00535751" w:rsidRDefault="00B06ECE" w:rsidP="00B06ECE">
      <w:pPr>
        <w:pStyle w:val="Heading4"/>
      </w:pPr>
      <w:bookmarkStart w:id="487" w:name="_Toc21098359"/>
      <w:bookmarkStart w:id="488" w:name="_Toc29470586"/>
      <w:bookmarkStart w:id="489" w:name="_Toc37141954"/>
      <w:bookmarkStart w:id="490" w:name="_Toc37142005"/>
      <w:bookmarkStart w:id="491" w:name="_Toc37142057"/>
      <w:bookmarkStart w:id="492" w:name="_Toc37269060"/>
      <w:bookmarkStart w:id="493" w:name="_Toc37269103"/>
      <w:bookmarkStart w:id="494" w:name="_Toc45907626"/>
      <w:bookmarkStart w:id="495" w:name="_Toc52564808"/>
      <w:bookmarkStart w:id="496" w:name="_Toc60857405"/>
      <w:bookmarkStart w:id="497" w:name="_Toc61184732"/>
      <w:bookmarkStart w:id="498" w:name="_Toc66389987"/>
      <w:bookmarkStart w:id="499" w:name="_Toc66390042"/>
      <w:bookmarkStart w:id="500" w:name="_Toc74643181"/>
      <w:bookmarkStart w:id="501" w:name="_Toc76540625"/>
      <w:bookmarkStart w:id="502" w:name="_Toc82415409"/>
      <w:bookmarkStart w:id="503" w:name="_Toc89937381"/>
      <w:r w:rsidRPr="00535751">
        <w:t>8.1.2.2</w:t>
      </w:r>
      <w:r w:rsidRPr="00535751">
        <w:tab/>
        <w:t>Interband EN-DC including frequency</w:t>
      </w:r>
      <w:r w:rsidRPr="00535751" w:rsidDel="0007492E">
        <w:t xml:space="preserve"> </w:t>
      </w:r>
      <w:r w:rsidRPr="00535751">
        <w:t>range 2</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18B9C8C"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4018A83" w14:textId="77777777" w:rsidR="00B06ECE" w:rsidRPr="00535751" w:rsidRDefault="00B06ECE" w:rsidP="00B06ECE">
      <w:pPr>
        <w:pStyle w:val="TH"/>
      </w:pPr>
      <w:r w:rsidRPr="00535751">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7EDD5F4" w14:textId="77777777" w:rsidR="00B06ECE" w:rsidRPr="00535751" w:rsidRDefault="00B06ECE" w:rsidP="00B06ECE">
      <w:pPr>
        <w:pStyle w:val="Heading4"/>
      </w:pPr>
      <w:bookmarkStart w:id="504" w:name="_Toc21098360"/>
      <w:bookmarkStart w:id="505" w:name="_Toc29470587"/>
      <w:bookmarkStart w:id="506" w:name="_Toc37141955"/>
      <w:bookmarkStart w:id="507" w:name="_Toc37142006"/>
      <w:bookmarkStart w:id="508" w:name="_Toc37142058"/>
      <w:bookmarkStart w:id="509" w:name="_Toc37269061"/>
      <w:bookmarkStart w:id="510" w:name="_Toc37269104"/>
      <w:bookmarkStart w:id="511" w:name="_Toc45907627"/>
      <w:bookmarkStart w:id="512" w:name="_Toc52564809"/>
      <w:bookmarkStart w:id="513" w:name="_Toc60857406"/>
      <w:bookmarkStart w:id="514" w:name="_Toc61184733"/>
      <w:bookmarkStart w:id="515" w:name="_Toc66389988"/>
      <w:bookmarkStart w:id="516" w:name="_Toc66390043"/>
      <w:bookmarkStart w:id="517" w:name="_Toc74643182"/>
      <w:bookmarkStart w:id="518" w:name="_Toc76540626"/>
      <w:bookmarkStart w:id="519" w:name="_Toc82415410"/>
      <w:bookmarkStart w:id="520" w:name="_Toc89937382"/>
      <w:r w:rsidRPr="00535751">
        <w:t>8.1.2.3</w:t>
      </w:r>
      <w:r w:rsidRPr="00535751">
        <w:tab/>
        <w:t>Interband EN-DC including frequency range 1 and frequency range 2</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A35E5ED"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0C2B1B5" w14:textId="77777777" w:rsidR="00B06ECE" w:rsidRPr="00535751" w:rsidRDefault="00B06ECE" w:rsidP="00B06ECE">
      <w:pPr>
        <w:pStyle w:val="TH"/>
      </w:pPr>
      <w:bookmarkStart w:id="521" w:name="_Hlk526770197"/>
      <w:r w:rsidRPr="00535751">
        <w:t>Table 8.1.2.3-1</w:t>
      </w:r>
      <w:bookmarkEnd w:id="521"/>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0052EC">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5CE8B061" w14:textId="77777777" w:rsidTr="000052EC">
        <w:trPr>
          <w:trHeight w:val="239"/>
          <w:jc w:val="center"/>
        </w:trPr>
        <w:tc>
          <w:tcPr>
            <w:tcW w:w="1007" w:type="dxa"/>
            <w:tcBorders>
              <w:bottom w:val="nil"/>
            </w:tcBorders>
            <w:shd w:val="clear" w:color="auto" w:fill="auto"/>
          </w:tcPr>
          <w:p w14:paraId="39F25A51" w14:textId="77777777" w:rsidR="000052EC" w:rsidRPr="00535751" w:rsidRDefault="000052EC" w:rsidP="000052EC">
            <w:pPr>
              <w:pStyle w:val="TAC"/>
            </w:pPr>
            <w:r w:rsidRPr="00535751">
              <w:t xml:space="preserve">Interband </w:t>
            </w:r>
          </w:p>
        </w:tc>
        <w:tc>
          <w:tcPr>
            <w:tcW w:w="944" w:type="dxa"/>
            <w:shd w:val="clear" w:color="auto" w:fill="auto"/>
          </w:tcPr>
          <w:p w14:paraId="217FA1DB" w14:textId="77777777" w:rsidR="000052EC" w:rsidRPr="00535751" w:rsidRDefault="000052EC" w:rsidP="000052EC">
            <w:pPr>
              <w:pStyle w:val="TAC"/>
            </w:pPr>
            <w:r w:rsidRPr="00535751">
              <w:t>DL FR1</w:t>
            </w:r>
          </w:p>
        </w:tc>
        <w:tc>
          <w:tcPr>
            <w:tcW w:w="1134" w:type="dxa"/>
            <w:vMerge w:val="restart"/>
            <w:shd w:val="clear" w:color="auto" w:fill="auto"/>
          </w:tcPr>
          <w:p w14:paraId="38710C86" w14:textId="77777777" w:rsidR="000052EC" w:rsidRPr="00535751" w:rsidRDefault="000052EC" w:rsidP="000052EC">
            <w:pPr>
              <w:pStyle w:val="TAC"/>
            </w:pPr>
            <w:r w:rsidRPr="00535751">
              <w:t>4</w:t>
            </w:r>
          </w:p>
        </w:tc>
        <w:tc>
          <w:tcPr>
            <w:tcW w:w="1134" w:type="dxa"/>
            <w:vMerge w:val="restart"/>
            <w:shd w:val="clear" w:color="auto" w:fill="auto"/>
          </w:tcPr>
          <w:p w14:paraId="63FA52D5" w14:textId="77777777" w:rsidR="000052EC" w:rsidRPr="00535751" w:rsidRDefault="00B6745D" w:rsidP="000052EC">
            <w:pPr>
              <w:pStyle w:val="TAC"/>
            </w:pPr>
            <w:r>
              <w:t>6</w:t>
            </w:r>
          </w:p>
        </w:tc>
        <w:tc>
          <w:tcPr>
            <w:tcW w:w="1134" w:type="dxa"/>
            <w:shd w:val="clear" w:color="auto" w:fill="auto"/>
          </w:tcPr>
          <w:p w14:paraId="1548B3A3" w14:textId="77777777" w:rsidR="000052EC" w:rsidRPr="00535751" w:rsidRDefault="000052EC" w:rsidP="000052EC">
            <w:pPr>
              <w:pStyle w:val="TAC"/>
            </w:pPr>
            <w:r w:rsidRPr="00535751">
              <w:t>1</w:t>
            </w:r>
          </w:p>
        </w:tc>
        <w:tc>
          <w:tcPr>
            <w:tcW w:w="1134" w:type="dxa"/>
            <w:shd w:val="clear" w:color="auto" w:fill="auto"/>
          </w:tcPr>
          <w:p w14:paraId="21202A2A" w14:textId="77777777" w:rsidR="000052EC" w:rsidRPr="00535751" w:rsidRDefault="000052EC" w:rsidP="000052EC">
            <w:pPr>
              <w:pStyle w:val="TAC"/>
            </w:pPr>
            <w:r w:rsidRPr="00535751">
              <w:t>2</w:t>
            </w:r>
          </w:p>
        </w:tc>
        <w:tc>
          <w:tcPr>
            <w:tcW w:w="1134" w:type="dxa"/>
            <w:shd w:val="clear" w:color="auto" w:fill="auto"/>
          </w:tcPr>
          <w:p w14:paraId="69FE5EB4"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14:paraId="5E840A3D" w14:textId="77777777" w:rsidR="000052EC" w:rsidRPr="00535751" w:rsidRDefault="000052EC" w:rsidP="000052EC">
            <w:pPr>
              <w:pStyle w:val="TAC"/>
            </w:pPr>
            <w:r w:rsidRPr="00535751">
              <w:t>Rel-15</w:t>
            </w:r>
          </w:p>
        </w:tc>
        <w:tc>
          <w:tcPr>
            <w:tcW w:w="1383" w:type="dxa"/>
            <w:tcBorders>
              <w:bottom w:val="nil"/>
            </w:tcBorders>
            <w:shd w:val="clear" w:color="auto" w:fill="auto"/>
          </w:tcPr>
          <w:p w14:paraId="0A89A0C1"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97F40EF" w14:textId="77777777" w:rsidTr="000052EC">
        <w:trPr>
          <w:trHeight w:val="146"/>
          <w:jc w:val="center"/>
        </w:trPr>
        <w:tc>
          <w:tcPr>
            <w:tcW w:w="1007" w:type="dxa"/>
            <w:tcBorders>
              <w:top w:val="nil"/>
              <w:bottom w:val="nil"/>
            </w:tcBorders>
            <w:shd w:val="clear" w:color="auto" w:fill="auto"/>
          </w:tcPr>
          <w:p w14:paraId="65C34FC7" w14:textId="77777777" w:rsidR="000052EC" w:rsidRPr="00535751" w:rsidRDefault="000052EC" w:rsidP="000052EC">
            <w:pPr>
              <w:pStyle w:val="TAC"/>
            </w:pPr>
            <w:r w:rsidRPr="00535751">
              <w:t>EN-DC</w:t>
            </w:r>
          </w:p>
        </w:tc>
        <w:tc>
          <w:tcPr>
            <w:tcW w:w="944" w:type="dxa"/>
            <w:shd w:val="clear" w:color="auto" w:fill="auto"/>
          </w:tcPr>
          <w:p w14:paraId="10D87DA2" w14:textId="77777777" w:rsidR="000052EC" w:rsidRPr="00535751" w:rsidRDefault="000052EC" w:rsidP="000052EC">
            <w:pPr>
              <w:pStyle w:val="TAC"/>
            </w:pPr>
            <w:r w:rsidRPr="00535751">
              <w:t>DL FR2</w:t>
            </w:r>
          </w:p>
        </w:tc>
        <w:tc>
          <w:tcPr>
            <w:tcW w:w="1134" w:type="dxa"/>
            <w:vMerge/>
            <w:shd w:val="clear" w:color="auto" w:fill="auto"/>
          </w:tcPr>
          <w:p w14:paraId="5C585863" w14:textId="77777777" w:rsidR="000052EC" w:rsidRPr="00535751" w:rsidRDefault="000052EC" w:rsidP="000052EC">
            <w:pPr>
              <w:pStyle w:val="TAC"/>
            </w:pPr>
          </w:p>
        </w:tc>
        <w:tc>
          <w:tcPr>
            <w:tcW w:w="1134" w:type="dxa"/>
            <w:vMerge/>
            <w:shd w:val="clear" w:color="auto" w:fill="auto"/>
          </w:tcPr>
          <w:p w14:paraId="4443B212" w14:textId="77777777" w:rsidR="000052EC" w:rsidRPr="00535751" w:rsidRDefault="000052EC" w:rsidP="000052EC">
            <w:pPr>
              <w:pStyle w:val="TAC"/>
            </w:pPr>
          </w:p>
        </w:tc>
        <w:tc>
          <w:tcPr>
            <w:tcW w:w="1134" w:type="dxa"/>
            <w:shd w:val="clear" w:color="auto" w:fill="auto"/>
          </w:tcPr>
          <w:p w14:paraId="741329CA" w14:textId="77777777" w:rsidR="000052EC" w:rsidRPr="00535751" w:rsidRDefault="000052EC" w:rsidP="000052EC">
            <w:pPr>
              <w:pStyle w:val="TAC"/>
            </w:pPr>
            <w:r w:rsidRPr="00535751">
              <w:t>1</w:t>
            </w:r>
          </w:p>
        </w:tc>
        <w:tc>
          <w:tcPr>
            <w:tcW w:w="1134" w:type="dxa"/>
            <w:shd w:val="clear" w:color="auto" w:fill="auto"/>
          </w:tcPr>
          <w:p w14:paraId="1E370EA4" w14:textId="77777777" w:rsidR="000052EC" w:rsidRPr="00535751" w:rsidRDefault="00FF036C" w:rsidP="000052EC">
            <w:pPr>
              <w:pStyle w:val="TAC"/>
            </w:pPr>
            <w:r>
              <w:t>8</w:t>
            </w:r>
          </w:p>
        </w:tc>
        <w:tc>
          <w:tcPr>
            <w:tcW w:w="1134" w:type="dxa"/>
            <w:shd w:val="clear" w:color="auto" w:fill="auto"/>
          </w:tcPr>
          <w:p w14:paraId="41395E8D" w14:textId="77777777" w:rsidR="000052EC" w:rsidRPr="00535751" w:rsidRDefault="000052EC" w:rsidP="000052EC">
            <w:pPr>
              <w:pStyle w:val="TAC"/>
            </w:pPr>
            <w:r w:rsidRPr="00535751">
              <w:t>TDD</w:t>
            </w:r>
          </w:p>
        </w:tc>
        <w:tc>
          <w:tcPr>
            <w:tcW w:w="851" w:type="dxa"/>
            <w:shd w:val="clear" w:color="auto" w:fill="auto"/>
          </w:tcPr>
          <w:p w14:paraId="50ED312C"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68438AE" w14:textId="77777777" w:rsidR="000052EC" w:rsidRPr="00535751" w:rsidRDefault="000052EC" w:rsidP="000052EC">
            <w:pPr>
              <w:pStyle w:val="TAC"/>
            </w:pPr>
          </w:p>
        </w:tc>
      </w:tr>
      <w:tr w:rsidR="000052EC" w:rsidRPr="00535751" w14:paraId="0536EE6C" w14:textId="77777777" w:rsidTr="000052EC">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vMerge w:val="restart"/>
            <w:shd w:val="clear" w:color="auto" w:fill="auto"/>
          </w:tcPr>
          <w:p w14:paraId="43ED81DA" w14:textId="77777777" w:rsidR="000052EC" w:rsidRPr="00535751" w:rsidRDefault="000052EC" w:rsidP="000052EC">
            <w:pPr>
              <w:pStyle w:val="TAC"/>
            </w:pPr>
            <w:r w:rsidRPr="00535751">
              <w:t>1</w:t>
            </w:r>
          </w:p>
        </w:tc>
        <w:tc>
          <w:tcPr>
            <w:tcW w:w="1134" w:type="dxa"/>
            <w:vMerge w:val="restart"/>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0052EC">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vMerge/>
            <w:shd w:val="clear" w:color="auto" w:fill="auto"/>
          </w:tcPr>
          <w:p w14:paraId="255698BF" w14:textId="77777777" w:rsidR="000052EC" w:rsidRPr="00535751" w:rsidRDefault="000052EC" w:rsidP="000052EC">
            <w:pPr>
              <w:pStyle w:val="TAC"/>
            </w:pPr>
          </w:p>
        </w:tc>
        <w:tc>
          <w:tcPr>
            <w:tcW w:w="1134" w:type="dxa"/>
            <w:vMerge/>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522" w:name="_Toc21098361"/>
      <w:bookmarkStart w:id="523" w:name="_Toc29470588"/>
      <w:bookmarkStart w:id="524" w:name="_Toc37141956"/>
      <w:bookmarkStart w:id="525" w:name="_Toc37142007"/>
      <w:bookmarkStart w:id="526" w:name="_Toc37142059"/>
      <w:bookmarkStart w:id="527" w:name="_Toc37269062"/>
      <w:bookmarkStart w:id="528" w:name="_Toc37269105"/>
      <w:bookmarkStart w:id="529" w:name="_Toc45907628"/>
      <w:bookmarkStart w:id="530" w:name="_Toc52564810"/>
      <w:bookmarkStart w:id="531" w:name="_Toc60857407"/>
      <w:bookmarkStart w:id="532" w:name="_Toc61184734"/>
      <w:bookmarkStart w:id="533" w:name="_Toc66389989"/>
      <w:bookmarkStart w:id="534" w:name="_Toc66390044"/>
      <w:bookmarkStart w:id="535" w:name="_Toc74643183"/>
      <w:bookmarkStart w:id="536" w:name="_Toc76540627"/>
      <w:bookmarkStart w:id="537" w:name="_Toc82415411"/>
      <w:bookmarkStart w:id="538" w:name="_Toc89937383"/>
      <w:r w:rsidRPr="00535751">
        <w:rPr>
          <w:lang w:val="en-US"/>
        </w:rPr>
        <w:lastRenderedPageBreak/>
        <w:t>Annex A</w:t>
      </w:r>
      <w:bookmarkEnd w:id="522"/>
      <w:bookmarkEnd w:id="523"/>
      <w:bookmarkEnd w:id="524"/>
      <w:bookmarkEnd w:id="525"/>
      <w:bookmarkEnd w:id="526"/>
      <w:bookmarkEnd w:id="527"/>
      <w:bookmarkEnd w:id="528"/>
      <w:bookmarkEnd w:id="529"/>
      <w:bookmarkEnd w:id="530"/>
      <w:bookmarkEnd w:id="531"/>
      <w:bookmarkEnd w:id="532"/>
      <w:bookmarkEnd w:id="533"/>
      <w:bookmarkEnd w:id="534"/>
      <w:r w:rsidRPr="00535751">
        <w:rPr>
          <w:lang w:val="en-US"/>
        </w:rPr>
        <w:t xml:space="preserve"> </w:t>
      </w:r>
      <w:bookmarkStart w:id="539" w:name="_Toc60857408"/>
      <w:bookmarkStart w:id="540" w:name="_Toc61184735"/>
      <w:bookmarkStart w:id="541" w:name="_Toc66389990"/>
      <w:bookmarkStart w:id="542" w:name="_Toc66390045"/>
      <w:r w:rsidR="005B5E00" w:rsidRPr="00535751">
        <w:t>:</w:t>
      </w:r>
      <w:r w:rsidR="005B5E00" w:rsidRPr="00535751">
        <w:rPr>
          <w:lang w:val="en-US"/>
        </w:rPr>
        <w:br/>
      </w:r>
      <w:r w:rsidR="001E10C7" w:rsidRPr="00D960B3">
        <w:rPr>
          <w:lang w:eastAsia="ko-KR"/>
        </w:rPr>
        <w:t>Frequency arrangement for overlapping operating bands</w:t>
      </w:r>
      <w:bookmarkEnd w:id="539"/>
      <w:bookmarkEnd w:id="540"/>
      <w:bookmarkEnd w:id="541"/>
      <w:bookmarkEnd w:id="542"/>
      <w:bookmarkEnd w:id="535"/>
      <w:bookmarkEnd w:id="536"/>
      <w:bookmarkEnd w:id="537"/>
      <w:bookmarkEnd w:id="538"/>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58AEB594"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E037B9" w14:paraId="42BDA1DF" w14:textId="77777777" w:rsidTr="00E037B9">
        <w:tc>
          <w:tcPr>
            <w:tcW w:w="1655" w:type="dxa"/>
          </w:tcPr>
          <w:p w14:paraId="1E30B7B8" w14:textId="77777777" w:rsidR="00E037B9" w:rsidRDefault="00E037B9" w:rsidP="00E037B9">
            <w:pPr>
              <w:pStyle w:val="TAH"/>
            </w:pPr>
            <w:r>
              <w:t>NR</w:t>
            </w:r>
          </w:p>
          <w:p w14:paraId="54689A76" w14:textId="4E04C31E" w:rsidR="00E037B9" w:rsidRDefault="00E037B9" w:rsidP="00E037B9">
            <w:pPr>
              <w:pStyle w:val="TAH"/>
            </w:pPr>
            <w:r>
              <w:t>Operating Band</w:t>
            </w:r>
          </w:p>
        </w:tc>
        <w:tc>
          <w:tcPr>
            <w:tcW w:w="2455" w:type="dxa"/>
          </w:tcPr>
          <w:p w14:paraId="787F0851" w14:textId="77777777" w:rsidR="00E037B9" w:rsidRDefault="00E037B9" w:rsidP="00E037B9">
            <w:pPr>
              <w:pStyle w:val="TAH"/>
            </w:pPr>
            <w:r>
              <w:t>Overlapping NR operating</w:t>
            </w:r>
          </w:p>
          <w:p w14:paraId="4BFA887E" w14:textId="3C6F0183" w:rsidR="00E037B9" w:rsidRDefault="00E037B9" w:rsidP="00E037B9">
            <w:pPr>
              <w:pStyle w:val="TAH"/>
            </w:pPr>
            <w:r>
              <w:t>bands</w:t>
            </w:r>
          </w:p>
        </w:tc>
        <w:tc>
          <w:tcPr>
            <w:tcW w:w="1560" w:type="dxa"/>
          </w:tcPr>
          <w:p w14:paraId="65532BA1" w14:textId="3B5E2FBE" w:rsidR="00E037B9" w:rsidRDefault="00E037B9" w:rsidP="00E037B9">
            <w:pPr>
              <w:pStyle w:val="TAH"/>
            </w:pPr>
            <w:r w:rsidRPr="00E037B9">
              <w:t>Duplex Mode</w:t>
            </w:r>
          </w:p>
        </w:tc>
      </w:tr>
      <w:tr w:rsidR="00E037B9" w14:paraId="0DF21037" w14:textId="77777777" w:rsidTr="00E037B9">
        <w:tc>
          <w:tcPr>
            <w:tcW w:w="1655" w:type="dxa"/>
          </w:tcPr>
          <w:p w14:paraId="7FF7AE71" w14:textId="649B6329" w:rsidR="00E037B9" w:rsidRDefault="00E037B9" w:rsidP="00E037B9">
            <w:pPr>
              <w:pStyle w:val="TAC"/>
            </w:pPr>
            <w:r w:rsidRPr="007435FF">
              <w:t>n2</w:t>
            </w:r>
          </w:p>
        </w:tc>
        <w:tc>
          <w:tcPr>
            <w:tcW w:w="2455" w:type="dxa"/>
          </w:tcPr>
          <w:p w14:paraId="5BEC1B5C" w14:textId="3838035F" w:rsidR="00E037B9" w:rsidRDefault="00E037B9" w:rsidP="00E037B9">
            <w:pPr>
              <w:pStyle w:val="TAC"/>
            </w:pPr>
            <w:r w:rsidRPr="007435FF">
              <w:t>n25</w:t>
            </w:r>
          </w:p>
        </w:tc>
        <w:tc>
          <w:tcPr>
            <w:tcW w:w="1560" w:type="dxa"/>
          </w:tcPr>
          <w:p w14:paraId="0BE2916F" w14:textId="57E6276E" w:rsidR="00E037B9" w:rsidRDefault="00E037B9" w:rsidP="00E037B9">
            <w:pPr>
              <w:pStyle w:val="TAC"/>
            </w:pPr>
            <w:r w:rsidRPr="007435FF">
              <w:t>FDD</w:t>
            </w:r>
          </w:p>
        </w:tc>
      </w:tr>
      <w:tr w:rsidR="00E037B9" w14:paraId="7C9FAA1C" w14:textId="77777777" w:rsidTr="00E037B9">
        <w:tc>
          <w:tcPr>
            <w:tcW w:w="1655" w:type="dxa"/>
          </w:tcPr>
          <w:p w14:paraId="1A64CCFF" w14:textId="33839196" w:rsidR="00E037B9" w:rsidRDefault="00E037B9" w:rsidP="00E037B9">
            <w:pPr>
              <w:pStyle w:val="TAC"/>
            </w:pPr>
            <w:r w:rsidRPr="007435FF">
              <w:t>n5</w:t>
            </w:r>
          </w:p>
        </w:tc>
        <w:tc>
          <w:tcPr>
            <w:tcW w:w="2455" w:type="dxa"/>
          </w:tcPr>
          <w:p w14:paraId="28192343" w14:textId="5974ED2D" w:rsidR="00E037B9" w:rsidRDefault="00E037B9" w:rsidP="00E037B9">
            <w:pPr>
              <w:pStyle w:val="TAC"/>
            </w:pPr>
            <w:r w:rsidRPr="007435FF">
              <w:t>n18, n26</w:t>
            </w:r>
          </w:p>
        </w:tc>
        <w:tc>
          <w:tcPr>
            <w:tcW w:w="1560" w:type="dxa"/>
          </w:tcPr>
          <w:p w14:paraId="676A85E6" w14:textId="75BBAE56" w:rsidR="00E037B9" w:rsidRDefault="00E037B9" w:rsidP="00E037B9">
            <w:pPr>
              <w:pStyle w:val="TAC"/>
            </w:pPr>
            <w:r w:rsidRPr="007435FF">
              <w:t>FDD</w:t>
            </w:r>
          </w:p>
        </w:tc>
      </w:tr>
      <w:tr w:rsidR="00E037B9" w14:paraId="291B970E" w14:textId="77777777" w:rsidTr="00E037B9">
        <w:tc>
          <w:tcPr>
            <w:tcW w:w="1655" w:type="dxa"/>
          </w:tcPr>
          <w:p w14:paraId="144DE10C" w14:textId="3C1C1506" w:rsidR="00E037B9" w:rsidRDefault="00E037B9" w:rsidP="00E037B9">
            <w:pPr>
              <w:pStyle w:val="TAC"/>
            </w:pPr>
            <w:r w:rsidRPr="007435FF">
              <w:t>n18</w:t>
            </w:r>
          </w:p>
        </w:tc>
        <w:tc>
          <w:tcPr>
            <w:tcW w:w="2455" w:type="dxa"/>
          </w:tcPr>
          <w:p w14:paraId="0ABF39FE" w14:textId="1C5F63B8" w:rsidR="00E037B9" w:rsidRDefault="00E037B9" w:rsidP="00E037B9">
            <w:pPr>
              <w:pStyle w:val="TAC"/>
            </w:pPr>
            <w:r w:rsidRPr="007435FF">
              <w:t>n5, n26</w:t>
            </w:r>
          </w:p>
        </w:tc>
        <w:tc>
          <w:tcPr>
            <w:tcW w:w="1560" w:type="dxa"/>
          </w:tcPr>
          <w:p w14:paraId="65207454" w14:textId="128149D6" w:rsidR="00E037B9" w:rsidRDefault="00E037B9" w:rsidP="00E037B9">
            <w:pPr>
              <w:pStyle w:val="TAC"/>
            </w:pPr>
            <w:r w:rsidRPr="007435FF">
              <w:t>FDD</w:t>
            </w:r>
          </w:p>
        </w:tc>
      </w:tr>
      <w:tr w:rsidR="00E037B9" w14:paraId="78075346" w14:textId="77777777" w:rsidTr="00E037B9">
        <w:tc>
          <w:tcPr>
            <w:tcW w:w="1655" w:type="dxa"/>
          </w:tcPr>
          <w:p w14:paraId="227EB414" w14:textId="04FA4EDE" w:rsidR="00E037B9" w:rsidRDefault="00E037B9" w:rsidP="00E037B9">
            <w:pPr>
              <w:pStyle w:val="TAC"/>
            </w:pPr>
            <w:r w:rsidRPr="007435FF">
              <w:t>n25</w:t>
            </w:r>
          </w:p>
        </w:tc>
        <w:tc>
          <w:tcPr>
            <w:tcW w:w="2455" w:type="dxa"/>
          </w:tcPr>
          <w:p w14:paraId="71CF1B62" w14:textId="11B05000" w:rsidR="00E037B9" w:rsidRDefault="00E037B9" w:rsidP="00E037B9">
            <w:pPr>
              <w:pStyle w:val="TAC"/>
            </w:pPr>
            <w:r w:rsidRPr="007435FF">
              <w:t>n2</w:t>
            </w:r>
          </w:p>
        </w:tc>
        <w:tc>
          <w:tcPr>
            <w:tcW w:w="1560" w:type="dxa"/>
          </w:tcPr>
          <w:p w14:paraId="315A80AE" w14:textId="33F9D011" w:rsidR="00E037B9" w:rsidRDefault="00E037B9" w:rsidP="00E037B9">
            <w:pPr>
              <w:pStyle w:val="TAC"/>
            </w:pPr>
            <w:r w:rsidRPr="007435FF">
              <w:t>FDD</w:t>
            </w:r>
          </w:p>
        </w:tc>
      </w:tr>
      <w:tr w:rsidR="00E037B9" w14:paraId="6FCFFE4E" w14:textId="77777777" w:rsidTr="00E037B9">
        <w:tc>
          <w:tcPr>
            <w:tcW w:w="1655" w:type="dxa"/>
          </w:tcPr>
          <w:p w14:paraId="4C1289E2" w14:textId="11AFDB45" w:rsidR="00E037B9" w:rsidRDefault="00E037B9" w:rsidP="00E037B9">
            <w:pPr>
              <w:pStyle w:val="TAC"/>
            </w:pPr>
            <w:r w:rsidRPr="007435FF">
              <w:t>n26</w:t>
            </w:r>
          </w:p>
        </w:tc>
        <w:tc>
          <w:tcPr>
            <w:tcW w:w="2455" w:type="dxa"/>
          </w:tcPr>
          <w:p w14:paraId="7E407AD7" w14:textId="227B974C" w:rsidR="00E037B9" w:rsidRDefault="00E037B9" w:rsidP="00E037B9">
            <w:pPr>
              <w:pStyle w:val="TAC"/>
            </w:pPr>
            <w:r w:rsidRPr="007435FF">
              <w:t>n5, n18</w:t>
            </w:r>
          </w:p>
        </w:tc>
        <w:tc>
          <w:tcPr>
            <w:tcW w:w="1560" w:type="dxa"/>
          </w:tcPr>
          <w:p w14:paraId="0AB57ED9" w14:textId="7A67FF0B" w:rsidR="00E037B9" w:rsidRDefault="00E037B9" w:rsidP="00E037B9">
            <w:pPr>
              <w:pStyle w:val="TAC"/>
            </w:pPr>
            <w:r w:rsidRPr="007435FF">
              <w:t>FDD</w:t>
            </w:r>
          </w:p>
        </w:tc>
      </w:tr>
      <w:tr w:rsidR="00E037B9" w14:paraId="7069F5C4" w14:textId="77777777" w:rsidTr="00E037B9">
        <w:tc>
          <w:tcPr>
            <w:tcW w:w="1655" w:type="dxa"/>
          </w:tcPr>
          <w:p w14:paraId="11714C91" w14:textId="02B0514B" w:rsidR="00E037B9" w:rsidRDefault="00E037B9" w:rsidP="00E037B9">
            <w:pPr>
              <w:pStyle w:val="TAC"/>
            </w:pPr>
            <w:r w:rsidRPr="007435FF">
              <w:t>n38</w:t>
            </w:r>
          </w:p>
        </w:tc>
        <w:tc>
          <w:tcPr>
            <w:tcW w:w="2455" w:type="dxa"/>
          </w:tcPr>
          <w:p w14:paraId="4292FE50" w14:textId="412B6D4F" w:rsidR="00E037B9" w:rsidRDefault="00E037B9" w:rsidP="00E037B9">
            <w:pPr>
              <w:pStyle w:val="TAC"/>
            </w:pPr>
            <w:r w:rsidRPr="007435FF">
              <w:t>n41, n90</w:t>
            </w:r>
          </w:p>
        </w:tc>
        <w:tc>
          <w:tcPr>
            <w:tcW w:w="1560" w:type="dxa"/>
          </w:tcPr>
          <w:p w14:paraId="1C332047" w14:textId="3A0D38FB" w:rsidR="00E037B9" w:rsidRDefault="00E037B9" w:rsidP="00E037B9">
            <w:pPr>
              <w:pStyle w:val="TAC"/>
            </w:pPr>
            <w:r w:rsidRPr="007435FF">
              <w:t>TDD</w:t>
            </w:r>
          </w:p>
        </w:tc>
      </w:tr>
      <w:tr w:rsidR="00E037B9" w14:paraId="646FF16E" w14:textId="77777777" w:rsidTr="00E037B9">
        <w:tc>
          <w:tcPr>
            <w:tcW w:w="1655" w:type="dxa"/>
          </w:tcPr>
          <w:p w14:paraId="2C066654" w14:textId="284FD864" w:rsidR="00E037B9" w:rsidRDefault="00E037B9" w:rsidP="00E037B9">
            <w:pPr>
              <w:pStyle w:val="TAC"/>
            </w:pPr>
            <w:r w:rsidRPr="007435FF">
              <w:t>n41</w:t>
            </w:r>
          </w:p>
        </w:tc>
        <w:tc>
          <w:tcPr>
            <w:tcW w:w="2455" w:type="dxa"/>
          </w:tcPr>
          <w:p w14:paraId="0C905D64" w14:textId="1A2D3AB0" w:rsidR="00E037B9" w:rsidRDefault="00E037B9" w:rsidP="00E037B9">
            <w:pPr>
              <w:pStyle w:val="TAC"/>
            </w:pPr>
            <w:r w:rsidRPr="007435FF">
              <w:t>n38, n90</w:t>
            </w:r>
          </w:p>
        </w:tc>
        <w:tc>
          <w:tcPr>
            <w:tcW w:w="1560" w:type="dxa"/>
          </w:tcPr>
          <w:p w14:paraId="195B73A3" w14:textId="54313AEB" w:rsidR="00E037B9" w:rsidRDefault="00E037B9" w:rsidP="00E037B9">
            <w:pPr>
              <w:pStyle w:val="TAC"/>
            </w:pPr>
            <w:r w:rsidRPr="007435FF">
              <w:t>TDD</w:t>
            </w:r>
          </w:p>
        </w:tc>
      </w:tr>
      <w:tr w:rsidR="00E037B9" w14:paraId="6A360B2B" w14:textId="77777777" w:rsidTr="00E037B9">
        <w:tc>
          <w:tcPr>
            <w:tcW w:w="1655" w:type="dxa"/>
          </w:tcPr>
          <w:p w14:paraId="358DF229" w14:textId="7FAE200F" w:rsidR="00E037B9" w:rsidRDefault="00E037B9" w:rsidP="00E037B9">
            <w:pPr>
              <w:pStyle w:val="TAC"/>
            </w:pPr>
            <w:r w:rsidRPr="007435FF">
              <w:t>n48</w:t>
            </w:r>
          </w:p>
        </w:tc>
        <w:tc>
          <w:tcPr>
            <w:tcW w:w="2455" w:type="dxa"/>
          </w:tcPr>
          <w:p w14:paraId="218FE9A3" w14:textId="5610E5B8" w:rsidR="00E037B9" w:rsidRDefault="00E037B9" w:rsidP="00E037B9">
            <w:pPr>
              <w:pStyle w:val="TAC"/>
            </w:pPr>
            <w:r w:rsidRPr="007435FF">
              <w:t>n78,n77</w:t>
            </w:r>
          </w:p>
        </w:tc>
        <w:tc>
          <w:tcPr>
            <w:tcW w:w="1560" w:type="dxa"/>
          </w:tcPr>
          <w:p w14:paraId="2902C46B" w14:textId="6149B0DD" w:rsidR="00E037B9" w:rsidRDefault="00E037B9" w:rsidP="00E037B9">
            <w:pPr>
              <w:pStyle w:val="TAC"/>
            </w:pPr>
            <w:r w:rsidRPr="007435FF">
              <w:t>TDD</w:t>
            </w:r>
          </w:p>
        </w:tc>
      </w:tr>
      <w:tr w:rsidR="00E037B9" w14:paraId="5E9E8475" w14:textId="77777777" w:rsidTr="00E037B9">
        <w:tc>
          <w:tcPr>
            <w:tcW w:w="1655" w:type="dxa"/>
          </w:tcPr>
          <w:p w14:paraId="365769B5" w14:textId="6312F323" w:rsidR="00E037B9" w:rsidRDefault="00E037B9" w:rsidP="00E037B9">
            <w:pPr>
              <w:pStyle w:val="TAC"/>
            </w:pPr>
            <w:r w:rsidRPr="007435FF">
              <w:t>n78</w:t>
            </w:r>
          </w:p>
        </w:tc>
        <w:tc>
          <w:tcPr>
            <w:tcW w:w="2455" w:type="dxa"/>
          </w:tcPr>
          <w:p w14:paraId="527F0C9C" w14:textId="69067249" w:rsidR="00E037B9" w:rsidRDefault="00E037B9" w:rsidP="00E037B9">
            <w:pPr>
              <w:pStyle w:val="TAC"/>
            </w:pPr>
            <w:r w:rsidRPr="007435FF">
              <w:t>n48,n77</w:t>
            </w:r>
          </w:p>
        </w:tc>
        <w:tc>
          <w:tcPr>
            <w:tcW w:w="1560" w:type="dxa"/>
          </w:tcPr>
          <w:p w14:paraId="6F139DED" w14:textId="375B3BED" w:rsidR="00E037B9" w:rsidRDefault="00E037B9" w:rsidP="00E037B9">
            <w:pPr>
              <w:pStyle w:val="TAC"/>
            </w:pPr>
            <w:r w:rsidRPr="007435FF">
              <w:t>TDD</w:t>
            </w:r>
          </w:p>
        </w:tc>
      </w:tr>
      <w:tr w:rsidR="00E037B9" w14:paraId="27E8C73A" w14:textId="77777777" w:rsidTr="00E037B9">
        <w:tc>
          <w:tcPr>
            <w:tcW w:w="1655" w:type="dxa"/>
          </w:tcPr>
          <w:p w14:paraId="024C63FC" w14:textId="4216D208" w:rsidR="00E037B9" w:rsidRDefault="00E037B9" w:rsidP="00E037B9">
            <w:pPr>
              <w:pStyle w:val="TAC"/>
            </w:pPr>
            <w:r w:rsidRPr="007435FF">
              <w:t>n77</w:t>
            </w:r>
          </w:p>
        </w:tc>
        <w:tc>
          <w:tcPr>
            <w:tcW w:w="2455" w:type="dxa"/>
          </w:tcPr>
          <w:p w14:paraId="47A4681A" w14:textId="00845C12" w:rsidR="00E037B9" w:rsidRDefault="00E037B9" w:rsidP="00E037B9">
            <w:pPr>
              <w:pStyle w:val="TAC"/>
            </w:pPr>
            <w:r w:rsidRPr="007435FF">
              <w:t>n48,n78</w:t>
            </w:r>
          </w:p>
        </w:tc>
        <w:tc>
          <w:tcPr>
            <w:tcW w:w="1560" w:type="dxa"/>
          </w:tcPr>
          <w:p w14:paraId="093A9813" w14:textId="70CCC5E0" w:rsidR="00E037B9" w:rsidRDefault="00E037B9" w:rsidP="00E037B9">
            <w:pPr>
              <w:pStyle w:val="TAC"/>
            </w:pPr>
            <w:r w:rsidRPr="007435FF">
              <w:t>TDD</w:t>
            </w:r>
          </w:p>
        </w:tc>
      </w:tr>
      <w:tr w:rsidR="00E037B9" w14:paraId="4E618A20" w14:textId="77777777" w:rsidTr="00E037B9">
        <w:tc>
          <w:tcPr>
            <w:tcW w:w="1655" w:type="dxa"/>
          </w:tcPr>
          <w:p w14:paraId="195BEE60" w14:textId="7AD00A13" w:rsidR="00E037B9" w:rsidRDefault="00E037B9" w:rsidP="00E037B9">
            <w:pPr>
              <w:pStyle w:val="TAC"/>
            </w:pPr>
            <w:r w:rsidRPr="007435FF">
              <w:t>n80</w:t>
            </w:r>
          </w:p>
        </w:tc>
        <w:tc>
          <w:tcPr>
            <w:tcW w:w="2455" w:type="dxa"/>
          </w:tcPr>
          <w:p w14:paraId="76D48C0C" w14:textId="1A1F6F45" w:rsidR="00E037B9" w:rsidRDefault="00E037B9" w:rsidP="00E037B9">
            <w:pPr>
              <w:pStyle w:val="TAC"/>
            </w:pPr>
            <w:r w:rsidRPr="007435FF">
              <w:t>n86</w:t>
            </w:r>
          </w:p>
        </w:tc>
        <w:tc>
          <w:tcPr>
            <w:tcW w:w="1560" w:type="dxa"/>
          </w:tcPr>
          <w:p w14:paraId="530DAAE2" w14:textId="42FC60FD" w:rsidR="00E037B9" w:rsidRDefault="00E037B9" w:rsidP="00E037B9">
            <w:pPr>
              <w:pStyle w:val="TAC"/>
            </w:pPr>
            <w:r w:rsidRPr="007435FF">
              <w:t>SUL</w:t>
            </w:r>
          </w:p>
        </w:tc>
      </w:tr>
      <w:tr w:rsidR="00E037B9" w14:paraId="3C4E8B28" w14:textId="77777777" w:rsidTr="00E037B9">
        <w:tc>
          <w:tcPr>
            <w:tcW w:w="1655" w:type="dxa"/>
          </w:tcPr>
          <w:p w14:paraId="0EFCC84B" w14:textId="6721A938" w:rsidR="00E037B9" w:rsidRDefault="00E037B9" w:rsidP="00E037B9">
            <w:pPr>
              <w:pStyle w:val="TAC"/>
            </w:pPr>
            <w:r w:rsidRPr="007435FF">
              <w:t>n86</w:t>
            </w:r>
          </w:p>
        </w:tc>
        <w:tc>
          <w:tcPr>
            <w:tcW w:w="2455" w:type="dxa"/>
          </w:tcPr>
          <w:p w14:paraId="129C907C" w14:textId="1165A4FC" w:rsidR="00E037B9" w:rsidRDefault="00E037B9" w:rsidP="00E037B9">
            <w:pPr>
              <w:pStyle w:val="TAC"/>
            </w:pPr>
            <w:r w:rsidRPr="007435FF">
              <w:t>n80</w:t>
            </w:r>
          </w:p>
        </w:tc>
        <w:tc>
          <w:tcPr>
            <w:tcW w:w="1560" w:type="dxa"/>
          </w:tcPr>
          <w:p w14:paraId="1B5F911B" w14:textId="037710A5" w:rsidR="00E037B9" w:rsidRDefault="00E037B9" w:rsidP="00E037B9">
            <w:pPr>
              <w:pStyle w:val="TAC"/>
            </w:pPr>
            <w:r w:rsidRPr="007435FF">
              <w:t>SUL</w:t>
            </w:r>
          </w:p>
        </w:tc>
      </w:tr>
    </w:tbl>
    <w:p w14:paraId="4178D4AB" w14:textId="77777777" w:rsidR="00E037B9" w:rsidRPr="009363AF" w:rsidRDefault="00E037B9" w:rsidP="00E037B9"/>
    <w:p w14:paraId="1788448A" w14:textId="77777777" w:rsidR="00B06ECE" w:rsidRPr="00535751" w:rsidRDefault="00B06ECE" w:rsidP="00535751">
      <w:pPr>
        <w:pStyle w:val="Heading8"/>
        <w:rPr>
          <w:lang w:val="en-US"/>
        </w:rPr>
      </w:pPr>
      <w:bookmarkStart w:id="543" w:name="_Toc21098362"/>
      <w:bookmarkStart w:id="544" w:name="_Toc29470589"/>
      <w:bookmarkStart w:id="545" w:name="_Toc37141957"/>
      <w:bookmarkStart w:id="546" w:name="_Toc37142008"/>
      <w:bookmarkStart w:id="547" w:name="_Toc37142060"/>
      <w:bookmarkStart w:id="548" w:name="_Toc37269063"/>
      <w:bookmarkStart w:id="549" w:name="_Toc37269106"/>
      <w:bookmarkStart w:id="550" w:name="_Toc45907629"/>
      <w:bookmarkStart w:id="551" w:name="_Toc52564811"/>
      <w:bookmarkStart w:id="552" w:name="_Toc60857409"/>
      <w:bookmarkStart w:id="553" w:name="_Toc61184736"/>
      <w:bookmarkStart w:id="554" w:name="_Toc66389991"/>
      <w:bookmarkStart w:id="555" w:name="_Toc66390046"/>
      <w:bookmarkStart w:id="556" w:name="_Toc74643184"/>
      <w:bookmarkStart w:id="557" w:name="_Toc76540628"/>
      <w:bookmarkStart w:id="558" w:name="_Toc82415412"/>
      <w:bookmarkStart w:id="559" w:name="_Toc89937384"/>
      <w:r w:rsidRPr="00535751">
        <w:t>Annex B (normative)</w:t>
      </w:r>
      <w:bookmarkStart w:id="560" w:name="_Hlk68701604"/>
      <w:r w:rsidRPr="00535751">
        <w:t>:</w:t>
      </w:r>
      <w:r w:rsidRPr="00535751">
        <w:rPr>
          <w:lang w:val="en-US"/>
        </w:rPr>
        <w:br/>
      </w:r>
      <w:bookmarkEnd w:id="560"/>
      <w:r w:rsidRPr="00535751">
        <w:rPr>
          <w:lang w:val="en-US"/>
        </w:rPr>
        <w:t>Common Requirements for bands, CA, SUL or DC</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61BA1109" w14:textId="77777777" w:rsidR="00B06ECE" w:rsidRPr="00535751" w:rsidRDefault="00B06ECE" w:rsidP="00B06ECE">
      <w:pPr>
        <w:pStyle w:val="Heading1"/>
      </w:pPr>
      <w:bookmarkStart w:id="561" w:name="_Toc21098363"/>
      <w:bookmarkStart w:id="562" w:name="_Toc29470590"/>
      <w:bookmarkStart w:id="563" w:name="_Toc37141958"/>
      <w:bookmarkStart w:id="564" w:name="_Toc37142009"/>
      <w:bookmarkStart w:id="565" w:name="_Toc37142061"/>
      <w:bookmarkStart w:id="566" w:name="_Toc37269064"/>
      <w:bookmarkStart w:id="567" w:name="_Toc37269107"/>
      <w:bookmarkStart w:id="568" w:name="_Toc45907630"/>
      <w:bookmarkStart w:id="569" w:name="_Toc52564812"/>
      <w:bookmarkStart w:id="570" w:name="_Toc60857410"/>
      <w:bookmarkStart w:id="571" w:name="_Toc61184737"/>
      <w:bookmarkStart w:id="572" w:name="_Toc66389992"/>
      <w:bookmarkStart w:id="573" w:name="_Toc66390047"/>
      <w:bookmarkStart w:id="574" w:name="_Toc74643185"/>
      <w:bookmarkStart w:id="575" w:name="_Toc76540629"/>
      <w:bookmarkStart w:id="576" w:name="_Toc82415413"/>
      <w:bookmarkStart w:id="577" w:name="_Toc89937385"/>
      <w:r w:rsidRPr="00535751">
        <w:t>B.1</w:t>
      </w:r>
      <w:r w:rsidRPr="00535751">
        <w:tab/>
        <w:t>Purpose of annex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578" w:name="_Toc21098364"/>
      <w:bookmarkStart w:id="579" w:name="_Toc29470591"/>
      <w:bookmarkStart w:id="580" w:name="_Toc37141959"/>
      <w:bookmarkStart w:id="581" w:name="_Toc37142010"/>
      <w:bookmarkStart w:id="582" w:name="_Toc37142062"/>
      <w:bookmarkStart w:id="583" w:name="_Toc37269065"/>
      <w:bookmarkStart w:id="584" w:name="_Toc37269108"/>
      <w:bookmarkStart w:id="585" w:name="_Toc45907631"/>
      <w:bookmarkStart w:id="586" w:name="_Toc52564813"/>
      <w:bookmarkStart w:id="587" w:name="_Toc60857411"/>
      <w:bookmarkStart w:id="588" w:name="_Toc61184738"/>
      <w:bookmarkStart w:id="589" w:name="_Toc66389993"/>
      <w:bookmarkStart w:id="590" w:name="_Toc66390048"/>
      <w:bookmarkStart w:id="591" w:name="_Toc74643186"/>
      <w:bookmarkStart w:id="592" w:name="_Toc76540630"/>
      <w:bookmarkStart w:id="593" w:name="_Toc82415414"/>
      <w:bookmarkStart w:id="594" w:name="_Toc89937386"/>
      <w:r w:rsidRPr="00535751">
        <w:t>B.2</w:t>
      </w:r>
      <w:r w:rsidRPr="00535751">
        <w:tab/>
        <w:t>Common RRM requirements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6166B46" w14:textId="77777777" w:rsidR="00B06ECE" w:rsidRPr="00535751" w:rsidRDefault="00B06ECE" w:rsidP="00B06ECE"/>
    <w:p w14:paraId="551E658C" w14:textId="77777777" w:rsidR="00B06ECE" w:rsidRPr="00535751" w:rsidRDefault="00B06ECE" w:rsidP="00B06ECE">
      <w:pPr>
        <w:pStyle w:val="Heading1"/>
      </w:pPr>
      <w:bookmarkStart w:id="595" w:name="_Toc21098365"/>
      <w:bookmarkStart w:id="596" w:name="_Toc29470592"/>
      <w:bookmarkStart w:id="597" w:name="_Toc37141960"/>
      <w:bookmarkStart w:id="598" w:name="_Toc37142011"/>
      <w:bookmarkStart w:id="599" w:name="_Toc37142063"/>
      <w:bookmarkStart w:id="600" w:name="_Toc37269066"/>
      <w:bookmarkStart w:id="601" w:name="_Toc37269109"/>
      <w:bookmarkStart w:id="602" w:name="_Toc45907632"/>
      <w:bookmarkStart w:id="603" w:name="_Toc52564814"/>
      <w:bookmarkStart w:id="604" w:name="_Toc60857412"/>
      <w:bookmarkStart w:id="605" w:name="_Toc61184739"/>
      <w:bookmarkStart w:id="606" w:name="_Toc66389994"/>
      <w:bookmarkStart w:id="607" w:name="_Toc66390049"/>
      <w:bookmarkStart w:id="608" w:name="_Toc74643187"/>
      <w:bookmarkStart w:id="609" w:name="_Toc76540631"/>
      <w:bookmarkStart w:id="610" w:name="_Toc82415415"/>
      <w:bookmarkStart w:id="611" w:name="_Toc89937387"/>
      <w:r w:rsidRPr="00535751">
        <w:t>B.3</w:t>
      </w:r>
      <w:r w:rsidRPr="00535751">
        <w:tab/>
        <w:t>Common UE performance requirements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A6C2E05" w14:textId="77777777" w:rsidR="000E67A3" w:rsidRPr="0026558D" w:rsidRDefault="000E67A3" w:rsidP="000E67A3">
      <w:pPr>
        <w:pStyle w:val="Heading2"/>
      </w:pPr>
      <w:bookmarkStart w:id="612" w:name="_Toc510690552"/>
      <w:bookmarkStart w:id="613" w:name="_Toc66389995"/>
      <w:bookmarkStart w:id="614" w:name="_Toc66390050"/>
      <w:bookmarkStart w:id="615" w:name="_Toc74643188"/>
      <w:bookmarkStart w:id="616" w:name="_Toc76540632"/>
      <w:bookmarkStart w:id="617" w:name="_Toc82415416"/>
      <w:bookmarkStart w:id="618" w:name="_Toc89937388"/>
      <w:r w:rsidRPr="0026558D">
        <w:t>B.3.</w:t>
      </w:r>
      <w:r>
        <w:rPr>
          <w:rFonts w:hint="eastAsia"/>
          <w:lang w:eastAsia="zh-CN"/>
        </w:rPr>
        <w:t>1</w:t>
      </w:r>
      <w:r w:rsidRPr="0026558D">
        <w:tab/>
        <w:t>Common UE performance requirements for different CA configurations</w:t>
      </w:r>
      <w:bookmarkEnd w:id="612"/>
      <w:r w:rsidRPr="00B22301">
        <w:t xml:space="preserve"> </w:t>
      </w:r>
      <w:r w:rsidRPr="0026558D">
        <w:t>and combination sets</w:t>
      </w:r>
      <w:bookmarkEnd w:id="613"/>
      <w:bookmarkEnd w:id="614"/>
      <w:bookmarkEnd w:id="615"/>
      <w:bookmarkEnd w:id="616"/>
      <w:bookmarkEnd w:id="617"/>
      <w:bookmarkEnd w:id="618"/>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619" w:name="_Toc66389996"/>
      <w:bookmarkStart w:id="620" w:name="_Toc66390051"/>
      <w:bookmarkStart w:id="621" w:name="_Toc74643189"/>
      <w:bookmarkStart w:id="622" w:name="_Toc76540633"/>
      <w:bookmarkStart w:id="623" w:name="_Toc82415417"/>
      <w:bookmarkStart w:id="624" w:name="_Toc89937389"/>
      <w:r w:rsidRPr="0026558D">
        <w:t>B.3.</w:t>
      </w:r>
      <w:r>
        <w:rPr>
          <w:rFonts w:hint="eastAsia"/>
          <w:lang w:eastAsia="zh-CN"/>
        </w:rPr>
        <w:t>2</w:t>
      </w:r>
      <w:r w:rsidRPr="0026558D">
        <w:tab/>
        <w:t xml:space="preserve">Common UE performance requirements for </w:t>
      </w:r>
      <w:r w:rsidRPr="00535751">
        <w:t>interworking between NR and E-UTRA</w:t>
      </w:r>
      <w:bookmarkEnd w:id="619"/>
      <w:bookmarkEnd w:id="620"/>
      <w:bookmarkEnd w:id="621"/>
      <w:bookmarkEnd w:id="622"/>
      <w:bookmarkEnd w:id="623"/>
      <w:bookmarkEnd w:id="624"/>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625" w:name="_Toc21098366"/>
      <w:bookmarkStart w:id="626" w:name="_Toc29470593"/>
      <w:bookmarkStart w:id="627" w:name="_Toc37141961"/>
      <w:bookmarkStart w:id="628" w:name="_Toc37142012"/>
      <w:bookmarkStart w:id="629" w:name="_Toc37142064"/>
      <w:bookmarkStart w:id="630" w:name="_Toc37269067"/>
      <w:bookmarkStart w:id="631" w:name="_Toc37269110"/>
      <w:bookmarkStart w:id="632" w:name="_Toc45907633"/>
      <w:bookmarkStart w:id="633" w:name="_Toc52564815"/>
      <w:bookmarkStart w:id="634" w:name="_Toc60857413"/>
      <w:bookmarkStart w:id="635" w:name="_Toc61184740"/>
      <w:bookmarkStart w:id="636" w:name="_Toc66389997"/>
      <w:bookmarkStart w:id="637" w:name="_Toc66390052"/>
      <w:bookmarkStart w:id="638" w:name="_Toc74643190"/>
      <w:bookmarkStart w:id="639" w:name="_Toc76540634"/>
      <w:bookmarkStart w:id="640" w:name="_Toc82415418"/>
      <w:bookmarkStart w:id="641" w:name="_Toc89937390"/>
      <w:r w:rsidRPr="00535751">
        <w:t>B.4</w:t>
      </w:r>
      <w:r w:rsidRPr="00535751">
        <w:tab/>
        <w:t>Common UE RF requirements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EAFB6AE" w14:textId="77777777" w:rsidR="00B06ECE" w:rsidRPr="00535751" w:rsidRDefault="00B06ECE" w:rsidP="00B06ECE">
      <w:pPr>
        <w:pStyle w:val="Heading2"/>
      </w:pPr>
      <w:bookmarkStart w:id="642" w:name="_Toc21098367"/>
      <w:bookmarkStart w:id="643" w:name="_Toc29470594"/>
      <w:bookmarkStart w:id="644" w:name="_Toc37141962"/>
      <w:bookmarkStart w:id="645" w:name="_Toc37142013"/>
      <w:bookmarkStart w:id="646" w:name="_Toc37142065"/>
      <w:bookmarkStart w:id="647" w:name="_Toc37269068"/>
      <w:bookmarkStart w:id="648" w:name="_Toc37269111"/>
      <w:bookmarkStart w:id="649" w:name="_Toc45907634"/>
      <w:bookmarkStart w:id="650" w:name="_Toc52564816"/>
      <w:bookmarkStart w:id="651" w:name="_Toc60857414"/>
      <w:bookmarkStart w:id="652" w:name="_Toc61184741"/>
      <w:bookmarkStart w:id="653" w:name="_Toc66389998"/>
      <w:bookmarkStart w:id="654" w:name="_Toc66390053"/>
      <w:bookmarkStart w:id="655" w:name="_Toc74643191"/>
      <w:bookmarkStart w:id="656" w:name="_Toc76540635"/>
      <w:bookmarkStart w:id="657" w:name="_Toc82415419"/>
      <w:bookmarkStart w:id="658" w:name="_Toc89937391"/>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659" w:name="_Toc21098368"/>
      <w:bookmarkStart w:id="660" w:name="_Toc29470595"/>
      <w:bookmarkStart w:id="661" w:name="_Toc37141963"/>
      <w:bookmarkStart w:id="662" w:name="_Toc37142014"/>
      <w:bookmarkStart w:id="663" w:name="_Toc37142066"/>
      <w:bookmarkStart w:id="664" w:name="_Toc37269069"/>
      <w:bookmarkStart w:id="665" w:name="_Toc37269112"/>
      <w:bookmarkStart w:id="666" w:name="_Toc45907635"/>
      <w:bookmarkStart w:id="667" w:name="_Toc52564817"/>
      <w:bookmarkStart w:id="668" w:name="_Toc60857415"/>
      <w:bookmarkStart w:id="669" w:name="_Toc61184742"/>
      <w:bookmarkStart w:id="670" w:name="_Toc66389999"/>
      <w:bookmarkStart w:id="671" w:name="_Toc66390054"/>
      <w:bookmarkStart w:id="672" w:name="_Toc74643192"/>
      <w:bookmarkStart w:id="673" w:name="_Toc76540636"/>
      <w:bookmarkStart w:id="674" w:name="_Toc82415420"/>
      <w:bookmarkStart w:id="675" w:name="_Toc89937392"/>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676" w:name="_Toc21098369"/>
      <w:bookmarkStart w:id="677" w:name="_Toc29470596"/>
      <w:bookmarkStart w:id="678" w:name="_Toc37141964"/>
      <w:bookmarkStart w:id="679" w:name="_Toc37142015"/>
      <w:bookmarkStart w:id="680" w:name="_Toc37142067"/>
      <w:bookmarkStart w:id="681" w:name="_Toc37269070"/>
      <w:bookmarkStart w:id="682" w:name="_Toc37269113"/>
      <w:bookmarkStart w:id="683" w:name="_Toc45907636"/>
      <w:bookmarkStart w:id="684" w:name="_Toc52564818"/>
      <w:bookmarkStart w:id="685" w:name="_Toc60857416"/>
      <w:bookmarkStart w:id="686" w:name="_Toc61184743"/>
      <w:bookmarkStart w:id="687" w:name="_Toc66390000"/>
      <w:bookmarkStart w:id="688" w:name="_Toc66390055"/>
      <w:bookmarkStart w:id="689" w:name="_Toc74643193"/>
      <w:bookmarkStart w:id="690" w:name="_Toc76540637"/>
      <w:bookmarkStart w:id="691" w:name="_Toc82415421"/>
      <w:bookmarkStart w:id="692" w:name="_Toc89937393"/>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693" w:name="_Toc21098370"/>
      <w:bookmarkStart w:id="694" w:name="_Toc29470597"/>
      <w:bookmarkStart w:id="695" w:name="_Toc37141965"/>
      <w:bookmarkStart w:id="696" w:name="_Toc37142016"/>
      <w:bookmarkStart w:id="697" w:name="_Toc37142068"/>
      <w:bookmarkStart w:id="698" w:name="_Toc37269071"/>
      <w:bookmarkStart w:id="699" w:name="_Toc37269114"/>
      <w:bookmarkStart w:id="700" w:name="_Toc45907637"/>
      <w:bookmarkStart w:id="701" w:name="_Toc52564819"/>
      <w:bookmarkStart w:id="702" w:name="_Toc60857417"/>
      <w:bookmarkStart w:id="703" w:name="_Toc61184744"/>
      <w:bookmarkStart w:id="704" w:name="_Toc66390001"/>
      <w:bookmarkStart w:id="705" w:name="_Toc66390056"/>
      <w:bookmarkStart w:id="706" w:name="_Toc74643194"/>
      <w:bookmarkStart w:id="707" w:name="_Toc76540638"/>
      <w:bookmarkStart w:id="708" w:name="_Toc82415422"/>
      <w:bookmarkStart w:id="709" w:name="_Toc89937394"/>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710" w:name="_Toc21098371"/>
      <w:bookmarkStart w:id="711" w:name="_Toc29470598"/>
      <w:bookmarkStart w:id="712" w:name="_Toc37141966"/>
      <w:bookmarkStart w:id="713" w:name="_Toc37142017"/>
      <w:bookmarkStart w:id="714" w:name="_Toc37142069"/>
      <w:bookmarkStart w:id="715" w:name="_Toc37269072"/>
      <w:bookmarkStart w:id="716" w:name="_Toc37269115"/>
      <w:bookmarkStart w:id="717" w:name="_Toc45907638"/>
      <w:bookmarkStart w:id="718" w:name="_Toc52564820"/>
      <w:bookmarkStart w:id="719" w:name="_Toc60857418"/>
      <w:bookmarkStart w:id="720" w:name="_Toc61184745"/>
      <w:bookmarkStart w:id="721" w:name="_Toc66390002"/>
      <w:bookmarkStart w:id="722" w:name="_Toc66390057"/>
      <w:bookmarkStart w:id="723" w:name="_Toc74643195"/>
      <w:bookmarkStart w:id="724" w:name="_Toc76540639"/>
      <w:bookmarkStart w:id="725" w:name="_Toc82415423"/>
      <w:bookmarkStart w:id="726" w:name="_Toc89937395"/>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727" w:name="_Toc21098372"/>
      <w:bookmarkStart w:id="728" w:name="_Toc29470599"/>
      <w:bookmarkStart w:id="729" w:name="_Toc37141967"/>
      <w:bookmarkStart w:id="730" w:name="_Toc37142018"/>
      <w:bookmarkStart w:id="731" w:name="_Toc37142070"/>
      <w:bookmarkStart w:id="732" w:name="_Toc37269073"/>
      <w:bookmarkStart w:id="733" w:name="_Toc37269116"/>
      <w:bookmarkStart w:id="734" w:name="_Toc45907639"/>
      <w:bookmarkStart w:id="735" w:name="_Toc52564821"/>
      <w:bookmarkStart w:id="736" w:name="_Toc60857419"/>
      <w:bookmarkStart w:id="737" w:name="_Toc61184746"/>
      <w:bookmarkStart w:id="738" w:name="_Toc66390003"/>
      <w:bookmarkStart w:id="739" w:name="_Toc66390058"/>
      <w:bookmarkStart w:id="740" w:name="_Toc74643196"/>
      <w:bookmarkStart w:id="741" w:name="_Toc76540640"/>
      <w:bookmarkStart w:id="742" w:name="_Toc82415424"/>
      <w:bookmarkStart w:id="743" w:name="_Toc89937396"/>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77777777" w:rsidR="00B06ECE" w:rsidRPr="00535751" w:rsidRDefault="00B06ECE" w:rsidP="00B06ECE"/>
    <w:p w14:paraId="2B698A58" w14:textId="77777777" w:rsidR="00371B09" w:rsidRDefault="00B06ECE" w:rsidP="00B06ECE">
      <w:pPr>
        <w:pStyle w:val="Heading8"/>
      </w:pPr>
      <w:bookmarkStart w:id="744" w:name="historyclause"/>
      <w:r w:rsidRPr="00535751">
        <w:br w:type="page"/>
      </w:r>
      <w:bookmarkStart w:id="745" w:name="_Toc60857420"/>
      <w:bookmarkStart w:id="746" w:name="_Toc61184747"/>
      <w:bookmarkStart w:id="747" w:name="_Toc66390004"/>
      <w:bookmarkStart w:id="748" w:name="_Toc66390059"/>
      <w:bookmarkStart w:id="749" w:name="_Toc74643197"/>
      <w:bookmarkStart w:id="750" w:name="_Toc76540641"/>
      <w:bookmarkStart w:id="751" w:name="_Toc82415425"/>
      <w:bookmarkStart w:id="752" w:name="_Toc89937397"/>
      <w:bookmarkStart w:id="753" w:name="_Toc21098373"/>
      <w:bookmarkStart w:id="754" w:name="_Toc29470600"/>
      <w:bookmarkStart w:id="755" w:name="_Toc37141968"/>
      <w:bookmarkStart w:id="756" w:name="_Toc37142019"/>
      <w:bookmarkStart w:id="757" w:name="_Toc37142071"/>
      <w:bookmarkStart w:id="758" w:name="_Toc37269074"/>
      <w:bookmarkStart w:id="759" w:name="_Toc37269117"/>
      <w:bookmarkStart w:id="760" w:name="_Toc45907640"/>
      <w:bookmarkStart w:id="761"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745"/>
      <w:bookmarkEnd w:id="746"/>
      <w:bookmarkEnd w:id="747"/>
      <w:bookmarkEnd w:id="748"/>
      <w:bookmarkEnd w:id="749"/>
      <w:bookmarkEnd w:id="750"/>
      <w:bookmarkEnd w:id="751"/>
      <w:bookmarkEnd w:id="752"/>
    </w:p>
    <w:p w14:paraId="0AED2A8A" w14:textId="77777777" w:rsidR="00371B09" w:rsidRDefault="00371B09" w:rsidP="00371B09">
      <w:pPr>
        <w:pStyle w:val="Heading2"/>
      </w:pPr>
      <w:bookmarkStart w:id="762" w:name="_Toc60857421"/>
      <w:bookmarkStart w:id="763" w:name="_Toc61184748"/>
      <w:bookmarkStart w:id="764" w:name="_Toc66390005"/>
      <w:bookmarkStart w:id="765" w:name="_Toc66390060"/>
      <w:bookmarkStart w:id="766" w:name="_Toc74643198"/>
      <w:bookmarkStart w:id="767" w:name="_Toc76540642"/>
      <w:bookmarkStart w:id="768" w:name="_Toc82415426"/>
      <w:bookmarkStart w:id="769" w:name="_Toc89937398"/>
      <w:r>
        <w:t>C.1</w:t>
      </w:r>
      <w:r>
        <w:tab/>
        <w:t xml:space="preserve">Common RRM requirements </w:t>
      </w:r>
      <w:r w:rsidRPr="007D27F3">
        <w:t xml:space="preserve">for high speed </w:t>
      </w:r>
      <w:r>
        <w:t xml:space="preserve">train </w:t>
      </w:r>
      <w:r w:rsidRPr="007D27F3">
        <w:t>scenario</w:t>
      </w:r>
      <w:bookmarkEnd w:id="762"/>
      <w:bookmarkEnd w:id="763"/>
      <w:bookmarkEnd w:id="764"/>
      <w:bookmarkEnd w:id="765"/>
      <w:bookmarkEnd w:id="766"/>
      <w:bookmarkEnd w:id="767"/>
      <w:bookmarkEnd w:id="768"/>
      <w:bookmarkEnd w:id="769"/>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770" w:name="_Toc66390006"/>
      <w:bookmarkStart w:id="771" w:name="_Toc66390061"/>
      <w:bookmarkStart w:id="772" w:name="_Toc74643199"/>
      <w:bookmarkStart w:id="773" w:name="_Toc76540643"/>
      <w:bookmarkStart w:id="774" w:name="_Toc82415427"/>
      <w:bookmarkStart w:id="775" w:name="_Toc89937399"/>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770"/>
      <w:bookmarkEnd w:id="771"/>
      <w:bookmarkEnd w:id="772"/>
      <w:bookmarkEnd w:id="773"/>
      <w:bookmarkEnd w:id="774"/>
      <w:bookmarkEnd w:id="775"/>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776" w:name="_Toc510690575"/>
      <w:bookmarkStart w:id="777" w:name="_Toc66390007"/>
      <w:bookmarkStart w:id="778" w:name="_Toc66390062"/>
      <w:bookmarkStart w:id="779" w:name="_Toc74643200"/>
      <w:bookmarkStart w:id="780" w:name="_Toc76540644"/>
      <w:bookmarkStart w:id="781" w:name="_Toc82415428"/>
      <w:bookmarkStart w:id="782" w:name="_Toc89937400"/>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776"/>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777"/>
      <w:bookmarkEnd w:id="778"/>
      <w:bookmarkEnd w:id="779"/>
      <w:bookmarkEnd w:id="780"/>
      <w:bookmarkEnd w:id="781"/>
      <w:bookmarkEnd w:id="782"/>
    </w:p>
    <w:p w14:paraId="5F87E26F" w14:textId="77777777" w:rsidR="009D0F1C" w:rsidRDefault="009D0F1C" w:rsidP="009D0F1C">
      <w:pPr>
        <w:pStyle w:val="Heading1"/>
        <w:rPr>
          <w:lang w:val="en-US" w:eastAsia="zh-CN"/>
        </w:rPr>
      </w:pPr>
      <w:bookmarkStart w:id="783" w:name="_Toc510690577"/>
      <w:bookmarkStart w:id="784" w:name="_Toc66390008"/>
      <w:bookmarkStart w:id="785" w:name="_Toc66390063"/>
      <w:bookmarkStart w:id="786" w:name="_Toc74643201"/>
      <w:bookmarkStart w:id="787" w:name="_Toc76540645"/>
      <w:bookmarkStart w:id="788" w:name="_Toc82415429"/>
      <w:bookmarkStart w:id="789" w:name="_Toc89937401"/>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783"/>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784"/>
      <w:bookmarkEnd w:id="785"/>
      <w:bookmarkEnd w:id="786"/>
      <w:bookmarkEnd w:id="787"/>
      <w:bookmarkEnd w:id="788"/>
      <w:bookmarkEnd w:id="789"/>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790" w:name="_Toc66390009"/>
      <w:bookmarkStart w:id="791" w:name="_Toc66390064"/>
      <w:bookmarkStart w:id="792" w:name="_Toc74643202"/>
      <w:bookmarkStart w:id="793" w:name="_Toc76540646"/>
      <w:bookmarkStart w:id="794" w:name="_Toc82415430"/>
      <w:bookmarkStart w:id="795" w:name="_Toc89937402"/>
      <w:r>
        <w:rPr>
          <w:rFonts w:hint="eastAsia"/>
          <w:lang w:eastAsia="zh-CN"/>
        </w:rPr>
        <w:lastRenderedPageBreak/>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790"/>
      <w:bookmarkEnd w:id="791"/>
      <w:bookmarkEnd w:id="792"/>
      <w:bookmarkEnd w:id="793"/>
      <w:bookmarkEnd w:id="794"/>
      <w:bookmarkEnd w:id="795"/>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796" w:name="_Toc66390010"/>
      <w:bookmarkStart w:id="797" w:name="_Toc66390065"/>
      <w:bookmarkStart w:id="798" w:name="_Toc74643203"/>
      <w:bookmarkStart w:id="799" w:name="_Toc76540647"/>
      <w:bookmarkStart w:id="800" w:name="_Toc82415431"/>
      <w:bookmarkStart w:id="801" w:name="_Toc89937403"/>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796"/>
      <w:bookmarkEnd w:id="797"/>
      <w:bookmarkEnd w:id="798"/>
      <w:bookmarkEnd w:id="799"/>
      <w:bookmarkEnd w:id="800"/>
      <w:bookmarkEnd w:id="801"/>
    </w:p>
    <w:p w14:paraId="0819811B" w14:textId="77777777" w:rsidR="009D0F1C" w:rsidRDefault="009D0F1C" w:rsidP="009D0F1C">
      <w:pPr>
        <w:pStyle w:val="Heading1"/>
        <w:rPr>
          <w:lang w:val="en-US" w:eastAsia="zh-CN"/>
        </w:rPr>
      </w:pPr>
      <w:bookmarkStart w:id="802" w:name="_Toc66390011"/>
      <w:bookmarkStart w:id="803" w:name="_Toc66390066"/>
      <w:bookmarkStart w:id="804" w:name="_Toc74643204"/>
      <w:bookmarkStart w:id="805" w:name="_Toc76540648"/>
      <w:bookmarkStart w:id="806" w:name="_Toc82415432"/>
      <w:bookmarkStart w:id="807" w:name="_Toc89937404"/>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802"/>
      <w:bookmarkEnd w:id="803"/>
      <w:bookmarkEnd w:id="804"/>
      <w:bookmarkEnd w:id="805"/>
      <w:bookmarkEnd w:id="806"/>
      <w:bookmarkEnd w:id="807"/>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bookmarkEnd w:id="753"/>
      <w:bookmarkEnd w:id="754"/>
      <w:bookmarkEnd w:id="755"/>
      <w:bookmarkEnd w:id="756"/>
      <w:bookmarkEnd w:id="757"/>
      <w:bookmarkEnd w:id="758"/>
      <w:bookmarkEnd w:id="759"/>
      <w:bookmarkEnd w:id="760"/>
      <w:bookmarkEnd w:id="761"/>
    </w:tbl>
    <w:p w14:paraId="329D5201" w14:textId="6FD5F2C7" w:rsidR="00B06ECE" w:rsidRPr="00535751" w:rsidRDefault="00B06ECE" w:rsidP="005479F8"/>
    <w:p w14:paraId="585FC9D4" w14:textId="0AD65A82" w:rsidR="00B06ECE" w:rsidRPr="00535751" w:rsidRDefault="005479F8" w:rsidP="005D2678">
      <w:pPr>
        <w:pStyle w:val="Heading8"/>
      </w:pPr>
      <w:bookmarkStart w:id="808" w:name="_Toc66390012"/>
      <w:bookmarkStart w:id="809" w:name="_Toc66390067"/>
      <w:bookmarkStart w:id="810" w:name="_Toc74643205"/>
      <w:bookmarkStart w:id="811" w:name="_Toc76540649"/>
      <w:bookmarkStart w:id="812" w:name="_Toc82415433"/>
      <w:bookmarkStart w:id="813" w:name="_Toc89937405"/>
      <w:r w:rsidRPr="00FA73A2">
        <w:lastRenderedPageBreak/>
        <w:t xml:space="preserve">Annex </w:t>
      </w:r>
      <w:r>
        <w:t>F</w:t>
      </w:r>
      <w:r w:rsidRPr="00FA73A2">
        <w:t xml:space="preserve"> (informative):</w:t>
      </w:r>
      <w:r w:rsidRPr="00535751">
        <w:br/>
        <w:t>Change history</w:t>
      </w:r>
      <w:bookmarkEnd w:id="808"/>
      <w:bookmarkEnd w:id="809"/>
      <w:bookmarkEnd w:id="810"/>
      <w:bookmarkEnd w:id="811"/>
      <w:bookmarkEnd w:id="812"/>
      <w:bookmarkEnd w:id="81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744"/>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80792">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80792">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80792">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80792">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rFonts w:ascii="Arial" w:hAnsi="Arial" w:cs="Arial"/>
                <w:sz w:val="16"/>
                <w:szCs w:val="16"/>
              </w:rPr>
            </w:pPr>
            <w:r w:rsidRPr="00141D32">
              <w:rPr>
                <w:rFonts w:ascii="Arial" w:hAnsi="Arial" w:cs="Arial"/>
                <w:sz w:val="16"/>
                <w:szCs w:val="16"/>
              </w:rPr>
              <w:t>RP-212848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rFonts w:cs="Arial"/>
                <w:sz w:val="16"/>
                <w:szCs w:val="16"/>
              </w:rPr>
            </w:pPr>
            <w:r w:rsidRPr="00141D32">
              <w:rPr>
                <w:rFonts w:cs="Arial"/>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rFonts w:ascii="Arial" w:hAnsi="Arial" w:cs="Arial"/>
                <w:sz w:val="16"/>
                <w:szCs w:val="16"/>
              </w:rPr>
            </w:pPr>
            <w:r w:rsidRPr="00141D32">
              <w:rPr>
                <w:rFonts w:ascii="Arial" w:hAnsi="Arial" w:cs="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sz w:val="16"/>
                <w:szCs w:val="16"/>
              </w:rPr>
            </w:pPr>
            <w:r>
              <w:rPr>
                <w:sz w:val="16"/>
                <w:szCs w:val="16"/>
              </w:rPr>
              <w:t>16.9.0</w:t>
            </w:r>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4EFA" w14:textId="77777777" w:rsidR="006770BC" w:rsidRDefault="006770BC">
      <w:r>
        <w:separator/>
      </w:r>
    </w:p>
  </w:endnote>
  <w:endnote w:type="continuationSeparator" w:id="0">
    <w:p w14:paraId="2C9CD366" w14:textId="77777777" w:rsidR="006770BC" w:rsidRDefault="006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998C8" w14:textId="77777777" w:rsidR="006770BC" w:rsidRDefault="006770BC">
      <w:r>
        <w:separator/>
      </w:r>
    </w:p>
  </w:footnote>
  <w:footnote w:type="continuationSeparator" w:id="0">
    <w:p w14:paraId="0DAC376A" w14:textId="77777777" w:rsidR="006770BC" w:rsidRDefault="006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175EA" w14:textId="0F68E5C7"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7455">
      <w:rPr>
        <w:rFonts w:ascii="Arial" w:hAnsi="Arial" w:cs="Arial"/>
        <w:b/>
        <w:noProof/>
        <w:sz w:val="18"/>
        <w:szCs w:val="18"/>
      </w:rPr>
      <w:t>3GPP TS 38.307 V16.9.0 (2021-12)</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31511803"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7455">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F0C1D"/>
    <w:rsid w:val="001F1132"/>
    <w:rsid w:val="001F168B"/>
    <w:rsid w:val="00203A6D"/>
    <w:rsid w:val="00204A4B"/>
    <w:rsid w:val="00224336"/>
    <w:rsid w:val="002347A2"/>
    <w:rsid w:val="002546FF"/>
    <w:rsid w:val="002600F0"/>
    <w:rsid w:val="002675F0"/>
    <w:rsid w:val="002B6339"/>
    <w:rsid w:val="002E00EE"/>
    <w:rsid w:val="003172DC"/>
    <w:rsid w:val="00334348"/>
    <w:rsid w:val="0035462D"/>
    <w:rsid w:val="00371B09"/>
    <w:rsid w:val="00372EF1"/>
    <w:rsid w:val="003765B8"/>
    <w:rsid w:val="003C3971"/>
    <w:rsid w:val="003C7096"/>
    <w:rsid w:val="003F1AB2"/>
    <w:rsid w:val="003F28E3"/>
    <w:rsid w:val="003F68A8"/>
    <w:rsid w:val="003F7023"/>
    <w:rsid w:val="00423334"/>
    <w:rsid w:val="004345EC"/>
    <w:rsid w:val="00445067"/>
    <w:rsid w:val="00450BA3"/>
    <w:rsid w:val="00465515"/>
    <w:rsid w:val="004734E6"/>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3543D"/>
    <w:rsid w:val="00647114"/>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A49F7"/>
    <w:rsid w:val="007B600E"/>
    <w:rsid w:val="007E33CB"/>
    <w:rsid w:val="007F0F4A"/>
    <w:rsid w:val="008028A4"/>
    <w:rsid w:val="00830747"/>
    <w:rsid w:val="008377E6"/>
    <w:rsid w:val="0087062D"/>
    <w:rsid w:val="00870EF8"/>
    <w:rsid w:val="008768CA"/>
    <w:rsid w:val="008805D0"/>
    <w:rsid w:val="008C384C"/>
    <w:rsid w:val="008E0CBC"/>
    <w:rsid w:val="0090271F"/>
    <w:rsid w:val="00902E23"/>
    <w:rsid w:val="009114D7"/>
    <w:rsid w:val="0091348E"/>
    <w:rsid w:val="00917CCB"/>
    <w:rsid w:val="009239DE"/>
    <w:rsid w:val="00942EC2"/>
    <w:rsid w:val="00952F46"/>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A7455"/>
    <w:rsid w:val="00AC6BC6"/>
    <w:rsid w:val="00AE65E2"/>
    <w:rsid w:val="00B02361"/>
    <w:rsid w:val="00B06ECE"/>
    <w:rsid w:val="00B15449"/>
    <w:rsid w:val="00B215C3"/>
    <w:rsid w:val="00B40EA9"/>
    <w:rsid w:val="00B463CD"/>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C2537"/>
    <w:rsid w:val="00CD68C5"/>
    <w:rsid w:val="00CF620D"/>
    <w:rsid w:val="00D31742"/>
    <w:rsid w:val="00D57972"/>
    <w:rsid w:val="00D675A9"/>
    <w:rsid w:val="00D738D6"/>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037B9"/>
    <w:rsid w:val="00E16509"/>
    <w:rsid w:val="00E44582"/>
    <w:rsid w:val="00E45372"/>
    <w:rsid w:val="00E47DD1"/>
    <w:rsid w:val="00E56B5D"/>
    <w:rsid w:val="00E62007"/>
    <w:rsid w:val="00E72D5A"/>
    <w:rsid w:val="00E77645"/>
    <w:rsid w:val="00E7773F"/>
    <w:rsid w:val="00EA15B0"/>
    <w:rsid w:val="00EA5EA7"/>
    <w:rsid w:val="00EC3727"/>
    <w:rsid w:val="00EC4A25"/>
    <w:rsid w:val="00F025A2"/>
    <w:rsid w:val="00F04712"/>
    <w:rsid w:val="00F13360"/>
    <w:rsid w:val="00F22EC7"/>
    <w:rsid w:val="00F26001"/>
    <w:rsid w:val="00F27A51"/>
    <w:rsid w:val="00F325C8"/>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27</Pages>
  <Words>6950</Words>
  <Characters>38391</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2022-01-07T11:12:00Z</dcterms:created>
  <dcterms:modified xsi:type="dcterms:W3CDTF">2022-01-07T11:21:00Z</dcterms:modified>
</cp:coreProperties>
</file>