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D7A267A"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E044FF" w:rsidRPr="00BE5108">
              <w:rPr>
                <w:rFonts w:eastAsiaTheme="minorEastAsia"/>
                <w:noProof w:val="0"/>
              </w:rPr>
              <w:t>V1</w:t>
            </w:r>
            <w:r w:rsidR="00E044FF">
              <w:rPr>
                <w:rFonts w:eastAsiaTheme="minorEastAsia"/>
                <w:noProof w:val="0"/>
              </w:rPr>
              <w:t>9</w:t>
            </w:r>
            <w:r w:rsidRPr="00BE5108">
              <w:rPr>
                <w:rFonts w:eastAsiaTheme="minorEastAsia"/>
                <w:noProof w:val="0"/>
              </w:rPr>
              <w:t>.</w:t>
            </w:r>
            <w:r w:rsidR="002E5FBB">
              <w:rPr>
                <w:rFonts w:eastAsiaTheme="minorEastAsia" w:hint="eastAsia"/>
                <w:noProof w:val="0"/>
                <w:lang w:eastAsia="zh-CN"/>
              </w:rPr>
              <w:t>2</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E044FF" w:rsidRPr="00BE5108">
              <w:rPr>
                <w:rFonts w:eastAsiaTheme="minorEastAsia"/>
                <w:noProof w:val="0"/>
                <w:sz w:val="32"/>
              </w:rPr>
              <w:t>202</w:t>
            </w:r>
            <w:r w:rsidR="00E044FF">
              <w:rPr>
                <w:rFonts w:eastAsiaTheme="minorEastAsia"/>
                <w:noProof w:val="0"/>
                <w:sz w:val="32"/>
              </w:rPr>
              <w:t>5</w:t>
            </w:r>
            <w:r w:rsidRPr="00BE5108">
              <w:rPr>
                <w:rFonts w:eastAsiaTheme="minorEastAsia"/>
                <w:noProof w:val="0"/>
                <w:sz w:val="32"/>
              </w:rPr>
              <w:t>-</w:t>
            </w:r>
            <w:bookmarkEnd w:id="4"/>
            <w:r w:rsidR="002E5FBB">
              <w:rPr>
                <w:rFonts w:eastAsiaTheme="minorEastAsia" w:hint="eastAsia"/>
                <w:noProof w:val="0"/>
                <w:sz w:val="32"/>
                <w:lang w:eastAsia="zh-CN"/>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1F64D22F"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E044FF" w:rsidRPr="00BE5108">
              <w:rPr>
                <w:rStyle w:val="ZGSM"/>
                <w:rFonts w:eastAsiaTheme="minorEastAsia"/>
              </w:rPr>
              <w:t>1</w:t>
            </w:r>
            <w:r w:rsidR="00E044FF">
              <w:rPr>
                <w:rStyle w:val="ZGSM"/>
                <w:rFonts w:eastAsiaTheme="minorEastAsia"/>
              </w:rPr>
              <w:t>9</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05pt" o:ole="">
                  <v:imagedata r:id="rId8" o:title=""/>
                </v:shape>
                <o:OLEObject Type="Embed" ProgID="Word.Picture.8" ShapeID="_x0000_i1025" DrawAspect="Content" ObjectID="_1827048965"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686F363"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E044FF" w:rsidRPr="00BE5108">
              <w:rPr>
                <w:rFonts w:eastAsiaTheme="minorEastAsia"/>
                <w:sz w:val="18"/>
              </w:rPr>
              <w:t>202</w:t>
            </w:r>
            <w:r w:rsidR="00E044FF">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F1EBDE4" w14:textId="7F321FE9" w:rsidR="00732D55" w:rsidRDefault="00A22E43">
      <w:pPr>
        <w:pStyle w:val="TOC1"/>
        <w:rPr>
          <w:rFonts w:asciiTheme="minorHAnsi" w:eastAsiaTheme="minorEastAsia" w:hAnsiTheme="minorHAnsi" w:cstheme="minorBidi"/>
          <w:noProof/>
          <w:kern w:val="2"/>
          <w:sz w:val="24"/>
          <w:szCs w:val="24"/>
          <w:lang w:eastAsia="zh-CN"/>
          <w14:ligatures w14:val="standardContextual"/>
        </w:rPr>
      </w:pPr>
      <w:r>
        <w:rPr>
          <w:rFonts w:eastAsiaTheme="minorEastAsia"/>
          <w:noProof/>
        </w:rPr>
        <w:fldChar w:fldCharType="begin" w:fldLock="1"/>
      </w:r>
      <w:r>
        <w:rPr>
          <w:rFonts w:eastAsiaTheme="minorEastAsia"/>
          <w:noProof/>
        </w:rPr>
        <w:instrText xml:space="preserve"> TOC \o "1-9" </w:instrText>
      </w:r>
      <w:r>
        <w:rPr>
          <w:rFonts w:eastAsiaTheme="minorEastAsia"/>
          <w:noProof/>
        </w:rPr>
        <w:fldChar w:fldCharType="separate"/>
      </w:r>
      <w:r w:rsidR="00732D55" w:rsidRPr="00792676">
        <w:rPr>
          <w:rFonts w:eastAsiaTheme="minorEastAsia"/>
          <w:noProof/>
        </w:rPr>
        <w:t>Foreword</w:t>
      </w:r>
      <w:r w:rsidR="00732D55">
        <w:rPr>
          <w:noProof/>
        </w:rPr>
        <w:tab/>
      </w:r>
      <w:r w:rsidR="00732D55">
        <w:rPr>
          <w:noProof/>
        </w:rPr>
        <w:fldChar w:fldCharType="begin" w:fldLock="1"/>
      </w:r>
      <w:r w:rsidR="00732D55">
        <w:rPr>
          <w:noProof/>
        </w:rPr>
        <w:instrText xml:space="preserve"> PAGEREF _Toc216435746 \h </w:instrText>
      </w:r>
      <w:r w:rsidR="00732D55">
        <w:rPr>
          <w:noProof/>
        </w:rPr>
      </w:r>
      <w:r w:rsidR="00732D55">
        <w:rPr>
          <w:noProof/>
        </w:rPr>
        <w:fldChar w:fldCharType="separate"/>
      </w:r>
      <w:r w:rsidR="00732D55">
        <w:rPr>
          <w:noProof/>
        </w:rPr>
        <w:t>13</w:t>
      </w:r>
      <w:r w:rsidR="00732D55">
        <w:rPr>
          <w:noProof/>
        </w:rPr>
        <w:fldChar w:fldCharType="end"/>
      </w:r>
    </w:p>
    <w:p w14:paraId="1967B22A" w14:textId="4A991C78"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Scope</w:t>
      </w:r>
      <w:r>
        <w:rPr>
          <w:noProof/>
        </w:rPr>
        <w:tab/>
      </w:r>
      <w:r>
        <w:rPr>
          <w:noProof/>
        </w:rPr>
        <w:fldChar w:fldCharType="begin" w:fldLock="1"/>
      </w:r>
      <w:r>
        <w:rPr>
          <w:noProof/>
        </w:rPr>
        <w:instrText xml:space="preserve"> PAGEREF _Toc216435747 \h </w:instrText>
      </w:r>
      <w:r>
        <w:rPr>
          <w:noProof/>
        </w:rPr>
      </w:r>
      <w:r>
        <w:rPr>
          <w:noProof/>
        </w:rPr>
        <w:fldChar w:fldCharType="separate"/>
      </w:r>
      <w:r>
        <w:rPr>
          <w:noProof/>
        </w:rPr>
        <w:t>15</w:t>
      </w:r>
      <w:r>
        <w:rPr>
          <w:noProof/>
        </w:rPr>
        <w:fldChar w:fldCharType="end"/>
      </w:r>
    </w:p>
    <w:p w14:paraId="3A2AC309" w14:textId="6AC92BDB"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References</w:t>
      </w:r>
      <w:r>
        <w:rPr>
          <w:noProof/>
        </w:rPr>
        <w:tab/>
      </w:r>
      <w:r>
        <w:rPr>
          <w:noProof/>
        </w:rPr>
        <w:fldChar w:fldCharType="begin" w:fldLock="1"/>
      </w:r>
      <w:r>
        <w:rPr>
          <w:noProof/>
        </w:rPr>
        <w:instrText xml:space="preserve"> PAGEREF _Toc216435748 \h </w:instrText>
      </w:r>
      <w:r>
        <w:rPr>
          <w:noProof/>
        </w:rPr>
      </w:r>
      <w:r>
        <w:rPr>
          <w:noProof/>
        </w:rPr>
        <w:fldChar w:fldCharType="separate"/>
      </w:r>
      <w:r>
        <w:rPr>
          <w:noProof/>
        </w:rPr>
        <w:t>15</w:t>
      </w:r>
      <w:r>
        <w:rPr>
          <w:noProof/>
        </w:rPr>
        <w:fldChar w:fldCharType="end"/>
      </w:r>
    </w:p>
    <w:p w14:paraId="1588F894" w14:textId="388221C1"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Definitions of terms, symbols and abbreviations</w:t>
      </w:r>
      <w:r>
        <w:rPr>
          <w:noProof/>
        </w:rPr>
        <w:tab/>
      </w:r>
      <w:r>
        <w:rPr>
          <w:noProof/>
        </w:rPr>
        <w:fldChar w:fldCharType="begin" w:fldLock="1"/>
      </w:r>
      <w:r>
        <w:rPr>
          <w:noProof/>
        </w:rPr>
        <w:instrText xml:space="preserve"> PAGEREF _Toc216435749 \h </w:instrText>
      </w:r>
      <w:r>
        <w:rPr>
          <w:noProof/>
        </w:rPr>
      </w:r>
      <w:r>
        <w:rPr>
          <w:noProof/>
        </w:rPr>
        <w:fldChar w:fldCharType="separate"/>
      </w:r>
      <w:r>
        <w:rPr>
          <w:noProof/>
        </w:rPr>
        <w:t>16</w:t>
      </w:r>
      <w:r>
        <w:rPr>
          <w:noProof/>
        </w:rPr>
        <w:fldChar w:fldCharType="end"/>
      </w:r>
    </w:p>
    <w:p w14:paraId="42B5041B" w14:textId="1097EEA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Terms</w:t>
      </w:r>
      <w:r>
        <w:rPr>
          <w:noProof/>
        </w:rPr>
        <w:tab/>
      </w:r>
      <w:r>
        <w:rPr>
          <w:noProof/>
        </w:rPr>
        <w:fldChar w:fldCharType="begin" w:fldLock="1"/>
      </w:r>
      <w:r>
        <w:rPr>
          <w:noProof/>
        </w:rPr>
        <w:instrText xml:space="preserve"> PAGEREF _Toc216435750 \h </w:instrText>
      </w:r>
      <w:r>
        <w:rPr>
          <w:noProof/>
        </w:rPr>
      </w:r>
      <w:r>
        <w:rPr>
          <w:noProof/>
        </w:rPr>
        <w:fldChar w:fldCharType="separate"/>
      </w:r>
      <w:r>
        <w:rPr>
          <w:noProof/>
        </w:rPr>
        <w:t>16</w:t>
      </w:r>
      <w:r>
        <w:rPr>
          <w:noProof/>
        </w:rPr>
        <w:fldChar w:fldCharType="end"/>
      </w:r>
    </w:p>
    <w:p w14:paraId="356B5E72" w14:textId="03F81B1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Symbols</w:t>
      </w:r>
      <w:r>
        <w:rPr>
          <w:noProof/>
        </w:rPr>
        <w:tab/>
      </w:r>
      <w:r>
        <w:rPr>
          <w:noProof/>
        </w:rPr>
        <w:fldChar w:fldCharType="begin" w:fldLock="1"/>
      </w:r>
      <w:r>
        <w:rPr>
          <w:noProof/>
        </w:rPr>
        <w:instrText xml:space="preserve"> PAGEREF _Toc216435751 \h </w:instrText>
      </w:r>
      <w:r>
        <w:rPr>
          <w:noProof/>
        </w:rPr>
      </w:r>
      <w:r>
        <w:rPr>
          <w:noProof/>
        </w:rPr>
        <w:fldChar w:fldCharType="separate"/>
      </w:r>
      <w:r>
        <w:rPr>
          <w:noProof/>
        </w:rPr>
        <w:t>19</w:t>
      </w:r>
      <w:r>
        <w:rPr>
          <w:noProof/>
        </w:rPr>
        <w:fldChar w:fldCharType="end"/>
      </w:r>
    </w:p>
    <w:p w14:paraId="7312FEB2" w14:textId="75927447"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Abbreviations</w:t>
      </w:r>
      <w:r>
        <w:rPr>
          <w:noProof/>
        </w:rPr>
        <w:tab/>
      </w:r>
      <w:r>
        <w:rPr>
          <w:noProof/>
        </w:rPr>
        <w:fldChar w:fldCharType="begin" w:fldLock="1"/>
      </w:r>
      <w:r>
        <w:rPr>
          <w:noProof/>
        </w:rPr>
        <w:instrText xml:space="preserve"> PAGEREF _Toc216435752 \h </w:instrText>
      </w:r>
      <w:r>
        <w:rPr>
          <w:noProof/>
        </w:rPr>
      </w:r>
      <w:r>
        <w:rPr>
          <w:noProof/>
        </w:rPr>
        <w:fldChar w:fldCharType="separate"/>
      </w:r>
      <w:r>
        <w:rPr>
          <w:noProof/>
        </w:rPr>
        <w:t>20</w:t>
      </w:r>
      <w:r>
        <w:rPr>
          <w:noProof/>
        </w:rPr>
        <w:fldChar w:fldCharType="end"/>
      </w:r>
    </w:p>
    <w:p w14:paraId="3AC1F736" w14:textId="3815B9FC"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 conducted test conditions and declarations</w:t>
      </w:r>
      <w:r>
        <w:rPr>
          <w:noProof/>
        </w:rPr>
        <w:tab/>
      </w:r>
      <w:r>
        <w:rPr>
          <w:noProof/>
        </w:rPr>
        <w:fldChar w:fldCharType="begin" w:fldLock="1"/>
      </w:r>
      <w:r>
        <w:rPr>
          <w:noProof/>
        </w:rPr>
        <w:instrText xml:space="preserve"> PAGEREF _Toc216435753 \h </w:instrText>
      </w:r>
      <w:r>
        <w:rPr>
          <w:noProof/>
        </w:rPr>
      </w:r>
      <w:r>
        <w:rPr>
          <w:noProof/>
        </w:rPr>
        <w:fldChar w:fldCharType="separate"/>
      </w:r>
      <w:r>
        <w:rPr>
          <w:noProof/>
        </w:rPr>
        <w:t>21</w:t>
      </w:r>
      <w:r>
        <w:rPr>
          <w:noProof/>
        </w:rPr>
        <w:fldChar w:fldCharType="end"/>
      </w:r>
    </w:p>
    <w:p w14:paraId="3E35B8E5" w14:textId="011130C8"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Measurement uncertainties and test requirements</w:t>
      </w:r>
      <w:r>
        <w:rPr>
          <w:noProof/>
        </w:rPr>
        <w:tab/>
      </w:r>
      <w:r>
        <w:rPr>
          <w:noProof/>
        </w:rPr>
        <w:fldChar w:fldCharType="begin" w:fldLock="1"/>
      </w:r>
      <w:r>
        <w:rPr>
          <w:noProof/>
        </w:rPr>
        <w:instrText xml:space="preserve"> PAGEREF _Toc216435754 \h </w:instrText>
      </w:r>
      <w:r>
        <w:rPr>
          <w:noProof/>
        </w:rPr>
      </w:r>
      <w:r>
        <w:rPr>
          <w:noProof/>
        </w:rPr>
        <w:fldChar w:fldCharType="separate"/>
      </w:r>
      <w:r>
        <w:rPr>
          <w:noProof/>
        </w:rPr>
        <w:t>21</w:t>
      </w:r>
      <w:r>
        <w:rPr>
          <w:noProof/>
        </w:rPr>
        <w:fldChar w:fldCharType="end"/>
      </w:r>
    </w:p>
    <w:p w14:paraId="2E0300B6" w14:textId="68B49DF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_Toc216435755 \h </w:instrText>
      </w:r>
      <w:r>
        <w:rPr>
          <w:noProof/>
        </w:rPr>
      </w:r>
      <w:r>
        <w:rPr>
          <w:noProof/>
        </w:rPr>
        <w:fldChar w:fldCharType="separate"/>
      </w:r>
      <w:r>
        <w:rPr>
          <w:noProof/>
        </w:rPr>
        <w:t>21</w:t>
      </w:r>
      <w:r>
        <w:rPr>
          <w:noProof/>
        </w:rPr>
        <w:fldChar w:fldCharType="end"/>
      </w:r>
    </w:p>
    <w:p w14:paraId="443EFF96" w14:textId="4C6BF0A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Acceptable uncertainty of Test System</w:t>
      </w:r>
      <w:r>
        <w:rPr>
          <w:noProof/>
        </w:rPr>
        <w:tab/>
      </w:r>
      <w:r>
        <w:rPr>
          <w:noProof/>
        </w:rPr>
        <w:fldChar w:fldCharType="begin" w:fldLock="1"/>
      </w:r>
      <w:r>
        <w:rPr>
          <w:noProof/>
        </w:rPr>
        <w:instrText xml:space="preserve"> PAGEREF _Toc216435756 \h </w:instrText>
      </w:r>
      <w:r>
        <w:rPr>
          <w:noProof/>
        </w:rPr>
      </w:r>
      <w:r>
        <w:rPr>
          <w:noProof/>
        </w:rPr>
        <w:fldChar w:fldCharType="separate"/>
      </w:r>
      <w:r>
        <w:rPr>
          <w:noProof/>
        </w:rPr>
        <w:t>21</w:t>
      </w:r>
      <w:r>
        <w:rPr>
          <w:noProof/>
        </w:rPr>
        <w:fldChar w:fldCharType="end"/>
      </w:r>
    </w:p>
    <w:p w14:paraId="3FE0038B" w14:textId="79B7A89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_Toc216435757 \h </w:instrText>
      </w:r>
      <w:r>
        <w:rPr>
          <w:noProof/>
        </w:rPr>
      </w:r>
      <w:r>
        <w:rPr>
          <w:noProof/>
        </w:rPr>
        <w:fldChar w:fldCharType="separate"/>
      </w:r>
      <w:r>
        <w:rPr>
          <w:noProof/>
        </w:rPr>
        <w:t>21</w:t>
      </w:r>
      <w:r>
        <w:rPr>
          <w:noProof/>
        </w:rPr>
        <w:fldChar w:fldCharType="end"/>
      </w:r>
    </w:p>
    <w:p w14:paraId="0FF4D479" w14:textId="004E2A1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4.1.</w:t>
      </w:r>
      <w:r w:rsidRPr="00792676">
        <w:rPr>
          <w:rFonts w:eastAsiaTheme="minorEastAsia"/>
          <w:noProof/>
        </w:rPr>
        <w:t>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t</w:t>
      </w:r>
      <w:r w:rsidRPr="00792676">
        <w:rPr>
          <w:rFonts w:eastAsiaTheme="minorEastAsia"/>
          <w:noProof/>
        </w:rPr>
        <w:t>ransmitter</w:t>
      </w:r>
      <w:r>
        <w:rPr>
          <w:noProof/>
        </w:rPr>
        <w:tab/>
      </w:r>
      <w:r>
        <w:rPr>
          <w:noProof/>
        </w:rPr>
        <w:fldChar w:fldCharType="begin" w:fldLock="1"/>
      </w:r>
      <w:r>
        <w:rPr>
          <w:noProof/>
        </w:rPr>
        <w:instrText xml:space="preserve"> PAGEREF _Toc216435758 \h </w:instrText>
      </w:r>
      <w:r>
        <w:rPr>
          <w:noProof/>
        </w:rPr>
      </w:r>
      <w:r>
        <w:rPr>
          <w:noProof/>
        </w:rPr>
        <w:fldChar w:fldCharType="separate"/>
      </w:r>
      <w:r>
        <w:rPr>
          <w:noProof/>
        </w:rPr>
        <w:t>22</w:t>
      </w:r>
      <w:r>
        <w:rPr>
          <w:noProof/>
        </w:rPr>
        <w:fldChar w:fldCharType="end"/>
      </w:r>
    </w:p>
    <w:p w14:paraId="3E87EBCA" w14:textId="42F1A9B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4.1.</w:t>
      </w:r>
      <w:r w:rsidRPr="00792676">
        <w:rPr>
          <w:rFonts w:eastAsiaTheme="minorEastAsia"/>
          <w:noProof/>
        </w:rPr>
        <w:t>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 xml:space="preserve">Measurement of </w:t>
      </w:r>
      <w:r w:rsidRPr="00792676">
        <w:rPr>
          <w:rFonts w:eastAsiaTheme="minorEastAsia"/>
          <w:noProof/>
        </w:rPr>
        <w:t>receiver</w:t>
      </w:r>
      <w:r>
        <w:rPr>
          <w:noProof/>
        </w:rPr>
        <w:tab/>
      </w:r>
      <w:r>
        <w:rPr>
          <w:noProof/>
        </w:rPr>
        <w:fldChar w:fldCharType="begin" w:fldLock="1"/>
      </w:r>
      <w:r>
        <w:rPr>
          <w:noProof/>
        </w:rPr>
        <w:instrText xml:space="preserve"> PAGEREF _Toc216435759 \h </w:instrText>
      </w:r>
      <w:r>
        <w:rPr>
          <w:noProof/>
        </w:rPr>
      </w:r>
      <w:r>
        <w:rPr>
          <w:noProof/>
        </w:rPr>
        <w:fldChar w:fldCharType="separate"/>
      </w:r>
      <w:r>
        <w:rPr>
          <w:noProof/>
        </w:rPr>
        <w:t>23</w:t>
      </w:r>
      <w:r>
        <w:rPr>
          <w:noProof/>
        </w:rPr>
        <w:fldChar w:fldCharType="end"/>
      </w:r>
    </w:p>
    <w:p w14:paraId="7F6D894F" w14:textId="5EA72FC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4.1.</w:t>
      </w:r>
      <w:r w:rsidRPr="00792676">
        <w:rPr>
          <w:rFonts w:eastAsiaTheme="minorEastAsia"/>
          <w:noProof/>
        </w:rPr>
        <w:t>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performance requirements</w:t>
      </w:r>
      <w:r>
        <w:rPr>
          <w:noProof/>
        </w:rPr>
        <w:tab/>
      </w:r>
      <w:r>
        <w:rPr>
          <w:noProof/>
        </w:rPr>
        <w:fldChar w:fldCharType="begin" w:fldLock="1"/>
      </w:r>
      <w:r>
        <w:rPr>
          <w:noProof/>
        </w:rPr>
        <w:instrText xml:space="preserve"> PAGEREF _Toc216435760 \h </w:instrText>
      </w:r>
      <w:r>
        <w:rPr>
          <w:noProof/>
        </w:rPr>
      </w:r>
      <w:r>
        <w:rPr>
          <w:noProof/>
        </w:rPr>
        <w:fldChar w:fldCharType="separate"/>
      </w:r>
      <w:r>
        <w:rPr>
          <w:noProof/>
        </w:rPr>
        <w:t>26</w:t>
      </w:r>
      <w:r>
        <w:rPr>
          <w:noProof/>
        </w:rPr>
        <w:fldChar w:fldCharType="end"/>
      </w:r>
    </w:p>
    <w:p w14:paraId="28398F3E" w14:textId="0138FE9A"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4.1.</w:t>
      </w:r>
      <w:r w:rsidRPr="00792676">
        <w:rPr>
          <w:rFonts w:eastAsiaTheme="minorEastAsia"/>
          <w:noProof/>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Interpretation of measurement results</w:t>
      </w:r>
      <w:r>
        <w:rPr>
          <w:noProof/>
        </w:rPr>
        <w:tab/>
      </w:r>
      <w:r>
        <w:rPr>
          <w:noProof/>
        </w:rPr>
        <w:fldChar w:fldCharType="begin" w:fldLock="1"/>
      </w:r>
      <w:r>
        <w:rPr>
          <w:noProof/>
        </w:rPr>
        <w:instrText xml:space="preserve"> PAGEREF _Toc216435761 \h </w:instrText>
      </w:r>
      <w:r>
        <w:rPr>
          <w:noProof/>
        </w:rPr>
      </w:r>
      <w:r>
        <w:rPr>
          <w:noProof/>
        </w:rPr>
        <w:fldChar w:fldCharType="separate"/>
      </w:r>
      <w:r>
        <w:rPr>
          <w:noProof/>
        </w:rPr>
        <w:t>28</w:t>
      </w:r>
      <w:r>
        <w:rPr>
          <w:noProof/>
        </w:rPr>
        <w:fldChar w:fldCharType="end"/>
      </w:r>
    </w:p>
    <w:p w14:paraId="4338F499" w14:textId="435D277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Conducted requirement reference points</w:t>
      </w:r>
      <w:r>
        <w:rPr>
          <w:noProof/>
        </w:rPr>
        <w:tab/>
      </w:r>
      <w:r>
        <w:rPr>
          <w:noProof/>
        </w:rPr>
        <w:fldChar w:fldCharType="begin" w:fldLock="1"/>
      </w:r>
      <w:r>
        <w:rPr>
          <w:noProof/>
        </w:rPr>
        <w:instrText xml:space="preserve"> PAGEREF _Toc216435762 \h </w:instrText>
      </w:r>
      <w:r>
        <w:rPr>
          <w:noProof/>
        </w:rPr>
      </w:r>
      <w:r>
        <w:rPr>
          <w:noProof/>
        </w:rPr>
        <w:fldChar w:fldCharType="separate"/>
      </w:r>
      <w:r>
        <w:rPr>
          <w:noProof/>
        </w:rPr>
        <w:t>28</w:t>
      </w:r>
      <w:r>
        <w:rPr>
          <w:noProof/>
        </w:rPr>
        <w:fldChar w:fldCharType="end"/>
      </w:r>
    </w:p>
    <w:p w14:paraId="7B0C5876" w14:textId="1659FE50"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4.2.</w:t>
      </w:r>
      <w:r w:rsidRPr="00792676">
        <w:rPr>
          <w:rFonts w:eastAsia="SimSun"/>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SimSun"/>
          <w:i/>
          <w:noProof/>
          <w:lang w:eastAsia="zh-CN"/>
        </w:rPr>
        <w:t>IAB</w:t>
      </w:r>
      <w:r w:rsidRPr="00792676">
        <w:rPr>
          <w:rFonts w:eastAsiaTheme="minorEastAsia"/>
          <w:i/>
          <w:noProof/>
        </w:rPr>
        <w:t xml:space="preserve"> type 1-H</w:t>
      </w:r>
      <w:r>
        <w:rPr>
          <w:noProof/>
        </w:rPr>
        <w:tab/>
      </w:r>
      <w:r>
        <w:rPr>
          <w:noProof/>
        </w:rPr>
        <w:fldChar w:fldCharType="begin" w:fldLock="1"/>
      </w:r>
      <w:r>
        <w:rPr>
          <w:noProof/>
        </w:rPr>
        <w:instrText xml:space="preserve"> PAGEREF _Toc216435763 \h </w:instrText>
      </w:r>
      <w:r>
        <w:rPr>
          <w:noProof/>
        </w:rPr>
      </w:r>
      <w:r>
        <w:rPr>
          <w:noProof/>
        </w:rPr>
        <w:fldChar w:fldCharType="separate"/>
      </w:r>
      <w:r>
        <w:rPr>
          <w:noProof/>
        </w:rPr>
        <w:t>28</w:t>
      </w:r>
      <w:r>
        <w:rPr>
          <w:noProof/>
        </w:rPr>
        <w:fldChar w:fldCharType="end"/>
      </w:r>
    </w:p>
    <w:p w14:paraId="23AAA0A1" w14:textId="2005C94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 classes</w:t>
      </w:r>
      <w:r>
        <w:rPr>
          <w:noProof/>
        </w:rPr>
        <w:tab/>
      </w:r>
      <w:r>
        <w:rPr>
          <w:noProof/>
        </w:rPr>
        <w:fldChar w:fldCharType="begin" w:fldLock="1"/>
      </w:r>
      <w:r>
        <w:rPr>
          <w:noProof/>
        </w:rPr>
        <w:instrText xml:space="preserve"> PAGEREF _Toc216435764 \h </w:instrText>
      </w:r>
      <w:r>
        <w:rPr>
          <w:noProof/>
        </w:rPr>
      </w:r>
      <w:r>
        <w:rPr>
          <w:noProof/>
        </w:rPr>
        <w:fldChar w:fldCharType="separate"/>
      </w:r>
      <w:r>
        <w:rPr>
          <w:noProof/>
        </w:rPr>
        <w:t>29</w:t>
      </w:r>
      <w:r>
        <w:rPr>
          <w:noProof/>
        </w:rPr>
        <w:fldChar w:fldCharType="end"/>
      </w:r>
    </w:p>
    <w:p w14:paraId="63E0FA68" w14:textId="7476DB7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w:t>
      </w:r>
      <w:r w:rsidRPr="00792676">
        <w:rPr>
          <w:rFonts w:eastAsia="SimSun"/>
          <w:noProof/>
          <w:lang w:eastAsia="zh-CN"/>
        </w:rPr>
        <w:t>3</w:t>
      </w:r>
      <w:r w:rsidRPr="00792676">
        <w:rPr>
          <w:rFonts w:eastAsiaTheme="minorEastAsia"/>
          <w:noProof/>
        </w:rPr>
        <w:t>.</w:t>
      </w:r>
      <w:r w:rsidRPr="00792676">
        <w:rPr>
          <w:rFonts w:eastAsia="SimSun"/>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SimSun"/>
          <w:i/>
          <w:noProof/>
          <w:lang w:eastAsia="zh-CN"/>
        </w:rPr>
        <w:t>IAB-DU class</w:t>
      </w:r>
      <w:r>
        <w:rPr>
          <w:noProof/>
        </w:rPr>
        <w:tab/>
      </w:r>
      <w:r>
        <w:rPr>
          <w:noProof/>
        </w:rPr>
        <w:fldChar w:fldCharType="begin" w:fldLock="1"/>
      </w:r>
      <w:r>
        <w:rPr>
          <w:noProof/>
        </w:rPr>
        <w:instrText xml:space="preserve"> PAGEREF _Toc216435765 \h </w:instrText>
      </w:r>
      <w:r>
        <w:rPr>
          <w:noProof/>
        </w:rPr>
      </w:r>
      <w:r>
        <w:rPr>
          <w:noProof/>
        </w:rPr>
        <w:fldChar w:fldCharType="separate"/>
      </w:r>
      <w:r>
        <w:rPr>
          <w:noProof/>
        </w:rPr>
        <w:t>29</w:t>
      </w:r>
      <w:r>
        <w:rPr>
          <w:noProof/>
        </w:rPr>
        <w:fldChar w:fldCharType="end"/>
      </w:r>
    </w:p>
    <w:p w14:paraId="48F35148" w14:textId="4CC711D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w:t>
      </w:r>
      <w:r w:rsidRPr="00792676">
        <w:rPr>
          <w:rFonts w:eastAsia="SimSun"/>
          <w:noProof/>
          <w:lang w:eastAsia="zh-CN"/>
        </w:rPr>
        <w:t>3</w:t>
      </w:r>
      <w:r w:rsidRPr="00792676">
        <w:rPr>
          <w:rFonts w:eastAsiaTheme="minorEastAsia"/>
          <w:noProof/>
        </w:rPr>
        <w:t>.</w:t>
      </w:r>
      <w:r w:rsidRPr="00792676">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sidRPr="00792676">
        <w:rPr>
          <w:rFonts w:eastAsia="SimSun"/>
          <w:i/>
          <w:noProof/>
          <w:lang w:eastAsia="zh-CN"/>
        </w:rPr>
        <w:t>IAB-MT class</w:t>
      </w:r>
      <w:r>
        <w:rPr>
          <w:noProof/>
        </w:rPr>
        <w:tab/>
      </w:r>
      <w:r>
        <w:rPr>
          <w:noProof/>
        </w:rPr>
        <w:fldChar w:fldCharType="begin" w:fldLock="1"/>
      </w:r>
      <w:r>
        <w:rPr>
          <w:noProof/>
        </w:rPr>
        <w:instrText xml:space="preserve"> PAGEREF _Toc216435766 \h </w:instrText>
      </w:r>
      <w:r>
        <w:rPr>
          <w:noProof/>
        </w:rPr>
      </w:r>
      <w:r>
        <w:rPr>
          <w:noProof/>
        </w:rPr>
        <w:fldChar w:fldCharType="separate"/>
      </w:r>
      <w:r>
        <w:rPr>
          <w:noProof/>
        </w:rPr>
        <w:t>30</w:t>
      </w:r>
      <w:r>
        <w:rPr>
          <w:noProof/>
        </w:rPr>
        <w:fldChar w:fldCharType="end"/>
      </w:r>
    </w:p>
    <w:p w14:paraId="39820768" w14:textId="5D3B04E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Regional requirements</w:t>
      </w:r>
      <w:r>
        <w:rPr>
          <w:noProof/>
        </w:rPr>
        <w:tab/>
      </w:r>
      <w:r>
        <w:rPr>
          <w:noProof/>
        </w:rPr>
        <w:fldChar w:fldCharType="begin" w:fldLock="1"/>
      </w:r>
      <w:r>
        <w:rPr>
          <w:noProof/>
        </w:rPr>
        <w:instrText xml:space="preserve"> PAGEREF _Toc216435767 \h </w:instrText>
      </w:r>
      <w:r>
        <w:rPr>
          <w:noProof/>
        </w:rPr>
      </w:r>
      <w:r>
        <w:rPr>
          <w:noProof/>
        </w:rPr>
        <w:fldChar w:fldCharType="separate"/>
      </w:r>
      <w:r>
        <w:rPr>
          <w:noProof/>
        </w:rPr>
        <w:t>30</w:t>
      </w:r>
      <w:r>
        <w:rPr>
          <w:noProof/>
        </w:rPr>
        <w:fldChar w:fldCharType="end"/>
      </w:r>
    </w:p>
    <w:p w14:paraId="4C62E8DD" w14:textId="3834477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 configurations</w:t>
      </w:r>
      <w:r>
        <w:rPr>
          <w:noProof/>
        </w:rPr>
        <w:tab/>
      </w:r>
      <w:r>
        <w:rPr>
          <w:noProof/>
        </w:rPr>
        <w:fldChar w:fldCharType="begin" w:fldLock="1"/>
      </w:r>
      <w:r>
        <w:rPr>
          <w:noProof/>
        </w:rPr>
        <w:instrText xml:space="preserve"> PAGEREF _Toc216435768 \h </w:instrText>
      </w:r>
      <w:r>
        <w:rPr>
          <w:noProof/>
        </w:rPr>
      </w:r>
      <w:r>
        <w:rPr>
          <w:noProof/>
        </w:rPr>
        <w:fldChar w:fldCharType="separate"/>
      </w:r>
      <w:r>
        <w:rPr>
          <w:noProof/>
        </w:rPr>
        <w:t>30</w:t>
      </w:r>
      <w:r>
        <w:rPr>
          <w:noProof/>
        </w:rPr>
        <w:fldChar w:fldCharType="end"/>
      </w:r>
    </w:p>
    <w:p w14:paraId="098C3616" w14:textId="0CFAC43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sidRPr="00792676">
        <w:rPr>
          <w:rFonts w:eastAsia="SimSun"/>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SimSun"/>
          <w:i/>
          <w:noProof/>
          <w:lang w:eastAsia="zh-CN"/>
        </w:rPr>
        <w:t>IAB</w:t>
      </w:r>
      <w:r w:rsidRPr="00792676">
        <w:rPr>
          <w:rFonts w:eastAsiaTheme="minorEastAsia"/>
          <w:i/>
          <w:noProof/>
        </w:rPr>
        <w:t xml:space="preserve"> type 1-H</w:t>
      </w:r>
      <w:r>
        <w:rPr>
          <w:noProof/>
        </w:rPr>
        <w:tab/>
      </w:r>
      <w:r>
        <w:rPr>
          <w:noProof/>
        </w:rPr>
        <w:fldChar w:fldCharType="begin" w:fldLock="1"/>
      </w:r>
      <w:r>
        <w:rPr>
          <w:noProof/>
        </w:rPr>
        <w:instrText xml:space="preserve"> PAGEREF _Toc216435769 \h </w:instrText>
      </w:r>
      <w:r>
        <w:rPr>
          <w:noProof/>
        </w:rPr>
      </w:r>
      <w:r>
        <w:rPr>
          <w:noProof/>
        </w:rPr>
        <w:fldChar w:fldCharType="separate"/>
      </w:r>
      <w:r>
        <w:rPr>
          <w:noProof/>
        </w:rPr>
        <w:t>30</w:t>
      </w:r>
      <w:r>
        <w:rPr>
          <w:noProof/>
        </w:rPr>
        <w:fldChar w:fldCharType="end"/>
      </w:r>
    </w:p>
    <w:p w14:paraId="6303AEA0" w14:textId="2333444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sidRPr="00792676">
        <w:rPr>
          <w:rFonts w:eastAsia="SimSun"/>
          <w:noProof/>
          <w:lang w:eastAsia="zh-CN"/>
        </w:rPr>
        <w:t>1</w:t>
      </w:r>
      <w:r w:rsidRPr="00792676">
        <w:rPr>
          <w:rFonts w:eastAsiaTheme="minorEastAsia"/>
          <w:noProof/>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 configurations</w:t>
      </w:r>
      <w:r>
        <w:rPr>
          <w:noProof/>
        </w:rPr>
        <w:tab/>
      </w:r>
      <w:r>
        <w:rPr>
          <w:noProof/>
        </w:rPr>
        <w:fldChar w:fldCharType="begin" w:fldLock="1"/>
      </w:r>
      <w:r>
        <w:rPr>
          <w:noProof/>
        </w:rPr>
        <w:instrText xml:space="preserve"> PAGEREF _Toc216435770 \h </w:instrText>
      </w:r>
      <w:r>
        <w:rPr>
          <w:noProof/>
        </w:rPr>
      </w:r>
      <w:r>
        <w:rPr>
          <w:noProof/>
        </w:rPr>
        <w:fldChar w:fldCharType="separate"/>
      </w:r>
      <w:r>
        <w:rPr>
          <w:noProof/>
        </w:rPr>
        <w:t>30</w:t>
      </w:r>
      <w:r>
        <w:rPr>
          <w:noProof/>
        </w:rPr>
        <w:fldChar w:fldCharType="end"/>
      </w:r>
    </w:p>
    <w:p w14:paraId="1F4F18A7" w14:textId="3711B4B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sidRPr="00792676">
        <w:rPr>
          <w:rFonts w:eastAsia="SimSun"/>
          <w:noProof/>
          <w:lang w:eastAsia="zh-CN"/>
        </w:rPr>
        <w:t>1</w:t>
      </w:r>
      <w:r w:rsidRPr="00792676">
        <w:rPr>
          <w:rFonts w:eastAsiaTheme="minorEastAsia"/>
          <w:noProof/>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 configurations</w:t>
      </w:r>
      <w:r>
        <w:rPr>
          <w:noProof/>
        </w:rPr>
        <w:tab/>
      </w:r>
      <w:r>
        <w:rPr>
          <w:noProof/>
        </w:rPr>
        <w:fldChar w:fldCharType="begin" w:fldLock="1"/>
      </w:r>
      <w:r>
        <w:rPr>
          <w:noProof/>
        </w:rPr>
        <w:instrText xml:space="preserve"> PAGEREF _Toc216435771 \h </w:instrText>
      </w:r>
      <w:r>
        <w:rPr>
          <w:noProof/>
        </w:rPr>
      </w:r>
      <w:r>
        <w:rPr>
          <w:noProof/>
        </w:rPr>
        <w:fldChar w:fldCharType="separate"/>
      </w:r>
      <w:r>
        <w:rPr>
          <w:noProof/>
        </w:rPr>
        <w:t>31</w:t>
      </w:r>
      <w:r>
        <w:rPr>
          <w:noProof/>
        </w:rPr>
        <w:fldChar w:fldCharType="end"/>
      </w:r>
    </w:p>
    <w:p w14:paraId="3871810E" w14:textId="57AEC73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sidRPr="00792676">
        <w:rPr>
          <w:rFonts w:eastAsia="SimSun"/>
          <w:noProof/>
          <w:lang w:eastAsia="zh-CN"/>
        </w:rPr>
        <w:t>1</w:t>
      </w:r>
      <w:r w:rsidRPr="00792676">
        <w:rPr>
          <w:rFonts w:eastAsiaTheme="minorEastAsia"/>
          <w:noProof/>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Power supply options</w:t>
      </w:r>
      <w:r>
        <w:rPr>
          <w:noProof/>
        </w:rPr>
        <w:tab/>
      </w:r>
      <w:r>
        <w:rPr>
          <w:noProof/>
        </w:rPr>
        <w:fldChar w:fldCharType="begin" w:fldLock="1"/>
      </w:r>
      <w:r>
        <w:rPr>
          <w:noProof/>
        </w:rPr>
        <w:instrText xml:space="preserve"> PAGEREF _Toc216435772 \h </w:instrText>
      </w:r>
      <w:r>
        <w:rPr>
          <w:noProof/>
        </w:rPr>
      </w:r>
      <w:r>
        <w:rPr>
          <w:noProof/>
        </w:rPr>
        <w:fldChar w:fldCharType="separate"/>
      </w:r>
      <w:r>
        <w:rPr>
          <w:noProof/>
        </w:rPr>
        <w:t>31</w:t>
      </w:r>
      <w:r>
        <w:rPr>
          <w:noProof/>
        </w:rPr>
        <w:fldChar w:fldCharType="end"/>
      </w:r>
    </w:p>
    <w:p w14:paraId="7570CD60" w14:textId="03DE3A5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4.5.</w:t>
      </w:r>
      <w:r w:rsidRPr="00792676">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sidRPr="00792676">
        <w:rPr>
          <w:rFonts w:eastAsia="SimSun"/>
          <w:noProof/>
          <w:lang w:eastAsia="zh-CN"/>
        </w:rPr>
        <w:t>IAB</w:t>
      </w:r>
      <w:r w:rsidRPr="00792676">
        <w:rPr>
          <w:rFonts w:eastAsiaTheme="minorEastAsia"/>
          <w:noProof/>
        </w:rPr>
        <w:t xml:space="preserve"> with integrated Iuant BS modem</w:t>
      </w:r>
      <w:r>
        <w:rPr>
          <w:noProof/>
        </w:rPr>
        <w:tab/>
      </w:r>
      <w:r>
        <w:rPr>
          <w:noProof/>
        </w:rPr>
        <w:fldChar w:fldCharType="begin" w:fldLock="1"/>
      </w:r>
      <w:r>
        <w:rPr>
          <w:noProof/>
        </w:rPr>
        <w:instrText xml:space="preserve"> PAGEREF _Toc216435773 \h </w:instrText>
      </w:r>
      <w:r>
        <w:rPr>
          <w:noProof/>
        </w:rPr>
      </w:r>
      <w:r>
        <w:rPr>
          <w:noProof/>
        </w:rPr>
        <w:fldChar w:fldCharType="separate"/>
      </w:r>
      <w:r>
        <w:rPr>
          <w:noProof/>
        </w:rPr>
        <w:t>32</w:t>
      </w:r>
      <w:r>
        <w:rPr>
          <w:noProof/>
        </w:rPr>
        <w:fldChar w:fldCharType="end"/>
      </w:r>
    </w:p>
    <w:p w14:paraId="0383CD2C" w14:textId="59471AB2"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Manufacturer declarations</w:t>
      </w:r>
      <w:r>
        <w:rPr>
          <w:noProof/>
        </w:rPr>
        <w:tab/>
      </w:r>
      <w:r>
        <w:rPr>
          <w:noProof/>
        </w:rPr>
        <w:fldChar w:fldCharType="begin" w:fldLock="1"/>
      </w:r>
      <w:r>
        <w:rPr>
          <w:noProof/>
        </w:rPr>
        <w:instrText xml:space="preserve"> PAGEREF _Toc216435774 \h </w:instrText>
      </w:r>
      <w:r>
        <w:rPr>
          <w:noProof/>
        </w:rPr>
      </w:r>
      <w:r>
        <w:rPr>
          <w:noProof/>
        </w:rPr>
        <w:fldChar w:fldCharType="separate"/>
      </w:r>
      <w:r>
        <w:rPr>
          <w:noProof/>
        </w:rPr>
        <w:t>32</w:t>
      </w:r>
      <w:r>
        <w:rPr>
          <w:noProof/>
        </w:rPr>
        <w:fldChar w:fldCharType="end"/>
      </w:r>
    </w:p>
    <w:p w14:paraId="7262B6AC" w14:textId="38B4B382"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4.7</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configurations</w:t>
      </w:r>
      <w:r>
        <w:rPr>
          <w:noProof/>
        </w:rPr>
        <w:tab/>
      </w:r>
      <w:r>
        <w:rPr>
          <w:noProof/>
        </w:rPr>
        <w:fldChar w:fldCharType="begin" w:fldLock="1"/>
      </w:r>
      <w:r>
        <w:rPr>
          <w:noProof/>
        </w:rPr>
        <w:instrText xml:space="preserve"> PAGEREF _Toc216435775 \h </w:instrText>
      </w:r>
      <w:r>
        <w:rPr>
          <w:noProof/>
        </w:rPr>
      </w:r>
      <w:r>
        <w:rPr>
          <w:noProof/>
        </w:rPr>
        <w:fldChar w:fldCharType="separate"/>
      </w:r>
      <w:r>
        <w:rPr>
          <w:noProof/>
        </w:rPr>
        <w:t>37</w:t>
      </w:r>
      <w:r>
        <w:rPr>
          <w:noProof/>
        </w:rPr>
        <w:fldChar w:fldCharType="end"/>
      </w:r>
    </w:p>
    <w:p w14:paraId="5006CC56" w14:textId="5EC89B0A"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_Toc216435776 \h </w:instrText>
      </w:r>
      <w:r>
        <w:rPr>
          <w:noProof/>
        </w:rPr>
      </w:r>
      <w:r>
        <w:rPr>
          <w:noProof/>
        </w:rPr>
        <w:fldChar w:fldCharType="separate"/>
      </w:r>
      <w:r>
        <w:rPr>
          <w:noProof/>
        </w:rPr>
        <w:t>37</w:t>
      </w:r>
      <w:r>
        <w:rPr>
          <w:noProof/>
        </w:rPr>
        <w:fldChar w:fldCharType="end"/>
      </w:r>
    </w:p>
    <w:p w14:paraId="2FD9CFCB" w14:textId="10855AE6"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_Toc216435777 \h </w:instrText>
      </w:r>
      <w:r>
        <w:rPr>
          <w:noProof/>
        </w:rPr>
      </w:r>
      <w:r>
        <w:rPr>
          <w:noProof/>
        </w:rPr>
        <w:fldChar w:fldCharType="separate"/>
      </w:r>
      <w:r>
        <w:rPr>
          <w:noProof/>
        </w:rPr>
        <w:t>37</w:t>
      </w:r>
      <w:r>
        <w:rPr>
          <w:noProof/>
        </w:rPr>
        <w:fldChar w:fldCharType="end"/>
      </w:r>
    </w:p>
    <w:p w14:paraId="52055C56" w14:textId="6847DD3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4.7.3</w:t>
      </w:r>
      <w:r>
        <w:rPr>
          <w:rFonts w:asciiTheme="minorHAnsi" w:eastAsiaTheme="minorEastAsia" w:hAnsiTheme="minorHAnsi" w:cstheme="minorBidi"/>
          <w:noProof/>
          <w:kern w:val="2"/>
          <w:sz w:val="24"/>
          <w:szCs w:val="24"/>
          <w:lang w:eastAsia="zh-CN"/>
          <w14:ligatures w14:val="standardContextual"/>
        </w:rPr>
        <w:tab/>
      </w:r>
      <w:r>
        <w:rPr>
          <w:noProof/>
        </w:rPr>
        <w:t>IABTC1: Contiguous spectrum operation</w:t>
      </w:r>
      <w:r>
        <w:rPr>
          <w:noProof/>
        </w:rPr>
        <w:tab/>
      </w:r>
      <w:r>
        <w:rPr>
          <w:noProof/>
        </w:rPr>
        <w:fldChar w:fldCharType="begin" w:fldLock="1"/>
      </w:r>
      <w:r>
        <w:rPr>
          <w:noProof/>
        </w:rPr>
        <w:instrText xml:space="preserve"> PAGEREF _Toc216435778 \h </w:instrText>
      </w:r>
      <w:r>
        <w:rPr>
          <w:noProof/>
        </w:rPr>
      </w:r>
      <w:r>
        <w:rPr>
          <w:noProof/>
        </w:rPr>
        <w:fldChar w:fldCharType="separate"/>
      </w:r>
      <w:r>
        <w:rPr>
          <w:noProof/>
        </w:rPr>
        <w:t>37</w:t>
      </w:r>
      <w:r>
        <w:rPr>
          <w:noProof/>
        </w:rPr>
        <w:fldChar w:fldCharType="end"/>
      </w:r>
    </w:p>
    <w:p w14:paraId="32B434EC" w14:textId="0F1957C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_Toc216435779 \h </w:instrText>
      </w:r>
      <w:r>
        <w:rPr>
          <w:noProof/>
        </w:rPr>
      </w:r>
      <w:r>
        <w:rPr>
          <w:noProof/>
        </w:rPr>
        <w:fldChar w:fldCharType="separate"/>
      </w:r>
      <w:r>
        <w:rPr>
          <w:noProof/>
        </w:rPr>
        <w:t>37</w:t>
      </w:r>
      <w:r>
        <w:rPr>
          <w:noProof/>
        </w:rPr>
        <w:fldChar w:fldCharType="end"/>
      </w:r>
    </w:p>
    <w:p w14:paraId="465F07DE" w14:textId="598D0800"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4.7.3.2</w:t>
      </w:r>
      <w:r>
        <w:rPr>
          <w:rFonts w:asciiTheme="minorHAnsi" w:eastAsiaTheme="minorEastAsia" w:hAnsiTheme="minorHAnsi" w:cstheme="minorBidi"/>
          <w:noProof/>
          <w:kern w:val="2"/>
          <w:sz w:val="24"/>
          <w:szCs w:val="24"/>
          <w:lang w:eastAsia="zh-CN"/>
          <w14:ligatures w14:val="standardContextual"/>
        </w:rPr>
        <w:tab/>
      </w:r>
      <w:r>
        <w:rPr>
          <w:noProof/>
        </w:rPr>
        <w:t>IABTC1 generation</w:t>
      </w:r>
      <w:r>
        <w:rPr>
          <w:noProof/>
        </w:rPr>
        <w:tab/>
      </w:r>
      <w:r>
        <w:rPr>
          <w:noProof/>
        </w:rPr>
        <w:fldChar w:fldCharType="begin" w:fldLock="1"/>
      </w:r>
      <w:r>
        <w:rPr>
          <w:noProof/>
        </w:rPr>
        <w:instrText xml:space="preserve"> PAGEREF _Toc216435780 \h </w:instrText>
      </w:r>
      <w:r>
        <w:rPr>
          <w:noProof/>
        </w:rPr>
      </w:r>
      <w:r>
        <w:rPr>
          <w:noProof/>
        </w:rPr>
        <w:fldChar w:fldCharType="separate"/>
      </w:r>
      <w:r>
        <w:rPr>
          <w:noProof/>
        </w:rPr>
        <w:t>37</w:t>
      </w:r>
      <w:r>
        <w:rPr>
          <w:noProof/>
        </w:rPr>
        <w:fldChar w:fldCharType="end"/>
      </w:r>
    </w:p>
    <w:p w14:paraId="46BDAA16" w14:textId="65EF122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4.7.3.3</w:t>
      </w:r>
      <w:r>
        <w:rPr>
          <w:rFonts w:asciiTheme="minorHAnsi" w:eastAsiaTheme="minorEastAsia" w:hAnsiTheme="minorHAnsi" w:cstheme="minorBidi"/>
          <w:noProof/>
          <w:kern w:val="2"/>
          <w:sz w:val="24"/>
          <w:szCs w:val="24"/>
          <w:lang w:eastAsia="zh-CN"/>
          <w14:ligatures w14:val="standardContextual"/>
        </w:rPr>
        <w:tab/>
      </w:r>
      <w:r>
        <w:rPr>
          <w:noProof/>
        </w:rPr>
        <w:t>IABTC1 power allocation</w:t>
      </w:r>
      <w:r>
        <w:rPr>
          <w:noProof/>
        </w:rPr>
        <w:tab/>
      </w:r>
      <w:r>
        <w:rPr>
          <w:noProof/>
        </w:rPr>
        <w:fldChar w:fldCharType="begin" w:fldLock="1"/>
      </w:r>
      <w:r>
        <w:rPr>
          <w:noProof/>
        </w:rPr>
        <w:instrText xml:space="preserve"> PAGEREF _Toc216435781 \h </w:instrText>
      </w:r>
      <w:r>
        <w:rPr>
          <w:noProof/>
        </w:rPr>
      </w:r>
      <w:r>
        <w:rPr>
          <w:noProof/>
        </w:rPr>
        <w:fldChar w:fldCharType="separate"/>
      </w:r>
      <w:r>
        <w:rPr>
          <w:noProof/>
        </w:rPr>
        <w:t>38</w:t>
      </w:r>
      <w:r>
        <w:rPr>
          <w:noProof/>
        </w:rPr>
        <w:fldChar w:fldCharType="end"/>
      </w:r>
    </w:p>
    <w:p w14:paraId="7532F10B" w14:textId="4D11E19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4.7.4</w:t>
      </w:r>
      <w:r>
        <w:rPr>
          <w:rFonts w:asciiTheme="minorHAnsi" w:eastAsiaTheme="minorEastAsia" w:hAnsiTheme="minorHAnsi" w:cstheme="minorBidi"/>
          <w:noProof/>
          <w:kern w:val="2"/>
          <w:sz w:val="24"/>
          <w:szCs w:val="24"/>
          <w:lang w:eastAsia="zh-CN"/>
          <w14:ligatures w14:val="standardContextual"/>
        </w:rPr>
        <w:tab/>
      </w:r>
      <w:r>
        <w:rPr>
          <w:noProof/>
        </w:rPr>
        <w:t>IABTC2: Contiguous CA occupied bandwidth</w:t>
      </w:r>
      <w:r>
        <w:rPr>
          <w:noProof/>
        </w:rPr>
        <w:tab/>
      </w:r>
      <w:r>
        <w:rPr>
          <w:noProof/>
        </w:rPr>
        <w:fldChar w:fldCharType="begin" w:fldLock="1"/>
      </w:r>
      <w:r>
        <w:rPr>
          <w:noProof/>
        </w:rPr>
        <w:instrText xml:space="preserve"> PAGEREF _Toc216435782 \h </w:instrText>
      </w:r>
      <w:r>
        <w:rPr>
          <w:noProof/>
        </w:rPr>
      </w:r>
      <w:r>
        <w:rPr>
          <w:noProof/>
        </w:rPr>
        <w:fldChar w:fldCharType="separate"/>
      </w:r>
      <w:r>
        <w:rPr>
          <w:noProof/>
        </w:rPr>
        <w:t>38</w:t>
      </w:r>
      <w:r>
        <w:rPr>
          <w:noProof/>
        </w:rPr>
        <w:fldChar w:fldCharType="end"/>
      </w:r>
    </w:p>
    <w:p w14:paraId="3E563825" w14:textId="3EE01E9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_Toc216435783 \h </w:instrText>
      </w:r>
      <w:r>
        <w:rPr>
          <w:noProof/>
        </w:rPr>
      </w:r>
      <w:r>
        <w:rPr>
          <w:noProof/>
        </w:rPr>
        <w:fldChar w:fldCharType="separate"/>
      </w:r>
      <w:r>
        <w:rPr>
          <w:noProof/>
        </w:rPr>
        <w:t>38</w:t>
      </w:r>
      <w:r>
        <w:rPr>
          <w:noProof/>
        </w:rPr>
        <w:fldChar w:fldCharType="end"/>
      </w:r>
    </w:p>
    <w:p w14:paraId="0CB4B4BE" w14:textId="1FA1DEB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4.7.4.2</w:t>
      </w:r>
      <w:r>
        <w:rPr>
          <w:rFonts w:asciiTheme="minorHAnsi" w:eastAsiaTheme="minorEastAsia" w:hAnsiTheme="minorHAnsi" w:cstheme="minorBidi"/>
          <w:noProof/>
          <w:kern w:val="2"/>
          <w:sz w:val="24"/>
          <w:szCs w:val="24"/>
          <w:lang w:eastAsia="zh-CN"/>
          <w14:ligatures w14:val="standardContextual"/>
        </w:rPr>
        <w:tab/>
      </w:r>
      <w:r>
        <w:rPr>
          <w:noProof/>
        </w:rPr>
        <w:t>IABTC2 generation</w:t>
      </w:r>
      <w:r>
        <w:rPr>
          <w:noProof/>
        </w:rPr>
        <w:tab/>
      </w:r>
      <w:r>
        <w:rPr>
          <w:noProof/>
        </w:rPr>
        <w:fldChar w:fldCharType="begin" w:fldLock="1"/>
      </w:r>
      <w:r>
        <w:rPr>
          <w:noProof/>
        </w:rPr>
        <w:instrText xml:space="preserve"> PAGEREF _Toc216435784 \h </w:instrText>
      </w:r>
      <w:r>
        <w:rPr>
          <w:noProof/>
        </w:rPr>
      </w:r>
      <w:r>
        <w:rPr>
          <w:noProof/>
        </w:rPr>
        <w:fldChar w:fldCharType="separate"/>
      </w:r>
      <w:r>
        <w:rPr>
          <w:noProof/>
        </w:rPr>
        <w:t>38</w:t>
      </w:r>
      <w:r>
        <w:rPr>
          <w:noProof/>
        </w:rPr>
        <w:fldChar w:fldCharType="end"/>
      </w:r>
    </w:p>
    <w:p w14:paraId="0B869393" w14:textId="348F8B1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4.7.4.3</w:t>
      </w:r>
      <w:r>
        <w:rPr>
          <w:rFonts w:asciiTheme="minorHAnsi" w:eastAsiaTheme="minorEastAsia" w:hAnsiTheme="minorHAnsi" w:cstheme="minorBidi"/>
          <w:noProof/>
          <w:kern w:val="2"/>
          <w:sz w:val="24"/>
          <w:szCs w:val="24"/>
          <w:lang w:eastAsia="zh-CN"/>
          <w14:ligatures w14:val="standardContextual"/>
        </w:rPr>
        <w:tab/>
      </w:r>
      <w:r>
        <w:rPr>
          <w:noProof/>
        </w:rPr>
        <w:t>IABTC2 power allocation</w:t>
      </w:r>
      <w:r>
        <w:rPr>
          <w:noProof/>
        </w:rPr>
        <w:tab/>
      </w:r>
      <w:r>
        <w:rPr>
          <w:noProof/>
        </w:rPr>
        <w:fldChar w:fldCharType="begin" w:fldLock="1"/>
      </w:r>
      <w:r>
        <w:rPr>
          <w:noProof/>
        </w:rPr>
        <w:instrText xml:space="preserve"> PAGEREF _Toc216435785 \h </w:instrText>
      </w:r>
      <w:r>
        <w:rPr>
          <w:noProof/>
        </w:rPr>
      </w:r>
      <w:r>
        <w:rPr>
          <w:noProof/>
        </w:rPr>
        <w:fldChar w:fldCharType="separate"/>
      </w:r>
      <w:r>
        <w:rPr>
          <w:noProof/>
        </w:rPr>
        <w:t>39</w:t>
      </w:r>
      <w:r>
        <w:rPr>
          <w:noProof/>
        </w:rPr>
        <w:fldChar w:fldCharType="end"/>
      </w:r>
    </w:p>
    <w:p w14:paraId="44D82ADF" w14:textId="206D239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4.7.5</w:t>
      </w:r>
      <w:r>
        <w:rPr>
          <w:rFonts w:asciiTheme="minorHAnsi" w:eastAsiaTheme="minorEastAsia" w:hAnsiTheme="minorHAnsi" w:cstheme="minorBidi"/>
          <w:noProof/>
          <w:kern w:val="2"/>
          <w:sz w:val="24"/>
          <w:szCs w:val="24"/>
          <w:lang w:eastAsia="zh-CN"/>
          <w14:ligatures w14:val="standardContextual"/>
        </w:rPr>
        <w:tab/>
      </w:r>
      <w:r>
        <w:rPr>
          <w:noProof/>
        </w:rPr>
        <w:t>IABTC3: Non-contiguous spectrum operation</w:t>
      </w:r>
      <w:r>
        <w:rPr>
          <w:noProof/>
        </w:rPr>
        <w:tab/>
      </w:r>
      <w:r>
        <w:rPr>
          <w:noProof/>
        </w:rPr>
        <w:fldChar w:fldCharType="begin" w:fldLock="1"/>
      </w:r>
      <w:r>
        <w:rPr>
          <w:noProof/>
        </w:rPr>
        <w:instrText xml:space="preserve"> PAGEREF _Toc216435786 \h </w:instrText>
      </w:r>
      <w:r>
        <w:rPr>
          <w:noProof/>
        </w:rPr>
      </w:r>
      <w:r>
        <w:rPr>
          <w:noProof/>
        </w:rPr>
        <w:fldChar w:fldCharType="separate"/>
      </w:r>
      <w:r>
        <w:rPr>
          <w:noProof/>
        </w:rPr>
        <w:t>39</w:t>
      </w:r>
      <w:r>
        <w:rPr>
          <w:noProof/>
        </w:rPr>
        <w:fldChar w:fldCharType="end"/>
      </w:r>
    </w:p>
    <w:p w14:paraId="33F176E4" w14:textId="2AD35F2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_Toc216435787 \h </w:instrText>
      </w:r>
      <w:r>
        <w:rPr>
          <w:noProof/>
        </w:rPr>
      </w:r>
      <w:r>
        <w:rPr>
          <w:noProof/>
        </w:rPr>
        <w:fldChar w:fldCharType="separate"/>
      </w:r>
      <w:r>
        <w:rPr>
          <w:noProof/>
        </w:rPr>
        <w:t>39</w:t>
      </w:r>
      <w:r>
        <w:rPr>
          <w:noProof/>
        </w:rPr>
        <w:fldChar w:fldCharType="end"/>
      </w:r>
    </w:p>
    <w:p w14:paraId="516AE66A" w14:textId="0FCB3B3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4.7.5.2</w:t>
      </w:r>
      <w:r>
        <w:rPr>
          <w:rFonts w:asciiTheme="minorHAnsi" w:eastAsiaTheme="minorEastAsia" w:hAnsiTheme="minorHAnsi" w:cstheme="minorBidi"/>
          <w:noProof/>
          <w:kern w:val="2"/>
          <w:sz w:val="24"/>
          <w:szCs w:val="24"/>
          <w:lang w:eastAsia="zh-CN"/>
          <w14:ligatures w14:val="standardContextual"/>
        </w:rPr>
        <w:tab/>
      </w:r>
      <w:r>
        <w:rPr>
          <w:noProof/>
        </w:rPr>
        <w:t>IABTC3 generation</w:t>
      </w:r>
      <w:r>
        <w:rPr>
          <w:noProof/>
        </w:rPr>
        <w:tab/>
      </w:r>
      <w:r>
        <w:rPr>
          <w:noProof/>
        </w:rPr>
        <w:fldChar w:fldCharType="begin" w:fldLock="1"/>
      </w:r>
      <w:r>
        <w:rPr>
          <w:noProof/>
        </w:rPr>
        <w:instrText xml:space="preserve"> PAGEREF _Toc216435788 \h </w:instrText>
      </w:r>
      <w:r>
        <w:rPr>
          <w:noProof/>
        </w:rPr>
      </w:r>
      <w:r>
        <w:rPr>
          <w:noProof/>
        </w:rPr>
        <w:fldChar w:fldCharType="separate"/>
      </w:r>
      <w:r>
        <w:rPr>
          <w:noProof/>
        </w:rPr>
        <w:t>39</w:t>
      </w:r>
      <w:r>
        <w:rPr>
          <w:noProof/>
        </w:rPr>
        <w:fldChar w:fldCharType="end"/>
      </w:r>
    </w:p>
    <w:p w14:paraId="0D164554" w14:textId="138D59F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4.7.5.3</w:t>
      </w:r>
      <w:r>
        <w:rPr>
          <w:rFonts w:asciiTheme="minorHAnsi" w:eastAsiaTheme="minorEastAsia" w:hAnsiTheme="minorHAnsi" w:cstheme="minorBidi"/>
          <w:noProof/>
          <w:kern w:val="2"/>
          <w:sz w:val="24"/>
          <w:szCs w:val="24"/>
          <w:lang w:eastAsia="zh-CN"/>
          <w14:ligatures w14:val="standardContextual"/>
        </w:rPr>
        <w:tab/>
      </w:r>
      <w:r>
        <w:rPr>
          <w:noProof/>
        </w:rPr>
        <w:t>IABTC3 power allocation</w:t>
      </w:r>
      <w:r>
        <w:rPr>
          <w:noProof/>
        </w:rPr>
        <w:tab/>
      </w:r>
      <w:r>
        <w:rPr>
          <w:noProof/>
        </w:rPr>
        <w:fldChar w:fldCharType="begin" w:fldLock="1"/>
      </w:r>
      <w:r>
        <w:rPr>
          <w:noProof/>
        </w:rPr>
        <w:instrText xml:space="preserve"> PAGEREF _Toc216435789 \h </w:instrText>
      </w:r>
      <w:r>
        <w:rPr>
          <w:noProof/>
        </w:rPr>
      </w:r>
      <w:r>
        <w:rPr>
          <w:noProof/>
        </w:rPr>
        <w:fldChar w:fldCharType="separate"/>
      </w:r>
      <w:r>
        <w:rPr>
          <w:noProof/>
        </w:rPr>
        <w:t>39</w:t>
      </w:r>
      <w:r>
        <w:rPr>
          <w:noProof/>
        </w:rPr>
        <w:fldChar w:fldCharType="end"/>
      </w:r>
    </w:p>
    <w:p w14:paraId="2A6E72AC" w14:textId="63AC168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4.7.6</w:t>
      </w:r>
      <w:r>
        <w:rPr>
          <w:rFonts w:asciiTheme="minorHAnsi" w:eastAsiaTheme="minorEastAsia" w:hAnsiTheme="minorHAnsi" w:cstheme="minorBidi"/>
          <w:noProof/>
          <w:kern w:val="2"/>
          <w:sz w:val="24"/>
          <w:szCs w:val="24"/>
          <w:lang w:eastAsia="zh-CN"/>
          <w14:ligatures w14:val="standardContextual"/>
        </w:rPr>
        <w:tab/>
      </w:r>
      <w:r>
        <w:rPr>
          <w:noProof/>
        </w:rPr>
        <w:t>IABTC4: Multi-band test configuration for full carrier allocation</w:t>
      </w:r>
      <w:r>
        <w:rPr>
          <w:noProof/>
        </w:rPr>
        <w:tab/>
      </w:r>
      <w:r>
        <w:rPr>
          <w:noProof/>
        </w:rPr>
        <w:fldChar w:fldCharType="begin" w:fldLock="1"/>
      </w:r>
      <w:r>
        <w:rPr>
          <w:noProof/>
        </w:rPr>
        <w:instrText xml:space="preserve"> PAGEREF _Toc216435790 \h </w:instrText>
      </w:r>
      <w:r>
        <w:rPr>
          <w:noProof/>
        </w:rPr>
      </w:r>
      <w:r>
        <w:rPr>
          <w:noProof/>
        </w:rPr>
        <w:fldChar w:fldCharType="separate"/>
      </w:r>
      <w:r>
        <w:rPr>
          <w:noProof/>
        </w:rPr>
        <w:t>39</w:t>
      </w:r>
      <w:r>
        <w:rPr>
          <w:noProof/>
        </w:rPr>
        <w:fldChar w:fldCharType="end"/>
      </w:r>
    </w:p>
    <w:p w14:paraId="6A31EB13" w14:textId="2532ABB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_Toc216435791 \h </w:instrText>
      </w:r>
      <w:r>
        <w:rPr>
          <w:noProof/>
        </w:rPr>
      </w:r>
      <w:r>
        <w:rPr>
          <w:noProof/>
        </w:rPr>
        <w:fldChar w:fldCharType="separate"/>
      </w:r>
      <w:r>
        <w:rPr>
          <w:noProof/>
        </w:rPr>
        <w:t>39</w:t>
      </w:r>
      <w:r>
        <w:rPr>
          <w:noProof/>
        </w:rPr>
        <w:fldChar w:fldCharType="end"/>
      </w:r>
    </w:p>
    <w:p w14:paraId="181439C1" w14:textId="7193B6A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4.7.6.2</w:t>
      </w:r>
      <w:r>
        <w:rPr>
          <w:rFonts w:asciiTheme="minorHAnsi" w:eastAsiaTheme="minorEastAsia" w:hAnsiTheme="minorHAnsi" w:cstheme="minorBidi"/>
          <w:noProof/>
          <w:kern w:val="2"/>
          <w:sz w:val="24"/>
          <w:szCs w:val="24"/>
          <w:lang w:eastAsia="zh-CN"/>
          <w14:ligatures w14:val="standardContextual"/>
        </w:rPr>
        <w:tab/>
      </w:r>
      <w:r>
        <w:rPr>
          <w:noProof/>
        </w:rPr>
        <w:t>IABTC4 generation</w:t>
      </w:r>
      <w:r>
        <w:rPr>
          <w:noProof/>
        </w:rPr>
        <w:tab/>
      </w:r>
      <w:r>
        <w:rPr>
          <w:noProof/>
        </w:rPr>
        <w:fldChar w:fldCharType="begin" w:fldLock="1"/>
      </w:r>
      <w:r>
        <w:rPr>
          <w:noProof/>
        </w:rPr>
        <w:instrText xml:space="preserve"> PAGEREF _Toc216435792 \h </w:instrText>
      </w:r>
      <w:r>
        <w:rPr>
          <w:noProof/>
        </w:rPr>
      </w:r>
      <w:r>
        <w:rPr>
          <w:noProof/>
        </w:rPr>
        <w:fldChar w:fldCharType="separate"/>
      </w:r>
      <w:r>
        <w:rPr>
          <w:noProof/>
        </w:rPr>
        <w:t>39</w:t>
      </w:r>
      <w:r>
        <w:rPr>
          <w:noProof/>
        </w:rPr>
        <w:fldChar w:fldCharType="end"/>
      </w:r>
    </w:p>
    <w:p w14:paraId="5AF872A2" w14:textId="6CD7B1D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4.7.6.3</w:t>
      </w:r>
      <w:r>
        <w:rPr>
          <w:rFonts w:asciiTheme="minorHAnsi" w:eastAsiaTheme="minorEastAsia" w:hAnsiTheme="minorHAnsi" w:cstheme="minorBidi"/>
          <w:noProof/>
          <w:kern w:val="2"/>
          <w:sz w:val="24"/>
          <w:szCs w:val="24"/>
          <w:lang w:eastAsia="zh-CN"/>
          <w14:ligatures w14:val="standardContextual"/>
        </w:rPr>
        <w:tab/>
      </w:r>
      <w:r>
        <w:rPr>
          <w:noProof/>
        </w:rPr>
        <w:t>IABTC4 power allocation</w:t>
      </w:r>
      <w:r>
        <w:rPr>
          <w:noProof/>
        </w:rPr>
        <w:tab/>
      </w:r>
      <w:r>
        <w:rPr>
          <w:noProof/>
        </w:rPr>
        <w:fldChar w:fldCharType="begin" w:fldLock="1"/>
      </w:r>
      <w:r>
        <w:rPr>
          <w:noProof/>
        </w:rPr>
        <w:instrText xml:space="preserve"> PAGEREF _Toc216435793 \h </w:instrText>
      </w:r>
      <w:r>
        <w:rPr>
          <w:noProof/>
        </w:rPr>
      </w:r>
      <w:r>
        <w:rPr>
          <w:noProof/>
        </w:rPr>
        <w:fldChar w:fldCharType="separate"/>
      </w:r>
      <w:r>
        <w:rPr>
          <w:noProof/>
        </w:rPr>
        <w:t>40</w:t>
      </w:r>
      <w:r>
        <w:rPr>
          <w:noProof/>
        </w:rPr>
        <w:fldChar w:fldCharType="end"/>
      </w:r>
    </w:p>
    <w:p w14:paraId="0852A2AC" w14:textId="2D1EEFC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4.7.7</w:t>
      </w:r>
      <w:r>
        <w:rPr>
          <w:rFonts w:asciiTheme="minorHAnsi" w:eastAsiaTheme="minorEastAsia" w:hAnsiTheme="minorHAnsi" w:cstheme="minorBidi"/>
          <w:noProof/>
          <w:kern w:val="2"/>
          <w:sz w:val="24"/>
          <w:szCs w:val="24"/>
          <w:lang w:eastAsia="zh-CN"/>
          <w14:ligatures w14:val="standardContextual"/>
        </w:rPr>
        <w:tab/>
      </w:r>
      <w:r>
        <w:rPr>
          <w:noProof/>
        </w:rPr>
        <w:t>IABTC5: Multi-band test configuration with high PSD per carrier</w:t>
      </w:r>
      <w:r>
        <w:rPr>
          <w:noProof/>
        </w:rPr>
        <w:tab/>
      </w:r>
      <w:r>
        <w:rPr>
          <w:noProof/>
        </w:rPr>
        <w:fldChar w:fldCharType="begin" w:fldLock="1"/>
      </w:r>
      <w:r>
        <w:rPr>
          <w:noProof/>
        </w:rPr>
        <w:instrText xml:space="preserve"> PAGEREF _Toc216435794 \h </w:instrText>
      </w:r>
      <w:r>
        <w:rPr>
          <w:noProof/>
        </w:rPr>
      </w:r>
      <w:r>
        <w:rPr>
          <w:noProof/>
        </w:rPr>
        <w:fldChar w:fldCharType="separate"/>
      </w:r>
      <w:r>
        <w:rPr>
          <w:noProof/>
        </w:rPr>
        <w:t>40</w:t>
      </w:r>
      <w:r>
        <w:rPr>
          <w:noProof/>
        </w:rPr>
        <w:fldChar w:fldCharType="end"/>
      </w:r>
    </w:p>
    <w:p w14:paraId="65375096" w14:textId="33362D2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_Toc216435795 \h </w:instrText>
      </w:r>
      <w:r>
        <w:rPr>
          <w:noProof/>
        </w:rPr>
      </w:r>
      <w:r>
        <w:rPr>
          <w:noProof/>
        </w:rPr>
        <w:fldChar w:fldCharType="separate"/>
      </w:r>
      <w:r>
        <w:rPr>
          <w:noProof/>
        </w:rPr>
        <w:t>40</w:t>
      </w:r>
      <w:r>
        <w:rPr>
          <w:noProof/>
        </w:rPr>
        <w:fldChar w:fldCharType="end"/>
      </w:r>
    </w:p>
    <w:p w14:paraId="161B7BDD" w14:textId="0CEA2C9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4.7.7.2</w:t>
      </w:r>
      <w:r>
        <w:rPr>
          <w:rFonts w:asciiTheme="minorHAnsi" w:eastAsiaTheme="minorEastAsia" w:hAnsiTheme="minorHAnsi" w:cstheme="minorBidi"/>
          <w:noProof/>
          <w:kern w:val="2"/>
          <w:sz w:val="24"/>
          <w:szCs w:val="24"/>
          <w:lang w:eastAsia="zh-CN"/>
          <w14:ligatures w14:val="standardContextual"/>
        </w:rPr>
        <w:tab/>
      </w:r>
      <w:r>
        <w:rPr>
          <w:noProof/>
        </w:rPr>
        <w:t>IABTC5 generation</w:t>
      </w:r>
      <w:r>
        <w:rPr>
          <w:noProof/>
        </w:rPr>
        <w:tab/>
      </w:r>
      <w:r>
        <w:rPr>
          <w:noProof/>
        </w:rPr>
        <w:fldChar w:fldCharType="begin" w:fldLock="1"/>
      </w:r>
      <w:r>
        <w:rPr>
          <w:noProof/>
        </w:rPr>
        <w:instrText xml:space="preserve"> PAGEREF _Toc216435796 \h </w:instrText>
      </w:r>
      <w:r>
        <w:rPr>
          <w:noProof/>
        </w:rPr>
      </w:r>
      <w:r>
        <w:rPr>
          <w:noProof/>
        </w:rPr>
        <w:fldChar w:fldCharType="separate"/>
      </w:r>
      <w:r>
        <w:rPr>
          <w:noProof/>
        </w:rPr>
        <w:t>40</w:t>
      </w:r>
      <w:r>
        <w:rPr>
          <w:noProof/>
        </w:rPr>
        <w:fldChar w:fldCharType="end"/>
      </w:r>
    </w:p>
    <w:p w14:paraId="376B79F1" w14:textId="52829D0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4.7.7.3</w:t>
      </w:r>
      <w:r>
        <w:rPr>
          <w:rFonts w:asciiTheme="minorHAnsi" w:eastAsiaTheme="minorEastAsia" w:hAnsiTheme="minorHAnsi" w:cstheme="minorBidi"/>
          <w:noProof/>
          <w:kern w:val="2"/>
          <w:sz w:val="24"/>
          <w:szCs w:val="24"/>
          <w:lang w:eastAsia="zh-CN"/>
          <w14:ligatures w14:val="standardContextual"/>
        </w:rPr>
        <w:tab/>
      </w:r>
      <w:r>
        <w:rPr>
          <w:noProof/>
        </w:rPr>
        <w:t>IABTC5 power allocation</w:t>
      </w:r>
      <w:r>
        <w:rPr>
          <w:noProof/>
        </w:rPr>
        <w:tab/>
      </w:r>
      <w:r>
        <w:rPr>
          <w:noProof/>
        </w:rPr>
        <w:fldChar w:fldCharType="begin" w:fldLock="1"/>
      </w:r>
      <w:r>
        <w:rPr>
          <w:noProof/>
        </w:rPr>
        <w:instrText xml:space="preserve"> PAGEREF _Toc216435797 \h </w:instrText>
      </w:r>
      <w:r>
        <w:rPr>
          <w:noProof/>
        </w:rPr>
      </w:r>
      <w:r>
        <w:rPr>
          <w:noProof/>
        </w:rPr>
        <w:fldChar w:fldCharType="separate"/>
      </w:r>
      <w:r>
        <w:rPr>
          <w:noProof/>
        </w:rPr>
        <w:t>41</w:t>
      </w:r>
      <w:r>
        <w:rPr>
          <w:noProof/>
        </w:rPr>
        <w:fldChar w:fldCharType="end"/>
      </w:r>
    </w:p>
    <w:p w14:paraId="3131F648" w14:textId="7D0D9C3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4.8</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 of requirements</w:t>
      </w:r>
      <w:r>
        <w:rPr>
          <w:noProof/>
        </w:rPr>
        <w:tab/>
      </w:r>
      <w:r>
        <w:rPr>
          <w:noProof/>
        </w:rPr>
        <w:fldChar w:fldCharType="begin" w:fldLock="1"/>
      </w:r>
      <w:r>
        <w:rPr>
          <w:noProof/>
        </w:rPr>
        <w:instrText xml:space="preserve"> PAGEREF _Toc216435798 \h </w:instrText>
      </w:r>
      <w:r>
        <w:rPr>
          <w:noProof/>
        </w:rPr>
      </w:r>
      <w:r>
        <w:rPr>
          <w:noProof/>
        </w:rPr>
        <w:fldChar w:fldCharType="separate"/>
      </w:r>
      <w:r>
        <w:rPr>
          <w:noProof/>
        </w:rPr>
        <w:t>41</w:t>
      </w:r>
      <w:r>
        <w:rPr>
          <w:noProof/>
        </w:rPr>
        <w:fldChar w:fldCharType="end"/>
      </w:r>
    </w:p>
    <w:p w14:paraId="64C1F8ED" w14:textId="263346E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4.8.1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_Toc216435799 \h </w:instrText>
      </w:r>
      <w:r>
        <w:rPr>
          <w:noProof/>
        </w:rPr>
      </w:r>
      <w:r>
        <w:rPr>
          <w:noProof/>
        </w:rPr>
        <w:fldChar w:fldCharType="separate"/>
      </w:r>
      <w:r>
        <w:rPr>
          <w:noProof/>
        </w:rPr>
        <w:t>41</w:t>
      </w:r>
      <w:r>
        <w:rPr>
          <w:noProof/>
        </w:rPr>
        <w:fldChar w:fldCharType="end"/>
      </w:r>
    </w:p>
    <w:p w14:paraId="007794F6" w14:textId="0453E97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4.8.2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Requirement set applicability</w:t>
      </w:r>
      <w:r>
        <w:rPr>
          <w:noProof/>
        </w:rPr>
        <w:tab/>
      </w:r>
      <w:r>
        <w:rPr>
          <w:noProof/>
        </w:rPr>
        <w:fldChar w:fldCharType="begin" w:fldLock="1"/>
      </w:r>
      <w:r>
        <w:rPr>
          <w:noProof/>
        </w:rPr>
        <w:instrText xml:space="preserve"> PAGEREF _Toc216435800 \h </w:instrText>
      </w:r>
      <w:r>
        <w:rPr>
          <w:noProof/>
        </w:rPr>
      </w:r>
      <w:r>
        <w:rPr>
          <w:noProof/>
        </w:rPr>
        <w:fldChar w:fldCharType="separate"/>
      </w:r>
      <w:r>
        <w:rPr>
          <w:noProof/>
        </w:rPr>
        <w:t>41</w:t>
      </w:r>
      <w:r>
        <w:rPr>
          <w:noProof/>
        </w:rPr>
        <w:fldChar w:fldCharType="end"/>
      </w:r>
    </w:p>
    <w:p w14:paraId="069A5452" w14:textId="1EC730F6"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4.8.3</w:t>
      </w:r>
      <w:r>
        <w:rPr>
          <w:rFonts w:asciiTheme="minorHAnsi" w:eastAsiaTheme="minorEastAsia" w:hAnsiTheme="minorHAnsi" w:cstheme="minorBidi"/>
          <w:noProof/>
          <w:kern w:val="2"/>
          <w:sz w:val="24"/>
          <w:szCs w:val="24"/>
          <w:lang w:eastAsia="zh-CN"/>
          <w14:ligatures w14:val="standardContextual"/>
        </w:rPr>
        <w:tab/>
      </w:r>
      <w:r>
        <w:rPr>
          <w:noProof/>
        </w:rPr>
        <w:t xml:space="preserve">Applicability of </w:t>
      </w:r>
      <w:r w:rsidRPr="00792676">
        <w:rPr>
          <w:rFonts w:eastAsiaTheme="minorEastAsia"/>
          <w:noProof/>
        </w:rPr>
        <w:t xml:space="preserve">test configurations for </w:t>
      </w:r>
      <w:r w:rsidRPr="00792676">
        <w:rPr>
          <w:noProof/>
          <w:snapToGrid w:val="0"/>
        </w:rPr>
        <w:t>single-band</w:t>
      </w:r>
      <w:r w:rsidRPr="00792676">
        <w:rPr>
          <w:i/>
          <w:noProof/>
          <w:snapToGrid w:val="0"/>
        </w:rPr>
        <w:t xml:space="preserve"> </w:t>
      </w:r>
      <w:r w:rsidRPr="00792676">
        <w:rPr>
          <w:rFonts w:eastAsiaTheme="minorEastAsia"/>
          <w:noProof/>
        </w:rPr>
        <w:t>operation</w:t>
      </w:r>
      <w:r>
        <w:rPr>
          <w:noProof/>
        </w:rPr>
        <w:tab/>
      </w:r>
      <w:r>
        <w:rPr>
          <w:noProof/>
        </w:rPr>
        <w:fldChar w:fldCharType="begin" w:fldLock="1"/>
      </w:r>
      <w:r>
        <w:rPr>
          <w:noProof/>
        </w:rPr>
        <w:instrText xml:space="preserve"> PAGEREF _Toc216435801 \h </w:instrText>
      </w:r>
      <w:r>
        <w:rPr>
          <w:noProof/>
        </w:rPr>
      </w:r>
      <w:r>
        <w:rPr>
          <w:noProof/>
        </w:rPr>
        <w:fldChar w:fldCharType="separate"/>
      </w:r>
      <w:r>
        <w:rPr>
          <w:noProof/>
        </w:rPr>
        <w:t>41</w:t>
      </w:r>
      <w:r>
        <w:rPr>
          <w:noProof/>
        </w:rPr>
        <w:fldChar w:fldCharType="end"/>
      </w:r>
    </w:p>
    <w:p w14:paraId="69A1950B" w14:textId="0D6770CD"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4.8.4</w:t>
      </w:r>
      <w:r>
        <w:rPr>
          <w:rFonts w:asciiTheme="minorHAnsi" w:eastAsiaTheme="minorEastAsia" w:hAnsiTheme="minorHAnsi" w:cstheme="minorBidi"/>
          <w:noProof/>
          <w:kern w:val="2"/>
          <w:sz w:val="24"/>
          <w:szCs w:val="24"/>
          <w:lang w:eastAsia="zh-CN"/>
          <w14:ligatures w14:val="standardContextual"/>
        </w:rPr>
        <w:tab/>
      </w:r>
      <w:r>
        <w:rPr>
          <w:noProof/>
        </w:rPr>
        <w:t>Applicability of</w:t>
      </w:r>
      <w:r w:rsidRPr="00792676">
        <w:rPr>
          <w:rFonts w:eastAsiaTheme="minorEastAsia"/>
          <w:noProof/>
        </w:rPr>
        <w:t xml:space="preserve"> test configurations for </w:t>
      </w:r>
      <w:r w:rsidRPr="00792676">
        <w:rPr>
          <w:iCs/>
          <w:noProof/>
        </w:rPr>
        <w:t>multi-band</w:t>
      </w:r>
      <w:r w:rsidRPr="00792676">
        <w:rPr>
          <w:i/>
          <w:iCs/>
          <w:noProof/>
        </w:rPr>
        <w:t xml:space="preserve"> </w:t>
      </w:r>
      <w:r w:rsidRPr="00792676">
        <w:rPr>
          <w:rFonts w:eastAsiaTheme="minorEastAsia"/>
          <w:noProof/>
        </w:rPr>
        <w:t>operation</w:t>
      </w:r>
      <w:r>
        <w:rPr>
          <w:noProof/>
        </w:rPr>
        <w:tab/>
      </w:r>
      <w:r>
        <w:rPr>
          <w:noProof/>
        </w:rPr>
        <w:fldChar w:fldCharType="begin" w:fldLock="1"/>
      </w:r>
      <w:r>
        <w:rPr>
          <w:noProof/>
        </w:rPr>
        <w:instrText xml:space="preserve"> PAGEREF _Toc216435802 \h </w:instrText>
      </w:r>
      <w:r>
        <w:rPr>
          <w:noProof/>
        </w:rPr>
      </w:r>
      <w:r>
        <w:rPr>
          <w:noProof/>
        </w:rPr>
        <w:fldChar w:fldCharType="separate"/>
      </w:r>
      <w:r>
        <w:rPr>
          <w:noProof/>
        </w:rPr>
        <w:t>44</w:t>
      </w:r>
      <w:r>
        <w:rPr>
          <w:noProof/>
        </w:rPr>
        <w:fldChar w:fldCharType="end"/>
      </w:r>
    </w:p>
    <w:p w14:paraId="76DFC8BA" w14:textId="2AAE944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RF channels and test models</w:t>
      </w:r>
      <w:r>
        <w:rPr>
          <w:noProof/>
        </w:rPr>
        <w:tab/>
      </w:r>
      <w:r>
        <w:rPr>
          <w:noProof/>
        </w:rPr>
        <w:fldChar w:fldCharType="begin" w:fldLock="1"/>
      </w:r>
      <w:r>
        <w:rPr>
          <w:noProof/>
        </w:rPr>
        <w:instrText xml:space="preserve"> PAGEREF _Toc216435803 \h </w:instrText>
      </w:r>
      <w:r>
        <w:rPr>
          <w:noProof/>
        </w:rPr>
      </w:r>
      <w:r>
        <w:rPr>
          <w:noProof/>
        </w:rPr>
        <w:fldChar w:fldCharType="separate"/>
      </w:r>
      <w:r>
        <w:rPr>
          <w:noProof/>
        </w:rPr>
        <w:t>45</w:t>
      </w:r>
      <w:r>
        <w:rPr>
          <w:noProof/>
        </w:rPr>
        <w:fldChar w:fldCharType="end"/>
      </w:r>
    </w:p>
    <w:p w14:paraId="02248095" w14:textId="7030DAD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zh-CN"/>
        </w:rPr>
        <w:t>4.9.1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RF channels</w:t>
      </w:r>
      <w:r>
        <w:rPr>
          <w:noProof/>
        </w:rPr>
        <w:tab/>
      </w:r>
      <w:r>
        <w:rPr>
          <w:noProof/>
        </w:rPr>
        <w:fldChar w:fldCharType="begin" w:fldLock="1"/>
      </w:r>
      <w:r>
        <w:rPr>
          <w:noProof/>
        </w:rPr>
        <w:instrText xml:space="preserve"> PAGEREF _Toc216435804 \h </w:instrText>
      </w:r>
      <w:r>
        <w:rPr>
          <w:noProof/>
        </w:rPr>
      </w:r>
      <w:r>
        <w:rPr>
          <w:noProof/>
        </w:rPr>
        <w:fldChar w:fldCharType="separate"/>
      </w:r>
      <w:r>
        <w:rPr>
          <w:noProof/>
        </w:rPr>
        <w:t>45</w:t>
      </w:r>
      <w:r>
        <w:rPr>
          <w:noProof/>
        </w:rPr>
        <w:fldChar w:fldCharType="end"/>
      </w:r>
    </w:p>
    <w:p w14:paraId="4D659517" w14:textId="343DA67D"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models</w:t>
      </w:r>
      <w:r>
        <w:rPr>
          <w:noProof/>
        </w:rPr>
        <w:tab/>
      </w:r>
      <w:r>
        <w:rPr>
          <w:noProof/>
        </w:rPr>
        <w:fldChar w:fldCharType="begin" w:fldLock="1"/>
      </w:r>
      <w:r>
        <w:rPr>
          <w:noProof/>
        </w:rPr>
        <w:instrText xml:space="preserve"> PAGEREF _Toc216435805 \h </w:instrText>
      </w:r>
      <w:r>
        <w:rPr>
          <w:noProof/>
        </w:rPr>
      </w:r>
      <w:r>
        <w:rPr>
          <w:noProof/>
        </w:rPr>
        <w:fldChar w:fldCharType="separate"/>
      </w:r>
      <w:r>
        <w:rPr>
          <w:noProof/>
        </w:rPr>
        <w:t>46</w:t>
      </w:r>
      <w:r>
        <w:rPr>
          <w:noProof/>
        </w:rPr>
        <w:fldChar w:fldCharType="end"/>
      </w:r>
    </w:p>
    <w:p w14:paraId="4D157FB4" w14:textId="6B020DE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_Toc216435806 \h </w:instrText>
      </w:r>
      <w:r>
        <w:rPr>
          <w:noProof/>
        </w:rPr>
      </w:r>
      <w:r>
        <w:rPr>
          <w:noProof/>
        </w:rPr>
        <w:fldChar w:fldCharType="separate"/>
      </w:r>
      <w:r>
        <w:rPr>
          <w:noProof/>
        </w:rPr>
        <w:t>46</w:t>
      </w:r>
      <w:r>
        <w:rPr>
          <w:noProof/>
        </w:rPr>
        <w:fldChar w:fldCharType="end"/>
      </w:r>
    </w:p>
    <w:p w14:paraId="4CD0FFE5" w14:textId="5C6B9CC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FR1 test models for IAB-DU</w:t>
      </w:r>
      <w:r>
        <w:rPr>
          <w:noProof/>
        </w:rPr>
        <w:tab/>
      </w:r>
      <w:r>
        <w:rPr>
          <w:noProof/>
        </w:rPr>
        <w:fldChar w:fldCharType="begin" w:fldLock="1"/>
      </w:r>
      <w:r>
        <w:rPr>
          <w:noProof/>
        </w:rPr>
        <w:instrText xml:space="preserve"> PAGEREF _Toc216435807 \h </w:instrText>
      </w:r>
      <w:r>
        <w:rPr>
          <w:noProof/>
        </w:rPr>
      </w:r>
      <w:r>
        <w:rPr>
          <w:noProof/>
        </w:rPr>
        <w:fldChar w:fldCharType="separate"/>
      </w:r>
      <w:r>
        <w:rPr>
          <w:noProof/>
        </w:rPr>
        <w:t>46</w:t>
      </w:r>
      <w:r>
        <w:rPr>
          <w:noProof/>
        </w:rPr>
        <w:fldChar w:fldCharType="end"/>
      </w:r>
    </w:p>
    <w:p w14:paraId="08F5D66D" w14:textId="42BB2A0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FR1 test models for IAB-MT</w:t>
      </w:r>
      <w:r>
        <w:rPr>
          <w:noProof/>
        </w:rPr>
        <w:tab/>
      </w:r>
      <w:r>
        <w:rPr>
          <w:noProof/>
        </w:rPr>
        <w:fldChar w:fldCharType="begin" w:fldLock="1"/>
      </w:r>
      <w:r>
        <w:rPr>
          <w:noProof/>
        </w:rPr>
        <w:instrText xml:space="preserve"> PAGEREF _Toc216435808 \h </w:instrText>
      </w:r>
      <w:r>
        <w:rPr>
          <w:noProof/>
        </w:rPr>
      </w:r>
      <w:r>
        <w:rPr>
          <w:noProof/>
        </w:rPr>
        <w:fldChar w:fldCharType="separate"/>
      </w:r>
      <w:r>
        <w:rPr>
          <w:noProof/>
        </w:rPr>
        <w:t>47</w:t>
      </w:r>
      <w:r>
        <w:rPr>
          <w:noProof/>
        </w:rPr>
        <w:fldChar w:fldCharType="end"/>
      </w:r>
    </w:p>
    <w:p w14:paraId="5A2FCC18" w14:textId="7E67E81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_Toc216435809 \h </w:instrText>
      </w:r>
      <w:r>
        <w:rPr>
          <w:noProof/>
        </w:rPr>
      </w:r>
      <w:r>
        <w:rPr>
          <w:noProof/>
        </w:rPr>
        <w:fldChar w:fldCharType="separate"/>
      </w:r>
      <w:r>
        <w:rPr>
          <w:noProof/>
        </w:rPr>
        <w:t>47</w:t>
      </w:r>
      <w:r>
        <w:rPr>
          <w:noProof/>
        </w:rPr>
        <w:fldChar w:fldCharType="end"/>
      </w:r>
    </w:p>
    <w:p w14:paraId="76B58CE8" w14:textId="3ED10AC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FR1 test model 1.1 (IAB-MT-FR1-TM1.1)</w:t>
      </w:r>
      <w:r>
        <w:rPr>
          <w:noProof/>
        </w:rPr>
        <w:tab/>
      </w:r>
      <w:r>
        <w:rPr>
          <w:noProof/>
        </w:rPr>
        <w:fldChar w:fldCharType="begin" w:fldLock="1"/>
      </w:r>
      <w:r>
        <w:rPr>
          <w:noProof/>
        </w:rPr>
        <w:instrText xml:space="preserve"> PAGEREF _Toc216435810 \h </w:instrText>
      </w:r>
      <w:r>
        <w:rPr>
          <w:noProof/>
        </w:rPr>
      </w:r>
      <w:r>
        <w:rPr>
          <w:noProof/>
        </w:rPr>
        <w:fldChar w:fldCharType="separate"/>
      </w:r>
      <w:r>
        <w:rPr>
          <w:noProof/>
        </w:rPr>
        <w:t>48</w:t>
      </w:r>
      <w:r>
        <w:rPr>
          <w:noProof/>
        </w:rPr>
        <w:fldChar w:fldCharType="end"/>
      </w:r>
    </w:p>
    <w:p w14:paraId="2DEB9878" w14:textId="7CF57E3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FR1 test model 2 (IAB-MT-FR1-TM2)</w:t>
      </w:r>
      <w:r>
        <w:rPr>
          <w:noProof/>
        </w:rPr>
        <w:tab/>
      </w:r>
      <w:r>
        <w:rPr>
          <w:noProof/>
        </w:rPr>
        <w:fldChar w:fldCharType="begin" w:fldLock="1"/>
      </w:r>
      <w:r>
        <w:rPr>
          <w:noProof/>
        </w:rPr>
        <w:instrText xml:space="preserve"> PAGEREF _Toc216435811 \h </w:instrText>
      </w:r>
      <w:r>
        <w:rPr>
          <w:noProof/>
        </w:rPr>
      </w:r>
      <w:r>
        <w:rPr>
          <w:noProof/>
        </w:rPr>
        <w:fldChar w:fldCharType="separate"/>
      </w:r>
      <w:r>
        <w:rPr>
          <w:noProof/>
        </w:rPr>
        <w:t>48</w:t>
      </w:r>
      <w:r>
        <w:rPr>
          <w:noProof/>
        </w:rPr>
        <w:fldChar w:fldCharType="end"/>
      </w:r>
    </w:p>
    <w:p w14:paraId="4244F48F" w14:textId="488E2E2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4.9.2.3.3a</w:t>
      </w:r>
      <w:r>
        <w:rPr>
          <w:rFonts w:asciiTheme="minorHAnsi" w:eastAsiaTheme="minorEastAsia" w:hAnsiTheme="minorHAnsi" w:cstheme="minorBidi"/>
          <w:noProof/>
          <w:kern w:val="2"/>
          <w:sz w:val="24"/>
          <w:szCs w:val="24"/>
          <w:lang w:eastAsia="zh-CN"/>
          <w14:ligatures w14:val="standardContextual"/>
        </w:rPr>
        <w:tab/>
      </w:r>
      <w:r>
        <w:rPr>
          <w:noProof/>
        </w:rPr>
        <w:t>FR1 test model 2a (IAB-MT-FR1-TM2a)</w:t>
      </w:r>
      <w:r>
        <w:rPr>
          <w:noProof/>
        </w:rPr>
        <w:tab/>
      </w:r>
      <w:r>
        <w:rPr>
          <w:noProof/>
        </w:rPr>
        <w:fldChar w:fldCharType="begin" w:fldLock="1"/>
      </w:r>
      <w:r>
        <w:rPr>
          <w:noProof/>
        </w:rPr>
        <w:instrText xml:space="preserve"> PAGEREF _Toc216435812 \h </w:instrText>
      </w:r>
      <w:r>
        <w:rPr>
          <w:noProof/>
        </w:rPr>
      </w:r>
      <w:r>
        <w:rPr>
          <w:noProof/>
        </w:rPr>
        <w:fldChar w:fldCharType="separate"/>
      </w:r>
      <w:r>
        <w:rPr>
          <w:noProof/>
        </w:rPr>
        <w:t>48</w:t>
      </w:r>
      <w:r>
        <w:rPr>
          <w:noProof/>
        </w:rPr>
        <w:fldChar w:fldCharType="end"/>
      </w:r>
    </w:p>
    <w:p w14:paraId="6A66D7EE" w14:textId="7A20766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FR1 test model 3.1 (IAB-MT-FR1-TM3.1)</w:t>
      </w:r>
      <w:r>
        <w:rPr>
          <w:noProof/>
        </w:rPr>
        <w:tab/>
      </w:r>
      <w:r>
        <w:rPr>
          <w:noProof/>
        </w:rPr>
        <w:fldChar w:fldCharType="begin" w:fldLock="1"/>
      </w:r>
      <w:r>
        <w:rPr>
          <w:noProof/>
        </w:rPr>
        <w:instrText xml:space="preserve"> PAGEREF _Toc216435813 \h </w:instrText>
      </w:r>
      <w:r>
        <w:rPr>
          <w:noProof/>
        </w:rPr>
      </w:r>
      <w:r>
        <w:rPr>
          <w:noProof/>
        </w:rPr>
        <w:fldChar w:fldCharType="separate"/>
      </w:r>
      <w:r>
        <w:rPr>
          <w:noProof/>
        </w:rPr>
        <w:t>49</w:t>
      </w:r>
      <w:r>
        <w:rPr>
          <w:noProof/>
        </w:rPr>
        <w:fldChar w:fldCharType="end"/>
      </w:r>
    </w:p>
    <w:p w14:paraId="0676B854" w14:textId="2738F1C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4.9.2.3.5</w:t>
      </w:r>
      <w:r>
        <w:rPr>
          <w:rFonts w:asciiTheme="minorHAnsi" w:eastAsiaTheme="minorEastAsia" w:hAnsiTheme="minorHAnsi" w:cstheme="minorBidi"/>
          <w:noProof/>
          <w:kern w:val="2"/>
          <w:sz w:val="24"/>
          <w:szCs w:val="24"/>
          <w:lang w:eastAsia="zh-CN"/>
          <w14:ligatures w14:val="standardContextual"/>
        </w:rPr>
        <w:tab/>
      </w:r>
      <w:r>
        <w:rPr>
          <w:noProof/>
        </w:rPr>
        <w:t>FR1 test model 3.1a</w:t>
      </w:r>
      <w:r w:rsidRPr="00792676">
        <w:rPr>
          <w:rFonts w:eastAsiaTheme="minorEastAsia"/>
          <w:noProof/>
        </w:rPr>
        <w:t xml:space="preserve"> (IAB-MT-FR1-TM3.1a)</w:t>
      </w:r>
      <w:r>
        <w:rPr>
          <w:noProof/>
        </w:rPr>
        <w:tab/>
      </w:r>
      <w:r>
        <w:rPr>
          <w:noProof/>
        </w:rPr>
        <w:fldChar w:fldCharType="begin" w:fldLock="1"/>
      </w:r>
      <w:r>
        <w:rPr>
          <w:noProof/>
        </w:rPr>
        <w:instrText xml:space="preserve"> PAGEREF _Toc216435814 \h </w:instrText>
      </w:r>
      <w:r>
        <w:rPr>
          <w:noProof/>
        </w:rPr>
      </w:r>
      <w:r>
        <w:rPr>
          <w:noProof/>
        </w:rPr>
        <w:fldChar w:fldCharType="separate"/>
      </w:r>
      <w:r>
        <w:rPr>
          <w:noProof/>
        </w:rPr>
        <w:t>49</w:t>
      </w:r>
      <w:r>
        <w:rPr>
          <w:noProof/>
        </w:rPr>
        <w:fldChar w:fldCharType="end"/>
      </w:r>
    </w:p>
    <w:p w14:paraId="138A3374" w14:textId="2EB70E0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Data content of Physical channels and Signals</w:t>
      </w:r>
      <w:r w:rsidRPr="00792676">
        <w:rPr>
          <w:rFonts w:eastAsiaTheme="minorEastAsia"/>
          <w:noProof/>
          <w:lang w:eastAsia="zh-CN"/>
        </w:rPr>
        <w:t xml:space="preserve"> for IAB-MT-FR1-TM</w:t>
      </w:r>
      <w:r>
        <w:rPr>
          <w:noProof/>
        </w:rPr>
        <w:tab/>
      </w:r>
      <w:r>
        <w:rPr>
          <w:noProof/>
        </w:rPr>
        <w:fldChar w:fldCharType="begin" w:fldLock="1"/>
      </w:r>
      <w:r>
        <w:rPr>
          <w:noProof/>
        </w:rPr>
        <w:instrText xml:space="preserve"> PAGEREF _Toc216435815 \h </w:instrText>
      </w:r>
      <w:r>
        <w:rPr>
          <w:noProof/>
        </w:rPr>
      </w:r>
      <w:r>
        <w:rPr>
          <w:noProof/>
        </w:rPr>
        <w:fldChar w:fldCharType="separate"/>
      </w:r>
      <w:r>
        <w:rPr>
          <w:noProof/>
        </w:rPr>
        <w:t>49</w:t>
      </w:r>
      <w:r>
        <w:rPr>
          <w:noProof/>
        </w:rPr>
        <w:fldChar w:fldCharType="end"/>
      </w:r>
    </w:p>
    <w:p w14:paraId="37E4A0D0" w14:textId="2EA72DE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_Toc216435816 \h </w:instrText>
      </w:r>
      <w:r>
        <w:rPr>
          <w:noProof/>
        </w:rPr>
      </w:r>
      <w:r>
        <w:rPr>
          <w:noProof/>
        </w:rPr>
        <w:fldChar w:fldCharType="separate"/>
      </w:r>
      <w:r>
        <w:rPr>
          <w:noProof/>
        </w:rPr>
        <w:t>49</w:t>
      </w:r>
      <w:r>
        <w:rPr>
          <w:noProof/>
        </w:rPr>
        <w:fldChar w:fldCharType="end"/>
      </w:r>
    </w:p>
    <w:p w14:paraId="58FA23D4" w14:textId="7240003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4.9.2.4.2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PUSCH</w:t>
      </w:r>
      <w:r>
        <w:rPr>
          <w:noProof/>
        </w:rPr>
        <w:tab/>
      </w:r>
      <w:r>
        <w:rPr>
          <w:noProof/>
        </w:rPr>
        <w:fldChar w:fldCharType="begin" w:fldLock="1"/>
      </w:r>
      <w:r>
        <w:rPr>
          <w:noProof/>
        </w:rPr>
        <w:instrText xml:space="preserve"> PAGEREF _Toc216435817 \h </w:instrText>
      </w:r>
      <w:r>
        <w:rPr>
          <w:noProof/>
        </w:rPr>
      </w:r>
      <w:r>
        <w:rPr>
          <w:noProof/>
        </w:rPr>
        <w:fldChar w:fldCharType="separate"/>
      </w:r>
      <w:r>
        <w:rPr>
          <w:noProof/>
        </w:rPr>
        <w:t>50</w:t>
      </w:r>
      <w:r>
        <w:rPr>
          <w:noProof/>
        </w:rPr>
        <w:fldChar w:fldCharType="end"/>
      </w:r>
    </w:p>
    <w:p w14:paraId="0F3D54CF" w14:textId="092B9B0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4.10</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Requirements for contiguous and non-contiguous spectrum</w:t>
      </w:r>
      <w:r>
        <w:rPr>
          <w:noProof/>
        </w:rPr>
        <w:tab/>
      </w:r>
      <w:r>
        <w:rPr>
          <w:noProof/>
        </w:rPr>
        <w:fldChar w:fldCharType="begin" w:fldLock="1"/>
      </w:r>
      <w:r>
        <w:rPr>
          <w:noProof/>
        </w:rPr>
        <w:instrText xml:space="preserve"> PAGEREF _Toc216435818 \h </w:instrText>
      </w:r>
      <w:r>
        <w:rPr>
          <w:noProof/>
        </w:rPr>
      </w:r>
      <w:r>
        <w:rPr>
          <w:noProof/>
        </w:rPr>
        <w:fldChar w:fldCharType="separate"/>
      </w:r>
      <w:r>
        <w:rPr>
          <w:noProof/>
        </w:rPr>
        <w:t>50</w:t>
      </w:r>
      <w:r>
        <w:rPr>
          <w:noProof/>
        </w:rPr>
        <w:fldChar w:fldCharType="end"/>
      </w:r>
    </w:p>
    <w:p w14:paraId="3EEB460B" w14:textId="46E67642"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Requirements for IAB capable of multi-band operation</w:t>
      </w:r>
      <w:r>
        <w:rPr>
          <w:noProof/>
        </w:rPr>
        <w:tab/>
      </w:r>
      <w:r>
        <w:rPr>
          <w:noProof/>
        </w:rPr>
        <w:fldChar w:fldCharType="begin" w:fldLock="1"/>
      </w:r>
      <w:r>
        <w:rPr>
          <w:noProof/>
        </w:rPr>
        <w:instrText xml:space="preserve"> PAGEREF _Toc216435819 \h </w:instrText>
      </w:r>
      <w:r>
        <w:rPr>
          <w:noProof/>
        </w:rPr>
      </w:r>
      <w:r>
        <w:rPr>
          <w:noProof/>
        </w:rPr>
        <w:fldChar w:fldCharType="separate"/>
      </w:r>
      <w:r>
        <w:rPr>
          <w:noProof/>
        </w:rPr>
        <w:t>50</w:t>
      </w:r>
      <w:r>
        <w:rPr>
          <w:noProof/>
        </w:rPr>
        <w:fldChar w:fldCharType="end"/>
      </w:r>
    </w:p>
    <w:p w14:paraId="62EADA5A" w14:textId="08BCF928"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Format and interpretation of tests</w:t>
      </w:r>
      <w:r>
        <w:rPr>
          <w:noProof/>
        </w:rPr>
        <w:tab/>
      </w:r>
      <w:r>
        <w:rPr>
          <w:noProof/>
        </w:rPr>
        <w:fldChar w:fldCharType="begin" w:fldLock="1"/>
      </w:r>
      <w:r>
        <w:rPr>
          <w:noProof/>
        </w:rPr>
        <w:instrText xml:space="preserve"> PAGEREF _Toc216435820 \h </w:instrText>
      </w:r>
      <w:r>
        <w:rPr>
          <w:noProof/>
        </w:rPr>
      </w:r>
      <w:r>
        <w:rPr>
          <w:noProof/>
        </w:rPr>
        <w:fldChar w:fldCharType="separate"/>
      </w:r>
      <w:r>
        <w:rPr>
          <w:noProof/>
        </w:rPr>
        <w:t>51</w:t>
      </w:r>
      <w:r>
        <w:rPr>
          <w:noProof/>
        </w:rPr>
        <w:fldChar w:fldCharType="end"/>
      </w:r>
    </w:p>
    <w:p w14:paraId="66C79E09" w14:textId="59200357"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efficiency optimization</w:t>
      </w:r>
      <w:r>
        <w:rPr>
          <w:noProof/>
        </w:rPr>
        <w:tab/>
      </w:r>
      <w:r>
        <w:rPr>
          <w:noProof/>
        </w:rPr>
        <w:fldChar w:fldCharType="begin" w:fldLock="1"/>
      </w:r>
      <w:r>
        <w:rPr>
          <w:noProof/>
        </w:rPr>
        <w:instrText xml:space="preserve"> PAGEREF _Toc216435821 \h </w:instrText>
      </w:r>
      <w:r>
        <w:rPr>
          <w:noProof/>
        </w:rPr>
      </w:r>
      <w:r>
        <w:rPr>
          <w:noProof/>
        </w:rPr>
        <w:fldChar w:fldCharType="separate"/>
      </w:r>
      <w:r>
        <w:rPr>
          <w:noProof/>
        </w:rPr>
        <w:t>52</w:t>
      </w:r>
      <w:r>
        <w:rPr>
          <w:noProof/>
        </w:rPr>
        <w:fldChar w:fldCharType="end"/>
      </w:r>
    </w:p>
    <w:p w14:paraId="1306BC54" w14:textId="650C40C9"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cs="Arial"/>
          <w:noProof/>
        </w:rPr>
        <w:t>4.14</w:t>
      </w:r>
      <w:r>
        <w:rPr>
          <w:rFonts w:asciiTheme="minorHAnsi" w:eastAsiaTheme="minorEastAsia" w:hAnsiTheme="minorHAnsi" w:cstheme="minorBidi"/>
          <w:noProof/>
          <w:kern w:val="2"/>
          <w:sz w:val="24"/>
          <w:szCs w:val="24"/>
          <w:lang w:eastAsia="zh-CN"/>
          <w14:ligatures w14:val="standardContextual"/>
        </w:rPr>
        <w:tab/>
      </w:r>
      <w:r w:rsidRPr="00792676">
        <w:rPr>
          <w:rFonts w:cs="Arial"/>
          <w:noProof/>
        </w:rPr>
        <w:t>Requirements for IAB-DU and IAB-MT capable of simultaneous operation</w:t>
      </w:r>
      <w:r>
        <w:rPr>
          <w:noProof/>
        </w:rPr>
        <w:tab/>
      </w:r>
      <w:r>
        <w:rPr>
          <w:noProof/>
        </w:rPr>
        <w:fldChar w:fldCharType="begin" w:fldLock="1"/>
      </w:r>
      <w:r>
        <w:rPr>
          <w:noProof/>
        </w:rPr>
        <w:instrText xml:space="preserve"> PAGEREF _Toc216435822 \h </w:instrText>
      </w:r>
      <w:r>
        <w:rPr>
          <w:noProof/>
        </w:rPr>
      </w:r>
      <w:r>
        <w:rPr>
          <w:noProof/>
        </w:rPr>
        <w:fldChar w:fldCharType="separate"/>
      </w:r>
      <w:r>
        <w:rPr>
          <w:noProof/>
        </w:rPr>
        <w:t>54</w:t>
      </w:r>
      <w:r>
        <w:rPr>
          <w:noProof/>
        </w:rPr>
        <w:fldChar w:fldCharType="end"/>
      </w:r>
    </w:p>
    <w:p w14:paraId="04739C11" w14:textId="0D9DC89B"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4.15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Specification suffix information</w:t>
      </w:r>
      <w:r>
        <w:rPr>
          <w:noProof/>
        </w:rPr>
        <w:tab/>
      </w:r>
      <w:r>
        <w:rPr>
          <w:noProof/>
        </w:rPr>
        <w:fldChar w:fldCharType="begin" w:fldLock="1"/>
      </w:r>
      <w:r>
        <w:rPr>
          <w:noProof/>
        </w:rPr>
        <w:instrText xml:space="preserve"> PAGEREF _Toc216435823 \h </w:instrText>
      </w:r>
      <w:r>
        <w:rPr>
          <w:noProof/>
        </w:rPr>
      </w:r>
      <w:r>
        <w:rPr>
          <w:noProof/>
        </w:rPr>
        <w:fldChar w:fldCharType="separate"/>
      </w:r>
      <w:r>
        <w:rPr>
          <w:noProof/>
        </w:rPr>
        <w:t>55</w:t>
      </w:r>
      <w:r>
        <w:rPr>
          <w:noProof/>
        </w:rPr>
        <w:fldChar w:fldCharType="end"/>
      </w:r>
    </w:p>
    <w:p w14:paraId="6236D878" w14:textId="014AB6B9"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Operating bands and channel arrangement</w:t>
      </w:r>
      <w:r>
        <w:rPr>
          <w:noProof/>
        </w:rPr>
        <w:tab/>
      </w:r>
      <w:r>
        <w:rPr>
          <w:noProof/>
        </w:rPr>
        <w:fldChar w:fldCharType="begin" w:fldLock="1"/>
      </w:r>
      <w:r>
        <w:rPr>
          <w:noProof/>
        </w:rPr>
        <w:instrText xml:space="preserve"> PAGEREF _Toc216435824 \h </w:instrText>
      </w:r>
      <w:r>
        <w:rPr>
          <w:noProof/>
        </w:rPr>
      </w:r>
      <w:r>
        <w:rPr>
          <w:noProof/>
        </w:rPr>
        <w:fldChar w:fldCharType="separate"/>
      </w:r>
      <w:r>
        <w:rPr>
          <w:noProof/>
        </w:rPr>
        <w:t>55</w:t>
      </w:r>
      <w:r>
        <w:rPr>
          <w:noProof/>
        </w:rPr>
        <w:fldChar w:fldCharType="end"/>
      </w:r>
    </w:p>
    <w:p w14:paraId="6D1B5872" w14:textId="53BC8AC1"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Conducted transmitter characteristics (IAB-DU and IAB-MT)</w:t>
      </w:r>
      <w:r>
        <w:rPr>
          <w:noProof/>
        </w:rPr>
        <w:tab/>
      </w:r>
      <w:r>
        <w:rPr>
          <w:noProof/>
        </w:rPr>
        <w:fldChar w:fldCharType="begin" w:fldLock="1"/>
      </w:r>
      <w:r>
        <w:rPr>
          <w:noProof/>
        </w:rPr>
        <w:instrText xml:space="preserve"> PAGEREF _Toc216435825 \h </w:instrText>
      </w:r>
      <w:r>
        <w:rPr>
          <w:noProof/>
        </w:rPr>
      </w:r>
      <w:r>
        <w:rPr>
          <w:noProof/>
        </w:rPr>
        <w:fldChar w:fldCharType="separate"/>
      </w:r>
      <w:r>
        <w:rPr>
          <w:noProof/>
        </w:rPr>
        <w:t>55</w:t>
      </w:r>
      <w:r>
        <w:rPr>
          <w:noProof/>
        </w:rPr>
        <w:fldChar w:fldCharType="end"/>
      </w:r>
    </w:p>
    <w:p w14:paraId="4D1CF9FC" w14:textId="7AD1A0E4"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_Toc216435826 \h </w:instrText>
      </w:r>
      <w:r>
        <w:rPr>
          <w:noProof/>
        </w:rPr>
      </w:r>
      <w:r>
        <w:rPr>
          <w:noProof/>
        </w:rPr>
        <w:fldChar w:fldCharType="separate"/>
      </w:r>
      <w:r>
        <w:rPr>
          <w:noProof/>
        </w:rPr>
        <w:t>55</w:t>
      </w:r>
      <w:r>
        <w:rPr>
          <w:noProof/>
        </w:rPr>
        <w:fldChar w:fldCharType="end"/>
      </w:r>
    </w:p>
    <w:p w14:paraId="6BAF1A07" w14:textId="76346C9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 xml:space="preserve">IAB </w:t>
      </w:r>
      <w:r w:rsidRPr="00792676">
        <w:rPr>
          <w:rFonts w:eastAsiaTheme="minorEastAsia"/>
          <w:noProof/>
        </w:rPr>
        <w:t>output power</w:t>
      </w:r>
      <w:r>
        <w:rPr>
          <w:noProof/>
        </w:rPr>
        <w:tab/>
      </w:r>
      <w:r>
        <w:rPr>
          <w:noProof/>
        </w:rPr>
        <w:fldChar w:fldCharType="begin" w:fldLock="1"/>
      </w:r>
      <w:r>
        <w:rPr>
          <w:noProof/>
        </w:rPr>
        <w:instrText xml:space="preserve"> PAGEREF _Toc216435827 \h </w:instrText>
      </w:r>
      <w:r>
        <w:rPr>
          <w:noProof/>
        </w:rPr>
      </w:r>
      <w:r>
        <w:rPr>
          <w:noProof/>
        </w:rPr>
        <w:fldChar w:fldCharType="separate"/>
      </w:r>
      <w:r>
        <w:rPr>
          <w:noProof/>
        </w:rPr>
        <w:t>56</w:t>
      </w:r>
      <w:r>
        <w:rPr>
          <w:noProof/>
        </w:rPr>
        <w:fldChar w:fldCharType="end"/>
      </w:r>
    </w:p>
    <w:p w14:paraId="37866472" w14:textId="7235544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_Toc216435828 \h </w:instrText>
      </w:r>
      <w:r>
        <w:rPr>
          <w:noProof/>
        </w:rPr>
      </w:r>
      <w:r>
        <w:rPr>
          <w:noProof/>
        </w:rPr>
        <w:fldChar w:fldCharType="separate"/>
      </w:r>
      <w:r>
        <w:rPr>
          <w:noProof/>
        </w:rPr>
        <w:t>56</w:t>
      </w:r>
      <w:r>
        <w:rPr>
          <w:noProof/>
        </w:rPr>
        <w:fldChar w:fldCharType="end"/>
      </w:r>
    </w:p>
    <w:p w14:paraId="39C84474" w14:textId="2C143CC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_Toc216435829 \h </w:instrText>
      </w:r>
      <w:r>
        <w:rPr>
          <w:noProof/>
        </w:rPr>
      </w:r>
      <w:r>
        <w:rPr>
          <w:noProof/>
        </w:rPr>
        <w:fldChar w:fldCharType="separate"/>
      </w:r>
      <w:r>
        <w:rPr>
          <w:noProof/>
        </w:rPr>
        <w:t>56</w:t>
      </w:r>
      <w:r>
        <w:rPr>
          <w:noProof/>
        </w:rPr>
        <w:fldChar w:fldCharType="end"/>
      </w:r>
    </w:p>
    <w:p w14:paraId="52F6E437" w14:textId="278B8E3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_Toc216435830 \h </w:instrText>
      </w:r>
      <w:r>
        <w:rPr>
          <w:noProof/>
        </w:rPr>
      </w:r>
      <w:r>
        <w:rPr>
          <w:noProof/>
        </w:rPr>
        <w:fldChar w:fldCharType="separate"/>
      </w:r>
      <w:r>
        <w:rPr>
          <w:noProof/>
        </w:rPr>
        <w:t>56</w:t>
      </w:r>
      <w:r>
        <w:rPr>
          <w:noProof/>
        </w:rPr>
        <w:fldChar w:fldCharType="end"/>
      </w:r>
    </w:p>
    <w:p w14:paraId="649DF628" w14:textId="6355E74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_Toc216435831 \h </w:instrText>
      </w:r>
      <w:r>
        <w:rPr>
          <w:noProof/>
        </w:rPr>
      </w:r>
      <w:r>
        <w:rPr>
          <w:noProof/>
        </w:rPr>
        <w:fldChar w:fldCharType="separate"/>
      </w:r>
      <w:r>
        <w:rPr>
          <w:noProof/>
        </w:rPr>
        <w:t>56</w:t>
      </w:r>
      <w:r>
        <w:rPr>
          <w:noProof/>
        </w:rPr>
        <w:fldChar w:fldCharType="end"/>
      </w:r>
    </w:p>
    <w:p w14:paraId="1AF9571E" w14:textId="1894F9D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_Toc216435832 \h </w:instrText>
      </w:r>
      <w:r>
        <w:rPr>
          <w:noProof/>
        </w:rPr>
      </w:r>
      <w:r>
        <w:rPr>
          <w:noProof/>
        </w:rPr>
        <w:fldChar w:fldCharType="separate"/>
      </w:r>
      <w:r>
        <w:rPr>
          <w:noProof/>
        </w:rPr>
        <w:t>56</w:t>
      </w:r>
      <w:r>
        <w:rPr>
          <w:noProof/>
        </w:rPr>
        <w:fldChar w:fldCharType="end"/>
      </w:r>
    </w:p>
    <w:p w14:paraId="6A8FD3AA" w14:textId="5E01F05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_Toc216435833 \h </w:instrText>
      </w:r>
      <w:r>
        <w:rPr>
          <w:noProof/>
        </w:rPr>
      </w:r>
      <w:r>
        <w:rPr>
          <w:noProof/>
        </w:rPr>
        <w:fldChar w:fldCharType="separate"/>
      </w:r>
      <w:r>
        <w:rPr>
          <w:noProof/>
        </w:rPr>
        <w:t>57</w:t>
      </w:r>
      <w:r>
        <w:rPr>
          <w:noProof/>
        </w:rPr>
        <w:fldChar w:fldCharType="end"/>
      </w:r>
    </w:p>
    <w:p w14:paraId="2AB822AF" w14:textId="0B073280"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_Toc216435834 \h </w:instrText>
      </w:r>
      <w:r>
        <w:rPr>
          <w:noProof/>
        </w:rPr>
      </w:r>
      <w:r>
        <w:rPr>
          <w:noProof/>
        </w:rPr>
        <w:fldChar w:fldCharType="separate"/>
      </w:r>
      <w:r>
        <w:rPr>
          <w:noProof/>
        </w:rPr>
        <w:t>57</w:t>
      </w:r>
      <w:r>
        <w:rPr>
          <w:noProof/>
        </w:rPr>
        <w:fldChar w:fldCharType="end"/>
      </w:r>
    </w:p>
    <w:p w14:paraId="75176C10" w14:textId="2399D41F" w:rsidR="00732D55" w:rsidRDefault="00732D55">
      <w:pPr>
        <w:pStyle w:val="TOC1"/>
        <w:tabs>
          <w:tab w:val="left" w:pos="851"/>
        </w:tabs>
        <w:rPr>
          <w:rFonts w:asciiTheme="minorHAnsi" w:eastAsiaTheme="minorEastAsia" w:hAnsiTheme="minorHAnsi" w:cstheme="minorBidi"/>
          <w:noProof/>
          <w:kern w:val="2"/>
          <w:sz w:val="24"/>
          <w:szCs w:val="24"/>
          <w:lang w:eastAsia="zh-CN"/>
          <w14:ligatures w14:val="standardContextual"/>
        </w:rPr>
      </w:pPr>
      <w:r>
        <w:rPr>
          <w:noProof/>
        </w:rPr>
        <w:t>6.2.1B</w:t>
      </w:r>
      <w:r>
        <w:rPr>
          <w:rFonts w:asciiTheme="minorHAnsi" w:eastAsiaTheme="minorEastAsia" w:hAnsiTheme="minorHAnsi" w:cstheme="minorBidi"/>
          <w:noProof/>
          <w:kern w:val="2"/>
          <w:sz w:val="24"/>
          <w:szCs w:val="24"/>
          <w:lang w:eastAsia="zh-CN"/>
          <w14:ligatures w14:val="standardContextual"/>
        </w:rPr>
        <w:tab/>
      </w:r>
      <w:r>
        <w:rPr>
          <w:noProof/>
        </w:rPr>
        <w:t>Output power for mIAB-MT</w:t>
      </w:r>
      <w:r>
        <w:rPr>
          <w:noProof/>
        </w:rPr>
        <w:tab/>
      </w:r>
      <w:r>
        <w:rPr>
          <w:noProof/>
        </w:rPr>
        <w:fldChar w:fldCharType="begin" w:fldLock="1"/>
      </w:r>
      <w:r>
        <w:rPr>
          <w:noProof/>
        </w:rPr>
        <w:instrText xml:space="preserve"> PAGEREF _Toc216435835 \h </w:instrText>
      </w:r>
      <w:r>
        <w:rPr>
          <w:noProof/>
        </w:rPr>
      </w:r>
      <w:r>
        <w:rPr>
          <w:noProof/>
        </w:rPr>
        <w:fldChar w:fldCharType="separate"/>
      </w:r>
      <w:r>
        <w:rPr>
          <w:noProof/>
        </w:rPr>
        <w:t>57</w:t>
      </w:r>
      <w:r>
        <w:rPr>
          <w:noProof/>
        </w:rPr>
        <w:fldChar w:fldCharType="end"/>
      </w:r>
    </w:p>
    <w:p w14:paraId="1E998F83" w14:textId="2F6822C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Output power dynamics</w:t>
      </w:r>
      <w:r>
        <w:rPr>
          <w:noProof/>
        </w:rPr>
        <w:tab/>
      </w:r>
      <w:r>
        <w:rPr>
          <w:noProof/>
        </w:rPr>
        <w:fldChar w:fldCharType="begin" w:fldLock="1"/>
      </w:r>
      <w:r>
        <w:rPr>
          <w:noProof/>
        </w:rPr>
        <w:instrText xml:space="preserve"> PAGEREF _Toc216435836 \h </w:instrText>
      </w:r>
      <w:r>
        <w:rPr>
          <w:noProof/>
        </w:rPr>
      </w:r>
      <w:r>
        <w:rPr>
          <w:noProof/>
        </w:rPr>
        <w:fldChar w:fldCharType="separate"/>
      </w:r>
      <w:r>
        <w:rPr>
          <w:noProof/>
        </w:rPr>
        <w:t>58</w:t>
      </w:r>
      <w:r>
        <w:rPr>
          <w:noProof/>
        </w:rPr>
        <w:fldChar w:fldCharType="end"/>
      </w:r>
    </w:p>
    <w:p w14:paraId="04234513" w14:textId="1E19F8F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Output Power Dynamics</w:t>
      </w:r>
      <w:r>
        <w:rPr>
          <w:noProof/>
        </w:rPr>
        <w:tab/>
      </w:r>
      <w:r>
        <w:rPr>
          <w:noProof/>
        </w:rPr>
        <w:fldChar w:fldCharType="begin" w:fldLock="1"/>
      </w:r>
      <w:r>
        <w:rPr>
          <w:noProof/>
        </w:rPr>
        <w:instrText xml:space="preserve"> PAGEREF _Toc216435837 \h </w:instrText>
      </w:r>
      <w:r>
        <w:rPr>
          <w:noProof/>
        </w:rPr>
      </w:r>
      <w:r>
        <w:rPr>
          <w:noProof/>
        </w:rPr>
        <w:fldChar w:fldCharType="separate"/>
      </w:r>
      <w:r>
        <w:rPr>
          <w:noProof/>
        </w:rPr>
        <w:t>58</w:t>
      </w:r>
      <w:r>
        <w:rPr>
          <w:noProof/>
        </w:rPr>
        <w:fldChar w:fldCharType="end"/>
      </w:r>
    </w:p>
    <w:p w14:paraId="581D8B05" w14:textId="332148D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_Toc216435838 \h </w:instrText>
      </w:r>
      <w:r>
        <w:rPr>
          <w:noProof/>
        </w:rPr>
      </w:r>
      <w:r>
        <w:rPr>
          <w:noProof/>
        </w:rPr>
        <w:fldChar w:fldCharType="separate"/>
      </w:r>
      <w:r>
        <w:rPr>
          <w:noProof/>
        </w:rPr>
        <w:t>58</w:t>
      </w:r>
      <w:r>
        <w:rPr>
          <w:noProof/>
        </w:rPr>
        <w:fldChar w:fldCharType="end"/>
      </w:r>
    </w:p>
    <w:p w14:paraId="006B2399" w14:textId="71319BD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 power control dynamic range</w:t>
      </w:r>
      <w:r>
        <w:rPr>
          <w:noProof/>
        </w:rPr>
        <w:tab/>
      </w:r>
      <w:r>
        <w:rPr>
          <w:noProof/>
        </w:rPr>
        <w:fldChar w:fldCharType="begin" w:fldLock="1"/>
      </w:r>
      <w:r>
        <w:rPr>
          <w:noProof/>
        </w:rPr>
        <w:instrText xml:space="preserve"> PAGEREF _Toc216435839 \h </w:instrText>
      </w:r>
      <w:r>
        <w:rPr>
          <w:noProof/>
        </w:rPr>
      </w:r>
      <w:r>
        <w:rPr>
          <w:noProof/>
        </w:rPr>
        <w:fldChar w:fldCharType="separate"/>
      </w:r>
      <w:r>
        <w:rPr>
          <w:noProof/>
        </w:rPr>
        <w:t>58</w:t>
      </w:r>
      <w:r>
        <w:rPr>
          <w:noProof/>
        </w:rPr>
        <w:fldChar w:fldCharType="end"/>
      </w:r>
    </w:p>
    <w:p w14:paraId="294163D3" w14:textId="58DA8DD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_Toc216435840 \h </w:instrText>
      </w:r>
      <w:r>
        <w:rPr>
          <w:noProof/>
        </w:rPr>
      </w:r>
      <w:r>
        <w:rPr>
          <w:noProof/>
        </w:rPr>
        <w:fldChar w:fldCharType="separate"/>
      </w:r>
      <w:r>
        <w:rPr>
          <w:noProof/>
        </w:rPr>
        <w:t>58</w:t>
      </w:r>
      <w:r>
        <w:rPr>
          <w:noProof/>
        </w:rPr>
        <w:fldChar w:fldCharType="end"/>
      </w:r>
    </w:p>
    <w:p w14:paraId="4C9F54D1" w14:textId="6CFD3FC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_Toc216435841 \h </w:instrText>
      </w:r>
      <w:r>
        <w:rPr>
          <w:noProof/>
        </w:rPr>
      </w:r>
      <w:r>
        <w:rPr>
          <w:noProof/>
        </w:rPr>
        <w:fldChar w:fldCharType="separate"/>
      </w:r>
      <w:r>
        <w:rPr>
          <w:noProof/>
        </w:rPr>
        <w:t>58</w:t>
      </w:r>
      <w:r>
        <w:rPr>
          <w:noProof/>
        </w:rPr>
        <w:fldChar w:fldCharType="end"/>
      </w:r>
    </w:p>
    <w:p w14:paraId="1785BFFD" w14:textId="53CD81D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_Toc216435842 \h </w:instrText>
      </w:r>
      <w:r>
        <w:rPr>
          <w:noProof/>
        </w:rPr>
      </w:r>
      <w:r>
        <w:rPr>
          <w:noProof/>
        </w:rPr>
        <w:fldChar w:fldCharType="separate"/>
      </w:r>
      <w:r>
        <w:rPr>
          <w:noProof/>
        </w:rPr>
        <w:t>58</w:t>
      </w:r>
      <w:r>
        <w:rPr>
          <w:noProof/>
        </w:rPr>
        <w:fldChar w:fldCharType="end"/>
      </w:r>
    </w:p>
    <w:p w14:paraId="012317D8" w14:textId="214D44C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Total power dynamic range</w:t>
      </w:r>
      <w:r>
        <w:rPr>
          <w:noProof/>
        </w:rPr>
        <w:tab/>
      </w:r>
      <w:r>
        <w:rPr>
          <w:noProof/>
        </w:rPr>
        <w:fldChar w:fldCharType="begin" w:fldLock="1"/>
      </w:r>
      <w:r>
        <w:rPr>
          <w:noProof/>
        </w:rPr>
        <w:instrText xml:space="preserve"> PAGEREF _Toc216435843 \h </w:instrText>
      </w:r>
      <w:r>
        <w:rPr>
          <w:noProof/>
        </w:rPr>
      </w:r>
      <w:r>
        <w:rPr>
          <w:noProof/>
        </w:rPr>
        <w:fldChar w:fldCharType="separate"/>
      </w:r>
      <w:r>
        <w:rPr>
          <w:noProof/>
        </w:rPr>
        <w:t>58</w:t>
      </w:r>
      <w:r>
        <w:rPr>
          <w:noProof/>
        </w:rPr>
        <w:fldChar w:fldCharType="end"/>
      </w:r>
    </w:p>
    <w:p w14:paraId="3A565F29" w14:textId="1DBC7F8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_Toc216435844 \h </w:instrText>
      </w:r>
      <w:r>
        <w:rPr>
          <w:noProof/>
        </w:rPr>
      </w:r>
      <w:r>
        <w:rPr>
          <w:noProof/>
        </w:rPr>
        <w:fldChar w:fldCharType="separate"/>
      </w:r>
      <w:r>
        <w:rPr>
          <w:noProof/>
        </w:rPr>
        <w:t>58</w:t>
      </w:r>
      <w:r>
        <w:rPr>
          <w:noProof/>
        </w:rPr>
        <w:fldChar w:fldCharType="end"/>
      </w:r>
    </w:p>
    <w:p w14:paraId="1E8D6963" w14:textId="2108187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_Toc216435845 \h </w:instrText>
      </w:r>
      <w:r>
        <w:rPr>
          <w:noProof/>
        </w:rPr>
      </w:r>
      <w:r>
        <w:rPr>
          <w:noProof/>
        </w:rPr>
        <w:fldChar w:fldCharType="separate"/>
      </w:r>
      <w:r>
        <w:rPr>
          <w:noProof/>
        </w:rPr>
        <w:t>58</w:t>
      </w:r>
      <w:r>
        <w:rPr>
          <w:noProof/>
        </w:rPr>
        <w:fldChar w:fldCharType="end"/>
      </w:r>
    </w:p>
    <w:p w14:paraId="3210B077" w14:textId="6D88C90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_Toc216435846 \h </w:instrText>
      </w:r>
      <w:r>
        <w:rPr>
          <w:noProof/>
        </w:rPr>
      </w:r>
      <w:r>
        <w:rPr>
          <w:noProof/>
        </w:rPr>
        <w:fldChar w:fldCharType="separate"/>
      </w:r>
      <w:r>
        <w:rPr>
          <w:noProof/>
        </w:rPr>
        <w:t>59</w:t>
      </w:r>
      <w:r>
        <w:rPr>
          <w:noProof/>
        </w:rPr>
        <w:fldChar w:fldCharType="end"/>
      </w:r>
    </w:p>
    <w:p w14:paraId="454E933B" w14:textId="393C4B0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_Toc216435847 \h </w:instrText>
      </w:r>
      <w:r>
        <w:rPr>
          <w:noProof/>
        </w:rPr>
      </w:r>
      <w:r>
        <w:rPr>
          <w:noProof/>
        </w:rPr>
        <w:fldChar w:fldCharType="separate"/>
      </w:r>
      <w:r>
        <w:rPr>
          <w:noProof/>
        </w:rPr>
        <w:t>59</w:t>
      </w:r>
      <w:r>
        <w:rPr>
          <w:noProof/>
        </w:rPr>
        <w:fldChar w:fldCharType="end"/>
      </w:r>
    </w:p>
    <w:p w14:paraId="72731BA4" w14:textId="396AC110"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_Toc216435848 \h </w:instrText>
      </w:r>
      <w:r>
        <w:rPr>
          <w:noProof/>
        </w:rPr>
      </w:r>
      <w:r>
        <w:rPr>
          <w:noProof/>
        </w:rPr>
        <w:fldChar w:fldCharType="separate"/>
      </w:r>
      <w:r>
        <w:rPr>
          <w:noProof/>
        </w:rPr>
        <w:t>59</w:t>
      </w:r>
      <w:r>
        <w:rPr>
          <w:noProof/>
        </w:rPr>
        <w:fldChar w:fldCharType="end"/>
      </w:r>
    </w:p>
    <w:p w14:paraId="44F86148" w14:textId="2662CB5B"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_Toc216435849 \h </w:instrText>
      </w:r>
      <w:r>
        <w:rPr>
          <w:noProof/>
        </w:rPr>
      </w:r>
      <w:r>
        <w:rPr>
          <w:noProof/>
        </w:rPr>
        <w:fldChar w:fldCharType="separate"/>
      </w:r>
      <w:r>
        <w:rPr>
          <w:noProof/>
        </w:rPr>
        <w:t>59</w:t>
      </w:r>
      <w:r>
        <w:rPr>
          <w:noProof/>
        </w:rPr>
        <w:fldChar w:fldCharType="end"/>
      </w:r>
    </w:p>
    <w:p w14:paraId="07B8E6FE" w14:textId="22F54B3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6.3.1.3.5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_Toc216435850 \h </w:instrText>
      </w:r>
      <w:r>
        <w:rPr>
          <w:noProof/>
        </w:rPr>
      </w:r>
      <w:r>
        <w:rPr>
          <w:noProof/>
        </w:rPr>
        <w:fldChar w:fldCharType="separate"/>
      </w:r>
      <w:r>
        <w:rPr>
          <w:noProof/>
        </w:rPr>
        <w:t>59</w:t>
      </w:r>
      <w:r>
        <w:rPr>
          <w:noProof/>
        </w:rPr>
        <w:fldChar w:fldCharType="end"/>
      </w:r>
    </w:p>
    <w:p w14:paraId="5B825DF6" w14:textId="0E8F686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Output Power Dynamics</w:t>
      </w:r>
      <w:r>
        <w:rPr>
          <w:noProof/>
        </w:rPr>
        <w:tab/>
      </w:r>
      <w:r>
        <w:rPr>
          <w:noProof/>
        </w:rPr>
        <w:fldChar w:fldCharType="begin" w:fldLock="1"/>
      </w:r>
      <w:r>
        <w:rPr>
          <w:noProof/>
        </w:rPr>
        <w:instrText xml:space="preserve"> PAGEREF _Toc216435851 \h </w:instrText>
      </w:r>
      <w:r>
        <w:rPr>
          <w:noProof/>
        </w:rPr>
      </w:r>
      <w:r>
        <w:rPr>
          <w:noProof/>
        </w:rPr>
        <w:fldChar w:fldCharType="separate"/>
      </w:r>
      <w:r>
        <w:rPr>
          <w:noProof/>
        </w:rPr>
        <w:t>60</w:t>
      </w:r>
      <w:r>
        <w:rPr>
          <w:noProof/>
        </w:rPr>
        <w:fldChar w:fldCharType="end"/>
      </w:r>
    </w:p>
    <w:p w14:paraId="335B8F58" w14:textId="5BC8B03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Total power dynamic range</w:t>
      </w:r>
      <w:r>
        <w:rPr>
          <w:noProof/>
        </w:rPr>
        <w:tab/>
      </w:r>
      <w:r>
        <w:rPr>
          <w:noProof/>
        </w:rPr>
        <w:fldChar w:fldCharType="begin" w:fldLock="1"/>
      </w:r>
      <w:r>
        <w:rPr>
          <w:noProof/>
        </w:rPr>
        <w:instrText xml:space="preserve"> PAGEREF _Toc216435852 \h </w:instrText>
      </w:r>
      <w:r>
        <w:rPr>
          <w:noProof/>
        </w:rPr>
      </w:r>
      <w:r>
        <w:rPr>
          <w:noProof/>
        </w:rPr>
        <w:fldChar w:fldCharType="separate"/>
      </w:r>
      <w:r>
        <w:rPr>
          <w:noProof/>
        </w:rPr>
        <w:t>60</w:t>
      </w:r>
      <w:r>
        <w:rPr>
          <w:noProof/>
        </w:rPr>
        <w:fldChar w:fldCharType="end"/>
      </w:r>
    </w:p>
    <w:p w14:paraId="5A96E8CD" w14:textId="1C85C43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_Toc216435853 \h </w:instrText>
      </w:r>
      <w:r>
        <w:rPr>
          <w:noProof/>
        </w:rPr>
      </w:r>
      <w:r>
        <w:rPr>
          <w:noProof/>
        </w:rPr>
        <w:fldChar w:fldCharType="separate"/>
      </w:r>
      <w:r>
        <w:rPr>
          <w:noProof/>
        </w:rPr>
        <w:t>60</w:t>
      </w:r>
      <w:r>
        <w:rPr>
          <w:noProof/>
        </w:rPr>
        <w:fldChar w:fldCharType="end"/>
      </w:r>
    </w:p>
    <w:p w14:paraId="6A6DE566" w14:textId="7312282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_Toc216435854 \h </w:instrText>
      </w:r>
      <w:r>
        <w:rPr>
          <w:noProof/>
        </w:rPr>
      </w:r>
      <w:r>
        <w:rPr>
          <w:noProof/>
        </w:rPr>
        <w:fldChar w:fldCharType="separate"/>
      </w:r>
      <w:r>
        <w:rPr>
          <w:noProof/>
        </w:rPr>
        <w:t>60</w:t>
      </w:r>
      <w:r>
        <w:rPr>
          <w:noProof/>
        </w:rPr>
        <w:fldChar w:fldCharType="end"/>
      </w:r>
    </w:p>
    <w:p w14:paraId="15066D99" w14:textId="5628867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_Toc216435855 \h </w:instrText>
      </w:r>
      <w:r>
        <w:rPr>
          <w:noProof/>
        </w:rPr>
      </w:r>
      <w:r>
        <w:rPr>
          <w:noProof/>
        </w:rPr>
        <w:fldChar w:fldCharType="separate"/>
      </w:r>
      <w:r>
        <w:rPr>
          <w:noProof/>
        </w:rPr>
        <w:t>60</w:t>
      </w:r>
      <w:r>
        <w:rPr>
          <w:noProof/>
        </w:rPr>
        <w:fldChar w:fldCharType="end"/>
      </w:r>
    </w:p>
    <w:p w14:paraId="32A73D81" w14:textId="091C014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_Toc216435856 \h </w:instrText>
      </w:r>
      <w:r>
        <w:rPr>
          <w:noProof/>
        </w:rPr>
      </w:r>
      <w:r>
        <w:rPr>
          <w:noProof/>
        </w:rPr>
        <w:fldChar w:fldCharType="separate"/>
      </w:r>
      <w:r>
        <w:rPr>
          <w:noProof/>
        </w:rPr>
        <w:t>60</w:t>
      </w:r>
      <w:r>
        <w:rPr>
          <w:noProof/>
        </w:rPr>
        <w:fldChar w:fldCharType="end"/>
      </w:r>
    </w:p>
    <w:p w14:paraId="54EF5D2C" w14:textId="1CB6DE6D"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_Toc216435857 \h </w:instrText>
      </w:r>
      <w:r>
        <w:rPr>
          <w:noProof/>
        </w:rPr>
      </w:r>
      <w:r>
        <w:rPr>
          <w:noProof/>
        </w:rPr>
        <w:fldChar w:fldCharType="separate"/>
      </w:r>
      <w:r>
        <w:rPr>
          <w:noProof/>
        </w:rPr>
        <w:t>60</w:t>
      </w:r>
      <w:r>
        <w:rPr>
          <w:noProof/>
        </w:rPr>
        <w:fldChar w:fldCharType="end"/>
      </w:r>
    </w:p>
    <w:p w14:paraId="7DD63C9E" w14:textId="4185C3ED"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_Toc216435858 \h </w:instrText>
      </w:r>
      <w:r>
        <w:rPr>
          <w:noProof/>
        </w:rPr>
      </w:r>
      <w:r>
        <w:rPr>
          <w:noProof/>
        </w:rPr>
        <w:fldChar w:fldCharType="separate"/>
      </w:r>
      <w:r>
        <w:rPr>
          <w:noProof/>
        </w:rPr>
        <w:t>60</w:t>
      </w:r>
      <w:r>
        <w:rPr>
          <w:noProof/>
        </w:rPr>
        <w:fldChar w:fldCharType="end"/>
      </w:r>
    </w:p>
    <w:p w14:paraId="1EE07F39" w14:textId="7E37ACC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_Toc216435859 \h </w:instrText>
      </w:r>
      <w:r>
        <w:rPr>
          <w:noProof/>
        </w:rPr>
      </w:r>
      <w:r>
        <w:rPr>
          <w:noProof/>
        </w:rPr>
        <w:fldChar w:fldCharType="separate"/>
      </w:r>
      <w:r>
        <w:rPr>
          <w:noProof/>
        </w:rPr>
        <w:t>61</w:t>
      </w:r>
      <w:r>
        <w:rPr>
          <w:noProof/>
        </w:rPr>
        <w:fldChar w:fldCharType="end"/>
      </w:r>
    </w:p>
    <w:p w14:paraId="257D7112" w14:textId="63AA719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6.3.2.2</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Relative power tolerance for local area IAB-MT</w:t>
      </w:r>
      <w:r>
        <w:rPr>
          <w:noProof/>
        </w:rPr>
        <w:tab/>
      </w:r>
      <w:r>
        <w:rPr>
          <w:noProof/>
        </w:rPr>
        <w:fldChar w:fldCharType="begin" w:fldLock="1"/>
      </w:r>
      <w:r>
        <w:rPr>
          <w:noProof/>
        </w:rPr>
        <w:instrText xml:space="preserve"> PAGEREF _Toc216435860 \h </w:instrText>
      </w:r>
      <w:r>
        <w:rPr>
          <w:noProof/>
        </w:rPr>
      </w:r>
      <w:r>
        <w:rPr>
          <w:noProof/>
        </w:rPr>
        <w:fldChar w:fldCharType="separate"/>
      </w:r>
      <w:r>
        <w:rPr>
          <w:noProof/>
        </w:rPr>
        <w:t>61</w:t>
      </w:r>
      <w:r>
        <w:rPr>
          <w:noProof/>
        </w:rPr>
        <w:fldChar w:fldCharType="end"/>
      </w:r>
    </w:p>
    <w:p w14:paraId="58677E54" w14:textId="36EA761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_Toc216435861 \h </w:instrText>
      </w:r>
      <w:r>
        <w:rPr>
          <w:noProof/>
        </w:rPr>
      </w:r>
      <w:r>
        <w:rPr>
          <w:noProof/>
        </w:rPr>
        <w:fldChar w:fldCharType="separate"/>
      </w:r>
      <w:r>
        <w:rPr>
          <w:noProof/>
        </w:rPr>
        <w:t>61</w:t>
      </w:r>
      <w:r>
        <w:rPr>
          <w:noProof/>
        </w:rPr>
        <w:fldChar w:fldCharType="end"/>
      </w:r>
    </w:p>
    <w:p w14:paraId="15663E9A" w14:textId="6AF3996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6.3.2.2.2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_Toc216435862 \h </w:instrText>
      </w:r>
      <w:r>
        <w:rPr>
          <w:noProof/>
        </w:rPr>
      </w:r>
      <w:r>
        <w:rPr>
          <w:noProof/>
        </w:rPr>
        <w:fldChar w:fldCharType="separate"/>
      </w:r>
      <w:r>
        <w:rPr>
          <w:noProof/>
        </w:rPr>
        <w:t>61</w:t>
      </w:r>
      <w:r>
        <w:rPr>
          <w:noProof/>
        </w:rPr>
        <w:fldChar w:fldCharType="end"/>
      </w:r>
    </w:p>
    <w:p w14:paraId="0E7C4482" w14:textId="66D30A0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_Toc216435863 \h </w:instrText>
      </w:r>
      <w:r>
        <w:rPr>
          <w:noProof/>
        </w:rPr>
      </w:r>
      <w:r>
        <w:rPr>
          <w:noProof/>
        </w:rPr>
        <w:fldChar w:fldCharType="separate"/>
      </w:r>
      <w:r>
        <w:rPr>
          <w:noProof/>
        </w:rPr>
        <w:t>61</w:t>
      </w:r>
      <w:r>
        <w:rPr>
          <w:noProof/>
        </w:rPr>
        <w:fldChar w:fldCharType="end"/>
      </w:r>
    </w:p>
    <w:p w14:paraId="505CE94C" w14:textId="3BF2560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6.3.2.3</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Aggregate power tolerance for local area IAB-MT</w:t>
      </w:r>
      <w:r>
        <w:rPr>
          <w:noProof/>
        </w:rPr>
        <w:tab/>
      </w:r>
      <w:r>
        <w:rPr>
          <w:noProof/>
        </w:rPr>
        <w:fldChar w:fldCharType="begin" w:fldLock="1"/>
      </w:r>
      <w:r>
        <w:rPr>
          <w:noProof/>
        </w:rPr>
        <w:instrText xml:space="preserve"> PAGEREF _Toc216435864 \h </w:instrText>
      </w:r>
      <w:r>
        <w:rPr>
          <w:noProof/>
        </w:rPr>
      </w:r>
      <w:r>
        <w:rPr>
          <w:noProof/>
        </w:rPr>
        <w:fldChar w:fldCharType="separate"/>
      </w:r>
      <w:r>
        <w:rPr>
          <w:noProof/>
        </w:rPr>
        <w:t>61</w:t>
      </w:r>
      <w:r>
        <w:rPr>
          <w:noProof/>
        </w:rPr>
        <w:fldChar w:fldCharType="end"/>
      </w:r>
    </w:p>
    <w:p w14:paraId="176ED9AF" w14:textId="71CCF5B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_Toc216435865 \h </w:instrText>
      </w:r>
      <w:r>
        <w:rPr>
          <w:noProof/>
        </w:rPr>
      </w:r>
      <w:r>
        <w:rPr>
          <w:noProof/>
        </w:rPr>
        <w:fldChar w:fldCharType="separate"/>
      </w:r>
      <w:r>
        <w:rPr>
          <w:noProof/>
        </w:rPr>
        <w:t>61</w:t>
      </w:r>
      <w:r>
        <w:rPr>
          <w:noProof/>
        </w:rPr>
        <w:fldChar w:fldCharType="end"/>
      </w:r>
    </w:p>
    <w:p w14:paraId="12A1D695" w14:textId="0B1345B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_Toc216435866 \h </w:instrText>
      </w:r>
      <w:r>
        <w:rPr>
          <w:noProof/>
        </w:rPr>
      </w:r>
      <w:r>
        <w:rPr>
          <w:noProof/>
        </w:rPr>
        <w:fldChar w:fldCharType="separate"/>
      </w:r>
      <w:r>
        <w:rPr>
          <w:noProof/>
        </w:rPr>
        <w:t>62</w:t>
      </w:r>
      <w:r>
        <w:rPr>
          <w:noProof/>
        </w:rPr>
        <w:fldChar w:fldCharType="end"/>
      </w:r>
    </w:p>
    <w:p w14:paraId="65B1DAF5" w14:textId="2AE0273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6.3.2.3.3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_Toc216435867 \h </w:instrText>
      </w:r>
      <w:r>
        <w:rPr>
          <w:noProof/>
        </w:rPr>
      </w:r>
      <w:r>
        <w:rPr>
          <w:noProof/>
        </w:rPr>
        <w:fldChar w:fldCharType="separate"/>
      </w:r>
      <w:r>
        <w:rPr>
          <w:noProof/>
        </w:rPr>
        <w:t>62</w:t>
      </w:r>
      <w:r>
        <w:rPr>
          <w:noProof/>
        </w:rPr>
        <w:fldChar w:fldCharType="end"/>
      </w:r>
    </w:p>
    <w:p w14:paraId="7329D81F" w14:textId="770CCE32"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 ON/OFF power</w:t>
      </w:r>
      <w:r>
        <w:rPr>
          <w:noProof/>
        </w:rPr>
        <w:tab/>
      </w:r>
      <w:r>
        <w:rPr>
          <w:noProof/>
        </w:rPr>
        <w:fldChar w:fldCharType="begin" w:fldLock="1"/>
      </w:r>
      <w:r>
        <w:rPr>
          <w:noProof/>
        </w:rPr>
        <w:instrText xml:space="preserve"> PAGEREF _Toc216435868 \h </w:instrText>
      </w:r>
      <w:r>
        <w:rPr>
          <w:noProof/>
        </w:rPr>
      </w:r>
      <w:r>
        <w:rPr>
          <w:noProof/>
        </w:rPr>
        <w:fldChar w:fldCharType="separate"/>
      </w:r>
      <w:r>
        <w:rPr>
          <w:noProof/>
        </w:rPr>
        <w:t>62</w:t>
      </w:r>
      <w:r>
        <w:rPr>
          <w:noProof/>
        </w:rPr>
        <w:fldChar w:fldCharType="end"/>
      </w:r>
    </w:p>
    <w:p w14:paraId="2755056A" w14:textId="0CCB3D8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OFF power</w:t>
      </w:r>
      <w:r>
        <w:rPr>
          <w:noProof/>
        </w:rPr>
        <w:tab/>
      </w:r>
      <w:r>
        <w:rPr>
          <w:noProof/>
        </w:rPr>
        <w:fldChar w:fldCharType="begin" w:fldLock="1"/>
      </w:r>
      <w:r>
        <w:rPr>
          <w:noProof/>
        </w:rPr>
        <w:instrText xml:space="preserve"> PAGEREF _Toc216435869 \h </w:instrText>
      </w:r>
      <w:r>
        <w:rPr>
          <w:noProof/>
        </w:rPr>
      </w:r>
      <w:r>
        <w:rPr>
          <w:noProof/>
        </w:rPr>
        <w:fldChar w:fldCharType="separate"/>
      </w:r>
      <w:r>
        <w:rPr>
          <w:noProof/>
        </w:rPr>
        <w:t>62</w:t>
      </w:r>
      <w:r>
        <w:rPr>
          <w:noProof/>
        </w:rPr>
        <w:fldChar w:fldCharType="end"/>
      </w:r>
    </w:p>
    <w:p w14:paraId="03BD7992" w14:textId="1438B8E0"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_Toc216435870 \h </w:instrText>
      </w:r>
      <w:r>
        <w:rPr>
          <w:noProof/>
        </w:rPr>
      </w:r>
      <w:r>
        <w:rPr>
          <w:noProof/>
        </w:rPr>
        <w:fldChar w:fldCharType="separate"/>
      </w:r>
      <w:r>
        <w:rPr>
          <w:noProof/>
        </w:rPr>
        <w:t>62</w:t>
      </w:r>
      <w:r>
        <w:rPr>
          <w:noProof/>
        </w:rPr>
        <w:fldChar w:fldCharType="end"/>
      </w:r>
    </w:p>
    <w:p w14:paraId="16ED8326" w14:textId="4B09CA0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_Toc216435871 \h </w:instrText>
      </w:r>
      <w:r>
        <w:rPr>
          <w:noProof/>
        </w:rPr>
      </w:r>
      <w:r>
        <w:rPr>
          <w:noProof/>
        </w:rPr>
        <w:fldChar w:fldCharType="separate"/>
      </w:r>
      <w:r>
        <w:rPr>
          <w:noProof/>
        </w:rPr>
        <w:t>62</w:t>
      </w:r>
      <w:r>
        <w:rPr>
          <w:noProof/>
        </w:rPr>
        <w:fldChar w:fldCharType="end"/>
      </w:r>
    </w:p>
    <w:p w14:paraId="30CD099E" w14:textId="43330AB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_Toc216435872 \h </w:instrText>
      </w:r>
      <w:r>
        <w:rPr>
          <w:noProof/>
        </w:rPr>
      </w:r>
      <w:r>
        <w:rPr>
          <w:noProof/>
        </w:rPr>
        <w:fldChar w:fldCharType="separate"/>
      </w:r>
      <w:r>
        <w:rPr>
          <w:noProof/>
        </w:rPr>
        <w:t>62</w:t>
      </w:r>
      <w:r>
        <w:rPr>
          <w:noProof/>
        </w:rPr>
        <w:fldChar w:fldCharType="end"/>
      </w:r>
    </w:p>
    <w:p w14:paraId="44F6D0CF" w14:textId="73D304A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_Toc216435873 \h </w:instrText>
      </w:r>
      <w:r>
        <w:rPr>
          <w:noProof/>
        </w:rPr>
      </w:r>
      <w:r>
        <w:rPr>
          <w:noProof/>
        </w:rPr>
        <w:fldChar w:fldCharType="separate"/>
      </w:r>
      <w:r>
        <w:rPr>
          <w:noProof/>
        </w:rPr>
        <w:t>62</w:t>
      </w:r>
      <w:r>
        <w:rPr>
          <w:noProof/>
        </w:rPr>
        <w:fldChar w:fldCharType="end"/>
      </w:r>
    </w:p>
    <w:p w14:paraId="4BB569F1" w14:textId="22C1CA2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_Toc216435874 \h </w:instrText>
      </w:r>
      <w:r>
        <w:rPr>
          <w:noProof/>
        </w:rPr>
      </w:r>
      <w:r>
        <w:rPr>
          <w:noProof/>
        </w:rPr>
        <w:fldChar w:fldCharType="separate"/>
      </w:r>
      <w:r>
        <w:rPr>
          <w:noProof/>
        </w:rPr>
        <w:t>62</w:t>
      </w:r>
      <w:r>
        <w:rPr>
          <w:noProof/>
        </w:rPr>
        <w:fldChar w:fldCharType="end"/>
      </w:r>
    </w:p>
    <w:p w14:paraId="09AE2D1A" w14:textId="138D27C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transient period</w:t>
      </w:r>
      <w:r>
        <w:rPr>
          <w:noProof/>
        </w:rPr>
        <w:tab/>
      </w:r>
      <w:r>
        <w:rPr>
          <w:noProof/>
        </w:rPr>
        <w:fldChar w:fldCharType="begin" w:fldLock="1"/>
      </w:r>
      <w:r>
        <w:rPr>
          <w:noProof/>
        </w:rPr>
        <w:instrText xml:space="preserve"> PAGEREF _Toc216435875 \h </w:instrText>
      </w:r>
      <w:r>
        <w:rPr>
          <w:noProof/>
        </w:rPr>
      </w:r>
      <w:r>
        <w:rPr>
          <w:noProof/>
        </w:rPr>
        <w:fldChar w:fldCharType="separate"/>
      </w:r>
      <w:r>
        <w:rPr>
          <w:noProof/>
        </w:rPr>
        <w:t>62</w:t>
      </w:r>
      <w:r>
        <w:rPr>
          <w:noProof/>
        </w:rPr>
        <w:fldChar w:fldCharType="end"/>
      </w:r>
    </w:p>
    <w:p w14:paraId="7A04FD28" w14:textId="3375BCC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_Toc216435876 \h </w:instrText>
      </w:r>
      <w:r>
        <w:rPr>
          <w:noProof/>
        </w:rPr>
      </w:r>
      <w:r>
        <w:rPr>
          <w:noProof/>
        </w:rPr>
        <w:fldChar w:fldCharType="separate"/>
      </w:r>
      <w:r>
        <w:rPr>
          <w:noProof/>
        </w:rPr>
        <w:t>62</w:t>
      </w:r>
      <w:r>
        <w:rPr>
          <w:noProof/>
        </w:rPr>
        <w:fldChar w:fldCharType="end"/>
      </w:r>
    </w:p>
    <w:p w14:paraId="2C70E902" w14:textId="3454FB8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_Toc216435877 \h </w:instrText>
      </w:r>
      <w:r>
        <w:rPr>
          <w:noProof/>
        </w:rPr>
      </w:r>
      <w:r>
        <w:rPr>
          <w:noProof/>
        </w:rPr>
        <w:fldChar w:fldCharType="separate"/>
      </w:r>
      <w:r>
        <w:rPr>
          <w:noProof/>
        </w:rPr>
        <w:t>63</w:t>
      </w:r>
      <w:r>
        <w:rPr>
          <w:noProof/>
        </w:rPr>
        <w:fldChar w:fldCharType="end"/>
      </w:r>
    </w:p>
    <w:p w14:paraId="02A7C6C6" w14:textId="48F6A20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_Toc216435878 \h </w:instrText>
      </w:r>
      <w:r>
        <w:rPr>
          <w:noProof/>
        </w:rPr>
      </w:r>
      <w:r>
        <w:rPr>
          <w:noProof/>
        </w:rPr>
        <w:fldChar w:fldCharType="separate"/>
      </w:r>
      <w:r>
        <w:rPr>
          <w:noProof/>
        </w:rPr>
        <w:t>63</w:t>
      </w:r>
      <w:r>
        <w:rPr>
          <w:noProof/>
        </w:rPr>
        <w:fldChar w:fldCharType="end"/>
      </w:r>
    </w:p>
    <w:p w14:paraId="7981539F" w14:textId="7152575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_Toc216435879 \h </w:instrText>
      </w:r>
      <w:r>
        <w:rPr>
          <w:noProof/>
        </w:rPr>
      </w:r>
      <w:r>
        <w:rPr>
          <w:noProof/>
        </w:rPr>
        <w:fldChar w:fldCharType="separate"/>
      </w:r>
      <w:r>
        <w:rPr>
          <w:noProof/>
        </w:rPr>
        <w:t>63</w:t>
      </w:r>
      <w:r>
        <w:rPr>
          <w:noProof/>
        </w:rPr>
        <w:fldChar w:fldCharType="end"/>
      </w:r>
    </w:p>
    <w:p w14:paraId="7171F5B8" w14:textId="2414AB4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_Toc216435880 \h </w:instrText>
      </w:r>
      <w:r>
        <w:rPr>
          <w:noProof/>
        </w:rPr>
      </w:r>
      <w:r>
        <w:rPr>
          <w:noProof/>
        </w:rPr>
        <w:fldChar w:fldCharType="separate"/>
      </w:r>
      <w:r>
        <w:rPr>
          <w:noProof/>
        </w:rPr>
        <w:t>63</w:t>
      </w:r>
      <w:r>
        <w:rPr>
          <w:noProof/>
        </w:rPr>
        <w:fldChar w:fldCharType="end"/>
      </w:r>
    </w:p>
    <w:p w14:paraId="3BEC8775" w14:textId="0A8D4FE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_Toc216435881 \h </w:instrText>
      </w:r>
      <w:r>
        <w:rPr>
          <w:noProof/>
        </w:rPr>
      </w:r>
      <w:r>
        <w:rPr>
          <w:noProof/>
        </w:rPr>
        <w:fldChar w:fldCharType="separate"/>
      </w:r>
      <w:r>
        <w:rPr>
          <w:noProof/>
        </w:rPr>
        <w:t>64</w:t>
      </w:r>
      <w:r>
        <w:rPr>
          <w:noProof/>
        </w:rPr>
        <w:fldChar w:fldCharType="end"/>
      </w:r>
    </w:p>
    <w:p w14:paraId="7C1577D4" w14:textId="76CC386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6.4.2.5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_Toc216435882 \h </w:instrText>
      </w:r>
      <w:r>
        <w:rPr>
          <w:noProof/>
        </w:rPr>
      </w:r>
      <w:r>
        <w:rPr>
          <w:noProof/>
        </w:rPr>
        <w:fldChar w:fldCharType="separate"/>
      </w:r>
      <w:r>
        <w:rPr>
          <w:noProof/>
        </w:rPr>
        <w:t>64</w:t>
      </w:r>
      <w:r>
        <w:rPr>
          <w:noProof/>
        </w:rPr>
        <w:fldChar w:fldCharType="end"/>
      </w:r>
    </w:p>
    <w:p w14:paraId="5EA30889" w14:textId="79ACBB9E"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Transmitted signal quality</w:t>
      </w:r>
      <w:r>
        <w:rPr>
          <w:noProof/>
        </w:rPr>
        <w:tab/>
      </w:r>
      <w:r>
        <w:rPr>
          <w:noProof/>
        </w:rPr>
        <w:fldChar w:fldCharType="begin" w:fldLock="1"/>
      </w:r>
      <w:r>
        <w:rPr>
          <w:noProof/>
        </w:rPr>
        <w:instrText xml:space="preserve"> PAGEREF _Toc216435883 \h </w:instrText>
      </w:r>
      <w:r>
        <w:rPr>
          <w:noProof/>
        </w:rPr>
      </w:r>
      <w:r>
        <w:rPr>
          <w:noProof/>
        </w:rPr>
        <w:fldChar w:fldCharType="separate"/>
      </w:r>
      <w:r>
        <w:rPr>
          <w:noProof/>
        </w:rPr>
        <w:t>65</w:t>
      </w:r>
      <w:r>
        <w:rPr>
          <w:noProof/>
        </w:rPr>
        <w:fldChar w:fldCharType="end"/>
      </w:r>
    </w:p>
    <w:p w14:paraId="2F8B47D0" w14:textId="5AC45E3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_Toc216435884 \h </w:instrText>
      </w:r>
      <w:r>
        <w:rPr>
          <w:noProof/>
        </w:rPr>
      </w:r>
      <w:r>
        <w:rPr>
          <w:noProof/>
        </w:rPr>
        <w:fldChar w:fldCharType="separate"/>
      </w:r>
      <w:r>
        <w:rPr>
          <w:noProof/>
        </w:rPr>
        <w:t>65</w:t>
      </w:r>
      <w:r>
        <w:rPr>
          <w:noProof/>
        </w:rPr>
        <w:fldChar w:fldCharType="end"/>
      </w:r>
    </w:p>
    <w:p w14:paraId="0D4EBA73" w14:textId="3922820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Frequency error</w:t>
      </w:r>
      <w:r>
        <w:rPr>
          <w:noProof/>
        </w:rPr>
        <w:tab/>
      </w:r>
      <w:r>
        <w:rPr>
          <w:noProof/>
        </w:rPr>
        <w:fldChar w:fldCharType="begin" w:fldLock="1"/>
      </w:r>
      <w:r>
        <w:rPr>
          <w:noProof/>
        </w:rPr>
        <w:instrText xml:space="preserve"> PAGEREF _Toc216435885 \h </w:instrText>
      </w:r>
      <w:r>
        <w:rPr>
          <w:noProof/>
        </w:rPr>
      </w:r>
      <w:r>
        <w:rPr>
          <w:noProof/>
        </w:rPr>
        <w:fldChar w:fldCharType="separate"/>
      </w:r>
      <w:r>
        <w:rPr>
          <w:noProof/>
        </w:rPr>
        <w:t>65</w:t>
      </w:r>
      <w:r>
        <w:rPr>
          <w:noProof/>
        </w:rPr>
        <w:fldChar w:fldCharType="end"/>
      </w:r>
    </w:p>
    <w:p w14:paraId="205396FC" w14:textId="2033B4B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6.5.2.1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frequency error</w:t>
      </w:r>
      <w:r>
        <w:rPr>
          <w:noProof/>
        </w:rPr>
        <w:tab/>
      </w:r>
      <w:r>
        <w:rPr>
          <w:noProof/>
        </w:rPr>
        <w:fldChar w:fldCharType="begin" w:fldLock="1"/>
      </w:r>
      <w:r>
        <w:rPr>
          <w:noProof/>
        </w:rPr>
        <w:instrText xml:space="preserve"> PAGEREF _Toc216435886 \h </w:instrText>
      </w:r>
      <w:r>
        <w:rPr>
          <w:noProof/>
        </w:rPr>
      </w:r>
      <w:r>
        <w:rPr>
          <w:noProof/>
        </w:rPr>
        <w:fldChar w:fldCharType="separate"/>
      </w:r>
      <w:r>
        <w:rPr>
          <w:noProof/>
        </w:rPr>
        <w:t>65</w:t>
      </w:r>
      <w:r>
        <w:rPr>
          <w:noProof/>
        </w:rPr>
        <w:fldChar w:fldCharType="end"/>
      </w:r>
    </w:p>
    <w:p w14:paraId="41D406C8" w14:textId="581B20B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_Toc216435887 \h </w:instrText>
      </w:r>
      <w:r>
        <w:rPr>
          <w:noProof/>
        </w:rPr>
      </w:r>
      <w:r>
        <w:rPr>
          <w:noProof/>
        </w:rPr>
        <w:fldChar w:fldCharType="separate"/>
      </w:r>
      <w:r>
        <w:rPr>
          <w:noProof/>
        </w:rPr>
        <w:t>65</w:t>
      </w:r>
      <w:r>
        <w:rPr>
          <w:noProof/>
        </w:rPr>
        <w:fldChar w:fldCharType="end"/>
      </w:r>
    </w:p>
    <w:p w14:paraId="7E14FA33" w14:textId="2734242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_Toc216435888 \h </w:instrText>
      </w:r>
      <w:r>
        <w:rPr>
          <w:noProof/>
        </w:rPr>
      </w:r>
      <w:r>
        <w:rPr>
          <w:noProof/>
        </w:rPr>
        <w:fldChar w:fldCharType="separate"/>
      </w:r>
      <w:r>
        <w:rPr>
          <w:noProof/>
        </w:rPr>
        <w:t>65</w:t>
      </w:r>
      <w:r>
        <w:rPr>
          <w:noProof/>
        </w:rPr>
        <w:fldChar w:fldCharType="end"/>
      </w:r>
    </w:p>
    <w:p w14:paraId="05CF64AD" w14:textId="4B85000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_Toc216435889 \h </w:instrText>
      </w:r>
      <w:r>
        <w:rPr>
          <w:noProof/>
        </w:rPr>
      </w:r>
      <w:r>
        <w:rPr>
          <w:noProof/>
        </w:rPr>
        <w:fldChar w:fldCharType="separate"/>
      </w:r>
      <w:r>
        <w:rPr>
          <w:noProof/>
        </w:rPr>
        <w:t>65</w:t>
      </w:r>
      <w:r>
        <w:rPr>
          <w:noProof/>
        </w:rPr>
        <w:fldChar w:fldCharType="end"/>
      </w:r>
    </w:p>
    <w:p w14:paraId="0055F4ED" w14:textId="0697364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_Toc216435890 \h </w:instrText>
      </w:r>
      <w:r>
        <w:rPr>
          <w:noProof/>
        </w:rPr>
      </w:r>
      <w:r>
        <w:rPr>
          <w:noProof/>
        </w:rPr>
        <w:fldChar w:fldCharType="separate"/>
      </w:r>
      <w:r>
        <w:rPr>
          <w:noProof/>
        </w:rPr>
        <w:t>65</w:t>
      </w:r>
      <w:r>
        <w:rPr>
          <w:noProof/>
        </w:rPr>
        <w:fldChar w:fldCharType="end"/>
      </w:r>
    </w:p>
    <w:p w14:paraId="7CA1E4C9" w14:textId="6AA231F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_Toc216435891 \h </w:instrText>
      </w:r>
      <w:r>
        <w:rPr>
          <w:noProof/>
        </w:rPr>
      </w:r>
      <w:r>
        <w:rPr>
          <w:noProof/>
        </w:rPr>
        <w:fldChar w:fldCharType="separate"/>
      </w:r>
      <w:r>
        <w:rPr>
          <w:noProof/>
        </w:rPr>
        <w:t>65</w:t>
      </w:r>
      <w:r>
        <w:rPr>
          <w:noProof/>
        </w:rPr>
        <w:fldChar w:fldCharType="end"/>
      </w:r>
    </w:p>
    <w:p w14:paraId="69D2F82B" w14:textId="3B72A99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6.5.2.</w:t>
      </w:r>
      <w:r w:rsidRPr="00792676">
        <w:rPr>
          <w:rFonts w:eastAsiaTheme="minorEastAsia"/>
          <w:noProof/>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frequency error</w:t>
      </w:r>
      <w:r>
        <w:rPr>
          <w:noProof/>
        </w:rPr>
        <w:tab/>
      </w:r>
      <w:r>
        <w:rPr>
          <w:noProof/>
        </w:rPr>
        <w:fldChar w:fldCharType="begin" w:fldLock="1"/>
      </w:r>
      <w:r>
        <w:rPr>
          <w:noProof/>
        </w:rPr>
        <w:instrText xml:space="preserve"> PAGEREF _Toc216435892 \h </w:instrText>
      </w:r>
      <w:r>
        <w:rPr>
          <w:noProof/>
        </w:rPr>
      </w:r>
      <w:r>
        <w:rPr>
          <w:noProof/>
        </w:rPr>
        <w:fldChar w:fldCharType="separate"/>
      </w:r>
      <w:r>
        <w:rPr>
          <w:noProof/>
        </w:rPr>
        <w:t>65</w:t>
      </w:r>
      <w:r>
        <w:rPr>
          <w:noProof/>
        </w:rPr>
        <w:fldChar w:fldCharType="end"/>
      </w:r>
    </w:p>
    <w:p w14:paraId="5D87694E" w14:textId="4EF2832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_Toc216435893 \h </w:instrText>
      </w:r>
      <w:r>
        <w:rPr>
          <w:noProof/>
        </w:rPr>
      </w:r>
      <w:r>
        <w:rPr>
          <w:noProof/>
        </w:rPr>
        <w:fldChar w:fldCharType="separate"/>
      </w:r>
      <w:r>
        <w:rPr>
          <w:noProof/>
        </w:rPr>
        <w:t>65</w:t>
      </w:r>
      <w:r>
        <w:rPr>
          <w:noProof/>
        </w:rPr>
        <w:fldChar w:fldCharType="end"/>
      </w:r>
    </w:p>
    <w:p w14:paraId="2EDFAD74" w14:textId="1A6DC3E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_Toc216435894 \h </w:instrText>
      </w:r>
      <w:r>
        <w:rPr>
          <w:noProof/>
        </w:rPr>
      </w:r>
      <w:r>
        <w:rPr>
          <w:noProof/>
        </w:rPr>
        <w:fldChar w:fldCharType="separate"/>
      </w:r>
      <w:r>
        <w:rPr>
          <w:noProof/>
        </w:rPr>
        <w:t>65</w:t>
      </w:r>
      <w:r>
        <w:rPr>
          <w:noProof/>
        </w:rPr>
        <w:fldChar w:fldCharType="end"/>
      </w:r>
    </w:p>
    <w:p w14:paraId="560E05FE" w14:textId="72602C1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_Toc216435895 \h </w:instrText>
      </w:r>
      <w:r>
        <w:rPr>
          <w:noProof/>
        </w:rPr>
      </w:r>
      <w:r>
        <w:rPr>
          <w:noProof/>
        </w:rPr>
        <w:fldChar w:fldCharType="separate"/>
      </w:r>
      <w:r>
        <w:rPr>
          <w:noProof/>
        </w:rPr>
        <w:t>66</w:t>
      </w:r>
      <w:r>
        <w:rPr>
          <w:noProof/>
        </w:rPr>
        <w:fldChar w:fldCharType="end"/>
      </w:r>
    </w:p>
    <w:p w14:paraId="7308CCB8" w14:textId="1BCDD0A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_Toc216435896 \h </w:instrText>
      </w:r>
      <w:r>
        <w:rPr>
          <w:noProof/>
        </w:rPr>
      </w:r>
      <w:r>
        <w:rPr>
          <w:noProof/>
        </w:rPr>
        <w:fldChar w:fldCharType="separate"/>
      </w:r>
      <w:r>
        <w:rPr>
          <w:noProof/>
        </w:rPr>
        <w:t>66</w:t>
      </w:r>
      <w:r>
        <w:rPr>
          <w:noProof/>
        </w:rPr>
        <w:fldChar w:fldCharType="end"/>
      </w:r>
    </w:p>
    <w:p w14:paraId="33A29AD1" w14:textId="01548E2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6.5.2.2.5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_Toc216435897 \h </w:instrText>
      </w:r>
      <w:r>
        <w:rPr>
          <w:noProof/>
        </w:rPr>
      </w:r>
      <w:r>
        <w:rPr>
          <w:noProof/>
        </w:rPr>
        <w:fldChar w:fldCharType="separate"/>
      </w:r>
      <w:r>
        <w:rPr>
          <w:noProof/>
        </w:rPr>
        <w:t>66</w:t>
      </w:r>
      <w:r>
        <w:rPr>
          <w:noProof/>
        </w:rPr>
        <w:fldChar w:fldCharType="end"/>
      </w:r>
    </w:p>
    <w:p w14:paraId="001A1407" w14:textId="3A306C9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Modulation quality</w:t>
      </w:r>
      <w:r>
        <w:rPr>
          <w:noProof/>
        </w:rPr>
        <w:tab/>
      </w:r>
      <w:r>
        <w:rPr>
          <w:noProof/>
        </w:rPr>
        <w:fldChar w:fldCharType="begin" w:fldLock="1"/>
      </w:r>
      <w:r>
        <w:rPr>
          <w:noProof/>
        </w:rPr>
        <w:instrText xml:space="preserve"> PAGEREF _Toc216435898 \h </w:instrText>
      </w:r>
      <w:r>
        <w:rPr>
          <w:noProof/>
        </w:rPr>
      </w:r>
      <w:r>
        <w:rPr>
          <w:noProof/>
        </w:rPr>
        <w:fldChar w:fldCharType="separate"/>
      </w:r>
      <w:r>
        <w:rPr>
          <w:noProof/>
        </w:rPr>
        <w:t>66</w:t>
      </w:r>
      <w:r>
        <w:rPr>
          <w:noProof/>
        </w:rPr>
        <w:fldChar w:fldCharType="end"/>
      </w:r>
    </w:p>
    <w:p w14:paraId="037F0AB1" w14:textId="71F588A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_Toc216435899 \h </w:instrText>
      </w:r>
      <w:r>
        <w:rPr>
          <w:noProof/>
        </w:rPr>
      </w:r>
      <w:r>
        <w:rPr>
          <w:noProof/>
        </w:rPr>
        <w:fldChar w:fldCharType="separate"/>
      </w:r>
      <w:r>
        <w:rPr>
          <w:noProof/>
        </w:rPr>
        <w:t>66</w:t>
      </w:r>
      <w:r>
        <w:rPr>
          <w:noProof/>
        </w:rPr>
        <w:fldChar w:fldCharType="end"/>
      </w:r>
    </w:p>
    <w:p w14:paraId="3BC9D9FB" w14:textId="08083F9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_Toc216435900 \h </w:instrText>
      </w:r>
      <w:r>
        <w:rPr>
          <w:noProof/>
        </w:rPr>
      </w:r>
      <w:r>
        <w:rPr>
          <w:noProof/>
        </w:rPr>
        <w:fldChar w:fldCharType="separate"/>
      </w:r>
      <w:r>
        <w:rPr>
          <w:noProof/>
        </w:rPr>
        <w:t>66</w:t>
      </w:r>
      <w:r>
        <w:rPr>
          <w:noProof/>
        </w:rPr>
        <w:fldChar w:fldCharType="end"/>
      </w:r>
    </w:p>
    <w:p w14:paraId="49BC4471" w14:textId="5B06D8A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_Toc216435901 \h </w:instrText>
      </w:r>
      <w:r>
        <w:rPr>
          <w:noProof/>
        </w:rPr>
      </w:r>
      <w:r>
        <w:rPr>
          <w:noProof/>
        </w:rPr>
        <w:fldChar w:fldCharType="separate"/>
      </w:r>
      <w:r>
        <w:rPr>
          <w:noProof/>
        </w:rPr>
        <w:t>66</w:t>
      </w:r>
      <w:r>
        <w:rPr>
          <w:noProof/>
        </w:rPr>
        <w:fldChar w:fldCharType="end"/>
      </w:r>
    </w:p>
    <w:p w14:paraId="569A76F8" w14:textId="142A418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_Toc216435902 \h </w:instrText>
      </w:r>
      <w:r>
        <w:rPr>
          <w:noProof/>
        </w:rPr>
      </w:r>
      <w:r>
        <w:rPr>
          <w:noProof/>
        </w:rPr>
        <w:fldChar w:fldCharType="separate"/>
      </w:r>
      <w:r>
        <w:rPr>
          <w:noProof/>
        </w:rPr>
        <w:t>66</w:t>
      </w:r>
      <w:r>
        <w:rPr>
          <w:noProof/>
        </w:rPr>
        <w:fldChar w:fldCharType="end"/>
      </w:r>
    </w:p>
    <w:p w14:paraId="7ED2F2B7" w14:textId="33DC794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_Toc216435903 \h </w:instrText>
      </w:r>
      <w:r>
        <w:rPr>
          <w:noProof/>
        </w:rPr>
      </w:r>
      <w:r>
        <w:rPr>
          <w:noProof/>
        </w:rPr>
        <w:fldChar w:fldCharType="separate"/>
      </w:r>
      <w:r>
        <w:rPr>
          <w:noProof/>
        </w:rPr>
        <w:t>66</w:t>
      </w:r>
      <w:r>
        <w:rPr>
          <w:noProof/>
        </w:rPr>
        <w:fldChar w:fldCharType="end"/>
      </w:r>
    </w:p>
    <w:p w14:paraId="7DB64286" w14:textId="762F6A4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 for IAB-DU</w:t>
      </w:r>
      <w:r>
        <w:rPr>
          <w:noProof/>
        </w:rPr>
        <w:tab/>
      </w:r>
      <w:r>
        <w:rPr>
          <w:noProof/>
        </w:rPr>
        <w:fldChar w:fldCharType="begin" w:fldLock="1"/>
      </w:r>
      <w:r>
        <w:rPr>
          <w:noProof/>
        </w:rPr>
        <w:instrText xml:space="preserve"> PAGEREF _Toc216435904 \h </w:instrText>
      </w:r>
      <w:r>
        <w:rPr>
          <w:noProof/>
        </w:rPr>
      </w:r>
      <w:r>
        <w:rPr>
          <w:noProof/>
        </w:rPr>
        <w:fldChar w:fldCharType="separate"/>
      </w:r>
      <w:r>
        <w:rPr>
          <w:noProof/>
        </w:rPr>
        <w:t>67</w:t>
      </w:r>
      <w:r>
        <w:rPr>
          <w:noProof/>
        </w:rPr>
        <w:fldChar w:fldCharType="end"/>
      </w:r>
    </w:p>
    <w:p w14:paraId="54230C2F" w14:textId="7AD5E2A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 for IAB-MT</w:t>
      </w:r>
      <w:r>
        <w:rPr>
          <w:noProof/>
        </w:rPr>
        <w:tab/>
      </w:r>
      <w:r>
        <w:rPr>
          <w:noProof/>
        </w:rPr>
        <w:fldChar w:fldCharType="begin" w:fldLock="1"/>
      </w:r>
      <w:r>
        <w:rPr>
          <w:noProof/>
        </w:rPr>
        <w:instrText xml:space="preserve"> PAGEREF _Toc216435905 \h </w:instrText>
      </w:r>
      <w:r>
        <w:rPr>
          <w:noProof/>
        </w:rPr>
      </w:r>
      <w:r>
        <w:rPr>
          <w:noProof/>
        </w:rPr>
        <w:fldChar w:fldCharType="separate"/>
      </w:r>
      <w:r>
        <w:rPr>
          <w:noProof/>
        </w:rPr>
        <w:t>67</w:t>
      </w:r>
      <w:r>
        <w:rPr>
          <w:noProof/>
        </w:rPr>
        <w:fldChar w:fldCharType="end"/>
      </w:r>
    </w:p>
    <w:p w14:paraId="5F974A81" w14:textId="57C54708"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_Toc216435906 \h </w:instrText>
      </w:r>
      <w:r>
        <w:rPr>
          <w:noProof/>
        </w:rPr>
      </w:r>
      <w:r>
        <w:rPr>
          <w:noProof/>
        </w:rPr>
        <w:fldChar w:fldCharType="separate"/>
      </w:r>
      <w:r>
        <w:rPr>
          <w:noProof/>
        </w:rPr>
        <w:t>68</w:t>
      </w:r>
      <w:r>
        <w:rPr>
          <w:noProof/>
        </w:rPr>
        <w:fldChar w:fldCharType="end"/>
      </w:r>
    </w:p>
    <w:p w14:paraId="4A121220" w14:textId="544A9FCE"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Time alignment error</w:t>
      </w:r>
      <w:r>
        <w:rPr>
          <w:noProof/>
        </w:rPr>
        <w:tab/>
      </w:r>
      <w:r>
        <w:rPr>
          <w:noProof/>
        </w:rPr>
        <w:fldChar w:fldCharType="begin" w:fldLock="1"/>
      </w:r>
      <w:r>
        <w:rPr>
          <w:noProof/>
        </w:rPr>
        <w:instrText xml:space="preserve"> PAGEREF _Toc216435907 \h </w:instrText>
      </w:r>
      <w:r>
        <w:rPr>
          <w:noProof/>
        </w:rPr>
      </w:r>
      <w:r>
        <w:rPr>
          <w:noProof/>
        </w:rPr>
        <w:fldChar w:fldCharType="separate"/>
      </w:r>
      <w:r>
        <w:rPr>
          <w:noProof/>
        </w:rPr>
        <w:t>69</w:t>
      </w:r>
      <w:r>
        <w:rPr>
          <w:noProof/>
        </w:rPr>
        <w:fldChar w:fldCharType="end"/>
      </w:r>
    </w:p>
    <w:p w14:paraId="324E389B" w14:textId="191B426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_Toc216435908 \h </w:instrText>
      </w:r>
      <w:r>
        <w:rPr>
          <w:noProof/>
        </w:rPr>
      </w:r>
      <w:r>
        <w:rPr>
          <w:noProof/>
        </w:rPr>
        <w:fldChar w:fldCharType="separate"/>
      </w:r>
      <w:r>
        <w:rPr>
          <w:noProof/>
        </w:rPr>
        <w:t>69</w:t>
      </w:r>
      <w:r>
        <w:rPr>
          <w:noProof/>
        </w:rPr>
        <w:fldChar w:fldCharType="end"/>
      </w:r>
    </w:p>
    <w:p w14:paraId="7DDE6A1F" w14:textId="2011115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_Toc216435909 \h </w:instrText>
      </w:r>
      <w:r>
        <w:rPr>
          <w:noProof/>
        </w:rPr>
      </w:r>
      <w:r>
        <w:rPr>
          <w:noProof/>
        </w:rPr>
        <w:fldChar w:fldCharType="separate"/>
      </w:r>
      <w:r>
        <w:rPr>
          <w:noProof/>
        </w:rPr>
        <w:t>69</w:t>
      </w:r>
      <w:r>
        <w:rPr>
          <w:noProof/>
        </w:rPr>
        <w:fldChar w:fldCharType="end"/>
      </w:r>
    </w:p>
    <w:p w14:paraId="589A22F8" w14:textId="0D74E53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_Toc216435910 \h </w:instrText>
      </w:r>
      <w:r>
        <w:rPr>
          <w:noProof/>
        </w:rPr>
      </w:r>
      <w:r>
        <w:rPr>
          <w:noProof/>
        </w:rPr>
        <w:fldChar w:fldCharType="separate"/>
      </w:r>
      <w:r>
        <w:rPr>
          <w:noProof/>
        </w:rPr>
        <w:t>70</w:t>
      </w:r>
      <w:r>
        <w:rPr>
          <w:noProof/>
        </w:rPr>
        <w:fldChar w:fldCharType="end"/>
      </w:r>
    </w:p>
    <w:p w14:paraId="2C3C59BD" w14:textId="5970801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_Toc216435911 \h </w:instrText>
      </w:r>
      <w:r>
        <w:rPr>
          <w:noProof/>
        </w:rPr>
      </w:r>
      <w:r>
        <w:rPr>
          <w:noProof/>
        </w:rPr>
        <w:fldChar w:fldCharType="separate"/>
      </w:r>
      <w:r>
        <w:rPr>
          <w:noProof/>
        </w:rPr>
        <w:t>70</w:t>
      </w:r>
      <w:r>
        <w:rPr>
          <w:noProof/>
        </w:rPr>
        <w:fldChar w:fldCharType="end"/>
      </w:r>
    </w:p>
    <w:p w14:paraId="224B72BE" w14:textId="03F5326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_Toc216435912 \h </w:instrText>
      </w:r>
      <w:r>
        <w:rPr>
          <w:noProof/>
        </w:rPr>
      </w:r>
      <w:r>
        <w:rPr>
          <w:noProof/>
        </w:rPr>
        <w:fldChar w:fldCharType="separate"/>
      </w:r>
      <w:r>
        <w:rPr>
          <w:noProof/>
        </w:rPr>
        <w:t>70</w:t>
      </w:r>
      <w:r>
        <w:rPr>
          <w:noProof/>
        </w:rPr>
        <w:fldChar w:fldCharType="end"/>
      </w:r>
    </w:p>
    <w:p w14:paraId="437D96A6" w14:textId="5C7DAA8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_Toc216435913 \h </w:instrText>
      </w:r>
      <w:r>
        <w:rPr>
          <w:noProof/>
        </w:rPr>
      </w:r>
      <w:r>
        <w:rPr>
          <w:noProof/>
        </w:rPr>
        <w:fldChar w:fldCharType="separate"/>
      </w:r>
      <w:r>
        <w:rPr>
          <w:noProof/>
        </w:rPr>
        <w:t>70</w:t>
      </w:r>
      <w:r>
        <w:rPr>
          <w:noProof/>
        </w:rPr>
        <w:fldChar w:fldCharType="end"/>
      </w:r>
    </w:p>
    <w:p w14:paraId="44093DEA" w14:textId="1B561A7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6.5.4.5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_Toc216435914 \h </w:instrText>
      </w:r>
      <w:r>
        <w:rPr>
          <w:noProof/>
        </w:rPr>
      </w:r>
      <w:r>
        <w:rPr>
          <w:noProof/>
        </w:rPr>
        <w:fldChar w:fldCharType="separate"/>
      </w:r>
      <w:r>
        <w:rPr>
          <w:noProof/>
        </w:rPr>
        <w:t>71</w:t>
      </w:r>
      <w:r>
        <w:rPr>
          <w:noProof/>
        </w:rPr>
        <w:fldChar w:fldCharType="end"/>
      </w:r>
    </w:p>
    <w:p w14:paraId="31990B28" w14:textId="44BA200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6.5.5</w:t>
      </w:r>
      <w:r>
        <w:rPr>
          <w:rFonts w:asciiTheme="minorHAnsi" w:eastAsiaTheme="minorEastAsia" w:hAnsiTheme="minorHAnsi" w:cstheme="minorBidi"/>
          <w:noProof/>
          <w:kern w:val="2"/>
          <w:sz w:val="24"/>
          <w:szCs w:val="24"/>
          <w:lang w:eastAsia="zh-CN"/>
          <w14:ligatures w14:val="standardContextual"/>
        </w:rPr>
        <w:tab/>
      </w:r>
      <w:r>
        <w:rPr>
          <w:noProof/>
        </w:rPr>
        <w:t>Timing error between IAB-DU and IAB-MT</w:t>
      </w:r>
      <w:r>
        <w:rPr>
          <w:noProof/>
        </w:rPr>
        <w:tab/>
      </w:r>
      <w:r>
        <w:rPr>
          <w:noProof/>
        </w:rPr>
        <w:fldChar w:fldCharType="begin" w:fldLock="1"/>
      </w:r>
      <w:r>
        <w:rPr>
          <w:noProof/>
        </w:rPr>
        <w:instrText xml:space="preserve"> PAGEREF _Toc216435915 \h </w:instrText>
      </w:r>
      <w:r>
        <w:rPr>
          <w:noProof/>
        </w:rPr>
      </w:r>
      <w:r>
        <w:rPr>
          <w:noProof/>
        </w:rPr>
        <w:fldChar w:fldCharType="separate"/>
      </w:r>
      <w:r>
        <w:rPr>
          <w:noProof/>
        </w:rPr>
        <w:t>71</w:t>
      </w:r>
      <w:r>
        <w:rPr>
          <w:noProof/>
        </w:rPr>
        <w:fldChar w:fldCharType="end"/>
      </w:r>
    </w:p>
    <w:p w14:paraId="574DCC81" w14:textId="6151BF2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6.5.5.1</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Definition and applicability</w:t>
      </w:r>
      <w:r>
        <w:rPr>
          <w:noProof/>
        </w:rPr>
        <w:tab/>
      </w:r>
      <w:r>
        <w:rPr>
          <w:noProof/>
        </w:rPr>
        <w:fldChar w:fldCharType="begin" w:fldLock="1"/>
      </w:r>
      <w:r>
        <w:rPr>
          <w:noProof/>
        </w:rPr>
        <w:instrText xml:space="preserve"> PAGEREF _Toc216435916 \h </w:instrText>
      </w:r>
      <w:r>
        <w:rPr>
          <w:noProof/>
        </w:rPr>
      </w:r>
      <w:r>
        <w:rPr>
          <w:noProof/>
        </w:rPr>
        <w:fldChar w:fldCharType="separate"/>
      </w:r>
      <w:r>
        <w:rPr>
          <w:noProof/>
        </w:rPr>
        <w:t>71</w:t>
      </w:r>
      <w:r>
        <w:rPr>
          <w:noProof/>
        </w:rPr>
        <w:fldChar w:fldCharType="end"/>
      </w:r>
    </w:p>
    <w:p w14:paraId="5EAB5BEF" w14:textId="614F0BA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6.5.5.2</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Minimum requirement</w:t>
      </w:r>
      <w:r>
        <w:rPr>
          <w:noProof/>
        </w:rPr>
        <w:tab/>
      </w:r>
      <w:r>
        <w:rPr>
          <w:noProof/>
        </w:rPr>
        <w:fldChar w:fldCharType="begin" w:fldLock="1"/>
      </w:r>
      <w:r>
        <w:rPr>
          <w:noProof/>
        </w:rPr>
        <w:instrText xml:space="preserve"> PAGEREF _Toc216435917 \h </w:instrText>
      </w:r>
      <w:r>
        <w:rPr>
          <w:noProof/>
        </w:rPr>
      </w:r>
      <w:r>
        <w:rPr>
          <w:noProof/>
        </w:rPr>
        <w:fldChar w:fldCharType="separate"/>
      </w:r>
      <w:r>
        <w:rPr>
          <w:noProof/>
        </w:rPr>
        <w:t>71</w:t>
      </w:r>
      <w:r>
        <w:rPr>
          <w:noProof/>
        </w:rPr>
        <w:fldChar w:fldCharType="end"/>
      </w:r>
    </w:p>
    <w:p w14:paraId="6EF2CF51" w14:textId="7B919D18"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6.5.5.3</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Test purpose</w:t>
      </w:r>
      <w:r>
        <w:rPr>
          <w:noProof/>
        </w:rPr>
        <w:tab/>
      </w:r>
      <w:r>
        <w:rPr>
          <w:noProof/>
        </w:rPr>
        <w:fldChar w:fldCharType="begin" w:fldLock="1"/>
      </w:r>
      <w:r>
        <w:rPr>
          <w:noProof/>
        </w:rPr>
        <w:instrText xml:space="preserve"> PAGEREF _Toc216435918 \h </w:instrText>
      </w:r>
      <w:r>
        <w:rPr>
          <w:noProof/>
        </w:rPr>
      </w:r>
      <w:r>
        <w:rPr>
          <w:noProof/>
        </w:rPr>
        <w:fldChar w:fldCharType="separate"/>
      </w:r>
      <w:r>
        <w:rPr>
          <w:noProof/>
        </w:rPr>
        <w:t>71</w:t>
      </w:r>
      <w:r>
        <w:rPr>
          <w:noProof/>
        </w:rPr>
        <w:fldChar w:fldCharType="end"/>
      </w:r>
    </w:p>
    <w:p w14:paraId="74083B0D" w14:textId="31DB281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6.5.5.4</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Method of test</w:t>
      </w:r>
      <w:r>
        <w:rPr>
          <w:noProof/>
        </w:rPr>
        <w:tab/>
      </w:r>
      <w:r>
        <w:rPr>
          <w:noProof/>
        </w:rPr>
        <w:fldChar w:fldCharType="begin" w:fldLock="1"/>
      </w:r>
      <w:r>
        <w:rPr>
          <w:noProof/>
        </w:rPr>
        <w:instrText xml:space="preserve"> PAGEREF _Toc216435919 \h </w:instrText>
      </w:r>
      <w:r>
        <w:rPr>
          <w:noProof/>
        </w:rPr>
      </w:r>
      <w:r>
        <w:rPr>
          <w:noProof/>
        </w:rPr>
        <w:fldChar w:fldCharType="separate"/>
      </w:r>
      <w:r>
        <w:rPr>
          <w:noProof/>
        </w:rPr>
        <w:t>71</w:t>
      </w:r>
      <w:r>
        <w:rPr>
          <w:noProof/>
        </w:rPr>
        <w:fldChar w:fldCharType="end"/>
      </w:r>
    </w:p>
    <w:p w14:paraId="7ACE5FD3" w14:textId="38CA268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6.5.5.4.1</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Initial conditions</w:t>
      </w:r>
      <w:r>
        <w:rPr>
          <w:noProof/>
        </w:rPr>
        <w:tab/>
      </w:r>
      <w:r>
        <w:rPr>
          <w:noProof/>
        </w:rPr>
        <w:fldChar w:fldCharType="begin" w:fldLock="1"/>
      </w:r>
      <w:r>
        <w:rPr>
          <w:noProof/>
        </w:rPr>
        <w:instrText xml:space="preserve"> PAGEREF _Toc216435920 \h </w:instrText>
      </w:r>
      <w:r>
        <w:rPr>
          <w:noProof/>
        </w:rPr>
      </w:r>
      <w:r>
        <w:rPr>
          <w:noProof/>
        </w:rPr>
        <w:fldChar w:fldCharType="separate"/>
      </w:r>
      <w:r>
        <w:rPr>
          <w:noProof/>
        </w:rPr>
        <w:t>71</w:t>
      </w:r>
      <w:r>
        <w:rPr>
          <w:noProof/>
        </w:rPr>
        <w:fldChar w:fldCharType="end"/>
      </w:r>
    </w:p>
    <w:p w14:paraId="5A3F1677" w14:textId="4C392A8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6.5.5.4.2</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Procedure</w:t>
      </w:r>
      <w:r>
        <w:rPr>
          <w:noProof/>
        </w:rPr>
        <w:tab/>
      </w:r>
      <w:r>
        <w:rPr>
          <w:noProof/>
        </w:rPr>
        <w:fldChar w:fldCharType="begin" w:fldLock="1"/>
      </w:r>
      <w:r>
        <w:rPr>
          <w:noProof/>
        </w:rPr>
        <w:instrText xml:space="preserve"> PAGEREF _Toc216435921 \h </w:instrText>
      </w:r>
      <w:r>
        <w:rPr>
          <w:noProof/>
        </w:rPr>
      </w:r>
      <w:r>
        <w:rPr>
          <w:noProof/>
        </w:rPr>
        <w:fldChar w:fldCharType="separate"/>
      </w:r>
      <w:r>
        <w:rPr>
          <w:noProof/>
        </w:rPr>
        <w:t>71</w:t>
      </w:r>
      <w:r>
        <w:rPr>
          <w:noProof/>
        </w:rPr>
        <w:fldChar w:fldCharType="end"/>
      </w:r>
    </w:p>
    <w:p w14:paraId="414DB3F7" w14:textId="6F241B3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DengXian"/>
          <w:noProof/>
        </w:rPr>
        <w:t>6.5.5.5</w:t>
      </w:r>
      <w:r>
        <w:rPr>
          <w:rFonts w:asciiTheme="minorHAnsi" w:eastAsiaTheme="minorEastAsia" w:hAnsiTheme="minorHAnsi" w:cstheme="minorBidi"/>
          <w:noProof/>
          <w:kern w:val="2"/>
          <w:sz w:val="24"/>
          <w:szCs w:val="24"/>
          <w:lang w:eastAsia="zh-CN"/>
          <w14:ligatures w14:val="standardContextual"/>
        </w:rPr>
        <w:tab/>
      </w:r>
      <w:r w:rsidRPr="00792676">
        <w:rPr>
          <w:rFonts w:eastAsia="DengXian"/>
          <w:noProof/>
        </w:rPr>
        <w:t>Test requirement</w:t>
      </w:r>
      <w:r>
        <w:rPr>
          <w:noProof/>
        </w:rPr>
        <w:tab/>
      </w:r>
      <w:r>
        <w:rPr>
          <w:noProof/>
        </w:rPr>
        <w:fldChar w:fldCharType="begin" w:fldLock="1"/>
      </w:r>
      <w:r>
        <w:rPr>
          <w:noProof/>
        </w:rPr>
        <w:instrText xml:space="preserve"> PAGEREF _Toc216435922 \h </w:instrText>
      </w:r>
      <w:r>
        <w:rPr>
          <w:noProof/>
        </w:rPr>
      </w:r>
      <w:r>
        <w:rPr>
          <w:noProof/>
        </w:rPr>
        <w:fldChar w:fldCharType="separate"/>
      </w:r>
      <w:r>
        <w:rPr>
          <w:noProof/>
        </w:rPr>
        <w:t>72</w:t>
      </w:r>
      <w:r>
        <w:rPr>
          <w:noProof/>
        </w:rPr>
        <w:fldChar w:fldCharType="end"/>
      </w:r>
    </w:p>
    <w:p w14:paraId="5CFDD150" w14:textId="21143C5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Unwanted emissions</w:t>
      </w:r>
      <w:r>
        <w:rPr>
          <w:noProof/>
        </w:rPr>
        <w:tab/>
      </w:r>
      <w:r>
        <w:rPr>
          <w:noProof/>
        </w:rPr>
        <w:fldChar w:fldCharType="begin" w:fldLock="1"/>
      </w:r>
      <w:r>
        <w:rPr>
          <w:noProof/>
        </w:rPr>
        <w:instrText xml:space="preserve"> PAGEREF _Toc216435923 \h </w:instrText>
      </w:r>
      <w:r>
        <w:rPr>
          <w:noProof/>
        </w:rPr>
      </w:r>
      <w:r>
        <w:rPr>
          <w:noProof/>
        </w:rPr>
        <w:fldChar w:fldCharType="separate"/>
      </w:r>
      <w:r>
        <w:rPr>
          <w:noProof/>
        </w:rPr>
        <w:t>72</w:t>
      </w:r>
      <w:r>
        <w:rPr>
          <w:noProof/>
        </w:rPr>
        <w:fldChar w:fldCharType="end"/>
      </w:r>
    </w:p>
    <w:p w14:paraId="1053C7F3" w14:textId="1986A7E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6.6.1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_Toc216435924 \h </w:instrText>
      </w:r>
      <w:r>
        <w:rPr>
          <w:noProof/>
        </w:rPr>
      </w:r>
      <w:r>
        <w:rPr>
          <w:noProof/>
        </w:rPr>
        <w:fldChar w:fldCharType="separate"/>
      </w:r>
      <w:r>
        <w:rPr>
          <w:noProof/>
        </w:rPr>
        <w:t>72</w:t>
      </w:r>
      <w:r>
        <w:rPr>
          <w:noProof/>
        </w:rPr>
        <w:fldChar w:fldCharType="end"/>
      </w:r>
    </w:p>
    <w:p w14:paraId="792A7F9A" w14:textId="0098BE8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Occupied bandwidth</w:t>
      </w:r>
      <w:r>
        <w:rPr>
          <w:noProof/>
        </w:rPr>
        <w:tab/>
      </w:r>
      <w:r>
        <w:rPr>
          <w:noProof/>
        </w:rPr>
        <w:fldChar w:fldCharType="begin" w:fldLock="1"/>
      </w:r>
      <w:r>
        <w:rPr>
          <w:noProof/>
        </w:rPr>
        <w:instrText xml:space="preserve"> PAGEREF _Toc216435925 \h </w:instrText>
      </w:r>
      <w:r>
        <w:rPr>
          <w:noProof/>
        </w:rPr>
      </w:r>
      <w:r>
        <w:rPr>
          <w:noProof/>
        </w:rPr>
        <w:fldChar w:fldCharType="separate"/>
      </w:r>
      <w:r>
        <w:rPr>
          <w:noProof/>
        </w:rPr>
        <w:t>73</w:t>
      </w:r>
      <w:r>
        <w:rPr>
          <w:noProof/>
        </w:rPr>
        <w:fldChar w:fldCharType="end"/>
      </w:r>
    </w:p>
    <w:p w14:paraId="6E6E3E57" w14:textId="4462CB2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_Toc216435926 \h </w:instrText>
      </w:r>
      <w:r>
        <w:rPr>
          <w:noProof/>
        </w:rPr>
      </w:r>
      <w:r>
        <w:rPr>
          <w:noProof/>
        </w:rPr>
        <w:fldChar w:fldCharType="separate"/>
      </w:r>
      <w:r>
        <w:rPr>
          <w:noProof/>
        </w:rPr>
        <w:t>73</w:t>
      </w:r>
      <w:r>
        <w:rPr>
          <w:noProof/>
        </w:rPr>
        <w:fldChar w:fldCharType="end"/>
      </w:r>
    </w:p>
    <w:p w14:paraId="165A7224" w14:textId="7BB2F53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Gothic"/>
          <w:noProof/>
          <w:lang w:eastAsia="zh-CN"/>
        </w:rPr>
        <w:t>6.6.2.2</w:t>
      </w:r>
      <w:r>
        <w:rPr>
          <w:rFonts w:asciiTheme="minorHAnsi" w:eastAsiaTheme="minorEastAsia" w:hAnsiTheme="minorHAnsi" w:cstheme="minorBidi"/>
          <w:noProof/>
          <w:kern w:val="2"/>
          <w:sz w:val="24"/>
          <w:szCs w:val="24"/>
          <w:lang w:eastAsia="zh-CN"/>
          <w14:ligatures w14:val="standardContextual"/>
        </w:rPr>
        <w:tab/>
      </w:r>
      <w:r w:rsidRPr="00792676">
        <w:rPr>
          <w:rFonts w:eastAsia="MS Gothic"/>
          <w:noProof/>
          <w:lang w:eastAsia="zh-CN"/>
        </w:rPr>
        <w:t>Minimum Requirements</w:t>
      </w:r>
      <w:r>
        <w:rPr>
          <w:noProof/>
        </w:rPr>
        <w:tab/>
      </w:r>
      <w:r>
        <w:rPr>
          <w:noProof/>
        </w:rPr>
        <w:fldChar w:fldCharType="begin" w:fldLock="1"/>
      </w:r>
      <w:r>
        <w:rPr>
          <w:noProof/>
        </w:rPr>
        <w:instrText xml:space="preserve"> PAGEREF _Toc216435927 \h </w:instrText>
      </w:r>
      <w:r>
        <w:rPr>
          <w:noProof/>
        </w:rPr>
      </w:r>
      <w:r>
        <w:rPr>
          <w:noProof/>
        </w:rPr>
        <w:fldChar w:fldCharType="separate"/>
      </w:r>
      <w:r>
        <w:rPr>
          <w:noProof/>
        </w:rPr>
        <w:t>73</w:t>
      </w:r>
      <w:r>
        <w:rPr>
          <w:noProof/>
        </w:rPr>
        <w:fldChar w:fldCharType="end"/>
      </w:r>
    </w:p>
    <w:p w14:paraId="26D97D29" w14:textId="360750E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zh-CN"/>
        </w:rPr>
        <w:t>6.6.2.3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Test purpose</w:t>
      </w:r>
      <w:r>
        <w:rPr>
          <w:noProof/>
        </w:rPr>
        <w:tab/>
      </w:r>
      <w:r>
        <w:rPr>
          <w:noProof/>
        </w:rPr>
        <w:fldChar w:fldCharType="begin" w:fldLock="1"/>
      </w:r>
      <w:r>
        <w:rPr>
          <w:noProof/>
        </w:rPr>
        <w:instrText xml:space="preserve"> PAGEREF _Toc216435928 \h </w:instrText>
      </w:r>
      <w:r>
        <w:rPr>
          <w:noProof/>
        </w:rPr>
      </w:r>
      <w:r>
        <w:rPr>
          <w:noProof/>
        </w:rPr>
        <w:fldChar w:fldCharType="separate"/>
      </w:r>
      <w:r>
        <w:rPr>
          <w:noProof/>
        </w:rPr>
        <w:t>73</w:t>
      </w:r>
      <w:r>
        <w:rPr>
          <w:noProof/>
        </w:rPr>
        <w:fldChar w:fldCharType="end"/>
      </w:r>
    </w:p>
    <w:p w14:paraId="00A35C93" w14:textId="23B423C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Gothic"/>
          <w:noProof/>
          <w:lang w:eastAsia="zh-CN"/>
        </w:rPr>
        <w:t>6.6.2.4</w:t>
      </w:r>
      <w:r>
        <w:rPr>
          <w:rFonts w:asciiTheme="minorHAnsi" w:eastAsiaTheme="minorEastAsia" w:hAnsiTheme="minorHAnsi" w:cstheme="minorBidi"/>
          <w:noProof/>
          <w:kern w:val="2"/>
          <w:sz w:val="24"/>
          <w:szCs w:val="24"/>
          <w:lang w:eastAsia="zh-CN"/>
          <w14:ligatures w14:val="standardContextual"/>
        </w:rPr>
        <w:tab/>
      </w:r>
      <w:r w:rsidRPr="00792676">
        <w:rPr>
          <w:rFonts w:eastAsia="MS Gothic"/>
          <w:noProof/>
          <w:lang w:eastAsia="zh-CN"/>
        </w:rPr>
        <w:t>Method of test</w:t>
      </w:r>
      <w:r>
        <w:rPr>
          <w:noProof/>
        </w:rPr>
        <w:tab/>
      </w:r>
      <w:r>
        <w:rPr>
          <w:noProof/>
        </w:rPr>
        <w:fldChar w:fldCharType="begin" w:fldLock="1"/>
      </w:r>
      <w:r>
        <w:rPr>
          <w:noProof/>
        </w:rPr>
        <w:instrText xml:space="preserve"> PAGEREF _Toc216435929 \h </w:instrText>
      </w:r>
      <w:r>
        <w:rPr>
          <w:noProof/>
        </w:rPr>
      </w:r>
      <w:r>
        <w:rPr>
          <w:noProof/>
        </w:rPr>
        <w:fldChar w:fldCharType="separate"/>
      </w:r>
      <w:r>
        <w:rPr>
          <w:noProof/>
        </w:rPr>
        <w:t>73</w:t>
      </w:r>
      <w:r>
        <w:rPr>
          <w:noProof/>
        </w:rPr>
        <w:fldChar w:fldCharType="end"/>
      </w:r>
    </w:p>
    <w:p w14:paraId="16231C3E" w14:textId="7747131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zh-CN"/>
        </w:rPr>
        <w:t>6.6.2.4.1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Initial conditions</w:t>
      </w:r>
      <w:r>
        <w:rPr>
          <w:noProof/>
        </w:rPr>
        <w:tab/>
      </w:r>
      <w:r>
        <w:rPr>
          <w:noProof/>
        </w:rPr>
        <w:fldChar w:fldCharType="begin" w:fldLock="1"/>
      </w:r>
      <w:r>
        <w:rPr>
          <w:noProof/>
        </w:rPr>
        <w:instrText xml:space="preserve"> PAGEREF _Toc216435930 \h </w:instrText>
      </w:r>
      <w:r>
        <w:rPr>
          <w:noProof/>
        </w:rPr>
      </w:r>
      <w:r>
        <w:rPr>
          <w:noProof/>
        </w:rPr>
        <w:fldChar w:fldCharType="separate"/>
      </w:r>
      <w:r>
        <w:rPr>
          <w:noProof/>
        </w:rPr>
        <w:t>73</w:t>
      </w:r>
      <w:r>
        <w:rPr>
          <w:noProof/>
        </w:rPr>
        <w:fldChar w:fldCharType="end"/>
      </w:r>
    </w:p>
    <w:p w14:paraId="5BFF29C6" w14:textId="7BFA552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zh-CN"/>
        </w:rPr>
        <w:t>6.6.2.4.2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Procedure</w:t>
      </w:r>
      <w:r>
        <w:rPr>
          <w:noProof/>
        </w:rPr>
        <w:tab/>
      </w:r>
      <w:r>
        <w:rPr>
          <w:noProof/>
        </w:rPr>
        <w:fldChar w:fldCharType="begin" w:fldLock="1"/>
      </w:r>
      <w:r>
        <w:rPr>
          <w:noProof/>
        </w:rPr>
        <w:instrText xml:space="preserve"> PAGEREF _Toc216435931 \h </w:instrText>
      </w:r>
      <w:r>
        <w:rPr>
          <w:noProof/>
        </w:rPr>
      </w:r>
      <w:r>
        <w:rPr>
          <w:noProof/>
        </w:rPr>
        <w:fldChar w:fldCharType="separate"/>
      </w:r>
      <w:r>
        <w:rPr>
          <w:noProof/>
        </w:rPr>
        <w:t>73</w:t>
      </w:r>
      <w:r>
        <w:rPr>
          <w:noProof/>
        </w:rPr>
        <w:fldChar w:fldCharType="end"/>
      </w:r>
    </w:p>
    <w:p w14:paraId="66F27F8F" w14:textId="1296F22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Gothic"/>
          <w:noProof/>
          <w:lang w:eastAsia="zh-CN"/>
        </w:rPr>
        <w:t>6.6.2.5</w:t>
      </w:r>
      <w:r>
        <w:rPr>
          <w:rFonts w:asciiTheme="minorHAnsi" w:eastAsiaTheme="minorEastAsia" w:hAnsiTheme="minorHAnsi" w:cstheme="minorBidi"/>
          <w:noProof/>
          <w:kern w:val="2"/>
          <w:sz w:val="24"/>
          <w:szCs w:val="24"/>
          <w:lang w:eastAsia="zh-CN"/>
          <w14:ligatures w14:val="standardContextual"/>
        </w:rPr>
        <w:tab/>
      </w:r>
      <w:r w:rsidRPr="00792676">
        <w:rPr>
          <w:rFonts w:eastAsia="MS Gothic"/>
          <w:noProof/>
          <w:lang w:eastAsia="zh-CN"/>
        </w:rPr>
        <w:t>Test requirements</w:t>
      </w:r>
      <w:r>
        <w:rPr>
          <w:noProof/>
        </w:rPr>
        <w:tab/>
      </w:r>
      <w:r>
        <w:rPr>
          <w:noProof/>
        </w:rPr>
        <w:fldChar w:fldCharType="begin" w:fldLock="1"/>
      </w:r>
      <w:r>
        <w:rPr>
          <w:noProof/>
        </w:rPr>
        <w:instrText xml:space="preserve"> PAGEREF _Toc216435932 \h </w:instrText>
      </w:r>
      <w:r>
        <w:rPr>
          <w:noProof/>
        </w:rPr>
      </w:r>
      <w:r>
        <w:rPr>
          <w:noProof/>
        </w:rPr>
        <w:fldChar w:fldCharType="separate"/>
      </w:r>
      <w:r>
        <w:rPr>
          <w:noProof/>
        </w:rPr>
        <w:t>74</w:t>
      </w:r>
      <w:r>
        <w:rPr>
          <w:noProof/>
        </w:rPr>
        <w:fldChar w:fldCharType="end"/>
      </w:r>
    </w:p>
    <w:p w14:paraId="00148564" w14:textId="6EC5DD26"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Adjacent Channel Leakage Power Ratio</w:t>
      </w:r>
      <w:r>
        <w:rPr>
          <w:noProof/>
        </w:rPr>
        <w:tab/>
      </w:r>
      <w:r>
        <w:rPr>
          <w:noProof/>
        </w:rPr>
        <w:fldChar w:fldCharType="begin" w:fldLock="1"/>
      </w:r>
      <w:r>
        <w:rPr>
          <w:noProof/>
        </w:rPr>
        <w:instrText xml:space="preserve"> PAGEREF _Toc216435933 \h </w:instrText>
      </w:r>
      <w:r>
        <w:rPr>
          <w:noProof/>
        </w:rPr>
      </w:r>
      <w:r>
        <w:rPr>
          <w:noProof/>
        </w:rPr>
        <w:fldChar w:fldCharType="separate"/>
      </w:r>
      <w:r>
        <w:rPr>
          <w:noProof/>
        </w:rPr>
        <w:t>74</w:t>
      </w:r>
      <w:r>
        <w:rPr>
          <w:noProof/>
        </w:rPr>
        <w:fldChar w:fldCharType="end"/>
      </w:r>
    </w:p>
    <w:p w14:paraId="2E4E0B25" w14:textId="1E1D522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_Toc216435934 \h </w:instrText>
      </w:r>
      <w:r>
        <w:rPr>
          <w:noProof/>
        </w:rPr>
      </w:r>
      <w:r>
        <w:rPr>
          <w:noProof/>
        </w:rPr>
        <w:fldChar w:fldCharType="separate"/>
      </w:r>
      <w:r>
        <w:rPr>
          <w:noProof/>
        </w:rPr>
        <w:t>74</w:t>
      </w:r>
      <w:r>
        <w:rPr>
          <w:noProof/>
        </w:rPr>
        <w:fldChar w:fldCharType="end"/>
      </w:r>
    </w:p>
    <w:p w14:paraId="030E5EAB" w14:textId="647590E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_Toc216435935 \h </w:instrText>
      </w:r>
      <w:r>
        <w:rPr>
          <w:noProof/>
        </w:rPr>
      </w:r>
      <w:r>
        <w:rPr>
          <w:noProof/>
        </w:rPr>
        <w:fldChar w:fldCharType="separate"/>
      </w:r>
      <w:r>
        <w:rPr>
          <w:noProof/>
        </w:rPr>
        <w:t>75</w:t>
      </w:r>
      <w:r>
        <w:rPr>
          <w:noProof/>
        </w:rPr>
        <w:fldChar w:fldCharType="end"/>
      </w:r>
    </w:p>
    <w:p w14:paraId="5952672A" w14:textId="14EAB76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_Toc216435936 \h </w:instrText>
      </w:r>
      <w:r>
        <w:rPr>
          <w:noProof/>
        </w:rPr>
      </w:r>
      <w:r>
        <w:rPr>
          <w:noProof/>
        </w:rPr>
        <w:fldChar w:fldCharType="separate"/>
      </w:r>
      <w:r>
        <w:rPr>
          <w:noProof/>
        </w:rPr>
        <w:t>75</w:t>
      </w:r>
      <w:r>
        <w:rPr>
          <w:noProof/>
        </w:rPr>
        <w:fldChar w:fldCharType="end"/>
      </w:r>
    </w:p>
    <w:p w14:paraId="494C9412" w14:textId="105AF42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_Toc216435937 \h </w:instrText>
      </w:r>
      <w:r>
        <w:rPr>
          <w:noProof/>
        </w:rPr>
      </w:r>
      <w:r>
        <w:rPr>
          <w:noProof/>
        </w:rPr>
        <w:fldChar w:fldCharType="separate"/>
      </w:r>
      <w:r>
        <w:rPr>
          <w:noProof/>
        </w:rPr>
        <w:t>75</w:t>
      </w:r>
      <w:r>
        <w:rPr>
          <w:noProof/>
        </w:rPr>
        <w:fldChar w:fldCharType="end"/>
      </w:r>
    </w:p>
    <w:p w14:paraId="19D950E8" w14:textId="2CB373E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_Toc216435938 \h </w:instrText>
      </w:r>
      <w:r>
        <w:rPr>
          <w:noProof/>
        </w:rPr>
      </w:r>
      <w:r>
        <w:rPr>
          <w:noProof/>
        </w:rPr>
        <w:fldChar w:fldCharType="separate"/>
      </w:r>
      <w:r>
        <w:rPr>
          <w:noProof/>
        </w:rPr>
        <w:t>75</w:t>
      </w:r>
      <w:r>
        <w:rPr>
          <w:noProof/>
        </w:rPr>
        <w:fldChar w:fldCharType="end"/>
      </w:r>
    </w:p>
    <w:p w14:paraId="41018A01" w14:textId="0627E3B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_Toc216435939 \h </w:instrText>
      </w:r>
      <w:r>
        <w:rPr>
          <w:noProof/>
        </w:rPr>
      </w:r>
      <w:r>
        <w:rPr>
          <w:noProof/>
        </w:rPr>
        <w:fldChar w:fldCharType="separate"/>
      </w:r>
      <w:r>
        <w:rPr>
          <w:noProof/>
        </w:rPr>
        <w:t>75</w:t>
      </w:r>
      <w:r>
        <w:rPr>
          <w:noProof/>
        </w:rPr>
        <w:fldChar w:fldCharType="end"/>
      </w:r>
    </w:p>
    <w:p w14:paraId="73182B44" w14:textId="46C6869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_Toc216435940 \h </w:instrText>
      </w:r>
      <w:r>
        <w:rPr>
          <w:noProof/>
        </w:rPr>
      </w:r>
      <w:r>
        <w:rPr>
          <w:noProof/>
        </w:rPr>
        <w:fldChar w:fldCharType="separate"/>
      </w:r>
      <w:r>
        <w:rPr>
          <w:noProof/>
        </w:rPr>
        <w:t>76</w:t>
      </w:r>
      <w:r>
        <w:rPr>
          <w:noProof/>
        </w:rPr>
        <w:fldChar w:fldCharType="end"/>
      </w:r>
    </w:p>
    <w:p w14:paraId="0140C6EB" w14:textId="27CB39F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 requirements</w:t>
      </w:r>
      <w:r>
        <w:rPr>
          <w:noProof/>
        </w:rPr>
        <w:tab/>
      </w:r>
      <w:r>
        <w:rPr>
          <w:noProof/>
        </w:rPr>
        <w:fldChar w:fldCharType="begin" w:fldLock="1"/>
      </w:r>
      <w:r>
        <w:rPr>
          <w:noProof/>
        </w:rPr>
        <w:instrText xml:space="preserve"> PAGEREF _Toc216435941 \h </w:instrText>
      </w:r>
      <w:r>
        <w:rPr>
          <w:noProof/>
        </w:rPr>
      </w:r>
      <w:r>
        <w:rPr>
          <w:noProof/>
        </w:rPr>
        <w:fldChar w:fldCharType="separate"/>
      </w:r>
      <w:r>
        <w:rPr>
          <w:noProof/>
        </w:rPr>
        <w:t>76</w:t>
      </w:r>
      <w:r>
        <w:rPr>
          <w:noProof/>
        </w:rPr>
        <w:fldChar w:fldCharType="end"/>
      </w:r>
    </w:p>
    <w:p w14:paraId="2D1BD88C" w14:textId="5A3A736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Limits and</w:t>
      </w:r>
      <w:r w:rsidRPr="00792676">
        <w:rPr>
          <w:rFonts w:eastAsiaTheme="minorEastAsia"/>
          <w:noProof/>
        </w:rPr>
        <w:t xml:space="preserve"> </w:t>
      </w:r>
      <w:r w:rsidRPr="00792676">
        <w:rPr>
          <w:rFonts w:eastAsiaTheme="minorEastAsia"/>
          <w:i/>
          <w:noProof/>
        </w:rPr>
        <w:t>basic limits</w:t>
      </w:r>
      <w:r>
        <w:rPr>
          <w:noProof/>
        </w:rPr>
        <w:tab/>
      </w:r>
      <w:r>
        <w:rPr>
          <w:noProof/>
        </w:rPr>
        <w:fldChar w:fldCharType="begin" w:fldLock="1"/>
      </w:r>
      <w:r>
        <w:rPr>
          <w:noProof/>
        </w:rPr>
        <w:instrText xml:space="preserve"> PAGEREF _Toc216435942 \h </w:instrText>
      </w:r>
      <w:r>
        <w:rPr>
          <w:noProof/>
        </w:rPr>
      </w:r>
      <w:r>
        <w:rPr>
          <w:noProof/>
        </w:rPr>
        <w:fldChar w:fldCharType="separate"/>
      </w:r>
      <w:r>
        <w:rPr>
          <w:noProof/>
        </w:rPr>
        <w:t>76</w:t>
      </w:r>
      <w:r>
        <w:rPr>
          <w:noProof/>
        </w:rPr>
        <w:fldChar w:fldCharType="end"/>
      </w:r>
    </w:p>
    <w:p w14:paraId="204F4F06" w14:textId="58D3CCA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6.6.3.5.3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IAB type 1-H</w:t>
      </w:r>
      <w:r>
        <w:rPr>
          <w:noProof/>
        </w:rPr>
        <w:tab/>
      </w:r>
      <w:r>
        <w:rPr>
          <w:noProof/>
        </w:rPr>
        <w:fldChar w:fldCharType="begin" w:fldLock="1"/>
      </w:r>
      <w:r>
        <w:rPr>
          <w:noProof/>
        </w:rPr>
        <w:instrText xml:space="preserve"> PAGEREF _Toc216435943 \h </w:instrText>
      </w:r>
      <w:r>
        <w:rPr>
          <w:noProof/>
        </w:rPr>
      </w:r>
      <w:r>
        <w:rPr>
          <w:noProof/>
        </w:rPr>
        <w:fldChar w:fldCharType="separate"/>
      </w:r>
      <w:r>
        <w:rPr>
          <w:noProof/>
        </w:rPr>
        <w:t>78</w:t>
      </w:r>
      <w:r>
        <w:rPr>
          <w:noProof/>
        </w:rPr>
        <w:fldChar w:fldCharType="end"/>
      </w:r>
    </w:p>
    <w:p w14:paraId="1D976832" w14:textId="6985CE6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Operating band unwanted emissions</w:t>
      </w:r>
      <w:r>
        <w:rPr>
          <w:noProof/>
        </w:rPr>
        <w:tab/>
      </w:r>
      <w:r>
        <w:rPr>
          <w:noProof/>
        </w:rPr>
        <w:fldChar w:fldCharType="begin" w:fldLock="1"/>
      </w:r>
      <w:r>
        <w:rPr>
          <w:noProof/>
        </w:rPr>
        <w:instrText xml:space="preserve"> PAGEREF _Toc216435944 \h </w:instrText>
      </w:r>
      <w:r>
        <w:rPr>
          <w:noProof/>
        </w:rPr>
      </w:r>
      <w:r>
        <w:rPr>
          <w:noProof/>
        </w:rPr>
        <w:fldChar w:fldCharType="separate"/>
      </w:r>
      <w:r>
        <w:rPr>
          <w:noProof/>
        </w:rPr>
        <w:t>79</w:t>
      </w:r>
      <w:r>
        <w:rPr>
          <w:noProof/>
        </w:rPr>
        <w:fldChar w:fldCharType="end"/>
      </w:r>
    </w:p>
    <w:p w14:paraId="5484FB2D" w14:textId="2E55C7D8"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_Toc216435945 \h </w:instrText>
      </w:r>
      <w:r>
        <w:rPr>
          <w:noProof/>
        </w:rPr>
      </w:r>
      <w:r>
        <w:rPr>
          <w:noProof/>
        </w:rPr>
        <w:fldChar w:fldCharType="separate"/>
      </w:r>
      <w:r>
        <w:rPr>
          <w:noProof/>
        </w:rPr>
        <w:t>79</w:t>
      </w:r>
      <w:r>
        <w:rPr>
          <w:noProof/>
        </w:rPr>
        <w:fldChar w:fldCharType="end"/>
      </w:r>
    </w:p>
    <w:p w14:paraId="0CA4C79A" w14:textId="683F7A2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_Toc216435946 \h </w:instrText>
      </w:r>
      <w:r>
        <w:rPr>
          <w:noProof/>
        </w:rPr>
      </w:r>
      <w:r>
        <w:rPr>
          <w:noProof/>
        </w:rPr>
        <w:fldChar w:fldCharType="separate"/>
      </w:r>
      <w:r>
        <w:rPr>
          <w:noProof/>
        </w:rPr>
        <w:t>81</w:t>
      </w:r>
      <w:r>
        <w:rPr>
          <w:noProof/>
        </w:rPr>
        <w:fldChar w:fldCharType="end"/>
      </w:r>
    </w:p>
    <w:p w14:paraId="288A1D70" w14:textId="23EDB5B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_Toc216435947 \h </w:instrText>
      </w:r>
      <w:r>
        <w:rPr>
          <w:noProof/>
        </w:rPr>
      </w:r>
      <w:r>
        <w:rPr>
          <w:noProof/>
        </w:rPr>
        <w:fldChar w:fldCharType="separate"/>
      </w:r>
      <w:r>
        <w:rPr>
          <w:noProof/>
        </w:rPr>
        <w:t>81</w:t>
      </w:r>
      <w:r>
        <w:rPr>
          <w:noProof/>
        </w:rPr>
        <w:fldChar w:fldCharType="end"/>
      </w:r>
    </w:p>
    <w:p w14:paraId="559817E5" w14:textId="707F29B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_Toc216435948 \h </w:instrText>
      </w:r>
      <w:r>
        <w:rPr>
          <w:noProof/>
        </w:rPr>
      </w:r>
      <w:r>
        <w:rPr>
          <w:noProof/>
        </w:rPr>
        <w:fldChar w:fldCharType="separate"/>
      </w:r>
      <w:r>
        <w:rPr>
          <w:noProof/>
        </w:rPr>
        <w:t>81</w:t>
      </w:r>
      <w:r>
        <w:rPr>
          <w:noProof/>
        </w:rPr>
        <w:fldChar w:fldCharType="end"/>
      </w:r>
    </w:p>
    <w:p w14:paraId="46D98D99" w14:textId="53B394E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_Toc216435949 \h </w:instrText>
      </w:r>
      <w:r>
        <w:rPr>
          <w:noProof/>
        </w:rPr>
      </w:r>
      <w:r>
        <w:rPr>
          <w:noProof/>
        </w:rPr>
        <w:fldChar w:fldCharType="separate"/>
      </w:r>
      <w:r>
        <w:rPr>
          <w:noProof/>
        </w:rPr>
        <w:t>81</w:t>
      </w:r>
      <w:r>
        <w:rPr>
          <w:noProof/>
        </w:rPr>
        <w:fldChar w:fldCharType="end"/>
      </w:r>
    </w:p>
    <w:p w14:paraId="231A0585" w14:textId="3E7B239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_Toc216435950 \h </w:instrText>
      </w:r>
      <w:r>
        <w:rPr>
          <w:noProof/>
        </w:rPr>
      </w:r>
      <w:r>
        <w:rPr>
          <w:noProof/>
        </w:rPr>
        <w:fldChar w:fldCharType="separate"/>
      </w:r>
      <w:r>
        <w:rPr>
          <w:noProof/>
        </w:rPr>
        <w:t>81</w:t>
      </w:r>
      <w:r>
        <w:rPr>
          <w:noProof/>
        </w:rPr>
        <w:fldChar w:fldCharType="end"/>
      </w:r>
    </w:p>
    <w:p w14:paraId="3852781D" w14:textId="3AA86CE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_Toc216435951 \h </w:instrText>
      </w:r>
      <w:r>
        <w:rPr>
          <w:noProof/>
        </w:rPr>
      </w:r>
      <w:r>
        <w:rPr>
          <w:noProof/>
        </w:rPr>
        <w:fldChar w:fldCharType="separate"/>
      </w:r>
      <w:r>
        <w:rPr>
          <w:noProof/>
        </w:rPr>
        <w:t>82</w:t>
      </w:r>
      <w:r>
        <w:rPr>
          <w:noProof/>
        </w:rPr>
        <w:fldChar w:fldCharType="end"/>
      </w:r>
    </w:p>
    <w:p w14:paraId="4ED6BE3C" w14:textId="037BFC1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 requirements</w:t>
      </w:r>
      <w:r>
        <w:rPr>
          <w:noProof/>
        </w:rPr>
        <w:tab/>
      </w:r>
      <w:r>
        <w:rPr>
          <w:noProof/>
        </w:rPr>
        <w:fldChar w:fldCharType="begin" w:fldLock="1"/>
      </w:r>
      <w:r>
        <w:rPr>
          <w:noProof/>
        </w:rPr>
        <w:instrText xml:space="preserve"> PAGEREF _Toc216435952 \h </w:instrText>
      </w:r>
      <w:r>
        <w:rPr>
          <w:noProof/>
        </w:rPr>
      </w:r>
      <w:r>
        <w:rPr>
          <w:noProof/>
        </w:rPr>
        <w:fldChar w:fldCharType="separate"/>
      </w:r>
      <w:r>
        <w:rPr>
          <w:noProof/>
        </w:rPr>
        <w:t>82</w:t>
      </w:r>
      <w:r>
        <w:rPr>
          <w:noProof/>
        </w:rPr>
        <w:fldChar w:fldCharType="end"/>
      </w:r>
    </w:p>
    <w:p w14:paraId="1F4CEB80" w14:textId="7F0D89B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Basic limits for Wide Area IAB-DU and IAB-MT (Category A)</w:t>
      </w:r>
      <w:r>
        <w:rPr>
          <w:noProof/>
        </w:rPr>
        <w:tab/>
      </w:r>
      <w:r>
        <w:rPr>
          <w:noProof/>
        </w:rPr>
        <w:fldChar w:fldCharType="begin" w:fldLock="1"/>
      </w:r>
      <w:r>
        <w:rPr>
          <w:noProof/>
        </w:rPr>
        <w:instrText xml:space="preserve"> PAGEREF _Toc216435953 \h </w:instrText>
      </w:r>
      <w:r>
        <w:rPr>
          <w:noProof/>
        </w:rPr>
      </w:r>
      <w:r>
        <w:rPr>
          <w:noProof/>
        </w:rPr>
        <w:fldChar w:fldCharType="separate"/>
      </w:r>
      <w:r>
        <w:rPr>
          <w:noProof/>
        </w:rPr>
        <w:t>82</w:t>
      </w:r>
      <w:r>
        <w:rPr>
          <w:noProof/>
        </w:rPr>
        <w:fldChar w:fldCharType="end"/>
      </w:r>
    </w:p>
    <w:p w14:paraId="64F34FF6" w14:textId="2E466B4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 xml:space="preserve">Basic limits </w:t>
      </w:r>
      <w:r w:rsidRPr="00792676">
        <w:rPr>
          <w:rFonts w:eastAsiaTheme="minorEastAsia"/>
          <w:noProof/>
          <w:lang w:eastAsia="zh-CN"/>
        </w:rPr>
        <w:t>for Wide Area IAB-DU and Wide Area IAB-MT</w:t>
      </w:r>
      <w:r w:rsidRPr="00792676">
        <w:rPr>
          <w:rFonts w:eastAsiaTheme="minorEastAsia"/>
          <w:noProof/>
        </w:rPr>
        <w:t xml:space="preserve"> (Category B)</w:t>
      </w:r>
      <w:r>
        <w:rPr>
          <w:noProof/>
        </w:rPr>
        <w:tab/>
      </w:r>
      <w:r>
        <w:rPr>
          <w:noProof/>
        </w:rPr>
        <w:fldChar w:fldCharType="begin" w:fldLock="1"/>
      </w:r>
      <w:r>
        <w:rPr>
          <w:noProof/>
        </w:rPr>
        <w:instrText xml:space="preserve"> PAGEREF _Toc216435954 \h </w:instrText>
      </w:r>
      <w:r>
        <w:rPr>
          <w:noProof/>
        </w:rPr>
      </w:r>
      <w:r>
        <w:rPr>
          <w:noProof/>
        </w:rPr>
        <w:fldChar w:fldCharType="separate"/>
      </w:r>
      <w:r>
        <w:rPr>
          <w:noProof/>
        </w:rPr>
        <w:t>83</w:t>
      </w:r>
      <w:r>
        <w:rPr>
          <w:noProof/>
        </w:rPr>
        <w:fldChar w:fldCharType="end"/>
      </w:r>
    </w:p>
    <w:p w14:paraId="654F6EA0" w14:textId="09B62B26"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_Toc216435955 \h </w:instrText>
      </w:r>
      <w:r>
        <w:rPr>
          <w:noProof/>
        </w:rPr>
      </w:r>
      <w:r>
        <w:rPr>
          <w:noProof/>
        </w:rPr>
        <w:fldChar w:fldCharType="separate"/>
      </w:r>
      <w:r>
        <w:rPr>
          <w:noProof/>
        </w:rPr>
        <w:t>83</w:t>
      </w:r>
      <w:r>
        <w:rPr>
          <w:noProof/>
        </w:rPr>
        <w:fldChar w:fldCharType="end"/>
      </w:r>
    </w:p>
    <w:p w14:paraId="3353DD4C" w14:textId="0469B458"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Category B</w:t>
      </w:r>
      <w:r w:rsidRPr="00792676">
        <w:rPr>
          <w:rFonts w:eastAsiaTheme="minorEastAsia"/>
          <w:noProof/>
          <w:lang w:eastAsia="zh-CN"/>
        </w:rPr>
        <w:t xml:space="preserve"> requirements</w:t>
      </w:r>
      <w:r>
        <w:rPr>
          <w:noProof/>
        </w:rPr>
        <w:tab/>
      </w:r>
      <w:r>
        <w:rPr>
          <w:noProof/>
        </w:rPr>
        <w:fldChar w:fldCharType="begin" w:fldLock="1"/>
      </w:r>
      <w:r>
        <w:rPr>
          <w:noProof/>
        </w:rPr>
        <w:instrText xml:space="preserve"> PAGEREF _Toc216435956 \h </w:instrText>
      </w:r>
      <w:r>
        <w:rPr>
          <w:noProof/>
        </w:rPr>
      </w:r>
      <w:r>
        <w:rPr>
          <w:noProof/>
        </w:rPr>
        <w:fldChar w:fldCharType="separate"/>
      </w:r>
      <w:r>
        <w:rPr>
          <w:noProof/>
        </w:rPr>
        <w:t>83</w:t>
      </w:r>
      <w:r>
        <w:rPr>
          <w:noProof/>
        </w:rPr>
        <w:fldChar w:fldCharType="end"/>
      </w:r>
    </w:p>
    <w:p w14:paraId="335D790A" w14:textId="137CA90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Basic limits</w:t>
      </w:r>
      <w:r w:rsidRPr="00792676">
        <w:rPr>
          <w:rFonts w:eastAsiaTheme="minorEastAsia"/>
          <w:noProof/>
        </w:rPr>
        <w:t xml:space="preserve"> for Medium Range IAB-DU (Category A and B)</w:t>
      </w:r>
      <w:r>
        <w:rPr>
          <w:noProof/>
        </w:rPr>
        <w:tab/>
      </w:r>
      <w:r>
        <w:rPr>
          <w:noProof/>
        </w:rPr>
        <w:fldChar w:fldCharType="begin" w:fldLock="1"/>
      </w:r>
      <w:r>
        <w:rPr>
          <w:noProof/>
        </w:rPr>
        <w:instrText xml:space="preserve"> PAGEREF _Toc216435957 \h </w:instrText>
      </w:r>
      <w:r>
        <w:rPr>
          <w:noProof/>
        </w:rPr>
      </w:r>
      <w:r>
        <w:rPr>
          <w:noProof/>
        </w:rPr>
        <w:fldChar w:fldCharType="separate"/>
      </w:r>
      <w:r>
        <w:rPr>
          <w:noProof/>
        </w:rPr>
        <w:t>84</w:t>
      </w:r>
      <w:r>
        <w:rPr>
          <w:noProof/>
        </w:rPr>
        <w:fldChar w:fldCharType="end"/>
      </w:r>
    </w:p>
    <w:p w14:paraId="23F9329A" w14:textId="644A71E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Basic limits</w:t>
      </w:r>
      <w:r w:rsidRPr="00792676">
        <w:rPr>
          <w:rFonts w:eastAsiaTheme="minorEastAsia"/>
          <w:noProof/>
        </w:rPr>
        <w:t xml:space="preserve"> </w:t>
      </w:r>
      <w:r w:rsidRPr="00792676">
        <w:rPr>
          <w:rFonts w:eastAsiaTheme="minorEastAsia"/>
          <w:noProof/>
          <w:lang w:eastAsia="zh-CN"/>
        </w:rPr>
        <w:t>for Local Area IAB-DU and Local Area IAB-MT (Category A and B)</w:t>
      </w:r>
      <w:r>
        <w:rPr>
          <w:noProof/>
        </w:rPr>
        <w:tab/>
      </w:r>
      <w:r>
        <w:rPr>
          <w:noProof/>
        </w:rPr>
        <w:fldChar w:fldCharType="begin" w:fldLock="1"/>
      </w:r>
      <w:r>
        <w:rPr>
          <w:noProof/>
        </w:rPr>
        <w:instrText xml:space="preserve"> PAGEREF _Toc216435958 \h </w:instrText>
      </w:r>
      <w:r>
        <w:rPr>
          <w:noProof/>
        </w:rPr>
      </w:r>
      <w:r>
        <w:rPr>
          <w:noProof/>
        </w:rPr>
        <w:fldChar w:fldCharType="separate"/>
      </w:r>
      <w:r>
        <w:rPr>
          <w:noProof/>
        </w:rPr>
        <w:t>86</w:t>
      </w:r>
      <w:r>
        <w:rPr>
          <w:noProof/>
        </w:rPr>
        <w:fldChar w:fldCharType="end"/>
      </w:r>
    </w:p>
    <w:p w14:paraId="2A16F9BD" w14:textId="3C75860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Basic limits</w:t>
      </w:r>
      <w:r w:rsidRPr="00792676">
        <w:rPr>
          <w:rFonts w:eastAsiaTheme="minorEastAsia"/>
          <w:noProof/>
        </w:rPr>
        <w:t xml:space="preserve"> for additional requirements</w:t>
      </w:r>
      <w:r>
        <w:rPr>
          <w:noProof/>
        </w:rPr>
        <w:tab/>
      </w:r>
      <w:r>
        <w:rPr>
          <w:noProof/>
        </w:rPr>
        <w:fldChar w:fldCharType="begin" w:fldLock="1"/>
      </w:r>
      <w:r>
        <w:rPr>
          <w:noProof/>
        </w:rPr>
        <w:instrText xml:space="preserve"> PAGEREF _Toc216435959 \h </w:instrText>
      </w:r>
      <w:r>
        <w:rPr>
          <w:noProof/>
        </w:rPr>
      </w:r>
      <w:r>
        <w:rPr>
          <w:noProof/>
        </w:rPr>
        <w:fldChar w:fldCharType="separate"/>
      </w:r>
      <w:r>
        <w:rPr>
          <w:noProof/>
        </w:rPr>
        <w:t>87</w:t>
      </w:r>
      <w:r>
        <w:rPr>
          <w:noProof/>
        </w:rPr>
        <w:fldChar w:fldCharType="end"/>
      </w:r>
    </w:p>
    <w:p w14:paraId="4E779F8D" w14:textId="27F35076"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Limits in FCC Title 47</w:t>
      </w:r>
      <w:r>
        <w:rPr>
          <w:noProof/>
        </w:rPr>
        <w:tab/>
      </w:r>
      <w:r>
        <w:rPr>
          <w:noProof/>
        </w:rPr>
        <w:fldChar w:fldCharType="begin" w:fldLock="1"/>
      </w:r>
      <w:r>
        <w:rPr>
          <w:noProof/>
        </w:rPr>
        <w:instrText xml:space="preserve"> PAGEREF _Toc216435960 \h </w:instrText>
      </w:r>
      <w:r>
        <w:rPr>
          <w:noProof/>
        </w:rPr>
      </w:r>
      <w:r>
        <w:rPr>
          <w:noProof/>
        </w:rPr>
        <w:fldChar w:fldCharType="separate"/>
      </w:r>
      <w:r>
        <w:rPr>
          <w:noProof/>
        </w:rPr>
        <w:t>87</w:t>
      </w:r>
      <w:r>
        <w:rPr>
          <w:noProof/>
        </w:rPr>
        <w:fldChar w:fldCharType="end"/>
      </w:r>
    </w:p>
    <w:p w14:paraId="5E30C088" w14:textId="692E620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6.6.4.5.6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IAB type 1-H</w:t>
      </w:r>
      <w:r>
        <w:rPr>
          <w:noProof/>
        </w:rPr>
        <w:tab/>
      </w:r>
      <w:r>
        <w:rPr>
          <w:noProof/>
        </w:rPr>
        <w:fldChar w:fldCharType="begin" w:fldLock="1"/>
      </w:r>
      <w:r>
        <w:rPr>
          <w:noProof/>
        </w:rPr>
        <w:instrText xml:space="preserve"> PAGEREF _Toc216435961 \h </w:instrText>
      </w:r>
      <w:r>
        <w:rPr>
          <w:noProof/>
        </w:rPr>
      </w:r>
      <w:r>
        <w:rPr>
          <w:noProof/>
        </w:rPr>
        <w:fldChar w:fldCharType="separate"/>
      </w:r>
      <w:r>
        <w:rPr>
          <w:noProof/>
        </w:rPr>
        <w:t>87</w:t>
      </w:r>
      <w:r>
        <w:rPr>
          <w:noProof/>
        </w:rPr>
        <w:fldChar w:fldCharType="end"/>
      </w:r>
    </w:p>
    <w:p w14:paraId="0F571938" w14:textId="73D2ED46"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spurious emissions</w:t>
      </w:r>
      <w:r>
        <w:rPr>
          <w:noProof/>
        </w:rPr>
        <w:tab/>
      </w:r>
      <w:r>
        <w:rPr>
          <w:noProof/>
        </w:rPr>
        <w:fldChar w:fldCharType="begin" w:fldLock="1"/>
      </w:r>
      <w:r>
        <w:rPr>
          <w:noProof/>
        </w:rPr>
        <w:instrText xml:space="preserve"> PAGEREF _Toc216435962 \h </w:instrText>
      </w:r>
      <w:r>
        <w:rPr>
          <w:noProof/>
        </w:rPr>
      </w:r>
      <w:r>
        <w:rPr>
          <w:noProof/>
        </w:rPr>
        <w:fldChar w:fldCharType="separate"/>
      </w:r>
      <w:r>
        <w:rPr>
          <w:noProof/>
        </w:rPr>
        <w:t>87</w:t>
      </w:r>
      <w:r>
        <w:rPr>
          <w:noProof/>
        </w:rPr>
        <w:fldChar w:fldCharType="end"/>
      </w:r>
    </w:p>
    <w:p w14:paraId="1B6F3DD5" w14:textId="409A858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_Toc216435963 \h </w:instrText>
      </w:r>
      <w:r>
        <w:rPr>
          <w:noProof/>
        </w:rPr>
      </w:r>
      <w:r>
        <w:rPr>
          <w:noProof/>
        </w:rPr>
        <w:fldChar w:fldCharType="separate"/>
      </w:r>
      <w:r>
        <w:rPr>
          <w:noProof/>
        </w:rPr>
        <w:t>87</w:t>
      </w:r>
      <w:r>
        <w:rPr>
          <w:noProof/>
        </w:rPr>
        <w:fldChar w:fldCharType="end"/>
      </w:r>
    </w:p>
    <w:p w14:paraId="15A3C89B" w14:textId="0D21409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_Toc216435964 \h </w:instrText>
      </w:r>
      <w:r>
        <w:rPr>
          <w:noProof/>
        </w:rPr>
      </w:r>
      <w:r>
        <w:rPr>
          <w:noProof/>
        </w:rPr>
        <w:fldChar w:fldCharType="separate"/>
      </w:r>
      <w:r>
        <w:rPr>
          <w:noProof/>
        </w:rPr>
        <w:t>88</w:t>
      </w:r>
      <w:r>
        <w:rPr>
          <w:noProof/>
        </w:rPr>
        <w:fldChar w:fldCharType="end"/>
      </w:r>
    </w:p>
    <w:p w14:paraId="4753ACF0" w14:textId="7CE65EA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_Toc216435965 \h </w:instrText>
      </w:r>
      <w:r>
        <w:rPr>
          <w:noProof/>
        </w:rPr>
      </w:r>
      <w:r>
        <w:rPr>
          <w:noProof/>
        </w:rPr>
        <w:fldChar w:fldCharType="separate"/>
      </w:r>
      <w:r>
        <w:rPr>
          <w:noProof/>
        </w:rPr>
        <w:t>88</w:t>
      </w:r>
      <w:r>
        <w:rPr>
          <w:noProof/>
        </w:rPr>
        <w:fldChar w:fldCharType="end"/>
      </w:r>
    </w:p>
    <w:p w14:paraId="701E49BA" w14:textId="50601DA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_Toc216435966 \h </w:instrText>
      </w:r>
      <w:r>
        <w:rPr>
          <w:noProof/>
        </w:rPr>
      </w:r>
      <w:r>
        <w:rPr>
          <w:noProof/>
        </w:rPr>
        <w:fldChar w:fldCharType="separate"/>
      </w:r>
      <w:r>
        <w:rPr>
          <w:noProof/>
        </w:rPr>
        <w:t>88</w:t>
      </w:r>
      <w:r>
        <w:rPr>
          <w:noProof/>
        </w:rPr>
        <w:fldChar w:fldCharType="end"/>
      </w:r>
    </w:p>
    <w:p w14:paraId="54FF5CE7" w14:textId="34EDA36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_Toc216435967 \h </w:instrText>
      </w:r>
      <w:r>
        <w:rPr>
          <w:noProof/>
        </w:rPr>
      </w:r>
      <w:r>
        <w:rPr>
          <w:noProof/>
        </w:rPr>
        <w:fldChar w:fldCharType="separate"/>
      </w:r>
      <w:r>
        <w:rPr>
          <w:noProof/>
        </w:rPr>
        <w:t>88</w:t>
      </w:r>
      <w:r>
        <w:rPr>
          <w:noProof/>
        </w:rPr>
        <w:fldChar w:fldCharType="end"/>
      </w:r>
    </w:p>
    <w:p w14:paraId="639BFF54" w14:textId="1BC2D06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_Toc216435968 \h </w:instrText>
      </w:r>
      <w:r>
        <w:rPr>
          <w:noProof/>
        </w:rPr>
      </w:r>
      <w:r>
        <w:rPr>
          <w:noProof/>
        </w:rPr>
        <w:fldChar w:fldCharType="separate"/>
      </w:r>
      <w:r>
        <w:rPr>
          <w:noProof/>
        </w:rPr>
        <w:t>88</w:t>
      </w:r>
      <w:r>
        <w:rPr>
          <w:noProof/>
        </w:rPr>
        <w:fldChar w:fldCharType="end"/>
      </w:r>
    </w:p>
    <w:p w14:paraId="729F2B8E" w14:textId="06BB23C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_Toc216435969 \h </w:instrText>
      </w:r>
      <w:r>
        <w:rPr>
          <w:noProof/>
        </w:rPr>
      </w:r>
      <w:r>
        <w:rPr>
          <w:noProof/>
        </w:rPr>
        <w:fldChar w:fldCharType="separate"/>
      </w:r>
      <w:r>
        <w:rPr>
          <w:noProof/>
        </w:rPr>
        <w:t>89</w:t>
      </w:r>
      <w:r>
        <w:rPr>
          <w:noProof/>
        </w:rPr>
        <w:fldChar w:fldCharType="end"/>
      </w:r>
    </w:p>
    <w:p w14:paraId="5F56D1F5" w14:textId="3F3489F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Basic limits</w:t>
      </w:r>
      <w:r>
        <w:rPr>
          <w:noProof/>
        </w:rPr>
        <w:tab/>
      </w:r>
      <w:r>
        <w:rPr>
          <w:noProof/>
        </w:rPr>
        <w:fldChar w:fldCharType="begin" w:fldLock="1"/>
      </w:r>
      <w:r>
        <w:rPr>
          <w:noProof/>
        </w:rPr>
        <w:instrText xml:space="preserve"> PAGEREF _Toc216435970 \h </w:instrText>
      </w:r>
      <w:r>
        <w:rPr>
          <w:noProof/>
        </w:rPr>
      </w:r>
      <w:r>
        <w:rPr>
          <w:noProof/>
        </w:rPr>
        <w:fldChar w:fldCharType="separate"/>
      </w:r>
      <w:r>
        <w:rPr>
          <w:noProof/>
        </w:rPr>
        <w:t>89</w:t>
      </w:r>
      <w:r>
        <w:rPr>
          <w:noProof/>
        </w:rPr>
        <w:fldChar w:fldCharType="end"/>
      </w:r>
    </w:p>
    <w:p w14:paraId="20C18916" w14:textId="00EE22F0"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6.6.5.5.1.1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Tx spurious emissions</w:t>
      </w:r>
      <w:r>
        <w:rPr>
          <w:noProof/>
        </w:rPr>
        <w:tab/>
      </w:r>
      <w:r>
        <w:rPr>
          <w:noProof/>
        </w:rPr>
        <w:fldChar w:fldCharType="begin" w:fldLock="1"/>
      </w:r>
      <w:r>
        <w:rPr>
          <w:noProof/>
        </w:rPr>
        <w:instrText xml:space="preserve"> PAGEREF _Toc216435971 \h </w:instrText>
      </w:r>
      <w:r>
        <w:rPr>
          <w:noProof/>
        </w:rPr>
      </w:r>
      <w:r>
        <w:rPr>
          <w:noProof/>
        </w:rPr>
        <w:fldChar w:fldCharType="separate"/>
      </w:r>
      <w:r>
        <w:rPr>
          <w:noProof/>
        </w:rPr>
        <w:t>89</w:t>
      </w:r>
      <w:r>
        <w:rPr>
          <w:noProof/>
        </w:rPr>
        <w:fldChar w:fldCharType="end"/>
      </w:r>
    </w:p>
    <w:p w14:paraId="3BB4C5BE" w14:textId="0A3783C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Additional spurious emissions requirements</w:t>
      </w:r>
      <w:r>
        <w:rPr>
          <w:noProof/>
        </w:rPr>
        <w:tab/>
      </w:r>
      <w:r>
        <w:rPr>
          <w:noProof/>
        </w:rPr>
        <w:fldChar w:fldCharType="begin" w:fldLock="1"/>
      </w:r>
      <w:r>
        <w:rPr>
          <w:noProof/>
        </w:rPr>
        <w:instrText xml:space="preserve"> PAGEREF _Toc216435972 \h </w:instrText>
      </w:r>
      <w:r>
        <w:rPr>
          <w:noProof/>
        </w:rPr>
      </w:r>
      <w:r>
        <w:rPr>
          <w:noProof/>
        </w:rPr>
        <w:fldChar w:fldCharType="separate"/>
      </w:r>
      <w:r>
        <w:rPr>
          <w:noProof/>
        </w:rPr>
        <w:t>90</w:t>
      </w:r>
      <w:r>
        <w:rPr>
          <w:noProof/>
        </w:rPr>
        <w:fldChar w:fldCharType="end"/>
      </w:r>
    </w:p>
    <w:p w14:paraId="2112DF12" w14:textId="33C06D4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b/>
          <w:noProof/>
        </w:rPr>
        <w:t xml:space="preserve">Table 6.6.5.5.2-1: IAB-DU and IAB-MT spurious emissions </w:t>
      </w:r>
      <w:r w:rsidRPr="00792676">
        <w:rPr>
          <w:rFonts w:eastAsiaTheme="minorEastAsia"/>
          <w:b/>
          <w:i/>
          <w:noProof/>
        </w:rPr>
        <w:t>basic</w:t>
      </w:r>
      <w:r w:rsidRPr="00792676">
        <w:rPr>
          <w:rFonts w:eastAsiaTheme="minorEastAsia"/>
          <w:b/>
          <w:noProof/>
        </w:rPr>
        <w:t xml:space="preserve"> </w:t>
      </w:r>
      <w:r w:rsidRPr="00792676">
        <w:rPr>
          <w:rFonts w:eastAsiaTheme="minorEastAsia"/>
          <w:b/>
          <w:i/>
          <w:noProof/>
        </w:rPr>
        <w:t>limits</w:t>
      </w:r>
      <w:r w:rsidRPr="00792676">
        <w:rPr>
          <w:rFonts w:eastAsiaTheme="minorEastAsia"/>
          <w:b/>
          <w:noProof/>
        </w:rPr>
        <w:t xml:space="preserve"> for co-existence with systems operating in other frequency bands</w:t>
      </w:r>
      <w:r>
        <w:rPr>
          <w:noProof/>
        </w:rPr>
        <w:tab/>
      </w:r>
      <w:r>
        <w:rPr>
          <w:noProof/>
        </w:rPr>
        <w:fldChar w:fldCharType="begin" w:fldLock="1"/>
      </w:r>
      <w:r>
        <w:rPr>
          <w:noProof/>
        </w:rPr>
        <w:instrText xml:space="preserve"> PAGEREF _Toc216435973 \h </w:instrText>
      </w:r>
      <w:r>
        <w:rPr>
          <w:noProof/>
        </w:rPr>
      </w:r>
      <w:r>
        <w:rPr>
          <w:noProof/>
        </w:rPr>
        <w:fldChar w:fldCharType="separate"/>
      </w:r>
      <w:r>
        <w:rPr>
          <w:noProof/>
        </w:rPr>
        <w:t>91</w:t>
      </w:r>
      <w:r>
        <w:rPr>
          <w:noProof/>
        </w:rPr>
        <w:fldChar w:fldCharType="end"/>
      </w:r>
    </w:p>
    <w:p w14:paraId="6C046F3B" w14:textId="1C9259D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Co-location with base stations and IAB-nodes</w:t>
      </w:r>
      <w:r>
        <w:rPr>
          <w:noProof/>
        </w:rPr>
        <w:tab/>
      </w:r>
      <w:r>
        <w:rPr>
          <w:noProof/>
        </w:rPr>
        <w:fldChar w:fldCharType="begin" w:fldLock="1"/>
      </w:r>
      <w:r>
        <w:rPr>
          <w:noProof/>
        </w:rPr>
        <w:instrText xml:space="preserve"> PAGEREF _Toc216435974 \h </w:instrText>
      </w:r>
      <w:r>
        <w:rPr>
          <w:noProof/>
        </w:rPr>
      </w:r>
      <w:r>
        <w:rPr>
          <w:noProof/>
        </w:rPr>
        <w:fldChar w:fldCharType="separate"/>
      </w:r>
      <w:r>
        <w:rPr>
          <w:noProof/>
        </w:rPr>
        <w:t>91</w:t>
      </w:r>
      <w:r>
        <w:rPr>
          <w:noProof/>
        </w:rPr>
        <w:fldChar w:fldCharType="end"/>
      </w:r>
    </w:p>
    <w:p w14:paraId="012C2565" w14:textId="664FEB1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6.6.5.6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IAB type 1-H</w:t>
      </w:r>
      <w:r>
        <w:rPr>
          <w:noProof/>
        </w:rPr>
        <w:tab/>
      </w:r>
      <w:r>
        <w:rPr>
          <w:noProof/>
        </w:rPr>
        <w:fldChar w:fldCharType="begin" w:fldLock="1"/>
      </w:r>
      <w:r>
        <w:rPr>
          <w:noProof/>
        </w:rPr>
        <w:instrText xml:space="preserve"> PAGEREF _Toc216435975 \h </w:instrText>
      </w:r>
      <w:r>
        <w:rPr>
          <w:noProof/>
        </w:rPr>
      </w:r>
      <w:r>
        <w:rPr>
          <w:noProof/>
        </w:rPr>
        <w:fldChar w:fldCharType="separate"/>
      </w:r>
      <w:r>
        <w:rPr>
          <w:noProof/>
        </w:rPr>
        <w:t>92</w:t>
      </w:r>
      <w:r>
        <w:rPr>
          <w:noProof/>
        </w:rPr>
        <w:fldChar w:fldCharType="end"/>
      </w:r>
    </w:p>
    <w:p w14:paraId="15A34A04" w14:textId="4BC51D0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intermodulation</w:t>
      </w:r>
      <w:r>
        <w:rPr>
          <w:noProof/>
        </w:rPr>
        <w:tab/>
      </w:r>
      <w:r>
        <w:rPr>
          <w:noProof/>
        </w:rPr>
        <w:fldChar w:fldCharType="begin" w:fldLock="1"/>
      </w:r>
      <w:r>
        <w:rPr>
          <w:noProof/>
        </w:rPr>
        <w:instrText xml:space="preserve"> PAGEREF _Toc216435976 \h </w:instrText>
      </w:r>
      <w:r>
        <w:rPr>
          <w:noProof/>
        </w:rPr>
      </w:r>
      <w:r>
        <w:rPr>
          <w:noProof/>
        </w:rPr>
        <w:fldChar w:fldCharType="separate"/>
      </w:r>
      <w:r>
        <w:rPr>
          <w:noProof/>
        </w:rPr>
        <w:t>92</w:t>
      </w:r>
      <w:r>
        <w:rPr>
          <w:noProof/>
        </w:rPr>
        <w:fldChar w:fldCharType="end"/>
      </w:r>
    </w:p>
    <w:p w14:paraId="345B4961" w14:textId="569A00E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_Toc216435977 \h </w:instrText>
      </w:r>
      <w:r>
        <w:rPr>
          <w:noProof/>
        </w:rPr>
      </w:r>
      <w:r>
        <w:rPr>
          <w:noProof/>
        </w:rPr>
        <w:fldChar w:fldCharType="separate"/>
      </w:r>
      <w:r>
        <w:rPr>
          <w:noProof/>
        </w:rPr>
        <w:t>92</w:t>
      </w:r>
      <w:r>
        <w:rPr>
          <w:noProof/>
        </w:rPr>
        <w:fldChar w:fldCharType="end"/>
      </w:r>
    </w:p>
    <w:p w14:paraId="2D1AEFFC" w14:textId="5A4DA72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_Toc216435978 \h </w:instrText>
      </w:r>
      <w:r>
        <w:rPr>
          <w:noProof/>
        </w:rPr>
      </w:r>
      <w:r>
        <w:rPr>
          <w:noProof/>
        </w:rPr>
        <w:fldChar w:fldCharType="separate"/>
      </w:r>
      <w:r>
        <w:rPr>
          <w:noProof/>
        </w:rPr>
        <w:t>93</w:t>
      </w:r>
      <w:r>
        <w:rPr>
          <w:noProof/>
        </w:rPr>
        <w:fldChar w:fldCharType="end"/>
      </w:r>
    </w:p>
    <w:p w14:paraId="7D755B4A" w14:textId="6CAF059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_Toc216435979 \h </w:instrText>
      </w:r>
      <w:r>
        <w:rPr>
          <w:noProof/>
        </w:rPr>
      </w:r>
      <w:r>
        <w:rPr>
          <w:noProof/>
        </w:rPr>
        <w:fldChar w:fldCharType="separate"/>
      </w:r>
      <w:r>
        <w:rPr>
          <w:noProof/>
        </w:rPr>
        <w:t>93</w:t>
      </w:r>
      <w:r>
        <w:rPr>
          <w:noProof/>
        </w:rPr>
        <w:fldChar w:fldCharType="end"/>
      </w:r>
    </w:p>
    <w:p w14:paraId="1A3C2C0B" w14:textId="2ABC151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_Toc216435980 \h </w:instrText>
      </w:r>
      <w:r>
        <w:rPr>
          <w:noProof/>
        </w:rPr>
      </w:r>
      <w:r>
        <w:rPr>
          <w:noProof/>
        </w:rPr>
        <w:fldChar w:fldCharType="separate"/>
      </w:r>
      <w:r>
        <w:rPr>
          <w:noProof/>
        </w:rPr>
        <w:t>93</w:t>
      </w:r>
      <w:r>
        <w:rPr>
          <w:noProof/>
        </w:rPr>
        <w:fldChar w:fldCharType="end"/>
      </w:r>
    </w:p>
    <w:p w14:paraId="11727180" w14:textId="1618110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_Toc216435981 \h </w:instrText>
      </w:r>
      <w:r>
        <w:rPr>
          <w:noProof/>
        </w:rPr>
      </w:r>
      <w:r>
        <w:rPr>
          <w:noProof/>
        </w:rPr>
        <w:fldChar w:fldCharType="separate"/>
      </w:r>
      <w:r>
        <w:rPr>
          <w:noProof/>
        </w:rPr>
        <w:t>93</w:t>
      </w:r>
      <w:r>
        <w:rPr>
          <w:noProof/>
        </w:rPr>
        <w:fldChar w:fldCharType="end"/>
      </w:r>
    </w:p>
    <w:p w14:paraId="6E78E442" w14:textId="478CEFA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_Toc216435982 \h </w:instrText>
      </w:r>
      <w:r>
        <w:rPr>
          <w:noProof/>
        </w:rPr>
      </w:r>
      <w:r>
        <w:rPr>
          <w:noProof/>
        </w:rPr>
        <w:fldChar w:fldCharType="separate"/>
      </w:r>
      <w:r>
        <w:rPr>
          <w:noProof/>
        </w:rPr>
        <w:t>93</w:t>
      </w:r>
      <w:r>
        <w:rPr>
          <w:noProof/>
        </w:rPr>
        <w:fldChar w:fldCharType="end"/>
      </w:r>
    </w:p>
    <w:p w14:paraId="2ED9B0FD" w14:textId="670CA7D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_Toc216435983 \h </w:instrText>
      </w:r>
      <w:r>
        <w:rPr>
          <w:noProof/>
        </w:rPr>
      </w:r>
      <w:r>
        <w:rPr>
          <w:noProof/>
        </w:rPr>
        <w:fldChar w:fldCharType="separate"/>
      </w:r>
      <w:r>
        <w:rPr>
          <w:noProof/>
        </w:rPr>
        <w:t>94</w:t>
      </w:r>
      <w:r>
        <w:rPr>
          <w:noProof/>
        </w:rPr>
        <w:fldChar w:fldCharType="end"/>
      </w:r>
    </w:p>
    <w:p w14:paraId="70679ADF" w14:textId="5B353A6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6.7.5.</w:t>
      </w:r>
      <w:r w:rsidRPr="00792676">
        <w:rPr>
          <w:rFonts w:eastAsia="SimSun"/>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SimSun"/>
          <w:i/>
          <w:noProof/>
          <w:lang w:eastAsia="zh-CN"/>
        </w:rPr>
        <w:t>IAB type 1-H</w:t>
      </w:r>
      <w:r>
        <w:rPr>
          <w:noProof/>
        </w:rPr>
        <w:tab/>
      </w:r>
      <w:r>
        <w:rPr>
          <w:noProof/>
        </w:rPr>
        <w:fldChar w:fldCharType="begin" w:fldLock="1"/>
      </w:r>
      <w:r>
        <w:rPr>
          <w:noProof/>
        </w:rPr>
        <w:instrText xml:space="preserve"> PAGEREF _Toc216435984 \h </w:instrText>
      </w:r>
      <w:r>
        <w:rPr>
          <w:noProof/>
        </w:rPr>
      </w:r>
      <w:r>
        <w:rPr>
          <w:noProof/>
        </w:rPr>
        <w:fldChar w:fldCharType="separate"/>
      </w:r>
      <w:r>
        <w:rPr>
          <w:noProof/>
        </w:rPr>
        <w:t>94</w:t>
      </w:r>
      <w:r>
        <w:rPr>
          <w:noProof/>
        </w:rPr>
        <w:fldChar w:fldCharType="end"/>
      </w:r>
    </w:p>
    <w:p w14:paraId="51AD495B" w14:textId="7987E82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6.7.5.</w:t>
      </w:r>
      <w:r w:rsidRPr="00792676">
        <w:rPr>
          <w:rFonts w:eastAsia="SimSun"/>
          <w:noProof/>
          <w:lang w:eastAsia="zh-CN"/>
        </w:rPr>
        <w:t>1</w:t>
      </w:r>
      <w:r w:rsidRPr="00792676">
        <w:rPr>
          <w:rFonts w:eastAsiaTheme="minorEastAsia"/>
          <w:noProof/>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Co-location minimum requirements</w:t>
      </w:r>
      <w:r>
        <w:rPr>
          <w:noProof/>
        </w:rPr>
        <w:tab/>
      </w:r>
      <w:r>
        <w:rPr>
          <w:noProof/>
        </w:rPr>
        <w:fldChar w:fldCharType="begin" w:fldLock="1"/>
      </w:r>
      <w:r>
        <w:rPr>
          <w:noProof/>
        </w:rPr>
        <w:instrText xml:space="preserve"> PAGEREF _Toc216435985 \h </w:instrText>
      </w:r>
      <w:r>
        <w:rPr>
          <w:noProof/>
        </w:rPr>
      </w:r>
      <w:r>
        <w:rPr>
          <w:noProof/>
        </w:rPr>
        <w:fldChar w:fldCharType="separate"/>
      </w:r>
      <w:r>
        <w:rPr>
          <w:noProof/>
        </w:rPr>
        <w:t>94</w:t>
      </w:r>
      <w:r>
        <w:rPr>
          <w:noProof/>
        </w:rPr>
        <w:fldChar w:fldCharType="end"/>
      </w:r>
    </w:p>
    <w:p w14:paraId="7FE41B12" w14:textId="452CB1F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6.7.5.</w:t>
      </w:r>
      <w:r w:rsidRPr="00792676">
        <w:rPr>
          <w:rFonts w:eastAsia="SimSun"/>
          <w:noProof/>
          <w:lang w:eastAsia="zh-CN"/>
        </w:rPr>
        <w:t>1</w:t>
      </w:r>
      <w:r w:rsidRPr="00792676">
        <w:rPr>
          <w:rFonts w:eastAsiaTheme="minorEastAsia"/>
          <w:noProof/>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Intra-system minimum requirements</w:t>
      </w:r>
      <w:r>
        <w:rPr>
          <w:noProof/>
        </w:rPr>
        <w:tab/>
      </w:r>
      <w:r>
        <w:rPr>
          <w:noProof/>
        </w:rPr>
        <w:fldChar w:fldCharType="begin" w:fldLock="1"/>
      </w:r>
      <w:r>
        <w:rPr>
          <w:noProof/>
        </w:rPr>
        <w:instrText xml:space="preserve"> PAGEREF _Toc216435986 \h </w:instrText>
      </w:r>
      <w:r>
        <w:rPr>
          <w:noProof/>
        </w:rPr>
      </w:r>
      <w:r>
        <w:rPr>
          <w:noProof/>
        </w:rPr>
        <w:fldChar w:fldCharType="separate"/>
      </w:r>
      <w:r>
        <w:rPr>
          <w:noProof/>
        </w:rPr>
        <w:t>95</w:t>
      </w:r>
      <w:r>
        <w:rPr>
          <w:noProof/>
        </w:rPr>
        <w:fldChar w:fldCharType="end"/>
      </w:r>
    </w:p>
    <w:p w14:paraId="6CEF7AC5" w14:textId="278E440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6.7.5.</w:t>
      </w:r>
      <w:r w:rsidRPr="00792676">
        <w:rPr>
          <w:rFonts w:eastAsia="SimSun"/>
          <w:noProof/>
          <w:lang w:eastAsia="zh-CN"/>
        </w:rPr>
        <w:t>1</w:t>
      </w:r>
      <w:r w:rsidRPr="00792676">
        <w:rPr>
          <w:rFonts w:eastAsiaTheme="minorEastAsia"/>
          <w:noProof/>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Additional requirements</w:t>
      </w:r>
      <w:r>
        <w:rPr>
          <w:noProof/>
        </w:rPr>
        <w:tab/>
      </w:r>
      <w:r>
        <w:rPr>
          <w:noProof/>
        </w:rPr>
        <w:fldChar w:fldCharType="begin" w:fldLock="1"/>
      </w:r>
      <w:r>
        <w:rPr>
          <w:noProof/>
        </w:rPr>
        <w:instrText xml:space="preserve"> PAGEREF _Toc216435987 \h </w:instrText>
      </w:r>
      <w:r>
        <w:rPr>
          <w:noProof/>
        </w:rPr>
      </w:r>
      <w:r>
        <w:rPr>
          <w:noProof/>
        </w:rPr>
        <w:fldChar w:fldCharType="separate"/>
      </w:r>
      <w:r>
        <w:rPr>
          <w:noProof/>
        </w:rPr>
        <w:t>95</w:t>
      </w:r>
      <w:r>
        <w:rPr>
          <w:noProof/>
        </w:rPr>
        <w:fldChar w:fldCharType="end"/>
      </w:r>
    </w:p>
    <w:p w14:paraId="3A45D3E0" w14:textId="29B23B2E"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Conducted receiver characteristics (IAB-DU and IAB-MT)</w:t>
      </w:r>
      <w:r>
        <w:rPr>
          <w:noProof/>
        </w:rPr>
        <w:tab/>
      </w:r>
      <w:r>
        <w:rPr>
          <w:noProof/>
        </w:rPr>
        <w:fldChar w:fldCharType="begin" w:fldLock="1"/>
      </w:r>
      <w:r>
        <w:rPr>
          <w:noProof/>
        </w:rPr>
        <w:instrText xml:space="preserve"> PAGEREF _Toc216435988 \h </w:instrText>
      </w:r>
      <w:r>
        <w:rPr>
          <w:noProof/>
        </w:rPr>
      </w:r>
      <w:r>
        <w:rPr>
          <w:noProof/>
        </w:rPr>
        <w:fldChar w:fldCharType="separate"/>
      </w:r>
      <w:r>
        <w:rPr>
          <w:noProof/>
        </w:rPr>
        <w:t>96</w:t>
      </w:r>
      <w:r>
        <w:rPr>
          <w:noProof/>
        </w:rPr>
        <w:fldChar w:fldCharType="end"/>
      </w:r>
    </w:p>
    <w:p w14:paraId="23DDF90A" w14:textId="6DDE288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_Toc216435989 \h </w:instrText>
      </w:r>
      <w:r>
        <w:rPr>
          <w:noProof/>
        </w:rPr>
      </w:r>
      <w:r>
        <w:rPr>
          <w:noProof/>
        </w:rPr>
        <w:fldChar w:fldCharType="separate"/>
      </w:r>
      <w:r>
        <w:rPr>
          <w:noProof/>
        </w:rPr>
        <w:t>96</w:t>
      </w:r>
      <w:r>
        <w:rPr>
          <w:noProof/>
        </w:rPr>
        <w:fldChar w:fldCharType="end"/>
      </w:r>
    </w:p>
    <w:p w14:paraId="15A7C51C" w14:textId="1A8BA1E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Reference sensitivity level</w:t>
      </w:r>
      <w:r>
        <w:rPr>
          <w:noProof/>
        </w:rPr>
        <w:tab/>
      </w:r>
      <w:r>
        <w:rPr>
          <w:noProof/>
        </w:rPr>
        <w:fldChar w:fldCharType="begin" w:fldLock="1"/>
      </w:r>
      <w:r>
        <w:rPr>
          <w:noProof/>
        </w:rPr>
        <w:instrText xml:space="preserve"> PAGEREF _Toc216435990 \h </w:instrText>
      </w:r>
      <w:r>
        <w:rPr>
          <w:noProof/>
        </w:rPr>
      </w:r>
      <w:r>
        <w:rPr>
          <w:noProof/>
        </w:rPr>
        <w:fldChar w:fldCharType="separate"/>
      </w:r>
      <w:r>
        <w:rPr>
          <w:noProof/>
        </w:rPr>
        <w:t>96</w:t>
      </w:r>
      <w:r>
        <w:rPr>
          <w:noProof/>
        </w:rPr>
        <w:fldChar w:fldCharType="end"/>
      </w:r>
    </w:p>
    <w:p w14:paraId="604179CB" w14:textId="0A6D225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_Toc216435991 \h </w:instrText>
      </w:r>
      <w:r>
        <w:rPr>
          <w:noProof/>
        </w:rPr>
      </w:r>
      <w:r>
        <w:rPr>
          <w:noProof/>
        </w:rPr>
        <w:fldChar w:fldCharType="separate"/>
      </w:r>
      <w:r>
        <w:rPr>
          <w:noProof/>
        </w:rPr>
        <w:t>96</w:t>
      </w:r>
      <w:r>
        <w:rPr>
          <w:noProof/>
        </w:rPr>
        <w:fldChar w:fldCharType="end"/>
      </w:r>
    </w:p>
    <w:p w14:paraId="4AEA4A8B" w14:textId="31E00B2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_Toc216435992 \h </w:instrText>
      </w:r>
      <w:r>
        <w:rPr>
          <w:noProof/>
        </w:rPr>
      </w:r>
      <w:r>
        <w:rPr>
          <w:noProof/>
        </w:rPr>
        <w:fldChar w:fldCharType="separate"/>
      </w:r>
      <w:r>
        <w:rPr>
          <w:noProof/>
        </w:rPr>
        <w:t>96</w:t>
      </w:r>
      <w:r>
        <w:rPr>
          <w:noProof/>
        </w:rPr>
        <w:fldChar w:fldCharType="end"/>
      </w:r>
    </w:p>
    <w:p w14:paraId="193AA29F" w14:textId="5A7FDCC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_Toc216435993 \h </w:instrText>
      </w:r>
      <w:r>
        <w:rPr>
          <w:noProof/>
        </w:rPr>
      </w:r>
      <w:r>
        <w:rPr>
          <w:noProof/>
        </w:rPr>
        <w:fldChar w:fldCharType="separate"/>
      </w:r>
      <w:r>
        <w:rPr>
          <w:noProof/>
        </w:rPr>
        <w:t>96</w:t>
      </w:r>
      <w:r>
        <w:rPr>
          <w:noProof/>
        </w:rPr>
        <w:fldChar w:fldCharType="end"/>
      </w:r>
    </w:p>
    <w:p w14:paraId="797D655B" w14:textId="214A7C8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_Toc216435994 \h </w:instrText>
      </w:r>
      <w:r>
        <w:rPr>
          <w:noProof/>
        </w:rPr>
      </w:r>
      <w:r>
        <w:rPr>
          <w:noProof/>
        </w:rPr>
        <w:fldChar w:fldCharType="separate"/>
      </w:r>
      <w:r>
        <w:rPr>
          <w:noProof/>
        </w:rPr>
        <w:t>96</w:t>
      </w:r>
      <w:r>
        <w:rPr>
          <w:noProof/>
        </w:rPr>
        <w:fldChar w:fldCharType="end"/>
      </w:r>
    </w:p>
    <w:p w14:paraId="5AA64BB8" w14:textId="01D2D15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_Toc216435995 \h </w:instrText>
      </w:r>
      <w:r>
        <w:rPr>
          <w:noProof/>
        </w:rPr>
      </w:r>
      <w:r>
        <w:rPr>
          <w:noProof/>
        </w:rPr>
        <w:fldChar w:fldCharType="separate"/>
      </w:r>
      <w:r>
        <w:rPr>
          <w:noProof/>
        </w:rPr>
        <w:t>96</w:t>
      </w:r>
      <w:r>
        <w:rPr>
          <w:noProof/>
        </w:rPr>
        <w:fldChar w:fldCharType="end"/>
      </w:r>
    </w:p>
    <w:p w14:paraId="38B3AED5" w14:textId="0920E35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_Toc216435996 \h </w:instrText>
      </w:r>
      <w:r>
        <w:rPr>
          <w:noProof/>
        </w:rPr>
      </w:r>
      <w:r>
        <w:rPr>
          <w:noProof/>
        </w:rPr>
        <w:fldChar w:fldCharType="separate"/>
      </w:r>
      <w:r>
        <w:rPr>
          <w:noProof/>
        </w:rPr>
        <w:t>97</w:t>
      </w:r>
      <w:r>
        <w:rPr>
          <w:noProof/>
        </w:rPr>
        <w:fldChar w:fldCharType="end"/>
      </w:r>
    </w:p>
    <w:p w14:paraId="6046E4D0" w14:textId="60990D5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_Toc216435997 \h </w:instrText>
      </w:r>
      <w:r>
        <w:rPr>
          <w:noProof/>
        </w:rPr>
      </w:r>
      <w:r>
        <w:rPr>
          <w:noProof/>
        </w:rPr>
        <w:fldChar w:fldCharType="separate"/>
      </w:r>
      <w:r>
        <w:rPr>
          <w:noProof/>
        </w:rPr>
        <w:t>97</w:t>
      </w:r>
      <w:r>
        <w:rPr>
          <w:noProof/>
        </w:rPr>
        <w:fldChar w:fldCharType="end"/>
      </w:r>
    </w:p>
    <w:p w14:paraId="1AC4EBB0" w14:textId="7F71255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 xml:space="preserve">Test requirements for </w:t>
      </w:r>
      <w:r w:rsidRPr="00792676">
        <w:rPr>
          <w:rFonts w:eastAsiaTheme="minorEastAsia"/>
          <w:i/>
          <w:noProof/>
        </w:rPr>
        <w:t>IAB-DU</w:t>
      </w:r>
      <w:r>
        <w:rPr>
          <w:noProof/>
        </w:rPr>
        <w:tab/>
      </w:r>
      <w:r>
        <w:rPr>
          <w:noProof/>
        </w:rPr>
        <w:fldChar w:fldCharType="begin" w:fldLock="1"/>
      </w:r>
      <w:r>
        <w:rPr>
          <w:noProof/>
        </w:rPr>
        <w:instrText xml:space="preserve"> PAGEREF _Toc216435998 \h </w:instrText>
      </w:r>
      <w:r>
        <w:rPr>
          <w:noProof/>
        </w:rPr>
      </w:r>
      <w:r>
        <w:rPr>
          <w:noProof/>
        </w:rPr>
        <w:fldChar w:fldCharType="separate"/>
      </w:r>
      <w:r>
        <w:rPr>
          <w:noProof/>
        </w:rPr>
        <w:t>97</w:t>
      </w:r>
      <w:r>
        <w:rPr>
          <w:noProof/>
        </w:rPr>
        <w:fldChar w:fldCharType="end"/>
      </w:r>
    </w:p>
    <w:p w14:paraId="0F92768A" w14:textId="64DD7C2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7.2.5.2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 xml:space="preserve">Test requirements for </w:t>
      </w:r>
      <w:r w:rsidRPr="00792676">
        <w:rPr>
          <w:rFonts w:eastAsiaTheme="minorEastAsia"/>
          <w:i/>
          <w:noProof/>
        </w:rPr>
        <w:t>IAB-MT</w:t>
      </w:r>
      <w:r>
        <w:rPr>
          <w:noProof/>
        </w:rPr>
        <w:tab/>
      </w:r>
      <w:r>
        <w:rPr>
          <w:noProof/>
        </w:rPr>
        <w:fldChar w:fldCharType="begin" w:fldLock="1"/>
      </w:r>
      <w:r>
        <w:rPr>
          <w:noProof/>
        </w:rPr>
        <w:instrText xml:space="preserve"> PAGEREF _Toc216435999 \h </w:instrText>
      </w:r>
      <w:r>
        <w:rPr>
          <w:noProof/>
        </w:rPr>
      </w:r>
      <w:r>
        <w:rPr>
          <w:noProof/>
        </w:rPr>
        <w:fldChar w:fldCharType="separate"/>
      </w:r>
      <w:r>
        <w:rPr>
          <w:noProof/>
        </w:rPr>
        <w:t>98</w:t>
      </w:r>
      <w:r>
        <w:rPr>
          <w:noProof/>
        </w:rPr>
        <w:fldChar w:fldCharType="end"/>
      </w:r>
    </w:p>
    <w:p w14:paraId="00DA3712" w14:textId="0606E1B8"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Dynamic range</w:t>
      </w:r>
      <w:r>
        <w:rPr>
          <w:noProof/>
        </w:rPr>
        <w:tab/>
      </w:r>
      <w:r>
        <w:rPr>
          <w:noProof/>
        </w:rPr>
        <w:fldChar w:fldCharType="begin" w:fldLock="1"/>
      </w:r>
      <w:r>
        <w:rPr>
          <w:noProof/>
        </w:rPr>
        <w:instrText xml:space="preserve"> PAGEREF _Toc216436000 \h </w:instrText>
      </w:r>
      <w:r>
        <w:rPr>
          <w:noProof/>
        </w:rPr>
      </w:r>
      <w:r>
        <w:rPr>
          <w:noProof/>
        </w:rPr>
        <w:fldChar w:fldCharType="separate"/>
      </w:r>
      <w:r>
        <w:rPr>
          <w:noProof/>
        </w:rPr>
        <w:t>99</w:t>
      </w:r>
      <w:r>
        <w:rPr>
          <w:noProof/>
        </w:rPr>
        <w:fldChar w:fldCharType="end"/>
      </w:r>
    </w:p>
    <w:p w14:paraId="4E7F6416" w14:textId="233F04D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_Toc216436001 \h </w:instrText>
      </w:r>
      <w:r>
        <w:rPr>
          <w:noProof/>
        </w:rPr>
      </w:r>
      <w:r>
        <w:rPr>
          <w:noProof/>
        </w:rPr>
        <w:fldChar w:fldCharType="separate"/>
      </w:r>
      <w:r>
        <w:rPr>
          <w:noProof/>
        </w:rPr>
        <w:t>99</w:t>
      </w:r>
      <w:r>
        <w:rPr>
          <w:noProof/>
        </w:rPr>
        <w:fldChar w:fldCharType="end"/>
      </w:r>
    </w:p>
    <w:p w14:paraId="082F82D4" w14:textId="25D419B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_Toc216436002 \h </w:instrText>
      </w:r>
      <w:r>
        <w:rPr>
          <w:noProof/>
        </w:rPr>
      </w:r>
      <w:r>
        <w:rPr>
          <w:noProof/>
        </w:rPr>
        <w:fldChar w:fldCharType="separate"/>
      </w:r>
      <w:r>
        <w:rPr>
          <w:noProof/>
        </w:rPr>
        <w:t>99</w:t>
      </w:r>
      <w:r>
        <w:rPr>
          <w:noProof/>
        </w:rPr>
        <w:fldChar w:fldCharType="end"/>
      </w:r>
    </w:p>
    <w:p w14:paraId="21BAADFF" w14:textId="3B549C7D"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_Toc216436003 \h </w:instrText>
      </w:r>
      <w:r>
        <w:rPr>
          <w:noProof/>
        </w:rPr>
      </w:r>
      <w:r>
        <w:rPr>
          <w:noProof/>
        </w:rPr>
        <w:fldChar w:fldCharType="separate"/>
      </w:r>
      <w:r>
        <w:rPr>
          <w:noProof/>
        </w:rPr>
        <w:t>100</w:t>
      </w:r>
      <w:r>
        <w:rPr>
          <w:noProof/>
        </w:rPr>
        <w:fldChar w:fldCharType="end"/>
      </w:r>
    </w:p>
    <w:p w14:paraId="11B1E535" w14:textId="01984DF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_Toc216436004 \h </w:instrText>
      </w:r>
      <w:r>
        <w:rPr>
          <w:noProof/>
        </w:rPr>
      </w:r>
      <w:r>
        <w:rPr>
          <w:noProof/>
        </w:rPr>
        <w:fldChar w:fldCharType="separate"/>
      </w:r>
      <w:r>
        <w:rPr>
          <w:noProof/>
        </w:rPr>
        <w:t>100</w:t>
      </w:r>
      <w:r>
        <w:rPr>
          <w:noProof/>
        </w:rPr>
        <w:fldChar w:fldCharType="end"/>
      </w:r>
    </w:p>
    <w:p w14:paraId="70B2E65C" w14:textId="1AB4A2D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_Toc216436005 \h </w:instrText>
      </w:r>
      <w:r>
        <w:rPr>
          <w:noProof/>
        </w:rPr>
      </w:r>
      <w:r>
        <w:rPr>
          <w:noProof/>
        </w:rPr>
        <w:fldChar w:fldCharType="separate"/>
      </w:r>
      <w:r>
        <w:rPr>
          <w:noProof/>
        </w:rPr>
        <w:t>100</w:t>
      </w:r>
      <w:r>
        <w:rPr>
          <w:noProof/>
        </w:rPr>
        <w:fldChar w:fldCharType="end"/>
      </w:r>
    </w:p>
    <w:p w14:paraId="1A3C5BE6" w14:textId="0EE3B0A8"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_Toc216436006 \h </w:instrText>
      </w:r>
      <w:r>
        <w:rPr>
          <w:noProof/>
        </w:rPr>
      </w:r>
      <w:r>
        <w:rPr>
          <w:noProof/>
        </w:rPr>
        <w:fldChar w:fldCharType="separate"/>
      </w:r>
      <w:r>
        <w:rPr>
          <w:noProof/>
        </w:rPr>
        <w:t>100</w:t>
      </w:r>
      <w:r>
        <w:rPr>
          <w:noProof/>
        </w:rPr>
        <w:fldChar w:fldCharType="end"/>
      </w:r>
    </w:p>
    <w:p w14:paraId="189E3F6E" w14:textId="5412339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_Toc216436007 \h </w:instrText>
      </w:r>
      <w:r>
        <w:rPr>
          <w:noProof/>
        </w:rPr>
      </w:r>
      <w:r>
        <w:rPr>
          <w:noProof/>
        </w:rPr>
        <w:fldChar w:fldCharType="separate"/>
      </w:r>
      <w:r>
        <w:rPr>
          <w:noProof/>
        </w:rPr>
        <w:t>100</w:t>
      </w:r>
      <w:r>
        <w:rPr>
          <w:noProof/>
        </w:rPr>
        <w:fldChar w:fldCharType="end"/>
      </w:r>
    </w:p>
    <w:p w14:paraId="09F40D45" w14:textId="6A9117A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In-band selectivity and blocking</w:t>
      </w:r>
      <w:r>
        <w:rPr>
          <w:noProof/>
        </w:rPr>
        <w:tab/>
      </w:r>
      <w:r>
        <w:rPr>
          <w:noProof/>
        </w:rPr>
        <w:fldChar w:fldCharType="begin" w:fldLock="1"/>
      </w:r>
      <w:r>
        <w:rPr>
          <w:noProof/>
        </w:rPr>
        <w:instrText xml:space="preserve"> PAGEREF _Toc216436008 \h </w:instrText>
      </w:r>
      <w:r>
        <w:rPr>
          <w:noProof/>
        </w:rPr>
      </w:r>
      <w:r>
        <w:rPr>
          <w:noProof/>
        </w:rPr>
        <w:fldChar w:fldCharType="separate"/>
      </w:r>
      <w:r>
        <w:rPr>
          <w:noProof/>
        </w:rPr>
        <w:t>103</w:t>
      </w:r>
      <w:r>
        <w:rPr>
          <w:noProof/>
        </w:rPr>
        <w:fldChar w:fldCharType="end"/>
      </w:r>
    </w:p>
    <w:p w14:paraId="72ADCD48" w14:textId="5B59D74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Adjacent Channel Selectivity (ACS)</w:t>
      </w:r>
      <w:r>
        <w:rPr>
          <w:noProof/>
        </w:rPr>
        <w:tab/>
      </w:r>
      <w:r>
        <w:rPr>
          <w:noProof/>
        </w:rPr>
        <w:fldChar w:fldCharType="begin" w:fldLock="1"/>
      </w:r>
      <w:r>
        <w:rPr>
          <w:noProof/>
        </w:rPr>
        <w:instrText xml:space="preserve"> PAGEREF _Toc216436009 \h </w:instrText>
      </w:r>
      <w:r>
        <w:rPr>
          <w:noProof/>
        </w:rPr>
      </w:r>
      <w:r>
        <w:rPr>
          <w:noProof/>
        </w:rPr>
        <w:fldChar w:fldCharType="separate"/>
      </w:r>
      <w:r>
        <w:rPr>
          <w:noProof/>
        </w:rPr>
        <w:t>103</w:t>
      </w:r>
      <w:r>
        <w:rPr>
          <w:noProof/>
        </w:rPr>
        <w:fldChar w:fldCharType="end"/>
      </w:r>
    </w:p>
    <w:p w14:paraId="10A92C5C" w14:textId="74A62DB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_Toc216436010 \h </w:instrText>
      </w:r>
      <w:r>
        <w:rPr>
          <w:noProof/>
        </w:rPr>
      </w:r>
      <w:r>
        <w:rPr>
          <w:noProof/>
        </w:rPr>
        <w:fldChar w:fldCharType="separate"/>
      </w:r>
      <w:r>
        <w:rPr>
          <w:noProof/>
        </w:rPr>
        <w:t>103</w:t>
      </w:r>
      <w:r>
        <w:rPr>
          <w:noProof/>
        </w:rPr>
        <w:fldChar w:fldCharType="end"/>
      </w:r>
    </w:p>
    <w:p w14:paraId="451779CC" w14:textId="62475798"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_Toc216436011 \h </w:instrText>
      </w:r>
      <w:r>
        <w:rPr>
          <w:noProof/>
        </w:rPr>
      </w:r>
      <w:r>
        <w:rPr>
          <w:noProof/>
        </w:rPr>
        <w:fldChar w:fldCharType="separate"/>
      </w:r>
      <w:r>
        <w:rPr>
          <w:noProof/>
        </w:rPr>
        <w:t>104</w:t>
      </w:r>
      <w:r>
        <w:rPr>
          <w:noProof/>
        </w:rPr>
        <w:fldChar w:fldCharType="end"/>
      </w:r>
    </w:p>
    <w:p w14:paraId="30A85FAD" w14:textId="5F60B4F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_Toc216436012 \h </w:instrText>
      </w:r>
      <w:r>
        <w:rPr>
          <w:noProof/>
        </w:rPr>
      </w:r>
      <w:r>
        <w:rPr>
          <w:noProof/>
        </w:rPr>
        <w:fldChar w:fldCharType="separate"/>
      </w:r>
      <w:r>
        <w:rPr>
          <w:noProof/>
        </w:rPr>
        <w:t>104</w:t>
      </w:r>
      <w:r>
        <w:rPr>
          <w:noProof/>
        </w:rPr>
        <w:fldChar w:fldCharType="end"/>
      </w:r>
    </w:p>
    <w:p w14:paraId="466B3E26" w14:textId="3662D05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_Toc216436013 \h </w:instrText>
      </w:r>
      <w:r>
        <w:rPr>
          <w:noProof/>
        </w:rPr>
      </w:r>
      <w:r>
        <w:rPr>
          <w:noProof/>
        </w:rPr>
        <w:fldChar w:fldCharType="separate"/>
      </w:r>
      <w:r>
        <w:rPr>
          <w:noProof/>
        </w:rPr>
        <w:t>104</w:t>
      </w:r>
      <w:r>
        <w:rPr>
          <w:noProof/>
        </w:rPr>
        <w:fldChar w:fldCharType="end"/>
      </w:r>
    </w:p>
    <w:p w14:paraId="1B3C0A87" w14:textId="62EBF71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_Toc216436014 \h </w:instrText>
      </w:r>
      <w:r>
        <w:rPr>
          <w:noProof/>
        </w:rPr>
      </w:r>
      <w:r>
        <w:rPr>
          <w:noProof/>
        </w:rPr>
        <w:fldChar w:fldCharType="separate"/>
      </w:r>
      <w:r>
        <w:rPr>
          <w:noProof/>
        </w:rPr>
        <w:t>104</w:t>
      </w:r>
      <w:r>
        <w:rPr>
          <w:noProof/>
        </w:rPr>
        <w:fldChar w:fldCharType="end"/>
      </w:r>
    </w:p>
    <w:p w14:paraId="696CA4E6" w14:textId="5B5AD59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_Toc216436015 \h </w:instrText>
      </w:r>
      <w:r>
        <w:rPr>
          <w:noProof/>
        </w:rPr>
      </w:r>
      <w:r>
        <w:rPr>
          <w:noProof/>
        </w:rPr>
        <w:fldChar w:fldCharType="separate"/>
      </w:r>
      <w:r>
        <w:rPr>
          <w:noProof/>
        </w:rPr>
        <w:t>104</w:t>
      </w:r>
      <w:r>
        <w:rPr>
          <w:noProof/>
        </w:rPr>
        <w:fldChar w:fldCharType="end"/>
      </w:r>
    </w:p>
    <w:p w14:paraId="07FEECD1" w14:textId="4E85AA9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_Toc216436016 \h </w:instrText>
      </w:r>
      <w:r>
        <w:rPr>
          <w:noProof/>
        </w:rPr>
      </w:r>
      <w:r>
        <w:rPr>
          <w:noProof/>
        </w:rPr>
        <w:fldChar w:fldCharType="separate"/>
      </w:r>
      <w:r>
        <w:rPr>
          <w:noProof/>
        </w:rPr>
        <w:t>104</w:t>
      </w:r>
      <w:r>
        <w:rPr>
          <w:noProof/>
        </w:rPr>
        <w:fldChar w:fldCharType="end"/>
      </w:r>
    </w:p>
    <w:p w14:paraId="59CFB88F" w14:textId="3D71625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 for IAB-DU</w:t>
      </w:r>
      <w:r>
        <w:rPr>
          <w:noProof/>
        </w:rPr>
        <w:tab/>
      </w:r>
      <w:r>
        <w:rPr>
          <w:noProof/>
        </w:rPr>
        <w:fldChar w:fldCharType="begin" w:fldLock="1"/>
      </w:r>
      <w:r>
        <w:rPr>
          <w:noProof/>
        </w:rPr>
        <w:instrText xml:space="preserve"> PAGEREF _Toc216436017 \h </w:instrText>
      </w:r>
      <w:r>
        <w:rPr>
          <w:noProof/>
        </w:rPr>
      </w:r>
      <w:r>
        <w:rPr>
          <w:noProof/>
        </w:rPr>
        <w:fldChar w:fldCharType="separate"/>
      </w:r>
      <w:r>
        <w:rPr>
          <w:noProof/>
        </w:rPr>
        <w:t>104</w:t>
      </w:r>
      <w:r>
        <w:rPr>
          <w:noProof/>
        </w:rPr>
        <w:fldChar w:fldCharType="end"/>
      </w:r>
    </w:p>
    <w:p w14:paraId="10E82D5A" w14:textId="2223B1A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7.4.1.5.2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 for IAB-MT</w:t>
      </w:r>
      <w:r>
        <w:rPr>
          <w:noProof/>
        </w:rPr>
        <w:tab/>
      </w:r>
      <w:r>
        <w:rPr>
          <w:noProof/>
        </w:rPr>
        <w:fldChar w:fldCharType="begin" w:fldLock="1"/>
      </w:r>
      <w:r>
        <w:rPr>
          <w:noProof/>
        </w:rPr>
        <w:instrText xml:space="preserve"> PAGEREF _Toc216436018 \h </w:instrText>
      </w:r>
      <w:r>
        <w:rPr>
          <w:noProof/>
        </w:rPr>
      </w:r>
      <w:r>
        <w:rPr>
          <w:noProof/>
        </w:rPr>
        <w:fldChar w:fldCharType="separate"/>
      </w:r>
      <w:r>
        <w:rPr>
          <w:noProof/>
        </w:rPr>
        <w:t>105</w:t>
      </w:r>
      <w:r>
        <w:rPr>
          <w:noProof/>
        </w:rPr>
        <w:fldChar w:fldCharType="end"/>
      </w:r>
    </w:p>
    <w:p w14:paraId="3620A2A6" w14:textId="20C149C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In-band blocking</w:t>
      </w:r>
      <w:r>
        <w:rPr>
          <w:noProof/>
        </w:rPr>
        <w:tab/>
      </w:r>
      <w:r>
        <w:rPr>
          <w:noProof/>
        </w:rPr>
        <w:fldChar w:fldCharType="begin" w:fldLock="1"/>
      </w:r>
      <w:r>
        <w:rPr>
          <w:noProof/>
        </w:rPr>
        <w:instrText xml:space="preserve"> PAGEREF _Toc216436019 \h </w:instrText>
      </w:r>
      <w:r>
        <w:rPr>
          <w:noProof/>
        </w:rPr>
      </w:r>
      <w:r>
        <w:rPr>
          <w:noProof/>
        </w:rPr>
        <w:fldChar w:fldCharType="separate"/>
      </w:r>
      <w:r>
        <w:rPr>
          <w:noProof/>
        </w:rPr>
        <w:t>107</w:t>
      </w:r>
      <w:r>
        <w:rPr>
          <w:noProof/>
        </w:rPr>
        <w:fldChar w:fldCharType="end"/>
      </w:r>
    </w:p>
    <w:p w14:paraId="1D0C82B0" w14:textId="393C9D6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_Toc216436020 \h </w:instrText>
      </w:r>
      <w:r>
        <w:rPr>
          <w:noProof/>
        </w:rPr>
      </w:r>
      <w:r>
        <w:rPr>
          <w:noProof/>
        </w:rPr>
        <w:fldChar w:fldCharType="separate"/>
      </w:r>
      <w:r>
        <w:rPr>
          <w:noProof/>
        </w:rPr>
        <w:t>107</w:t>
      </w:r>
      <w:r>
        <w:rPr>
          <w:noProof/>
        </w:rPr>
        <w:fldChar w:fldCharType="end"/>
      </w:r>
    </w:p>
    <w:p w14:paraId="03FE5F40" w14:textId="5C5BA58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_Toc216436021 \h </w:instrText>
      </w:r>
      <w:r>
        <w:rPr>
          <w:noProof/>
        </w:rPr>
      </w:r>
      <w:r>
        <w:rPr>
          <w:noProof/>
        </w:rPr>
        <w:fldChar w:fldCharType="separate"/>
      </w:r>
      <w:r>
        <w:rPr>
          <w:noProof/>
        </w:rPr>
        <w:t>107</w:t>
      </w:r>
      <w:r>
        <w:rPr>
          <w:noProof/>
        </w:rPr>
        <w:fldChar w:fldCharType="end"/>
      </w:r>
    </w:p>
    <w:p w14:paraId="5098CE66" w14:textId="36FEECF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_Toc216436022 \h </w:instrText>
      </w:r>
      <w:r>
        <w:rPr>
          <w:noProof/>
        </w:rPr>
      </w:r>
      <w:r>
        <w:rPr>
          <w:noProof/>
        </w:rPr>
        <w:fldChar w:fldCharType="separate"/>
      </w:r>
      <w:r>
        <w:rPr>
          <w:noProof/>
        </w:rPr>
        <w:t>107</w:t>
      </w:r>
      <w:r>
        <w:rPr>
          <w:noProof/>
        </w:rPr>
        <w:fldChar w:fldCharType="end"/>
      </w:r>
    </w:p>
    <w:p w14:paraId="11330915" w14:textId="69B08B9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_Toc216436023 \h </w:instrText>
      </w:r>
      <w:r>
        <w:rPr>
          <w:noProof/>
        </w:rPr>
      </w:r>
      <w:r>
        <w:rPr>
          <w:noProof/>
        </w:rPr>
        <w:fldChar w:fldCharType="separate"/>
      </w:r>
      <w:r>
        <w:rPr>
          <w:noProof/>
        </w:rPr>
        <w:t>107</w:t>
      </w:r>
      <w:r>
        <w:rPr>
          <w:noProof/>
        </w:rPr>
        <w:fldChar w:fldCharType="end"/>
      </w:r>
    </w:p>
    <w:p w14:paraId="6DF01EED" w14:textId="1769E45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_Toc216436024 \h </w:instrText>
      </w:r>
      <w:r>
        <w:rPr>
          <w:noProof/>
        </w:rPr>
      </w:r>
      <w:r>
        <w:rPr>
          <w:noProof/>
        </w:rPr>
        <w:fldChar w:fldCharType="separate"/>
      </w:r>
      <w:r>
        <w:rPr>
          <w:noProof/>
        </w:rPr>
        <w:t>107</w:t>
      </w:r>
      <w:r>
        <w:rPr>
          <w:noProof/>
        </w:rPr>
        <w:fldChar w:fldCharType="end"/>
      </w:r>
    </w:p>
    <w:p w14:paraId="2FDF620F" w14:textId="3DF67E0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 for general blocking</w:t>
      </w:r>
      <w:r>
        <w:rPr>
          <w:noProof/>
        </w:rPr>
        <w:tab/>
      </w:r>
      <w:r>
        <w:rPr>
          <w:noProof/>
        </w:rPr>
        <w:fldChar w:fldCharType="begin" w:fldLock="1"/>
      </w:r>
      <w:r>
        <w:rPr>
          <w:noProof/>
        </w:rPr>
        <w:instrText xml:space="preserve"> PAGEREF _Toc216436025 \h </w:instrText>
      </w:r>
      <w:r>
        <w:rPr>
          <w:noProof/>
        </w:rPr>
      </w:r>
      <w:r>
        <w:rPr>
          <w:noProof/>
        </w:rPr>
        <w:fldChar w:fldCharType="separate"/>
      </w:r>
      <w:r>
        <w:rPr>
          <w:noProof/>
        </w:rPr>
        <w:t>107</w:t>
      </w:r>
      <w:r>
        <w:rPr>
          <w:noProof/>
        </w:rPr>
        <w:fldChar w:fldCharType="end"/>
      </w:r>
    </w:p>
    <w:p w14:paraId="27C1ABF2" w14:textId="1EE75DD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 for narrowband blocking</w:t>
      </w:r>
      <w:r>
        <w:rPr>
          <w:noProof/>
        </w:rPr>
        <w:tab/>
      </w:r>
      <w:r>
        <w:rPr>
          <w:noProof/>
        </w:rPr>
        <w:fldChar w:fldCharType="begin" w:fldLock="1"/>
      </w:r>
      <w:r>
        <w:rPr>
          <w:noProof/>
        </w:rPr>
        <w:instrText xml:space="preserve"> PAGEREF _Toc216436026 \h </w:instrText>
      </w:r>
      <w:r>
        <w:rPr>
          <w:noProof/>
        </w:rPr>
      </w:r>
      <w:r>
        <w:rPr>
          <w:noProof/>
        </w:rPr>
        <w:fldChar w:fldCharType="separate"/>
      </w:r>
      <w:r>
        <w:rPr>
          <w:noProof/>
        </w:rPr>
        <w:t>108</w:t>
      </w:r>
      <w:r>
        <w:rPr>
          <w:noProof/>
        </w:rPr>
        <w:fldChar w:fldCharType="end"/>
      </w:r>
    </w:p>
    <w:p w14:paraId="4BEE3C3A" w14:textId="62536F9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_Toc216436027 \h </w:instrText>
      </w:r>
      <w:r>
        <w:rPr>
          <w:noProof/>
        </w:rPr>
      </w:r>
      <w:r>
        <w:rPr>
          <w:noProof/>
        </w:rPr>
        <w:fldChar w:fldCharType="separate"/>
      </w:r>
      <w:r>
        <w:rPr>
          <w:noProof/>
        </w:rPr>
        <w:t>108</w:t>
      </w:r>
      <w:r>
        <w:rPr>
          <w:noProof/>
        </w:rPr>
        <w:fldChar w:fldCharType="end"/>
      </w:r>
    </w:p>
    <w:p w14:paraId="0D896AB2" w14:textId="6577E6A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 for IAB-DU</w:t>
      </w:r>
      <w:r>
        <w:rPr>
          <w:noProof/>
        </w:rPr>
        <w:tab/>
      </w:r>
      <w:r>
        <w:rPr>
          <w:noProof/>
        </w:rPr>
        <w:fldChar w:fldCharType="begin" w:fldLock="1"/>
      </w:r>
      <w:r>
        <w:rPr>
          <w:noProof/>
        </w:rPr>
        <w:instrText xml:space="preserve"> PAGEREF _Toc216436028 \h </w:instrText>
      </w:r>
      <w:r>
        <w:rPr>
          <w:noProof/>
        </w:rPr>
      </w:r>
      <w:r>
        <w:rPr>
          <w:noProof/>
        </w:rPr>
        <w:fldChar w:fldCharType="separate"/>
      </w:r>
      <w:r>
        <w:rPr>
          <w:noProof/>
        </w:rPr>
        <w:t>108</w:t>
      </w:r>
      <w:r>
        <w:rPr>
          <w:noProof/>
        </w:rPr>
        <w:fldChar w:fldCharType="end"/>
      </w:r>
    </w:p>
    <w:p w14:paraId="6BCED82C" w14:textId="3CD55A9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7.4.2.5.2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 for IAB-MT</w:t>
      </w:r>
      <w:r>
        <w:rPr>
          <w:noProof/>
        </w:rPr>
        <w:tab/>
      </w:r>
      <w:r>
        <w:rPr>
          <w:noProof/>
        </w:rPr>
        <w:fldChar w:fldCharType="begin" w:fldLock="1"/>
      </w:r>
      <w:r>
        <w:rPr>
          <w:noProof/>
        </w:rPr>
        <w:instrText xml:space="preserve"> PAGEREF _Toc216436029 \h </w:instrText>
      </w:r>
      <w:r>
        <w:rPr>
          <w:noProof/>
        </w:rPr>
      </w:r>
      <w:r>
        <w:rPr>
          <w:noProof/>
        </w:rPr>
        <w:fldChar w:fldCharType="separate"/>
      </w:r>
      <w:r>
        <w:rPr>
          <w:noProof/>
        </w:rPr>
        <w:t>110</w:t>
      </w:r>
      <w:r>
        <w:rPr>
          <w:noProof/>
        </w:rPr>
        <w:fldChar w:fldCharType="end"/>
      </w:r>
    </w:p>
    <w:p w14:paraId="794801F2" w14:textId="66AB011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Out-of-band blocking</w:t>
      </w:r>
      <w:r>
        <w:rPr>
          <w:noProof/>
        </w:rPr>
        <w:tab/>
      </w:r>
      <w:r>
        <w:rPr>
          <w:noProof/>
        </w:rPr>
        <w:fldChar w:fldCharType="begin" w:fldLock="1"/>
      </w:r>
      <w:r>
        <w:rPr>
          <w:noProof/>
        </w:rPr>
        <w:instrText xml:space="preserve"> PAGEREF _Toc216436030 \h </w:instrText>
      </w:r>
      <w:r>
        <w:rPr>
          <w:noProof/>
        </w:rPr>
      </w:r>
      <w:r>
        <w:rPr>
          <w:noProof/>
        </w:rPr>
        <w:fldChar w:fldCharType="separate"/>
      </w:r>
      <w:r>
        <w:rPr>
          <w:noProof/>
        </w:rPr>
        <w:t>112</w:t>
      </w:r>
      <w:r>
        <w:rPr>
          <w:noProof/>
        </w:rPr>
        <w:fldChar w:fldCharType="end"/>
      </w:r>
    </w:p>
    <w:p w14:paraId="5A7FABC1" w14:textId="2256867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_Toc216436031 \h </w:instrText>
      </w:r>
      <w:r>
        <w:rPr>
          <w:noProof/>
        </w:rPr>
      </w:r>
      <w:r>
        <w:rPr>
          <w:noProof/>
        </w:rPr>
        <w:fldChar w:fldCharType="separate"/>
      </w:r>
      <w:r>
        <w:rPr>
          <w:noProof/>
        </w:rPr>
        <w:t>112</w:t>
      </w:r>
      <w:r>
        <w:rPr>
          <w:noProof/>
        </w:rPr>
        <w:fldChar w:fldCharType="end"/>
      </w:r>
    </w:p>
    <w:p w14:paraId="6EECFB47" w14:textId="14271A5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_Toc216436032 \h </w:instrText>
      </w:r>
      <w:r>
        <w:rPr>
          <w:noProof/>
        </w:rPr>
      </w:r>
      <w:r>
        <w:rPr>
          <w:noProof/>
        </w:rPr>
        <w:fldChar w:fldCharType="separate"/>
      </w:r>
      <w:r>
        <w:rPr>
          <w:noProof/>
        </w:rPr>
        <w:t>112</w:t>
      </w:r>
      <w:r>
        <w:rPr>
          <w:noProof/>
        </w:rPr>
        <w:fldChar w:fldCharType="end"/>
      </w:r>
    </w:p>
    <w:p w14:paraId="1470CFC7" w14:textId="4CB8632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_Toc216436033 \h </w:instrText>
      </w:r>
      <w:r>
        <w:rPr>
          <w:noProof/>
        </w:rPr>
      </w:r>
      <w:r>
        <w:rPr>
          <w:noProof/>
        </w:rPr>
        <w:fldChar w:fldCharType="separate"/>
      </w:r>
      <w:r>
        <w:rPr>
          <w:noProof/>
        </w:rPr>
        <w:t>113</w:t>
      </w:r>
      <w:r>
        <w:rPr>
          <w:noProof/>
        </w:rPr>
        <w:fldChar w:fldCharType="end"/>
      </w:r>
    </w:p>
    <w:p w14:paraId="46DFB7DF" w14:textId="2CE0224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_Toc216436034 \h </w:instrText>
      </w:r>
      <w:r>
        <w:rPr>
          <w:noProof/>
        </w:rPr>
      </w:r>
      <w:r>
        <w:rPr>
          <w:noProof/>
        </w:rPr>
        <w:fldChar w:fldCharType="separate"/>
      </w:r>
      <w:r>
        <w:rPr>
          <w:noProof/>
        </w:rPr>
        <w:t>113</w:t>
      </w:r>
      <w:r>
        <w:rPr>
          <w:noProof/>
        </w:rPr>
        <w:fldChar w:fldCharType="end"/>
      </w:r>
    </w:p>
    <w:p w14:paraId="0F9DB0CB" w14:textId="0B361B1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_Toc216436035 \h </w:instrText>
      </w:r>
      <w:r>
        <w:rPr>
          <w:noProof/>
        </w:rPr>
      </w:r>
      <w:r>
        <w:rPr>
          <w:noProof/>
        </w:rPr>
        <w:fldChar w:fldCharType="separate"/>
      </w:r>
      <w:r>
        <w:rPr>
          <w:noProof/>
        </w:rPr>
        <w:t>113</w:t>
      </w:r>
      <w:r>
        <w:rPr>
          <w:noProof/>
        </w:rPr>
        <w:fldChar w:fldCharType="end"/>
      </w:r>
    </w:p>
    <w:p w14:paraId="2F9419DD" w14:textId="228B4AE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_Toc216436036 \h </w:instrText>
      </w:r>
      <w:r>
        <w:rPr>
          <w:noProof/>
        </w:rPr>
      </w:r>
      <w:r>
        <w:rPr>
          <w:noProof/>
        </w:rPr>
        <w:fldChar w:fldCharType="separate"/>
      </w:r>
      <w:r>
        <w:rPr>
          <w:noProof/>
        </w:rPr>
        <w:t>113</w:t>
      </w:r>
      <w:r>
        <w:rPr>
          <w:noProof/>
        </w:rPr>
        <w:fldChar w:fldCharType="end"/>
      </w:r>
    </w:p>
    <w:p w14:paraId="5FB0FD03" w14:textId="61C17BF0"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_Toc216436037 \h </w:instrText>
      </w:r>
      <w:r>
        <w:rPr>
          <w:noProof/>
        </w:rPr>
      </w:r>
      <w:r>
        <w:rPr>
          <w:noProof/>
        </w:rPr>
        <w:fldChar w:fldCharType="separate"/>
      </w:r>
      <w:r>
        <w:rPr>
          <w:noProof/>
        </w:rPr>
        <w:t>114</w:t>
      </w:r>
      <w:r>
        <w:rPr>
          <w:noProof/>
        </w:rPr>
        <w:fldChar w:fldCharType="end"/>
      </w:r>
    </w:p>
    <w:p w14:paraId="23E7521B" w14:textId="24F3DA7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 requirements for IAB-DU</w:t>
      </w:r>
      <w:r>
        <w:rPr>
          <w:noProof/>
        </w:rPr>
        <w:tab/>
      </w:r>
      <w:r>
        <w:rPr>
          <w:noProof/>
        </w:rPr>
        <w:fldChar w:fldCharType="begin" w:fldLock="1"/>
      </w:r>
      <w:r>
        <w:rPr>
          <w:noProof/>
        </w:rPr>
        <w:instrText xml:space="preserve"> PAGEREF _Toc216436038 \h </w:instrText>
      </w:r>
      <w:r>
        <w:rPr>
          <w:noProof/>
        </w:rPr>
      </w:r>
      <w:r>
        <w:rPr>
          <w:noProof/>
        </w:rPr>
        <w:fldChar w:fldCharType="separate"/>
      </w:r>
      <w:r>
        <w:rPr>
          <w:noProof/>
        </w:rPr>
        <w:t>114</w:t>
      </w:r>
      <w:r>
        <w:rPr>
          <w:noProof/>
        </w:rPr>
        <w:fldChar w:fldCharType="end"/>
      </w:r>
    </w:p>
    <w:p w14:paraId="7C458C81" w14:textId="1D9F624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Co-location requirements for IAB-DU</w:t>
      </w:r>
      <w:r>
        <w:rPr>
          <w:noProof/>
        </w:rPr>
        <w:tab/>
      </w:r>
      <w:r>
        <w:rPr>
          <w:noProof/>
        </w:rPr>
        <w:fldChar w:fldCharType="begin" w:fldLock="1"/>
      </w:r>
      <w:r>
        <w:rPr>
          <w:noProof/>
        </w:rPr>
        <w:instrText xml:space="preserve"> PAGEREF _Toc216436039 \h </w:instrText>
      </w:r>
      <w:r>
        <w:rPr>
          <w:noProof/>
        </w:rPr>
      </w:r>
      <w:r>
        <w:rPr>
          <w:noProof/>
        </w:rPr>
        <w:fldChar w:fldCharType="separate"/>
      </w:r>
      <w:r>
        <w:rPr>
          <w:noProof/>
        </w:rPr>
        <w:t>114</w:t>
      </w:r>
      <w:r>
        <w:rPr>
          <w:noProof/>
        </w:rPr>
        <w:fldChar w:fldCharType="end"/>
      </w:r>
    </w:p>
    <w:p w14:paraId="132C21A2" w14:textId="2A6095B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 requirements for IAB-MT</w:t>
      </w:r>
      <w:r>
        <w:rPr>
          <w:noProof/>
        </w:rPr>
        <w:tab/>
      </w:r>
      <w:r>
        <w:rPr>
          <w:noProof/>
        </w:rPr>
        <w:fldChar w:fldCharType="begin" w:fldLock="1"/>
      </w:r>
      <w:r>
        <w:rPr>
          <w:noProof/>
        </w:rPr>
        <w:instrText xml:space="preserve"> PAGEREF _Toc216436040 \h </w:instrText>
      </w:r>
      <w:r>
        <w:rPr>
          <w:noProof/>
        </w:rPr>
      </w:r>
      <w:r>
        <w:rPr>
          <w:noProof/>
        </w:rPr>
        <w:fldChar w:fldCharType="separate"/>
      </w:r>
      <w:r>
        <w:rPr>
          <w:noProof/>
        </w:rPr>
        <w:t>115</w:t>
      </w:r>
      <w:r>
        <w:rPr>
          <w:noProof/>
        </w:rPr>
        <w:fldChar w:fldCharType="end"/>
      </w:r>
    </w:p>
    <w:p w14:paraId="1F130591" w14:textId="6009F4A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7.5.5.4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Co-location requirements for IAB-MT</w:t>
      </w:r>
      <w:r>
        <w:rPr>
          <w:noProof/>
        </w:rPr>
        <w:tab/>
      </w:r>
      <w:r>
        <w:rPr>
          <w:noProof/>
        </w:rPr>
        <w:fldChar w:fldCharType="begin" w:fldLock="1"/>
      </w:r>
      <w:r>
        <w:rPr>
          <w:noProof/>
        </w:rPr>
        <w:instrText xml:space="preserve"> PAGEREF _Toc216436041 \h </w:instrText>
      </w:r>
      <w:r>
        <w:rPr>
          <w:noProof/>
        </w:rPr>
      </w:r>
      <w:r>
        <w:rPr>
          <w:noProof/>
        </w:rPr>
        <w:fldChar w:fldCharType="separate"/>
      </w:r>
      <w:r>
        <w:rPr>
          <w:noProof/>
        </w:rPr>
        <w:t>115</w:t>
      </w:r>
      <w:r>
        <w:rPr>
          <w:noProof/>
        </w:rPr>
        <w:fldChar w:fldCharType="end"/>
      </w:r>
    </w:p>
    <w:p w14:paraId="37C94A9E" w14:textId="391DC379"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spurious emissions</w:t>
      </w:r>
      <w:r>
        <w:rPr>
          <w:noProof/>
        </w:rPr>
        <w:tab/>
      </w:r>
      <w:r>
        <w:rPr>
          <w:noProof/>
        </w:rPr>
        <w:fldChar w:fldCharType="begin" w:fldLock="1"/>
      </w:r>
      <w:r>
        <w:rPr>
          <w:noProof/>
        </w:rPr>
        <w:instrText xml:space="preserve"> PAGEREF _Toc216436042 \h </w:instrText>
      </w:r>
      <w:r>
        <w:rPr>
          <w:noProof/>
        </w:rPr>
      </w:r>
      <w:r>
        <w:rPr>
          <w:noProof/>
        </w:rPr>
        <w:fldChar w:fldCharType="separate"/>
      </w:r>
      <w:r>
        <w:rPr>
          <w:noProof/>
        </w:rPr>
        <w:t>116</w:t>
      </w:r>
      <w:r>
        <w:rPr>
          <w:noProof/>
        </w:rPr>
        <w:fldChar w:fldCharType="end"/>
      </w:r>
    </w:p>
    <w:p w14:paraId="4040590E" w14:textId="0F4A8266"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_Toc216436043 \h </w:instrText>
      </w:r>
      <w:r>
        <w:rPr>
          <w:noProof/>
        </w:rPr>
      </w:r>
      <w:r>
        <w:rPr>
          <w:noProof/>
        </w:rPr>
        <w:fldChar w:fldCharType="separate"/>
      </w:r>
      <w:r>
        <w:rPr>
          <w:noProof/>
        </w:rPr>
        <w:t>116</w:t>
      </w:r>
      <w:r>
        <w:rPr>
          <w:noProof/>
        </w:rPr>
        <w:fldChar w:fldCharType="end"/>
      </w:r>
    </w:p>
    <w:p w14:paraId="7FA536C3" w14:textId="7A1F356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_Toc216436044 \h </w:instrText>
      </w:r>
      <w:r>
        <w:rPr>
          <w:noProof/>
        </w:rPr>
      </w:r>
      <w:r>
        <w:rPr>
          <w:noProof/>
        </w:rPr>
        <w:fldChar w:fldCharType="separate"/>
      </w:r>
      <w:r>
        <w:rPr>
          <w:noProof/>
        </w:rPr>
        <w:t>116</w:t>
      </w:r>
      <w:r>
        <w:rPr>
          <w:noProof/>
        </w:rPr>
        <w:fldChar w:fldCharType="end"/>
      </w:r>
    </w:p>
    <w:p w14:paraId="0032DE64" w14:textId="0889AE6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_Toc216436045 \h </w:instrText>
      </w:r>
      <w:r>
        <w:rPr>
          <w:noProof/>
        </w:rPr>
      </w:r>
      <w:r>
        <w:rPr>
          <w:noProof/>
        </w:rPr>
        <w:fldChar w:fldCharType="separate"/>
      </w:r>
      <w:r>
        <w:rPr>
          <w:noProof/>
        </w:rPr>
        <w:t>117</w:t>
      </w:r>
      <w:r>
        <w:rPr>
          <w:noProof/>
        </w:rPr>
        <w:fldChar w:fldCharType="end"/>
      </w:r>
    </w:p>
    <w:p w14:paraId="3A8A4612" w14:textId="714F8D1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7.6.4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_Toc216436046 \h </w:instrText>
      </w:r>
      <w:r>
        <w:rPr>
          <w:noProof/>
        </w:rPr>
      </w:r>
      <w:r>
        <w:rPr>
          <w:noProof/>
        </w:rPr>
        <w:fldChar w:fldCharType="separate"/>
      </w:r>
      <w:r>
        <w:rPr>
          <w:noProof/>
        </w:rPr>
        <w:t>117</w:t>
      </w:r>
      <w:r>
        <w:rPr>
          <w:noProof/>
        </w:rPr>
        <w:fldChar w:fldCharType="end"/>
      </w:r>
    </w:p>
    <w:p w14:paraId="65AEECAA" w14:textId="72974F0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_Toc216436047 \h </w:instrText>
      </w:r>
      <w:r>
        <w:rPr>
          <w:noProof/>
        </w:rPr>
      </w:r>
      <w:r>
        <w:rPr>
          <w:noProof/>
        </w:rPr>
        <w:fldChar w:fldCharType="separate"/>
      </w:r>
      <w:r>
        <w:rPr>
          <w:noProof/>
        </w:rPr>
        <w:t>117</w:t>
      </w:r>
      <w:r>
        <w:rPr>
          <w:noProof/>
        </w:rPr>
        <w:fldChar w:fldCharType="end"/>
      </w:r>
    </w:p>
    <w:p w14:paraId="02BA32F8" w14:textId="0BB9155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_Toc216436048 \h </w:instrText>
      </w:r>
      <w:r>
        <w:rPr>
          <w:noProof/>
        </w:rPr>
      </w:r>
      <w:r>
        <w:rPr>
          <w:noProof/>
        </w:rPr>
        <w:fldChar w:fldCharType="separate"/>
      </w:r>
      <w:r>
        <w:rPr>
          <w:noProof/>
        </w:rPr>
        <w:t>117</w:t>
      </w:r>
      <w:r>
        <w:rPr>
          <w:noProof/>
        </w:rPr>
        <w:fldChar w:fldCharType="end"/>
      </w:r>
    </w:p>
    <w:p w14:paraId="3C41F536" w14:textId="3CC849A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_Toc216436049 \h </w:instrText>
      </w:r>
      <w:r>
        <w:rPr>
          <w:noProof/>
        </w:rPr>
      </w:r>
      <w:r>
        <w:rPr>
          <w:noProof/>
        </w:rPr>
        <w:fldChar w:fldCharType="separate"/>
      </w:r>
      <w:r>
        <w:rPr>
          <w:noProof/>
        </w:rPr>
        <w:t>117</w:t>
      </w:r>
      <w:r>
        <w:rPr>
          <w:noProof/>
        </w:rPr>
        <w:fldChar w:fldCharType="end"/>
      </w:r>
    </w:p>
    <w:p w14:paraId="4968FD66" w14:textId="0BE09F6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Basic limits for IAB-DU</w:t>
      </w:r>
      <w:r>
        <w:rPr>
          <w:noProof/>
        </w:rPr>
        <w:tab/>
      </w:r>
      <w:r>
        <w:rPr>
          <w:noProof/>
        </w:rPr>
        <w:fldChar w:fldCharType="begin" w:fldLock="1"/>
      </w:r>
      <w:r>
        <w:rPr>
          <w:noProof/>
        </w:rPr>
        <w:instrText xml:space="preserve"> PAGEREF _Toc216436050 \h </w:instrText>
      </w:r>
      <w:r>
        <w:rPr>
          <w:noProof/>
        </w:rPr>
      </w:r>
      <w:r>
        <w:rPr>
          <w:noProof/>
        </w:rPr>
        <w:fldChar w:fldCharType="separate"/>
      </w:r>
      <w:r>
        <w:rPr>
          <w:noProof/>
        </w:rPr>
        <w:t>117</w:t>
      </w:r>
      <w:r>
        <w:rPr>
          <w:noProof/>
        </w:rPr>
        <w:fldChar w:fldCharType="end"/>
      </w:r>
    </w:p>
    <w:p w14:paraId="5BCE084C" w14:textId="01DC7D5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 for IAB-DU</w:t>
      </w:r>
      <w:r>
        <w:rPr>
          <w:noProof/>
        </w:rPr>
        <w:tab/>
      </w:r>
      <w:r>
        <w:rPr>
          <w:noProof/>
        </w:rPr>
        <w:fldChar w:fldCharType="begin" w:fldLock="1"/>
      </w:r>
      <w:r>
        <w:rPr>
          <w:noProof/>
        </w:rPr>
        <w:instrText xml:space="preserve"> PAGEREF _Toc216436051 \h </w:instrText>
      </w:r>
      <w:r>
        <w:rPr>
          <w:noProof/>
        </w:rPr>
      </w:r>
      <w:r>
        <w:rPr>
          <w:noProof/>
        </w:rPr>
        <w:fldChar w:fldCharType="separate"/>
      </w:r>
      <w:r>
        <w:rPr>
          <w:noProof/>
        </w:rPr>
        <w:t>118</w:t>
      </w:r>
      <w:r>
        <w:rPr>
          <w:noProof/>
        </w:rPr>
        <w:fldChar w:fldCharType="end"/>
      </w:r>
    </w:p>
    <w:p w14:paraId="0A212813" w14:textId="30E9FEE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Basic limits for IAB-MT</w:t>
      </w:r>
      <w:r>
        <w:rPr>
          <w:noProof/>
        </w:rPr>
        <w:tab/>
      </w:r>
      <w:r>
        <w:rPr>
          <w:noProof/>
        </w:rPr>
        <w:fldChar w:fldCharType="begin" w:fldLock="1"/>
      </w:r>
      <w:r>
        <w:rPr>
          <w:noProof/>
        </w:rPr>
        <w:instrText xml:space="preserve"> PAGEREF _Toc216436052 \h </w:instrText>
      </w:r>
      <w:r>
        <w:rPr>
          <w:noProof/>
        </w:rPr>
      </w:r>
      <w:r>
        <w:rPr>
          <w:noProof/>
        </w:rPr>
        <w:fldChar w:fldCharType="separate"/>
      </w:r>
      <w:r>
        <w:rPr>
          <w:noProof/>
        </w:rPr>
        <w:t>118</w:t>
      </w:r>
      <w:r>
        <w:rPr>
          <w:noProof/>
        </w:rPr>
        <w:fldChar w:fldCharType="end"/>
      </w:r>
    </w:p>
    <w:p w14:paraId="350B19EC" w14:textId="696D3BA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7.6.5.4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 for IAB-MT</w:t>
      </w:r>
      <w:r>
        <w:rPr>
          <w:noProof/>
        </w:rPr>
        <w:tab/>
      </w:r>
      <w:r>
        <w:rPr>
          <w:noProof/>
        </w:rPr>
        <w:fldChar w:fldCharType="begin" w:fldLock="1"/>
      </w:r>
      <w:r>
        <w:rPr>
          <w:noProof/>
        </w:rPr>
        <w:instrText xml:space="preserve"> PAGEREF _Toc216436053 \h </w:instrText>
      </w:r>
      <w:r>
        <w:rPr>
          <w:noProof/>
        </w:rPr>
      </w:r>
      <w:r>
        <w:rPr>
          <w:noProof/>
        </w:rPr>
        <w:fldChar w:fldCharType="separate"/>
      </w:r>
      <w:r>
        <w:rPr>
          <w:noProof/>
        </w:rPr>
        <w:t>119</w:t>
      </w:r>
      <w:r>
        <w:rPr>
          <w:noProof/>
        </w:rPr>
        <w:fldChar w:fldCharType="end"/>
      </w:r>
    </w:p>
    <w:p w14:paraId="05EE5558" w14:textId="3BA6E3D3"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intermodulation</w:t>
      </w:r>
      <w:r>
        <w:rPr>
          <w:noProof/>
        </w:rPr>
        <w:tab/>
      </w:r>
      <w:r>
        <w:rPr>
          <w:noProof/>
        </w:rPr>
        <w:fldChar w:fldCharType="begin" w:fldLock="1"/>
      </w:r>
      <w:r>
        <w:rPr>
          <w:noProof/>
        </w:rPr>
        <w:instrText xml:space="preserve"> PAGEREF _Toc216436054 \h </w:instrText>
      </w:r>
      <w:r>
        <w:rPr>
          <w:noProof/>
        </w:rPr>
      </w:r>
      <w:r>
        <w:rPr>
          <w:noProof/>
        </w:rPr>
        <w:fldChar w:fldCharType="separate"/>
      </w:r>
      <w:r>
        <w:rPr>
          <w:noProof/>
        </w:rPr>
        <w:t>119</w:t>
      </w:r>
      <w:r>
        <w:rPr>
          <w:noProof/>
        </w:rPr>
        <w:fldChar w:fldCharType="end"/>
      </w:r>
    </w:p>
    <w:p w14:paraId="234CC5F2" w14:textId="4650112D"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_Toc216436055 \h </w:instrText>
      </w:r>
      <w:r>
        <w:rPr>
          <w:noProof/>
        </w:rPr>
      </w:r>
      <w:r>
        <w:rPr>
          <w:noProof/>
        </w:rPr>
        <w:fldChar w:fldCharType="separate"/>
      </w:r>
      <w:r>
        <w:rPr>
          <w:noProof/>
        </w:rPr>
        <w:t>119</w:t>
      </w:r>
      <w:r>
        <w:rPr>
          <w:noProof/>
        </w:rPr>
        <w:fldChar w:fldCharType="end"/>
      </w:r>
    </w:p>
    <w:p w14:paraId="53529880" w14:textId="0AB02A4A"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_Toc216436056 \h </w:instrText>
      </w:r>
      <w:r>
        <w:rPr>
          <w:noProof/>
        </w:rPr>
      </w:r>
      <w:r>
        <w:rPr>
          <w:noProof/>
        </w:rPr>
        <w:fldChar w:fldCharType="separate"/>
      </w:r>
      <w:r>
        <w:rPr>
          <w:noProof/>
        </w:rPr>
        <w:t>119</w:t>
      </w:r>
      <w:r>
        <w:rPr>
          <w:noProof/>
        </w:rPr>
        <w:fldChar w:fldCharType="end"/>
      </w:r>
    </w:p>
    <w:p w14:paraId="22B13A32" w14:textId="62A20DA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_Toc216436057 \h </w:instrText>
      </w:r>
      <w:r>
        <w:rPr>
          <w:noProof/>
        </w:rPr>
      </w:r>
      <w:r>
        <w:rPr>
          <w:noProof/>
        </w:rPr>
        <w:fldChar w:fldCharType="separate"/>
      </w:r>
      <w:r>
        <w:rPr>
          <w:noProof/>
        </w:rPr>
        <w:t>120</w:t>
      </w:r>
      <w:r>
        <w:rPr>
          <w:noProof/>
        </w:rPr>
        <w:fldChar w:fldCharType="end"/>
      </w:r>
    </w:p>
    <w:p w14:paraId="041265E3" w14:textId="19FC1BD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_Toc216436058 \h </w:instrText>
      </w:r>
      <w:r>
        <w:rPr>
          <w:noProof/>
        </w:rPr>
      </w:r>
      <w:r>
        <w:rPr>
          <w:noProof/>
        </w:rPr>
        <w:fldChar w:fldCharType="separate"/>
      </w:r>
      <w:r>
        <w:rPr>
          <w:noProof/>
        </w:rPr>
        <w:t>120</w:t>
      </w:r>
      <w:r>
        <w:rPr>
          <w:noProof/>
        </w:rPr>
        <w:fldChar w:fldCharType="end"/>
      </w:r>
    </w:p>
    <w:p w14:paraId="50DB6126" w14:textId="62EA33E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_Toc216436059 \h </w:instrText>
      </w:r>
      <w:r>
        <w:rPr>
          <w:noProof/>
        </w:rPr>
      </w:r>
      <w:r>
        <w:rPr>
          <w:noProof/>
        </w:rPr>
        <w:fldChar w:fldCharType="separate"/>
      </w:r>
      <w:r>
        <w:rPr>
          <w:noProof/>
        </w:rPr>
        <w:t>120</w:t>
      </w:r>
      <w:r>
        <w:rPr>
          <w:noProof/>
        </w:rPr>
        <w:fldChar w:fldCharType="end"/>
      </w:r>
    </w:p>
    <w:p w14:paraId="0B2AC4AD" w14:textId="6B83532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_Toc216436060 \h </w:instrText>
      </w:r>
      <w:r>
        <w:rPr>
          <w:noProof/>
        </w:rPr>
      </w:r>
      <w:r>
        <w:rPr>
          <w:noProof/>
        </w:rPr>
        <w:fldChar w:fldCharType="separate"/>
      </w:r>
      <w:r>
        <w:rPr>
          <w:noProof/>
        </w:rPr>
        <w:t>120</w:t>
      </w:r>
      <w:r>
        <w:rPr>
          <w:noProof/>
        </w:rPr>
        <w:fldChar w:fldCharType="end"/>
      </w:r>
    </w:p>
    <w:p w14:paraId="02C7DA79" w14:textId="6FCE827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_Toc216436061 \h </w:instrText>
      </w:r>
      <w:r>
        <w:rPr>
          <w:noProof/>
        </w:rPr>
      </w:r>
      <w:r>
        <w:rPr>
          <w:noProof/>
        </w:rPr>
        <w:fldChar w:fldCharType="separate"/>
      </w:r>
      <w:r>
        <w:rPr>
          <w:noProof/>
        </w:rPr>
        <w:t>120</w:t>
      </w:r>
      <w:r>
        <w:rPr>
          <w:noProof/>
        </w:rPr>
        <w:fldChar w:fldCharType="end"/>
      </w:r>
    </w:p>
    <w:p w14:paraId="4814FB38" w14:textId="6275862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w:t>
      </w:r>
      <w:r>
        <w:rPr>
          <w:noProof/>
          <w:lang w:eastAsia="zh-CN"/>
        </w:rPr>
        <w:t>5.</w:t>
      </w:r>
      <w:r w:rsidRPr="00792676">
        <w:rPr>
          <w:rFonts w:eastAsiaTheme="minorEastAsia"/>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iCs/>
          <w:noProof/>
        </w:rPr>
        <w:t>IAB-</w:t>
      </w:r>
      <w:r w:rsidRPr="00792676">
        <w:rPr>
          <w:rFonts w:eastAsia="SimSun"/>
          <w:i/>
          <w:iCs/>
          <w:noProof/>
          <w:lang w:eastAsia="zh-CN"/>
        </w:rPr>
        <w:t>DU</w:t>
      </w:r>
      <w:r>
        <w:rPr>
          <w:noProof/>
        </w:rPr>
        <w:tab/>
      </w:r>
      <w:r>
        <w:rPr>
          <w:noProof/>
        </w:rPr>
        <w:fldChar w:fldCharType="begin" w:fldLock="1"/>
      </w:r>
      <w:r>
        <w:rPr>
          <w:noProof/>
        </w:rPr>
        <w:instrText xml:space="preserve"> PAGEREF _Toc216436062 \h </w:instrText>
      </w:r>
      <w:r>
        <w:rPr>
          <w:noProof/>
        </w:rPr>
      </w:r>
      <w:r>
        <w:rPr>
          <w:noProof/>
        </w:rPr>
        <w:fldChar w:fldCharType="separate"/>
      </w:r>
      <w:r>
        <w:rPr>
          <w:noProof/>
        </w:rPr>
        <w:t>120</w:t>
      </w:r>
      <w:r>
        <w:rPr>
          <w:noProof/>
        </w:rPr>
        <w:fldChar w:fldCharType="end"/>
      </w:r>
    </w:p>
    <w:p w14:paraId="67F67414" w14:textId="4100BFF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iCs/>
          <w:noProof/>
        </w:rPr>
        <w:t>IAB-</w:t>
      </w:r>
      <w:r w:rsidRPr="00792676">
        <w:rPr>
          <w:i/>
          <w:iCs/>
          <w:noProof/>
          <w:lang w:eastAsia="zh-CN"/>
        </w:rPr>
        <w:t>MT</w:t>
      </w:r>
      <w:r>
        <w:rPr>
          <w:noProof/>
        </w:rPr>
        <w:tab/>
      </w:r>
      <w:r>
        <w:rPr>
          <w:noProof/>
        </w:rPr>
        <w:fldChar w:fldCharType="begin" w:fldLock="1"/>
      </w:r>
      <w:r>
        <w:rPr>
          <w:noProof/>
        </w:rPr>
        <w:instrText xml:space="preserve"> PAGEREF _Toc216436063 \h </w:instrText>
      </w:r>
      <w:r>
        <w:rPr>
          <w:noProof/>
        </w:rPr>
      </w:r>
      <w:r>
        <w:rPr>
          <w:noProof/>
        </w:rPr>
        <w:fldChar w:fldCharType="separate"/>
      </w:r>
      <w:r>
        <w:rPr>
          <w:noProof/>
        </w:rPr>
        <w:t>124</w:t>
      </w:r>
      <w:r>
        <w:rPr>
          <w:noProof/>
        </w:rPr>
        <w:fldChar w:fldCharType="end"/>
      </w:r>
    </w:p>
    <w:p w14:paraId="74D000D9" w14:textId="62C1233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In-channel selectivity</w:t>
      </w:r>
      <w:r>
        <w:rPr>
          <w:noProof/>
        </w:rPr>
        <w:tab/>
      </w:r>
      <w:r>
        <w:rPr>
          <w:noProof/>
        </w:rPr>
        <w:fldChar w:fldCharType="begin" w:fldLock="1"/>
      </w:r>
      <w:r>
        <w:rPr>
          <w:noProof/>
        </w:rPr>
        <w:instrText xml:space="preserve"> PAGEREF _Toc216436064 \h </w:instrText>
      </w:r>
      <w:r>
        <w:rPr>
          <w:noProof/>
        </w:rPr>
      </w:r>
      <w:r>
        <w:rPr>
          <w:noProof/>
        </w:rPr>
        <w:fldChar w:fldCharType="separate"/>
      </w:r>
      <w:r>
        <w:rPr>
          <w:noProof/>
        </w:rPr>
        <w:t>126</w:t>
      </w:r>
      <w:r>
        <w:rPr>
          <w:noProof/>
        </w:rPr>
        <w:fldChar w:fldCharType="end"/>
      </w:r>
    </w:p>
    <w:p w14:paraId="6ABD8003" w14:textId="3B091F2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_Toc216436065 \h </w:instrText>
      </w:r>
      <w:r>
        <w:rPr>
          <w:noProof/>
        </w:rPr>
      </w:r>
      <w:r>
        <w:rPr>
          <w:noProof/>
        </w:rPr>
        <w:fldChar w:fldCharType="separate"/>
      </w:r>
      <w:r>
        <w:rPr>
          <w:noProof/>
        </w:rPr>
        <w:t>126</w:t>
      </w:r>
      <w:r>
        <w:rPr>
          <w:noProof/>
        </w:rPr>
        <w:fldChar w:fldCharType="end"/>
      </w:r>
    </w:p>
    <w:p w14:paraId="02E4E49C" w14:textId="75989BA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_Toc216436066 \h </w:instrText>
      </w:r>
      <w:r>
        <w:rPr>
          <w:noProof/>
        </w:rPr>
      </w:r>
      <w:r>
        <w:rPr>
          <w:noProof/>
        </w:rPr>
        <w:fldChar w:fldCharType="separate"/>
      </w:r>
      <w:r>
        <w:rPr>
          <w:noProof/>
        </w:rPr>
        <w:t>127</w:t>
      </w:r>
      <w:r>
        <w:rPr>
          <w:noProof/>
        </w:rPr>
        <w:fldChar w:fldCharType="end"/>
      </w:r>
    </w:p>
    <w:p w14:paraId="2222EF45" w14:textId="3D975D9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_Toc216436067 \h </w:instrText>
      </w:r>
      <w:r>
        <w:rPr>
          <w:noProof/>
        </w:rPr>
      </w:r>
      <w:r>
        <w:rPr>
          <w:noProof/>
        </w:rPr>
        <w:fldChar w:fldCharType="separate"/>
      </w:r>
      <w:r>
        <w:rPr>
          <w:noProof/>
        </w:rPr>
        <w:t>127</w:t>
      </w:r>
      <w:r>
        <w:rPr>
          <w:noProof/>
        </w:rPr>
        <w:fldChar w:fldCharType="end"/>
      </w:r>
    </w:p>
    <w:p w14:paraId="3141DF32" w14:textId="0F6070BA"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_Toc216436068 \h </w:instrText>
      </w:r>
      <w:r>
        <w:rPr>
          <w:noProof/>
        </w:rPr>
      </w:r>
      <w:r>
        <w:rPr>
          <w:noProof/>
        </w:rPr>
        <w:fldChar w:fldCharType="separate"/>
      </w:r>
      <w:r>
        <w:rPr>
          <w:noProof/>
        </w:rPr>
        <w:t>127</w:t>
      </w:r>
      <w:r>
        <w:rPr>
          <w:noProof/>
        </w:rPr>
        <w:fldChar w:fldCharType="end"/>
      </w:r>
    </w:p>
    <w:p w14:paraId="471C4353" w14:textId="1736877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Initial conditions</w:t>
      </w:r>
      <w:r>
        <w:rPr>
          <w:noProof/>
        </w:rPr>
        <w:tab/>
      </w:r>
      <w:r>
        <w:rPr>
          <w:noProof/>
        </w:rPr>
        <w:fldChar w:fldCharType="begin" w:fldLock="1"/>
      </w:r>
      <w:r>
        <w:rPr>
          <w:noProof/>
        </w:rPr>
        <w:instrText xml:space="preserve"> PAGEREF _Toc216436069 \h </w:instrText>
      </w:r>
      <w:r>
        <w:rPr>
          <w:noProof/>
        </w:rPr>
      </w:r>
      <w:r>
        <w:rPr>
          <w:noProof/>
        </w:rPr>
        <w:fldChar w:fldCharType="separate"/>
      </w:r>
      <w:r>
        <w:rPr>
          <w:noProof/>
        </w:rPr>
        <w:t>127</w:t>
      </w:r>
      <w:r>
        <w:rPr>
          <w:noProof/>
        </w:rPr>
        <w:fldChar w:fldCharType="end"/>
      </w:r>
    </w:p>
    <w:p w14:paraId="224FAFE7" w14:textId="7BE7F94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Procedure</w:t>
      </w:r>
      <w:r>
        <w:rPr>
          <w:noProof/>
        </w:rPr>
        <w:tab/>
      </w:r>
      <w:r>
        <w:rPr>
          <w:noProof/>
        </w:rPr>
        <w:fldChar w:fldCharType="begin" w:fldLock="1"/>
      </w:r>
      <w:r>
        <w:rPr>
          <w:noProof/>
        </w:rPr>
        <w:instrText xml:space="preserve"> PAGEREF _Toc216436070 \h </w:instrText>
      </w:r>
      <w:r>
        <w:rPr>
          <w:noProof/>
        </w:rPr>
      </w:r>
      <w:r>
        <w:rPr>
          <w:noProof/>
        </w:rPr>
        <w:fldChar w:fldCharType="separate"/>
      </w:r>
      <w:r>
        <w:rPr>
          <w:noProof/>
        </w:rPr>
        <w:t>127</w:t>
      </w:r>
      <w:r>
        <w:rPr>
          <w:noProof/>
        </w:rPr>
        <w:fldChar w:fldCharType="end"/>
      </w:r>
    </w:p>
    <w:p w14:paraId="661C0835" w14:textId="0DBC960C"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7.8.5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requirements</w:t>
      </w:r>
      <w:r>
        <w:rPr>
          <w:noProof/>
        </w:rPr>
        <w:tab/>
      </w:r>
      <w:r>
        <w:rPr>
          <w:noProof/>
        </w:rPr>
        <w:fldChar w:fldCharType="begin" w:fldLock="1"/>
      </w:r>
      <w:r>
        <w:rPr>
          <w:noProof/>
        </w:rPr>
        <w:instrText xml:space="preserve"> PAGEREF _Toc216436071 \h </w:instrText>
      </w:r>
      <w:r>
        <w:rPr>
          <w:noProof/>
        </w:rPr>
      </w:r>
      <w:r>
        <w:rPr>
          <w:noProof/>
        </w:rPr>
        <w:fldChar w:fldCharType="separate"/>
      </w:r>
      <w:r>
        <w:rPr>
          <w:noProof/>
        </w:rPr>
        <w:t>127</w:t>
      </w:r>
      <w:r>
        <w:rPr>
          <w:noProof/>
        </w:rPr>
        <w:fldChar w:fldCharType="end"/>
      </w:r>
    </w:p>
    <w:p w14:paraId="5C73CA8B" w14:textId="0D2DF17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7.</w:t>
      </w:r>
      <w:r w:rsidRPr="00792676">
        <w:rPr>
          <w:rFonts w:eastAsia="SimSun"/>
          <w:noProof/>
          <w:lang w:eastAsia="zh-CN"/>
        </w:rPr>
        <w:t>8</w:t>
      </w:r>
      <w:r w:rsidRPr="00792676">
        <w:rPr>
          <w:rFonts w:eastAsiaTheme="minorEastAsia"/>
          <w:noProof/>
        </w:rPr>
        <w:t>.</w:t>
      </w:r>
      <w:r>
        <w:rPr>
          <w:noProof/>
          <w:lang w:eastAsia="zh-CN"/>
        </w:rPr>
        <w:t>5.</w:t>
      </w:r>
      <w:r w:rsidRPr="00792676">
        <w:rPr>
          <w:rFonts w:eastAsiaTheme="minorEastAsia"/>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iCs/>
          <w:noProof/>
        </w:rPr>
        <w:t>IAB-</w:t>
      </w:r>
      <w:r w:rsidRPr="00792676">
        <w:rPr>
          <w:rFonts w:eastAsia="SimSun"/>
          <w:i/>
          <w:iCs/>
          <w:noProof/>
          <w:lang w:eastAsia="zh-CN"/>
        </w:rPr>
        <w:t>DU</w:t>
      </w:r>
      <w:r>
        <w:rPr>
          <w:noProof/>
        </w:rPr>
        <w:tab/>
      </w:r>
      <w:r>
        <w:rPr>
          <w:noProof/>
        </w:rPr>
        <w:fldChar w:fldCharType="begin" w:fldLock="1"/>
      </w:r>
      <w:r>
        <w:rPr>
          <w:noProof/>
        </w:rPr>
        <w:instrText xml:space="preserve"> PAGEREF _Toc216436072 \h </w:instrText>
      </w:r>
      <w:r>
        <w:rPr>
          <w:noProof/>
        </w:rPr>
      </w:r>
      <w:r>
        <w:rPr>
          <w:noProof/>
        </w:rPr>
        <w:fldChar w:fldCharType="separate"/>
      </w:r>
      <w:r>
        <w:rPr>
          <w:noProof/>
        </w:rPr>
        <w:t>127</w:t>
      </w:r>
      <w:r>
        <w:rPr>
          <w:noProof/>
        </w:rPr>
        <w:fldChar w:fldCharType="end"/>
      </w:r>
    </w:p>
    <w:p w14:paraId="612E28E9" w14:textId="0131DC11"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Conducted performance requirements</w:t>
      </w:r>
      <w:r>
        <w:rPr>
          <w:noProof/>
        </w:rPr>
        <w:tab/>
      </w:r>
      <w:r>
        <w:rPr>
          <w:noProof/>
        </w:rPr>
        <w:fldChar w:fldCharType="begin" w:fldLock="1"/>
      </w:r>
      <w:r>
        <w:rPr>
          <w:noProof/>
        </w:rPr>
        <w:instrText xml:space="preserve"> PAGEREF _Toc216436073 \h </w:instrText>
      </w:r>
      <w:r>
        <w:rPr>
          <w:noProof/>
        </w:rPr>
      </w:r>
      <w:r>
        <w:rPr>
          <w:noProof/>
        </w:rPr>
        <w:fldChar w:fldCharType="separate"/>
      </w:r>
      <w:r>
        <w:rPr>
          <w:noProof/>
        </w:rPr>
        <w:t>129</w:t>
      </w:r>
      <w:r>
        <w:rPr>
          <w:noProof/>
        </w:rPr>
        <w:fldChar w:fldCharType="end"/>
      </w:r>
    </w:p>
    <w:p w14:paraId="42E45A7F" w14:textId="418CC31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performance requirements</w:t>
      </w:r>
      <w:r>
        <w:rPr>
          <w:noProof/>
        </w:rPr>
        <w:tab/>
      </w:r>
      <w:r>
        <w:rPr>
          <w:noProof/>
        </w:rPr>
        <w:fldChar w:fldCharType="begin" w:fldLock="1"/>
      </w:r>
      <w:r>
        <w:rPr>
          <w:noProof/>
        </w:rPr>
        <w:instrText xml:space="preserve"> PAGEREF _Toc216436074 \h </w:instrText>
      </w:r>
      <w:r>
        <w:rPr>
          <w:noProof/>
        </w:rPr>
      </w:r>
      <w:r>
        <w:rPr>
          <w:noProof/>
        </w:rPr>
        <w:fldChar w:fldCharType="separate"/>
      </w:r>
      <w:r>
        <w:rPr>
          <w:noProof/>
        </w:rPr>
        <w:t>129</w:t>
      </w:r>
      <w:r>
        <w:rPr>
          <w:noProof/>
        </w:rPr>
        <w:fldChar w:fldCharType="end"/>
      </w:r>
    </w:p>
    <w:p w14:paraId="4D708A89" w14:textId="04FBC17E"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_Toc216436075 \h </w:instrText>
      </w:r>
      <w:r>
        <w:rPr>
          <w:noProof/>
        </w:rPr>
      </w:r>
      <w:r>
        <w:rPr>
          <w:noProof/>
        </w:rPr>
        <w:fldChar w:fldCharType="separate"/>
      </w:r>
      <w:r>
        <w:rPr>
          <w:noProof/>
        </w:rPr>
        <w:t>129</w:t>
      </w:r>
      <w:r>
        <w:rPr>
          <w:noProof/>
        </w:rPr>
        <w:fldChar w:fldCharType="end"/>
      </w:r>
    </w:p>
    <w:p w14:paraId="717F7FC9" w14:textId="68C0358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Scope and definitions</w:t>
      </w:r>
      <w:r>
        <w:rPr>
          <w:noProof/>
        </w:rPr>
        <w:tab/>
      </w:r>
      <w:r>
        <w:rPr>
          <w:noProof/>
        </w:rPr>
        <w:fldChar w:fldCharType="begin" w:fldLock="1"/>
      </w:r>
      <w:r>
        <w:rPr>
          <w:noProof/>
        </w:rPr>
        <w:instrText xml:space="preserve"> PAGEREF _Toc216436076 \h </w:instrText>
      </w:r>
      <w:r>
        <w:rPr>
          <w:noProof/>
        </w:rPr>
      </w:r>
      <w:r>
        <w:rPr>
          <w:noProof/>
        </w:rPr>
        <w:fldChar w:fldCharType="separate"/>
      </w:r>
      <w:r>
        <w:rPr>
          <w:noProof/>
        </w:rPr>
        <w:t>129</w:t>
      </w:r>
      <w:r>
        <w:rPr>
          <w:noProof/>
        </w:rPr>
        <w:fldChar w:fldCharType="end"/>
      </w:r>
    </w:p>
    <w:p w14:paraId="43562FF1" w14:textId="233E069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8.1.1.2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Applicability rule</w:t>
      </w:r>
      <w:r>
        <w:rPr>
          <w:noProof/>
        </w:rPr>
        <w:tab/>
      </w:r>
      <w:r>
        <w:rPr>
          <w:noProof/>
        </w:rPr>
        <w:fldChar w:fldCharType="begin" w:fldLock="1"/>
      </w:r>
      <w:r>
        <w:rPr>
          <w:noProof/>
        </w:rPr>
        <w:instrText xml:space="preserve"> PAGEREF _Toc216436077 \h </w:instrText>
      </w:r>
      <w:r>
        <w:rPr>
          <w:noProof/>
        </w:rPr>
      </w:r>
      <w:r>
        <w:rPr>
          <w:noProof/>
        </w:rPr>
        <w:fldChar w:fldCharType="separate"/>
      </w:r>
      <w:r>
        <w:rPr>
          <w:noProof/>
        </w:rPr>
        <w:t>130</w:t>
      </w:r>
      <w:r>
        <w:rPr>
          <w:noProof/>
        </w:rPr>
        <w:fldChar w:fldCharType="end"/>
      </w:r>
    </w:p>
    <w:p w14:paraId="5C79F602" w14:textId="7C417B3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8.1.1.2.1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_Toc216436078 \h </w:instrText>
      </w:r>
      <w:r>
        <w:rPr>
          <w:noProof/>
        </w:rPr>
      </w:r>
      <w:r>
        <w:rPr>
          <w:noProof/>
        </w:rPr>
        <w:fldChar w:fldCharType="separate"/>
      </w:r>
      <w:r>
        <w:rPr>
          <w:noProof/>
        </w:rPr>
        <w:t>130</w:t>
      </w:r>
      <w:r>
        <w:rPr>
          <w:noProof/>
        </w:rPr>
        <w:fldChar w:fldCharType="end"/>
      </w:r>
    </w:p>
    <w:p w14:paraId="4DDF932D" w14:textId="648B7FE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w:t>
      </w:r>
      <w:r w:rsidRPr="00792676">
        <w:rPr>
          <w:rFonts w:eastAsiaTheme="minorEastAsia"/>
          <w:noProof/>
          <w:lang w:eastAsia="zh-CN"/>
        </w:rPr>
        <w:t>1.1</w:t>
      </w:r>
      <w:r w:rsidRPr="00792676">
        <w:rPr>
          <w:rFonts w:eastAsiaTheme="minorEastAsia"/>
          <w:noProof/>
        </w:rPr>
        <w:t>.</w:t>
      </w:r>
      <w:r w:rsidRPr="00792676">
        <w:rPr>
          <w:rFonts w:eastAsiaTheme="minorEastAsia"/>
          <w:noProof/>
          <w:lang w:eastAsia="zh-CN"/>
        </w:rPr>
        <w:t>2</w:t>
      </w:r>
      <w:r w:rsidRPr="00792676">
        <w:rPr>
          <w:rFonts w:eastAsiaTheme="minorEastAsia"/>
          <w:noProof/>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w:t>
      </w:r>
      <w:r w:rsidRPr="00792676">
        <w:rPr>
          <w:rFonts w:eastAsiaTheme="minorEastAsia"/>
          <w:noProof/>
          <w:lang w:eastAsia="zh-CN"/>
        </w:rPr>
        <w:t xml:space="preserve"> of PUSCH performance </w:t>
      </w:r>
      <w:r w:rsidRPr="00792676">
        <w:rPr>
          <w:rFonts w:eastAsiaTheme="minorEastAsia"/>
          <w:noProof/>
          <w:snapToGrid w:val="0"/>
          <w:lang w:eastAsia="zh-CN"/>
        </w:rPr>
        <w:t>requirements</w:t>
      </w:r>
      <w:r>
        <w:rPr>
          <w:noProof/>
        </w:rPr>
        <w:tab/>
      </w:r>
      <w:r>
        <w:rPr>
          <w:noProof/>
        </w:rPr>
        <w:fldChar w:fldCharType="begin" w:fldLock="1"/>
      </w:r>
      <w:r>
        <w:rPr>
          <w:noProof/>
        </w:rPr>
        <w:instrText xml:space="preserve"> PAGEREF _Toc216436079 \h </w:instrText>
      </w:r>
      <w:r>
        <w:rPr>
          <w:noProof/>
        </w:rPr>
      </w:r>
      <w:r>
        <w:rPr>
          <w:noProof/>
        </w:rPr>
        <w:fldChar w:fldCharType="separate"/>
      </w:r>
      <w:r>
        <w:rPr>
          <w:noProof/>
        </w:rPr>
        <w:t>130</w:t>
      </w:r>
      <w:r>
        <w:rPr>
          <w:noProof/>
        </w:rPr>
        <w:fldChar w:fldCharType="end"/>
      </w:r>
    </w:p>
    <w:p w14:paraId="151E0722" w14:textId="1D7FAB4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w:t>
      </w:r>
      <w:r w:rsidRPr="00792676">
        <w:rPr>
          <w:rFonts w:eastAsiaTheme="minorEastAsia"/>
          <w:noProof/>
          <w:lang w:eastAsia="zh-CN"/>
        </w:rPr>
        <w:t>1.1</w:t>
      </w:r>
      <w:r w:rsidRPr="00792676">
        <w:rPr>
          <w:rFonts w:eastAsiaTheme="minorEastAsia"/>
          <w:noProof/>
        </w:rPr>
        <w:t>.</w:t>
      </w:r>
      <w:r w:rsidRPr="00792676">
        <w:rPr>
          <w:rFonts w:eastAsiaTheme="minorEastAsia"/>
          <w:noProof/>
          <w:lang w:eastAsia="zh-CN"/>
        </w:rPr>
        <w:t>2</w:t>
      </w:r>
      <w:r w:rsidRPr="00792676">
        <w:rPr>
          <w:rFonts w:eastAsiaTheme="minorEastAsia"/>
          <w:noProof/>
        </w:rPr>
        <w:t>.</w:t>
      </w:r>
      <w:r w:rsidRPr="00792676">
        <w:rPr>
          <w:rFonts w:eastAsiaTheme="minorEastAsia"/>
          <w:noProof/>
          <w:lang w:eastAsia="zh-CN"/>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w:t>
      </w:r>
      <w:r w:rsidRPr="00792676">
        <w:rPr>
          <w:rFonts w:eastAsiaTheme="minorEastAsia"/>
          <w:noProof/>
          <w:lang w:eastAsia="zh-CN"/>
        </w:rPr>
        <w:t xml:space="preserve"> of PUCCH performance </w:t>
      </w:r>
      <w:r w:rsidRPr="00792676">
        <w:rPr>
          <w:rFonts w:eastAsiaTheme="minorEastAsia"/>
          <w:noProof/>
          <w:snapToGrid w:val="0"/>
          <w:lang w:eastAsia="zh-CN"/>
        </w:rPr>
        <w:t>requirements</w:t>
      </w:r>
      <w:r>
        <w:rPr>
          <w:noProof/>
        </w:rPr>
        <w:tab/>
      </w:r>
      <w:r>
        <w:rPr>
          <w:noProof/>
        </w:rPr>
        <w:fldChar w:fldCharType="begin" w:fldLock="1"/>
      </w:r>
      <w:r>
        <w:rPr>
          <w:noProof/>
        </w:rPr>
        <w:instrText xml:space="preserve"> PAGEREF _Toc216436080 \h </w:instrText>
      </w:r>
      <w:r>
        <w:rPr>
          <w:noProof/>
        </w:rPr>
      </w:r>
      <w:r>
        <w:rPr>
          <w:noProof/>
        </w:rPr>
        <w:fldChar w:fldCharType="separate"/>
      </w:r>
      <w:r>
        <w:rPr>
          <w:noProof/>
        </w:rPr>
        <w:t>131</w:t>
      </w:r>
      <w:r>
        <w:rPr>
          <w:noProof/>
        </w:rPr>
        <w:fldChar w:fldCharType="end"/>
      </w:r>
    </w:p>
    <w:p w14:paraId="3C045867" w14:textId="3C28671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w:t>
      </w:r>
      <w:r w:rsidRPr="00792676">
        <w:rPr>
          <w:rFonts w:eastAsiaTheme="minorEastAsia"/>
          <w:noProof/>
          <w:lang w:eastAsia="zh-CN"/>
        </w:rPr>
        <w:t>1.1</w:t>
      </w:r>
      <w:r w:rsidRPr="00792676">
        <w:rPr>
          <w:rFonts w:eastAsiaTheme="minorEastAsia"/>
          <w:noProof/>
        </w:rPr>
        <w:t>.</w:t>
      </w:r>
      <w:r w:rsidRPr="00792676">
        <w:rPr>
          <w:rFonts w:eastAsiaTheme="minorEastAsia"/>
          <w:noProof/>
          <w:lang w:eastAsia="zh-CN"/>
        </w:rPr>
        <w:t>2</w:t>
      </w:r>
      <w:r w:rsidRPr="00792676">
        <w:rPr>
          <w:rFonts w:eastAsiaTheme="minorEastAsia"/>
          <w:noProof/>
        </w:rPr>
        <w:t>.</w:t>
      </w:r>
      <w:r w:rsidRPr="00792676">
        <w:rPr>
          <w:rFonts w:eastAsiaTheme="minorEastAsia"/>
          <w:noProof/>
          <w:lang w:eastAsia="zh-CN"/>
        </w:rPr>
        <w:t>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w:t>
      </w:r>
      <w:r w:rsidRPr="00792676">
        <w:rPr>
          <w:rFonts w:eastAsiaTheme="minorEastAsia"/>
          <w:noProof/>
          <w:lang w:eastAsia="zh-CN"/>
        </w:rPr>
        <w:t xml:space="preserve"> of PRACH performance </w:t>
      </w:r>
      <w:r w:rsidRPr="00792676">
        <w:rPr>
          <w:rFonts w:eastAsiaTheme="minorEastAsia"/>
          <w:noProof/>
          <w:snapToGrid w:val="0"/>
          <w:lang w:eastAsia="zh-CN"/>
        </w:rPr>
        <w:t>requirements</w:t>
      </w:r>
      <w:r>
        <w:rPr>
          <w:noProof/>
        </w:rPr>
        <w:tab/>
      </w:r>
      <w:r>
        <w:rPr>
          <w:noProof/>
        </w:rPr>
        <w:fldChar w:fldCharType="begin" w:fldLock="1"/>
      </w:r>
      <w:r>
        <w:rPr>
          <w:noProof/>
        </w:rPr>
        <w:instrText xml:space="preserve"> PAGEREF _Toc216436081 \h </w:instrText>
      </w:r>
      <w:r>
        <w:rPr>
          <w:noProof/>
        </w:rPr>
      </w:r>
      <w:r>
        <w:rPr>
          <w:noProof/>
        </w:rPr>
        <w:fldChar w:fldCharType="separate"/>
      </w:r>
      <w:r>
        <w:rPr>
          <w:noProof/>
        </w:rPr>
        <w:t>131</w:t>
      </w:r>
      <w:r>
        <w:rPr>
          <w:noProof/>
        </w:rPr>
        <w:fldChar w:fldCharType="end"/>
      </w:r>
    </w:p>
    <w:p w14:paraId="0DC031FA" w14:textId="1A15A07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PUSCH</w:t>
      </w:r>
      <w:r>
        <w:rPr>
          <w:noProof/>
        </w:rPr>
        <w:tab/>
      </w:r>
      <w:r>
        <w:rPr>
          <w:noProof/>
        </w:rPr>
        <w:fldChar w:fldCharType="begin" w:fldLock="1"/>
      </w:r>
      <w:r>
        <w:rPr>
          <w:noProof/>
        </w:rPr>
        <w:instrText xml:space="preserve"> PAGEREF _Toc216436082 \h </w:instrText>
      </w:r>
      <w:r>
        <w:rPr>
          <w:noProof/>
        </w:rPr>
      </w:r>
      <w:r>
        <w:rPr>
          <w:noProof/>
        </w:rPr>
        <w:fldChar w:fldCharType="separate"/>
      </w:r>
      <w:r>
        <w:rPr>
          <w:noProof/>
        </w:rPr>
        <w:t>132</w:t>
      </w:r>
      <w:r>
        <w:rPr>
          <w:noProof/>
        </w:rPr>
        <w:fldChar w:fldCharType="end"/>
      </w:r>
    </w:p>
    <w:p w14:paraId="2149ED08" w14:textId="5B12774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8.1.2.1</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PUSCH with transform precoding disabled</w:t>
      </w:r>
      <w:r>
        <w:rPr>
          <w:noProof/>
        </w:rPr>
        <w:tab/>
      </w:r>
      <w:r>
        <w:rPr>
          <w:noProof/>
        </w:rPr>
        <w:fldChar w:fldCharType="begin" w:fldLock="1"/>
      </w:r>
      <w:r>
        <w:rPr>
          <w:noProof/>
        </w:rPr>
        <w:instrText xml:space="preserve"> PAGEREF _Toc216436083 \h </w:instrText>
      </w:r>
      <w:r>
        <w:rPr>
          <w:noProof/>
        </w:rPr>
      </w:r>
      <w:r>
        <w:rPr>
          <w:noProof/>
        </w:rPr>
        <w:fldChar w:fldCharType="separate"/>
      </w:r>
      <w:r>
        <w:rPr>
          <w:noProof/>
        </w:rPr>
        <w:t>132</w:t>
      </w:r>
      <w:r>
        <w:rPr>
          <w:noProof/>
        </w:rPr>
        <w:fldChar w:fldCharType="end"/>
      </w:r>
    </w:p>
    <w:p w14:paraId="2C172200" w14:textId="7116B26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_Toc216436084 \h </w:instrText>
      </w:r>
      <w:r>
        <w:rPr>
          <w:noProof/>
        </w:rPr>
      </w:r>
      <w:r>
        <w:rPr>
          <w:noProof/>
        </w:rPr>
        <w:fldChar w:fldCharType="separate"/>
      </w:r>
      <w:r>
        <w:rPr>
          <w:noProof/>
        </w:rPr>
        <w:t>132</w:t>
      </w:r>
      <w:r>
        <w:rPr>
          <w:noProof/>
        </w:rPr>
        <w:fldChar w:fldCharType="end"/>
      </w:r>
    </w:p>
    <w:p w14:paraId="0E802887" w14:textId="5F5E0E5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_Toc216436085 \h </w:instrText>
      </w:r>
      <w:r>
        <w:rPr>
          <w:noProof/>
        </w:rPr>
      </w:r>
      <w:r>
        <w:rPr>
          <w:noProof/>
        </w:rPr>
        <w:fldChar w:fldCharType="separate"/>
      </w:r>
      <w:r>
        <w:rPr>
          <w:noProof/>
        </w:rPr>
        <w:t>132</w:t>
      </w:r>
      <w:r>
        <w:rPr>
          <w:noProof/>
        </w:rPr>
        <w:fldChar w:fldCharType="end"/>
      </w:r>
    </w:p>
    <w:p w14:paraId="659F844E" w14:textId="4A62E45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_Toc216436086 \h </w:instrText>
      </w:r>
      <w:r>
        <w:rPr>
          <w:noProof/>
        </w:rPr>
      </w:r>
      <w:r>
        <w:rPr>
          <w:noProof/>
        </w:rPr>
        <w:fldChar w:fldCharType="separate"/>
      </w:r>
      <w:r>
        <w:rPr>
          <w:noProof/>
        </w:rPr>
        <w:t>132</w:t>
      </w:r>
      <w:r>
        <w:rPr>
          <w:noProof/>
        </w:rPr>
        <w:fldChar w:fldCharType="end"/>
      </w:r>
    </w:p>
    <w:p w14:paraId="33A38632" w14:textId="755A585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_Toc216436087 \h </w:instrText>
      </w:r>
      <w:r>
        <w:rPr>
          <w:noProof/>
        </w:rPr>
      </w:r>
      <w:r>
        <w:rPr>
          <w:noProof/>
        </w:rPr>
        <w:fldChar w:fldCharType="separate"/>
      </w:r>
      <w:r>
        <w:rPr>
          <w:noProof/>
        </w:rPr>
        <w:t>132</w:t>
      </w:r>
      <w:r>
        <w:rPr>
          <w:noProof/>
        </w:rPr>
        <w:fldChar w:fldCharType="end"/>
      </w:r>
    </w:p>
    <w:p w14:paraId="235FE82F" w14:textId="6B437B2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_Toc216436088 \h </w:instrText>
      </w:r>
      <w:r>
        <w:rPr>
          <w:noProof/>
        </w:rPr>
      </w:r>
      <w:r>
        <w:rPr>
          <w:noProof/>
        </w:rPr>
        <w:fldChar w:fldCharType="separate"/>
      </w:r>
      <w:r>
        <w:rPr>
          <w:noProof/>
        </w:rPr>
        <w:t>133</w:t>
      </w:r>
      <w:r>
        <w:rPr>
          <w:noProof/>
        </w:rPr>
        <w:fldChar w:fldCharType="end"/>
      </w:r>
    </w:p>
    <w:p w14:paraId="315B1982" w14:textId="023FBC9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8.1.2.2</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PUSCH with transform precoding enabled</w:t>
      </w:r>
      <w:r>
        <w:rPr>
          <w:noProof/>
        </w:rPr>
        <w:tab/>
      </w:r>
      <w:r>
        <w:rPr>
          <w:noProof/>
        </w:rPr>
        <w:fldChar w:fldCharType="begin" w:fldLock="1"/>
      </w:r>
      <w:r>
        <w:rPr>
          <w:noProof/>
        </w:rPr>
        <w:instrText xml:space="preserve"> PAGEREF _Toc216436089 \h </w:instrText>
      </w:r>
      <w:r>
        <w:rPr>
          <w:noProof/>
        </w:rPr>
      </w:r>
      <w:r>
        <w:rPr>
          <w:noProof/>
        </w:rPr>
        <w:fldChar w:fldCharType="separate"/>
      </w:r>
      <w:r>
        <w:rPr>
          <w:noProof/>
        </w:rPr>
        <w:t>139</w:t>
      </w:r>
      <w:r>
        <w:rPr>
          <w:noProof/>
        </w:rPr>
        <w:fldChar w:fldCharType="end"/>
      </w:r>
    </w:p>
    <w:p w14:paraId="0EEE602E" w14:textId="2405DA3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_Toc216436090 \h </w:instrText>
      </w:r>
      <w:r>
        <w:rPr>
          <w:noProof/>
        </w:rPr>
      </w:r>
      <w:r>
        <w:rPr>
          <w:noProof/>
        </w:rPr>
        <w:fldChar w:fldCharType="separate"/>
      </w:r>
      <w:r>
        <w:rPr>
          <w:noProof/>
        </w:rPr>
        <w:t>139</w:t>
      </w:r>
      <w:r>
        <w:rPr>
          <w:noProof/>
        </w:rPr>
        <w:fldChar w:fldCharType="end"/>
      </w:r>
    </w:p>
    <w:p w14:paraId="69EC70EB" w14:textId="499D77E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_Toc216436091 \h </w:instrText>
      </w:r>
      <w:r>
        <w:rPr>
          <w:noProof/>
        </w:rPr>
      </w:r>
      <w:r>
        <w:rPr>
          <w:noProof/>
        </w:rPr>
        <w:fldChar w:fldCharType="separate"/>
      </w:r>
      <w:r>
        <w:rPr>
          <w:noProof/>
        </w:rPr>
        <w:t>139</w:t>
      </w:r>
      <w:r>
        <w:rPr>
          <w:noProof/>
        </w:rPr>
        <w:fldChar w:fldCharType="end"/>
      </w:r>
    </w:p>
    <w:p w14:paraId="2EB4C7A8" w14:textId="38CDF3E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_Toc216436092 \h </w:instrText>
      </w:r>
      <w:r>
        <w:rPr>
          <w:noProof/>
        </w:rPr>
      </w:r>
      <w:r>
        <w:rPr>
          <w:noProof/>
        </w:rPr>
        <w:fldChar w:fldCharType="separate"/>
      </w:r>
      <w:r>
        <w:rPr>
          <w:noProof/>
        </w:rPr>
        <w:t>140</w:t>
      </w:r>
      <w:r>
        <w:rPr>
          <w:noProof/>
        </w:rPr>
        <w:fldChar w:fldCharType="end"/>
      </w:r>
    </w:p>
    <w:p w14:paraId="685C3B2A" w14:textId="54CC05D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_Toc216436093 \h </w:instrText>
      </w:r>
      <w:r>
        <w:rPr>
          <w:noProof/>
        </w:rPr>
      </w:r>
      <w:r>
        <w:rPr>
          <w:noProof/>
        </w:rPr>
        <w:fldChar w:fldCharType="separate"/>
      </w:r>
      <w:r>
        <w:rPr>
          <w:noProof/>
        </w:rPr>
        <w:t>140</w:t>
      </w:r>
      <w:r>
        <w:rPr>
          <w:noProof/>
        </w:rPr>
        <w:fldChar w:fldCharType="end"/>
      </w:r>
    </w:p>
    <w:p w14:paraId="3556B0DF" w14:textId="1582BD2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_Toc216436094 \h </w:instrText>
      </w:r>
      <w:r>
        <w:rPr>
          <w:noProof/>
        </w:rPr>
      </w:r>
      <w:r>
        <w:rPr>
          <w:noProof/>
        </w:rPr>
        <w:fldChar w:fldCharType="separate"/>
      </w:r>
      <w:r>
        <w:rPr>
          <w:noProof/>
        </w:rPr>
        <w:t>141</w:t>
      </w:r>
      <w:r>
        <w:rPr>
          <w:noProof/>
        </w:rPr>
        <w:fldChar w:fldCharType="end"/>
      </w:r>
    </w:p>
    <w:p w14:paraId="59CC2317" w14:textId="2074C4A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8.1.2.3</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UCI multiplexed on PUSCH</w:t>
      </w:r>
      <w:r>
        <w:rPr>
          <w:noProof/>
        </w:rPr>
        <w:tab/>
      </w:r>
      <w:r>
        <w:rPr>
          <w:noProof/>
        </w:rPr>
        <w:fldChar w:fldCharType="begin" w:fldLock="1"/>
      </w:r>
      <w:r>
        <w:rPr>
          <w:noProof/>
        </w:rPr>
        <w:instrText xml:space="preserve"> PAGEREF _Toc216436095 \h </w:instrText>
      </w:r>
      <w:r>
        <w:rPr>
          <w:noProof/>
        </w:rPr>
      </w:r>
      <w:r>
        <w:rPr>
          <w:noProof/>
        </w:rPr>
        <w:fldChar w:fldCharType="separate"/>
      </w:r>
      <w:r>
        <w:rPr>
          <w:noProof/>
        </w:rPr>
        <w:t>142</w:t>
      </w:r>
      <w:r>
        <w:rPr>
          <w:noProof/>
        </w:rPr>
        <w:fldChar w:fldCharType="end"/>
      </w:r>
    </w:p>
    <w:p w14:paraId="076B1F85" w14:textId="3570B46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_Toc216436096 \h </w:instrText>
      </w:r>
      <w:r>
        <w:rPr>
          <w:noProof/>
        </w:rPr>
      </w:r>
      <w:r>
        <w:rPr>
          <w:noProof/>
        </w:rPr>
        <w:fldChar w:fldCharType="separate"/>
      </w:r>
      <w:r>
        <w:rPr>
          <w:noProof/>
        </w:rPr>
        <w:t>142</w:t>
      </w:r>
      <w:r>
        <w:rPr>
          <w:noProof/>
        </w:rPr>
        <w:fldChar w:fldCharType="end"/>
      </w:r>
    </w:p>
    <w:p w14:paraId="33A4F5F4" w14:textId="3982AC5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_Toc216436097 \h </w:instrText>
      </w:r>
      <w:r>
        <w:rPr>
          <w:noProof/>
        </w:rPr>
      </w:r>
      <w:r>
        <w:rPr>
          <w:noProof/>
        </w:rPr>
        <w:fldChar w:fldCharType="separate"/>
      </w:r>
      <w:r>
        <w:rPr>
          <w:noProof/>
        </w:rPr>
        <w:t>142</w:t>
      </w:r>
      <w:r>
        <w:rPr>
          <w:noProof/>
        </w:rPr>
        <w:fldChar w:fldCharType="end"/>
      </w:r>
    </w:p>
    <w:p w14:paraId="5A7C53CD" w14:textId="613565F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_Toc216436098 \h </w:instrText>
      </w:r>
      <w:r>
        <w:rPr>
          <w:noProof/>
        </w:rPr>
      </w:r>
      <w:r>
        <w:rPr>
          <w:noProof/>
        </w:rPr>
        <w:fldChar w:fldCharType="separate"/>
      </w:r>
      <w:r>
        <w:rPr>
          <w:noProof/>
        </w:rPr>
        <w:t>142</w:t>
      </w:r>
      <w:r>
        <w:rPr>
          <w:noProof/>
        </w:rPr>
        <w:fldChar w:fldCharType="end"/>
      </w:r>
    </w:p>
    <w:p w14:paraId="6EA7C838" w14:textId="476DFB5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_Toc216436099 \h </w:instrText>
      </w:r>
      <w:r>
        <w:rPr>
          <w:noProof/>
        </w:rPr>
      </w:r>
      <w:r>
        <w:rPr>
          <w:noProof/>
        </w:rPr>
        <w:fldChar w:fldCharType="separate"/>
      </w:r>
      <w:r>
        <w:rPr>
          <w:noProof/>
        </w:rPr>
        <w:t>142</w:t>
      </w:r>
      <w:r>
        <w:rPr>
          <w:noProof/>
        </w:rPr>
        <w:fldChar w:fldCharType="end"/>
      </w:r>
    </w:p>
    <w:p w14:paraId="35B90A00" w14:textId="7E9C503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8.1.2.3.5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_Toc216436100 \h </w:instrText>
      </w:r>
      <w:r>
        <w:rPr>
          <w:noProof/>
        </w:rPr>
      </w:r>
      <w:r>
        <w:rPr>
          <w:noProof/>
        </w:rPr>
        <w:fldChar w:fldCharType="separate"/>
      </w:r>
      <w:r>
        <w:rPr>
          <w:noProof/>
        </w:rPr>
        <w:t>143</w:t>
      </w:r>
      <w:r>
        <w:rPr>
          <w:noProof/>
        </w:rPr>
        <w:fldChar w:fldCharType="end"/>
      </w:r>
    </w:p>
    <w:p w14:paraId="16C16D02" w14:textId="6709EA6A"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PUCCH</w:t>
      </w:r>
      <w:r>
        <w:rPr>
          <w:noProof/>
        </w:rPr>
        <w:tab/>
      </w:r>
      <w:r>
        <w:rPr>
          <w:noProof/>
        </w:rPr>
        <w:fldChar w:fldCharType="begin" w:fldLock="1"/>
      </w:r>
      <w:r>
        <w:rPr>
          <w:noProof/>
        </w:rPr>
        <w:instrText xml:space="preserve"> PAGEREF _Toc216436101 \h </w:instrText>
      </w:r>
      <w:r>
        <w:rPr>
          <w:noProof/>
        </w:rPr>
      </w:r>
      <w:r>
        <w:rPr>
          <w:noProof/>
        </w:rPr>
        <w:fldChar w:fldCharType="separate"/>
      </w:r>
      <w:r>
        <w:rPr>
          <w:noProof/>
        </w:rPr>
        <w:t>144</w:t>
      </w:r>
      <w:r>
        <w:rPr>
          <w:noProof/>
        </w:rPr>
        <w:fldChar w:fldCharType="end"/>
      </w:r>
    </w:p>
    <w:p w14:paraId="157F9263" w14:textId="0269B80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8.1.3.1</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PUCCH format 0</w:t>
      </w:r>
      <w:r>
        <w:rPr>
          <w:noProof/>
        </w:rPr>
        <w:tab/>
      </w:r>
      <w:r>
        <w:rPr>
          <w:noProof/>
        </w:rPr>
        <w:fldChar w:fldCharType="begin" w:fldLock="1"/>
      </w:r>
      <w:r>
        <w:rPr>
          <w:noProof/>
        </w:rPr>
        <w:instrText xml:space="preserve"> PAGEREF _Toc216436102 \h </w:instrText>
      </w:r>
      <w:r>
        <w:rPr>
          <w:noProof/>
        </w:rPr>
      </w:r>
      <w:r>
        <w:rPr>
          <w:noProof/>
        </w:rPr>
        <w:fldChar w:fldCharType="separate"/>
      </w:r>
      <w:r>
        <w:rPr>
          <w:noProof/>
        </w:rPr>
        <w:t>144</w:t>
      </w:r>
      <w:r>
        <w:rPr>
          <w:noProof/>
        </w:rPr>
        <w:fldChar w:fldCharType="end"/>
      </w:r>
    </w:p>
    <w:p w14:paraId="5A1F9D54" w14:textId="603C267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_Toc216436103 \h </w:instrText>
      </w:r>
      <w:r>
        <w:rPr>
          <w:noProof/>
        </w:rPr>
      </w:r>
      <w:r>
        <w:rPr>
          <w:noProof/>
        </w:rPr>
        <w:fldChar w:fldCharType="separate"/>
      </w:r>
      <w:r>
        <w:rPr>
          <w:noProof/>
        </w:rPr>
        <w:t>144</w:t>
      </w:r>
      <w:r>
        <w:rPr>
          <w:noProof/>
        </w:rPr>
        <w:fldChar w:fldCharType="end"/>
      </w:r>
    </w:p>
    <w:p w14:paraId="09E396A8" w14:textId="160D29E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_Toc216436104 \h </w:instrText>
      </w:r>
      <w:r>
        <w:rPr>
          <w:noProof/>
        </w:rPr>
      </w:r>
      <w:r>
        <w:rPr>
          <w:noProof/>
        </w:rPr>
        <w:fldChar w:fldCharType="separate"/>
      </w:r>
      <w:r>
        <w:rPr>
          <w:noProof/>
        </w:rPr>
        <w:t>145</w:t>
      </w:r>
      <w:r>
        <w:rPr>
          <w:noProof/>
        </w:rPr>
        <w:fldChar w:fldCharType="end"/>
      </w:r>
    </w:p>
    <w:p w14:paraId="7B175729" w14:textId="4750A57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_Toc216436105 \h </w:instrText>
      </w:r>
      <w:r>
        <w:rPr>
          <w:noProof/>
        </w:rPr>
      </w:r>
      <w:r>
        <w:rPr>
          <w:noProof/>
        </w:rPr>
        <w:fldChar w:fldCharType="separate"/>
      </w:r>
      <w:r>
        <w:rPr>
          <w:noProof/>
        </w:rPr>
        <w:t>145</w:t>
      </w:r>
      <w:r>
        <w:rPr>
          <w:noProof/>
        </w:rPr>
        <w:fldChar w:fldCharType="end"/>
      </w:r>
    </w:p>
    <w:p w14:paraId="4977BF92" w14:textId="78DA934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_Toc216436106 \h </w:instrText>
      </w:r>
      <w:r>
        <w:rPr>
          <w:noProof/>
        </w:rPr>
      </w:r>
      <w:r>
        <w:rPr>
          <w:noProof/>
        </w:rPr>
        <w:fldChar w:fldCharType="separate"/>
      </w:r>
      <w:r>
        <w:rPr>
          <w:noProof/>
        </w:rPr>
        <w:t>145</w:t>
      </w:r>
      <w:r>
        <w:rPr>
          <w:noProof/>
        </w:rPr>
        <w:fldChar w:fldCharType="end"/>
      </w:r>
    </w:p>
    <w:p w14:paraId="11FD31AA" w14:textId="2B3B4B0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8.1.3.1.5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_Toc216436107 \h </w:instrText>
      </w:r>
      <w:r>
        <w:rPr>
          <w:noProof/>
        </w:rPr>
      </w:r>
      <w:r>
        <w:rPr>
          <w:noProof/>
        </w:rPr>
        <w:fldChar w:fldCharType="separate"/>
      </w:r>
      <w:r>
        <w:rPr>
          <w:noProof/>
        </w:rPr>
        <w:t>146</w:t>
      </w:r>
      <w:r>
        <w:rPr>
          <w:noProof/>
        </w:rPr>
        <w:fldChar w:fldCharType="end"/>
      </w:r>
    </w:p>
    <w:p w14:paraId="3966F045" w14:textId="6F4241D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8.1.3.2</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PUCCH format 1</w:t>
      </w:r>
      <w:r>
        <w:rPr>
          <w:noProof/>
        </w:rPr>
        <w:tab/>
      </w:r>
      <w:r>
        <w:rPr>
          <w:noProof/>
        </w:rPr>
        <w:fldChar w:fldCharType="begin" w:fldLock="1"/>
      </w:r>
      <w:r>
        <w:rPr>
          <w:noProof/>
        </w:rPr>
        <w:instrText xml:space="preserve"> PAGEREF _Toc216436108 \h </w:instrText>
      </w:r>
      <w:r>
        <w:rPr>
          <w:noProof/>
        </w:rPr>
      </w:r>
      <w:r>
        <w:rPr>
          <w:noProof/>
        </w:rPr>
        <w:fldChar w:fldCharType="separate"/>
      </w:r>
      <w:r>
        <w:rPr>
          <w:noProof/>
        </w:rPr>
        <w:t>146</w:t>
      </w:r>
      <w:r>
        <w:rPr>
          <w:noProof/>
        </w:rPr>
        <w:fldChar w:fldCharType="end"/>
      </w:r>
    </w:p>
    <w:p w14:paraId="3D1C52AB" w14:textId="67D2529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NACK to ACK detection</w:t>
      </w:r>
      <w:r>
        <w:rPr>
          <w:noProof/>
        </w:rPr>
        <w:tab/>
      </w:r>
      <w:r>
        <w:rPr>
          <w:noProof/>
        </w:rPr>
        <w:fldChar w:fldCharType="begin" w:fldLock="1"/>
      </w:r>
      <w:r>
        <w:rPr>
          <w:noProof/>
        </w:rPr>
        <w:instrText xml:space="preserve"> PAGEREF _Toc216436109 \h </w:instrText>
      </w:r>
      <w:r>
        <w:rPr>
          <w:noProof/>
        </w:rPr>
      </w:r>
      <w:r>
        <w:rPr>
          <w:noProof/>
        </w:rPr>
        <w:fldChar w:fldCharType="separate"/>
      </w:r>
      <w:r>
        <w:rPr>
          <w:noProof/>
        </w:rPr>
        <w:t>146</w:t>
      </w:r>
      <w:r>
        <w:rPr>
          <w:noProof/>
        </w:rPr>
        <w:fldChar w:fldCharType="end"/>
      </w:r>
    </w:p>
    <w:p w14:paraId="029C4E87" w14:textId="7F5438D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ACK missed detection</w:t>
      </w:r>
      <w:r>
        <w:rPr>
          <w:noProof/>
        </w:rPr>
        <w:tab/>
      </w:r>
      <w:r>
        <w:rPr>
          <w:noProof/>
        </w:rPr>
        <w:fldChar w:fldCharType="begin" w:fldLock="1"/>
      </w:r>
      <w:r>
        <w:rPr>
          <w:noProof/>
        </w:rPr>
        <w:instrText xml:space="preserve"> PAGEREF _Toc216436110 \h </w:instrText>
      </w:r>
      <w:r>
        <w:rPr>
          <w:noProof/>
        </w:rPr>
      </w:r>
      <w:r>
        <w:rPr>
          <w:noProof/>
        </w:rPr>
        <w:fldChar w:fldCharType="separate"/>
      </w:r>
      <w:r>
        <w:rPr>
          <w:noProof/>
        </w:rPr>
        <w:t>148</w:t>
      </w:r>
      <w:r>
        <w:rPr>
          <w:noProof/>
        </w:rPr>
        <w:fldChar w:fldCharType="end"/>
      </w:r>
    </w:p>
    <w:p w14:paraId="417D53CE" w14:textId="102CFC61"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8.1.3.3</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PUCCH format 2</w:t>
      </w:r>
      <w:r>
        <w:rPr>
          <w:noProof/>
        </w:rPr>
        <w:tab/>
      </w:r>
      <w:r>
        <w:rPr>
          <w:noProof/>
        </w:rPr>
        <w:fldChar w:fldCharType="begin" w:fldLock="1"/>
      </w:r>
      <w:r>
        <w:rPr>
          <w:noProof/>
        </w:rPr>
        <w:instrText xml:space="preserve"> PAGEREF _Toc216436111 \h </w:instrText>
      </w:r>
      <w:r>
        <w:rPr>
          <w:noProof/>
        </w:rPr>
      </w:r>
      <w:r>
        <w:rPr>
          <w:noProof/>
        </w:rPr>
        <w:fldChar w:fldCharType="separate"/>
      </w:r>
      <w:r>
        <w:rPr>
          <w:noProof/>
        </w:rPr>
        <w:t>151</w:t>
      </w:r>
      <w:r>
        <w:rPr>
          <w:noProof/>
        </w:rPr>
        <w:fldChar w:fldCharType="end"/>
      </w:r>
    </w:p>
    <w:p w14:paraId="0004D99D" w14:textId="6A9533E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ACK missed detection</w:t>
      </w:r>
      <w:r>
        <w:rPr>
          <w:noProof/>
        </w:rPr>
        <w:tab/>
      </w:r>
      <w:r>
        <w:rPr>
          <w:noProof/>
        </w:rPr>
        <w:fldChar w:fldCharType="begin" w:fldLock="1"/>
      </w:r>
      <w:r>
        <w:rPr>
          <w:noProof/>
        </w:rPr>
        <w:instrText xml:space="preserve"> PAGEREF _Toc216436112 \h </w:instrText>
      </w:r>
      <w:r>
        <w:rPr>
          <w:noProof/>
        </w:rPr>
      </w:r>
      <w:r>
        <w:rPr>
          <w:noProof/>
        </w:rPr>
        <w:fldChar w:fldCharType="separate"/>
      </w:r>
      <w:r>
        <w:rPr>
          <w:noProof/>
        </w:rPr>
        <w:t>151</w:t>
      </w:r>
      <w:r>
        <w:rPr>
          <w:noProof/>
        </w:rPr>
        <w:fldChar w:fldCharType="end"/>
      </w:r>
    </w:p>
    <w:p w14:paraId="551D02FF" w14:textId="78ECDFE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UCI BLER performance requirements</w:t>
      </w:r>
      <w:r>
        <w:rPr>
          <w:noProof/>
        </w:rPr>
        <w:tab/>
      </w:r>
      <w:r>
        <w:rPr>
          <w:noProof/>
        </w:rPr>
        <w:fldChar w:fldCharType="begin" w:fldLock="1"/>
      </w:r>
      <w:r>
        <w:rPr>
          <w:noProof/>
        </w:rPr>
        <w:instrText xml:space="preserve"> PAGEREF _Toc216436113 \h </w:instrText>
      </w:r>
      <w:r>
        <w:rPr>
          <w:noProof/>
        </w:rPr>
      </w:r>
      <w:r>
        <w:rPr>
          <w:noProof/>
        </w:rPr>
        <w:fldChar w:fldCharType="separate"/>
      </w:r>
      <w:r>
        <w:rPr>
          <w:noProof/>
        </w:rPr>
        <w:t>152</w:t>
      </w:r>
      <w:r>
        <w:rPr>
          <w:noProof/>
        </w:rPr>
        <w:fldChar w:fldCharType="end"/>
      </w:r>
    </w:p>
    <w:p w14:paraId="5508DBDC" w14:textId="104B6A70"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8.1.3.4</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PUCCH format 3</w:t>
      </w:r>
      <w:r>
        <w:rPr>
          <w:noProof/>
        </w:rPr>
        <w:tab/>
      </w:r>
      <w:r>
        <w:rPr>
          <w:noProof/>
        </w:rPr>
        <w:fldChar w:fldCharType="begin" w:fldLock="1"/>
      </w:r>
      <w:r>
        <w:rPr>
          <w:noProof/>
        </w:rPr>
        <w:instrText xml:space="preserve"> PAGEREF _Toc216436114 \h </w:instrText>
      </w:r>
      <w:r>
        <w:rPr>
          <w:noProof/>
        </w:rPr>
      </w:r>
      <w:r>
        <w:rPr>
          <w:noProof/>
        </w:rPr>
        <w:fldChar w:fldCharType="separate"/>
      </w:r>
      <w:r>
        <w:rPr>
          <w:noProof/>
        </w:rPr>
        <w:t>154</w:t>
      </w:r>
      <w:r>
        <w:rPr>
          <w:noProof/>
        </w:rPr>
        <w:fldChar w:fldCharType="end"/>
      </w:r>
    </w:p>
    <w:p w14:paraId="4FE76BDA" w14:textId="32D5376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_Toc216436115 \h </w:instrText>
      </w:r>
      <w:r>
        <w:rPr>
          <w:noProof/>
        </w:rPr>
      </w:r>
      <w:r>
        <w:rPr>
          <w:noProof/>
        </w:rPr>
        <w:fldChar w:fldCharType="separate"/>
      </w:r>
      <w:r>
        <w:rPr>
          <w:noProof/>
        </w:rPr>
        <w:t>154</w:t>
      </w:r>
      <w:r>
        <w:rPr>
          <w:noProof/>
        </w:rPr>
        <w:fldChar w:fldCharType="end"/>
      </w:r>
    </w:p>
    <w:p w14:paraId="7C21575E" w14:textId="0D8B594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_Toc216436116 \h </w:instrText>
      </w:r>
      <w:r>
        <w:rPr>
          <w:noProof/>
        </w:rPr>
      </w:r>
      <w:r>
        <w:rPr>
          <w:noProof/>
        </w:rPr>
        <w:fldChar w:fldCharType="separate"/>
      </w:r>
      <w:r>
        <w:rPr>
          <w:noProof/>
        </w:rPr>
        <w:t>154</w:t>
      </w:r>
      <w:r>
        <w:rPr>
          <w:noProof/>
        </w:rPr>
        <w:fldChar w:fldCharType="end"/>
      </w:r>
    </w:p>
    <w:p w14:paraId="2621B4CD" w14:textId="6E8747E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_Toc216436117 \h </w:instrText>
      </w:r>
      <w:r>
        <w:rPr>
          <w:noProof/>
        </w:rPr>
      </w:r>
      <w:r>
        <w:rPr>
          <w:noProof/>
        </w:rPr>
        <w:fldChar w:fldCharType="separate"/>
      </w:r>
      <w:r>
        <w:rPr>
          <w:noProof/>
        </w:rPr>
        <w:t>154</w:t>
      </w:r>
      <w:r>
        <w:rPr>
          <w:noProof/>
        </w:rPr>
        <w:fldChar w:fldCharType="end"/>
      </w:r>
    </w:p>
    <w:p w14:paraId="7621D57D" w14:textId="1C376C3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8.1.3.4.4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_Toc216436118 \h </w:instrText>
      </w:r>
      <w:r>
        <w:rPr>
          <w:noProof/>
        </w:rPr>
      </w:r>
      <w:r>
        <w:rPr>
          <w:noProof/>
        </w:rPr>
        <w:fldChar w:fldCharType="separate"/>
      </w:r>
      <w:r>
        <w:rPr>
          <w:noProof/>
        </w:rPr>
        <w:t>155</w:t>
      </w:r>
      <w:r>
        <w:rPr>
          <w:noProof/>
        </w:rPr>
        <w:fldChar w:fldCharType="end"/>
      </w:r>
    </w:p>
    <w:p w14:paraId="0B082562" w14:textId="33A9286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8.1.3.4.5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_Toc216436119 \h </w:instrText>
      </w:r>
      <w:r>
        <w:rPr>
          <w:noProof/>
        </w:rPr>
      </w:r>
      <w:r>
        <w:rPr>
          <w:noProof/>
        </w:rPr>
        <w:fldChar w:fldCharType="separate"/>
      </w:r>
      <w:r>
        <w:rPr>
          <w:noProof/>
        </w:rPr>
        <w:t>156</w:t>
      </w:r>
      <w:r>
        <w:rPr>
          <w:noProof/>
        </w:rPr>
        <w:fldChar w:fldCharType="end"/>
      </w:r>
    </w:p>
    <w:p w14:paraId="528ED593" w14:textId="38BC174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8.1.3.5</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PUCCH format 4</w:t>
      </w:r>
      <w:r>
        <w:rPr>
          <w:noProof/>
        </w:rPr>
        <w:tab/>
      </w:r>
      <w:r>
        <w:rPr>
          <w:noProof/>
        </w:rPr>
        <w:fldChar w:fldCharType="begin" w:fldLock="1"/>
      </w:r>
      <w:r>
        <w:rPr>
          <w:noProof/>
        </w:rPr>
        <w:instrText xml:space="preserve"> PAGEREF _Toc216436120 \h </w:instrText>
      </w:r>
      <w:r>
        <w:rPr>
          <w:noProof/>
        </w:rPr>
      </w:r>
      <w:r>
        <w:rPr>
          <w:noProof/>
        </w:rPr>
        <w:fldChar w:fldCharType="separate"/>
      </w:r>
      <w:r>
        <w:rPr>
          <w:noProof/>
        </w:rPr>
        <w:t>156</w:t>
      </w:r>
      <w:r>
        <w:rPr>
          <w:noProof/>
        </w:rPr>
        <w:fldChar w:fldCharType="end"/>
      </w:r>
    </w:p>
    <w:p w14:paraId="4CA4525A" w14:textId="481A64A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8.1.3.5.1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_Toc216436121 \h </w:instrText>
      </w:r>
      <w:r>
        <w:rPr>
          <w:noProof/>
        </w:rPr>
      </w:r>
      <w:r>
        <w:rPr>
          <w:noProof/>
        </w:rPr>
        <w:fldChar w:fldCharType="separate"/>
      </w:r>
      <w:r>
        <w:rPr>
          <w:noProof/>
        </w:rPr>
        <w:t>156</w:t>
      </w:r>
      <w:r>
        <w:rPr>
          <w:noProof/>
        </w:rPr>
        <w:fldChar w:fldCharType="end"/>
      </w:r>
    </w:p>
    <w:p w14:paraId="56F81A64" w14:textId="33ED3BD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8.1.3.5.2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_Toc216436122 \h </w:instrText>
      </w:r>
      <w:r>
        <w:rPr>
          <w:noProof/>
        </w:rPr>
      </w:r>
      <w:r>
        <w:rPr>
          <w:noProof/>
        </w:rPr>
        <w:fldChar w:fldCharType="separate"/>
      </w:r>
      <w:r>
        <w:rPr>
          <w:noProof/>
        </w:rPr>
        <w:t>157</w:t>
      </w:r>
      <w:r>
        <w:rPr>
          <w:noProof/>
        </w:rPr>
        <w:fldChar w:fldCharType="end"/>
      </w:r>
    </w:p>
    <w:p w14:paraId="0719440D" w14:textId="6A03B6A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8.1.3.5.3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_Toc216436123 \h </w:instrText>
      </w:r>
      <w:r>
        <w:rPr>
          <w:noProof/>
        </w:rPr>
      </w:r>
      <w:r>
        <w:rPr>
          <w:noProof/>
        </w:rPr>
        <w:fldChar w:fldCharType="separate"/>
      </w:r>
      <w:r>
        <w:rPr>
          <w:noProof/>
        </w:rPr>
        <w:t>157</w:t>
      </w:r>
      <w:r>
        <w:rPr>
          <w:noProof/>
        </w:rPr>
        <w:fldChar w:fldCharType="end"/>
      </w:r>
    </w:p>
    <w:p w14:paraId="6F545267" w14:textId="02E2093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8.1.3.5.4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_Toc216436124 \h </w:instrText>
      </w:r>
      <w:r>
        <w:rPr>
          <w:noProof/>
        </w:rPr>
      </w:r>
      <w:r>
        <w:rPr>
          <w:noProof/>
        </w:rPr>
        <w:fldChar w:fldCharType="separate"/>
      </w:r>
      <w:r>
        <w:rPr>
          <w:noProof/>
        </w:rPr>
        <w:t>157</w:t>
      </w:r>
      <w:r>
        <w:rPr>
          <w:noProof/>
        </w:rPr>
        <w:fldChar w:fldCharType="end"/>
      </w:r>
    </w:p>
    <w:p w14:paraId="10EA35A7" w14:textId="1245B0C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8.1.3.5.5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_Toc216436125 \h </w:instrText>
      </w:r>
      <w:r>
        <w:rPr>
          <w:noProof/>
        </w:rPr>
      </w:r>
      <w:r>
        <w:rPr>
          <w:noProof/>
        </w:rPr>
        <w:fldChar w:fldCharType="separate"/>
      </w:r>
      <w:r>
        <w:rPr>
          <w:noProof/>
        </w:rPr>
        <w:t>158</w:t>
      </w:r>
      <w:r>
        <w:rPr>
          <w:noProof/>
        </w:rPr>
        <w:fldChar w:fldCharType="end"/>
      </w:r>
    </w:p>
    <w:p w14:paraId="04190171" w14:textId="7130FDE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8.1.3.6</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Performance requirements for multi-slot PUCCH</w:t>
      </w:r>
      <w:r>
        <w:rPr>
          <w:noProof/>
        </w:rPr>
        <w:tab/>
      </w:r>
      <w:r>
        <w:rPr>
          <w:noProof/>
        </w:rPr>
        <w:fldChar w:fldCharType="begin" w:fldLock="1"/>
      </w:r>
      <w:r>
        <w:rPr>
          <w:noProof/>
        </w:rPr>
        <w:instrText xml:space="preserve"> PAGEREF _Toc216436126 \h </w:instrText>
      </w:r>
      <w:r>
        <w:rPr>
          <w:noProof/>
        </w:rPr>
      </w:r>
      <w:r>
        <w:rPr>
          <w:noProof/>
        </w:rPr>
        <w:fldChar w:fldCharType="separate"/>
      </w:r>
      <w:r>
        <w:rPr>
          <w:noProof/>
        </w:rPr>
        <w:t>159</w:t>
      </w:r>
      <w:r>
        <w:rPr>
          <w:noProof/>
        </w:rPr>
        <w:fldChar w:fldCharType="end"/>
      </w:r>
    </w:p>
    <w:p w14:paraId="4E590140" w14:textId="5A013C5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8.1.3.6.1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multi-slot PUCCH format 1</w:t>
      </w:r>
      <w:r>
        <w:rPr>
          <w:noProof/>
        </w:rPr>
        <w:tab/>
      </w:r>
      <w:r>
        <w:rPr>
          <w:noProof/>
        </w:rPr>
        <w:fldChar w:fldCharType="begin" w:fldLock="1"/>
      </w:r>
      <w:r>
        <w:rPr>
          <w:noProof/>
        </w:rPr>
        <w:instrText xml:space="preserve"> PAGEREF _Toc216436127 \h </w:instrText>
      </w:r>
      <w:r>
        <w:rPr>
          <w:noProof/>
        </w:rPr>
      </w:r>
      <w:r>
        <w:rPr>
          <w:noProof/>
        </w:rPr>
        <w:fldChar w:fldCharType="separate"/>
      </w:r>
      <w:r>
        <w:rPr>
          <w:noProof/>
        </w:rPr>
        <w:t>159</w:t>
      </w:r>
      <w:r>
        <w:rPr>
          <w:noProof/>
        </w:rPr>
        <w:fldChar w:fldCharType="end"/>
      </w:r>
    </w:p>
    <w:p w14:paraId="4791CCBD" w14:textId="0E82CBAE"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PRACH</w:t>
      </w:r>
      <w:r>
        <w:rPr>
          <w:noProof/>
        </w:rPr>
        <w:tab/>
      </w:r>
      <w:r>
        <w:rPr>
          <w:noProof/>
        </w:rPr>
        <w:fldChar w:fldCharType="begin" w:fldLock="1"/>
      </w:r>
      <w:r>
        <w:rPr>
          <w:noProof/>
        </w:rPr>
        <w:instrText xml:space="preserve"> PAGEREF _Toc216436128 \h </w:instrText>
      </w:r>
      <w:r>
        <w:rPr>
          <w:noProof/>
        </w:rPr>
      </w:r>
      <w:r>
        <w:rPr>
          <w:noProof/>
        </w:rPr>
        <w:fldChar w:fldCharType="separate"/>
      </w:r>
      <w:r>
        <w:rPr>
          <w:noProof/>
        </w:rPr>
        <w:t>162</w:t>
      </w:r>
      <w:r>
        <w:rPr>
          <w:noProof/>
        </w:rPr>
        <w:fldChar w:fldCharType="end"/>
      </w:r>
    </w:p>
    <w:p w14:paraId="3F685C5B" w14:textId="4A9D936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S Mincho"/>
          <w:noProof/>
        </w:rPr>
        <w:t>8.1.4.1</w:t>
      </w:r>
      <w:r>
        <w:rPr>
          <w:rFonts w:asciiTheme="minorHAnsi" w:eastAsiaTheme="minorEastAsia" w:hAnsiTheme="minorHAnsi" w:cstheme="minorBidi"/>
          <w:noProof/>
          <w:kern w:val="2"/>
          <w:sz w:val="24"/>
          <w:szCs w:val="24"/>
          <w:lang w:eastAsia="zh-CN"/>
          <w14:ligatures w14:val="standardContextual"/>
        </w:rPr>
        <w:tab/>
      </w:r>
      <w:r w:rsidRPr="00792676">
        <w:rPr>
          <w:rFonts w:eastAsia="MS Mincho"/>
          <w:noProof/>
        </w:rPr>
        <w:t>PRACH false alarm probability and missed detection requirements</w:t>
      </w:r>
      <w:r>
        <w:rPr>
          <w:noProof/>
        </w:rPr>
        <w:tab/>
      </w:r>
      <w:r>
        <w:rPr>
          <w:noProof/>
        </w:rPr>
        <w:fldChar w:fldCharType="begin" w:fldLock="1"/>
      </w:r>
      <w:r>
        <w:rPr>
          <w:noProof/>
        </w:rPr>
        <w:instrText xml:space="preserve"> PAGEREF _Toc216436129 \h </w:instrText>
      </w:r>
      <w:r>
        <w:rPr>
          <w:noProof/>
        </w:rPr>
      </w:r>
      <w:r>
        <w:rPr>
          <w:noProof/>
        </w:rPr>
        <w:fldChar w:fldCharType="separate"/>
      </w:r>
      <w:r>
        <w:rPr>
          <w:noProof/>
        </w:rPr>
        <w:t>162</w:t>
      </w:r>
      <w:r>
        <w:rPr>
          <w:noProof/>
        </w:rPr>
        <w:fldChar w:fldCharType="end"/>
      </w:r>
    </w:p>
    <w:p w14:paraId="21ABE5E7" w14:textId="0321D24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_Toc216436130 \h </w:instrText>
      </w:r>
      <w:r>
        <w:rPr>
          <w:noProof/>
        </w:rPr>
      </w:r>
      <w:r>
        <w:rPr>
          <w:noProof/>
        </w:rPr>
        <w:fldChar w:fldCharType="separate"/>
      </w:r>
      <w:r>
        <w:rPr>
          <w:noProof/>
        </w:rPr>
        <w:t>162</w:t>
      </w:r>
      <w:r>
        <w:rPr>
          <w:noProof/>
        </w:rPr>
        <w:fldChar w:fldCharType="end"/>
      </w:r>
    </w:p>
    <w:p w14:paraId="5A9F9666" w14:textId="7EAFFD0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_Toc216436131 \h </w:instrText>
      </w:r>
      <w:r>
        <w:rPr>
          <w:noProof/>
        </w:rPr>
      </w:r>
      <w:r>
        <w:rPr>
          <w:noProof/>
        </w:rPr>
        <w:fldChar w:fldCharType="separate"/>
      </w:r>
      <w:r>
        <w:rPr>
          <w:noProof/>
        </w:rPr>
        <w:t>163</w:t>
      </w:r>
      <w:r>
        <w:rPr>
          <w:noProof/>
        </w:rPr>
        <w:fldChar w:fldCharType="end"/>
      </w:r>
    </w:p>
    <w:p w14:paraId="3759ABD6" w14:textId="3BE2155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_Toc216436132 \h </w:instrText>
      </w:r>
      <w:r>
        <w:rPr>
          <w:noProof/>
        </w:rPr>
      </w:r>
      <w:r>
        <w:rPr>
          <w:noProof/>
        </w:rPr>
        <w:fldChar w:fldCharType="separate"/>
      </w:r>
      <w:r>
        <w:rPr>
          <w:noProof/>
        </w:rPr>
        <w:t>163</w:t>
      </w:r>
      <w:r>
        <w:rPr>
          <w:noProof/>
        </w:rPr>
        <w:fldChar w:fldCharType="end"/>
      </w:r>
    </w:p>
    <w:p w14:paraId="0621EFFC" w14:textId="5B4B056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_Toc216436133 \h </w:instrText>
      </w:r>
      <w:r>
        <w:rPr>
          <w:noProof/>
        </w:rPr>
      </w:r>
      <w:r>
        <w:rPr>
          <w:noProof/>
        </w:rPr>
        <w:fldChar w:fldCharType="separate"/>
      </w:r>
      <w:r>
        <w:rPr>
          <w:noProof/>
        </w:rPr>
        <w:t>163</w:t>
      </w:r>
      <w:r>
        <w:rPr>
          <w:noProof/>
        </w:rPr>
        <w:fldChar w:fldCharType="end"/>
      </w:r>
    </w:p>
    <w:p w14:paraId="5F0055B6" w14:textId="7D549E7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8.1.4.1.5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_Toc216436134 \h </w:instrText>
      </w:r>
      <w:r>
        <w:rPr>
          <w:noProof/>
        </w:rPr>
      </w:r>
      <w:r>
        <w:rPr>
          <w:noProof/>
        </w:rPr>
        <w:fldChar w:fldCharType="separate"/>
      </w:r>
      <w:r>
        <w:rPr>
          <w:noProof/>
        </w:rPr>
        <w:t>164</w:t>
      </w:r>
      <w:r>
        <w:rPr>
          <w:noProof/>
        </w:rPr>
        <w:fldChar w:fldCharType="end"/>
      </w:r>
    </w:p>
    <w:p w14:paraId="2AE505AE" w14:textId="57A67D5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Performance requirements</w:t>
      </w:r>
      <w:r>
        <w:rPr>
          <w:noProof/>
        </w:rPr>
        <w:tab/>
      </w:r>
      <w:r>
        <w:rPr>
          <w:noProof/>
        </w:rPr>
        <w:fldChar w:fldCharType="begin" w:fldLock="1"/>
      </w:r>
      <w:r>
        <w:rPr>
          <w:noProof/>
        </w:rPr>
        <w:instrText xml:space="preserve"> PAGEREF _Toc216436135 \h </w:instrText>
      </w:r>
      <w:r>
        <w:rPr>
          <w:noProof/>
        </w:rPr>
      </w:r>
      <w:r>
        <w:rPr>
          <w:noProof/>
        </w:rPr>
        <w:fldChar w:fldCharType="separate"/>
      </w:r>
      <w:r>
        <w:rPr>
          <w:noProof/>
        </w:rPr>
        <w:t>165</w:t>
      </w:r>
      <w:r>
        <w:rPr>
          <w:noProof/>
        </w:rPr>
        <w:fldChar w:fldCharType="end"/>
      </w:r>
    </w:p>
    <w:p w14:paraId="2F17A088" w14:textId="7B99E02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_Toc216436136 \h </w:instrText>
      </w:r>
      <w:r>
        <w:rPr>
          <w:noProof/>
        </w:rPr>
      </w:r>
      <w:r>
        <w:rPr>
          <w:noProof/>
        </w:rPr>
        <w:fldChar w:fldCharType="separate"/>
      </w:r>
      <w:r>
        <w:rPr>
          <w:noProof/>
        </w:rPr>
        <w:t>165</w:t>
      </w:r>
      <w:r>
        <w:rPr>
          <w:noProof/>
        </w:rPr>
        <w:fldChar w:fldCharType="end"/>
      </w:r>
    </w:p>
    <w:p w14:paraId="38763D5A" w14:textId="1C95D8A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Malgun Gothic"/>
          <w:noProof/>
        </w:rPr>
        <w:t>8.2.1.1</w:t>
      </w:r>
      <w:r>
        <w:rPr>
          <w:rFonts w:asciiTheme="minorHAnsi" w:eastAsiaTheme="minorEastAsia" w:hAnsiTheme="minorHAnsi" w:cstheme="minorBidi"/>
          <w:noProof/>
          <w:kern w:val="2"/>
          <w:sz w:val="24"/>
          <w:szCs w:val="24"/>
          <w:lang w:eastAsia="zh-CN"/>
          <w14:ligatures w14:val="standardContextual"/>
        </w:rPr>
        <w:tab/>
      </w:r>
      <w:r w:rsidRPr="00792676">
        <w:rPr>
          <w:rFonts w:eastAsia="Malgun Gothic"/>
          <w:noProof/>
        </w:rPr>
        <w:t>Scope and definitions</w:t>
      </w:r>
      <w:r>
        <w:rPr>
          <w:noProof/>
        </w:rPr>
        <w:tab/>
      </w:r>
      <w:r>
        <w:rPr>
          <w:noProof/>
        </w:rPr>
        <w:fldChar w:fldCharType="begin" w:fldLock="1"/>
      </w:r>
      <w:r>
        <w:rPr>
          <w:noProof/>
        </w:rPr>
        <w:instrText xml:space="preserve"> PAGEREF _Toc216436137 \h </w:instrText>
      </w:r>
      <w:r>
        <w:rPr>
          <w:noProof/>
        </w:rPr>
      </w:r>
      <w:r>
        <w:rPr>
          <w:noProof/>
        </w:rPr>
        <w:fldChar w:fldCharType="separate"/>
      </w:r>
      <w:r>
        <w:rPr>
          <w:noProof/>
        </w:rPr>
        <w:t>165</w:t>
      </w:r>
      <w:r>
        <w:rPr>
          <w:noProof/>
        </w:rPr>
        <w:fldChar w:fldCharType="end"/>
      </w:r>
    </w:p>
    <w:p w14:paraId="2B1C6529" w14:textId="5777CC42"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Demodulation performance requirements</w:t>
      </w:r>
      <w:r>
        <w:rPr>
          <w:noProof/>
        </w:rPr>
        <w:tab/>
      </w:r>
      <w:r>
        <w:rPr>
          <w:noProof/>
        </w:rPr>
        <w:fldChar w:fldCharType="begin" w:fldLock="1"/>
      </w:r>
      <w:r>
        <w:rPr>
          <w:noProof/>
        </w:rPr>
        <w:instrText xml:space="preserve"> PAGEREF _Toc216436138 \h </w:instrText>
      </w:r>
      <w:r>
        <w:rPr>
          <w:noProof/>
        </w:rPr>
      </w:r>
      <w:r>
        <w:rPr>
          <w:noProof/>
        </w:rPr>
        <w:fldChar w:fldCharType="separate"/>
      </w:r>
      <w:r>
        <w:rPr>
          <w:noProof/>
        </w:rPr>
        <w:t>166</w:t>
      </w:r>
      <w:r>
        <w:rPr>
          <w:noProof/>
        </w:rPr>
        <w:fldChar w:fldCharType="end"/>
      </w:r>
    </w:p>
    <w:p w14:paraId="7B61A9F6" w14:textId="3E0A0FC4"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_Toc216436139 \h </w:instrText>
      </w:r>
      <w:r>
        <w:rPr>
          <w:noProof/>
        </w:rPr>
      </w:r>
      <w:r>
        <w:rPr>
          <w:noProof/>
        </w:rPr>
        <w:fldChar w:fldCharType="separate"/>
      </w:r>
      <w:r>
        <w:rPr>
          <w:noProof/>
        </w:rPr>
        <w:t>166</w:t>
      </w:r>
      <w:r>
        <w:rPr>
          <w:noProof/>
        </w:rPr>
        <w:fldChar w:fldCharType="end"/>
      </w:r>
    </w:p>
    <w:p w14:paraId="6CC23AED" w14:textId="26F03F5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8.2.2.1.1</w:t>
      </w:r>
      <w:r>
        <w:rPr>
          <w:rFonts w:asciiTheme="minorHAnsi" w:eastAsiaTheme="minorEastAsia" w:hAnsiTheme="minorHAnsi" w:cstheme="minorBidi"/>
          <w:noProof/>
          <w:kern w:val="2"/>
          <w:sz w:val="24"/>
          <w:szCs w:val="24"/>
          <w:lang w:eastAsia="zh-CN"/>
          <w14:ligatures w14:val="standardContextual"/>
        </w:rPr>
        <w:tab/>
      </w:r>
      <w:r>
        <w:rPr>
          <w:noProof/>
        </w:rPr>
        <w:t>Applicability of requirements</w:t>
      </w:r>
      <w:r>
        <w:rPr>
          <w:noProof/>
        </w:rPr>
        <w:tab/>
      </w:r>
      <w:r>
        <w:rPr>
          <w:noProof/>
        </w:rPr>
        <w:fldChar w:fldCharType="begin" w:fldLock="1"/>
      </w:r>
      <w:r>
        <w:rPr>
          <w:noProof/>
        </w:rPr>
        <w:instrText xml:space="preserve"> PAGEREF _Toc216436140 \h </w:instrText>
      </w:r>
      <w:r>
        <w:rPr>
          <w:noProof/>
        </w:rPr>
      </w:r>
      <w:r>
        <w:rPr>
          <w:noProof/>
        </w:rPr>
        <w:fldChar w:fldCharType="separate"/>
      </w:r>
      <w:r>
        <w:rPr>
          <w:noProof/>
        </w:rPr>
        <w:t>166</w:t>
      </w:r>
      <w:r>
        <w:rPr>
          <w:noProof/>
        </w:rPr>
        <w:fldChar w:fldCharType="end"/>
      </w:r>
    </w:p>
    <w:p w14:paraId="725B79F9" w14:textId="33A123C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PDSCH</w:t>
      </w:r>
      <w:r>
        <w:rPr>
          <w:noProof/>
        </w:rPr>
        <w:tab/>
      </w:r>
      <w:r>
        <w:rPr>
          <w:noProof/>
        </w:rPr>
        <w:fldChar w:fldCharType="begin" w:fldLock="1"/>
      </w:r>
      <w:r>
        <w:rPr>
          <w:noProof/>
        </w:rPr>
        <w:instrText xml:space="preserve"> PAGEREF _Toc216436141 \h </w:instrText>
      </w:r>
      <w:r>
        <w:rPr>
          <w:noProof/>
        </w:rPr>
      </w:r>
      <w:r>
        <w:rPr>
          <w:noProof/>
        </w:rPr>
        <w:fldChar w:fldCharType="separate"/>
      </w:r>
      <w:r>
        <w:rPr>
          <w:noProof/>
        </w:rPr>
        <w:t>167</w:t>
      </w:r>
      <w:r>
        <w:rPr>
          <w:noProof/>
        </w:rPr>
        <w:fldChar w:fldCharType="end"/>
      </w:r>
    </w:p>
    <w:p w14:paraId="3A634A9B" w14:textId="40F989B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Definition and applicability</w:t>
      </w:r>
      <w:r>
        <w:rPr>
          <w:noProof/>
        </w:rPr>
        <w:tab/>
      </w:r>
      <w:r>
        <w:rPr>
          <w:noProof/>
        </w:rPr>
        <w:fldChar w:fldCharType="begin" w:fldLock="1"/>
      </w:r>
      <w:r>
        <w:rPr>
          <w:noProof/>
        </w:rPr>
        <w:instrText xml:space="preserve"> PAGEREF _Toc216436142 \h </w:instrText>
      </w:r>
      <w:r>
        <w:rPr>
          <w:noProof/>
        </w:rPr>
      </w:r>
      <w:r>
        <w:rPr>
          <w:noProof/>
        </w:rPr>
        <w:fldChar w:fldCharType="separate"/>
      </w:r>
      <w:r>
        <w:rPr>
          <w:noProof/>
        </w:rPr>
        <w:t>167</w:t>
      </w:r>
      <w:r>
        <w:rPr>
          <w:noProof/>
        </w:rPr>
        <w:fldChar w:fldCharType="end"/>
      </w:r>
    </w:p>
    <w:p w14:paraId="0E31ED9C" w14:textId="52B9D73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Minimum requirement</w:t>
      </w:r>
      <w:r>
        <w:rPr>
          <w:noProof/>
        </w:rPr>
        <w:tab/>
      </w:r>
      <w:r>
        <w:rPr>
          <w:noProof/>
        </w:rPr>
        <w:fldChar w:fldCharType="begin" w:fldLock="1"/>
      </w:r>
      <w:r>
        <w:rPr>
          <w:noProof/>
        </w:rPr>
        <w:instrText xml:space="preserve"> PAGEREF _Toc216436143 \h </w:instrText>
      </w:r>
      <w:r>
        <w:rPr>
          <w:noProof/>
        </w:rPr>
      </w:r>
      <w:r>
        <w:rPr>
          <w:noProof/>
        </w:rPr>
        <w:fldChar w:fldCharType="separate"/>
      </w:r>
      <w:r>
        <w:rPr>
          <w:noProof/>
        </w:rPr>
        <w:t>167</w:t>
      </w:r>
      <w:r>
        <w:rPr>
          <w:noProof/>
        </w:rPr>
        <w:fldChar w:fldCharType="end"/>
      </w:r>
    </w:p>
    <w:p w14:paraId="2C753039" w14:textId="01BE739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Test purpose</w:t>
      </w:r>
      <w:r>
        <w:rPr>
          <w:noProof/>
        </w:rPr>
        <w:tab/>
      </w:r>
      <w:r>
        <w:rPr>
          <w:noProof/>
        </w:rPr>
        <w:fldChar w:fldCharType="begin" w:fldLock="1"/>
      </w:r>
      <w:r>
        <w:rPr>
          <w:noProof/>
        </w:rPr>
        <w:instrText xml:space="preserve"> PAGEREF _Toc216436144 \h </w:instrText>
      </w:r>
      <w:r>
        <w:rPr>
          <w:noProof/>
        </w:rPr>
      </w:r>
      <w:r>
        <w:rPr>
          <w:noProof/>
        </w:rPr>
        <w:fldChar w:fldCharType="separate"/>
      </w:r>
      <w:r>
        <w:rPr>
          <w:noProof/>
        </w:rPr>
        <w:t>167</w:t>
      </w:r>
      <w:r>
        <w:rPr>
          <w:noProof/>
        </w:rPr>
        <w:fldChar w:fldCharType="end"/>
      </w:r>
    </w:p>
    <w:p w14:paraId="26C7B72D" w14:textId="18D669F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Method of test</w:t>
      </w:r>
      <w:r>
        <w:rPr>
          <w:noProof/>
        </w:rPr>
        <w:tab/>
      </w:r>
      <w:r>
        <w:rPr>
          <w:noProof/>
        </w:rPr>
        <w:fldChar w:fldCharType="begin" w:fldLock="1"/>
      </w:r>
      <w:r>
        <w:rPr>
          <w:noProof/>
        </w:rPr>
        <w:instrText xml:space="preserve"> PAGEREF _Toc216436145 \h </w:instrText>
      </w:r>
      <w:r>
        <w:rPr>
          <w:noProof/>
        </w:rPr>
      </w:r>
      <w:r>
        <w:rPr>
          <w:noProof/>
        </w:rPr>
        <w:fldChar w:fldCharType="separate"/>
      </w:r>
      <w:r>
        <w:rPr>
          <w:noProof/>
        </w:rPr>
        <w:t>167</w:t>
      </w:r>
      <w:r>
        <w:rPr>
          <w:noProof/>
        </w:rPr>
        <w:fldChar w:fldCharType="end"/>
      </w:r>
    </w:p>
    <w:p w14:paraId="56CB033A" w14:textId="396B07D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Test requirement</w:t>
      </w:r>
      <w:r>
        <w:rPr>
          <w:noProof/>
        </w:rPr>
        <w:tab/>
      </w:r>
      <w:r>
        <w:rPr>
          <w:noProof/>
        </w:rPr>
        <w:fldChar w:fldCharType="begin" w:fldLock="1"/>
      </w:r>
      <w:r>
        <w:rPr>
          <w:noProof/>
        </w:rPr>
        <w:instrText xml:space="preserve"> PAGEREF _Toc216436146 \h </w:instrText>
      </w:r>
      <w:r>
        <w:rPr>
          <w:noProof/>
        </w:rPr>
      </w:r>
      <w:r>
        <w:rPr>
          <w:noProof/>
        </w:rPr>
        <w:fldChar w:fldCharType="separate"/>
      </w:r>
      <w:r>
        <w:rPr>
          <w:noProof/>
        </w:rPr>
        <w:t>169</w:t>
      </w:r>
      <w:r>
        <w:rPr>
          <w:noProof/>
        </w:rPr>
        <w:fldChar w:fldCharType="end"/>
      </w:r>
    </w:p>
    <w:p w14:paraId="4547A5A8" w14:textId="1576687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PDCCH</w:t>
      </w:r>
      <w:r>
        <w:rPr>
          <w:noProof/>
        </w:rPr>
        <w:tab/>
      </w:r>
      <w:r>
        <w:rPr>
          <w:noProof/>
        </w:rPr>
        <w:fldChar w:fldCharType="begin" w:fldLock="1"/>
      </w:r>
      <w:r>
        <w:rPr>
          <w:noProof/>
        </w:rPr>
        <w:instrText xml:space="preserve"> PAGEREF _Toc216436147 \h </w:instrText>
      </w:r>
      <w:r>
        <w:rPr>
          <w:noProof/>
        </w:rPr>
      </w:r>
      <w:r>
        <w:rPr>
          <w:noProof/>
        </w:rPr>
        <w:fldChar w:fldCharType="separate"/>
      </w:r>
      <w:r>
        <w:rPr>
          <w:noProof/>
        </w:rPr>
        <w:t>169</w:t>
      </w:r>
      <w:r>
        <w:rPr>
          <w:noProof/>
        </w:rPr>
        <w:fldChar w:fldCharType="end"/>
      </w:r>
    </w:p>
    <w:p w14:paraId="68AAF2D9" w14:textId="408004D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Definition and applicability</w:t>
      </w:r>
      <w:r>
        <w:rPr>
          <w:noProof/>
        </w:rPr>
        <w:tab/>
      </w:r>
      <w:r>
        <w:rPr>
          <w:noProof/>
        </w:rPr>
        <w:fldChar w:fldCharType="begin" w:fldLock="1"/>
      </w:r>
      <w:r>
        <w:rPr>
          <w:noProof/>
        </w:rPr>
        <w:instrText xml:space="preserve"> PAGEREF _Toc216436148 \h </w:instrText>
      </w:r>
      <w:r>
        <w:rPr>
          <w:noProof/>
        </w:rPr>
      </w:r>
      <w:r>
        <w:rPr>
          <w:noProof/>
        </w:rPr>
        <w:fldChar w:fldCharType="separate"/>
      </w:r>
      <w:r>
        <w:rPr>
          <w:noProof/>
        </w:rPr>
        <w:t>169</w:t>
      </w:r>
      <w:r>
        <w:rPr>
          <w:noProof/>
        </w:rPr>
        <w:fldChar w:fldCharType="end"/>
      </w:r>
    </w:p>
    <w:p w14:paraId="0133605A" w14:textId="51AC701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Minimum requirement</w:t>
      </w:r>
      <w:r>
        <w:rPr>
          <w:noProof/>
        </w:rPr>
        <w:tab/>
      </w:r>
      <w:r>
        <w:rPr>
          <w:noProof/>
        </w:rPr>
        <w:fldChar w:fldCharType="begin" w:fldLock="1"/>
      </w:r>
      <w:r>
        <w:rPr>
          <w:noProof/>
        </w:rPr>
        <w:instrText xml:space="preserve"> PAGEREF _Toc216436149 \h </w:instrText>
      </w:r>
      <w:r>
        <w:rPr>
          <w:noProof/>
        </w:rPr>
      </w:r>
      <w:r>
        <w:rPr>
          <w:noProof/>
        </w:rPr>
        <w:fldChar w:fldCharType="separate"/>
      </w:r>
      <w:r>
        <w:rPr>
          <w:noProof/>
        </w:rPr>
        <w:t>169</w:t>
      </w:r>
      <w:r>
        <w:rPr>
          <w:noProof/>
        </w:rPr>
        <w:fldChar w:fldCharType="end"/>
      </w:r>
    </w:p>
    <w:p w14:paraId="2B04174A" w14:textId="2EA39B3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Test purpose</w:t>
      </w:r>
      <w:r>
        <w:rPr>
          <w:noProof/>
        </w:rPr>
        <w:tab/>
      </w:r>
      <w:r>
        <w:rPr>
          <w:noProof/>
        </w:rPr>
        <w:fldChar w:fldCharType="begin" w:fldLock="1"/>
      </w:r>
      <w:r>
        <w:rPr>
          <w:noProof/>
        </w:rPr>
        <w:instrText xml:space="preserve"> PAGEREF _Toc216436150 \h </w:instrText>
      </w:r>
      <w:r>
        <w:rPr>
          <w:noProof/>
        </w:rPr>
      </w:r>
      <w:r>
        <w:rPr>
          <w:noProof/>
        </w:rPr>
        <w:fldChar w:fldCharType="separate"/>
      </w:r>
      <w:r>
        <w:rPr>
          <w:noProof/>
        </w:rPr>
        <w:t>170</w:t>
      </w:r>
      <w:r>
        <w:rPr>
          <w:noProof/>
        </w:rPr>
        <w:fldChar w:fldCharType="end"/>
      </w:r>
    </w:p>
    <w:p w14:paraId="56FE4D5F" w14:textId="3094F2C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Method of test</w:t>
      </w:r>
      <w:r>
        <w:rPr>
          <w:noProof/>
        </w:rPr>
        <w:tab/>
      </w:r>
      <w:r>
        <w:rPr>
          <w:noProof/>
        </w:rPr>
        <w:fldChar w:fldCharType="begin" w:fldLock="1"/>
      </w:r>
      <w:r>
        <w:rPr>
          <w:noProof/>
        </w:rPr>
        <w:instrText xml:space="preserve"> PAGEREF _Toc216436151 \h </w:instrText>
      </w:r>
      <w:r>
        <w:rPr>
          <w:noProof/>
        </w:rPr>
      </w:r>
      <w:r>
        <w:rPr>
          <w:noProof/>
        </w:rPr>
        <w:fldChar w:fldCharType="separate"/>
      </w:r>
      <w:r>
        <w:rPr>
          <w:noProof/>
        </w:rPr>
        <w:t>170</w:t>
      </w:r>
      <w:r>
        <w:rPr>
          <w:noProof/>
        </w:rPr>
        <w:fldChar w:fldCharType="end"/>
      </w:r>
    </w:p>
    <w:p w14:paraId="74EB1288" w14:textId="6CFFC6E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en-GB"/>
        </w:rPr>
        <w:t>8.2.2.3.5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en-GB"/>
        </w:rPr>
        <w:t>Test requirement</w:t>
      </w:r>
      <w:r>
        <w:rPr>
          <w:noProof/>
        </w:rPr>
        <w:tab/>
      </w:r>
      <w:r>
        <w:rPr>
          <w:noProof/>
        </w:rPr>
        <w:fldChar w:fldCharType="begin" w:fldLock="1"/>
      </w:r>
      <w:r>
        <w:rPr>
          <w:noProof/>
        </w:rPr>
        <w:instrText xml:space="preserve"> PAGEREF _Toc216436152 \h </w:instrText>
      </w:r>
      <w:r>
        <w:rPr>
          <w:noProof/>
        </w:rPr>
      </w:r>
      <w:r>
        <w:rPr>
          <w:noProof/>
        </w:rPr>
        <w:fldChar w:fldCharType="separate"/>
      </w:r>
      <w:r>
        <w:rPr>
          <w:noProof/>
        </w:rPr>
        <w:t>170</w:t>
      </w:r>
      <w:r>
        <w:rPr>
          <w:noProof/>
        </w:rPr>
        <w:fldChar w:fldCharType="end"/>
      </w:r>
    </w:p>
    <w:p w14:paraId="7932EBD5" w14:textId="274363E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8.2.2B</w:t>
      </w:r>
      <w:r>
        <w:rPr>
          <w:rFonts w:asciiTheme="minorHAnsi" w:eastAsiaTheme="minorEastAsia" w:hAnsiTheme="minorHAnsi" w:cstheme="minorBidi"/>
          <w:noProof/>
          <w:kern w:val="2"/>
          <w:sz w:val="24"/>
          <w:szCs w:val="24"/>
          <w:lang w:eastAsia="zh-CN"/>
          <w14:ligatures w14:val="standardContextual"/>
        </w:rPr>
        <w:tab/>
      </w:r>
      <w:r>
        <w:rPr>
          <w:noProof/>
        </w:rPr>
        <w:t>Demodulation performance requirements for mIAB</w:t>
      </w:r>
      <w:r>
        <w:rPr>
          <w:noProof/>
        </w:rPr>
        <w:tab/>
      </w:r>
      <w:r>
        <w:rPr>
          <w:noProof/>
        </w:rPr>
        <w:fldChar w:fldCharType="begin" w:fldLock="1"/>
      </w:r>
      <w:r>
        <w:rPr>
          <w:noProof/>
        </w:rPr>
        <w:instrText xml:space="preserve"> PAGEREF _Toc216436153 \h </w:instrText>
      </w:r>
      <w:r>
        <w:rPr>
          <w:noProof/>
        </w:rPr>
      </w:r>
      <w:r>
        <w:rPr>
          <w:noProof/>
        </w:rPr>
        <w:fldChar w:fldCharType="separate"/>
      </w:r>
      <w:r>
        <w:rPr>
          <w:noProof/>
        </w:rPr>
        <w:t>171</w:t>
      </w:r>
      <w:r>
        <w:rPr>
          <w:noProof/>
        </w:rPr>
        <w:fldChar w:fldCharType="end"/>
      </w:r>
    </w:p>
    <w:p w14:paraId="318E311B" w14:textId="2EAAE01A"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8.2.2B.1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_Toc216436154 \h </w:instrText>
      </w:r>
      <w:r>
        <w:rPr>
          <w:noProof/>
        </w:rPr>
      </w:r>
      <w:r>
        <w:rPr>
          <w:noProof/>
        </w:rPr>
        <w:fldChar w:fldCharType="separate"/>
      </w:r>
      <w:r>
        <w:rPr>
          <w:noProof/>
        </w:rPr>
        <w:t>171</w:t>
      </w:r>
      <w:r>
        <w:rPr>
          <w:noProof/>
        </w:rPr>
        <w:fldChar w:fldCharType="end"/>
      </w:r>
    </w:p>
    <w:p w14:paraId="36FEB3D9" w14:textId="5365FDB6"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8.2.2B.1.1</w:t>
      </w:r>
      <w:r>
        <w:rPr>
          <w:rFonts w:asciiTheme="minorHAnsi" w:eastAsiaTheme="minorEastAsia" w:hAnsiTheme="minorHAnsi" w:cstheme="minorBidi"/>
          <w:noProof/>
          <w:kern w:val="2"/>
          <w:sz w:val="24"/>
          <w:szCs w:val="24"/>
          <w:lang w:eastAsia="zh-CN"/>
          <w14:ligatures w14:val="standardContextual"/>
        </w:rPr>
        <w:tab/>
      </w:r>
      <w:r>
        <w:rPr>
          <w:noProof/>
        </w:rPr>
        <w:t>Applicability of requirements</w:t>
      </w:r>
      <w:r>
        <w:rPr>
          <w:noProof/>
        </w:rPr>
        <w:tab/>
      </w:r>
      <w:r>
        <w:rPr>
          <w:noProof/>
        </w:rPr>
        <w:fldChar w:fldCharType="begin" w:fldLock="1"/>
      </w:r>
      <w:r>
        <w:rPr>
          <w:noProof/>
        </w:rPr>
        <w:instrText xml:space="preserve"> PAGEREF _Toc216436155 \h </w:instrText>
      </w:r>
      <w:r>
        <w:rPr>
          <w:noProof/>
        </w:rPr>
      </w:r>
      <w:r>
        <w:rPr>
          <w:noProof/>
        </w:rPr>
        <w:fldChar w:fldCharType="separate"/>
      </w:r>
      <w:r>
        <w:rPr>
          <w:noProof/>
        </w:rPr>
        <w:t>171</w:t>
      </w:r>
      <w:r>
        <w:rPr>
          <w:noProof/>
        </w:rPr>
        <w:fldChar w:fldCharType="end"/>
      </w:r>
    </w:p>
    <w:p w14:paraId="644659E8" w14:textId="26B1F9B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8.2.2B.2</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PDSCH</w:t>
      </w:r>
      <w:r>
        <w:rPr>
          <w:noProof/>
        </w:rPr>
        <w:tab/>
      </w:r>
      <w:r>
        <w:rPr>
          <w:noProof/>
        </w:rPr>
        <w:fldChar w:fldCharType="begin" w:fldLock="1"/>
      </w:r>
      <w:r>
        <w:rPr>
          <w:noProof/>
        </w:rPr>
        <w:instrText xml:space="preserve"> PAGEREF _Toc216436156 \h </w:instrText>
      </w:r>
      <w:r>
        <w:rPr>
          <w:noProof/>
        </w:rPr>
      </w:r>
      <w:r>
        <w:rPr>
          <w:noProof/>
        </w:rPr>
        <w:fldChar w:fldCharType="separate"/>
      </w:r>
      <w:r>
        <w:rPr>
          <w:noProof/>
        </w:rPr>
        <w:t>171</w:t>
      </w:r>
      <w:r>
        <w:rPr>
          <w:noProof/>
        </w:rPr>
        <w:fldChar w:fldCharType="end"/>
      </w:r>
    </w:p>
    <w:p w14:paraId="79F3FD75" w14:textId="5B352EA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8.2.2B.2.1</w:t>
      </w:r>
      <w:r>
        <w:rPr>
          <w:rFonts w:asciiTheme="minorHAnsi" w:eastAsiaTheme="minorEastAsia" w:hAnsiTheme="minorHAnsi" w:cstheme="minorBidi"/>
          <w:noProof/>
          <w:kern w:val="2"/>
          <w:sz w:val="24"/>
          <w:szCs w:val="24"/>
          <w:lang w:eastAsia="zh-CN"/>
          <w14:ligatures w14:val="standardContextual"/>
        </w:rPr>
        <w:tab/>
      </w:r>
      <w:r>
        <w:rPr>
          <w:noProof/>
          <w:lang w:eastAsia="en-GB"/>
        </w:rPr>
        <w:t>Definition and applicability</w:t>
      </w:r>
      <w:r>
        <w:rPr>
          <w:noProof/>
        </w:rPr>
        <w:tab/>
      </w:r>
      <w:r>
        <w:rPr>
          <w:noProof/>
        </w:rPr>
        <w:fldChar w:fldCharType="begin" w:fldLock="1"/>
      </w:r>
      <w:r>
        <w:rPr>
          <w:noProof/>
        </w:rPr>
        <w:instrText xml:space="preserve"> PAGEREF _Toc216436157 \h </w:instrText>
      </w:r>
      <w:r>
        <w:rPr>
          <w:noProof/>
        </w:rPr>
      </w:r>
      <w:r>
        <w:rPr>
          <w:noProof/>
        </w:rPr>
        <w:fldChar w:fldCharType="separate"/>
      </w:r>
      <w:r>
        <w:rPr>
          <w:noProof/>
        </w:rPr>
        <w:t>171</w:t>
      </w:r>
      <w:r>
        <w:rPr>
          <w:noProof/>
        </w:rPr>
        <w:fldChar w:fldCharType="end"/>
      </w:r>
    </w:p>
    <w:p w14:paraId="204F6C17" w14:textId="3AC7C3D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8.2.2B.2.2</w:t>
      </w:r>
      <w:r>
        <w:rPr>
          <w:rFonts w:asciiTheme="minorHAnsi" w:eastAsiaTheme="minorEastAsia" w:hAnsiTheme="minorHAnsi" w:cstheme="minorBidi"/>
          <w:noProof/>
          <w:kern w:val="2"/>
          <w:sz w:val="24"/>
          <w:szCs w:val="24"/>
          <w:lang w:eastAsia="zh-CN"/>
          <w14:ligatures w14:val="standardContextual"/>
        </w:rPr>
        <w:tab/>
      </w:r>
      <w:r>
        <w:rPr>
          <w:noProof/>
          <w:lang w:eastAsia="en-GB"/>
        </w:rPr>
        <w:t>Minimum requirement</w:t>
      </w:r>
      <w:r>
        <w:rPr>
          <w:noProof/>
        </w:rPr>
        <w:tab/>
      </w:r>
      <w:r>
        <w:rPr>
          <w:noProof/>
        </w:rPr>
        <w:fldChar w:fldCharType="begin" w:fldLock="1"/>
      </w:r>
      <w:r>
        <w:rPr>
          <w:noProof/>
        </w:rPr>
        <w:instrText xml:space="preserve"> PAGEREF _Toc216436158 \h </w:instrText>
      </w:r>
      <w:r>
        <w:rPr>
          <w:noProof/>
        </w:rPr>
      </w:r>
      <w:r>
        <w:rPr>
          <w:noProof/>
        </w:rPr>
        <w:fldChar w:fldCharType="separate"/>
      </w:r>
      <w:r>
        <w:rPr>
          <w:noProof/>
        </w:rPr>
        <w:t>171</w:t>
      </w:r>
      <w:r>
        <w:rPr>
          <w:noProof/>
        </w:rPr>
        <w:fldChar w:fldCharType="end"/>
      </w:r>
    </w:p>
    <w:p w14:paraId="21F26821" w14:textId="07080C1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8.2.2B.2.3</w:t>
      </w:r>
      <w:r>
        <w:rPr>
          <w:rFonts w:asciiTheme="minorHAnsi" w:eastAsiaTheme="minorEastAsia" w:hAnsiTheme="minorHAnsi" w:cstheme="minorBidi"/>
          <w:noProof/>
          <w:kern w:val="2"/>
          <w:sz w:val="24"/>
          <w:szCs w:val="24"/>
          <w:lang w:eastAsia="zh-CN"/>
          <w14:ligatures w14:val="standardContextual"/>
        </w:rPr>
        <w:tab/>
      </w:r>
      <w:r>
        <w:rPr>
          <w:noProof/>
          <w:lang w:eastAsia="en-GB"/>
        </w:rPr>
        <w:t>Test purpose</w:t>
      </w:r>
      <w:r>
        <w:rPr>
          <w:noProof/>
        </w:rPr>
        <w:tab/>
      </w:r>
      <w:r>
        <w:rPr>
          <w:noProof/>
        </w:rPr>
        <w:fldChar w:fldCharType="begin" w:fldLock="1"/>
      </w:r>
      <w:r>
        <w:rPr>
          <w:noProof/>
        </w:rPr>
        <w:instrText xml:space="preserve"> PAGEREF _Toc216436159 \h </w:instrText>
      </w:r>
      <w:r>
        <w:rPr>
          <w:noProof/>
        </w:rPr>
      </w:r>
      <w:r>
        <w:rPr>
          <w:noProof/>
        </w:rPr>
        <w:fldChar w:fldCharType="separate"/>
      </w:r>
      <w:r>
        <w:rPr>
          <w:noProof/>
        </w:rPr>
        <w:t>171</w:t>
      </w:r>
      <w:r>
        <w:rPr>
          <w:noProof/>
        </w:rPr>
        <w:fldChar w:fldCharType="end"/>
      </w:r>
    </w:p>
    <w:p w14:paraId="6B916F2F" w14:textId="2FEB6C6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8.2.2B.2.4</w:t>
      </w:r>
      <w:r>
        <w:rPr>
          <w:rFonts w:asciiTheme="minorHAnsi" w:eastAsiaTheme="minorEastAsia" w:hAnsiTheme="minorHAnsi" w:cstheme="minorBidi"/>
          <w:noProof/>
          <w:kern w:val="2"/>
          <w:sz w:val="24"/>
          <w:szCs w:val="24"/>
          <w:lang w:eastAsia="zh-CN"/>
          <w14:ligatures w14:val="standardContextual"/>
        </w:rPr>
        <w:tab/>
      </w:r>
      <w:r>
        <w:rPr>
          <w:noProof/>
          <w:lang w:eastAsia="en-GB"/>
        </w:rPr>
        <w:t>Method of test</w:t>
      </w:r>
      <w:r>
        <w:rPr>
          <w:noProof/>
        </w:rPr>
        <w:tab/>
      </w:r>
      <w:r>
        <w:rPr>
          <w:noProof/>
        </w:rPr>
        <w:fldChar w:fldCharType="begin" w:fldLock="1"/>
      </w:r>
      <w:r>
        <w:rPr>
          <w:noProof/>
        </w:rPr>
        <w:instrText xml:space="preserve"> PAGEREF _Toc216436160 \h </w:instrText>
      </w:r>
      <w:r>
        <w:rPr>
          <w:noProof/>
        </w:rPr>
      </w:r>
      <w:r>
        <w:rPr>
          <w:noProof/>
        </w:rPr>
        <w:fldChar w:fldCharType="separate"/>
      </w:r>
      <w:r>
        <w:rPr>
          <w:noProof/>
        </w:rPr>
        <w:t>172</w:t>
      </w:r>
      <w:r>
        <w:rPr>
          <w:noProof/>
        </w:rPr>
        <w:fldChar w:fldCharType="end"/>
      </w:r>
    </w:p>
    <w:p w14:paraId="45635CEE" w14:textId="29FBC2DE"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8.2.2B.2.5</w:t>
      </w:r>
      <w:r>
        <w:rPr>
          <w:rFonts w:asciiTheme="minorHAnsi" w:eastAsiaTheme="minorEastAsia" w:hAnsiTheme="minorHAnsi" w:cstheme="minorBidi"/>
          <w:noProof/>
          <w:kern w:val="2"/>
          <w:sz w:val="24"/>
          <w:szCs w:val="24"/>
          <w:lang w:eastAsia="zh-CN"/>
          <w14:ligatures w14:val="standardContextual"/>
        </w:rPr>
        <w:tab/>
      </w:r>
      <w:r>
        <w:rPr>
          <w:noProof/>
          <w:lang w:eastAsia="en-GB"/>
        </w:rPr>
        <w:t>Test requirement</w:t>
      </w:r>
      <w:r>
        <w:rPr>
          <w:noProof/>
        </w:rPr>
        <w:tab/>
      </w:r>
      <w:r>
        <w:rPr>
          <w:noProof/>
        </w:rPr>
        <w:fldChar w:fldCharType="begin" w:fldLock="1"/>
      </w:r>
      <w:r>
        <w:rPr>
          <w:noProof/>
        </w:rPr>
        <w:instrText xml:space="preserve"> PAGEREF _Toc216436161 \h </w:instrText>
      </w:r>
      <w:r>
        <w:rPr>
          <w:noProof/>
        </w:rPr>
      </w:r>
      <w:r>
        <w:rPr>
          <w:noProof/>
        </w:rPr>
        <w:fldChar w:fldCharType="separate"/>
      </w:r>
      <w:r>
        <w:rPr>
          <w:noProof/>
        </w:rPr>
        <w:t>173</w:t>
      </w:r>
      <w:r>
        <w:rPr>
          <w:noProof/>
        </w:rPr>
        <w:fldChar w:fldCharType="end"/>
      </w:r>
    </w:p>
    <w:p w14:paraId="0FF0DDDF" w14:textId="5D4F79E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8.2.2B.3</w:t>
      </w:r>
      <w:r>
        <w:rPr>
          <w:rFonts w:asciiTheme="minorHAnsi" w:eastAsiaTheme="minorEastAsia" w:hAnsiTheme="minorHAnsi" w:cstheme="minorBidi"/>
          <w:noProof/>
          <w:kern w:val="2"/>
          <w:sz w:val="24"/>
          <w:szCs w:val="24"/>
          <w:lang w:eastAsia="zh-CN"/>
          <w14:ligatures w14:val="standardContextual"/>
        </w:rPr>
        <w:tab/>
      </w:r>
      <w:r>
        <w:rPr>
          <w:noProof/>
        </w:rPr>
        <w:t>Performance requirements for PDCCH</w:t>
      </w:r>
      <w:r>
        <w:rPr>
          <w:noProof/>
        </w:rPr>
        <w:tab/>
      </w:r>
      <w:r>
        <w:rPr>
          <w:noProof/>
        </w:rPr>
        <w:fldChar w:fldCharType="begin" w:fldLock="1"/>
      </w:r>
      <w:r>
        <w:rPr>
          <w:noProof/>
        </w:rPr>
        <w:instrText xml:space="preserve"> PAGEREF _Toc216436162 \h </w:instrText>
      </w:r>
      <w:r>
        <w:rPr>
          <w:noProof/>
        </w:rPr>
      </w:r>
      <w:r>
        <w:rPr>
          <w:noProof/>
        </w:rPr>
        <w:fldChar w:fldCharType="separate"/>
      </w:r>
      <w:r>
        <w:rPr>
          <w:noProof/>
        </w:rPr>
        <w:t>174</w:t>
      </w:r>
      <w:r>
        <w:rPr>
          <w:noProof/>
        </w:rPr>
        <w:fldChar w:fldCharType="end"/>
      </w:r>
    </w:p>
    <w:p w14:paraId="267C6B76" w14:textId="79136FE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8.2.2B.3.1</w:t>
      </w:r>
      <w:r>
        <w:rPr>
          <w:rFonts w:asciiTheme="minorHAnsi" w:eastAsiaTheme="minorEastAsia" w:hAnsiTheme="minorHAnsi" w:cstheme="minorBidi"/>
          <w:noProof/>
          <w:kern w:val="2"/>
          <w:sz w:val="24"/>
          <w:szCs w:val="24"/>
          <w:lang w:eastAsia="zh-CN"/>
          <w14:ligatures w14:val="standardContextual"/>
        </w:rPr>
        <w:tab/>
      </w:r>
      <w:r>
        <w:rPr>
          <w:noProof/>
          <w:lang w:eastAsia="en-GB"/>
        </w:rPr>
        <w:t>Definition and applicability</w:t>
      </w:r>
      <w:r>
        <w:rPr>
          <w:noProof/>
        </w:rPr>
        <w:tab/>
      </w:r>
      <w:r>
        <w:rPr>
          <w:noProof/>
        </w:rPr>
        <w:fldChar w:fldCharType="begin" w:fldLock="1"/>
      </w:r>
      <w:r>
        <w:rPr>
          <w:noProof/>
        </w:rPr>
        <w:instrText xml:space="preserve"> PAGEREF _Toc216436163 \h </w:instrText>
      </w:r>
      <w:r>
        <w:rPr>
          <w:noProof/>
        </w:rPr>
      </w:r>
      <w:r>
        <w:rPr>
          <w:noProof/>
        </w:rPr>
        <w:fldChar w:fldCharType="separate"/>
      </w:r>
      <w:r>
        <w:rPr>
          <w:noProof/>
        </w:rPr>
        <w:t>174</w:t>
      </w:r>
      <w:r>
        <w:rPr>
          <w:noProof/>
        </w:rPr>
        <w:fldChar w:fldCharType="end"/>
      </w:r>
    </w:p>
    <w:p w14:paraId="0E33513B" w14:textId="0C1394E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8.2.2B.3.2</w:t>
      </w:r>
      <w:r>
        <w:rPr>
          <w:rFonts w:asciiTheme="minorHAnsi" w:eastAsiaTheme="minorEastAsia" w:hAnsiTheme="minorHAnsi" w:cstheme="minorBidi"/>
          <w:noProof/>
          <w:kern w:val="2"/>
          <w:sz w:val="24"/>
          <w:szCs w:val="24"/>
          <w:lang w:eastAsia="zh-CN"/>
          <w14:ligatures w14:val="standardContextual"/>
        </w:rPr>
        <w:tab/>
      </w:r>
      <w:r>
        <w:rPr>
          <w:noProof/>
          <w:lang w:eastAsia="en-GB"/>
        </w:rPr>
        <w:t>Minimum requirement</w:t>
      </w:r>
      <w:r>
        <w:rPr>
          <w:noProof/>
        </w:rPr>
        <w:tab/>
      </w:r>
      <w:r>
        <w:rPr>
          <w:noProof/>
        </w:rPr>
        <w:fldChar w:fldCharType="begin" w:fldLock="1"/>
      </w:r>
      <w:r>
        <w:rPr>
          <w:noProof/>
        </w:rPr>
        <w:instrText xml:space="preserve"> PAGEREF _Toc216436164 \h </w:instrText>
      </w:r>
      <w:r>
        <w:rPr>
          <w:noProof/>
        </w:rPr>
      </w:r>
      <w:r>
        <w:rPr>
          <w:noProof/>
        </w:rPr>
        <w:fldChar w:fldCharType="separate"/>
      </w:r>
      <w:r>
        <w:rPr>
          <w:noProof/>
        </w:rPr>
        <w:t>174</w:t>
      </w:r>
      <w:r>
        <w:rPr>
          <w:noProof/>
        </w:rPr>
        <w:fldChar w:fldCharType="end"/>
      </w:r>
    </w:p>
    <w:p w14:paraId="61C00339" w14:textId="5D4BDF5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8.2.2B.3.3</w:t>
      </w:r>
      <w:r>
        <w:rPr>
          <w:rFonts w:asciiTheme="minorHAnsi" w:eastAsiaTheme="minorEastAsia" w:hAnsiTheme="minorHAnsi" w:cstheme="minorBidi"/>
          <w:noProof/>
          <w:kern w:val="2"/>
          <w:sz w:val="24"/>
          <w:szCs w:val="24"/>
          <w:lang w:eastAsia="zh-CN"/>
          <w14:ligatures w14:val="standardContextual"/>
        </w:rPr>
        <w:tab/>
      </w:r>
      <w:r>
        <w:rPr>
          <w:noProof/>
          <w:lang w:eastAsia="en-GB"/>
        </w:rPr>
        <w:t>Test purpose</w:t>
      </w:r>
      <w:r>
        <w:rPr>
          <w:noProof/>
        </w:rPr>
        <w:tab/>
      </w:r>
      <w:r>
        <w:rPr>
          <w:noProof/>
        </w:rPr>
        <w:fldChar w:fldCharType="begin" w:fldLock="1"/>
      </w:r>
      <w:r>
        <w:rPr>
          <w:noProof/>
        </w:rPr>
        <w:instrText xml:space="preserve"> PAGEREF _Toc216436165 \h </w:instrText>
      </w:r>
      <w:r>
        <w:rPr>
          <w:noProof/>
        </w:rPr>
      </w:r>
      <w:r>
        <w:rPr>
          <w:noProof/>
        </w:rPr>
        <w:fldChar w:fldCharType="separate"/>
      </w:r>
      <w:r>
        <w:rPr>
          <w:noProof/>
        </w:rPr>
        <w:t>174</w:t>
      </w:r>
      <w:r>
        <w:rPr>
          <w:noProof/>
        </w:rPr>
        <w:fldChar w:fldCharType="end"/>
      </w:r>
    </w:p>
    <w:p w14:paraId="1E4883CA" w14:textId="35D7F66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8.2.2B.3.4</w:t>
      </w:r>
      <w:r>
        <w:rPr>
          <w:rFonts w:asciiTheme="minorHAnsi" w:eastAsiaTheme="minorEastAsia" w:hAnsiTheme="minorHAnsi" w:cstheme="minorBidi"/>
          <w:noProof/>
          <w:kern w:val="2"/>
          <w:sz w:val="24"/>
          <w:szCs w:val="24"/>
          <w:lang w:eastAsia="zh-CN"/>
          <w14:ligatures w14:val="standardContextual"/>
        </w:rPr>
        <w:tab/>
      </w:r>
      <w:r>
        <w:rPr>
          <w:noProof/>
          <w:lang w:eastAsia="en-GB"/>
        </w:rPr>
        <w:t>Method of test</w:t>
      </w:r>
      <w:r>
        <w:rPr>
          <w:noProof/>
        </w:rPr>
        <w:tab/>
      </w:r>
      <w:r>
        <w:rPr>
          <w:noProof/>
        </w:rPr>
        <w:fldChar w:fldCharType="begin" w:fldLock="1"/>
      </w:r>
      <w:r>
        <w:rPr>
          <w:noProof/>
        </w:rPr>
        <w:instrText xml:space="preserve"> PAGEREF _Toc216436166 \h </w:instrText>
      </w:r>
      <w:r>
        <w:rPr>
          <w:noProof/>
        </w:rPr>
      </w:r>
      <w:r>
        <w:rPr>
          <w:noProof/>
        </w:rPr>
        <w:fldChar w:fldCharType="separate"/>
      </w:r>
      <w:r>
        <w:rPr>
          <w:noProof/>
        </w:rPr>
        <w:t>174</w:t>
      </w:r>
      <w:r>
        <w:rPr>
          <w:noProof/>
        </w:rPr>
        <w:fldChar w:fldCharType="end"/>
      </w:r>
    </w:p>
    <w:p w14:paraId="5EF4AD4E" w14:textId="628A251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8.2.2B.3.5</w:t>
      </w:r>
      <w:r>
        <w:rPr>
          <w:rFonts w:asciiTheme="minorHAnsi" w:eastAsiaTheme="minorEastAsia" w:hAnsiTheme="minorHAnsi" w:cstheme="minorBidi"/>
          <w:noProof/>
          <w:kern w:val="2"/>
          <w:sz w:val="24"/>
          <w:szCs w:val="24"/>
          <w:lang w:eastAsia="zh-CN"/>
          <w14:ligatures w14:val="standardContextual"/>
        </w:rPr>
        <w:tab/>
      </w:r>
      <w:r>
        <w:rPr>
          <w:noProof/>
          <w:lang w:eastAsia="en-GB"/>
        </w:rPr>
        <w:t>Test requirement</w:t>
      </w:r>
      <w:r>
        <w:rPr>
          <w:noProof/>
        </w:rPr>
        <w:tab/>
      </w:r>
      <w:r>
        <w:rPr>
          <w:noProof/>
        </w:rPr>
        <w:fldChar w:fldCharType="begin" w:fldLock="1"/>
      </w:r>
      <w:r>
        <w:rPr>
          <w:noProof/>
        </w:rPr>
        <w:instrText xml:space="preserve"> PAGEREF _Toc216436167 \h </w:instrText>
      </w:r>
      <w:r>
        <w:rPr>
          <w:noProof/>
        </w:rPr>
      </w:r>
      <w:r>
        <w:rPr>
          <w:noProof/>
        </w:rPr>
        <w:fldChar w:fldCharType="separate"/>
      </w:r>
      <w:r>
        <w:rPr>
          <w:noProof/>
        </w:rPr>
        <w:t>175</w:t>
      </w:r>
      <w:r>
        <w:rPr>
          <w:noProof/>
        </w:rPr>
        <w:fldChar w:fldCharType="end"/>
      </w:r>
    </w:p>
    <w:p w14:paraId="6BA969C4" w14:textId="66E0582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CSI reporting requirements</w:t>
      </w:r>
      <w:r>
        <w:rPr>
          <w:noProof/>
        </w:rPr>
        <w:tab/>
      </w:r>
      <w:r>
        <w:rPr>
          <w:noProof/>
        </w:rPr>
        <w:fldChar w:fldCharType="begin" w:fldLock="1"/>
      </w:r>
      <w:r>
        <w:rPr>
          <w:noProof/>
        </w:rPr>
        <w:instrText xml:space="preserve"> PAGEREF _Toc216436168 \h </w:instrText>
      </w:r>
      <w:r>
        <w:rPr>
          <w:noProof/>
        </w:rPr>
      </w:r>
      <w:r>
        <w:rPr>
          <w:noProof/>
        </w:rPr>
        <w:fldChar w:fldCharType="separate"/>
      </w:r>
      <w:r>
        <w:rPr>
          <w:noProof/>
        </w:rPr>
        <w:t>175</w:t>
      </w:r>
      <w:r>
        <w:rPr>
          <w:noProof/>
        </w:rPr>
        <w:fldChar w:fldCharType="end"/>
      </w:r>
    </w:p>
    <w:p w14:paraId="5D4B7BA3" w14:textId="1920E595"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8.2.3.1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_Toc216436169 \h </w:instrText>
      </w:r>
      <w:r>
        <w:rPr>
          <w:noProof/>
        </w:rPr>
      </w:r>
      <w:r>
        <w:rPr>
          <w:noProof/>
        </w:rPr>
        <w:fldChar w:fldCharType="separate"/>
      </w:r>
      <w:r>
        <w:rPr>
          <w:noProof/>
        </w:rPr>
        <w:t>175</w:t>
      </w:r>
      <w:r>
        <w:rPr>
          <w:noProof/>
        </w:rPr>
        <w:fldChar w:fldCharType="end"/>
      </w:r>
    </w:p>
    <w:p w14:paraId="33D30ABC" w14:textId="19A9106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 rule for IAB-MT</w:t>
      </w:r>
      <w:r>
        <w:rPr>
          <w:noProof/>
        </w:rPr>
        <w:tab/>
      </w:r>
      <w:r>
        <w:rPr>
          <w:noProof/>
        </w:rPr>
        <w:fldChar w:fldCharType="begin" w:fldLock="1"/>
      </w:r>
      <w:r>
        <w:rPr>
          <w:noProof/>
        </w:rPr>
        <w:instrText xml:space="preserve"> PAGEREF _Toc216436170 \h </w:instrText>
      </w:r>
      <w:r>
        <w:rPr>
          <w:noProof/>
        </w:rPr>
      </w:r>
      <w:r>
        <w:rPr>
          <w:noProof/>
        </w:rPr>
        <w:fldChar w:fldCharType="separate"/>
      </w:r>
      <w:r>
        <w:rPr>
          <w:noProof/>
        </w:rPr>
        <w:t>175</w:t>
      </w:r>
      <w:r>
        <w:rPr>
          <w:noProof/>
        </w:rPr>
        <w:fldChar w:fldCharType="end"/>
      </w:r>
    </w:p>
    <w:p w14:paraId="424FA510" w14:textId="0BD10CB2"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8.2.3.1.1.1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_Toc216436171 \h </w:instrText>
      </w:r>
      <w:r>
        <w:rPr>
          <w:noProof/>
        </w:rPr>
      </w:r>
      <w:r>
        <w:rPr>
          <w:noProof/>
        </w:rPr>
        <w:fldChar w:fldCharType="separate"/>
      </w:r>
      <w:r>
        <w:rPr>
          <w:noProof/>
        </w:rPr>
        <w:t>175</w:t>
      </w:r>
      <w:r>
        <w:rPr>
          <w:noProof/>
        </w:rPr>
        <w:fldChar w:fldCharType="end"/>
      </w:r>
    </w:p>
    <w:p w14:paraId="047C3DB1" w14:textId="36C9592B"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8.2.3.1.1.2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w:t>
      </w:r>
      <w:r w:rsidRPr="00792676">
        <w:rPr>
          <w:rFonts w:eastAsiaTheme="minorEastAsia"/>
          <w:noProof/>
          <w:lang w:eastAsia="zh-CN"/>
        </w:rPr>
        <w:t xml:space="preserve"> of </w:t>
      </w:r>
      <w:r w:rsidRPr="00792676">
        <w:rPr>
          <w:rFonts w:eastAsiaTheme="minorEastAsia"/>
          <w:noProof/>
          <w:snapToGrid w:val="0"/>
          <w:lang w:eastAsia="zh-CN"/>
        </w:rPr>
        <w:t>requirements for different subcarrier spacings</w:t>
      </w:r>
      <w:r>
        <w:rPr>
          <w:noProof/>
        </w:rPr>
        <w:tab/>
      </w:r>
      <w:r>
        <w:rPr>
          <w:noProof/>
        </w:rPr>
        <w:fldChar w:fldCharType="begin" w:fldLock="1"/>
      </w:r>
      <w:r>
        <w:rPr>
          <w:noProof/>
        </w:rPr>
        <w:instrText xml:space="preserve"> PAGEREF _Toc216436172 \h </w:instrText>
      </w:r>
      <w:r>
        <w:rPr>
          <w:noProof/>
        </w:rPr>
      </w:r>
      <w:r>
        <w:rPr>
          <w:noProof/>
        </w:rPr>
        <w:fldChar w:fldCharType="separate"/>
      </w:r>
      <w:r>
        <w:rPr>
          <w:noProof/>
        </w:rPr>
        <w:t>175</w:t>
      </w:r>
      <w:r>
        <w:rPr>
          <w:noProof/>
        </w:rPr>
        <w:fldChar w:fldCharType="end"/>
      </w:r>
    </w:p>
    <w:p w14:paraId="2D5771D7" w14:textId="091BD2A1"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8.2.3.1.1.3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Applicability of requirements for TDD with different UL-DL patterns</w:t>
      </w:r>
      <w:r>
        <w:rPr>
          <w:noProof/>
        </w:rPr>
        <w:tab/>
      </w:r>
      <w:r>
        <w:rPr>
          <w:noProof/>
        </w:rPr>
        <w:fldChar w:fldCharType="begin" w:fldLock="1"/>
      </w:r>
      <w:r>
        <w:rPr>
          <w:noProof/>
        </w:rPr>
        <w:instrText xml:space="preserve"> PAGEREF _Toc216436173 \h </w:instrText>
      </w:r>
      <w:r>
        <w:rPr>
          <w:noProof/>
        </w:rPr>
      </w:r>
      <w:r>
        <w:rPr>
          <w:noProof/>
        </w:rPr>
        <w:fldChar w:fldCharType="separate"/>
      </w:r>
      <w:r>
        <w:rPr>
          <w:noProof/>
        </w:rPr>
        <w:t>175</w:t>
      </w:r>
      <w:r>
        <w:rPr>
          <w:noProof/>
        </w:rPr>
        <w:fldChar w:fldCharType="end"/>
      </w:r>
    </w:p>
    <w:p w14:paraId="0EB703F9" w14:textId="73B8B94D"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Pr>
          <w:noProof/>
        </w:rPr>
        <w:t>8.2.3.1.1.4</w:t>
      </w:r>
      <w:r>
        <w:rPr>
          <w:rFonts w:asciiTheme="minorHAnsi" w:eastAsiaTheme="minorEastAsia" w:hAnsiTheme="minorHAnsi" w:cstheme="minorBidi"/>
          <w:noProof/>
          <w:kern w:val="2"/>
          <w:sz w:val="24"/>
          <w:szCs w:val="24"/>
          <w:lang w:eastAsia="zh-CN"/>
          <w14:ligatures w14:val="standardContextual"/>
        </w:rPr>
        <w:tab/>
      </w:r>
      <w:r>
        <w:rPr>
          <w:noProof/>
        </w:rPr>
        <w:t>Applicability of requirements for IAB-MT features</w:t>
      </w:r>
      <w:r>
        <w:rPr>
          <w:noProof/>
        </w:rPr>
        <w:tab/>
      </w:r>
      <w:r>
        <w:rPr>
          <w:noProof/>
        </w:rPr>
        <w:fldChar w:fldCharType="begin" w:fldLock="1"/>
      </w:r>
      <w:r>
        <w:rPr>
          <w:noProof/>
        </w:rPr>
        <w:instrText xml:space="preserve"> PAGEREF _Toc216436174 \h </w:instrText>
      </w:r>
      <w:r>
        <w:rPr>
          <w:noProof/>
        </w:rPr>
      </w:r>
      <w:r>
        <w:rPr>
          <w:noProof/>
        </w:rPr>
        <w:fldChar w:fldCharType="separate"/>
      </w:r>
      <w:r>
        <w:rPr>
          <w:noProof/>
        </w:rPr>
        <w:t>175</w:t>
      </w:r>
      <w:r>
        <w:rPr>
          <w:noProof/>
        </w:rPr>
        <w:fldChar w:fldCharType="end"/>
      </w:r>
    </w:p>
    <w:p w14:paraId="1E202A25" w14:textId="44FDFFA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8.2.3.1.2</w:t>
      </w:r>
      <w:r>
        <w:rPr>
          <w:rFonts w:asciiTheme="minorHAnsi" w:eastAsiaTheme="minorEastAsia" w:hAnsiTheme="minorHAnsi" w:cstheme="minorBidi"/>
          <w:noProof/>
          <w:kern w:val="2"/>
          <w:sz w:val="24"/>
          <w:szCs w:val="24"/>
          <w:lang w:eastAsia="zh-CN"/>
          <w14:ligatures w14:val="standardContextual"/>
        </w:rPr>
        <w:tab/>
      </w:r>
      <w:r>
        <w:rPr>
          <w:noProof/>
        </w:rPr>
        <w:t>Common test parameters</w:t>
      </w:r>
      <w:r>
        <w:rPr>
          <w:noProof/>
        </w:rPr>
        <w:tab/>
      </w:r>
      <w:r>
        <w:rPr>
          <w:noProof/>
        </w:rPr>
        <w:fldChar w:fldCharType="begin" w:fldLock="1"/>
      </w:r>
      <w:r>
        <w:rPr>
          <w:noProof/>
        </w:rPr>
        <w:instrText xml:space="preserve"> PAGEREF _Toc216436175 \h </w:instrText>
      </w:r>
      <w:r>
        <w:rPr>
          <w:noProof/>
        </w:rPr>
      </w:r>
      <w:r>
        <w:rPr>
          <w:noProof/>
        </w:rPr>
        <w:fldChar w:fldCharType="separate"/>
      </w:r>
      <w:r>
        <w:rPr>
          <w:noProof/>
        </w:rPr>
        <w:t>176</w:t>
      </w:r>
      <w:r>
        <w:rPr>
          <w:noProof/>
        </w:rPr>
        <w:fldChar w:fldCharType="end"/>
      </w:r>
    </w:p>
    <w:p w14:paraId="52FD9A3E" w14:textId="075AD82D"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Reporting Channel Quality Indicator (CQI)</w:t>
      </w:r>
      <w:r>
        <w:rPr>
          <w:noProof/>
        </w:rPr>
        <w:tab/>
      </w:r>
      <w:r>
        <w:rPr>
          <w:noProof/>
        </w:rPr>
        <w:fldChar w:fldCharType="begin" w:fldLock="1"/>
      </w:r>
      <w:r>
        <w:rPr>
          <w:noProof/>
        </w:rPr>
        <w:instrText xml:space="preserve"> PAGEREF _Toc216436176 \h </w:instrText>
      </w:r>
      <w:r>
        <w:rPr>
          <w:noProof/>
        </w:rPr>
      </w:r>
      <w:r>
        <w:rPr>
          <w:noProof/>
        </w:rPr>
        <w:fldChar w:fldCharType="separate"/>
      </w:r>
      <w:r>
        <w:rPr>
          <w:noProof/>
        </w:rPr>
        <w:t>176</w:t>
      </w:r>
      <w:r>
        <w:rPr>
          <w:noProof/>
        </w:rPr>
        <w:fldChar w:fldCharType="end"/>
      </w:r>
    </w:p>
    <w:p w14:paraId="66131D54" w14:textId="571C8E9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_Toc216436177 \h </w:instrText>
      </w:r>
      <w:r>
        <w:rPr>
          <w:noProof/>
        </w:rPr>
      </w:r>
      <w:r>
        <w:rPr>
          <w:noProof/>
        </w:rPr>
        <w:fldChar w:fldCharType="separate"/>
      </w:r>
      <w:r>
        <w:rPr>
          <w:noProof/>
        </w:rPr>
        <w:t>176</w:t>
      </w:r>
      <w:r>
        <w:rPr>
          <w:noProof/>
        </w:rPr>
        <w:fldChar w:fldCharType="end"/>
      </w:r>
    </w:p>
    <w:p w14:paraId="0659136F" w14:textId="221629F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_Toc216436178 \h </w:instrText>
      </w:r>
      <w:r>
        <w:rPr>
          <w:noProof/>
        </w:rPr>
      </w:r>
      <w:r>
        <w:rPr>
          <w:noProof/>
        </w:rPr>
        <w:fldChar w:fldCharType="separate"/>
      </w:r>
      <w:r>
        <w:rPr>
          <w:noProof/>
        </w:rPr>
        <w:t>177</w:t>
      </w:r>
      <w:r>
        <w:rPr>
          <w:noProof/>
        </w:rPr>
        <w:fldChar w:fldCharType="end"/>
      </w:r>
    </w:p>
    <w:p w14:paraId="224B3CBA" w14:textId="7BE42A2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_Toc216436179 \h </w:instrText>
      </w:r>
      <w:r>
        <w:rPr>
          <w:noProof/>
        </w:rPr>
      </w:r>
      <w:r>
        <w:rPr>
          <w:noProof/>
        </w:rPr>
        <w:fldChar w:fldCharType="separate"/>
      </w:r>
      <w:r>
        <w:rPr>
          <w:noProof/>
        </w:rPr>
        <w:t>177</w:t>
      </w:r>
      <w:r>
        <w:rPr>
          <w:noProof/>
        </w:rPr>
        <w:fldChar w:fldCharType="end"/>
      </w:r>
    </w:p>
    <w:p w14:paraId="3B657646" w14:textId="3F0E1FF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_Toc216436180 \h </w:instrText>
      </w:r>
      <w:r>
        <w:rPr>
          <w:noProof/>
        </w:rPr>
      </w:r>
      <w:r>
        <w:rPr>
          <w:noProof/>
        </w:rPr>
        <w:fldChar w:fldCharType="separate"/>
      </w:r>
      <w:r>
        <w:rPr>
          <w:noProof/>
        </w:rPr>
        <w:t>177</w:t>
      </w:r>
      <w:r>
        <w:rPr>
          <w:noProof/>
        </w:rPr>
        <w:fldChar w:fldCharType="end"/>
      </w:r>
    </w:p>
    <w:p w14:paraId="3E7738F1" w14:textId="18915EC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_Toc216436181 \h </w:instrText>
      </w:r>
      <w:r>
        <w:rPr>
          <w:noProof/>
        </w:rPr>
      </w:r>
      <w:r>
        <w:rPr>
          <w:noProof/>
        </w:rPr>
        <w:fldChar w:fldCharType="separate"/>
      </w:r>
      <w:r>
        <w:rPr>
          <w:noProof/>
        </w:rPr>
        <w:t>178</w:t>
      </w:r>
      <w:r>
        <w:rPr>
          <w:noProof/>
        </w:rPr>
        <w:fldChar w:fldCharType="end"/>
      </w:r>
    </w:p>
    <w:p w14:paraId="7ED04366" w14:textId="24E1C8B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Reporting of Precoding Matrix Indicator (PMI)</w:t>
      </w:r>
      <w:r>
        <w:rPr>
          <w:noProof/>
        </w:rPr>
        <w:tab/>
      </w:r>
      <w:r>
        <w:rPr>
          <w:noProof/>
        </w:rPr>
        <w:fldChar w:fldCharType="begin" w:fldLock="1"/>
      </w:r>
      <w:r>
        <w:rPr>
          <w:noProof/>
        </w:rPr>
        <w:instrText xml:space="preserve"> PAGEREF _Toc216436182 \h </w:instrText>
      </w:r>
      <w:r>
        <w:rPr>
          <w:noProof/>
        </w:rPr>
      </w:r>
      <w:r>
        <w:rPr>
          <w:noProof/>
        </w:rPr>
        <w:fldChar w:fldCharType="separate"/>
      </w:r>
      <w:r>
        <w:rPr>
          <w:noProof/>
        </w:rPr>
        <w:t>178</w:t>
      </w:r>
      <w:r>
        <w:rPr>
          <w:noProof/>
        </w:rPr>
        <w:fldChar w:fldCharType="end"/>
      </w:r>
    </w:p>
    <w:p w14:paraId="16B695B2" w14:textId="308AE9C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and applicability</w:t>
      </w:r>
      <w:r>
        <w:rPr>
          <w:noProof/>
        </w:rPr>
        <w:tab/>
      </w:r>
      <w:r>
        <w:rPr>
          <w:noProof/>
        </w:rPr>
        <w:fldChar w:fldCharType="begin" w:fldLock="1"/>
      </w:r>
      <w:r>
        <w:rPr>
          <w:noProof/>
        </w:rPr>
        <w:instrText xml:space="preserve"> PAGEREF _Toc216436183 \h </w:instrText>
      </w:r>
      <w:r>
        <w:rPr>
          <w:noProof/>
        </w:rPr>
      </w:r>
      <w:r>
        <w:rPr>
          <w:noProof/>
        </w:rPr>
        <w:fldChar w:fldCharType="separate"/>
      </w:r>
      <w:r>
        <w:rPr>
          <w:noProof/>
        </w:rPr>
        <w:t>178</w:t>
      </w:r>
      <w:r>
        <w:rPr>
          <w:noProof/>
        </w:rPr>
        <w:fldChar w:fldCharType="end"/>
      </w:r>
    </w:p>
    <w:p w14:paraId="75998808" w14:textId="21FA7C8F"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w:t>
      </w:r>
      <w:r>
        <w:rPr>
          <w:noProof/>
        </w:rPr>
        <w:tab/>
      </w:r>
      <w:r>
        <w:rPr>
          <w:noProof/>
        </w:rPr>
        <w:fldChar w:fldCharType="begin" w:fldLock="1"/>
      </w:r>
      <w:r>
        <w:rPr>
          <w:noProof/>
        </w:rPr>
        <w:instrText xml:space="preserve"> PAGEREF _Toc216436184 \h </w:instrText>
      </w:r>
      <w:r>
        <w:rPr>
          <w:noProof/>
        </w:rPr>
      </w:r>
      <w:r>
        <w:rPr>
          <w:noProof/>
        </w:rPr>
        <w:fldChar w:fldCharType="separate"/>
      </w:r>
      <w:r>
        <w:rPr>
          <w:noProof/>
        </w:rPr>
        <w:t>179</w:t>
      </w:r>
      <w:r>
        <w:rPr>
          <w:noProof/>
        </w:rPr>
        <w:fldChar w:fldCharType="end"/>
      </w:r>
    </w:p>
    <w:p w14:paraId="1E0487DB" w14:textId="1B818687"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_Toc216436185 \h </w:instrText>
      </w:r>
      <w:r>
        <w:rPr>
          <w:noProof/>
        </w:rPr>
      </w:r>
      <w:r>
        <w:rPr>
          <w:noProof/>
        </w:rPr>
        <w:fldChar w:fldCharType="separate"/>
      </w:r>
      <w:r>
        <w:rPr>
          <w:noProof/>
        </w:rPr>
        <w:t>179</w:t>
      </w:r>
      <w:r>
        <w:rPr>
          <w:noProof/>
        </w:rPr>
        <w:fldChar w:fldCharType="end"/>
      </w:r>
    </w:p>
    <w:p w14:paraId="2EDC943B" w14:textId="154FEB9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_Toc216436186 \h </w:instrText>
      </w:r>
      <w:r>
        <w:rPr>
          <w:noProof/>
        </w:rPr>
      </w:r>
      <w:r>
        <w:rPr>
          <w:noProof/>
        </w:rPr>
        <w:fldChar w:fldCharType="separate"/>
      </w:r>
      <w:r>
        <w:rPr>
          <w:noProof/>
        </w:rPr>
        <w:t>179</w:t>
      </w:r>
      <w:r>
        <w:rPr>
          <w:noProof/>
        </w:rPr>
        <w:fldChar w:fldCharType="end"/>
      </w:r>
    </w:p>
    <w:p w14:paraId="5F2F73B3" w14:textId="5D0C84D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_Toc216436187 \h </w:instrText>
      </w:r>
      <w:r>
        <w:rPr>
          <w:noProof/>
        </w:rPr>
      </w:r>
      <w:r>
        <w:rPr>
          <w:noProof/>
        </w:rPr>
        <w:fldChar w:fldCharType="separate"/>
      </w:r>
      <w:r>
        <w:rPr>
          <w:noProof/>
        </w:rPr>
        <w:t>180</w:t>
      </w:r>
      <w:r>
        <w:rPr>
          <w:noProof/>
        </w:rPr>
        <w:fldChar w:fldCharType="end"/>
      </w:r>
    </w:p>
    <w:p w14:paraId="3A7672D1" w14:textId="7591C322"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Reporting of Rank Indicator (RI)</w:t>
      </w:r>
      <w:r>
        <w:rPr>
          <w:noProof/>
        </w:rPr>
        <w:tab/>
      </w:r>
      <w:r>
        <w:rPr>
          <w:noProof/>
        </w:rPr>
        <w:fldChar w:fldCharType="begin" w:fldLock="1"/>
      </w:r>
      <w:r>
        <w:rPr>
          <w:noProof/>
        </w:rPr>
        <w:instrText xml:space="preserve"> PAGEREF _Toc216436188 \h </w:instrText>
      </w:r>
      <w:r>
        <w:rPr>
          <w:noProof/>
        </w:rPr>
      </w:r>
      <w:r>
        <w:rPr>
          <w:noProof/>
        </w:rPr>
        <w:fldChar w:fldCharType="separate"/>
      </w:r>
      <w:r>
        <w:rPr>
          <w:noProof/>
        </w:rPr>
        <w:t>181</w:t>
      </w:r>
      <w:r>
        <w:rPr>
          <w:noProof/>
        </w:rPr>
        <w:fldChar w:fldCharType="end"/>
      </w:r>
    </w:p>
    <w:p w14:paraId="6D1F9F21" w14:textId="0BE9BB1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_Toc216436189 \h </w:instrText>
      </w:r>
      <w:r>
        <w:rPr>
          <w:noProof/>
        </w:rPr>
      </w:r>
      <w:r>
        <w:rPr>
          <w:noProof/>
        </w:rPr>
        <w:fldChar w:fldCharType="separate"/>
      </w:r>
      <w:r>
        <w:rPr>
          <w:noProof/>
        </w:rPr>
        <w:t>181</w:t>
      </w:r>
      <w:r>
        <w:rPr>
          <w:noProof/>
        </w:rPr>
        <w:fldChar w:fldCharType="end"/>
      </w:r>
    </w:p>
    <w:p w14:paraId="7128A1B5" w14:textId="31DDFC8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Minimum requirements</w:t>
      </w:r>
      <w:r>
        <w:rPr>
          <w:noProof/>
        </w:rPr>
        <w:tab/>
      </w:r>
      <w:r>
        <w:rPr>
          <w:noProof/>
        </w:rPr>
        <w:fldChar w:fldCharType="begin" w:fldLock="1"/>
      </w:r>
      <w:r>
        <w:rPr>
          <w:noProof/>
        </w:rPr>
        <w:instrText xml:space="preserve"> PAGEREF _Toc216436190 \h </w:instrText>
      </w:r>
      <w:r>
        <w:rPr>
          <w:noProof/>
        </w:rPr>
      </w:r>
      <w:r>
        <w:rPr>
          <w:noProof/>
        </w:rPr>
        <w:fldChar w:fldCharType="separate"/>
      </w:r>
      <w:r>
        <w:rPr>
          <w:noProof/>
        </w:rPr>
        <w:t>181</w:t>
      </w:r>
      <w:r>
        <w:rPr>
          <w:noProof/>
        </w:rPr>
        <w:fldChar w:fldCharType="end"/>
      </w:r>
    </w:p>
    <w:p w14:paraId="3ED08C2C" w14:textId="49CC4D0A"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purpose</w:t>
      </w:r>
      <w:r>
        <w:rPr>
          <w:noProof/>
        </w:rPr>
        <w:tab/>
      </w:r>
      <w:r>
        <w:rPr>
          <w:noProof/>
        </w:rPr>
        <w:fldChar w:fldCharType="begin" w:fldLock="1"/>
      </w:r>
      <w:r>
        <w:rPr>
          <w:noProof/>
        </w:rPr>
        <w:instrText xml:space="preserve"> PAGEREF _Toc216436191 \h </w:instrText>
      </w:r>
      <w:r>
        <w:rPr>
          <w:noProof/>
        </w:rPr>
      </w:r>
      <w:r>
        <w:rPr>
          <w:noProof/>
        </w:rPr>
        <w:fldChar w:fldCharType="separate"/>
      </w:r>
      <w:r>
        <w:rPr>
          <w:noProof/>
        </w:rPr>
        <w:t>181</w:t>
      </w:r>
      <w:r>
        <w:rPr>
          <w:noProof/>
        </w:rPr>
        <w:fldChar w:fldCharType="end"/>
      </w:r>
    </w:p>
    <w:p w14:paraId="619E51B8" w14:textId="3A57972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Method of test</w:t>
      </w:r>
      <w:r>
        <w:rPr>
          <w:noProof/>
        </w:rPr>
        <w:tab/>
      </w:r>
      <w:r>
        <w:rPr>
          <w:noProof/>
        </w:rPr>
        <w:fldChar w:fldCharType="begin" w:fldLock="1"/>
      </w:r>
      <w:r>
        <w:rPr>
          <w:noProof/>
        </w:rPr>
        <w:instrText xml:space="preserve"> PAGEREF _Toc216436192 \h </w:instrText>
      </w:r>
      <w:r>
        <w:rPr>
          <w:noProof/>
        </w:rPr>
      </w:r>
      <w:r>
        <w:rPr>
          <w:noProof/>
        </w:rPr>
        <w:fldChar w:fldCharType="separate"/>
      </w:r>
      <w:r>
        <w:rPr>
          <w:noProof/>
        </w:rPr>
        <w:t>181</w:t>
      </w:r>
      <w:r>
        <w:rPr>
          <w:noProof/>
        </w:rPr>
        <w:fldChar w:fldCharType="end"/>
      </w:r>
    </w:p>
    <w:p w14:paraId="11B1E29A" w14:textId="34F2F5E5"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8.2.3.4.5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Test requirement</w:t>
      </w:r>
      <w:r>
        <w:rPr>
          <w:noProof/>
        </w:rPr>
        <w:tab/>
      </w:r>
      <w:r>
        <w:rPr>
          <w:noProof/>
        </w:rPr>
        <w:fldChar w:fldCharType="begin" w:fldLock="1"/>
      </w:r>
      <w:r>
        <w:rPr>
          <w:noProof/>
        </w:rPr>
        <w:instrText xml:space="preserve"> PAGEREF _Toc216436193 \h </w:instrText>
      </w:r>
      <w:r>
        <w:rPr>
          <w:noProof/>
        </w:rPr>
      </w:r>
      <w:r>
        <w:rPr>
          <w:noProof/>
        </w:rPr>
        <w:fldChar w:fldCharType="separate"/>
      </w:r>
      <w:r>
        <w:rPr>
          <w:noProof/>
        </w:rPr>
        <w:t>182</w:t>
      </w:r>
      <w:r>
        <w:rPr>
          <w:noProof/>
        </w:rPr>
        <w:fldChar w:fldCharType="end"/>
      </w:r>
    </w:p>
    <w:p w14:paraId="704EF0DB" w14:textId="4E560BE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8.2.3B</w:t>
      </w:r>
      <w:r>
        <w:rPr>
          <w:rFonts w:asciiTheme="minorHAnsi" w:eastAsiaTheme="minorEastAsia" w:hAnsiTheme="minorHAnsi" w:cstheme="minorBidi"/>
          <w:noProof/>
          <w:kern w:val="2"/>
          <w:sz w:val="24"/>
          <w:szCs w:val="24"/>
          <w:lang w:eastAsia="zh-CN"/>
          <w14:ligatures w14:val="standardContextual"/>
        </w:rPr>
        <w:tab/>
      </w:r>
      <w:r>
        <w:rPr>
          <w:noProof/>
        </w:rPr>
        <w:t>CSI reporting requirements for mIAB</w:t>
      </w:r>
      <w:r>
        <w:rPr>
          <w:noProof/>
        </w:rPr>
        <w:tab/>
      </w:r>
      <w:r>
        <w:rPr>
          <w:noProof/>
        </w:rPr>
        <w:fldChar w:fldCharType="begin" w:fldLock="1"/>
      </w:r>
      <w:r>
        <w:rPr>
          <w:noProof/>
        </w:rPr>
        <w:instrText xml:space="preserve"> PAGEREF _Toc216436194 \h </w:instrText>
      </w:r>
      <w:r>
        <w:rPr>
          <w:noProof/>
        </w:rPr>
      </w:r>
      <w:r>
        <w:rPr>
          <w:noProof/>
        </w:rPr>
        <w:fldChar w:fldCharType="separate"/>
      </w:r>
      <w:r>
        <w:rPr>
          <w:noProof/>
        </w:rPr>
        <w:t>183</w:t>
      </w:r>
      <w:r>
        <w:rPr>
          <w:noProof/>
        </w:rPr>
        <w:fldChar w:fldCharType="end"/>
      </w:r>
    </w:p>
    <w:p w14:paraId="1F7AE344" w14:textId="48A2C7D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8.2.3B.1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_Toc216436195 \h </w:instrText>
      </w:r>
      <w:r>
        <w:rPr>
          <w:noProof/>
        </w:rPr>
      </w:r>
      <w:r>
        <w:rPr>
          <w:noProof/>
        </w:rPr>
        <w:fldChar w:fldCharType="separate"/>
      </w:r>
      <w:r>
        <w:rPr>
          <w:noProof/>
        </w:rPr>
        <w:t>183</w:t>
      </w:r>
      <w:r>
        <w:rPr>
          <w:noProof/>
        </w:rPr>
        <w:fldChar w:fldCharType="end"/>
      </w:r>
    </w:p>
    <w:p w14:paraId="486D7C26" w14:textId="29F7996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8.2.3B.1.1</w:t>
      </w:r>
      <w:r>
        <w:rPr>
          <w:rFonts w:asciiTheme="minorHAnsi" w:eastAsiaTheme="minorEastAsia" w:hAnsiTheme="minorHAnsi" w:cstheme="minorBidi"/>
          <w:noProof/>
          <w:kern w:val="2"/>
          <w:sz w:val="24"/>
          <w:szCs w:val="24"/>
          <w:lang w:eastAsia="zh-CN"/>
          <w14:ligatures w14:val="standardContextual"/>
        </w:rPr>
        <w:tab/>
      </w:r>
      <w:r>
        <w:rPr>
          <w:noProof/>
        </w:rPr>
        <w:t>Applicability rule for mIAB-MT</w:t>
      </w:r>
      <w:r>
        <w:rPr>
          <w:noProof/>
        </w:rPr>
        <w:tab/>
      </w:r>
      <w:r>
        <w:rPr>
          <w:noProof/>
        </w:rPr>
        <w:fldChar w:fldCharType="begin" w:fldLock="1"/>
      </w:r>
      <w:r>
        <w:rPr>
          <w:noProof/>
        </w:rPr>
        <w:instrText xml:space="preserve"> PAGEREF _Toc216436196 \h </w:instrText>
      </w:r>
      <w:r>
        <w:rPr>
          <w:noProof/>
        </w:rPr>
      </w:r>
      <w:r>
        <w:rPr>
          <w:noProof/>
        </w:rPr>
        <w:fldChar w:fldCharType="separate"/>
      </w:r>
      <w:r>
        <w:rPr>
          <w:noProof/>
        </w:rPr>
        <w:t>183</w:t>
      </w:r>
      <w:r>
        <w:rPr>
          <w:noProof/>
        </w:rPr>
        <w:fldChar w:fldCharType="end"/>
      </w:r>
    </w:p>
    <w:p w14:paraId="2B408C7B" w14:textId="5BD68DE7"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Pr>
          <w:noProof/>
        </w:rPr>
        <w:t>8.2.3B.1.1.1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_Toc216436197 \h </w:instrText>
      </w:r>
      <w:r>
        <w:rPr>
          <w:noProof/>
        </w:rPr>
      </w:r>
      <w:r>
        <w:rPr>
          <w:noProof/>
        </w:rPr>
        <w:fldChar w:fldCharType="separate"/>
      </w:r>
      <w:r>
        <w:rPr>
          <w:noProof/>
        </w:rPr>
        <w:t>183</w:t>
      </w:r>
      <w:r>
        <w:rPr>
          <w:noProof/>
        </w:rPr>
        <w:fldChar w:fldCharType="end"/>
      </w:r>
    </w:p>
    <w:p w14:paraId="665A19E1" w14:textId="1C8544A5"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Pr>
          <w:noProof/>
        </w:rPr>
        <w:t>8.2.3B.1.1.2</w:t>
      </w:r>
      <w:r>
        <w:rPr>
          <w:rFonts w:asciiTheme="minorHAnsi" w:eastAsiaTheme="minorEastAsia"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792676">
        <w:rPr>
          <w:noProof/>
          <w:snapToGrid w:val="0"/>
          <w:lang w:eastAsia="zh-CN"/>
        </w:rPr>
        <w:t>requirements for different subcarrier spacings</w:t>
      </w:r>
      <w:r>
        <w:rPr>
          <w:noProof/>
        </w:rPr>
        <w:tab/>
      </w:r>
      <w:r>
        <w:rPr>
          <w:noProof/>
        </w:rPr>
        <w:fldChar w:fldCharType="begin" w:fldLock="1"/>
      </w:r>
      <w:r>
        <w:rPr>
          <w:noProof/>
        </w:rPr>
        <w:instrText xml:space="preserve"> PAGEREF _Toc216436198 \h </w:instrText>
      </w:r>
      <w:r>
        <w:rPr>
          <w:noProof/>
        </w:rPr>
      </w:r>
      <w:r>
        <w:rPr>
          <w:noProof/>
        </w:rPr>
        <w:fldChar w:fldCharType="separate"/>
      </w:r>
      <w:r>
        <w:rPr>
          <w:noProof/>
        </w:rPr>
        <w:t>183</w:t>
      </w:r>
      <w:r>
        <w:rPr>
          <w:noProof/>
        </w:rPr>
        <w:fldChar w:fldCharType="end"/>
      </w:r>
    </w:p>
    <w:p w14:paraId="299FCCB8" w14:textId="75DAA70A"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Pr>
          <w:noProof/>
        </w:rPr>
        <w:t>8.2.3B.1.1.3</w:t>
      </w:r>
      <w:r>
        <w:rPr>
          <w:rFonts w:asciiTheme="minorHAnsi" w:eastAsiaTheme="minorEastAsia"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_Toc216436199 \h </w:instrText>
      </w:r>
      <w:r>
        <w:rPr>
          <w:noProof/>
        </w:rPr>
      </w:r>
      <w:r>
        <w:rPr>
          <w:noProof/>
        </w:rPr>
        <w:fldChar w:fldCharType="separate"/>
      </w:r>
      <w:r>
        <w:rPr>
          <w:noProof/>
        </w:rPr>
        <w:t>183</w:t>
      </w:r>
      <w:r>
        <w:rPr>
          <w:noProof/>
        </w:rPr>
        <w:fldChar w:fldCharType="end"/>
      </w:r>
    </w:p>
    <w:p w14:paraId="727D6B9C" w14:textId="518C266A" w:rsidR="00732D55" w:rsidRDefault="00732D55">
      <w:pPr>
        <w:pStyle w:val="TOC6"/>
        <w:rPr>
          <w:rFonts w:asciiTheme="minorHAnsi" w:eastAsiaTheme="minorEastAsia" w:hAnsiTheme="minorHAnsi" w:cstheme="minorBidi"/>
          <w:noProof/>
          <w:kern w:val="2"/>
          <w:sz w:val="24"/>
          <w:szCs w:val="24"/>
          <w:lang w:eastAsia="zh-CN"/>
          <w14:ligatures w14:val="standardContextual"/>
        </w:rPr>
      </w:pPr>
      <w:r>
        <w:rPr>
          <w:noProof/>
        </w:rPr>
        <w:t>8.2.3B.1.1.4</w:t>
      </w:r>
      <w:r>
        <w:rPr>
          <w:rFonts w:asciiTheme="minorHAnsi" w:eastAsiaTheme="minorEastAsia" w:hAnsiTheme="minorHAnsi" w:cstheme="minorBidi"/>
          <w:noProof/>
          <w:kern w:val="2"/>
          <w:sz w:val="24"/>
          <w:szCs w:val="24"/>
          <w:lang w:eastAsia="zh-CN"/>
          <w14:ligatures w14:val="standardContextual"/>
        </w:rPr>
        <w:tab/>
      </w:r>
      <w:r>
        <w:rPr>
          <w:noProof/>
        </w:rPr>
        <w:t>Applicability of requirements for mIAB-MT features</w:t>
      </w:r>
      <w:r>
        <w:rPr>
          <w:noProof/>
        </w:rPr>
        <w:tab/>
      </w:r>
      <w:r>
        <w:rPr>
          <w:noProof/>
        </w:rPr>
        <w:fldChar w:fldCharType="begin" w:fldLock="1"/>
      </w:r>
      <w:r>
        <w:rPr>
          <w:noProof/>
        </w:rPr>
        <w:instrText xml:space="preserve"> PAGEREF _Toc216436200 \h </w:instrText>
      </w:r>
      <w:r>
        <w:rPr>
          <w:noProof/>
        </w:rPr>
      </w:r>
      <w:r>
        <w:rPr>
          <w:noProof/>
        </w:rPr>
        <w:fldChar w:fldCharType="separate"/>
      </w:r>
      <w:r>
        <w:rPr>
          <w:noProof/>
        </w:rPr>
        <w:t>183</w:t>
      </w:r>
      <w:r>
        <w:rPr>
          <w:noProof/>
        </w:rPr>
        <w:fldChar w:fldCharType="end"/>
      </w:r>
    </w:p>
    <w:p w14:paraId="5096256C" w14:textId="3DB0DD04"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8.2.3B.1.2</w:t>
      </w:r>
      <w:r>
        <w:rPr>
          <w:rFonts w:asciiTheme="minorHAnsi" w:eastAsiaTheme="minorEastAsia" w:hAnsiTheme="minorHAnsi" w:cstheme="minorBidi"/>
          <w:noProof/>
          <w:kern w:val="2"/>
          <w:sz w:val="24"/>
          <w:szCs w:val="24"/>
          <w:lang w:eastAsia="zh-CN"/>
          <w14:ligatures w14:val="standardContextual"/>
        </w:rPr>
        <w:tab/>
      </w:r>
      <w:r>
        <w:rPr>
          <w:noProof/>
        </w:rPr>
        <w:t>Common test parameters</w:t>
      </w:r>
      <w:r>
        <w:rPr>
          <w:noProof/>
        </w:rPr>
        <w:tab/>
      </w:r>
      <w:r>
        <w:rPr>
          <w:noProof/>
        </w:rPr>
        <w:fldChar w:fldCharType="begin" w:fldLock="1"/>
      </w:r>
      <w:r>
        <w:rPr>
          <w:noProof/>
        </w:rPr>
        <w:instrText xml:space="preserve"> PAGEREF _Toc216436201 \h </w:instrText>
      </w:r>
      <w:r>
        <w:rPr>
          <w:noProof/>
        </w:rPr>
      </w:r>
      <w:r>
        <w:rPr>
          <w:noProof/>
        </w:rPr>
        <w:fldChar w:fldCharType="separate"/>
      </w:r>
      <w:r>
        <w:rPr>
          <w:noProof/>
        </w:rPr>
        <w:t>183</w:t>
      </w:r>
      <w:r>
        <w:rPr>
          <w:noProof/>
        </w:rPr>
        <w:fldChar w:fldCharType="end"/>
      </w:r>
    </w:p>
    <w:p w14:paraId="2B2693DA" w14:textId="488D35F7"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8.2.3B.2</w:t>
      </w:r>
      <w:r>
        <w:rPr>
          <w:rFonts w:asciiTheme="minorHAnsi" w:eastAsiaTheme="minorEastAsia" w:hAnsiTheme="minorHAnsi" w:cstheme="minorBidi"/>
          <w:noProof/>
          <w:kern w:val="2"/>
          <w:sz w:val="24"/>
          <w:szCs w:val="24"/>
          <w:lang w:eastAsia="zh-CN"/>
          <w14:ligatures w14:val="standardContextual"/>
        </w:rPr>
        <w:tab/>
      </w:r>
      <w:r>
        <w:rPr>
          <w:noProof/>
        </w:rPr>
        <w:t>Reporting Channel Quality Indicator (CQI) for wideband CQI reporting</w:t>
      </w:r>
      <w:r>
        <w:rPr>
          <w:noProof/>
        </w:rPr>
        <w:tab/>
      </w:r>
      <w:r>
        <w:rPr>
          <w:noProof/>
        </w:rPr>
        <w:fldChar w:fldCharType="begin" w:fldLock="1"/>
      </w:r>
      <w:r>
        <w:rPr>
          <w:noProof/>
        </w:rPr>
        <w:instrText xml:space="preserve"> PAGEREF _Toc216436202 \h </w:instrText>
      </w:r>
      <w:r>
        <w:rPr>
          <w:noProof/>
        </w:rPr>
      </w:r>
      <w:r>
        <w:rPr>
          <w:noProof/>
        </w:rPr>
        <w:fldChar w:fldCharType="separate"/>
      </w:r>
      <w:r>
        <w:rPr>
          <w:noProof/>
        </w:rPr>
        <w:t>184</w:t>
      </w:r>
      <w:r>
        <w:rPr>
          <w:noProof/>
        </w:rPr>
        <w:fldChar w:fldCharType="end"/>
      </w:r>
    </w:p>
    <w:p w14:paraId="0202D017" w14:textId="1FE57A78"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8.2.3B.2.1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_Toc216436203 \h </w:instrText>
      </w:r>
      <w:r>
        <w:rPr>
          <w:noProof/>
        </w:rPr>
      </w:r>
      <w:r>
        <w:rPr>
          <w:noProof/>
        </w:rPr>
        <w:fldChar w:fldCharType="separate"/>
      </w:r>
      <w:r>
        <w:rPr>
          <w:noProof/>
        </w:rPr>
        <w:t>184</w:t>
      </w:r>
      <w:r>
        <w:rPr>
          <w:noProof/>
        </w:rPr>
        <w:fldChar w:fldCharType="end"/>
      </w:r>
    </w:p>
    <w:p w14:paraId="40F5B72E" w14:textId="4A7097D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8.2.3B.2.2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_Toc216436204 \h </w:instrText>
      </w:r>
      <w:r>
        <w:rPr>
          <w:noProof/>
        </w:rPr>
      </w:r>
      <w:r>
        <w:rPr>
          <w:noProof/>
        </w:rPr>
        <w:fldChar w:fldCharType="separate"/>
      </w:r>
      <w:r>
        <w:rPr>
          <w:noProof/>
        </w:rPr>
        <w:t>185</w:t>
      </w:r>
      <w:r>
        <w:rPr>
          <w:noProof/>
        </w:rPr>
        <w:fldChar w:fldCharType="end"/>
      </w:r>
    </w:p>
    <w:p w14:paraId="2D813BBA" w14:textId="23C52500"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8.2.3B.2.3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_Toc216436205 \h </w:instrText>
      </w:r>
      <w:r>
        <w:rPr>
          <w:noProof/>
        </w:rPr>
      </w:r>
      <w:r>
        <w:rPr>
          <w:noProof/>
        </w:rPr>
        <w:fldChar w:fldCharType="separate"/>
      </w:r>
      <w:r>
        <w:rPr>
          <w:noProof/>
        </w:rPr>
        <w:t>185</w:t>
      </w:r>
      <w:r>
        <w:rPr>
          <w:noProof/>
        </w:rPr>
        <w:fldChar w:fldCharType="end"/>
      </w:r>
    </w:p>
    <w:p w14:paraId="51DD1B25" w14:textId="6FCC061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8.2.3B.2.4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_Toc216436206 \h </w:instrText>
      </w:r>
      <w:r>
        <w:rPr>
          <w:noProof/>
        </w:rPr>
      </w:r>
      <w:r>
        <w:rPr>
          <w:noProof/>
        </w:rPr>
        <w:fldChar w:fldCharType="separate"/>
      </w:r>
      <w:r>
        <w:rPr>
          <w:noProof/>
        </w:rPr>
        <w:t>185</w:t>
      </w:r>
      <w:r>
        <w:rPr>
          <w:noProof/>
        </w:rPr>
        <w:fldChar w:fldCharType="end"/>
      </w:r>
    </w:p>
    <w:p w14:paraId="2A674CB5" w14:textId="4341745D"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8.2.3B.2.5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_Toc216436207 \h </w:instrText>
      </w:r>
      <w:r>
        <w:rPr>
          <w:noProof/>
        </w:rPr>
      </w:r>
      <w:r>
        <w:rPr>
          <w:noProof/>
        </w:rPr>
        <w:fldChar w:fldCharType="separate"/>
      </w:r>
      <w:r>
        <w:rPr>
          <w:noProof/>
        </w:rPr>
        <w:t>187</w:t>
      </w:r>
      <w:r>
        <w:rPr>
          <w:noProof/>
        </w:rPr>
        <w:fldChar w:fldCharType="end"/>
      </w:r>
    </w:p>
    <w:p w14:paraId="57F695AB" w14:textId="7C69B06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8.2.3B.3</w:t>
      </w:r>
      <w:r>
        <w:rPr>
          <w:rFonts w:asciiTheme="minorHAnsi" w:eastAsiaTheme="minorEastAsia" w:hAnsiTheme="minorHAnsi" w:cstheme="minorBidi"/>
          <w:noProof/>
          <w:kern w:val="2"/>
          <w:sz w:val="24"/>
          <w:szCs w:val="24"/>
          <w:lang w:eastAsia="zh-CN"/>
          <w14:ligatures w14:val="standardContextual"/>
        </w:rPr>
        <w:tab/>
      </w:r>
      <w:r>
        <w:rPr>
          <w:noProof/>
        </w:rPr>
        <w:t>Reporting Channel Quality Indicator (CQI) for sub-band CQI reporting</w:t>
      </w:r>
      <w:r>
        <w:rPr>
          <w:noProof/>
        </w:rPr>
        <w:tab/>
      </w:r>
      <w:r>
        <w:rPr>
          <w:noProof/>
        </w:rPr>
        <w:fldChar w:fldCharType="begin" w:fldLock="1"/>
      </w:r>
      <w:r>
        <w:rPr>
          <w:noProof/>
        </w:rPr>
        <w:instrText xml:space="preserve"> PAGEREF _Toc216436208 \h </w:instrText>
      </w:r>
      <w:r>
        <w:rPr>
          <w:noProof/>
        </w:rPr>
      </w:r>
      <w:r>
        <w:rPr>
          <w:noProof/>
        </w:rPr>
        <w:fldChar w:fldCharType="separate"/>
      </w:r>
      <w:r>
        <w:rPr>
          <w:noProof/>
        </w:rPr>
        <w:t>187</w:t>
      </w:r>
      <w:r>
        <w:rPr>
          <w:noProof/>
        </w:rPr>
        <w:fldChar w:fldCharType="end"/>
      </w:r>
    </w:p>
    <w:p w14:paraId="29D899C3" w14:textId="62861B42"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8.2.3B.3.1</w:t>
      </w:r>
      <w:r>
        <w:rPr>
          <w:rFonts w:asciiTheme="minorHAnsi" w:eastAsiaTheme="minorEastAsia"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_Toc216436209 \h </w:instrText>
      </w:r>
      <w:r>
        <w:rPr>
          <w:noProof/>
        </w:rPr>
      </w:r>
      <w:r>
        <w:rPr>
          <w:noProof/>
        </w:rPr>
        <w:fldChar w:fldCharType="separate"/>
      </w:r>
      <w:r>
        <w:rPr>
          <w:noProof/>
        </w:rPr>
        <w:t>187</w:t>
      </w:r>
      <w:r>
        <w:rPr>
          <w:noProof/>
        </w:rPr>
        <w:fldChar w:fldCharType="end"/>
      </w:r>
    </w:p>
    <w:p w14:paraId="758FA31B" w14:textId="4F9E1299"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8.2.3B.3.2</w:t>
      </w:r>
      <w:r>
        <w:rPr>
          <w:rFonts w:asciiTheme="minorHAnsi" w:eastAsiaTheme="minorEastAsia"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_Toc216436210 \h </w:instrText>
      </w:r>
      <w:r>
        <w:rPr>
          <w:noProof/>
        </w:rPr>
      </w:r>
      <w:r>
        <w:rPr>
          <w:noProof/>
        </w:rPr>
        <w:fldChar w:fldCharType="separate"/>
      </w:r>
      <w:r>
        <w:rPr>
          <w:noProof/>
        </w:rPr>
        <w:t>187</w:t>
      </w:r>
      <w:r>
        <w:rPr>
          <w:noProof/>
        </w:rPr>
        <w:fldChar w:fldCharType="end"/>
      </w:r>
    </w:p>
    <w:p w14:paraId="227137C6" w14:textId="33AC44D1"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8.2.3B.3.3</w:t>
      </w:r>
      <w:r>
        <w:rPr>
          <w:rFonts w:asciiTheme="minorHAnsi" w:eastAsiaTheme="minorEastAsia"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_Toc216436211 \h </w:instrText>
      </w:r>
      <w:r>
        <w:rPr>
          <w:noProof/>
        </w:rPr>
      </w:r>
      <w:r>
        <w:rPr>
          <w:noProof/>
        </w:rPr>
        <w:fldChar w:fldCharType="separate"/>
      </w:r>
      <w:r>
        <w:rPr>
          <w:noProof/>
        </w:rPr>
        <w:t>187</w:t>
      </w:r>
      <w:r>
        <w:rPr>
          <w:noProof/>
        </w:rPr>
        <w:fldChar w:fldCharType="end"/>
      </w:r>
    </w:p>
    <w:p w14:paraId="6C756F3C" w14:textId="1DDDD273"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8.2.3B.3.4</w:t>
      </w:r>
      <w:r>
        <w:rPr>
          <w:rFonts w:asciiTheme="minorHAnsi" w:eastAsiaTheme="minorEastAsia"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_Toc216436212 \h </w:instrText>
      </w:r>
      <w:r>
        <w:rPr>
          <w:noProof/>
        </w:rPr>
      </w:r>
      <w:r>
        <w:rPr>
          <w:noProof/>
        </w:rPr>
        <w:fldChar w:fldCharType="separate"/>
      </w:r>
      <w:r>
        <w:rPr>
          <w:noProof/>
        </w:rPr>
        <w:t>187</w:t>
      </w:r>
      <w:r>
        <w:rPr>
          <w:noProof/>
        </w:rPr>
        <w:fldChar w:fldCharType="end"/>
      </w:r>
    </w:p>
    <w:p w14:paraId="7039357F" w14:textId="643C03B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Pr>
          <w:noProof/>
        </w:rPr>
        <w:t>8.2.3B.3.5</w:t>
      </w:r>
      <w:r>
        <w:rPr>
          <w:rFonts w:asciiTheme="minorHAnsi" w:eastAsiaTheme="minorEastAsia"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_Toc216436213 \h </w:instrText>
      </w:r>
      <w:r>
        <w:rPr>
          <w:noProof/>
        </w:rPr>
      </w:r>
      <w:r>
        <w:rPr>
          <w:noProof/>
        </w:rPr>
        <w:fldChar w:fldCharType="separate"/>
      </w:r>
      <w:r>
        <w:rPr>
          <w:noProof/>
        </w:rPr>
        <w:t>191</w:t>
      </w:r>
      <w:r>
        <w:rPr>
          <w:noProof/>
        </w:rPr>
        <w:fldChar w:fldCharType="end"/>
      </w:r>
    </w:p>
    <w:p w14:paraId="5DC64E22" w14:textId="6C428C7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8.2.4      Void</w:t>
      </w:r>
      <w:r>
        <w:rPr>
          <w:noProof/>
        </w:rPr>
        <w:tab/>
      </w:r>
      <w:r>
        <w:rPr>
          <w:noProof/>
        </w:rPr>
        <w:fldChar w:fldCharType="begin" w:fldLock="1"/>
      </w:r>
      <w:r>
        <w:rPr>
          <w:noProof/>
        </w:rPr>
        <w:instrText xml:space="preserve"> PAGEREF _Toc216436214 \h </w:instrText>
      </w:r>
      <w:r>
        <w:rPr>
          <w:noProof/>
        </w:rPr>
      </w:r>
      <w:r>
        <w:rPr>
          <w:noProof/>
        </w:rPr>
        <w:fldChar w:fldCharType="separate"/>
      </w:r>
      <w:r>
        <w:rPr>
          <w:noProof/>
        </w:rPr>
        <w:t>191</w:t>
      </w:r>
      <w:r>
        <w:rPr>
          <w:noProof/>
        </w:rPr>
        <w:fldChar w:fldCharType="end"/>
      </w:r>
    </w:p>
    <w:p w14:paraId="1BB05814" w14:textId="45A7F31F"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8.2.4B    PBCH demodulation requirements for mIAB</w:t>
      </w:r>
      <w:r>
        <w:rPr>
          <w:noProof/>
        </w:rPr>
        <w:tab/>
      </w:r>
      <w:r>
        <w:rPr>
          <w:noProof/>
        </w:rPr>
        <w:fldChar w:fldCharType="begin" w:fldLock="1"/>
      </w:r>
      <w:r>
        <w:rPr>
          <w:noProof/>
        </w:rPr>
        <w:instrText xml:space="preserve"> PAGEREF _Toc216436215 \h </w:instrText>
      </w:r>
      <w:r>
        <w:rPr>
          <w:noProof/>
        </w:rPr>
      </w:r>
      <w:r>
        <w:rPr>
          <w:noProof/>
        </w:rPr>
        <w:fldChar w:fldCharType="separate"/>
      </w:r>
      <w:r>
        <w:rPr>
          <w:noProof/>
        </w:rPr>
        <w:t>191</w:t>
      </w:r>
      <w:r>
        <w:rPr>
          <w:noProof/>
        </w:rPr>
        <w:fldChar w:fldCharType="end"/>
      </w:r>
    </w:p>
    <w:p w14:paraId="572FB60E" w14:textId="7F508632"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A (normative</w:t>
      </w:r>
      <w:r>
        <w:rPr>
          <w:rFonts w:eastAsiaTheme="minorEastAsia"/>
          <w:noProof/>
        </w:rPr>
        <w:t>):</w:t>
      </w:r>
      <w:r>
        <w:rPr>
          <w:rFonts w:eastAsiaTheme="minorEastAsia"/>
          <w:noProof/>
        </w:rPr>
        <w:tab/>
      </w:r>
      <w:r w:rsidRPr="00792676">
        <w:rPr>
          <w:rFonts w:eastAsiaTheme="minorEastAsia"/>
          <w:noProof/>
        </w:rPr>
        <w:t>Reference measurement channels</w:t>
      </w:r>
      <w:r>
        <w:rPr>
          <w:noProof/>
        </w:rPr>
        <w:tab/>
      </w:r>
      <w:r>
        <w:rPr>
          <w:noProof/>
        </w:rPr>
        <w:fldChar w:fldCharType="begin" w:fldLock="1"/>
      </w:r>
      <w:r>
        <w:rPr>
          <w:noProof/>
        </w:rPr>
        <w:instrText xml:space="preserve"> PAGEREF _Toc216436216 \h </w:instrText>
      </w:r>
      <w:r>
        <w:rPr>
          <w:noProof/>
        </w:rPr>
      </w:r>
      <w:r>
        <w:rPr>
          <w:noProof/>
        </w:rPr>
        <w:fldChar w:fldCharType="separate"/>
      </w:r>
      <w:r>
        <w:rPr>
          <w:noProof/>
        </w:rPr>
        <w:t>192</w:t>
      </w:r>
      <w:r>
        <w:rPr>
          <w:noProof/>
        </w:rPr>
        <w:fldChar w:fldCharType="end"/>
      </w:r>
    </w:p>
    <w:p w14:paraId="5C68192A" w14:textId="57D91BFF"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and IAB-MT Reference measurement channels</w:t>
      </w:r>
      <w:r>
        <w:rPr>
          <w:noProof/>
        </w:rPr>
        <w:tab/>
      </w:r>
      <w:r>
        <w:rPr>
          <w:noProof/>
        </w:rPr>
        <w:fldChar w:fldCharType="begin" w:fldLock="1"/>
      </w:r>
      <w:r>
        <w:rPr>
          <w:noProof/>
        </w:rPr>
        <w:instrText xml:space="preserve"> PAGEREF _Toc216436217 \h </w:instrText>
      </w:r>
      <w:r>
        <w:rPr>
          <w:noProof/>
        </w:rPr>
      </w:r>
      <w:r>
        <w:rPr>
          <w:noProof/>
        </w:rPr>
        <w:fldChar w:fldCharType="separate"/>
      </w:r>
      <w:r>
        <w:rPr>
          <w:noProof/>
        </w:rPr>
        <w:t>192</w:t>
      </w:r>
      <w:r>
        <w:rPr>
          <w:noProof/>
        </w:rPr>
        <w:fldChar w:fldCharType="end"/>
      </w:r>
    </w:p>
    <w:p w14:paraId="209A578C" w14:textId="6EC2DDBC"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Reference measurement channels</w:t>
      </w:r>
      <w:r>
        <w:rPr>
          <w:noProof/>
        </w:rPr>
        <w:tab/>
      </w:r>
      <w:r>
        <w:rPr>
          <w:noProof/>
        </w:rPr>
        <w:fldChar w:fldCharType="begin" w:fldLock="1"/>
      </w:r>
      <w:r>
        <w:rPr>
          <w:noProof/>
        </w:rPr>
        <w:instrText xml:space="preserve"> PAGEREF _Toc216436218 \h </w:instrText>
      </w:r>
      <w:r>
        <w:rPr>
          <w:noProof/>
        </w:rPr>
      </w:r>
      <w:r>
        <w:rPr>
          <w:noProof/>
        </w:rPr>
        <w:fldChar w:fldCharType="separate"/>
      </w:r>
      <w:r>
        <w:rPr>
          <w:noProof/>
        </w:rPr>
        <w:t>192</w:t>
      </w:r>
      <w:r>
        <w:rPr>
          <w:noProof/>
        </w:rPr>
        <w:fldChar w:fldCharType="end"/>
      </w:r>
    </w:p>
    <w:p w14:paraId="5C1D4FED" w14:textId="3CB90B64"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Reference measurement channels</w:t>
      </w:r>
      <w:r>
        <w:rPr>
          <w:noProof/>
        </w:rPr>
        <w:tab/>
      </w:r>
      <w:r>
        <w:rPr>
          <w:noProof/>
        </w:rPr>
        <w:fldChar w:fldCharType="begin" w:fldLock="1"/>
      </w:r>
      <w:r>
        <w:rPr>
          <w:noProof/>
        </w:rPr>
        <w:instrText xml:space="preserve"> PAGEREF _Toc216436219 \h </w:instrText>
      </w:r>
      <w:r>
        <w:rPr>
          <w:noProof/>
        </w:rPr>
      </w:r>
      <w:r>
        <w:rPr>
          <w:noProof/>
        </w:rPr>
        <w:fldChar w:fldCharType="separate"/>
      </w:r>
      <w:r>
        <w:rPr>
          <w:noProof/>
        </w:rPr>
        <w:t>192</w:t>
      </w:r>
      <w:r>
        <w:rPr>
          <w:noProof/>
        </w:rPr>
        <w:fldChar w:fldCharType="end"/>
      </w:r>
    </w:p>
    <w:p w14:paraId="6B902E88" w14:textId="6E80776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A.1.2.1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reference sensitivity level, ACS, in-band blocking, out-of-band blocking and receiver intermodulation (QPSK, R=1/3)</w:t>
      </w:r>
      <w:r>
        <w:rPr>
          <w:noProof/>
        </w:rPr>
        <w:tab/>
      </w:r>
      <w:r>
        <w:rPr>
          <w:noProof/>
        </w:rPr>
        <w:fldChar w:fldCharType="begin" w:fldLock="1"/>
      </w:r>
      <w:r>
        <w:rPr>
          <w:noProof/>
        </w:rPr>
        <w:instrText xml:space="preserve"> PAGEREF _Toc216436220 \h </w:instrText>
      </w:r>
      <w:r>
        <w:rPr>
          <w:noProof/>
        </w:rPr>
      </w:r>
      <w:r>
        <w:rPr>
          <w:noProof/>
        </w:rPr>
        <w:fldChar w:fldCharType="separate"/>
      </w:r>
      <w:r>
        <w:rPr>
          <w:noProof/>
        </w:rPr>
        <w:t>192</w:t>
      </w:r>
      <w:r>
        <w:rPr>
          <w:noProof/>
        </w:rPr>
        <w:fldChar w:fldCharType="end"/>
      </w:r>
    </w:p>
    <w:p w14:paraId="155605C7" w14:textId="27F2E159"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IAB-DU Fixed Reference Channels</w:t>
      </w:r>
      <w:r>
        <w:rPr>
          <w:noProof/>
        </w:rPr>
        <w:tab/>
      </w:r>
      <w:r>
        <w:rPr>
          <w:noProof/>
        </w:rPr>
        <w:fldChar w:fldCharType="begin" w:fldLock="1"/>
      </w:r>
      <w:r>
        <w:rPr>
          <w:noProof/>
        </w:rPr>
        <w:instrText xml:space="preserve"> PAGEREF _Toc216436221 \h </w:instrText>
      </w:r>
      <w:r>
        <w:rPr>
          <w:noProof/>
        </w:rPr>
      </w:r>
      <w:r>
        <w:rPr>
          <w:noProof/>
        </w:rPr>
        <w:fldChar w:fldCharType="separate"/>
      </w:r>
      <w:r>
        <w:rPr>
          <w:noProof/>
        </w:rPr>
        <w:t>192</w:t>
      </w:r>
      <w:r>
        <w:rPr>
          <w:noProof/>
        </w:rPr>
        <w:fldChar w:fldCharType="end"/>
      </w:r>
    </w:p>
    <w:p w14:paraId="20286C33" w14:textId="7B80ECA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PUSCH performance requirements (QPSK, R = 193/1024)</w:t>
      </w:r>
      <w:r>
        <w:rPr>
          <w:noProof/>
        </w:rPr>
        <w:tab/>
      </w:r>
      <w:r>
        <w:rPr>
          <w:noProof/>
        </w:rPr>
        <w:fldChar w:fldCharType="begin" w:fldLock="1"/>
      </w:r>
      <w:r>
        <w:rPr>
          <w:noProof/>
        </w:rPr>
        <w:instrText xml:space="preserve"> PAGEREF _Toc216436222 \h </w:instrText>
      </w:r>
      <w:r>
        <w:rPr>
          <w:noProof/>
        </w:rPr>
      </w:r>
      <w:r>
        <w:rPr>
          <w:noProof/>
        </w:rPr>
        <w:fldChar w:fldCharType="separate"/>
      </w:r>
      <w:r>
        <w:rPr>
          <w:noProof/>
        </w:rPr>
        <w:t>192</w:t>
      </w:r>
      <w:r>
        <w:rPr>
          <w:noProof/>
        </w:rPr>
        <w:fldChar w:fldCharType="end"/>
      </w:r>
    </w:p>
    <w:p w14:paraId="49CBB040" w14:textId="0FAD9139"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PUSCH performance requirements (</w:t>
      </w:r>
      <w:r w:rsidRPr="00792676">
        <w:rPr>
          <w:rFonts w:eastAsiaTheme="minorEastAsia"/>
          <w:noProof/>
          <w:lang w:eastAsia="zh-CN"/>
        </w:rPr>
        <w:t>16QAM, R=434/1024</w:t>
      </w:r>
      <w:r w:rsidRPr="00792676">
        <w:rPr>
          <w:rFonts w:eastAsiaTheme="minorEastAsia"/>
          <w:noProof/>
        </w:rPr>
        <w:t>)</w:t>
      </w:r>
      <w:r>
        <w:rPr>
          <w:noProof/>
        </w:rPr>
        <w:tab/>
      </w:r>
      <w:r>
        <w:rPr>
          <w:noProof/>
        </w:rPr>
        <w:fldChar w:fldCharType="begin" w:fldLock="1"/>
      </w:r>
      <w:r>
        <w:rPr>
          <w:noProof/>
        </w:rPr>
        <w:instrText xml:space="preserve"> PAGEREF _Toc216436223 \h </w:instrText>
      </w:r>
      <w:r>
        <w:rPr>
          <w:noProof/>
        </w:rPr>
      </w:r>
      <w:r>
        <w:rPr>
          <w:noProof/>
        </w:rPr>
        <w:fldChar w:fldCharType="separate"/>
      </w:r>
      <w:r>
        <w:rPr>
          <w:noProof/>
        </w:rPr>
        <w:t>194</w:t>
      </w:r>
      <w:r>
        <w:rPr>
          <w:noProof/>
        </w:rPr>
        <w:fldChar w:fldCharType="end"/>
      </w:r>
    </w:p>
    <w:p w14:paraId="26356B48" w14:textId="1EFF83BE"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PUSCH performance requirements (16QAM, R = 658/1024)</w:t>
      </w:r>
      <w:r>
        <w:rPr>
          <w:noProof/>
        </w:rPr>
        <w:tab/>
      </w:r>
      <w:r>
        <w:rPr>
          <w:noProof/>
        </w:rPr>
        <w:fldChar w:fldCharType="begin" w:fldLock="1"/>
      </w:r>
      <w:r>
        <w:rPr>
          <w:noProof/>
        </w:rPr>
        <w:instrText xml:space="preserve"> PAGEREF _Toc216436224 \h </w:instrText>
      </w:r>
      <w:r>
        <w:rPr>
          <w:noProof/>
        </w:rPr>
      </w:r>
      <w:r>
        <w:rPr>
          <w:noProof/>
        </w:rPr>
        <w:fldChar w:fldCharType="separate"/>
      </w:r>
      <w:r>
        <w:rPr>
          <w:noProof/>
        </w:rPr>
        <w:t>194</w:t>
      </w:r>
      <w:r>
        <w:rPr>
          <w:noProof/>
        </w:rPr>
        <w:fldChar w:fldCharType="end"/>
      </w:r>
    </w:p>
    <w:p w14:paraId="6A616F70" w14:textId="55140B2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PUSCH performance requirements (64QAM, R = 567/1024)</w:t>
      </w:r>
      <w:r>
        <w:rPr>
          <w:noProof/>
        </w:rPr>
        <w:tab/>
      </w:r>
      <w:r>
        <w:rPr>
          <w:noProof/>
        </w:rPr>
        <w:fldChar w:fldCharType="begin" w:fldLock="1"/>
      </w:r>
      <w:r>
        <w:rPr>
          <w:noProof/>
        </w:rPr>
        <w:instrText xml:space="preserve"> PAGEREF _Toc216436225 \h </w:instrText>
      </w:r>
      <w:r>
        <w:rPr>
          <w:noProof/>
        </w:rPr>
      </w:r>
      <w:r>
        <w:rPr>
          <w:noProof/>
        </w:rPr>
        <w:fldChar w:fldCharType="separate"/>
      </w:r>
      <w:r>
        <w:rPr>
          <w:noProof/>
        </w:rPr>
        <w:t>195</w:t>
      </w:r>
      <w:r>
        <w:rPr>
          <w:noProof/>
        </w:rPr>
        <w:fldChar w:fldCharType="end"/>
      </w:r>
    </w:p>
    <w:p w14:paraId="36FD0410" w14:textId="7E1246A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PRACH test preambles</w:t>
      </w:r>
      <w:r>
        <w:rPr>
          <w:noProof/>
        </w:rPr>
        <w:tab/>
      </w:r>
      <w:r>
        <w:rPr>
          <w:noProof/>
        </w:rPr>
        <w:fldChar w:fldCharType="begin" w:fldLock="1"/>
      </w:r>
      <w:r>
        <w:rPr>
          <w:noProof/>
        </w:rPr>
        <w:instrText xml:space="preserve"> PAGEREF _Toc216436226 \h </w:instrText>
      </w:r>
      <w:r>
        <w:rPr>
          <w:noProof/>
        </w:rPr>
      </w:r>
      <w:r>
        <w:rPr>
          <w:noProof/>
        </w:rPr>
        <w:fldChar w:fldCharType="separate"/>
      </w:r>
      <w:r>
        <w:rPr>
          <w:noProof/>
        </w:rPr>
        <w:t>196</w:t>
      </w:r>
      <w:r>
        <w:rPr>
          <w:noProof/>
        </w:rPr>
        <w:fldChar w:fldCharType="end"/>
      </w:r>
    </w:p>
    <w:p w14:paraId="2391B4A1" w14:textId="3395DDF8"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A.3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Fixed Reference Channels</w:t>
      </w:r>
      <w:r>
        <w:rPr>
          <w:noProof/>
        </w:rPr>
        <w:tab/>
      </w:r>
      <w:r>
        <w:rPr>
          <w:noProof/>
        </w:rPr>
        <w:fldChar w:fldCharType="begin" w:fldLock="1"/>
      </w:r>
      <w:r>
        <w:rPr>
          <w:noProof/>
        </w:rPr>
        <w:instrText xml:space="preserve"> PAGEREF _Toc216436227 \h </w:instrText>
      </w:r>
      <w:r>
        <w:rPr>
          <w:noProof/>
        </w:rPr>
      </w:r>
      <w:r>
        <w:rPr>
          <w:noProof/>
        </w:rPr>
        <w:fldChar w:fldCharType="separate"/>
      </w:r>
      <w:r>
        <w:rPr>
          <w:noProof/>
        </w:rPr>
        <w:t>196</w:t>
      </w:r>
      <w:r>
        <w:rPr>
          <w:noProof/>
        </w:rPr>
        <w:fldChar w:fldCharType="end"/>
      </w:r>
    </w:p>
    <w:p w14:paraId="27CB3DA9" w14:textId="0E5BAB0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PDSCH performance requirements (16QAM)</w:t>
      </w:r>
      <w:r>
        <w:rPr>
          <w:noProof/>
        </w:rPr>
        <w:tab/>
      </w:r>
      <w:r>
        <w:rPr>
          <w:noProof/>
        </w:rPr>
        <w:fldChar w:fldCharType="begin" w:fldLock="1"/>
      </w:r>
      <w:r>
        <w:rPr>
          <w:noProof/>
        </w:rPr>
        <w:instrText xml:space="preserve"> PAGEREF _Toc216436228 \h </w:instrText>
      </w:r>
      <w:r>
        <w:rPr>
          <w:noProof/>
        </w:rPr>
      </w:r>
      <w:r>
        <w:rPr>
          <w:noProof/>
        </w:rPr>
        <w:fldChar w:fldCharType="separate"/>
      </w:r>
      <w:r>
        <w:rPr>
          <w:noProof/>
        </w:rPr>
        <w:t>196</w:t>
      </w:r>
      <w:r>
        <w:rPr>
          <w:noProof/>
        </w:rPr>
        <w:fldChar w:fldCharType="end"/>
      </w:r>
    </w:p>
    <w:p w14:paraId="3B094693" w14:textId="3CA07F03"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PDSCH performance requirements (64QAM)</w:t>
      </w:r>
      <w:r>
        <w:rPr>
          <w:noProof/>
        </w:rPr>
        <w:tab/>
      </w:r>
      <w:r>
        <w:rPr>
          <w:noProof/>
        </w:rPr>
        <w:fldChar w:fldCharType="begin" w:fldLock="1"/>
      </w:r>
      <w:r>
        <w:rPr>
          <w:noProof/>
        </w:rPr>
        <w:instrText xml:space="preserve"> PAGEREF _Toc216436229 \h </w:instrText>
      </w:r>
      <w:r>
        <w:rPr>
          <w:noProof/>
        </w:rPr>
      </w:r>
      <w:r>
        <w:rPr>
          <w:noProof/>
        </w:rPr>
        <w:fldChar w:fldCharType="separate"/>
      </w:r>
      <w:r>
        <w:rPr>
          <w:noProof/>
        </w:rPr>
        <w:t>197</w:t>
      </w:r>
      <w:r>
        <w:rPr>
          <w:noProof/>
        </w:rPr>
        <w:fldChar w:fldCharType="end"/>
      </w:r>
    </w:p>
    <w:p w14:paraId="6DE5487F" w14:textId="3099B65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PDSCH performance requirements (256QAM)</w:t>
      </w:r>
      <w:r>
        <w:rPr>
          <w:noProof/>
        </w:rPr>
        <w:tab/>
      </w:r>
      <w:r>
        <w:rPr>
          <w:noProof/>
        </w:rPr>
        <w:fldChar w:fldCharType="begin" w:fldLock="1"/>
      </w:r>
      <w:r>
        <w:rPr>
          <w:noProof/>
        </w:rPr>
        <w:instrText xml:space="preserve"> PAGEREF _Toc216436230 \h </w:instrText>
      </w:r>
      <w:r>
        <w:rPr>
          <w:noProof/>
        </w:rPr>
      </w:r>
      <w:r>
        <w:rPr>
          <w:noProof/>
        </w:rPr>
        <w:fldChar w:fldCharType="separate"/>
      </w:r>
      <w:r>
        <w:rPr>
          <w:noProof/>
        </w:rPr>
        <w:t>197</w:t>
      </w:r>
      <w:r>
        <w:rPr>
          <w:noProof/>
        </w:rPr>
        <w:fldChar w:fldCharType="end"/>
      </w:r>
    </w:p>
    <w:p w14:paraId="101B1AD6" w14:textId="4C44BBF3"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PDCCH performance requirements</w:t>
      </w:r>
      <w:r>
        <w:rPr>
          <w:noProof/>
        </w:rPr>
        <w:tab/>
      </w:r>
      <w:r>
        <w:rPr>
          <w:noProof/>
        </w:rPr>
        <w:fldChar w:fldCharType="begin" w:fldLock="1"/>
      </w:r>
      <w:r>
        <w:rPr>
          <w:noProof/>
        </w:rPr>
        <w:instrText xml:space="preserve"> PAGEREF _Toc216436231 \h </w:instrText>
      </w:r>
      <w:r>
        <w:rPr>
          <w:noProof/>
        </w:rPr>
      </w:r>
      <w:r>
        <w:rPr>
          <w:noProof/>
        </w:rPr>
        <w:fldChar w:fldCharType="separate"/>
      </w:r>
      <w:r>
        <w:rPr>
          <w:noProof/>
        </w:rPr>
        <w:t>198</w:t>
      </w:r>
      <w:r>
        <w:rPr>
          <w:noProof/>
        </w:rPr>
        <w:fldChar w:fldCharType="end"/>
      </w:r>
    </w:p>
    <w:p w14:paraId="7AE15064" w14:textId="62F9FCF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A.3.5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Fixed Reference Channels for CSI reporting performance requirements</w:t>
      </w:r>
      <w:r>
        <w:rPr>
          <w:noProof/>
        </w:rPr>
        <w:tab/>
      </w:r>
      <w:r>
        <w:rPr>
          <w:noProof/>
        </w:rPr>
        <w:fldChar w:fldCharType="begin" w:fldLock="1"/>
      </w:r>
      <w:r>
        <w:rPr>
          <w:noProof/>
        </w:rPr>
        <w:instrText xml:space="preserve"> PAGEREF _Toc216436232 \h </w:instrText>
      </w:r>
      <w:r>
        <w:rPr>
          <w:noProof/>
        </w:rPr>
      </w:r>
      <w:r>
        <w:rPr>
          <w:noProof/>
        </w:rPr>
        <w:fldChar w:fldCharType="separate"/>
      </w:r>
      <w:r>
        <w:rPr>
          <w:noProof/>
        </w:rPr>
        <w:t>198</w:t>
      </w:r>
      <w:r>
        <w:rPr>
          <w:noProof/>
        </w:rPr>
        <w:fldChar w:fldCharType="end"/>
      </w:r>
    </w:p>
    <w:p w14:paraId="30D60590" w14:textId="3FD88501"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Pr>
          <w:noProof/>
        </w:rPr>
        <w:t>A.3B</w:t>
      </w:r>
      <w:r>
        <w:rPr>
          <w:rFonts w:asciiTheme="minorHAnsi" w:eastAsiaTheme="minorEastAsia" w:hAnsiTheme="minorHAnsi" w:cstheme="minorBidi"/>
          <w:noProof/>
          <w:kern w:val="2"/>
          <w:sz w:val="24"/>
          <w:szCs w:val="24"/>
          <w:lang w:eastAsia="zh-CN"/>
          <w14:ligatures w14:val="standardContextual"/>
        </w:rPr>
        <w:tab/>
      </w:r>
      <w:r>
        <w:rPr>
          <w:noProof/>
        </w:rPr>
        <w:t>mIAB-MT Fixed Reference Channels</w:t>
      </w:r>
      <w:r>
        <w:rPr>
          <w:noProof/>
        </w:rPr>
        <w:tab/>
      </w:r>
      <w:r>
        <w:rPr>
          <w:noProof/>
        </w:rPr>
        <w:fldChar w:fldCharType="begin" w:fldLock="1"/>
      </w:r>
      <w:r>
        <w:rPr>
          <w:noProof/>
        </w:rPr>
        <w:instrText xml:space="preserve"> PAGEREF _Toc216436233 \h </w:instrText>
      </w:r>
      <w:r>
        <w:rPr>
          <w:noProof/>
        </w:rPr>
      </w:r>
      <w:r>
        <w:rPr>
          <w:noProof/>
        </w:rPr>
        <w:fldChar w:fldCharType="separate"/>
      </w:r>
      <w:r>
        <w:rPr>
          <w:noProof/>
        </w:rPr>
        <w:t>199</w:t>
      </w:r>
      <w:r>
        <w:rPr>
          <w:noProof/>
        </w:rPr>
        <w:fldChar w:fldCharType="end"/>
      </w:r>
    </w:p>
    <w:p w14:paraId="1DA03B42" w14:textId="6149D239"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A.3B.1</w:t>
      </w:r>
      <w:r>
        <w:rPr>
          <w:rFonts w:asciiTheme="minorHAnsi" w:eastAsiaTheme="minorEastAsia" w:hAnsiTheme="minorHAnsi" w:cstheme="minorBidi"/>
          <w:noProof/>
          <w:kern w:val="2"/>
          <w:sz w:val="24"/>
          <w:szCs w:val="24"/>
          <w:lang w:eastAsia="zh-CN"/>
          <w14:ligatures w14:val="standardContextual"/>
        </w:rPr>
        <w:tab/>
      </w:r>
      <w:r>
        <w:rPr>
          <w:noProof/>
        </w:rPr>
        <w:t>Fixed Reference Channels for PDSCH performance requirements (</w:t>
      </w:r>
      <w:r>
        <w:rPr>
          <w:noProof/>
          <w:lang w:eastAsia="zh-CN"/>
        </w:rPr>
        <w:t>QPSK)</w:t>
      </w:r>
      <w:r>
        <w:rPr>
          <w:noProof/>
        </w:rPr>
        <w:tab/>
      </w:r>
      <w:r>
        <w:rPr>
          <w:noProof/>
        </w:rPr>
        <w:fldChar w:fldCharType="begin" w:fldLock="1"/>
      </w:r>
      <w:r>
        <w:rPr>
          <w:noProof/>
        </w:rPr>
        <w:instrText xml:space="preserve"> PAGEREF _Toc216436234 \h </w:instrText>
      </w:r>
      <w:r>
        <w:rPr>
          <w:noProof/>
        </w:rPr>
      </w:r>
      <w:r>
        <w:rPr>
          <w:noProof/>
        </w:rPr>
        <w:fldChar w:fldCharType="separate"/>
      </w:r>
      <w:r>
        <w:rPr>
          <w:noProof/>
        </w:rPr>
        <w:t>199</w:t>
      </w:r>
      <w:r>
        <w:rPr>
          <w:noProof/>
        </w:rPr>
        <w:fldChar w:fldCharType="end"/>
      </w:r>
    </w:p>
    <w:p w14:paraId="270E1391" w14:textId="47427CD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Pr>
          <w:noProof/>
        </w:rPr>
        <w:t>A.3B.2</w:t>
      </w:r>
      <w:r>
        <w:rPr>
          <w:rFonts w:asciiTheme="minorHAnsi" w:eastAsiaTheme="minorEastAsia" w:hAnsiTheme="minorHAnsi" w:cstheme="minorBidi"/>
          <w:noProof/>
          <w:kern w:val="2"/>
          <w:sz w:val="24"/>
          <w:szCs w:val="24"/>
          <w:lang w:eastAsia="zh-CN"/>
          <w14:ligatures w14:val="standardContextual"/>
        </w:rPr>
        <w:tab/>
      </w:r>
      <w:r>
        <w:rPr>
          <w:noProof/>
        </w:rPr>
        <w:t>Reference measurement channels for PBCH demodulation requirements</w:t>
      </w:r>
      <w:r>
        <w:rPr>
          <w:noProof/>
        </w:rPr>
        <w:tab/>
      </w:r>
      <w:r>
        <w:rPr>
          <w:noProof/>
        </w:rPr>
        <w:fldChar w:fldCharType="begin" w:fldLock="1"/>
      </w:r>
      <w:r>
        <w:rPr>
          <w:noProof/>
        </w:rPr>
        <w:instrText xml:space="preserve"> PAGEREF _Toc216436235 \h </w:instrText>
      </w:r>
      <w:r>
        <w:rPr>
          <w:noProof/>
        </w:rPr>
      </w:r>
      <w:r>
        <w:rPr>
          <w:noProof/>
        </w:rPr>
        <w:fldChar w:fldCharType="separate"/>
      </w:r>
      <w:r>
        <w:rPr>
          <w:noProof/>
        </w:rPr>
        <w:t>200</w:t>
      </w:r>
      <w:r>
        <w:rPr>
          <w:noProof/>
        </w:rPr>
        <w:fldChar w:fldCharType="end"/>
      </w:r>
    </w:p>
    <w:p w14:paraId="62116B2E" w14:textId="409B0D26"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A.3B.2.1</w:t>
      </w:r>
      <w:r>
        <w:rPr>
          <w:rFonts w:asciiTheme="minorHAnsi" w:eastAsiaTheme="minorEastAsia" w:hAnsiTheme="minorHAnsi" w:cstheme="minorBidi"/>
          <w:noProof/>
          <w:kern w:val="2"/>
          <w:sz w:val="24"/>
          <w:szCs w:val="24"/>
          <w:lang w:eastAsia="zh-CN"/>
          <w14:ligatures w14:val="standardContextual"/>
        </w:rPr>
        <w:tab/>
      </w:r>
      <w:r>
        <w:rPr>
          <w:noProof/>
        </w:rPr>
        <w:t>Reference measurement channels for FR1</w:t>
      </w:r>
      <w:r>
        <w:rPr>
          <w:noProof/>
        </w:rPr>
        <w:tab/>
      </w:r>
      <w:r>
        <w:rPr>
          <w:noProof/>
        </w:rPr>
        <w:fldChar w:fldCharType="begin" w:fldLock="1"/>
      </w:r>
      <w:r>
        <w:rPr>
          <w:noProof/>
        </w:rPr>
        <w:instrText xml:space="preserve"> PAGEREF _Toc216436236 \h </w:instrText>
      </w:r>
      <w:r>
        <w:rPr>
          <w:noProof/>
        </w:rPr>
      </w:r>
      <w:r>
        <w:rPr>
          <w:noProof/>
        </w:rPr>
        <w:fldChar w:fldCharType="separate"/>
      </w:r>
      <w:r>
        <w:rPr>
          <w:noProof/>
        </w:rPr>
        <w:t>200</w:t>
      </w:r>
      <w:r>
        <w:rPr>
          <w:noProof/>
        </w:rPr>
        <w:fldChar w:fldCharType="end"/>
      </w:r>
    </w:p>
    <w:p w14:paraId="5149A4D1" w14:textId="5F11A7C6"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B (normative</w:t>
      </w:r>
      <w:r>
        <w:rPr>
          <w:rFonts w:eastAsiaTheme="minorEastAsia"/>
          <w:noProof/>
        </w:rPr>
        <w:t>):</w:t>
      </w:r>
      <w:r>
        <w:rPr>
          <w:rFonts w:eastAsiaTheme="minorEastAsia"/>
          <w:noProof/>
        </w:rPr>
        <w:tab/>
      </w:r>
      <w:r w:rsidRPr="00792676">
        <w:rPr>
          <w:rFonts w:eastAsiaTheme="minorEastAsia"/>
          <w:noProof/>
        </w:rPr>
        <w:t xml:space="preserve"> Environmental requirements for the IAB equipment</w:t>
      </w:r>
      <w:r>
        <w:rPr>
          <w:noProof/>
        </w:rPr>
        <w:tab/>
      </w:r>
      <w:r>
        <w:rPr>
          <w:noProof/>
        </w:rPr>
        <w:fldChar w:fldCharType="begin" w:fldLock="1"/>
      </w:r>
      <w:r>
        <w:rPr>
          <w:noProof/>
        </w:rPr>
        <w:instrText xml:space="preserve"> PAGEREF _Toc216436237 \h </w:instrText>
      </w:r>
      <w:r>
        <w:rPr>
          <w:noProof/>
        </w:rPr>
      </w:r>
      <w:r>
        <w:rPr>
          <w:noProof/>
        </w:rPr>
        <w:fldChar w:fldCharType="separate"/>
      </w:r>
      <w:r>
        <w:rPr>
          <w:noProof/>
        </w:rPr>
        <w:t>201</w:t>
      </w:r>
      <w:r>
        <w:rPr>
          <w:noProof/>
        </w:rPr>
        <w:fldChar w:fldCharType="end"/>
      </w:r>
    </w:p>
    <w:p w14:paraId="1144CF5A" w14:textId="47E5AAAD"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_Toc216436238 \h </w:instrText>
      </w:r>
      <w:r>
        <w:rPr>
          <w:noProof/>
        </w:rPr>
      </w:r>
      <w:r>
        <w:rPr>
          <w:noProof/>
        </w:rPr>
        <w:fldChar w:fldCharType="separate"/>
      </w:r>
      <w:r>
        <w:rPr>
          <w:noProof/>
        </w:rPr>
        <w:t>201</w:t>
      </w:r>
      <w:r>
        <w:rPr>
          <w:noProof/>
        </w:rPr>
        <w:fldChar w:fldCharType="end"/>
      </w:r>
    </w:p>
    <w:p w14:paraId="17D378FA" w14:textId="3BE8810E"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Normal test environment</w:t>
      </w:r>
      <w:r>
        <w:rPr>
          <w:noProof/>
        </w:rPr>
        <w:tab/>
      </w:r>
      <w:r>
        <w:rPr>
          <w:noProof/>
        </w:rPr>
        <w:fldChar w:fldCharType="begin" w:fldLock="1"/>
      </w:r>
      <w:r>
        <w:rPr>
          <w:noProof/>
        </w:rPr>
        <w:instrText xml:space="preserve"> PAGEREF _Toc216436239 \h </w:instrText>
      </w:r>
      <w:r>
        <w:rPr>
          <w:noProof/>
        </w:rPr>
      </w:r>
      <w:r>
        <w:rPr>
          <w:noProof/>
        </w:rPr>
        <w:fldChar w:fldCharType="separate"/>
      </w:r>
      <w:r>
        <w:rPr>
          <w:noProof/>
        </w:rPr>
        <w:t>201</w:t>
      </w:r>
      <w:r>
        <w:rPr>
          <w:noProof/>
        </w:rPr>
        <w:fldChar w:fldCharType="end"/>
      </w:r>
    </w:p>
    <w:p w14:paraId="26D4DB06" w14:textId="687293D2"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Extreme test environment</w:t>
      </w:r>
      <w:r>
        <w:rPr>
          <w:noProof/>
        </w:rPr>
        <w:tab/>
      </w:r>
      <w:r>
        <w:rPr>
          <w:noProof/>
        </w:rPr>
        <w:fldChar w:fldCharType="begin" w:fldLock="1"/>
      </w:r>
      <w:r>
        <w:rPr>
          <w:noProof/>
        </w:rPr>
        <w:instrText xml:space="preserve"> PAGEREF _Toc216436240 \h </w:instrText>
      </w:r>
      <w:r>
        <w:rPr>
          <w:noProof/>
        </w:rPr>
      </w:r>
      <w:r>
        <w:rPr>
          <w:noProof/>
        </w:rPr>
        <w:fldChar w:fldCharType="separate"/>
      </w:r>
      <w:r>
        <w:rPr>
          <w:noProof/>
        </w:rPr>
        <w:t>201</w:t>
      </w:r>
      <w:r>
        <w:rPr>
          <w:noProof/>
        </w:rPr>
        <w:fldChar w:fldCharType="end"/>
      </w:r>
    </w:p>
    <w:p w14:paraId="4EE3449A" w14:textId="4CBE801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_Toc216436241 \h </w:instrText>
      </w:r>
      <w:r>
        <w:rPr>
          <w:noProof/>
        </w:rPr>
      </w:r>
      <w:r>
        <w:rPr>
          <w:noProof/>
        </w:rPr>
        <w:fldChar w:fldCharType="separate"/>
      </w:r>
      <w:r>
        <w:rPr>
          <w:noProof/>
        </w:rPr>
        <w:t>201</w:t>
      </w:r>
      <w:r>
        <w:rPr>
          <w:noProof/>
        </w:rPr>
        <w:fldChar w:fldCharType="end"/>
      </w:r>
    </w:p>
    <w:p w14:paraId="7FCBB676" w14:textId="2F2085D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Extreme temperature</w:t>
      </w:r>
      <w:r>
        <w:rPr>
          <w:noProof/>
        </w:rPr>
        <w:tab/>
      </w:r>
      <w:r>
        <w:rPr>
          <w:noProof/>
        </w:rPr>
        <w:fldChar w:fldCharType="begin" w:fldLock="1"/>
      </w:r>
      <w:r>
        <w:rPr>
          <w:noProof/>
        </w:rPr>
        <w:instrText xml:space="preserve"> PAGEREF _Toc216436242 \h </w:instrText>
      </w:r>
      <w:r>
        <w:rPr>
          <w:noProof/>
        </w:rPr>
      </w:r>
      <w:r>
        <w:rPr>
          <w:noProof/>
        </w:rPr>
        <w:fldChar w:fldCharType="separate"/>
      </w:r>
      <w:r>
        <w:rPr>
          <w:noProof/>
        </w:rPr>
        <w:t>201</w:t>
      </w:r>
      <w:r>
        <w:rPr>
          <w:noProof/>
        </w:rPr>
        <w:fldChar w:fldCharType="end"/>
      </w:r>
    </w:p>
    <w:p w14:paraId="4523C9FF" w14:textId="5D0BCBD8"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Vibration</w:t>
      </w:r>
      <w:r>
        <w:rPr>
          <w:noProof/>
        </w:rPr>
        <w:tab/>
      </w:r>
      <w:r>
        <w:rPr>
          <w:noProof/>
        </w:rPr>
        <w:fldChar w:fldCharType="begin" w:fldLock="1"/>
      </w:r>
      <w:r>
        <w:rPr>
          <w:noProof/>
        </w:rPr>
        <w:instrText xml:space="preserve"> PAGEREF _Toc216436243 \h </w:instrText>
      </w:r>
      <w:r>
        <w:rPr>
          <w:noProof/>
        </w:rPr>
      </w:r>
      <w:r>
        <w:rPr>
          <w:noProof/>
        </w:rPr>
        <w:fldChar w:fldCharType="separate"/>
      </w:r>
      <w:r>
        <w:rPr>
          <w:noProof/>
        </w:rPr>
        <w:t>202</w:t>
      </w:r>
      <w:r>
        <w:rPr>
          <w:noProof/>
        </w:rPr>
        <w:fldChar w:fldCharType="end"/>
      </w:r>
    </w:p>
    <w:p w14:paraId="090922AB" w14:textId="752F9878"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B.5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Power supply</w:t>
      </w:r>
      <w:r>
        <w:rPr>
          <w:noProof/>
        </w:rPr>
        <w:tab/>
      </w:r>
      <w:r>
        <w:rPr>
          <w:noProof/>
        </w:rPr>
        <w:fldChar w:fldCharType="begin" w:fldLock="1"/>
      </w:r>
      <w:r>
        <w:rPr>
          <w:noProof/>
        </w:rPr>
        <w:instrText xml:space="preserve"> PAGEREF _Toc216436244 \h </w:instrText>
      </w:r>
      <w:r>
        <w:rPr>
          <w:noProof/>
        </w:rPr>
      </w:r>
      <w:r>
        <w:rPr>
          <w:noProof/>
        </w:rPr>
        <w:fldChar w:fldCharType="separate"/>
      </w:r>
      <w:r>
        <w:rPr>
          <w:noProof/>
        </w:rPr>
        <w:t>202</w:t>
      </w:r>
      <w:r>
        <w:rPr>
          <w:noProof/>
        </w:rPr>
        <w:fldChar w:fldCharType="end"/>
      </w:r>
    </w:p>
    <w:p w14:paraId="3E83A43B" w14:textId="28812A94"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B.6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test environments</w:t>
      </w:r>
      <w:r>
        <w:rPr>
          <w:noProof/>
        </w:rPr>
        <w:tab/>
      </w:r>
      <w:r>
        <w:rPr>
          <w:noProof/>
        </w:rPr>
        <w:fldChar w:fldCharType="begin" w:fldLock="1"/>
      </w:r>
      <w:r>
        <w:rPr>
          <w:noProof/>
        </w:rPr>
        <w:instrText xml:space="preserve"> PAGEREF _Toc216436245 \h </w:instrText>
      </w:r>
      <w:r>
        <w:rPr>
          <w:noProof/>
        </w:rPr>
      </w:r>
      <w:r>
        <w:rPr>
          <w:noProof/>
        </w:rPr>
        <w:fldChar w:fldCharType="separate"/>
      </w:r>
      <w:r>
        <w:rPr>
          <w:noProof/>
        </w:rPr>
        <w:t>202</w:t>
      </w:r>
      <w:r>
        <w:rPr>
          <w:noProof/>
        </w:rPr>
        <w:fldChar w:fldCharType="end"/>
      </w:r>
    </w:p>
    <w:p w14:paraId="5B40486B" w14:textId="11C38D3F"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C (informative</w:t>
      </w:r>
      <w:r>
        <w:rPr>
          <w:rFonts w:eastAsiaTheme="minorEastAsia"/>
          <w:noProof/>
        </w:rPr>
        <w:t>):</w:t>
      </w:r>
      <w:r>
        <w:rPr>
          <w:rFonts w:eastAsiaTheme="minorEastAsia"/>
          <w:noProof/>
        </w:rPr>
        <w:tab/>
      </w:r>
      <w:r w:rsidRPr="00792676">
        <w:rPr>
          <w:rFonts w:eastAsiaTheme="minorEastAsia"/>
          <w:noProof/>
        </w:rPr>
        <w:t>Test tolerances and derivation of test requirements</w:t>
      </w:r>
      <w:r>
        <w:rPr>
          <w:noProof/>
        </w:rPr>
        <w:tab/>
      </w:r>
      <w:r>
        <w:rPr>
          <w:noProof/>
        </w:rPr>
        <w:fldChar w:fldCharType="begin" w:fldLock="1"/>
      </w:r>
      <w:r>
        <w:rPr>
          <w:noProof/>
        </w:rPr>
        <w:instrText xml:space="preserve"> PAGEREF _Toc216436246 \h </w:instrText>
      </w:r>
      <w:r>
        <w:rPr>
          <w:noProof/>
        </w:rPr>
      </w:r>
      <w:r>
        <w:rPr>
          <w:noProof/>
        </w:rPr>
        <w:fldChar w:fldCharType="separate"/>
      </w:r>
      <w:r>
        <w:rPr>
          <w:noProof/>
        </w:rPr>
        <w:t>204</w:t>
      </w:r>
      <w:r>
        <w:rPr>
          <w:noProof/>
        </w:rPr>
        <w:fldChar w:fldCharType="end"/>
      </w:r>
    </w:p>
    <w:p w14:paraId="4C271AAB" w14:textId="4F524862"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C.1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t</w:t>
      </w:r>
      <w:r w:rsidRPr="00792676">
        <w:rPr>
          <w:rFonts w:eastAsiaTheme="minorEastAsia"/>
          <w:noProof/>
        </w:rPr>
        <w:t>ransmitter</w:t>
      </w:r>
      <w:r>
        <w:rPr>
          <w:noProof/>
        </w:rPr>
        <w:tab/>
      </w:r>
      <w:r>
        <w:rPr>
          <w:noProof/>
        </w:rPr>
        <w:fldChar w:fldCharType="begin" w:fldLock="1"/>
      </w:r>
      <w:r>
        <w:rPr>
          <w:noProof/>
        </w:rPr>
        <w:instrText xml:space="preserve"> PAGEREF _Toc216436247 \h </w:instrText>
      </w:r>
      <w:r>
        <w:rPr>
          <w:noProof/>
        </w:rPr>
      </w:r>
      <w:r>
        <w:rPr>
          <w:noProof/>
        </w:rPr>
        <w:fldChar w:fldCharType="separate"/>
      </w:r>
      <w:r>
        <w:rPr>
          <w:noProof/>
        </w:rPr>
        <w:t>204</w:t>
      </w:r>
      <w:r>
        <w:rPr>
          <w:noProof/>
        </w:rPr>
        <w:fldChar w:fldCharType="end"/>
      </w:r>
    </w:p>
    <w:p w14:paraId="1336FE3F" w14:textId="0AE6CDDC"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ja-JP"/>
        </w:rPr>
        <w:t>C.2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receiv</w:t>
      </w:r>
      <w:r w:rsidRPr="00792676">
        <w:rPr>
          <w:rFonts w:eastAsiaTheme="minorEastAsia"/>
          <w:noProof/>
          <w:lang w:eastAsia="ja-JP"/>
        </w:rPr>
        <w:t>er</w:t>
      </w:r>
      <w:r>
        <w:rPr>
          <w:noProof/>
        </w:rPr>
        <w:tab/>
      </w:r>
      <w:r>
        <w:rPr>
          <w:noProof/>
        </w:rPr>
        <w:fldChar w:fldCharType="begin" w:fldLock="1"/>
      </w:r>
      <w:r>
        <w:rPr>
          <w:noProof/>
        </w:rPr>
        <w:instrText xml:space="preserve"> PAGEREF _Toc216436248 \h </w:instrText>
      </w:r>
      <w:r>
        <w:rPr>
          <w:noProof/>
        </w:rPr>
      </w:r>
      <w:r>
        <w:rPr>
          <w:noProof/>
        </w:rPr>
        <w:fldChar w:fldCharType="separate"/>
      </w:r>
      <w:r>
        <w:rPr>
          <w:noProof/>
        </w:rPr>
        <w:t>206</w:t>
      </w:r>
      <w:r>
        <w:rPr>
          <w:noProof/>
        </w:rPr>
        <w:fldChar w:fldCharType="end"/>
      </w:r>
    </w:p>
    <w:p w14:paraId="3FC46E7C" w14:textId="38C74D2C"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ja-JP"/>
        </w:rPr>
        <w:t>C.</w:t>
      </w:r>
      <w:r w:rsidRPr="00792676">
        <w:rPr>
          <w:rFonts w:eastAsiaTheme="minorEastAsia"/>
          <w:noProof/>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Measurement of performance requirements</w:t>
      </w:r>
      <w:r>
        <w:rPr>
          <w:noProof/>
        </w:rPr>
        <w:tab/>
      </w:r>
      <w:r>
        <w:rPr>
          <w:noProof/>
        </w:rPr>
        <w:fldChar w:fldCharType="begin" w:fldLock="1"/>
      </w:r>
      <w:r>
        <w:rPr>
          <w:noProof/>
        </w:rPr>
        <w:instrText xml:space="preserve"> PAGEREF _Toc216436249 \h </w:instrText>
      </w:r>
      <w:r>
        <w:rPr>
          <w:noProof/>
        </w:rPr>
      </w:r>
      <w:r>
        <w:rPr>
          <w:noProof/>
        </w:rPr>
        <w:fldChar w:fldCharType="separate"/>
      </w:r>
      <w:r>
        <w:rPr>
          <w:noProof/>
        </w:rPr>
        <w:t>207</w:t>
      </w:r>
      <w:r>
        <w:rPr>
          <w:noProof/>
        </w:rPr>
        <w:fldChar w:fldCharType="end"/>
      </w:r>
    </w:p>
    <w:p w14:paraId="6DCF5C57" w14:textId="3E3DDD8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C.3.1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List IAB-DU TTs</w:t>
      </w:r>
      <w:r>
        <w:rPr>
          <w:noProof/>
        </w:rPr>
        <w:tab/>
      </w:r>
      <w:r>
        <w:rPr>
          <w:noProof/>
        </w:rPr>
        <w:fldChar w:fldCharType="begin" w:fldLock="1"/>
      </w:r>
      <w:r>
        <w:rPr>
          <w:noProof/>
        </w:rPr>
        <w:instrText xml:space="preserve"> PAGEREF _Toc216436250 \h </w:instrText>
      </w:r>
      <w:r>
        <w:rPr>
          <w:noProof/>
        </w:rPr>
      </w:r>
      <w:r>
        <w:rPr>
          <w:noProof/>
        </w:rPr>
        <w:fldChar w:fldCharType="separate"/>
      </w:r>
      <w:r>
        <w:rPr>
          <w:noProof/>
        </w:rPr>
        <w:t>207</w:t>
      </w:r>
      <w:r>
        <w:rPr>
          <w:noProof/>
        </w:rPr>
        <w:fldChar w:fldCharType="end"/>
      </w:r>
    </w:p>
    <w:p w14:paraId="471678E1" w14:textId="12369BE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sv-SE"/>
        </w:rPr>
        <w:t>C.3.2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sv-SE"/>
        </w:rPr>
        <w:t>List IAB-MT TTs</w:t>
      </w:r>
      <w:r>
        <w:rPr>
          <w:noProof/>
        </w:rPr>
        <w:tab/>
      </w:r>
      <w:r>
        <w:rPr>
          <w:noProof/>
        </w:rPr>
        <w:fldChar w:fldCharType="begin" w:fldLock="1"/>
      </w:r>
      <w:r>
        <w:rPr>
          <w:noProof/>
        </w:rPr>
        <w:instrText xml:space="preserve"> PAGEREF _Toc216436251 \h </w:instrText>
      </w:r>
      <w:r>
        <w:rPr>
          <w:noProof/>
        </w:rPr>
      </w:r>
      <w:r>
        <w:rPr>
          <w:noProof/>
        </w:rPr>
        <w:fldChar w:fldCharType="separate"/>
      </w:r>
      <w:r>
        <w:rPr>
          <w:noProof/>
        </w:rPr>
        <w:t>207</w:t>
      </w:r>
      <w:r>
        <w:rPr>
          <w:noProof/>
        </w:rPr>
        <w:fldChar w:fldCharType="end"/>
      </w:r>
    </w:p>
    <w:p w14:paraId="44283292" w14:textId="42681034"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D (informative</w:t>
      </w:r>
      <w:r>
        <w:rPr>
          <w:rFonts w:eastAsiaTheme="minorEastAsia"/>
          <w:noProof/>
        </w:rPr>
        <w:t>):</w:t>
      </w:r>
      <w:r>
        <w:rPr>
          <w:rFonts w:eastAsiaTheme="minorEastAsia"/>
          <w:noProof/>
        </w:rPr>
        <w:tab/>
      </w:r>
      <w:r w:rsidRPr="00792676">
        <w:rPr>
          <w:rFonts w:eastAsiaTheme="minorEastAsia"/>
          <w:noProof/>
        </w:rPr>
        <w:t>Measurement system set-up</w:t>
      </w:r>
      <w:r>
        <w:rPr>
          <w:noProof/>
        </w:rPr>
        <w:tab/>
      </w:r>
      <w:r>
        <w:rPr>
          <w:noProof/>
        </w:rPr>
        <w:fldChar w:fldCharType="begin" w:fldLock="1"/>
      </w:r>
      <w:r>
        <w:rPr>
          <w:noProof/>
        </w:rPr>
        <w:instrText xml:space="preserve"> PAGEREF _Toc216436252 \h </w:instrText>
      </w:r>
      <w:r>
        <w:rPr>
          <w:noProof/>
        </w:rPr>
      </w:r>
      <w:r>
        <w:rPr>
          <w:noProof/>
        </w:rPr>
        <w:fldChar w:fldCharType="separate"/>
      </w:r>
      <w:r>
        <w:rPr>
          <w:noProof/>
        </w:rPr>
        <w:t>208</w:t>
      </w:r>
      <w:r>
        <w:rPr>
          <w:noProof/>
        </w:rPr>
        <w:fldChar w:fldCharType="end"/>
      </w:r>
    </w:p>
    <w:p w14:paraId="5528D4EB" w14:textId="764019B6"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i/>
          <w:noProof/>
        </w:rPr>
        <w:t>IAB type 1-H</w:t>
      </w:r>
      <w:r w:rsidRPr="00792676">
        <w:rPr>
          <w:rFonts w:eastAsiaTheme="minorEastAsia"/>
          <w:noProof/>
        </w:rPr>
        <w:t xml:space="preserve"> transmitter</w:t>
      </w:r>
      <w:r>
        <w:rPr>
          <w:noProof/>
        </w:rPr>
        <w:tab/>
      </w:r>
      <w:r>
        <w:rPr>
          <w:noProof/>
        </w:rPr>
        <w:fldChar w:fldCharType="begin" w:fldLock="1"/>
      </w:r>
      <w:r>
        <w:rPr>
          <w:noProof/>
        </w:rPr>
        <w:instrText xml:space="preserve"> PAGEREF _Toc216436253 \h </w:instrText>
      </w:r>
      <w:r>
        <w:rPr>
          <w:noProof/>
        </w:rPr>
      </w:r>
      <w:r>
        <w:rPr>
          <w:noProof/>
        </w:rPr>
        <w:fldChar w:fldCharType="separate"/>
      </w:r>
      <w:r>
        <w:rPr>
          <w:noProof/>
        </w:rPr>
        <w:t>208</w:t>
      </w:r>
      <w:r>
        <w:rPr>
          <w:noProof/>
        </w:rPr>
        <w:fldChar w:fldCharType="end"/>
      </w:r>
    </w:p>
    <w:p w14:paraId="1A7D18F6" w14:textId="1544297A"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 output power, output power dynamics, transmitter ON/OFF power, frequency error, EVM, unwanted emissions for IAB type 1-H</w:t>
      </w:r>
      <w:r>
        <w:rPr>
          <w:noProof/>
        </w:rPr>
        <w:tab/>
      </w:r>
      <w:r>
        <w:rPr>
          <w:noProof/>
        </w:rPr>
        <w:fldChar w:fldCharType="begin" w:fldLock="1"/>
      </w:r>
      <w:r>
        <w:rPr>
          <w:noProof/>
        </w:rPr>
        <w:instrText xml:space="preserve"> PAGEREF _Toc216436254 \h </w:instrText>
      </w:r>
      <w:r>
        <w:rPr>
          <w:noProof/>
        </w:rPr>
      </w:r>
      <w:r>
        <w:rPr>
          <w:noProof/>
        </w:rPr>
        <w:fldChar w:fldCharType="separate"/>
      </w:r>
      <w:r>
        <w:rPr>
          <w:noProof/>
        </w:rPr>
        <w:t>208</w:t>
      </w:r>
      <w:r>
        <w:rPr>
          <w:noProof/>
        </w:rPr>
        <w:fldChar w:fldCharType="end"/>
      </w:r>
    </w:p>
    <w:p w14:paraId="4C3343D3" w14:textId="78C68174"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D.1.2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intermodulation for IAB type 1-H</w:t>
      </w:r>
      <w:r>
        <w:rPr>
          <w:noProof/>
        </w:rPr>
        <w:tab/>
      </w:r>
      <w:r>
        <w:rPr>
          <w:noProof/>
        </w:rPr>
        <w:fldChar w:fldCharType="begin" w:fldLock="1"/>
      </w:r>
      <w:r>
        <w:rPr>
          <w:noProof/>
        </w:rPr>
        <w:instrText xml:space="preserve"> PAGEREF _Toc216436255 \h </w:instrText>
      </w:r>
      <w:r>
        <w:rPr>
          <w:noProof/>
        </w:rPr>
      </w:r>
      <w:r>
        <w:rPr>
          <w:noProof/>
        </w:rPr>
        <w:fldChar w:fldCharType="separate"/>
      </w:r>
      <w:r>
        <w:rPr>
          <w:noProof/>
        </w:rPr>
        <w:t>209</w:t>
      </w:r>
      <w:r>
        <w:rPr>
          <w:noProof/>
        </w:rPr>
        <w:fldChar w:fldCharType="end"/>
      </w:r>
    </w:p>
    <w:p w14:paraId="65BDC0CE" w14:textId="66F255C3"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D.1.3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Transmitter spurious emissions for IAB type 1-H</w:t>
      </w:r>
      <w:r>
        <w:rPr>
          <w:noProof/>
        </w:rPr>
        <w:tab/>
      </w:r>
      <w:r>
        <w:rPr>
          <w:noProof/>
        </w:rPr>
        <w:fldChar w:fldCharType="begin" w:fldLock="1"/>
      </w:r>
      <w:r>
        <w:rPr>
          <w:noProof/>
        </w:rPr>
        <w:instrText xml:space="preserve"> PAGEREF _Toc216436256 \h </w:instrText>
      </w:r>
      <w:r>
        <w:rPr>
          <w:noProof/>
        </w:rPr>
      </w:r>
      <w:r>
        <w:rPr>
          <w:noProof/>
        </w:rPr>
        <w:fldChar w:fldCharType="separate"/>
      </w:r>
      <w:r>
        <w:rPr>
          <w:noProof/>
        </w:rPr>
        <w:t>210</w:t>
      </w:r>
      <w:r>
        <w:rPr>
          <w:noProof/>
        </w:rPr>
        <w:fldChar w:fldCharType="end"/>
      </w:r>
    </w:p>
    <w:p w14:paraId="3B9A7FCB" w14:textId="638C6A4E"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D.1.4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 xml:space="preserve">Time alignment error for </w:t>
      </w:r>
      <w:r w:rsidRPr="00792676">
        <w:rPr>
          <w:rFonts w:eastAsiaTheme="minorEastAsia"/>
          <w:i/>
          <w:noProof/>
        </w:rPr>
        <w:t>IAB-DU</w:t>
      </w:r>
      <w:r>
        <w:rPr>
          <w:noProof/>
        </w:rPr>
        <w:tab/>
      </w:r>
      <w:r>
        <w:rPr>
          <w:noProof/>
        </w:rPr>
        <w:fldChar w:fldCharType="begin" w:fldLock="1"/>
      </w:r>
      <w:r>
        <w:rPr>
          <w:noProof/>
        </w:rPr>
        <w:instrText xml:space="preserve"> PAGEREF _Toc216436257 \h </w:instrText>
      </w:r>
      <w:r>
        <w:rPr>
          <w:noProof/>
        </w:rPr>
      </w:r>
      <w:r>
        <w:rPr>
          <w:noProof/>
        </w:rPr>
        <w:fldChar w:fldCharType="separate"/>
      </w:r>
      <w:r>
        <w:rPr>
          <w:noProof/>
        </w:rPr>
        <w:t>211</w:t>
      </w:r>
      <w:r>
        <w:rPr>
          <w:noProof/>
        </w:rPr>
        <w:fldChar w:fldCharType="end"/>
      </w:r>
    </w:p>
    <w:p w14:paraId="31256A3C" w14:textId="23074AAC"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 type 1-H receiver</w:t>
      </w:r>
      <w:r>
        <w:rPr>
          <w:noProof/>
        </w:rPr>
        <w:tab/>
      </w:r>
      <w:r>
        <w:rPr>
          <w:noProof/>
        </w:rPr>
        <w:fldChar w:fldCharType="begin" w:fldLock="1"/>
      </w:r>
      <w:r>
        <w:rPr>
          <w:noProof/>
        </w:rPr>
        <w:instrText xml:space="preserve"> PAGEREF _Toc216436258 \h </w:instrText>
      </w:r>
      <w:r>
        <w:rPr>
          <w:noProof/>
        </w:rPr>
      </w:r>
      <w:r>
        <w:rPr>
          <w:noProof/>
        </w:rPr>
        <w:fldChar w:fldCharType="separate"/>
      </w:r>
      <w:r>
        <w:rPr>
          <w:noProof/>
        </w:rPr>
        <w:t>212</w:t>
      </w:r>
      <w:r>
        <w:rPr>
          <w:noProof/>
        </w:rPr>
        <w:fldChar w:fldCharType="end"/>
      </w:r>
    </w:p>
    <w:p w14:paraId="03695153" w14:textId="013B7D4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Reference sensitivity level for IAB type 1-H</w:t>
      </w:r>
      <w:r>
        <w:rPr>
          <w:noProof/>
        </w:rPr>
        <w:tab/>
      </w:r>
      <w:r>
        <w:rPr>
          <w:noProof/>
        </w:rPr>
        <w:fldChar w:fldCharType="begin" w:fldLock="1"/>
      </w:r>
      <w:r>
        <w:rPr>
          <w:noProof/>
        </w:rPr>
        <w:instrText xml:space="preserve"> PAGEREF _Toc216436259 \h </w:instrText>
      </w:r>
      <w:r>
        <w:rPr>
          <w:noProof/>
        </w:rPr>
      </w:r>
      <w:r>
        <w:rPr>
          <w:noProof/>
        </w:rPr>
        <w:fldChar w:fldCharType="separate"/>
      </w:r>
      <w:r>
        <w:rPr>
          <w:noProof/>
        </w:rPr>
        <w:t>212</w:t>
      </w:r>
      <w:r>
        <w:rPr>
          <w:noProof/>
        </w:rPr>
        <w:fldChar w:fldCharType="end"/>
      </w:r>
    </w:p>
    <w:p w14:paraId="7A61823D" w14:textId="08EAB96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dynamic range for IAB type 1-H</w:t>
      </w:r>
      <w:r>
        <w:rPr>
          <w:noProof/>
        </w:rPr>
        <w:tab/>
      </w:r>
      <w:r>
        <w:rPr>
          <w:noProof/>
        </w:rPr>
        <w:fldChar w:fldCharType="begin" w:fldLock="1"/>
      </w:r>
      <w:r>
        <w:rPr>
          <w:noProof/>
        </w:rPr>
        <w:instrText xml:space="preserve"> PAGEREF _Toc216436260 \h </w:instrText>
      </w:r>
      <w:r>
        <w:rPr>
          <w:noProof/>
        </w:rPr>
      </w:r>
      <w:r>
        <w:rPr>
          <w:noProof/>
        </w:rPr>
        <w:fldChar w:fldCharType="separate"/>
      </w:r>
      <w:r>
        <w:rPr>
          <w:noProof/>
        </w:rPr>
        <w:t>212</w:t>
      </w:r>
      <w:r>
        <w:rPr>
          <w:noProof/>
        </w:rPr>
        <w:fldChar w:fldCharType="end"/>
      </w:r>
    </w:p>
    <w:p w14:paraId="09CE5AFF" w14:textId="3B7F33AF"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adjacent channel selectivity and narrowband blocking for IAB type 1-H</w:t>
      </w:r>
      <w:r>
        <w:rPr>
          <w:noProof/>
        </w:rPr>
        <w:tab/>
      </w:r>
      <w:r>
        <w:rPr>
          <w:noProof/>
        </w:rPr>
        <w:fldChar w:fldCharType="begin" w:fldLock="1"/>
      </w:r>
      <w:r>
        <w:rPr>
          <w:noProof/>
        </w:rPr>
        <w:instrText xml:space="preserve"> PAGEREF _Toc216436261 \h </w:instrText>
      </w:r>
      <w:r>
        <w:rPr>
          <w:noProof/>
        </w:rPr>
      </w:r>
      <w:r>
        <w:rPr>
          <w:noProof/>
        </w:rPr>
        <w:fldChar w:fldCharType="separate"/>
      </w:r>
      <w:r>
        <w:rPr>
          <w:noProof/>
        </w:rPr>
        <w:t>213</w:t>
      </w:r>
      <w:r>
        <w:rPr>
          <w:noProof/>
        </w:rPr>
        <w:fldChar w:fldCharType="end"/>
      </w:r>
    </w:p>
    <w:p w14:paraId="4C858D6D" w14:textId="5C045D83"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spurious emissions</w:t>
      </w:r>
      <w:r>
        <w:rPr>
          <w:noProof/>
        </w:rPr>
        <w:tab/>
      </w:r>
      <w:r>
        <w:rPr>
          <w:noProof/>
        </w:rPr>
        <w:fldChar w:fldCharType="begin" w:fldLock="1"/>
      </w:r>
      <w:r>
        <w:rPr>
          <w:noProof/>
        </w:rPr>
        <w:instrText xml:space="preserve"> PAGEREF _Toc216436262 \h </w:instrText>
      </w:r>
      <w:r>
        <w:rPr>
          <w:noProof/>
        </w:rPr>
      </w:r>
      <w:r>
        <w:rPr>
          <w:noProof/>
        </w:rPr>
        <w:fldChar w:fldCharType="separate"/>
      </w:r>
      <w:r>
        <w:rPr>
          <w:noProof/>
        </w:rPr>
        <w:t>213</w:t>
      </w:r>
      <w:r>
        <w:rPr>
          <w:noProof/>
        </w:rPr>
        <w:fldChar w:fldCharType="end"/>
      </w:r>
    </w:p>
    <w:p w14:paraId="3A8F6F8E" w14:textId="78E1991F"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In-channel selectivity for IAB type 1-H</w:t>
      </w:r>
      <w:r>
        <w:rPr>
          <w:noProof/>
        </w:rPr>
        <w:tab/>
      </w:r>
      <w:r>
        <w:rPr>
          <w:noProof/>
        </w:rPr>
        <w:fldChar w:fldCharType="begin" w:fldLock="1"/>
      </w:r>
      <w:r>
        <w:rPr>
          <w:noProof/>
        </w:rPr>
        <w:instrText xml:space="preserve"> PAGEREF _Toc216436263 \h </w:instrText>
      </w:r>
      <w:r>
        <w:rPr>
          <w:noProof/>
        </w:rPr>
      </w:r>
      <w:r>
        <w:rPr>
          <w:noProof/>
        </w:rPr>
        <w:fldChar w:fldCharType="separate"/>
      </w:r>
      <w:r>
        <w:rPr>
          <w:noProof/>
        </w:rPr>
        <w:t>215</w:t>
      </w:r>
      <w:r>
        <w:rPr>
          <w:noProof/>
        </w:rPr>
        <w:fldChar w:fldCharType="end"/>
      </w:r>
    </w:p>
    <w:p w14:paraId="2BB77613" w14:textId="0A542DA2"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D.2.6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Receiver intermodulation for IAB type 1-H</w:t>
      </w:r>
      <w:r>
        <w:rPr>
          <w:noProof/>
        </w:rPr>
        <w:tab/>
      </w:r>
      <w:r>
        <w:rPr>
          <w:noProof/>
        </w:rPr>
        <w:fldChar w:fldCharType="begin" w:fldLock="1"/>
      </w:r>
      <w:r>
        <w:rPr>
          <w:noProof/>
        </w:rPr>
        <w:instrText xml:space="preserve"> PAGEREF _Toc216436264 \h </w:instrText>
      </w:r>
      <w:r>
        <w:rPr>
          <w:noProof/>
        </w:rPr>
      </w:r>
      <w:r>
        <w:rPr>
          <w:noProof/>
        </w:rPr>
        <w:fldChar w:fldCharType="separate"/>
      </w:r>
      <w:r>
        <w:rPr>
          <w:noProof/>
        </w:rPr>
        <w:t>215</w:t>
      </w:r>
      <w:r>
        <w:rPr>
          <w:noProof/>
        </w:rPr>
        <w:fldChar w:fldCharType="end"/>
      </w:r>
    </w:p>
    <w:p w14:paraId="3839886D" w14:textId="266AC4D7"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w:t>
      </w:r>
      <w:r w:rsidRPr="00792676">
        <w:rPr>
          <w:rFonts w:eastAsiaTheme="minorEastAsia"/>
          <w:noProof/>
          <w:lang w:eastAsia="zh-CN"/>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 type 1-</w:t>
      </w:r>
      <w:r w:rsidRPr="00792676">
        <w:rPr>
          <w:rFonts w:eastAsiaTheme="minorEastAsia"/>
          <w:noProof/>
          <w:lang w:eastAsia="zh-CN"/>
        </w:rPr>
        <w:t>H</w:t>
      </w:r>
      <w:r w:rsidRPr="00792676">
        <w:rPr>
          <w:rFonts w:eastAsiaTheme="minorEastAsia"/>
          <w:noProof/>
        </w:rPr>
        <w:t xml:space="preserve"> </w:t>
      </w:r>
      <w:r w:rsidRPr="00792676">
        <w:rPr>
          <w:rFonts w:eastAsiaTheme="minorEastAsia"/>
          <w:noProof/>
          <w:lang w:eastAsia="zh-CN"/>
        </w:rPr>
        <w:t>p</w:t>
      </w:r>
      <w:r w:rsidRPr="00792676">
        <w:rPr>
          <w:rFonts w:eastAsiaTheme="minorEastAsia"/>
          <w:noProof/>
          <w:lang w:eastAsia="sv-SE"/>
        </w:rPr>
        <w:t xml:space="preserve">erformance </w:t>
      </w:r>
      <w:r w:rsidRPr="00792676">
        <w:rPr>
          <w:rFonts w:eastAsiaTheme="minorEastAsia"/>
          <w:noProof/>
          <w:lang w:eastAsia="zh-CN"/>
        </w:rPr>
        <w:t>r</w:t>
      </w:r>
      <w:r w:rsidRPr="00792676">
        <w:rPr>
          <w:rFonts w:eastAsiaTheme="minorEastAsia"/>
          <w:noProof/>
          <w:lang w:eastAsia="sv-SE"/>
        </w:rPr>
        <w:t>equirements</w:t>
      </w:r>
      <w:r>
        <w:rPr>
          <w:noProof/>
        </w:rPr>
        <w:tab/>
      </w:r>
      <w:r>
        <w:rPr>
          <w:noProof/>
        </w:rPr>
        <w:fldChar w:fldCharType="begin" w:fldLock="1"/>
      </w:r>
      <w:r>
        <w:rPr>
          <w:noProof/>
        </w:rPr>
        <w:instrText xml:space="preserve"> PAGEREF _Toc216436265 \h </w:instrText>
      </w:r>
      <w:r>
        <w:rPr>
          <w:noProof/>
        </w:rPr>
      </w:r>
      <w:r>
        <w:rPr>
          <w:noProof/>
        </w:rPr>
        <w:fldChar w:fldCharType="separate"/>
      </w:r>
      <w:r>
        <w:rPr>
          <w:noProof/>
        </w:rPr>
        <w:t>216</w:t>
      </w:r>
      <w:r>
        <w:rPr>
          <w:noProof/>
        </w:rPr>
        <w:fldChar w:fldCharType="end"/>
      </w:r>
    </w:p>
    <w:p w14:paraId="1233890E" w14:textId="3FC4AFE7"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w:t>
      </w:r>
      <w:r w:rsidRPr="00792676">
        <w:rPr>
          <w:rFonts w:eastAsiaTheme="minorEastAsia"/>
          <w:noProof/>
          <w:lang w:eastAsia="zh-CN"/>
        </w:rPr>
        <w:t>3</w:t>
      </w:r>
      <w:r w:rsidRPr="00792676">
        <w:rPr>
          <w:rFonts w:eastAsiaTheme="minorEastAsia"/>
          <w:noProof/>
        </w:rPr>
        <w:t>.</w:t>
      </w:r>
      <w:r w:rsidRPr="00792676">
        <w:rPr>
          <w:rFonts w:eastAsiaTheme="minorEastAsia"/>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PUSCH and PUCCH</w:t>
      </w:r>
      <w:r w:rsidRPr="00792676">
        <w:rPr>
          <w:rFonts w:eastAsiaTheme="minorEastAsia"/>
          <w:noProof/>
          <w:lang w:eastAsia="zh-CN"/>
        </w:rPr>
        <w:t xml:space="preserve"> on single antenna port</w:t>
      </w:r>
      <w:r w:rsidRPr="00792676">
        <w:rPr>
          <w:rFonts w:eastAsiaTheme="minorEastAsia"/>
          <w:noProof/>
        </w:rPr>
        <w:t xml:space="preserve"> in multipath fading conditions</w:t>
      </w:r>
      <w:r>
        <w:rPr>
          <w:noProof/>
        </w:rPr>
        <w:tab/>
      </w:r>
      <w:r>
        <w:rPr>
          <w:noProof/>
        </w:rPr>
        <w:fldChar w:fldCharType="begin" w:fldLock="1"/>
      </w:r>
      <w:r>
        <w:rPr>
          <w:noProof/>
        </w:rPr>
        <w:instrText xml:space="preserve"> PAGEREF _Toc216436266 \h </w:instrText>
      </w:r>
      <w:r>
        <w:rPr>
          <w:noProof/>
        </w:rPr>
      </w:r>
      <w:r>
        <w:rPr>
          <w:noProof/>
        </w:rPr>
        <w:fldChar w:fldCharType="separate"/>
      </w:r>
      <w:r>
        <w:rPr>
          <w:noProof/>
        </w:rPr>
        <w:t>216</w:t>
      </w:r>
      <w:r>
        <w:rPr>
          <w:noProof/>
        </w:rPr>
        <w:fldChar w:fldCharType="end"/>
      </w:r>
    </w:p>
    <w:p w14:paraId="5E1D8E30" w14:textId="485A3A6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w:t>
      </w:r>
      <w:r w:rsidRPr="00792676">
        <w:rPr>
          <w:rFonts w:eastAsiaTheme="minorEastAsia"/>
          <w:noProof/>
          <w:lang w:eastAsia="zh-CN"/>
        </w:rPr>
        <w:t>3</w:t>
      </w:r>
      <w:r w:rsidRPr="00792676">
        <w:rPr>
          <w:rFonts w:eastAsiaTheme="minorEastAsia"/>
          <w:noProof/>
        </w:rPr>
        <w:t>.</w:t>
      </w:r>
      <w:r w:rsidRPr="00792676">
        <w:rPr>
          <w:rFonts w:eastAsiaTheme="minorEastAsia"/>
          <w:noProof/>
          <w:lang w:eastAsia="zh-CN"/>
        </w:rPr>
        <w:t>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PU</w:t>
      </w:r>
      <w:r w:rsidRPr="00792676">
        <w:rPr>
          <w:rFonts w:eastAsiaTheme="minorEastAsia"/>
          <w:noProof/>
          <w:lang w:eastAsia="zh-CN"/>
        </w:rPr>
        <w:t>S</w:t>
      </w:r>
      <w:r w:rsidRPr="00792676">
        <w:rPr>
          <w:rFonts w:eastAsiaTheme="minorEastAsia"/>
          <w:noProof/>
        </w:rPr>
        <w:t>CH, PDSCH, PDCCH</w:t>
      </w:r>
      <w:r w:rsidRPr="00792676">
        <w:rPr>
          <w:rFonts w:eastAsiaTheme="minorEastAsia"/>
          <w:noProof/>
          <w:lang w:eastAsia="zh-CN"/>
        </w:rPr>
        <w:t xml:space="preserve"> transmission and PMI/RI reporting on two antenna ports</w:t>
      </w:r>
      <w:r w:rsidRPr="00792676">
        <w:rPr>
          <w:rFonts w:eastAsiaTheme="minorEastAsia"/>
          <w:noProof/>
        </w:rPr>
        <w:t xml:space="preserve"> in multipath fading conditions</w:t>
      </w:r>
      <w:r>
        <w:rPr>
          <w:noProof/>
        </w:rPr>
        <w:tab/>
      </w:r>
      <w:r>
        <w:rPr>
          <w:noProof/>
        </w:rPr>
        <w:fldChar w:fldCharType="begin" w:fldLock="1"/>
      </w:r>
      <w:r>
        <w:rPr>
          <w:noProof/>
        </w:rPr>
        <w:instrText xml:space="preserve"> PAGEREF _Toc216436267 \h </w:instrText>
      </w:r>
      <w:r>
        <w:rPr>
          <w:noProof/>
        </w:rPr>
      </w:r>
      <w:r>
        <w:rPr>
          <w:noProof/>
        </w:rPr>
        <w:fldChar w:fldCharType="separate"/>
      </w:r>
      <w:r>
        <w:rPr>
          <w:noProof/>
        </w:rPr>
        <w:t>217</w:t>
      </w:r>
      <w:r>
        <w:rPr>
          <w:noProof/>
        </w:rPr>
        <w:fldChar w:fldCharType="end"/>
      </w:r>
    </w:p>
    <w:p w14:paraId="2EE4B8CE" w14:textId="07199DF1"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D.</w:t>
      </w:r>
      <w:r w:rsidRPr="00792676">
        <w:rPr>
          <w:rFonts w:eastAsiaTheme="minorEastAsia"/>
          <w:noProof/>
          <w:lang w:eastAsia="zh-CN"/>
        </w:rPr>
        <w:t>3</w:t>
      </w:r>
      <w:r w:rsidRPr="00792676">
        <w:rPr>
          <w:rFonts w:eastAsiaTheme="minorEastAsia"/>
          <w:noProof/>
        </w:rPr>
        <w:t>.</w:t>
      </w:r>
      <w:r w:rsidRPr="00792676">
        <w:rPr>
          <w:rFonts w:eastAsiaTheme="minorEastAsia"/>
          <w:noProof/>
          <w:lang w:eastAsia="zh-CN"/>
        </w:rPr>
        <w:t>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Performance requirements for PUSCH, PRACH transmission and CQI reporting in static conditions</w:t>
      </w:r>
      <w:r>
        <w:rPr>
          <w:noProof/>
        </w:rPr>
        <w:tab/>
      </w:r>
      <w:r>
        <w:rPr>
          <w:noProof/>
        </w:rPr>
        <w:fldChar w:fldCharType="begin" w:fldLock="1"/>
      </w:r>
      <w:r>
        <w:rPr>
          <w:noProof/>
        </w:rPr>
        <w:instrText xml:space="preserve"> PAGEREF _Toc216436268 \h </w:instrText>
      </w:r>
      <w:r>
        <w:rPr>
          <w:noProof/>
        </w:rPr>
      </w:r>
      <w:r>
        <w:rPr>
          <w:noProof/>
        </w:rPr>
        <w:fldChar w:fldCharType="separate"/>
      </w:r>
      <w:r>
        <w:rPr>
          <w:noProof/>
        </w:rPr>
        <w:t>218</w:t>
      </w:r>
      <w:r>
        <w:rPr>
          <w:noProof/>
        </w:rPr>
        <w:fldChar w:fldCharType="end"/>
      </w:r>
    </w:p>
    <w:p w14:paraId="179289DC" w14:textId="6A904F93"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E (normative</w:t>
      </w:r>
      <w:r>
        <w:rPr>
          <w:rFonts w:eastAsiaTheme="minorEastAsia"/>
          <w:noProof/>
        </w:rPr>
        <w:t>):</w:t>
      </w:r>
      <w:r>
        <w:rPr>
          <w:rFonts w:eastAsiaTheme="minorEastAsia"/>
          <w:noProof/>
        </w:rPr>
        <w:tab/>
      </w:r>
      <w:r w:rsidRPr="00792676">
        <w:rPr>
          <w:rFonts w:eastAsiaTheme="minorEastAsia"/>
          <w:noProof/>
        </w:rPr>
        <w:t>Characteristics of interfering signals</w:t>
      </w:r>
      <w:r>
        <w:rPr>
          <w:noProof/>
        </w:rPr>
        <w:tab/>
      </w:r>
      <w:r>
        <w:rPr>
          <w:noProof/>
        </w:rPr>
        <w:fldChar w:fldCharType="begin" w:fldLock="1"/>
      </w:r>
      <w:r>
        <w:rPr>
          <w:noProof/>
        </w:rPr>
        <w:instrText xml:space="preserve"> PAGEREF _Toc216436269 \h </w:instrText>
      </w:r>
      <w:r>
        <w:rPr>
          <w:noProof/>
        </w:rPr>
      </w:r>
      <w:r>
        <w:rPr>
          <w:noProof/>
        </w:rPr>
        <w:fldChar w:fldCharType="separate"/>
      </w:r>
      <w:r>
        <w:rPr>
          <w:noProof/>
        </w:rPr>
        <w:t>219</w:t>
      </w:r>
      <w:r>
        <w:rPr>
          <w:noProof/>
        </w:rPr>
        <w:fldChar w:fldCharType="end"/>
      </w:r>
    </w:p>
    <w:p w14:paraId="6BBF7A49" w14:textId="545CDF76"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E.1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Characteristics of the interfering signals for IAB-DU</w:t>
      </w:r>
      <w:r>
        <w:rPr>
          <w:noProof/>
        </w:rPr>
        <w:tab/>
      </w:r>
      <w:r>
        <w:rPr>
          <w:noProof/>
        </w:rPr>
        <w:fldChar w:fldCharType="begin" w:fldLock="1"/>
      </w:r>
      <w:r>
        <w:rPr>
          <w:noProof/>
        </w:rPr>
        <w:instrText xml:space="preserve"> PAGEREF _Toc216436270 \h </w:instrText>
      </w:r>
      <w:r>
        <w:rPr>
          <w:noProof/>
        </w:rPr>
      </w:r>
      <w:r>
        <w:rPr>
          <w:noProof/>
        </w:rPr>
        <w:fldChar w:fldCharType="separate"/>
      </w:r>
      <w:r>
        <w:rPr>
          <w:noProof/>
        </w:rPr>
        <w:t>219</w:t>
      </w:r>
      <w:r>
        <w:rPr>
          <w:noProof/>
        </w:rPr>
        <w:fldChar w:fldCharType="end"/>
      </w:r>
    </w:p>
    <w:p w14:paraId="2BC339A8" w14:textId="45ECE390"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E.2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Characteristics of the interfering signals for IAB-MT</w:t>
      </w:r>
      <w:r>
        <w:rPr>
          <w:noProof/>
        </w:rPr>
        <w:tab/>
      </w:r>
      <w:r>
        <w:rPr>
          <w:noProof/>
        </w:rPr>
        <w:fldChar w:fldCharType="begin" w:fldLock="1"/>
      </w:r>
      <w:r>
        <w:rPr>
          <w:noProof/>
        </w:rPr>
        <w:instrText xml:space="preserve"> PAGEREF _Toc216436271 \h </w:instrText>
      </w:r>
      <w:r>
        <w:rPr>
          <w:noProof/>
        </w:rPr>
      </w:r>
      <w:r>
        <w:rPr>
          <w:noProof/>
        </w:rPr>
        <w:fldChar w:fldCharType="separate"/>
      </w:r>
      <w:r>
        <w:rPr>
          <w:noProof/>
        </w:rPr>
        <w:t>219</w:t>
      </w:r>
      <w:r>
        <w:rPr>
          <w:noProof/>
        </w:rPr>
        <w:fldChar w:fldCharType="end"/>
      </w:r>
    </w:p>
    <w:p w14:paraId="7B87B4AD" w14:textId="5085BE1C"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F (normative</w:t>
      </w:r>
      <w:r>
        <w:rPr>
          <w:rFonts w:eastAsiaTheme="minorEastAsia"/>
          <w:noProof/>
        </w:rPr>
        <w:t>):</w:t>
      </w:r>
      <w:r>
        <w:rPr>
          <w:rFonts w:eastAsiaTheme="minorEastAsia"/>
          <w:noProof/>
        </w:rPr>
        <w:tab/>
      </w:r>
      <w:r w:rsidRPr="00792676">
        <w:rPr>
          <w:rFonts w:eastAsiaTheme="minorEastAsia"/>
          <w:noProof/>
        </w:rPr>
        <w:t>Propagation conditions</w:t>
      </w:r>
      <w:r>
        <w:rPr>
          <w:noProof/>
        </w:rPr>
        <w:tab/>
      </w:r>
      <w:r>
        <w:rPr>
          <w:noProof/>
        </w:rPr>
        <w:fldChar w:fldCharType="begin" w:fldLock="1"/>
      </w:r>
      <w:r>
        <w:rPr>
          <w:noProof/>
        </w:rPr>
        <w:instrText xml:space="preserve"> PAGEREF _Toc216436272 \h </w:instrText>
      </w:r>
      <w:r>
        <w:rPr>
          <w:noProof/>
        </w:rPr>
      </w:r>
      <w:r>
        <w:rPr>
          <w:noProof/>
        </w:rPr>
        <w:fldChar w:fldCharType="separate"/>
      </w:r>
      <w:r>
        <w:rPr>
          <w:noProof/>
        </w:rPr>
        <w:t>220</w:t>
      </w:r>
      <w:r>
        <w:rPr>
          <w:noProof/>
        </w:rPr>
        <w:fldChar w:fldCharType="end"/>
      </w:r>
    </w:p>
    <w:p w14:paraId="202B381A" w14:textId="31DB0FA0"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lastRenderedPageBreak/>
        <w:t>F.1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Static propagation condition</w:t>
      </w:r>
      <w:r>
        <w:rPr>
          <w:noProof/>
        </w:rPr>
        <w:tab/>
      </w:r>
      <w:r>
        <w:rPr>
          <w:noProof/>
        </w:rPr>
        <w:fldChar w:fldCharType="begin" w:fldLock="1"/>
      </w:r>
      <w:r>
        <w:rPr>
          <w:noProof/>
        </w:rPr>
        <w:instrText xml:space="preserve"> PAGEREF _Toc216436273 \h </w:instrText>
      </w:r>
      <w:r>
        <w:rPr>
          <w:noProof/>
        </w:rPr>
      </w:r>
      <w:r>
        <w:rPr>
          <w:noProof/>
        </w:rPr>
        <w:fldChar w:fldCharType="separate"/>
      </w:r>
      <w:r>
        <w:rPr>
          <w:noProof/>
        </w:rPr>
        <w:t>220</w:t>
      </w:r>
      <w:r>
        <w:rPr>
          <w:noProof/>
        </w:rPr>
        <w:fldChar w:fldCharType="end"/>
      </w:r>
    </w:p>
    <w:p w14:paraId="3513FC9C" w14:textId="2181E5AD"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F1.1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IAB-MT receiver with 2RX</w:t>
      </w:r>
      <w:r>
        <w:rPr>
          <w:noProof/>
        </w:rPr>
        <w:tab/>
      </w:r>
      <w:r>
        <w:rPr>
          <w:noProof/>
        </w:rPr>
        <w:fldChar w:fldCharType="begin" w:fldLock="1"/>
      </w:r>
      <w:r>
        <w:rPr>
          <w:noProof/>
        </w:rPr>
        <w:instrText xml:space="preserve"> PAGEREF _Toc216436274 \h </w:instrText>
      </w:r>
      <w:r>
        <w:rPr>
          <w:noProof/>
        </w:rPr>
      </w:r>
      <w:r>
        <w:rPr>
          <w:noProof/>
        </w:rPr>
        <w:fldChar w:fldCharType="separate"/>
      </w:r>
      <w:r>
        <w:rPr>
          <w:noProof/>
        </w:rPr>
        <w:t>220</w:t>
      </w:r>
      <w:r>
        <w:rPr>
          <w:noProof/>
        </w:rPr>
        <w:fldChar w:fldCharType="end"/>
      </w:r>
    </w:p>
    <w:p w14:paraId="5ACECB3B" w14:textId="56F63046"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Multi-path fading propagation conditions</w:t>
      </w:r>
      <w:r>
        <w:rPr>
          <w:noProof/>
        </w:rPr>
        <w:tab/>
      </w:r>
      <w:r>
        <w:rPr>
          <w:noProof/>
        </w:rPr>
        <w:fldChar w:fldCharType="begin" w:fldLock="1"/>
      </w:r>
      <w:r>
        <w:rPr>
          <w:noProof/>
        </w:rPr>
        <w:instrText xml:space="preserve"> PAGEREF _Toc216436275 \h </w:instrText>
      </w:r>
      <w:r>
        <w:rPr>
          <w:noProof/>
        </w:rPr>
      </w:r>
      <w:r>
        <w:rPr>
          <w:noProof/>
        </w:rPr>
        <w:fldChar w:fldCharType="separate"/>
      </w:r>
      <w:r>
        <w:rPr>
          <w:noProof/>
        </w:rPr>
        <w:t>220</w:t>
      </w:r>
      <w:r>
        <w:rPr>
          <w:noProof/>
        </w:rPr>
        <w:fldChar w:fldCharType="end"/>
      </w:r>
    </w:p>
    <w:p w14:paraId="4A57791D" w14:textId="3A9C891B"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_Toc216436276 \h </w:instrText>
      </w:r>
      <w:r>
        <w:rPr>
          <w:noProof/>
        </w:rPr>
      </w:r>
      <w:r>
        <w:rPr>
          <w:noProof/>
        </w:rPr>
        <w:fldChar w:fldCharType="separate"/>
      </w:r>
      <w:r>
        <w:rPr>
          <w:noProof/>
        </w:rPr>
        <w:t>220</w:t>
      </w:r>
      <w:r>
        <w:rPr>
          <w:noProof/>
        </w:rPr>
        <w:fldChar w:fldCharType="end"/>
      </w:r>
    </w:p>
    <w:p w14:paraId="18CE2FD8" w14:textId="507A5865"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Delay profiles</w:t>
      </w:r>
      <w:r>
        <w:rPr>
          <w:noProof/>
        </w:rPr>
        <w:tab/>
      </w:r>
      <w:r>
        <w:rPr>
          <w:noProof/>
        </w:rPr>
        <w:fldChar w:fldCharType="begin" w:fldLock="1"/>
      </w:r>
      <w:r>
        <w:rPr>
          <w:noProof/>
        </w:rPr>
        <w:instrText xml:space="preserve"> PAGEREF _Toc216436277 \h </w:instrText>
      </w:r>
      <w:r>
        <w:rPr>
          <w:noProof/>
        </w:rPr>
      </w:r>
      <w:r>
        <w:rPr>
          <w:noProof/>
        </w:rPr>
        <w:fldChar w:fldCharType="separate"/>
      </w:r>
      <w:r>
        <w:rPr>
          <w:noProof/>
        </w:rPr>
        <w:t>220</w:t>
      </w:r>
      <w:r>
        <w:rPr>
          <w:noProof/>
        </w:rPr>
        <w:fldChar w:fldCharType="end"/>
      </w:r>
    </w:p>
    <w:p w14:paraId="390E30EF" w14:textId="6585E48B"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_Toc216436278 \h </w:instrText>
      </w:r>
      <w:r>
        <w:rPr>
          <w:noProof/>
        </w:rPr>
      </w:r>
      <w:r>
        <w:rPr>
          <w:noProof/>
        </w:rPr>
        <w:fldChar w:fldCharType="separate"/>
      </w:r>
      <w:r>
        <w:rPr>
          <w:noProof/>
        </w:rPr>
        <w:t>220</w:t>
      </w:r>
      <w:r>
        <w:rPr>
          <w:noProof/>
        </w:rPr>
        <w:fldChar w:fldCharType="end"/>
      </w:r>
    </w:p>
    <w:p w14:paraId="707814E4" w14:textId="42860914"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Delay profiles for FR1</w:t>
      </w:r>
      <w:r>
        <w:rPr>
          <w:noProof/>
        </w:rPr>
        <w:tab/>
      </w:r>
      <w:r>
        <w:rPr>
          <w:noProof/>
        </w:rPr>
        <w:fldChar w:fldCharType="begin" w:fldLock="1"/>
      </w:r>
      <w:r>
        <w:rPr>
          <w:noProof/>
        </w:rPr>
        <w:instrText xml:space="preserve"> PAGEREF _Toc216436279 \h </w:instrText>
      </w:r>
      <w:r>
        <w:rPr>
          <w:noProof/>
        </w:rPr>
      </w:r>
      <w:r>
        <w:rPr>
          <w:noProof/>
        </w:rPr>
        <w:fldChar w:fldCharType="separate"/>
      </w:r>
      <w:r>
        <w:rPr>
          <w:noProof/>
        </w:rPr>
        <w:t>222</w:t>
      </w:r>
      <w:r>
        <w:rPr>
          <w:noProof/>
        </w:rPr>
        <w:fldChar w:fldCharType="end"/>
      </w:r>
    </w:p>
    <w:p w14:paraId="49C66763" w14:textId="593DBD60"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Combinations of channel model parameters</w:t>
      </w:r>
      <w:r>
        <w:rPr>
          <w:noProof/>
        </w:rPr>
        <w:tab/>
      </w:r>
      <w:r>
        <w:rPr>
          <w:noProof/>
        </w:rPr>
        <w:fldChar w:fldCharType="begin" w:fldLock="1"/>
      </w:r>
      <w:r>
        <w:rPr>
          <w:noProof/>
        </w:rPr>
        <w:instrText xml:space="preserve"> PAGEREF _Toc216436280 \h </w:instrText>
      </w:r>
      <w:r>
        <w:rPr>
          <w:noProof/>
        </w:rPr>
      </w:r>
      <w:r>
        <w:rPr>
          <w:noProof/>
        </w:rPr>
        <w:fldChar w:fldCharType="separate"/>
      </w:r>
      <w:r>
        <w:rPr>
          <w:noProof/>
        </w:rPr>
        <w:t>223</w:t>
      </w:r>
      <w:r>
        <w:rPr>
          <w:noProof/>
        </w:rPr>
        <w:fldChar w:fldCharType="end"/>
      </w:r>
    </w:p>
    <w:p w14:paraId="5B7924D8" w14:textId="5BBB571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MIMO channel correlation matrices</w:t>
      </w:r>
      <w:r>
        <w:rPr>
          <w:noProof/>
        </w:rPr>
        <w:tab/>
      </w:r>
      <w:r>
        <w:rPr>
          <w:noProof/>
        </w:rPr>
        <w:fldChar w:fldCharType="begin" w:fldLock="1"/>
      </w:r>
      <w:r>
        <w:rPr>
          <w:noProof/>
        </w:rPr>
        <w:instrText xml:space="preserve"> PAGEREF _Toc216436281 \h </w:instrText>
      </w:r>
      <w:r>
        <w:rPr>
          <w:noProof/>
        </w:rPr>
      </w:r>
      <w:r>
        <w:rPr>
          <w:noProof/>
        </w:rPr>
        <w:fldChar w:fldCharType="separate"/>
      </w:r>
      <w:r>
        <w:rPr>
          <w:noProof/>
        </w:rPr>
        <w:t>223</w:t>
      </w:r>
      <w:r>
        <w:rPr>
          <w:noProof/>
        </w:rPr>
        <w:fldChar w:fldCharType="end"/>
      </w:r>
    </w:p>
    <w:p w14:paraId="5187512D" w14:textId="5B575CA5"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_Toc216436282 \h </w:instrText>
      </w:r>
      <w:r>
        <w:rPr>
          <w:noProof/>
        </w:rPr>
      </w:r>
      <w:r>
        <w:rPr>
          <w:noProof/>
        </w:rPr>
        <w:fldChar w:fldCharType="separate"/>
      </w:r>
      <w:r>
        <w:rPr>
          <w:noProof/>
        </w:rPr>
        <w:t>223</w:t>
      </w:r>
      <w:r>
        <w:rPr>
          <w:noProof/>
        </w:rPr>
        <w:fldChar w:fldCharType="end"/>
      </w:r>
    </w:p>
    <w:p w14:paraId="4F421BF7" w14:textId="2F62B188"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MIMO correlation matrices using Uniform Linear Array</w:t>
      </w:r>
      <w:r>
        <w:rPr>
          <w:noProof/>
        </w:rPr>
        <w:tab/>
      </w:r>
      <w:r>
        <w:rPr>
          <w:noProof/>
        </w:rPr>
        <w:fldChar w:fldCharType="begin" w:fldLock="1"/>
      </w:r>
      <w:r>
        <w:rPr>
          <w:noProof/>
        </w:rPr>
        <w:instrText xml:space="preserve"> PAGEREF _Toc216436283 \h </w:instrText>
      </w:r>
      <w:r>
        <w:rPr>
          <w:noProof/>
        </w:rPr>
      </w:r>
      <w:r>
        <w:rPr>
          <w:noProof/>
        </w:rPr>
        <w:fldChar w:fldCharType="separate"/>
      </w:r>
      <w:r>
        <w:rPr>
          <w:noProof/>
        </w:rPr>
        <w:t>223</w:t>
      </w:r>
      <w:r>
        <w:rPr>
          <w:noProof/>
        </w:rPr>
        <w:fldChar w:fldCharType="end"/>
      </w:r>
    </w:p>
    <w:p w14:paraId="3637ACCC" w14:textId="61AB177B"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F.2.4.2.1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General</w:t>
      </w:r>
      <w:r>
        <w:rPr>
          <w:noProof/>
        </w:rPr>
        <w:tab/>
      </w:r>
      <w:r>
        <w:rPr>
          <w:noProof/>
        </w:rPr>
        <w:fldChar w:fldCharType="begin" w:fldLock="1"/>
      </w:r>
      <w:r>
        <w:rPr>
          <w:noProof/>
        </w:rPr>
        <w:instrText xml:space="preserve"> PAGEREF _Toc216436284 \h </w:instrText>
      </w:r>
      <w:r>
        <w:rPr>
          <w:noProof/>
        </w:rPr>
      </w:r>
      <w:r>
        <w:rPr>
          <w:noProof/>
        </w:rPr>
        <w:fldChar w:fldCharType="separate"/>
      </w:r>
      <w:r>
        <w:rPr>
          <w:noProof/>
        </w:rPr>
        <w:t>223</w:t>
      </w:r>
      <w:r>
        <w:rPr>
          <w:noProof/>
        </w:rPr>
        <w:fldChar w:fldCharType="end"/>
      </w:r>
    </w:p>
    <w:p w14:paraId="10ECCE53" w14:textId="3F5E87C9"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F.2.4.2.2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Definition of MIMO correlation matrices</w:t>
      </w:r>
      <w:r>
        <w:rPr>
          <w:noProof/>
        </w:rPr>
        <w:tab/>
      </w:r>
      <w:r>
        <w:rPr>
          <w:noProof/>
        </w:rPr>
        <w:fldChar w:fldCharType="begin" w:fldLock="1"/>
      </w:r>
      <w:r>
        <w:rPr>
          <w:noProof/>
        </w:rPr>
        <w:instrText xml:space="preserve"> PAGEREF _Toc216436285 \h </w:instrText>
      </w:r>
      <w:r>
        <w:rPr>
          <w:noProof/>
        </w:rPr>
      </w:r>
      <w:r>
        <w:rPr>
          <w:noProof/>
        </w:rPr>
        <w:fldChar w:fldCharType="separate"/>
      </w:r>
      <w:r>
        <w:rPr>
          <w:noProof/>
        </w:rPr>
        <w:t>223</w:t>
      </w:r>
      <w:r>
        <w:rPr>
          <w:noProof/>
        </w:rPr>
        <w:fldChar w:fldCharType="end"/>
      </w:r>
    </w:p>
    <w:p w14:paraId="67B4132D" w14:textId="24208670"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F.2.4.2.3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MIMO correlation matrices at high, medium and low level</w:t>
      </w:r>
      <w:r>
        <w:rPr>
          <w:noProof/>
        </w:rPr>
        <w:tab/>
      </w:r>
      <w:r>
        <w:rPr>
          <w:noProof/>
        </w:rPr>
        <w:fldChar w:fldCharType="begin" w:fldLock="1"/>
      </w:r>
      <w:r>
        <w:rPr>
          <w:noProof/>
        </w:rPr>
        <w:instrText xml:space="preserve"> PAGEREF _Toc216436286 \h </w:instrText>
      </w:r>
      <w:r>
        <w:rPr>
          <w:noProof/>
        </w:rPr>
      </w:r>
      <w:r>
        <w:rPr>
          <w:noProof/>
        </w:rPr>
        <w:fldChar w:fldCharType="separate"/>
      </w:r>
      <w:r>
        <w:rPr>
          <w:noProof/>
        </w:rPr>
        <w:t>225</w:t>
      </w:r>
      <w:r>
        <w:rPr>
          <w:noProof/>
        </w:rPr>
        <w:fldChar w:fldCharType="end"/>
      </w:r>
    </w:p>
    <w:p w14:paraId="02509B10" w14:textId="4F5DF1F3" w:rsidR="00732D55" w:rsidRDefault="00732D55">
      <w:pPr>
        <w:pStyle w:val="TOC3"/>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Multi-antenna channel models using cross polarized antennas</w:t>
      </w:r>
      <w:r>
        <w:rPr>
          <w:noProof/>
        </w:rPr>
        <w:tab/>
      </w:r>
      <w:r>
        <w:rPr>
          <w:noProof/>
        </w:rPr>
        <w:fldChar w:fldCharType="begin" w:fldLock="1"/>
      </w:r>
      <w:r>
        <w:rPr>
          <w:noProof/>
        </w:rPr>
        <w:instrText xml:space="preserve"> PAGEREF _Toc216436287 \h </w:instrText>
      </w:r>
      <w:r>
        <w:rPr>
          <w:noProof/>
        </w:rPr>
      </w:r>
      <w:r>
        <w:rPr>
          <w:noProof/>
        </w:rPr>
        <w:fldChar w:fldCharType="separate"/>
      </w:r>
      <w:r>
        <w:rPr>
          <w:noProof/>
        </w:rPr>
        <w:t>227</w:t>
      </w:r>
      <w:r>
        <w:rPr>
          <w:noProof/>
        </w:rPr>
        <w:fldChar w:fldCharType="end"/>
      </w:r>
    </w:p>
    <w:p w14:paraId="695975FF" w14:textId="382366D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_Toc216436288 \h </w:instrText>
      </w:r>
      <w:r>
        <w:rPr>
          <w:noProof/>
        </w:rPr>
      </w:r>
      <w:r>
        <w:rPr>
          <w:noProof/>
        </w:rPr>
        <w:fldChar w:fldCharType="separate"/>
      </w:r>
      <w:r>
        <w:rPr>
          <w:noProof/>
        </w:rPr>
        <w:t>227</w:t>
      </w:r>
      <w:r>
        <w:rPr>
          <w:noProof/>
        </w:rPr>
        <w:fldChar w:fldCharType="end"/>
      </w:r>
    </w:p>
    <w:p w14:paraId="2810B8E4" w14:textId="2470180C"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Definition of MIMO correlation matrices using cross polarized antennas</w:t>
      </w:r>
      <w:r>
        <w:rPr>
          <w:noProof/>
        </w:rPr>
        <w:tab/>
      </w:r>
      <w:r>
        <w:rPr>
          <w:noProof/>
        </w:rPr>
        <w:fldChar w:fldCharType="begin" w:fldLock="1"/>
      </w:r>
      <w:r>
        <w:rPr>
          <w:noProof/>
        </w:rPr>
        <w:instrText xml:space="preserve"> PAGEREF _Toc216436289 \h </w:instrText>
      </w:r>
      <w:r>
        <w:rPr>
          <w:noProof/>
        </w:rPr>
      </w:r>
      <w:r>
        <w:rPr>
          <w:noProof/>
        </w:rPr>
        <w:fldChar w:fldCharType="separate"/>
      </w:r>
      <w:r>
        <w:rPr>
          <w:noProof/>
        </w:rPr>
        <w:t>227</w:t>
      </w:r>
      <w:r>
        <w:rPr>
          <w:noProof/>
        </w:rPr>
        <w:fldChar w:fldCharType="end"/>
      </w:r>
    </w:p>
    <w:p w14:paraId="2491D9F9" w14:textId="2D12B93E"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F.2.4.3.3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Spatial correlation matrices at UE/IAB-MT and IAB-DU/gNB sides</w:t>
      </w:r>
      <w:r>
        <w:rPr>
          <w:noProof/>
        </w:rPr>
        <w:tab/>
      </w:r>
      <w:r>
        <w:rPr>
          <w:noProof/>
        </w:rPr>
        <w:fldChar w:fldCharType="begin" w:fldLock="1"/>
      </w:r>
      <w:r>
        <w:rPr>
          <w:noProof/>
        </w:rPr>
        <w:instrText xml:space="preserve"> PAGEREF _Toc216436290 \h </w:instrText>
      </w:r>
      <w:r>
        <w:rPr>
          <w:noProof/>
        </w:rPr>
      </w:r>
      <w:r>
        <w:rPr>
          <w:noProof/>
        </w:rPr>
        <w:fldChar w:fldCharType="separate"/>
      </w:r>
      <w:r>
        <w:rPr>
          <w:noProof/>
        </w:rPr>
        <w:t>228</w:t>
      </w:r>
      <w:r>
        <w:rPr>
          <w:noProof/>
        </w:rPr>
        <w:fldChar w:fldCharType="end"/>
      </w:r>
    </w:p>
    <w:p w14:paraId="0A63E274" w14:textId="78D8A6FC"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F.2.4.3.3.1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Spatial correlation matrices at IAB-MT/UE side</w:t>
      </w:r>
      <w:r>
        <w:rPr>
          <w:noProof/>
        </w:rPr>
        <w:tab/>
      </w:r>
      <w:r>
        <w:rPr>
          <w:noProof/>
        </w:rPr>
        <w:fldChar w:fldCharType="begin" w:fldLock="1"/>
      </w:r>
      <w:r>
        <w:rPr>
          <w:noProof/>
        </w:rPr>
        <w:instrText xml:space="preserve"> PAGEREF _Toc216436291 \h </w:instrText>
      </w:r>
      <w:r>
        <w:rPr>
          <w:noProof/>
        </w:rPr>
      </w:r>
      <w:r>
        <w:rPr>
          <w:noProof/>
        </w:rPr>
        <w:fldChar w:fldCharType="separate"/>
      </w:r>
      <w:r>
        <w:rPr>
          <w:noProof/>
        </w:rPr>
        <w:t>228</w:t>
      </w:r>
      <w:r>
        <w:rPr>
          <w:noProof/>
        </w:rPr>
        <w:fldChar w:fldCharType="end"/>
      </w:r>
    </w:p>
    <w:p w14:paraId="34F32A13" w14:textId="469182FB" w:rsidR="00732D55" w:rsidRDefault="00732D55">
      <w:pPr>
        <w:pStyle w:val="TOC5"/>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F.2.4.3.3.2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Spatial correlation matrices at IAB-DU/gNB side</w:t>
      </w:r>
      <w:r>
        <w:rPr>
          <w:noProof/>
        </w:rPr>
        <w:tab/>
      </w:r>
      <w:r>
        <w:rPr>
          <w:noProof/>
        </w:rPr>
        <w:fldChar w:fldCharType="begin" w:fldLock="1"/>
      </w:r>
      <w:r>
        <w:rPr>
          <w:noProof/>
        </w:rPr>
        <w:instrText xml:space="preserve"> PAGEREF _Toc216436292 \h </w:instrText>
      </w:r>
      <w:r>
        <w:rPr>
          <w:noProof/>
        </w:rPr>
      </w:r>
      <w:r>
        <w:rPr>
          <w:noProof/>
        </w:rPr>
        <w:fldChar w:fldCharType="separate"/>
      </w:r>
      <w:r>
        <w:rPr>
          <w:noProof/>
        </w:rPr>
        <w:t>228</w:t>
      </w:r>
      <w:r>
        <w:rPr>
          <w:noProof/>
        </w:rPr>
        <w:fldChar w:fldCharType="end"/>
      </w:r>
    </w:p>
    <w:p w14:paraId="6FA1DBA3" w14:textId="2BA93C0F"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lang w:eastAsia="ko-KR"/>
        </w:rPr>
        <w:t>F.2.4.3.4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ko-KR"/>
        </w:rPr>
        <w:t>MIMO correlation matrices using cross polarized antennas</w:t>
      </w:r>
      <w:r>
        <w:rPr>
          <w:noProof/>
        </w:rPr>
        <w:tab/>
      </w:r>
      <w:r>
        <w:rPr>
          <w:noProof/>
        </w:rPr>
        <w:fldChar w:fldCharType="begin" w:fldLock="1"/>
      </w:r>
      <w:r>
        <w:rPr>
          <w:noProof/>
        </w:rPr>
        <w:instrText xml:space="preserve"> PAGEREF _Toc216436293 \h </w:instrText>
      </w:r>
      <w:r>
        <w:rPr>
          <w:noProof/>
        </w:rPr>
      </w:r>
      <w:r>
        <w:rPr>
          <w:noProof/>
        </w:rPr>
        <w:fldChar w:fldCharType="separate"/>
      </w:r>
      <w:r>
        <w:rPr>
          <w:noProof/>
        </w:rPr>
        <w:t>228</w:t>
      </w:r>
      <w:r>
        <w:rPr>
          <w:noProof/>
        </w:rPr>
        <w:fldChar w:fldCharType="end"/>
      </w:r>
    </w:p>
    <w:p w14:paraId="2F73FA05" w14:textId="3D8EA243" w:rsidR="00732D55" w:rsidRDefault="00732D55">
      <w:pPr>
        <w:pStyle w:val="TOC4"/>
        <w:rPr>
          <w:rFonts w:asciiTheme="minorHAnsi" w:eastAsiaTheme="minorEastAsia" w:hAnsiTheme="minorHAnsi" w:cstheme="minorBidi"/>
          <w:noProof/>
          <w:kern w:val="2"/>
          <w:sz w:val="24"/>
          <w:szCs w:val="24"/>
          <w:lang w:eastAsia="zh-CN"/>
          <w14:ligatures w14:val="standardContextual"/>
        </w:rPr>
      </w:pPr>
      <w:r>
        <w:rPr>
          <w:noProof/>
        </w:rPr>
        <w:t>F.2.4.3.5</w:t>
      </w:r>
      <w:r>
        <w:rPr>
          <w:rFonts w:asciiTheme="minorHAnsi" w:eastAsiaTheme="minorEastAsia" w:hAnsiTheme="minorHAnsi" w:cstheme="minorBidi"/>
          <w:noProof/>
          <w:kern w:val="2"/>
          <w:sz w:val="24"/>
          <w:szCs w:val="24"/>
          <w:lang w:eastAsia="zh-CN"/>
          <w14:ligatures w14:val="standardContextual"/>
        </w:rPr>
        <w:tab/>
      </w:r>
      <w:r>
        <w:rPr>
          <w:noProof/>
        </w:rPr>
        <w:t>Beam steering approach</w:t>
      </w:r>
      <w:r>
        <w:rPr>
          <w:noProof/>
        </w:rPr>
        <w:tab/>
      </w:r>
      <w:r>
        <w:rPr>
          <w:noProof/>
        </w:rPr>
        <w:fldChar w:fldCharType="begin" w:fldLock="1"/>
      </w:r>
      <w:r>
        <w:rPr>
          <w:noProof/>
        </w:rPr>
        <w:instrText xml:space="preserve"> PAGEREF _Toc216436294 \h </w:instrText>
      </w:r>
      <w:r>
        <w:rPr>
          <w:noProof/>
        </w:rPr>
      </w:r>
      <w:r>
        <w:rPr>
          <w:noProof/>
        </w:rPr>
        <w:fldChar w:fldCharType="separate"/>
      </w:r>
      <w:r>
        <w:rPr>
          <w:noProof/>
        </w:rPr>
        <w:t>229</w:t>
      </w:r>
      <w:r>
        <w:rPr>
          <w:noProof/>
        </w:rPr>
        <w:fldChar w:fldCharType="end"/>
      </w:r>
    </w:p>
    <w:p w14:paraId="0F4B6AC2" w14:textId="30DBA86D"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G (normative</w:t>
      </w:r>
      <w:r>
        <w:rPr>
          <w:rFonts w:eastAsiaTheme="minorEastAsia"/>
          <w:noProof/>
        </w:rPr>
        <w:t>):</w:t>
      </w:r>
      <w:r>
        <w:rPr>
          <w:rFonts w:eastAsiaTheme="minorEastAsia"/>
          <w:noProof/>
        </w:rPr>
        <w:tab/>
      </w:r>
      <w:r w:rsidRPr="00792676">
        <w:rPr>
          <w:rFonts w:eastAsiaTheme="minorEastAsia"/>
          <w:noProof/>
        </w:rPr>
        <w:t>In-channel TX tests</w:t>
      </w:r>
      <w:r w:rsidRPr="00792676">
        <w:rPr>
          <w:rFonts w:eastAsia="SimSun"/>
          <w:noProof/>
          <w:lang w:eastAsia="zh-CN"/>
        </w:rPr>
        <w:t xml:space="preserve"> for IAB-DU</w:t>
      </w:r>
      <w:r>
        <w:rPr>
          <w:noProof/>
        </w:rPr>
        <w:tab/>
      </w:r>
      <w:r>
        <w:rPr>
          <w:noProof/>
        </w:rPr>
        <w:fldChar w:fldCharType="begin" w:fldLock="1"/>
      </w:r>
      <w:r>
        <w:rPr>
          <w:noProof/>
        </w:rPr>
        <w:instrText xml:space="preserve"> PAGEREF _Toc216436295 \h </w:instrText>
      </w:r>
      <w:r>
        <w:rPr>
          <w:noProof/>
        </w:rPr>
      </w:r>
      <w:r>
        <w:rPr>
          <w:noProof/>
        </w:rPr>
        <w:fldChar w:fldCharType="separate"/>
      </w:r>
      <w:r>
        <w:rPr>
          <w:noProof/>
        </w:rPr>
        <w:t>231</w:t>
      </w:r>
      <w:r>
        <w:rPr>
          <w:noProof/>
        </w:rPr>
        <w:fldChar w:fldCharType="end"/>
      </w:r>
    </w:p>
    <w:p w14:paraId="5B4B5F41" w14:textId="279B4799"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 xml:space="preserve">Annex </w:t>
      </w:r>
      <w:r w:rsidRPr="00792676">
        <w:rPr>
          <w:rFonts w:eastAsia="SimSun"/>
          <w:noProof/>
          <w:lang w:eastAsia="zh-CN"/>
        </w:rPr>
        <w:t>H</w:t>
      </w:r>
      <w:r w:rsidRPr="00792676">
        <w:rPr>
          <w:rFonts w:eastAsiaTheme="minorEastAsia"/>
          <w:noProof/>
        </w:rPr>
        <w:t xml:space="preserve"> (normative</w:t>
      </w:r>
      <w:r>
        <w:rPr>
          <w:rFonts w:eastAsiaTheme="minorEastAsia"/>
          <w:noProof/>
        </w:rPr>
        <w:t>):</w:t>
      </w:r>
      <w:r>
        <w:rPr>
          <w:rFonts w:eastAsiaTheme="minorEastAsia"/>
          <w:noProof/>
        </w:rPr>
        <w:tab/>
      </w:r>
      <w:r w:rsidRPr="00792676">
        <w:rPr>
          <w:rFonts w:eastAsiaTheme="minorEastAsia"/>
          <w:noProof/>
        </w:rPr>
        <w:t>In-channel TX tests</w:t>
      </w:r>
      <w:r w:rsidRPr="00792676">
        <w:rPr>
          <w:rFonts w:eastAsia="SimSun"/>
          <w:noProof/>
          <w:lang w:eastAsia="zh-CN"/>
        </w:rPr>
        <w:t xml:space="preserve"> for IAB-MT</w:t>
      </w:r>
      <w:r>
        <w:rPr>
          <w:noProof/>
        </w:rPr>
        <w:tab/>
      </w:r>
      <w:r>
        <w:rPr>
          <w:noProof/>
        </w:rPr>
        <w:fldChar w:fldCharType="begin" w:fldLock="1"/>
      </w:r>
      <w:r>
        <w:rPr>
          <w:noProof/>
        </w:rPr>
        <w:instrText xml:space="preserve"> PAGEREF _Toc216436296 \h </w:instrText>
      </w:r>
      <w:r>
        <w:rPr>
          <w:noProof/>
        </w:rPr>
      </w:r>
      <w:r>
        <w:rPr>
          <w:noProof/>
        </w:rPr>
        <w:fldChar w:fldCharType="separate"/>
      </w:r>
      <w:r>
        <w:rPr>
          <w:noProof/>
        </w:rPr>
        <w:t>232</w:t>
      </w:r>
      <w:r>
        <w:rPr>
          <w:noProof/>
        </w:rPr>
        <w:fldChar w:fldCharType="end"/>
      </w:r>
    </w:p>
    <w:p w14:paraId="75922517" w14:textId="0159780A"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w:t>
      </w:r>
      <w:r w:rsidRPr="00792676">
        <w:rPr>
          <w:rFonts w:eastAsiaTheme="minorEastAsia"/>
          <w:noProof/>
          <w:lang w:eastAsia="zh-CN"/>
        </w:rPr>
        <w:t>0</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lang w:eastAsia="zh-CN"/>
        </w:rPr>
        <w:t>Applicability</w:t>
      </w:r>
      <w:r>
        <w:rPr>
          <w:noProof/>
        </w:rPr>
        <w:tab/>
      </w:r>
      <w:r>
        <w:rPr>
          <w:noProof/>
        </w:rPr>
        <w:fldChar w:fldCharType="begin" w:fldLock="1"/>
      </w:r>
      <w:r>
        <w:rPr>
          <w:noProof/>
        </w:rPr>
        <w:instrText xml:space="preserve"> PAGEREF _Toc216436297 \h </w:instrText>
      </w:r>
      <w:r>
        <w:rPr>
          <w:noProof/>
        </w:rPr>
      </w:r>
      <w:r>
        <w:rPr>
          <w:noProof/>
        </w:rPr>
        <w:fldChar w:fldCharType="separate"/>
      </w:r>
      <w:r>
        <w:rPr>
          <w:noProof/>
        </w:rPr>
        <w:t>232</w:t>
      </w:r>
      <w:r>
        <w:rPr>
          <w:noProof/>
        </w:rPr>
        <w:fldChar w:fldCharType="end"/>
      </w:r>
    </w:p>
    <w:p w14:paraId="02A5D374" w14:textId="30167790"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_Toc216436298 \h </w:instrText>
      </w:r>
      <w:r>
        <w:rPr>
          <w:noProof/>
        </w:rPr>
      </w:r>
      <w:r>
        <w:rPr>
          <w:noProof/>
        </w:rPr>
        <w:fldChar w:fldCharType="separate"/>
      </w:r>
      <w:r>
        <w:rPr>
          <w:noProof/>
        </w:rPr>
        <w:t>232</w:t>
      </w:r>
      <w:r>
        <w:rPr>
          <w:noProof/>
        </w:rPr>
        <w:fldChar w:fldCharType="end"/>
      </w:r>
    </w:p>
    <w:p w14:paraId="2EADB26D" w14:textId="740BC367"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Basic principles</w:t>
      </w:r>
      <w:r>
        <w:rPr>
          <w:noProof/>
        </w:rPr>
        <w:tab/>
      </w:r>
      <w:r>
        <w:rPr>
          <w:noProof/>
        </w:rPr>
        <w:fldChar w:fldCharType="begin" w:fldLock="1"/>
      </w:r>
      <w:r>
        <w:rPr>
          <w:noProof/>
        </w:rPr>
        <w:instrText xml:space="preserve"> PAGEREF _Toc216436299 \h </w:instrText>
      </w:r>
      <w:r>
        <w:rPr>
          <w:noProof/>
        </w:rPr>
      </w:r>
      <w:r>
        <w:rPr>
          <w:noProof/>
        </w:rPr>
        <w:fldChar w:fldCharType="separate"/>
      </w:r>
      <w:r>
        <w:rPr>
          <w:noProof/>
        </w:rPr>
        <w:t>232</w:t>
      </w:r>
      <w:r>
        <w:rPr>
          <w:noProof/>
        </w:rPr>
        <w:fldChar w:fldCharType="end"/>
      </w:r>
    </w:p>
    <w:p w14:paraId="58A2DCA9" w14:textId="3E1948EE"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H.2.1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Output signal of the TX under test</w:t>
      </w:r>
      <w:r>
        <w:rPr>
          <w:noProof/>
        </w:rPr>
        <w:tab/>
      </w:r>
      <w:r>
        <w:rPr>
          <w:noProof/>
        </w:rPr>
        <w:fldChar w:fldCharType="begin" w:fldLock="1"/>
      </w:r>
      <w:r>
        <w:rPr>
          <w:noProof/>
        </w:rPr>
        <w:instrText xml:space="preserve"> PAGEREF _Toc216436300 \h </w:instrText>
      </w:r>
      <w:r>
        <w:rPr>
          <w:noProof/>
        </w:rPr>
      </w:r>
      <w:r>
        <w:rPr>
          <w:noProof/>
        </w:rPr>
        <w:fldChar w:fldCharType="separate"/>
      </w:r>
      <w:r>
        <w:rPr>
          <w:noProof/>
        </w:rPr>
        <w:t>232</w:t>
      </w:r>
      <w:r>
        <w:rPr>
          <w:noProof/>
        </w:rPr>
        <w:fldChar w:fldCharType="end"/>
      </w:r>
    </w:p>
    <w:p w14:paraId="7AF820CC" w14:textId="03A5900F"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H.2.2</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Ideal signal</w:t>
      </w:r>
      <w:r>
        <w:rPr>
          <w:noProof/>
        </w:rPr>
        <w:tab/>
      </w:r>
      <w:r>
        <w:rPr>
          <w:noProof/>
        </w:rPr>
        <w:fldChar w:fldCharType="begin" w:fldLock="1"/>
      </w:r>
      <w:r>
        <w:rPr>
          <w:noProof/>
        </w:rPr>
        <w:instrText xml:space="preserve"> PAGEREF _Toc216436301 \h </w:instrText>
      </w:r>
      <w:r>
        <w:rPr>
          <w:noProof/>
        </w:rPr>
      </w:r>
      <w:r>
        <w:rPr>
          <w:noProof/>
        </w:rPr>
        <w:fldChar w:fldCharType="separate"/>
      </w:r>
      <w:r>
        <w:rPr>
          <w:noProof/>
        </w:rPr>
        <w:t>232</w:t>
      </w:r>
      <w:r>
        <w:rPr>
          <w:noProof/>
        </w:rPr>
        <w:fldChar w:fldCharType="end"/>
      </w:r>
    </w:p>
    <w:p w14:paraId="1C0F3769" w14:textId="3C49957F"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H.2.3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Measurement results</w:t>
      </w:r>
      <w:r>
        <w:rPr>
          <w:noProof/>
        </w:rPr>
        <w:tab/>
      </w:r>
      <w:r>
        <w:rPr>
          <w:noProof/>
        </w:rPr>
        <w:fldChar w:fldCharType="begin" w:fldLock="1"/>
      </w:r>
      <w:r>
        <w:rPr>
          <w:noProof/>
        </w:rPr>
        <w:instrText xml:space="preserve"> PAGEREF _Toc216436302 \h </w:instrText>
      </w:r>
      <w:r>
        <w:rPr>
          <w:noProof/>
        </w:rPr>
      </w:r>
      <w:r>
        <w:rPr>
          <w:noProof/>
        </w:rPr>
        <w:fldChar w:fldCharType="separate"/>
      </w:r>
      <w:r>
        <w:rPr>
          <w:noProof/>
        </w:rPr>
        <w:t>233</w:t>
      </w:r>
      <w:r>
        <w:rPr>
          <w:noProof/>
        </w:rPr>
        <w:fldChar w:fldCharType="end"/>
      </w:r>
    </w:p>
    <w:p w14:paraId="0ECD7005" w14:textId="4762682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H.2.4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Measurement points</w:t>
      </w:r>
      <w:r>
        <w:rPr>
          <w:noProof/>
        </w:rPr>
        <w:tab/>
      </w:r>
      <w:r>
        <w:rPr>
          <w:noProof/>
        </w:rPr>
        <w:fldChar w:fldCharType="begin" w:fldLock="1"/>
      </w:r>
      <w:r>
        <w:rPr>
          <w:noProof/>
        </w:rPr>
        <w:instrText xml:space="preserve"> PAGEREF _Toc216436303 \h </w:instrText>
      </w:r>
      <w:r>
        <w:rPr>
          <w:noProof/>
        </w:rPr>
      </w:r>
      <w:r>
        <w:rPr>
          <w:noProof/>
        </w:rPr>
        <w:fldChar w:fldCharType="separate"/>
      </w:r>
      <w:r>
        <w:rPr>
          <w:noProof/>
        </w:rPr>
        <w:t>233</w:t>
      </w:r>
      <w:r>
        <w:rPr>
          <w:noProof/>
        </w:rPr>
        <w:fldChar w:fldCharType="end"/>
      </w:r>
    </w:p>
    <w:p w14:paraId="7A4F1E1E" w14:textId="2FE32788"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H.3</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Pre-FFT minimization process</w:t>
      </w:r>
      <w:r>
        <w:rPr>
          <w:noProof/>
        </w:rPr>
        <w:tab/>
      </w:r>
      <w:r>
        <w:rPr>
          <w:noProof/>
        </w:rPr>
        <w:fldChar w:fldCharType="begin" w:fldLock="1"/>
      </w:r>
      <w:r>
        <w:rPr>
          <w:noProof/>
        </w:rPr>
        <w:instrText xml:space="preserve"> PAGEREF _Toc216436304 \h </w:instrText>
      </w:r>
      <w:r>
        <w:rPr>
          <w:noProof/>
        </w:rPr>
      </w:r>
      <w:r>
        <w:rPr>
          <w:noProof/>
        </w:rPr>
        <w:fldChar w:fldCharType="separate"/>
      </w:r>
      <w:r>
        <w:rPr>
          <w:noProof/>
        </w:rPr>
        <w:t>234</w:t>
      </w:r>
      <w:r>
        <w:rPr>
          <w:noProof/>
        </w:rPr>
        <w:fldChar w:fldCharType="end"/>
      </w:r>
    </w:p>
    <w:p w14:paraId="48436ED7" w14:textId="6E5F93D6"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H.4</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Timing of the FFT window</w:t>
      </w:r>
      <w:r>
        <w:rPr>
          <w:noProof/>
        </w:rPr>
        <w:tab/>
      </w:r>
      <w:r>
        <w:rPr>
          <w:noProof/>
        </w:rPr>
        <w:fldChar w:fldCharType="begin" w:fldLock="1"/>
      </w:r>
      <w:r>
        <w:rPr>
          <w:noProof/>
        </w:rPr>
        <w:instrText xml:space="preserve"> PAGEREF _Toc216436305 \h </w:instrText>
      </w:r>
      <w:r>
        <w:rPr>
          <w:noProof/>
        </w:rPr>
      </w:r>
      <w:r>
        <w:rPr>
          <w:noProof/>
        </w:rPr>
        <w:fldChar w:fldCharType="separate"/>
      </w:r>
      <w:r>
        <w:rPr>
          <w:noProof/>
        </w:rPr>
        <w:t>234</w:t>
      </w:r>
      <w:r>
        <w:rPr>
          <w:noProof/>
        </w:rPr>
        <w:fldChar w:fldCharType="end"/>
      </w:r>
    </w:p>
    <w:p w14:paraId="5E001761" w14:textId="331B3E56"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H.5</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Resource element TX power</w:t>
      </w:r>
      <w:r>
        <w:rPr>
          <w:noProof/>
        </w:rPr>
        <w:tab/>
      </w:r>
      <w:r>
        <w:rPr>
          <w:noProof/>
        </w:rPr>
        <w:fldChar w:fldCharType="begin" w:fldLock="1"/>
      </w:r>
      <w:r>
        <w:rPr>
          <w:noProof/>
        </w:rPr>
        <w:instrText xml:space="preserve"> PAGEREF _Toc216436306 \h </w:instrText>
      </w:r>
      <w:r>
        <w:rPr>
          <w:noProof/>
        </w:rPr>
      </w:r>
      <w:r>
        <w:rPr>
          <w:noProof/>
        </w:rPr>
        <w:fldChar w:fldCharType="separate"/>
      </w:r>
      <w:r>
        <w:rPr>
          <w:noProof/>
        </w:rPr>
        <w:t>235</w:t>
      </w:r>
      <w:r>
        <w:rPr>
          <w:noProof/>
        </w:rPr>
        <w:fldChar w:fldCharType="end"/>
      </w:r>
    </w:p>
    <w:p w14:paraId="448DC5F2" w14:textId="7B83F393"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H.6</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Post-FFT equalisation</w:t>
      </w:r>
      <w:r>
        <w:rPr>
          <w:noProof/>
        </w:rPr>
        <w:tab/>
      </w:r>
      <w:r>
        <w:rPr>
          <w:noProof/>
        </w:rPr>
        <w:fldChar w:fldCharType="begin" w:fldLock="1"/>
      </w:r>
      <w:r>
        <w:rPr>
          <w:noProof/>
        </w:rPr>
        <w:instrText xml:space="preserve"> PAGEREF _Toc216436307 \h </w:instrText>
      </w:r>
      <w:r>
        <w:rPr>
          <w:noProof/>
        </w:rPr>
      </w:r>
      <w:r>
        <w:rPr>
          <w:noProof/>
        </w:rPr>
        <w:fldChar w:fldCharType="separate"/>
      </w:r>
      <w:r>
        <w:rPr>
          <w:noProof/>
        </w:rPr>
        <w:t>236</w:t>
      </w:r>
      <w:r>
        <w:rPr>
          <w:noProof/>
        </w:rPr>
        <w:fldChar w:fldCharType="end"/>
      </w:r>
    </w:p>
    <w:p w14:paraId="0DEFA95D" w14:textId="4672415A" w:rsidR="00732D55" w:rsidRDefault="00732D55">
      <w:pPr>
        <w:pStyle w:val="TOC1"/>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H.7</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EVM</w:t>
      </w:r>
      <w:r>
        <w:rPr>
          <w:noProof/>
        </w:rPr>
        <w:tab/>
      </w:r>
      <w:r>
        <w:rPr>
          <w:noProof/>
        </w:rPr>
        <w:fldChar w:fldCharType="begin" w:fldLock="1"/>
      </w:r>
      <w:r>
        <w:rPr>
          <w:noProof/>
        </w:rPr>
        <w:instrText xml:space="preserve"> PAGEREF _Toc216436308 \h </w:instrText>
      </w:r>
      <w:r>
        <w:rPr>
          <w:noProof/>
        </w:rPr>
      </w:r>
      <w:r>
        <w:rPr>
          <w:noProof/>
        </w:rPr>
        <w:fldChar w:fldCharType="separate"/>
      </w:r>
      <w:r>
        <w:rPr>
          <w:noProof/>
        </w:rPr>
        <w:t>237</w:t>
      </w:r>
      <w:r>
        <w:rPr>
          <w:noProof/>
        </w:rPr>
        <w:fldChar w:fldCharType="end"/>
      </w:r>
    </w:p>
    <w:p w14:paraId="3E40FD19" w14:textId="7143A9A6"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H.7.0</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General</w:t>
      </w:r>
      <w:r>
        <w:rPr>
          <w:noProof/>
        </w:rPr>
        <w:tab/>
      </w:r>
      <w:r>
        <w:rPr>
          <w:noProof/>
        </w:rPr>
        <w:fldChar w:fldCharType="begin" w:fldLock="1"/>
      </w:r>
      <w:r>
        <w:rPr>
          <w:noProof/>
        </w:rPr>
        <w:instrText xml:space="preserve"> PAGEREF _Toc216436309 \h </w:instrText>
      </w:r>
      <w:r>
        <w:rPr>
          <w:noProof/>
        </w:rPr>
      </w:r>
      <w:r>
        <w:rPr>
          <w:noProof/>
        </w:rPr>
        <w:fldChar w:fldCharType="separate"/>
      </w:r>
      <w:r>
        <w:rPr>
          <w:noProof/>
        </w:rPr>
        <w:t>237</w:t>
      </w:r>
      <w:r>
        <w:rPr>
          <w:noProof/>
        </w:rPr>
        <w:fldChar w:fldCharType="end"/>
      </w:r>
    </w:p>
    <w:p w14:paraId="5E3A7748" w14:textId="0757AB29" w:rsidR="00732D55" w:rsidRDefault="00732D55">
      <w:pPr>
        <w:pStyle w:val="TOC2"/>
        <w:rPr>
          <w:rFonts w:asciiTheme="minorHAnsi" w:eastAsiaTheme="minorEastAsia" w:hAnsiTheme="minorHAnsi" w:cstheme="minorBidi"/>
          <w:noProof/>
          <w:kern w:val="2"/>
          <w:sz w:val="24"/>
          <w:szCs w:val="24"/>
          <w:lang w:eastAsia="zh-CN"/>
          <w14:ligatures w14:val="standardContextual"/>
        </w:rPr>
      </w:pPr>
      <w:r w:rsidRPr="00792676">
        <w:rPr>
          <w:rFonts w:eastAsiaTheme="minorEastAsia"/>
          <w:noProof/>
        </w:rPr>
        <w:t>H.7.</w:t>
      </w:r>
      <w:r w:rsidRPr="00792676">
        <w:rPr>
          <w:rFonts w:eastAsia="SimSun"/>
          <w:noProof/>
          <w:lang w:eastAsia="zh-CN"/>
        </w:rPr>
        <w:t>1</w:t>
      </w:r>
      <w:r>
        <w:rPr>
          <w:rFonts w:asciiTheme="minorHAnsi" w:eastAsiaTheme="minorEastAsia" w:hAnsiTheme="minorHAnsi" w:cstheme="minorBidi"/>
          <w:noProof/>
          <w:kern w:val="2"/>
          <w:sz w:val="24"/>
          <w:szCs w:val="24"/>
          <w:lang w:eastAsia="zh-CN"/>
          <w14:ligatures w14:val="standardContextual"/>
        </w:rPr>
        <w:tab/>
      </w:r>
      <w:r w:rsidRPr="00792676">
        <w:rPr>
          <w:rFonts w:eastAsiaTheme="minorEastAsia"/>
          <w:noProof/>
        </w:rPr>
        <w:t>Averaged EVM (TDD)</w:t>
      </w:r>
      <w:r>
        <w:rPr>
          <w:noProof/>
        </w:rPr>
        <w:tab/>
      </w:r>
      <w:r>
        <w:rPr>
          <w:noProof/>
        </w:rPr>
        <w:fldChar w:fldCharType="begin" w:fldLock="1"/>
      </w:r>
      <w:r>
        <w:rPr>
          <w:noProof/>
        </w:rPr>
        <w:instrText xml:space="preserve"> PAGEREF _Toc216436310 \h </w:instrText>
      </w:r>
      <w:r>
        <w:rPr>
          <w:noProof/>
        </w:rPr>
      </w:r>
      <w:r>
        <w:rPr>
          <w:noProof/>
        </w:rPr>
        <w:fldChar w:fldCharType="separate"/>
      </w:r>
      <w:r>
        <w:rPr>
          <w:noProof/>
        </w:rPr>
        <w:t>238</w:t>
      </w:r>
      <w:r>
        <w:rPr>
          <w:noProof/>
        </w:rPr>
        <w:fldChar w:fldCharType="end"/>
      </w:r>
    </w:p>
    <w:p w14:paraId="03FEDEC6" w14:textId="77058411" w:rsidR="00732D55" w:rsidRDefault="00732D55">
      <w:pPr>
        <w:pStyle w:val="TOC8"/>
        <w:rPr>
          <w:rFonts w:asciiTheme="minorHAnsi" w:eastAsiaTheme="minorEastAsia" w:hAnsiTheme="minorHAnsi" w:cstheme="minorBidi"/>
          <w:b w:val="0"/>
          <w:noProof/>
          <w:kern w:val="2"/>
          <w:sz w:val="24"/>
          <w:szCs w:val="24"/>
          <w:lang w:eastAsia="zh-CN"/>
          <w14:ligatures w14:val="standardContextual"/>
        </w:rPr>
      </w:pPr>
      <w:r w:rsidRPr="00792676">
        <w:rPr>
          <w:rFonts w:eastAsiaTheme="minorEastAsia"/>
          <w:noProof/>
        </w:rPr>
        <w:t>Annex I (informative</w:t>
      </w:r>
      <w:r>
        <w:rPr>
          <w:rFonts w:eastAsiaTheme="minorEastAsia"/>
          <w:noProof/>
        </w:rPr>
        <w:t>):</w:t>
      </w:r>
      <w:r>
        <w:rPr>
          <w:rFonts w:eastAsiaTheme="minorEastAsia"/>
          <w:noProof/>
        </w:rPr>
        <w:tab/>
      </w:r>
      <w:r w:rsidRPr="00792676">
        <w:rPr>
          <w:rFonts w:eastAsiaTheme="minorEastAsia"/>
          <w:noProof/>
        </w:rPr>
        <w:t>Change history</w:t>
      </w:r>
      <w:r>
        <w:rPr>
          <w:noProof/>
        </w:rPr>
        <w:tab/>
      </w:r>
      <w:r>
        <w:rPr>
          <w:noProof/>
        </w:rPr>
        <w:fldChar w:fldCharType="begin" w:fldLock="1"/>
      </w:r>
      <w:r>
        <w:rPr>
          <w:noProof/>
        </w:rPr>
        <w:instrText xml:space="preserve"> PAGEREF _Toc216436311 \h </w:instrText>
      </w:r>
      <w:r>
        <w:rPr>
          <w:noProof/>
        </w:rPr>
      </w:r>
      <w:r>
        <w:rPr>
          <w:noProof/>
        </w:rPr>
        <w:fldChar w:fldCharType="separate"/>
      </w:r>
      <w:r>
        <w:rPr>
          <w:noProof/>
        </w:rPr>
        <w:t>239</w:t>
      </w:r>
      <w:r>
        <w:rPr>
          <w:noProof/>
        </w:rPr>
        <w:fldChar w:fldCharType="end"/>
      </w:r>
    </w:p>
    <w:p w14:paraId="2EBAC57E" w14:textId="63B50EB2"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Start w:id="36" w:name="_Toc216435746"/>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8220"/>
      <w:bookmarkStart w:id="56" w:name="_Toc138862045"/>
      <w:bookmarkStart w:id="57" w:name="_Toc145532102"/>
      <w:bookmarkStart w:id="58" w:name="_Toc163218515"/>
      <w:bookmarkStart w:id="59" w:name="_Toc176701844"/>
      <w:bookmarkStart w:id="60" w:name="_Toc216435747"/>
      <w:bookmarkEnd w:id="3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8221"/>
      <w:bookmarkStart w:id="78" w:name="_Toc138862046"/>
      <w:bookmarkStart w:id="79" w:name="_Toc145532103"/>
      <w:bookmarkStart w:id="80" w:name="_Toc163218516"/>
      <w:bookmarkStart w:id="81" w:name="_Toc176701845"/>
      <w:bookmarkStart w:id="82" w:name="_Toc216435748"/>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D20937" w:rsidRDefault="00DF3C12" w:rsidP="00BA6BAA">
      <w:pPr>
        <w:pStyle w:val="EX"/>
        <w:rPr>
          <w:rFonts w:eastAsiaTheme="minorEastAsia"/>
          <w:lang w:val="nl-NL"/>
        </w:rPr>
      </w:pPr>
      <w:r w:rsidRPr="00D20937">
        <w:rPr>
          <w:rFonts w:eastAsiaTheme="minorEastAsia"/>
          <w:lang w:val="nl-NL"/>
        </w:rPr>
        <w:t>[8]</w:t>
      </w:r>
      <w:r w:rsidRPr="00D20937">
        <w:rPr>
          <w:rFonts w:eastAsiaTheme="minorEastAsia"/>
          <w:lang w:val="nl-NL"/>
        </w:rPr>
        <w:tab/>
      </w:r>
      <w:r w:rsidR="00BA6BAA" w:rsidRPr="00D20937">
        <w:rPr>
          <w:rFonts w:eastAsiaTheme="minorEastAsia"/>
          <w:lang w:val="nl-NL"/>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1E4A6000" w14:textId="77777777" w:rsidR="00914DD4" w:rsidRPr="00914DD4" w:rsidRDefault="00D90FBB" w:rsidP="00914DD4">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2651944D" w14:textId="77777777" w:rsidR="00914DD4" w:rsidRPr="00914DD4" w:rsidRDefault="00914DD4" w:rsidP="00914DD4">
      <w:pPr>
        <w:pStyle w:val="EX"/>
        <w:rPr>
          <w:lang w:eastAsia="zh-CN"/>
        </w:rPr>
      </w:pPr>
      <w:r w:rsidRPr="00914DD4">
        <w:rPr>
          <w:lang w:eastAsia="zh-CN"/>
        </w:rPr>
        <w:t>[2</w:t>
      </w:r>
      <w:r w:rsidRPr="00914DD4">
        <w:rPr>
          <w:lang w:val="en-US" w:eastAsia="zh-CN"/>
        </w:rPr>
        <w:t>7</w:t>
      </w:r>
      <w:r w:rsidRPr="00914DD4">
        <w:rPr>
          <w:lang w:eastAsia="zh-CN"/>
        </w:rPr>
        <w:t>]</w:t>
      </w:r>
      <w:r w:rsidRPr="00914DD4">
        <w:rPr>
          <w:lang w:eastAsia="zh-CN"/>
        </w:rPr>
        <w:tab/>
        <w:t>3GPP TS 25.104: "Base Station (BS) radio transmission and reception (FDD) "</w:t>
      </w:r>
    </w:p>
    <w:p w14:paraId="3A577A8D" w14:textId="5E34C8D9" w:rsidR="00D90FBB" w:rsidRPr="00914DD4" w:rsidRDefault="00914DD4" w:rsidP="00914DD4">
      <w:pPr>
        <w:pStyle w:val="EX"/>
        <w:rPr>
          <w:rFonts w:eastAsiaTheme="minorEastAsia"/>
          <w:lang w:eastAsia="zh-CN"/>
        </w:rPr>
      </w:pPr>
      <w:r w:rsidRPr="00914DD4">
        <w:rPr>
          <w:lang w:eastAsia="zh-CN"/>
        </w:rPr>
        <w:t>[</w:t>
      </w:r>
      <w:r w:rsidRPr="00914DD4">
        <w:rPr>
          <w:lang w:val="en-US" w:eastAsia="zh-CN"/>
        </w:rPr>
        <w:t>28</w:t>
      </w:r>
      <w:r w:rsidRPr="00914DD4">
        <w:rPr>
          <w:lang w:eastAsia="zh-CN"/>
        </w:rPr>
        <w:t>]</w:t>
      </w:r>
      <w:r w:rsidRPr="00914DD4">
        <w:rPr>
          <w:lang w:eastAsia="zh-CN"/>
        </w:rPr>
        <w:tab/>
        <w:t>3GPP TS 36.104: "Evolved Universal Terrestrial Radio Access (E-UTRA); Base Station (BS) radio transmission and reception"</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8222"/>
      <w:bookmarkStart w:id="100" w:name="_Toc138862047"/>
      <w:bookmarkStart w:id="101" w:name="_Toc145532104"/>
      <w:bookmarkStart w:id="102" w:name="_Toc163218517"/>
      <w:bookmarkStart w:id="103" w:name="_Toc176701846"/>
      <w:bookmarkStart w:id="104" w:name="_Toc216435749"/>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8223"/>
      <w:bookmarkStart w:id="121" w:name="_Toc138862048"/>
      <w:bookmarkStart w:id="122" w:name="_Toc145532105"/>
      <w:bookmarkStart w:id="123" w:name="_Toc163218518"/>
      <w:bookmarkStart w:id="124" w:name="_Toc176701847"/>
      <w:bookmarkStart w:id="125" w:name="_Toc216435750"/>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lastRenderedPageBreak/>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lastRenderedPageBreak/>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8224"/>
      <w:bookmarkStart w:id="142" w:name="_Toc138862049"/>
      <w:bookmarkStart w:id="143" w:name="_Toc145532106"/>
      <w:bookmarkStart w:id="144" w:name="_Toc163218519"/>
      <w:bookmarkStart w:id="145" w:name="_Toc176701848"/>
      <w:bookmarkStart w:id="146" w:name="_Toc216435751"/>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8225"/>
      <w:bookmarkStart w:id="164" w:name="_Toc138862050"/>
      <w:bookmarkStart w:id="165" w:name="_Toc145532107"/>
      <w:bookmarkStart w:id="166" w:name="_Toc163218520"/>
      <w:bookmarkStart w:id="167" w:name="_Toc176701849"/>
      <w:bookmarkStart w:id="168" w:name="_Toc216435752"/>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8226"/>
      <w:bookmarkStart w:id="187" w:name="_Toc138862051"/>
      <w:bookmarkStart w:id="188" w:name="_Toc145532108"/>
      <w:bookmarkStart w:id="189" w:name="_Toc163218521"/>
      <w:bookmarkStart w:id="190" w:name="_Toc176701850"/>
      <w:bookmarkStart w:id="191" w:name="_Toc216435753"/>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8227"/>
      <w:bookmarkStart w:id="208" w:name="_Toc138862052"/>
      <w:bookmarkStart w:id="209" w:name="_Toc145532109"/>
      <w:bookmarkStart w:id="210" w:name="_Toc163218522"/>
      <w:bookmarkStart w:id="211" w:name="_Toc176701851"/>
      <w:bookmarkStart w:id="212" w:name="_Toc21643575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8228"/>
      <w:bookmarkStart w:id="229" w:name="_Toc138862053"/>
      <w:bookmarkStart w:id="230" w:name="_Toc145532110"/>
      <w:bookmarkStart w:id="231" w:name="_Toc163218523"/>
      <w:bookmarkStart w:id="232" w:name="_Toc176701852"/>
      <w:bookmarkStart w:id="233" w:name="_Toc216435755"/>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8229"/>
      <w:bookmarkStart w:id="250" w:name="_Toc138862054"/>
      <w:bookmarkStart w:id="251" w:name="_Toc145532111"/>
      <w:bookmarkStart w:id="252" w:name="_Toc163218524"/>
      <w:bookmarkStart w:id="253" w:name="_Toc176701853"/>
      <w:bookmarkStart w:id="254" w:name="_Toc216435756"/>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8230"/>
      <w:bookmarkStart w:id="271" w:name="_Toc138862055"/>
      <w:bookmarkStart w:id="272" w:name="_Toc145532112"/>
      <w:bookmarkStart w:id="273" w:name="_Toc163218525"/>
      <w:bookmarkStart w:id="274" w:name="_Toc176701854"/>
      <w:bookmarkStart w:id="275" w:name="_Toc216435757"/>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8231"/>
      <w:bookmarkStart w:id="292" w:name="_Toc138862056"/>
      <w:bookmarkStart w:id="293" w:name="_Toc145532113"/>
      <w:bookmarkStart w:id="294" w:name="_Toc163218526"/>
      <w:bookmarkStart w:id="295" w:name="_Toc176701855"/>
      <w:bookmarkStart w:id="296" w:name="_Toc21643575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8232"/>
      <w:bookmarkStart w:id="313" w:name="_Toc138862057"/>
      <w:bookmarkStart w:id="314" w:name="_Toc145532114"/>
      <w:bookmarkStart w:id="315" w:name="_Toc163218527"/>
      <w:bookmarkStart w:id="316" w:name="_Toc176701856"/>
      <w:bookmarkStart w:id="317" w:name="_Toc21643575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8233"/>
      <w:bookmarkStart w:id="334" w:name="_Toc138862058"/>
      <w:bookmarkStart w:id="335" w:name="_Toc145532115"/>
      <w:bookmarkStart w:id="336" w:name="_Toc163218528"/>
      <w:bookmarkStart w:id="337" w:name="_Toc176701857"/>
      <w:bookmarkStart w:id="338" w:name="_Toc216435760"/>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95F9499" w14:textId="77777777" w:rsidR="006A73D9" w:rsidRPr="002A625F" w:rsidRDefault="006A73D9" w:rsidP="006A73D9">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8234"/>
      <w:bookmarkStart w:id="35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2116"/>
      <w:bookmarkStart w:id="357" w:name="_Toc163218529"/>
      <w:bookmarkStart w:id="358" w:name="_Toc176701858"/>
      <w:bookmarkStart w:id="359" w:name="_Toc21643576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8235"/>
      <w:bookmarkStart w:id="376" w:name="_Toc138862060"/>
      <w:bookmarkStart w:id="377" w:name="_Toc145532117"/>
      <w:bookmarkStart w:id="378" w:name="_Toc163218530"/>
      <w:bookmarkStart w:id="379" w:name="_Toc176701859"/>
      <w:bookmarkStart w:id="380" w:name="_Toc216435762"/>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8236"/>
      <w:bookmarkStart w:id="397" w:name="_Toc138862061"/>
      <w:bookmarkStart w:id="398" w:name="_Toc145532118"/>
      <w:bookmarkStart w:id="399" w:name="_Toc163218531"/>
      <w:bookmarkStart w:id="400" w:name="_Toc176701860"/>
      <w:bookmarkStart w:id="401" w:name="_Toc21643576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15pt;height:196.15pt" o:ole="">
            <v:imagedata r:id="rId11" o:title=""/>
          </v:shape>
          <o:OLEObject Type="Embed" ProgID="Word.Picture.8" ShapeID="_x0000_i1026" DrawAspect="Content" ObjectID="_1827048966"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8237"/>
      <w:bookmarkStart w:id="418" w:name="_Toc138862062"/>
      <w:bookmarkStart w:id="419" w:name="_Toc145532119"/>
      <w:bookmarkStart w:id="420" w:name="_Toc163218532"/>
      <w:bookmarkStart w:id="421" w:name="_Toc176701861"/>
      <w:bookmarkStart w:id="422" w:name="_Toc216435764"/>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8238"/>
      <w:bookmarkStart w:id="439" w:name="_Toc138862063"/>
      <w:bookmarkStart w:id="440" w:name="_Toc145532120"/>
      <w:bookmarkStart w:id="441" w:name="_Toc163218533"/>
      <w:bookmarkStart w:id="442" w:name="_Toc176701862"/>
      <w:bookmarkStart w:id="443" w:name="_Toc21643576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8239"/>
      <w:bookmarkStart w:id="460" w:name="_Toc138862064"/>
      <w:bookmarkStart w:id="461" w:name="_Toc145532121"/>
      <w:bookmarkStart w:id="462" w:name="_Toc163218534"/>
      <w:bookmarkStart w:id="463" w:name="_Toc176701863"/>
      <w:bookmarkStart w:id="464" w:name="_Toc216435766"/>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8240"/>
      <w:bookmarkStart w:id="481" w:name="_Toc138862065"/>
      <w:bookmarkStart w:id="482" w:name="_Toc145532122"/>
      <w:bookmarkStart w:id="483" w:name="_Toc163218535"/>
      <w:bookmarkStart w:id="484" w:name="_Toc176701864"/>
      <w:bookmarkStart w:id="485" w:name="_Toc216435767"/>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8241"/>
      <w:bookmarkStart w:id="502" w:name="_Toc138862066"/>
      <w:bookmarkStart w:id="503" w:name="_Toc145532123"/>
      <w:bookmarkStart w:id="504" w:name="_Toc163218536"/>
      <w:bookmarkStart w:id="505" w:name="_Toc176701865"/>
      <w:bookmarkStart w:id="506" w:name="_Toc216435768"/>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8242"/>
      <w:bookmarkStart w:id="523" w:name="_Toc138862067"/>
      <w:bookmarkStart w:id="524" w:name="_Toc145532124"/>
      <w:bookmarkStart w:id="525" w:name="_Toc163218537"/>
      <w:bookmarkStart w:id="526" w:name="_Toc176701866"/>
      <w:bookmarkStart w:id="527" w:name="_Toc21643576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8243"/>
      <w:bookmarkStart w:id="544" w:name="_Toc138862068"/>
      <w:bookmarkStart w:id="545" w:name="_Toc145532125"/>
      <w:bookmarkStart w:id="546" w:name="_Toc163218538"/>
      <w:bookmarkStart w:id="547" w:name="_Toc176701867"/>
      <w:bookmarkStart w:id="548" w:name="_Toc21643577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1.8pt;height:203.6pt" o:ole="">
            <v:imagedata r:id="rId13" o:title=""/>
          </v:shape>
          <o:OLEObject Type="Embed" ProgID="Word.Picture.8" ShapeID="_x0000_i1027" DrawAspect="Content" ObjectID="_1827048967"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8244"/>
      <w:bookmarkStart w:id="565" w:name="_Toc138862069"/>
      <w:bookmarkStart w:id="566" w:name="_Toc145532126"/>
      <w:bookmarkStart w:id="567" w:name="_Toc163218539"/>
      <w:bookmarkStart w:id="568" w:name="_Toc176701868"/>
      <w:bookmarkStart w:id="569" w:name="_Toc21643577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1.8pt;height:203.6pt" o:ole="">
            <v:imagedata r:id="rId15" o:title=""/>
          </v:shape>
          <o:OLEObject Type="Embed" ProgID="Word.Picture.8" ShapeID="_x0000_i1028" DrawAspect="Content" ObjectID="_1827048968"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8245"/>
      <w:bookmarkStart w:id="586" w:name="_Toc138862070"/>
      <w:bookmarkStart w:id="587" w:name="_Toc145532127"/>
      <w:bookmarkStart w:id="588" w:name="_Toc163218540"/>
      <w:bookmarkStart w:id="589" w:name="_Toc176701869"/>
      <w:bookmarkStart w:id="590" w:name="_Toc21643577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8246"/>
      <w:bookmarkStart w:id="607" w:name="_Toc138862071"/>
      <w:bookmarkStart w:id="608" w:name="_Toc145532128"/>
      <w:bookmarkStart w:id="609" w:name="_Toc163218541"/>
      <w:bookmarkStart w:id="610" w:name="_Toc176701870"/>
      <w:bookmarkStart w:id="611" w:name="_Toc216435773"/>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8247"/>
      <w:bookmarkStart w:id="628" w:name="_Toc138862072"/>
      <w:bookmarkStart w:id="629" w:name="_Toc145532129"/>
      <w:bookmarkStart w:id="630" w:name="_Toc163218542"/>
      <w:bookmarkStart w:id="631" w:name="_Toc176701871"/>
      <w:bookmarkStart w:id="632" w:name="_Toc21643577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914DD4" w:rsidRDefault="00B30A39" w:rsidP="00DF3C12">
            <w:pPr>
              <w:pStyle w:val="TAL"/>
              <w:rPr>
                <w:rFonts w:eastAsiaTheme="minorEastAsia" w:cs="Arial"/>
                <w:szCs w:val="18"/>
                <w:lang w:val="fr-FR"/>
              </w:rPr>
            </w:pPr>
            <w:r w:rsidRPr="00914DD4">
              <w:rPr>
                <w:rFonts w:eastAsiaTheme="minorEastAsia" w:cs="Arial"/>
                <w:szCs w:val="18"/>
                <w:lang w:val="fr-FR"/>
              </w:rPr>
              <w:t>Intra-band</w:t>
            </w:r>
            <w:r w:rsidR="00847BC2" w:rsidRPr="00914DD4">
              <w:rPr>
                <w:rFonts w:eastAsiaTheme="minorEastAsia" w:cs="Arial"/>
                <w:szCs w:val="18"/>
                <w:lang w:val="fr-FR"/>
              </w:rPr>
              <w:t xml:space="preserve"> </w:t>
            </w:r>
            <w:r w:rsidRPr="00914DD4">
              <w:rPr>
                <w:rFonts w:eastAsiaTheme="minorEastAsia" w:cs="Arial"/>
                <w:szCs w:val="18"/>
                <w:lang w:val="fr-FR"/>
              </w:rPr>
              <w:t>non-contiguous</w:t>
            </w:r>
            <w:r w:rsidR="00847BC2" w:rsidRPr="00914DD4">
              <w:rPr>
                <w:rFonts w:eastAsiaTheme="minorEastAsia" w:cs="Arial"/>
                <w:szCs w:val="18"/>
                <w:lang w:val="fr-FR"/>
              </w:rPr>
              <w:t xml:space="preserve"> </w:t>
            </w:r>
            <w:r w:rsidRPr="00914DD4">
              <w:rPr>
                <w:rFonts w:eastAsiaTheme="minorEastAsia" w:cs="Arial"/>
                <w:szCs w:val="18"/>
                <w:lang w:val="fr-FR"/>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8248"/>
      <w:bookmarkStart w:id="649" w:name="_Toc138862073"/>
      <w:bookmarkStart w:id="650" w:name="_Toc145532130"/>
      <w:bookmarkStart w:id="651" w:name="_Toc163218543"/>
      <w:bookmarkStart w:id="652" w:name="_Toc176701872"/>
      <w:bookmarkStart w:id="653" w:name="_Toc216435775"/>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8249"/>
      <w:bookmarkStart w:id="669" w:name="_Toc138862074"/>
      <w:bookmarkStart w:id="670" w:name="_Toc145532131"/>
      <w:bookmarkStart w:id="671" w:name="_Toc163218544"/>
      <w:bookmarkStart w:id="672" w:name="_Toc176701873"/>
      <w:bookmarkStart w:id="673" w:name="_Toc216435776"/>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8250"/>
      <w:bookmarkStart w:id="689" w:name="_Toc138862075"/>
      <w:bookmarkStart w:id="690" w:name="_Toc145532132"/>
      <w:bookmarkStart w:id="691" w:name="_Toc163218545"/>
      <w:bookmarkStart w:id="692" w:name="_Toc176701874"/>
      <w:bookmarkStart w:id="693" w:name="_Toc216435777"/>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8251"/>
      <w:bookmarkStart w:id="709" w:name="_Toc138862076"/>
      <w:bookmarkStart w:id="710" w:name="_Toc145532133"/>
      <w:bookmarkStart w:id="711" w:name="_Toc163218546"/>
      <w:bookmarkStart w:id="712" w:name="_Toc176701875"/>
      <w:bookmarkStart w:id="713" w:name="_Toc216435778"/>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8252"/>
      <w:bookmarkStart w:id="728" w:name="_Toc138862077"/>
      <w:bookmarkStart w:id="729" w:name="_Toc145532134"/>
      <w:bookmarkStart w:id="730" w:name="_Toc163218547"/>
      <w:bookmarkStart w:id="731" w:name="_Toc176701876"/>
      <w:bookmarkStart w:id="732" w:name="_Toc216435779"/>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8253"/>
      <w:bookmarkStart w:id="748" w:name="_Toc138862078"/>
      <w:bookmarkStart w:id="749" w:name="_Toc145532135"/>
      <w:bookmarkStart w:id="750" w:name="_Toc163218548"/>
      <w:bookmarkStart w:id="751" w:name="_Toc176701877"/>
      <w:bookmarkStart w:id="752" w:name="_Toc216435780"/>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8254"/>
      <w:bookmarkStart w:id="768" w:name="_Toc138862079"/>
      <w:bookmarkStart w:id="769" w:name="_Toc145532136"/>
      <w:bookmarkStart w:id="770" w:name="_Toc163218549"/>
      <w:bookmarkStart w:id="771" w:name="_Toc176701878"/>
      <w:bookmarkStart w:id="772" w:name="_Toc216435781"/>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8255"/>
      <w:bookmarkStart w:id="788" w:name="_Toc138862080"/>
      <w:bookmarkStart w:id="789" w:name="_Toc145532137"/>
      <w:bookmarkStart w:id="790" w:name="_Toc163218550"/>
      <w:bookmarkStart w:id="791" w:name="_Toc176701879"/>
      <w:bookmarkStart w:id="792" w:name="_Toc216435782"/>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8256"/>
      <w:bookmarkStart w:id="807" w:name="_Toc138862081"/>
      <w:bookmarkStart w:id="808" w:name="_Toc145532138"/>
      <w:bookmarkStart w:id="809" w:name="_Toc163218551"/>
      <w:bookmarkStart w:id="810" w:name="_Toc176701880"/>
      <w:bookmarkStart w:id="811" w:name="_Toc216435783"/>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8257"/>
      <w:bookmarkStart w:id="827" w:name="_Toc138862082"/>
      <w:bookmarkStart w:id="828" w:name="_Toc145532139"/>
      <w:bookmarkStart w:id="829" w:name="_Toc163218552"/>
      <w:bookmarkStart w:id="830" w:name="_Toc176701881"/>
      <w:bookmarkStart w:id="831" w:name="_Toc216435784"/>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8258"/>
      <w:bookmarkStart w:id="847" w:name="_Toc138862083"/>
      <w:bookmarkStart w:id="848" w:name="_Toc145532140"/>
      <w:bookmarkStart w:id="849" w:name="_Toc163218553"/>
      <w:bookmarkStart w:id="850" w:name="_Toc176701882"/>
      <w:bookmarkStart w:id="851" w:name="_Toc216435785"/>
      <w:r w:rsidRPr="00BE5108">
        <w:lastRenderedPageBreak/>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8259"/>
      <w:bookmarkStart w:id="867" w:name="_Toc138862084"/>
      <w:bookmarkStart w:id="868" w:name="_Toc145532141"/>
      <w:bookmarkStart w:id="869" w:name="_Toc163218554"/>
      <w:bookmarkStart w:id="870" w:name="_Toc176701883"/>
      <w:bookmarkStart w:id="871" w:name="_Toc216435786"/>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8260"/>
      <w:bookmarkStart w:id="886" w:name="_Toc138862085"/>
      <w:bookmarkStart w:id="887" w:name="_Toc145532142"/>
      <w:bookmarkStart w:id="888" w:name="_Toc163218555"/>
      <w:bookmarkStart w:id="889" w:name="_Toc176701884"/>
      <w:bookmarkStart w:id="890" w:name="_Toc216435787"/>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8261"/>
      <w:bookmarkStart w:id="906" w:name="_Toc138862086"/>
      <w:bookmarkStart w:id="907" w:name="_Toc145532143"/>
      <w:bookmarkStart w:id="908" w:name="_Toc163218556"/>
      <w:bookmarkStart w:id="909" w:name="_Toc176701885"/>
      <w:bookmarkStart w:id="910" w:name="_Toc216435788"/>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8262"/>
      <w:bookmarkStart w:id="926" w:name="_Toc138862087"/>
      <w:bookmarkStart w:id="927" w:name="_Toc145532144"/>
      <w:bookmarkStart w:id="928" w:name="_Toc163218557"/>
      <w:bookmarkStart w:id="929" w:name="_Toc176701886"/>
      <w:bookmarkStart w:id="930" w:name="_Toc216435789"/>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8263"/>
      <w:bookmarkStart w:id="946" w:name="_Toc138862088"/>
      <w:bookmarkStart w:id="947" w:name="_Toc145532145"/>
      <w:bookmarkStart w:id="948" w:name="_Toc163218558"/>
      <w:bookmarkStart w:id="949" w:name="_Toc176701887"/>
      <w:bookmarkStart w:id="950" w:name="_Toc216435790"/>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8264"/>
      <w:bookmarkStart w:id="965" w:name="_Toc138862089"/>
      <w:bookmarkStart w:id="966" w:name="_Toc145532146"/>
      <w:bookmarkStart w:id="967" w:name="_Toc163218559"/>
      <w:bookmarkStart w:id="968" w:name="_Toc176701888"/>
      <w:bookmarkStart w:id="969" w:name="_Toc216435791"/>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8265"/>
      <w:bookmarkStart w:id="985" w:name="_Toc138862090"/>
      <w:bookmarkStart w:id="986" w:name="_Toc145532147"/>
      <w:bookmarkStart w:id="987" w:name="_Toc163218560"/>
      <w:bookmarkStart w:id="988" w:name="_Toc176701889"/>
      <w:bookmarkStart w:id="989" w:name="_Toc216435792"/>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8266"/>
      <w:bookmarkStart w:id="1005" w:name="_Toc138862091"/>
      <w:bookmarkStart w:id="1006" w:name="_Toc145532148"/>
      <w:bookmarkStart w:id="1007" w:name="_Toc163218561"/>
      <w:bookmarkStart w:id="1008" w:name="_Toc176701890"/>
      <w:bookmarkStart w:id="1009" w:name="_Toc216435793"/>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8267"/>
      <w:bookmarkStart w:id="1025" w:name="_Toc138862092"/>
      <w:bookmarkStart w:id="1026" w:name="_Toc145532149"/>
      <w:bookmarkStart w:id="1027" w:name="_Toc163218562"/>
      <w:bookmarkStart w:id="1028" w:name="_Toc176701891"/>
      <w:bookmarkStart w:id="1029" w:name="_Toc216435794"/>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8268"/>
      <w:bookmarkStart w:id="1044" w:name="_Toc138862093"/>
      <w:bookmarkStart w:id="1045" w:name="_Toc145532150"/>
      <w:bookmarkStart w:id="1046" w:name="_Toc163218563"/>
      <w:bookmarkStart w:id="1047" w:name="_Toc176701892"/>
      <w:bookmarkStart w:id="1048" w:name="_Toc216435795"/>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8269"/>
      <w:bookmarkStart w:id="1064" w:name="_Toc138862094"/>
      <w:bookmarkStart w:id="1065" w:name="_Toc145532151"/>
      <w:bookmarkStart w:id="1066" w:name="_Toc163218564"/>
      <w:bookmarkStart w:id="1067" w:name="_Toc176701893"/>
      <w:bookmarkStart w:id="1068" w:name="_Toc216435796"/>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8270"/>
      <w:bookmarkStart w:id="1084" w:name="_Toc138862095"/>
      <w:bookmarkStart w:id="1085" w:name="_Toc145532152"/>
      <w:bookmarkStart w:id="1086" w:name="_Toc163218565"/>
      <w:bookmarkStart w:id="1087" w:name="_Toc176701894"/>
      <w:bookmarkStart w:id="1088" w:name="_Toc216435797"/>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8271"/>
      <w:bookmarkStart w:id="1105" w:name="_Toc138862096"/>
      <w:bookmarkStart w:id="1106" w:name="_Toc145532153"/>
      <w:bookmarkStart w:id="1107" w:name="_Toc163218566"/>
      <w:bookmarkStart w:id="1108" w:name="_Toc176701895"/>
      <w:bookmarkStart w:id="1109" w:name="_Toc21643579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8272"/>
      <w:bookmarkStart w:id="1125" w:name="_Toc138862097"/>
      <w:bookmarkStart w:id="1126" w:name="_Toc145532154"/>
      <w:bookmarkStart w:id="1127" w:name="_Toc163218567"/>
      <w:bookmarkStart w:id="1128" w:name="_Toc176701896"/>
      <w:bookmarkStart w:id="1129" w:name="_Toc216435799"/>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8273"/>
      <w:bookmarkStart w:id="1145" w:name="_Toc138862098"/>
      <w:bookmarkStart w:id="1146" w:name="_Toc145532155"/>
      <w:bookmarkStart w:id="1147" w:name="_Toc163218568"/>
      <w:bookmarkStart w:id="1148" w:name="_Toc176701897"/>
      <w:bookmarkStart w:id="1149" w:name="_Toc216435800"/>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8274"/>
      <w:bookmarkStart w:id="1165" w:name="_Toc138862099"/>
      <w:bookmarkStart w:id="1166" w:name="_Toc145532156"/>
      <w:bookmarkStart w:id="1167" w:name="_Toc163218569"/>
      <w:bookmarkStart w:id="1168" w:name="_Toc176701898"/>
      <w:bookmarkStart w:id="1169" w:name="_Toc21643580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8275"/>
      <w:bookmarkStart w:id="1185" w:name="_Toc138862100"/>
      <w:bookmarkStart w:id="1186" w:name="_Toc145532157"/>
      <w:bookmarkStart w:id="1187" w:name="_Toc163218570"/>
      <w:bookmarkStart w:id="1188" w:name="_Toc176701899"/>
      <w:bookmarkStart w:id="1189" w:name="_Toc21643580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8276"/>
      <w:bookmarkStart w:id="1206" w:name="_Toc138862101"/>
      <w:bookmarkStart w:id="1207" w:name="_Toc145532158"/>
      <w:bookmarkStart w:id="1208" w:name="_Toc163218571"/>
      <w:bookmarkStart w:id="1209" w:name="_Toc176701900"/>
      <w:bookmarkStart w:id="1210" w:name="_Toc21643580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8277"/>
      <w:bookmarkStart w:id="1227" w:name="_Toc138862102"/>
      <w:bookmarkStart w:id="1228" w:name="_Toc145532159"/>
      <w:bookmarkStart w:id="1229" w:name="_Toc163218572"/>
      <w:bookmarkStart w:id="1230" w:name="_Toc176701901"/>
      <w:bookmarkStart w:id="1231" w:name="_Toc216435804"/>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8278"/>
      <w:bookmarkStart w:id="1248" w:name="_Toc138862103"/>
      <w:bookmarkStart w:id="1249" w:name="_Toc145532160"/>
      <w:bookmarkStart w:id="1250" w:name="_Toc163218573"/>
      <w:bookmarkStart w:id="1251" w:name="_Toc176701902"/>
      <w:bookmarkStart w:id="1252" w:name="_Toc216435805"/>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8279"/>
      <w:bookmarkStart w:id="1269" w:name="_Toc138862104"/>
      <w:bookmarkStart w:id="1270" w:name="_Toc145532161"/>
      <w:bookmarkStart w:id="1271" w:name="_Toc163218574"/>
      <w:bookmarkStart w:id="1272" w:name="_Toc176701903"/>
      <w:bookmarkStart w:id="1273" w:name="_Toc216435806"/>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8280"/>
      <w:bookmarkStart w:id="1290" w:name="_Toc138862105"/>
      <w:bookmarkStart w:id="1291" w:name="_Toc145532162"/>
      <w:bookmarkStart w:id="1292" w:name="_Toc163218575"/>
      <w:bookmarkStart w:id="1293" w:name="_Toc176701904"/>
      <w:bookmarkStart w:id="1294" w:name="_Toc216435807"/>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8281"/>
      <w:bookmarkStart w:id="1311" w:name="_Toc138862106"/>
      <w:bookmarkStart w:id="1312" w:name="_Toc145532163"/>
      <w:bookmarkStart w:id="1313" w:name="_Toc163218576"/>
      <w:bookmarkStart w:id="1314" w:name="_Toc176701905"/>
      <w:bookmarkStart w:id="1315" w:name="_Toc216435808"/>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8282"/>
      <w:bookmarkStart w:id="1330" w:name="_Toc138862107"/>
      <w:bookmarkStart w:id="1331" w:name="_Toc145532164"/>
      <w:bookmarkStart w:id="1332" w:name="_Toc163218577"/>
      <w:bookmarkStart w:id="1333" w:name="_Toc176701906"/>
      <w:bookmarkStart w:id="1334" w:name="_Toc216435809"/>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8283"/>
      <w:bookmarkStart w:id="1351" w:name="_Toc138862108"/>
      <w:bookmarkStart w:id="1352" w:name="_Toc145532165"/>
      <w:bookmarkStart w:id="1353" w:name="_Toc163218578"/>
      <w:bookmarkStart w:id="1354" w:name="_Toc176701907"/>
      <w:bookmarkStart w:id="1355" w:name="_Toc21643581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8284"/>
      <w:bookmarkStart w:id="1372" w:name="_Toc138862109"/>
      <w:bookmarkStart w:id="1373" w:name="_Toc145532166"/>
      <w:bookmarkStart w:id="1374" w:name="_Toc163218579"/>
      <w:bookmarkStart w:id="1375" w:name="_Toc176701908"/>
      <w:bookmarkStart w:id="1376" w:name="_Toc21643581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8285"/>
      <w:bookmarkStart w:id="1387" w:name="_Toc138862110"/>
      <w:bookmarkStart w:id="1388" w:name="_Toc145532167"/>
      <w:bookmarkStart w:id="1389" w:name="_Toc163218580"/>
      <w:bookmarkStart w:id="1390" w:name="_Toc176701909"/>
      <w:bookmarkStart w:id="1391" w:name="_Toc216435812"/>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8286"/>
      <w:bookmarkStart w:id="1408" w:name="_Toc138862111"/>
      <w:bookmarkStart w:id="1409" w:name="_Toc145532168"/>
      <w:bookmarkStart w:id="1410" w:name="_Toc163218581"/>
      <w:bookmarkStart w:id="1411" w:name="_Toc176701910"/>
      <w:bookmarkStart w:id="1412" w:name="_Toc21643581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8287"/>
      <w:bookmarkStart w:id="1429" w:name="_Toc138862112"/>
      <w:bookmarkStart w:id="1430" w:name="_Toc145532169"/>
      <w:bookmarkStart w:id="1431" w:name="_Toc163218582"/>
      <w:bookmarkStart w:id="1432" w:name="_Toc176701911"/>
      <w:bookmarkStart w:id="1433" w:name="_Toc21643581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8288"/>
      <w:bookmarkStart w:id="1450" w:name="_Toc138862113"/>
      <w:bookmarkStart w:id="1451" w:name="_Toc145532170"/>
      <w:bookmarkStart w:id="1452" w:name="_Toc163218583"/>
      <w:bookmarkStart w:id="1453" w:name="_Toc176701912"/>
      <w:bookmarkStart w:id="1454" w:name="_Toc21643581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8289"/>
      <w:bookmarkStart w:id="1469" w:name="_Toc138862114"/>
      <w:bookmarkStart w:id="1470" w:name="_Toc145532171"/>
      <w:bookmarkStart w:id="1471" w:name="_Toc163218584"/>
      <w:bookmarkStart w:id="1472" w:name="_Toc176701913"/>
      <w:bookmarkStart w:id="1473" w:name="_Toc216435816"/>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35pt;height:18.6pt" o:ole="">
            <v:imagedata r:id="rId17" o:title=""/>
          </v:shape>
          <o:OLEObject Type="Embed" ProgID="Equation.3" ShapeID="_x0000_i1029" DrawAspect="Content" ObjectID="_1827048969"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8290"/>
      <w:bookmarkStart w:id="1490" w:name="_Toc138862115"/>
      <w:bookmarkStart w:id="1491" w:name="_Toc145532172"/>
      <w:bookmarkStart w:id="1492" w:name="_Toc163218585"/>
      <w:bookmarkStart w:id="1493" w:name="_Toc176701914"/>
      <w:bookmarkStart w:id="1494" w:name="_Toc21643581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8291"/>
      <w:bookmarkStart w:id="1511" w:name="_Toc138862116"/>
      <w:bookmarkStart w:id="1512" w:name="_Toc145532173"/>
      <w:bookmarkStart w:id="1513" w:name="_Toc163218586"/>
      <w:bookmarkStart w:id="1514" w:name="_Toc176701915"/>
      <w:bookmarkStart w:id="1515" w:name="_Toc216435818"/>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8292"/>
      <w:bookmarkStart w:id="1532" w:name="_Toc138862117"/>
      <w:bookmarkStart w:id="1533" w:name="_Toc145532174"/>
      <w:bookmarkStart w:id="1534" w:name="_Toc163218587"/>
      <w:bookmarkStart w:id="1535" w:name="_Toc176701916"/>
      <w:bookmarkStart w:id="1536" w:name="_Toc21643581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8293"/>
      <w:bookmarkStart w:id="1553" w:name="_Toc138862118"/>
      <w:bookmarkStart w:id="1554" w:name="_Toc145532175"/>
      <w:bookmarkStart w:id="1555" w:name="_Toc163218588"/>
      <w:bookmarkStart w:id="1556" w:name="_Toc176701917"/>
      <w:bookmarkStart w:id="1557" w:name="_Toc21643582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8294"/>
      <w:bookmarkStart w:id="1574" w:name="_Toc138862119"/>
      <w:bookmarkStart w:id="1575" w:name="_Toc145532176"/>
      <w:bookmarkStart w:id="1576" w:name="_Toc163218589"/>
      <w:bookmarkStart w:id="1577" w:name="_Toc176701918"/>
      <w:bookmarkStart w:id="1578" w:name="_Toc21643582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8295"/>
      <w:bookmarkStart w:id="1586" w:name="_Toc138862120"/>
      <w:bookmarkStart w:id="1587" w:name="_Toc145532177"/>
      <w:bookmarkStart w:id="1588" w:name="_Toc163218590"/>
      <w:bookmarkStart w:id="1589" w:name="_Toc176701919"/>
      <w:bookmarkStart w:id="1590" w:name="_Toc216435822"/>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1" w:name="_Toc176701920"/>
      <w:bookmarkStart w:id="1592" w:name="_Toc216435823"/>
      <w:r w:rsidRPr="00DA7142">
        <w:rPr>
          <w:rFonts w:eastAsiaTheme="minorEastAsia"/>
        </w:rPr>
        <w:t>4.15</w:t>
      </w:r>
      <w:r w:rsidRPr="00DA7142">
        <w:rPr>
          <w:rFonts w:eastAsiaTheme="minorEastAsia"/>
        </w:rPr>
        <w:tab/>
        <w:t>Specification suffix information</w:t>
      </w:r>
      <w:bookmarkEnd w:id="1591"/>
      <w:bookmarkEnd w:id="1592"/>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3" w:name="_Toc73962793"/>
      <w:bookmarkStart w:id="1594" w:name="_Toc75259970"/>
      <w:bookmarkStart w:id="1595" w:name="_Toc75275511"/>
      <w:bookmarkStart w:id="1596" w:name="_Toc75276022"/>
      <w:bookmarkStart w:id="1597" w:name="_Toc76541521"/>
      <w:bookmarkStart w:id="1598" w:name="_Toc82437290"/>
      <w:bookmarkStart w:id="1599" w:name="_Toc89944656"/>
      <w:bookmarkStart w:id="1600" w:name="_Toc98753674"/>
      <w:bookmarkStart w:id="1601" w:name="_Toc106180660"/>
      <w:bookmarkStart w:id="1602" w:name="_Toc114150697"/>
      <w:bookmarkStart w:id="1603" w:name="_Toc124151100"/>
      <w:bookmarkStart w:id="1604" w:name="_Toc124151620"/>
      <w:bookmarkStart w:id="1605" w:name="_Toc124152140"/>
      <w:bookmarkStart w:id="1606" w:name="_Toc130396672"/>
      <w:bookmarkStart w:id="1607" w:name="_Toc130397192"/>
      <w:bookmarkStart w:id="1608" w:name="_Toc137558296"/>
      <w:bookmarkStart w:id="1609" w:name="_Toc138862121"/>
      <w:bookmarkStart w:id="1610" w:name="_Toc145532178"/>
      <w:bookmarkStart w:id="1611" w:name="_Toc163218591"/>
      <w:bookmarkStart w:id="1612" w:name="_Toc176701921"/>
      <w:bookmarkStart w:id="1613" w:name="_Toc216435824"/>
      <w:r w:rsidRPr="00BE5108">
        <w:rPr>
          <w:rFonts w:eastAsiaTheme="minorEastAsia"/>
        </w:rPr>
        <w:t>5</w:t>
      </w:r>
      <w:r w:rsidRPr="00BE5108">
        <w:rPr>
          <w:rFonts w:eastAsiaTheme="minorEastAsia"/>
        </w:rPr>
        <w:tab/>
        <w:t>Operating bands and channel arrangement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2C12D577" w14:textId="01780887" w:rsidR="00A52DD9" w:rsidRPr="00BE5108" w:rsidRDefault="00A52DD9" w:rsidP="00A52DD9">
      <w:pPr>
        <w:pStyle w:val="NO"/>
        <w:rPr>
          <w:rFonts w:eastAsiaTheme="minorEastAsia"/>
        </w:rPr>
      </w:pPr>
      <w:r w:rsidRPr="008F518D">
        <w:rPr>
          <w:rFonts w:eastAsia="DengXian"/>
        </w:rPr>
        <w:t>Note:</w:t>
      </w:r>
      <w:r>
        <w:rPr>
          <w:rFonts w:eastAsia="DengXian"/>
        </w:rPr>
        <w:tab/>
      </w:r>
      <w:r w:rsidRPr="008F518D">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614" w:name="_Toc73962794"/>
      <w:bookmarkStart w:id="1615" w:name="_Toc75259971"/>
      <w:bookmarkStart w:id="1616" w:name="_Toc75275512"/>
      <w:bookmarkStart w:id="1617" w:name="_Toc75276023"/>
      <w:bookmarkStart w:id="1618" w:name="_Toc76541522"/>
      <w:bookmarkStart w:id="1619" w:name="_Toc82437291"/>
      <w:bookmarkStart w:id="1620" w:name="_Toc89944657"/>
      <w:bookmarkStart w:id="1621" w:name="_Toc98753675"/>
      <w:bookmarkStart w:id="1622" w:name="_Toc106180661"/>
      <w:bookmarkStart w:id="1623" w:name="_Toc114150698"/>
      <w:bookmarkStart w:id="1624" w:name="_Toc124151101"/>
      <w:bookmarkStart w:id="1625" w:name="_Toc124151621"/>
      <w:bookmarkStart w:id="1626" w:name="_Toc124152141"/>
      <w:bookmarkStart w:id="1627" w:name="_Toc130396673"/>
      <w:bookmarkStart w:id="1628" w:name="_Toc130397193"/>
      <w:bookmarkStart w:id="1629" w:name="_Toc137558297"/>
      <w:bookmarkStart w:id="1630" w:name="_Toc138862122"/>
      <w:bookmarkStart w:id="1631" w:name="_Toc145532179"/>
      <w:bookmarkStart w:id="1632" w:name="_Toc163218592"/>
      <w:bookmarkStart w:id="1633" w:name="_Toc176701922"/>
      <w:bookmarkStart w:id="1634" w:name="_Toc216435825"/>
      <w:r w:rsidRPr="00BE5108">
        <w:rPr>
          <w:rFonts w:eastAsiaTheme="minorEastAsia"/>
        </w:rPr>
        <w:t>6</w:t>
      </w:r>
      <w:r w:rsidRPr="00BE5108">
        <w:rPr>
          <w:rFonts w:eastAsiaTheme="minorEastAsia"/>
        </w:rPr>
        <w:tab/>
        <w:t>Conducted transmitter characteristics (IAB-DU and IAB-MT)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09248F7" w14:textId="77777777" w:rsidR="006725BC" w:rsidRPr="00BE5108" w:rsidRDefault="006725BC" w:rsidP="006725BC">
      <w:pPr>
        <w:pStyle w:val="Heading2"/>
        <w:rPr>
          <w:rFonts w:eastAsiaTheme="minorEastAsia"/>
        </w:rPr>
      </w:pPr>
      <w:bookmarkStart w:id="1635" w:name="_Toc73962795"/>
      <w:bookmarkStart w:id="1636" w:name="_Toc75259972"/>
      <w:bookmarkStart w:id="1637" w:name="_Toc75275513"/>
      <w:bookmarkStart w:id="1638" w:name="_Toc75276024"/>
      <w:bookmarkStart w:id="1639" w:name="_Toc76541523"/>
      <w:bookmarkStart w:id="1640" w:name="_Toc82437292"/>
      <w:bookmarkStart w:id="1641" w:name="_Toc89944658"/>
      <w:bookmarkStart w:id="1642" w:name="_Toc98753676"/>
      <w:bookmarkStart w:id="1643" w:name="_Toc106180662"/>
      <w:bookmarkStart w:id="1644" w:name="_Toc114150699"/>
      <w:bookmarkStart w:id="1645" w:name="_Toc124151102"/>
      <w:bookmarkStart w:id="1646" w:name="_Toc124151622"/>
      <w:bookmarkStart w:id="1647" w:name="_Toc124152142"/>
      <w:bookmarkStart w:id="1648" w:name="_Toc130396674"/>
      <w:bookmarkStart w:id="1649" w:name="_Toc130397194"/>
      <w:bookmarkStart w:id="1650" w:name="_Toc137558298"/>
      <w:bookmarkStart w:id="1651" w:name="_Toc138862123"/>
      <w:bookmarkStart w:id="1652" w:name="_Toc145532180"/>
      <w:bookmarkStart w:id="1653" w:name="_Toc163218593"/>
      <w:bookmarkStart w:id="1654" w:name="_Toc176701923"/>
      <w:bookmarkStart w:id="1655" w:name="_Toc216435826"/>
      <w:r w:rsidRPr="00BE5108">
        <w:rPr>
          <w:rFonts w:eastAsiaTheme="minorEastAsia"/>
        </w:rPr>
        <w:t>6.1</w:t>
      </w:r>
      <w:r w:rsidRPr="00BE5108">
        <w:rPr>
          <w:rFonts w:eastAsiaTheme="minorEastAsia"/>
        </w:rP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6" w:name="_Toc73962796"/>
      <w:bookmarkStart w:id="1657" w:name="_Toc75259973"/>
      <w:bookmarkStart w:id="1658" w:name="_Toc75275514"/>
      <w:bookmarkStart w:id="1659" w:name="_Toc75276025"/>
      <w:bookmarkStart w:id="1660" w:name="_Toc76541524"/>
      <w:bookmarkStart w:id="1661" w:name="_Toc82437293"/>
      <w:bookmarkStart w:id="1662" w:name="_Toc89944659"/>
      <w:bookmarkStart w:id="1663" w:name="_Toc98753677"/>
      <w:bookmarkStart w:id="1664" w:name="_Toc106180663"/>
      <w:bookmarkStart w:id="1665" w:name="_Toc114150700"/>
      <w:bookmarkStart w:id="1666" w:name="_Toc124151103"/>
      <w:bookmarkStart w:id="1667" w:name="_Toc124151623"/>
      <w:bookmarkStart w:id="1668" w:name="_Toc124152143"/>
      <w:bookmarkStart w:id="1669" w:name="_Toc130396675"/>
      <w:bookmarkStart w:id="1670" w:name="_Toc130397195"/>
      <w:bookmarkStart w:id="1671" w:name="_Toc137558299"/>
      <w:bookmarkStart w:id="1672" w:name="_Toc138862124"/>
      <w:bookmarkStart w:id="1673" w:name="_Toc145532181"/>
      <w:bookmarkStart w:id="1674" w:name="_Toc163218594"/>
      <w:bookmarkStart w:id="1675" w:name="_Toc176701924"/>
      <w:bookmarkStart w:id="1676" w:name="_Toc21643582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8162403" w14:textId="77777777" w:rsidR="008D3EE5" w:rsidRPr="00BE5108" w:rsidRDefault="008D3EE5" w:rsidP="008D3EE5">
      <w:pPr>
        <w:pStyle w:val="Heading3"/>
        <w:rPr>
          <w:rFonts w:eastAsiaTheme="minorEastAsia"/>
        </w:rPr>
      </w:pPr>
      <w:bookmarkStart w:id="1677" w:name="_Toc73962797"/>
      <w:bookmarkStart w:id="1678" w:name="_Toc75259974"/>
      <w:bookmarkStart w:id="1679" w:name="_Toc75275515"/>
      <w:bookmarkStart w:id="1680" w:name="_Toc75276026"/>
      <w:bookmarkStart w:id="1681" w:name="_Toc76541525"/>
      <w:bookmarkStart w:id="1682" w:name="_Toc82437294"/>
      <w:bookmarkStart w:id="1683" w:name="_Toc89944660"/>
      <w:bookmarkStart w:id="1684" w:name="_Toc98753678"/>
      <w:bookmarkStart w:id="1685" w:name="_Toc106180664"/>
      <w:bookmarkStart w:id="1686" w:name="_Toc114150701"/>
      <w:bookmarkStart w:id="1687" w:name="_Toc124151104"/>
      <w:bookmarkStart w:id="1688" w:name="_Toc124151624"/>
      <w:bookmarkStart w:id="1689" w:name="_Toc124152144"/>
      <w:bookmarkStart w:id="1690" w:name="_Toc130396676"/>
      <w:bookmarkStart w:id="1691" w:name="_Toc130397196"/>
      <w:bookmarkStart w:id="1692" w:name="_Toc137558300"/>
      <w:bookmarkStart w:id="1693" w:name="_Toc138862125"/>
      <w:bookmarkStart w:id="1694" w:name="_Toc145532182"/>
      <w:bookmarkStart w:id="1695" w:name="_Toc163218595"/>
      <w:bookmarkStart w:id="1696" w:name="_Toc176701925"/>
      <w:bookmarkStart w:id="1697" w:name="_Toc216435828"/>
      <w:r w:rsidRPr="00BE5108">
        <w:rPr>
          <w:rFonts w:eastAsiaTheme="minorEastAsia"/>
        </w:rPr>
        <w:t>6.2.1</w:t>
      </w:r>
      <w:r w:rsidRPr="00BE5108">
        <w:rPr>
          <w:rFonts w:eastAsiaTheme="minorEastAsia"/>
        </w:rPr>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8" w:name="_Toc73962798"/>
      <w:bookmarkStart w:id="1699" w:name="_Toc75259975"/>
      <w:bookmarkStart w:id="1700" w:name="_Toc75275516"/>
      <w:bookmarkStart w:id="1701" w:name="_Toc75276027"/>
      <w:bookmarkStart w:id="1702" w:name="_Toc76541526"/>
      <w:bookmarkStart w:id="1703" w:name="_Toc82437295"/>
      <w:bookmarkStart w:id="1704" w:name="_Toc89944661"/>
      <w:bookmarkStart w:id="1705" w:name="_Toc98753679"/>
      <w:bookmarkStart w:id="1706" w:name="_Toc106180665"/>
      <w:bookmarkStart w:id="1707" w:name="_Toc114150702"/>
      <w:bookmarkStart w:id="1708" w:name="_Toc124151105"/>
      <w:bookmarkStart w:id="1709" w:name="_Toc124151625"/>
      <w:bookmarkStart w:id="1710" w:name="_Toc124152145"/>
      <w:bookmarkStart w:id="1711" w:name="_Toc130396677"/>
      <w:bookmarkStart w:id="1712" w:name="_Toc130397197"/>
      <w:bookmarkStart w:id="1713" w:name="_Toc137558301"/>
      <w:bookmarkStart w:id="1714" w:name="_Toc138862126"/>
      <w:bookmarkStart w:id="1715" w:name="_Toc145532183"/>
      <w:bookmarkStart w:id="1716" w:name="_Toc163218596"/>
      <w:bookmarkStart w:id="1717" w:name="_Toc176701926"/>
      <w:bookmarkStart w:id="1718" w:name="_Toc216435829"/>
      <w:r w:rsidRPr="00BE5108">
        <w:rPr>
          <w:rFonts w:eastAsiaTheme="minorEastAsia"/>
        </w:rPr>
        <w:t>6.2.2</w:t>
      </w:r>
      <w:r w:rsidRPr="00BE5108">
        <w:rPr>
          <w:rFonts w:eastAsiaTheme="minorEastAsia"/>
        </w:rPr>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9" w:name="_Toc73962799"/>
      <w:bookmarkStart w:id="1720" w:name="_Toc75259976"/>
      <w:bookmarkStart w:id="1721" w:name="_Toc75275517"/>
      <w:bookmarkStart w:id="1722" w:name="_Toc75276028"/>
      <w:bookmarkStart w:id="1723" w:name="_Toc76541527"/>
      <w:bookmarkStart w:id="1724" w:name="_Toc82437296"/>
      <w:bookmarkStart w:id="1725" w:name="_Toc89944662"/>
      <w:bookmarkStart w:id="1726" w:name="_Toc98753680"/>
      <w:bookmarkStart w:id="1727" w:name="_Toc106180666"/>
      <w:bookmarkStart w:id="1728" w:name="_Toc114150703"/>
      <w:bookmarkStart w:id="1729" w:name="_Toc124151106"/>
      <w:bookmarkStart w:id="1730" w:name="_Toc124151626"/>
      <w:bookmarkStart w:id="1731" w:name="_Toc124152146"/>
      <w:bookmarkStart w:id="1732" w:name="_Toc130396678"/>
      <w:bookmarkStart w:id="1733" w:name="_Toc130397198"/>
      <w:bookmarkStart w:id="1734" w:name="_Toc137558302"/>
      <w:bookmarkStart w:id="1735" w:name="_Toc138862127"/>
      <w:bookmarkStart w:id="1736" w:name="_Toc145532184"/>
      <w:bookmarkStart w:id="1737" w:name="_Toc163218597"/>
      <w:bookmarkStart w:id="1738" w:name="_Toc176701927"/>
      <w:bookmarkStart w:id="1739" w:name="_Toc216435830"/>
      <w:r w:rsidRPr="00BE5108">
        <w:rPr>
          <w:rFonts w:eastAsiaTheme="minorEastAsia"/>
        </w:rPr>
        <w:t>6.2.3</w:t>
      </w:r>
      <w:r w:rsidRPr="00BE5108">
        <w:rPr>
          <w:rFonts w:eastAsiaTheme="minorEastAsia"/>
        </w:rPr>
        <w:tab/>
        <w:t>Test purpose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0" w:name="_Toc73962800"/>
      <w:bookmarkStart w:id="1741" w:name="_Toc75259977"/>
      <w:bookmarkStart w:id="1742" w:name="_Toc75275518"/>
      <w:bookmarkStart w:id="1743" w:name="_Toc75276029"/>
      <w:bookmarkStart w:id="1744" w:name="_Toc76541528"/>
      <w:bookmarkStart w:id="1745" w:name="_Toc82437297"/>
      <w:bookmarkStart w:id="1746" w:name="_Toc89944663"/>
      <w:bookmarkStart w:id="1747" w:name="_Toc98753681"/>
      <w:bookmarkStart w:id="1748" w:name="_Toc106180667"/>
      <w:bookmarkStart w:id="1749" w:name="_Toc114150704"/>
      <w:bookmarkStart w:id="1750" w:name="_Toc124151107"/>
      <w:bookmarkStart w:id="1751" w:name="_Toc124151627"/>
      <w:bookmarkStart w:id="1752" w:name="_Toc124152147"/>
      <w:bookmarkStart w:id="1753" w:name="_Toc130396679"/>
      <w:bookmarkStart w:id="1754" w:name="_Toc130397199"/>
      <w:bookmarkStart w:id="1755" w:name="_Toc137558303"/>
      <w:bookmarkStart w:id="1756" w:name="_Toc138862128"/>
      <w:bookmarkStart w:id="1757" w:name="_Toc145532185"/>
      <w:bookmarkStart w:id="1758" w:name="_Toc163218598"/>
      <w:bookmarkStart w:id="1759" w:name="_Toc176701928"/>
      <w:bookmarkStart w:id="1760" w:name="_Toc216435831"/>
      <w:r w:rsidRPr="00BE5108">
        <w:rPr>
          <w:rFonts w:eastAsiaTheme="minorEastAsia"/>
        </w:rPr>
        <w:t>6.2.4</w:t>
      </w:r>
      <w:r w:rsidRPr="00BE5108">
        <w:rPr>
          <w:rFonts w:eastAsiaTheme="minorEastAsia"/>
        </w:rPr>
        <w:tab/>
        <w:t>Method of test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729579" w14:textId="77777777" w:rsidR="008D3EE5" w:rsidRPr="00BE5108" w:rsidRDefault="008D3EE5" w:rsidP="008D3EE5">
      <w:pPr>
        <w:pStyle w:val="Heading4"/>
        <w:rPr>
          <w:rFonts w:eastAsiaTheme="minorEastAsia"/>
        </w:rPr>
      </w:pPr>
      <w:bookmarkStart w:id="1761" w:name="_Toc73962801"/>
      <w:bookmarkStart w:id="1762" w:name="_Toc75259978"/>
      <w:bookmarkStart w:id="1763" w:name="_Toc75275519"/>
      <w:bookmarkStart w:id="1764" w:name="_Toc75276030"/>
      <w:bookmarkStart w:id="1765" w:name="_Toc76541529"/>
      <w:bookmarkStart w:id="1766" w:name="_Toc82437298"/>
      <w:bookmarkStart w:id="1767" w:name="_Toc89944664"/>
      <w:bookmarkStart w:id="1768" w:name="_Toc98753682"/>
      <w:bookmarkStart w:id="1769" w:name="_Toc106180668"/>
      <w:bookmarkStart w:id="1770" w:name="_Toc114150705"/>
      <w:bookmarkStart w:id="1771" w:name="_Toc124151108"/>
      <w:bookmarkStart w:id="1772" w:name="_Toc124151628"/>
      <w:bookmarkStart w:id="1773" w:name="_Toc124152148"/>
      <w:bookmarkStart w:id="1774" w:name="_Toc130396680"/>
      <w:bookmarkStart w:id="1775" w:name="_Toc130397200"/>
      <w:bookmarkStart w:id="1776" w:name="_Toc137558304"/>
      <w:bookmarkStart w:id="1777" w:name="_Toc138862129"/>
      <w:bookmarkStart w:id="1778" w:name="_Toc145532186"/>
      <w:bookmarkStart w:id="1779" w:name="_Toc163218599"/>
      <w:bookmarkStart w:id="1780" w:name="_Toc176701929"/>
      <w:bookmarkStart w:id="1781" w:name="_Toc216435832"/>
      <w:r w:rsidRPr="00BE5108">
        <w:rPr>
          <w:rFonts w:eastAsiaTheme="minorEastAsia"/>
        </w:rPr>
        <w:t>6.2.4.1</w:t>
      </w:r>
      <w:r w:rsidRPr="00BE5108">
        <w:rPr>
          <w:rFonts w:eastAsiaTheme="minorEastAsia"/>
        </w:rPr>
        <w:tab/>
        <w:t>Initial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2" w:name="_Toc73962802"/>
      <w:bookmarkStart w:id="1783" w:name="_Toc75259979"/>
      <w:bookmarkStart w:id="1784" w:name="_Toc75275520"/>
      <w:bookmarkStart w:id="1785" w:name="_Toc75276031"/>
      <w:bookmarkStart w:id="1786" w:name="_Toc76541530"/>
      <w:bookmarkStart w:id="1787" w:name="_Toc82437299"/>
      <w:bookmarkStart w:id="1788" w:name="_Toc89944665"/>
      <w:bookmarkStart w:id="1789" w:name="_Toc98753683"/>
      <w:bookmarkStart w:id="1790" w:name="_Toc106180669"/>
      <w:bookmarkStart w:id="1791" w:name="_Toc114150706"/>
      <w:bookmarkStart w:id="1792" w:name="_Toc124151109"/>
      <w:bookmarkStart w:id="1793" w:name="_Toc124151629"/>
      <w:bookmarkStart w:id="1794" w:name="_Toc124152149"/>
      <w:bookmarkStart w:id="1795" w:name="_Toc130396681"/>
      <w:bookmarkStart w:id="1796" w:name="_Toc130397201"/>
      <w:bookmarkStart w:id="1797" w:name="_Toc137558305"/>
      <w:bookmarkStart w:id="1798" w:name="_Toc138862130"/>
      <w:bookmarkStart w:id="1799" w:name="_Toc145532187"/>
      <w:bookmarkStart w:id="1800" w:name="_Toc163218600"/>
      <w:bookmarkStart w:id="1801" w:name="_Toc176701930"/>
      <w:bookmarkStart w:id="1802" w:name="_Toc216435833"/>
      <w:r w:rsidRPr="00BE5108">
        <w:rPr>
          <w:rFonts w:eastAsiaTheme="minorEastAsia"/>
        </w:rPr>
        <w:t>6.2.4.2</w:t>
      </w:r>
      <w:r w:rsidRPr="00BE5108">
        <w:rPr>
          <w:rFonts w:eastAsiaTheme="minorEastAsia"/>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3" w:name="_Toc73962803"/>
      <w:bookmarkStart w:id="1804" w:name="_Toc75259980"/>
      <w:bookmarkStart w:id="1805" w:name="_Toc75275521"/>
      <w:bookmarkStart w:id="1806" w:name="_Toc75276032"/>
      <w:bookmarkStart w:id="1807" w:name="_Toc76541531"/>
      <w:bookmarkStart w:id="1808" w:name="_Toc82437300"/>
      <w:bookmarkStart w:id="1809" w:name="_Toc89944666"/>
      <w:bookmarkStart w:id="1810" w:name="_Toc98753684"/>
      <w:bookmarkStart w:id="1811" w:name="_Toc106180670"/>
      <w:bookmarkStart w:id="1812" w:name="_Toc114150707"/>
      <w:bookmarkStart w:id="1813" w:name="_Toc124151110"/>
      <w:bookmarkStart w:id="1814" w:name="_Toc124151630"/>
      <w:bookmarkStart w:id="1815" w:name="_Toc124152150"/>
      <w:bookmarkStart w:id="1816" w:name="_Toc130396682"/>
      <w:bookmarkStart w:id="1817" w:name="_Toc130397202"/>
      <w:bookmarkStart w:id="1818" w:name="_Toc137558306"/>
      <w:bookmarkStart w:id="1819" w:name="_Toc138862131"/>
      <w:bookmarkStart w:id="1820" w:name="_Toc145532188"/>
      <w:bookmarkStart w:id="1821" w:name="_Toc163218601"/>
      <w:bookmarkStart w:id="1822" w:name="_Toc176701931"/>
      <w:bookmarkStart w:id="1823" w:name="_Toc216435834"/>
      <w:r w:rsidRPr="00BE5108">
        <w:rPr>
          <w:rFonts w:eastAsiaTheme="minorEastAsia"/>
        </w:rPr>
        <w:t>6.2.5</w:t>
      </w:r>
      <w:r w:rsidRPr="00BE5108">
        <w:rPr>
          <w:rFonts w:eastAsiaTheme="minorEastAsia"/>
        </w:rPr>
        <w:tab/>
        <w:t>Test requirement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24" w:name="_Toc176701932"/>
      <w:bookmarkStart w:id="1825" w:name="_Toc216435835"/>
      <w:r>
        <w:t>6.2.1B</w:t>
      </w:r>
      <w:r>
        <w:tab/>
        <w:t>Output power for mIAB-MT</w:t>
      </w:r>
      <w:bookmarkEnd w:id="1824"/>
      <w:bookmarkEnd w:id="182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26" w:name="_Toc66386294"/>
      <w:bookmarkStart w:id="1827" w:name="_Toc74583135"/>
      <w:bookmarkStart w:id="1828" w:name="_Toc82449930"/>
      <w:bookmarkStart w:id="1829" w:name="_Toc82450578"/>
      <w:bookmarkStart w:id="1830" w:name="_Toc89948967"/>
      <w:bookmarkStart w:id="1831" w:name="_Toc98755356"/>
      <w:bookmarkStart w:id="1832" w:name="_Toc98762946"/>
      <w:bookmarkStart w:id="1833" w:name="_Toc106183875"/>
      <w:bookmarkStart w:id="1834" w:name="_Toc130401897"/>
      <w:bookmarkStart w:id="1835" w:name="_Toc137554448"/>
      <w:bookmarkStart w:id="1836" w:name="_Toc138853510"/>
      <w:bookmarkStart w:id="183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26"/>
      <w:bookmarkEnd w:id="1827"/>
      <w:bookmarkEnd w:id="1828"/>
      <w:bookmarkEnd w:id="1829"/>
      <w:bookmarkEnd w:id="1830"/>
      <w:bookmarkEnd w:id="1831"/>
      <w:bookmarkEnd w:id="1832"/>
      <w:bookmarkEnd w:id="1833"/>
      <w:bookmarkEnd w:id="1834"/>
      <w:bookmarkEnd w:id="1835"/>
      <w:bookmarkEnd w:id="1836"/>
      <w:bookmarkEnd w:id="183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38" w:name="_Toc73962804"/>
      <w:bookmarkStart w:id="1839" w:name="_Toc75259981"/>
      <w:bookmarkStart w:id="1840" w:name="_Toc75275522"/>
      <w:bookmarkStart w:id="1841" w:name="_Toc75276033"/>
      <w:bookmarkStart w:id="1842" w:name="_Toc76541532"/>
      <w:bookmarkStart w:id="1843" w:name="_Toc82437301"/>
      <w:bookmarkStart w:id="1844" w:name="_Toc89944667"/>
      <w:bookmarkStart w:id="1845" w:name="_Toc98753685"/>
      <w:bookmarkStart w:id="1846" w:name="_Toc106180671"/>
      <w:bookmarkStart w:id="1847" w:name="_Toc114150708"/>
      <w:bookmarkStart w:id="1848" w:name="_Toc124151111"/>
      <w:bookmarkStart w:id="1849" w:name="_Toc124151631"/>
      <w:bookmarkStart w:id="1850" w:name="_Toc124152151"/>
      <w:bookmarkStart w:id="1851" w:name="_Toc130396683"/>
      <w:bookmarkStart w:id="1852" w:name="_Toc130397203"/>
      <w:bookmarkStart w:id="1853" w:name="_Toc137558307"/>
      <w:bookmarkStart w:id="1854" w:name="_Toc138862132"/>
      <w:bookmarkStart w:id="1855" w:name="_Toc145532189"/>
      <w:bookmarkStart w:id="1856" w:name="_Toc163218602"/>
      <w:bookmarkStart w:id="1857" w:name="_Toc176701933"/>
      <w:bookmarkStart w:id="1858" w:name="_Toc216435836"/>
      <w:r w:rsidRPr="00BE5108">
        <w:rPr>
          <w:rFonts w:eastAsiaTheme="minorEastAsia"/>
        </w:rPr>
        <w:t>6.3</w:t>
      </w:r>
      <w:r w:rsidRPr="00BE5108">
        <w:rPr>
          <w:rFonts w:eastAsiaTheme="minorEastAsia"/>
        </w:rPr>
        <w:tab/>
        <w:t>Output power dynamics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EF959E3" w14:textId="77777777" w:rsidR="00AD1976" w:rsidRPr="00BE5108" w:rsidRDefault="00AD1976" w:rsidP="00AD1976">
      <w:pPr>
        <w:pStyle w:val="Heading3"/>
        <w:rPr>
          <w:rFonts w:eastAsiaTheme="minorEastAsia"/>
        </w:rPr>
      </w:pPr>
      <w:bookmarkStart w:id="1859" w:name="_Toc73962805"/>
      <w:bookmarkStart w:id="1860" w:name="_Toc75259982"/>
      <w:bookmarkStart w:id="1861" w:name="_Toc75275523"/>
      <w:bookmarkStart w:id="1862" w:name="_Toc75276034"/>
      <w:bookmarkStart w:id="1863" w:name="_Toc76541533"/>
      <w:bookmarkStart w:id="1864" w:name="_Toc82437302"/>
      <w:bookmarkStart w:id="1865" w:name="_Toc89944668"/>
      <w:bookmarkStart w:id="1866" w:name="_Toc98753686"/>
      <w:bookmarkStart w:id="1867" w:name="_Toc106180672"/>
      <w:bookmarkStart w:id="1868" w:name="_Toc114150709"/>
      <w:bookmarkStart w:id="1869" w:name="_Toc124151112"/>
      <w:bookmarkStart w:id="1870" w:name="_Toc124151632"/>
      <w:bookmarkStart w:id="1871" w:name="_Toc124152152"/>
      <w:bookmarkStart w:id="1872" w:name="_Toc130396684"/>
      <w:bookmarkStart w:id="1873" w:name="_Toc130397204"/>
      <w:bookmarkStart w:id="1874" w:name="_Toc137558308"/>
      <w:bookmarkStart w:id="1875" w:name="_Toc138862133"/>
      <w:bookmarkStart w:id="1876" w:name="_Toc145532190"/>
      <w:bookmarkStart w:id="1877" w:name="_Toc163218603"/>
      <w:bookmarkStart w:id="1878" w:name="_Toc176701934"/>
      <w:bookmarkStart w:id="1879" w:name="_Toc21643583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EFA5DCA" w14:textId="77777777" w:rsidR="00AD1976" w:rsidRPr="00BE5108" w:rsidRDefault="00AD1976" w:rsidP="00AD1976">
      <w:pPr>
        <w:pStyle w:val="Heading4"/>
        <w:rPr>
          <w:rFonts w:eastAsiaTheme="minorEastAsia"/>
        </w:rPr>
      </w:pPr>
      <w:bookmarkStart w:id="1880" w:name="_Toc73962806"/>
      <w:bookmarkStart w:id="1881" w:name="_Toc75259983"/>
      <w:bookmarkStart w:id="1882" w:name="_Toc75275524"/>
      <w:bookmarkStart w:id="1883" w:name="_Toc75276035"/>
      <w:bookmarkStart w:id="1884" w:name="_Toc76541534"/>
      <w:bookmarkStart w:id="1885" w:name="_Toc82437303"/>
      <w:bookmarkStart w:id="1886" w:name="_Toc89944669"/>
      <w:bookmarkStart w:id="1887" w:name="_Toc98753687"/>
      <w:bookmarkStart w:id="1888" w:name="_Toc106180673"/>
      <w:bookmarkStart w:id="1889" w:name="_Toc114150710"/>
      <w:bookmarkStart w:id="1890" w:name="_Toc124151113"/>
      <w:bookmarkStart w:id="1891" w:name="_Toc124151633"/>
      <w:bookmarkStart w:id="1892" w:name="_Toc124152153"/>
      <w:bookmarkStart w:id="1893" w:name="_Toc130396685"/>
      <w:bookmarkStart w:id="1894" w:name="_Toc130397205"/>
      <w:bookmarkStart w:id="1895" w:name="_Toc137558309"/>
      <w:bookmarkStart w:id="1896" w:name="_Toc138862134"/>
      <w:bookmarkStart w:id="1897" w:name="_Toc145532191"/>
      <w:bookmarkStart w:id="1898" w:name="_Toc163218604"/>
      <w:bookmarkStart w:id="1899" w:name="_Toc176701935"/>
      <w:bookmarkStart w:id="1900" w:name="_Toc216435838"/>
      <w:r w:rsidRPr="00BE5108">
        <w:rPr>
          <w:rFonts w:eastAsiaTheme="minorEastAsia"/>
        </w:rPr>
        <w:t>6.3.1.1</w:t>
      </w:r>
      <w:r w:rsidRPr="00BE5108">
        <w:rPr>
          <w:rFonts w:eastAsiaTheme="minorEastAsia"/>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1" w:name="_Toc73962807"/>
      <w:bookmarkStart w:id="1902" w:name="_Toc75259984"/>
      <w:bookmarkStart w:id="1903" w:name="_Toc75275525"/>
      <w:bookmarkStart w:id="1904" w:name="_Toc75276036"/>
      <w:bookmarkStart w:id="1905" w:name="_Toc76541535"/>
      <w:bookmarkStart w:id="1906" w:name="_Toc82437304"/>
      <w:bookmarkStart w:id="1907" w:name="_Toc89944670"/>
      <w:bookmarkStart w:id="1908" w:name="_Toc98753688"/>
      <w:bookmarkStart w:id="1909" w:name="_Toc106180674"/>
      <w:bookmarkStart w:id="1910" w:name="_Toc114150711"/>
      <w:bookmarkStart w:id="1911" w:name="_Toc124151114"/>
      <w:bookmarkStart w:id="1912" w:name="_Toc124151634"/>
      <w:bookmarkStart w:id="1913" w:name="_Toc124152154"/>
      <w:bookmarkStart w:id="1914" w:name="_Toc130396686"/>
      <w:bookmarkStart w:id="1915" w:name="_Toc130397206"/>
      <w:bookmarkStart w:id="1916" w:name="_Toc137558310"/>
      <w:bookmarkStart w:id="1917" w:name="_Toc138862135"/>
      <w:bookmarkStart w:id="1918" w:name="_Toc145532192"/>
      <w:bookmarkStart w:id="1919" w:name="_Toc163218605"/>
      <w:bookmarkStart w:id="1920" w:name="_Toc176701936"/>
      <w:bookmarkStart w:id="1921" w:name="_Toc21643583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01A2E0" w14:textId="77777777" w:rsidR="00AD1976" w:rsidRPr="00BE5108" w:rsidRDefault="00AD1976" w:rsidP="00AD1976">
      <w:pPr>
        <w:pStyle w:val="Heading5"/>
        <w:rPr>
          <w:rFonts w:eastAsiaTheme="minorEastAsia"/>
        </w:rPr>
      </w:pPr>
      <w:bookmarkStart w:id="1922" w:name="_Toc73962808"/>
      <w:bookmarkStart w:id="1923" w:name="_Toc75259985"/>
      <w:bookmarkStart w:id="1924" w:name="_Toc75275526"/>
      <w:bookmarkStart w:id="1925" w:name="_Toc75276037"/>
      <w:bookmarkStart w:id="1926" w:name="_Toc76541536"/>
      <w:bookmarkStart w:id="1927" w:name="_Toc82437305"/>
      <w:bookmarkStart w:id="1928" w:name="_Toc89944671"/>
      <w:bookmarkStart w:id="1929" w:name="_Toc98753689"/>
      <w:bookmarkStart w:id="1930" w:name="_Toc106180675"/>
      <w:bookmarkStart w:id="1931" w:name="_Toc114150712"/>
      <w:bookmarkStart w:id="1932" w:name="_Toc124151115"/>
      <w:bookmarkStart w:id="1933" w:name="_Toc124151635"/>
      <w:bookmarkStart w:id="1934" w:name="_Toc124152155"/>
      <w:bookmarkStart w:id="1935" w:name="_Toc130396687"/>
      <w:bookmarkStart w:id="1936" w:name="_Toc130397207"/>
      <w:bookmarkStart w:id="1937" w:name="_Toc137558311"/>
      <w:bookmarkStart w:id="1938" w:name="_Toc138862136"/>
      <w:bookmarkStart w:id="1939" w:name="_Toc145532193"/>
      <w:bookmarkStart w:id="1940" w:name="_Toc163218606"/>
      <w:bookmarkStart w:id="1941" w:name="_Toc176701937"/>
      <w:bookmarkStart w:id="1942" w:name="_Toc216435840"/>
      <w:r w:rsidRPr="00BE5108">
        <w:rPr>
          <w:rFonts w:eastAsiaTheme="minorEastAsia"/>
        </w:rPr>
        <w:t>6.3.1.2.1</w:t>
      </w:r>
      <w:r w:rsidRPr="00BE5108">
        <w:rPr>
          <w:rFonts w:eastAsiaTheme="minorEastAsia"/>
        </w:rPr>
        <w:tab/>
        <w:t>Definition and applicability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43" w:name="_Toc73962809"/>
      <w:bookmarkStart w:id="1944" w:name="_Toc75259986"/>
      <w:bookmarkStart w:id="1945" w:name="_Toc75275527"/>
      <w:bookmarkStart w:id="1946" w:name="_Toc75276038"/>
      <w:bookmarkStart w:id="1947" w:name="_Toc76541537"/>
      <w:bookmarkStart w:id="1948" w:name="_Toc82437306"/>
      <w:bookmarkStart w:id="1949" w:name="_Toc89944672"/>
      <w:bookmarkStart w:id="1950" w:name="_Toc98753690"/>
      <w:bookmarkStart w:id="1951" w:name="_Toc106180676"/>
      <w:bookmarkStart w:id="1952" w:name="_Toc114150713"/>
      <w:bookmarkStart w:id="1953" w:name="_Toc124151116"/>
      <w:bookmarkStart w:id="1954" w:name="_Toc124151636"/>
      <w:bookmarkStart w:id="1955" w:name="_Toc124152156"/>
      <w:bookmarkStart w:id="1956" w:name="_Toc130396688"/>
      <w:bookmarkStart w:id="1957" w:name="_Toc130397208"/>
      <w:bookmarkStart w:id="1958" w:name="_Toc137558312"/>
      <w:bookmarkStart w:id="1959" w:name="_Toc138862137"/>
      <w:bookmarkStart w:id="1960" w:name="_Toc145532194"/>
      <w:bookmarkStart w:id="1961" w:name="_Toc163218607"/>
      <w:bookmarkStart w:id="1962" w:name="_Toc176701938"/>
      <w:bookmarkStart w:id="1963" w:name="_Toc216435841"/>
      <w:r w:rsidRPr="00BE5108">
        <w:rPr>
          <w:rFonts w:eastAsiaTheme="minorEastAsia"/>
        </w:rPr>
        <w:t>6.3.1.2.2</w:t>
      </w:r>
      <w:r w:rsidRPr="00BE5108">
        <w:rPr>
          <w:rFonts w:eastAsiaTheme="minorEastAsia"/>
        </w:rPr>
        <w:tab/>
        <w:t>Minimum requirement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64" w:name="_Toc73962810"/>
      <w:bookmarkStart w:id="1965" w:name="_Toc75259987"/>
      <w:bookmarkStart w:id="1966" w:name="_Toc75275528"/>
      <w:bookmarkStart w:id="1967" w:name="_Toc75276039"/>
      <w:bookmarkStart w:id="1968" w:name="_Toc76541538"/>
      <w:bookmarkStart w:id="1969" w:name="_Toc82437307"/>
      <w:bookmarkStart w:id="1970" w:name="_Toc89944673"/>
      <w:bookmarkStart w:id="1971" w:name="_Toc98753691"/>
      <w:bookmarkStart w:id="1972" w:name="_Toc106180677"/>
      <w:bookmarkStart w:id="1973" w:name="_Toc114150714"/>
      <w:bookmarkStart w:id="1974" w:name="_Toc124151117"/>
      <w:bookmarkStart w:id="1975" w:name="_Toc124151637"/>
      <w:bookmarkStart w:id="1976" w:name="_Toc124152157"/>
      <w:bookmarkStart w:id="1977" w:name="_Toc130396689"/>
      <w:bookmarkStart w:id="1978" w:name="_Toc130397209"/>
      <w:bookmarkStart w:id="1979" w:name="_Toc137558313"/>
      <w:bookmarkStart w:id="1980" w:name="_Toc138862138"/>
      <w:bookmarkStart w:id="1981" w:name="_Toc145532195"/>
      <w:bookmarkStart w:id="1982" w:name="_Toc163218608"/>
      <w:bookmarkStart w:id="1983" w:name="_Toc176701939"/>
      <w:bookmarkStart w:id="1984" w:name="_Toc216435842"/>
      <w:r w:rsidRPr="00BE5108">
        <w:rPr>
          <w:rFonts w:eastAsiaTheme="minorEastAsia"/>
        </w:rPr>
        <w:t>6.3.1.2.3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85" w:name="_Toc73962811"/>
      <w:bookmarkStart w:id="1986" w:name="_Toc75259988"/>
      <w:bookmarkStart w:id="1987" w:name="_Toc75275529"/>
      <w:bookmarkStart w:id="1988" w:name="_Toc75276040"/>
      <w:bookmarkStart w:id="1989" w:name="_Toc76541539"/>
      <w:bookmarkStart w:id="1990" w:name="_Toc82437308"/>
      <w:bookmarkStart w:id="1991" w:name="_Toc89944674"/>
      <w:bookmarkStart w:id="1992" w:name="_Toc98753692"/>
      <w:bookmarkStart w:id="1993" w:name="_Toc106180678"/>
      <w:bookmarkStart w:id="1994" w:name="_Toc114150715"/>
      <w:bookmarkStart w:id="1995" w:name="_Toc124151118"/>
      <w:bookmarkStart w:id="1996" w:name="_Toc124151638"/>
      <w:bookmarkStart w:id="1997" w:name="_Toc124152158"/>
      <w:bookmarkStart w:id="1998" w:name="_Toc130396690"/>
      <w:bookmarkStart w:id="1999" w:name="_Toc130397210"/>
      <w:bookmarkStart w:id="2000" w:name="_Toc137558314"/>
      <w:bookmarkStart w:id="2001" w:name="_Toc138862139"/>
      <w:bookmarkStart w:id="2002" w:name="_Toc145532196"/>
      <w:bookmarkStart w:id="2003" w:name="_Toc163218609"/>
      <w:bookmarkStart w:id="2004" w:name="_Toc176701940"/>
      <w:bookmarkStart w:id="2005" w:name="_Toc21643584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D3681C0" w14:textId="77777777" w:rsidR="00AD1976" w:rsidRPr="00BE5108" w:rsidRDefault="00AD1976" w:rsidP="00AD1976">
      <w:pPr>
        <w:pStyle w:val="Heading5"/>
        <w:rPr>
          <w:rFonts w:eastAsiaTheme="minorEastAsia"/>
        </w:rPr>
      </w:pPr>
      <w:bookmarkStart w:id="2006" w:name="_Toc73962812"/>
      <w:bookmarkStart w:id="2007" w:name="_Toc75259989"/>
      <w:bookmarkStart w:id="2008" w:name="_Toc75275530"/>
      <w:bookmarkStart w:id="2009" w:name="_Toc75276041"/>
      <w:bookmarkStart w:id="2010" w:name="_Toc76541540"/>
      <w:bookmarkStart w:id="2011" w:name="_Toc82437309"/>
      <w:bookmarkStart w:id="2012" w:name="_Toc89944675"/>
      <w:bookmarkStart w:id="2013" w:name="_Toc98753693"/>
      <w:bookmarkStart w:id="2014" w:name="_Toc106180679"/>
      <w:bookmarkStart w:id="2015" w:name="_Toc114150716"/>
      <w:bookmarkStart w:id="2016" w:name="_Toc124151119"/>
      <w:bookmarkStart w:id="2017" w:name="_Toc124151639"/>
      <w:bookmarkStart w:id="2018" w:name="_Toc124152159"/>
      <w:bookmarkStart w:id="2019" w:name="_Toc130396691"/>
      <w:bookmarkStart w:id="2020" w:name="_Toc130397211"/>
      <w:bookmarkStart w:id="2021" w:name="_Toc137558315"/>
      <w:bookmarkStart w:id="2022" w:name="_Toc138862140"/>
      <w:bookmarkStart w:id="2023" w:name="_Toc145532197"/>
      <w:bookmarkStart w:id="2024" w:name="_Toc163218610"/>
      <w:bookmarkStart w:id="2025" w:name="_Toc176701941"/>
      <w:bookmarkStart w:id="2026" w:name="_Toc216435844"/>
      <w:r w:rsidRPr="00BE5108">
        <w:rPr>
          <w:rFonts w:eastAsiaTheme="minorEastAsia"/>
        </w:rPr>
        <w:t>6.3.1.3.1</w:t>
      </w:r>
      <w:r w:rsidRPr="00BE5108">
        <w:rPr>
          <w:rFonts w:eastAsiaTheme="minorEastAsia"/>
        </w:rPr>
        <w:tab/>
        <w:t>Definition and applicability</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27" w:name="_Toc73962813"/>
      <w:bookmarkStart w:id="2028" w:name="_Toc75259990"/>
      <w:bookmarkStart w:id="2029" w:name="_Toc75275531"/>
      <w:bookmarkStart w:id="2030" w:name="_Toc75276042"/>
      <w:bookmarkStart w:id="2031" w:name="_Toc76541541"/>
      <w:bookmarkStart w:id="2032" w:name="_Toc82437310"/>
      <w:bookmarkStart w:id="2033" w:name="_Toc89944676"/>
      <w:bookmarkStart w:id="2034" w:name="_Toc98753694"/>
      <w:bookmarkStart w:id="2035" w:name="_Toc106180680"/>
      <w:bookmarkStart w:id="2036" w:name="_Toc114150717"/>
      <w:bookmarkStart w:id="2037" w:name="_Toc124151120"/>
      <w:bookmarkStart w:id="2038" w:name="_Toc124151640"/>
      <w:bookmarkStart w:id="2039" w:name="_Toc124152160"/>
      <w:bookmarkStart w:id="2040" w:name="_Toc130396692"/>
      <w:bookmarkStart w:id="2041" w:name="_Toc130397212"/>
      <w:bookmarkStart w:id="2042" w:name="_Toc137558316"/>
      <w:bookmarkStart w:id="2043" w:name="_Toc138862141"/>
      <w:bookmarkStart w:id="2044" w:name="_Toc145532198"/>
      <w:bookmarkStart w:id="2045" w:name="_Toc163218611"/>
      <w:bookmarkStart w:id="2046" w:name="_Toc176701942"/>
      <w:bookmarkStart w:id="2047" w:name="_Toc216435845"/>
      <w:r w:rsidRPr="00BE5108">
        <w:rPr>
          <w:rFonts w:eastAsiaTheme="minorEastAsia"/>
        </w:rPr>
        <w:t>6.3.1.3.2</w:t>
      </w:r>
      <w:r w:rsidRPr="00BE5108">
        <w:rPr>
          <w:rFonts w:eastAsiaTheme="minorEastAsia"/>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48" w:name="_Toc73962814"/>
      <w:bookmarkStart w:id="2049" w:name="_Toc75259991"/>
      <w:bookmarkStart w:id="2050" w:name="_Toc75275532"/>
      <w:bookmarkStart w:id="2051" w:name="_Toc75276043"/>
      <w:bookmarkStart w:id="2052" w:name="_Toc76541542"/>
      <w:bookmarkStart w:id="2053" w:name="_Toc82437311"/>
      <w:bookmarkStart w:id="2054" w:name="_Toc89944677"/>
      <w:bookmarkStart w:id="2055" w:name="_Toc98753695"/>
      <w:bookmarkStart w:id="2056" w:name="_Toc106180681"/>
      <w:bookmarkStart w:id="2057" w:name="_Toc114150718"/>
      <w:bookmarkStart w:id="2058" w:name="_Toc124151121"/>
      <w:bookmarkStart w:id="2059" w:name="_Toc124151641"/>
      <w:bookmarkStart w:id="2060" w:name="_Toc124152161"/>
      <w:bookmarkStart w:id="2061" w:name="_Toc130396693"/>
      <w:bookmarkStart w:id="2062" w:name="_Toc130397213"/>
      <w:bookmarkStart w:id="2063" w:name="_Toc137558317"/>
      <w:bookmarkStart w:id="2064" w:name="_Toc138862142"/>
      <w:bookmarkStart w:id="2065" w:name="_Toc145532199"/>
      <w:bookmarkStart w:id="2066" w:name="_Toc163218612"/>
      <w:bookmarkStart w:id="2067" w:name="_Toc176701943"/>
      <w:bookmarkStart w:id="2068" w:name="_Toc216435846"/>
      <w:r w:rsidRPr="00BE5108">
        <w:rPr>
          <w:rFonts w:eastAsiaTheme="minorEastAsia"/>
        </w:rPr>
        <w:t>6.3.1.3.3</w:t>
      </w:r>
      <w:r w:rsidRPr="00BE5108">
        <w:rPr>
          <w:rFonts w:eastAsiaTheme="minorEastAsia"/>
        </w:rPr>
        <w:tab/>
        <w:t>Test purpose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69" w:name="_Toc73962815"/>
      <w:bookmarkStart w:id="2070" w:name="_Toc75259992"/>
      <w:bookmarkStart w:id="2071" w:name="_Toc75275533"/>
      <w:bookmarkStart w:id="2072" w:name="_Toc75276044"/>
      <w:bookmarkStart w:id="2073" w:name="_Toc76541543"/>
      <w:bookmarkStart w:id="2074" w:name="_Toc82437312"/>
      <w:bookmarkStart w:id="2075" w:name="_Toc89944678"/>
      <w:bookmarkStart w:id="2076" w:name="_Toc98753696"/>
      <w:bookmarkStart w:id="2077" w:name="_Toc106180682"/>
      <w:bookmarkStart w:id="2078" w:name="_Toc114150719"/>
      <w:bookmarkStart w:id="2079" w:name="_Toc124151122"/>
      <w:bookmarkStart w:id="2080" w:name="_Toc124151642"/>
      <w:bookmarkStart w:id="2081" w:name="_Toc124152162"/>
      <w:bookmarkStart w:id="2082" w:name="_Toc130396694"/>
      <w:bookmarkStart w:id="2083" w:name="_Toc130397214"/>
      <w:bookmarkStart w:id="2084" w:name="_Toc137558318"/>
      <w:bookmarkStart w:id="2085" w:name="_Toc138862143"/>
      <w:bookmarkStart w:id="2086" w:name="_Toc145532200"/>
      <w:bookmarkStart w:id="2087" w:name="_Toc163218613"/>
      <w:bookmarkStart w:id="2088" w:name="_Toc176701944"/>
      <w:bookmarkStart w:id="2089" w:name="_Toc216435847"/>
      <w:r w:rsidRPr="00BE5108">
        <w:rPr>
          <w:rFonts w:eastAsiaTheme="minorEastAsia"/>
        </w:rPr>
        <w:t>6.3.1.3.4</w:t>
      </w:r>
      <w:r w:rsidRPr="00BE5108">
        <w:rPr>
          <w:rFonts w:eastAsiaTheme="minorEastAsia"/>
        </w:rPr>
        <w:tab/>
        <w:t>Method of test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58F7AD8" w14:textId="77777777" w:rsidR="00AD1976" w:rsidRPr="00BE5108" w:rsidRDefault="00AD1976" w:rsidP="00AD1976">
      <w:pPr>
        <w:pStyle w:val="Heading6"/>
        <w:rPr>
          <w:rFonts w:eastAsiaTheme="minorEastAsia"/>
        </w:rPr>
      </w:pPr>
      <w:bookmarkStart w:id="2090" w:name="_Toc73962816"/>
      <w:bookmarkStart w:id="2091" w:name="_Toc75259993"/>
      <w:bookmarkStart w:id="2092" w:name="_Toc75275534"/>
      <w:bookmarkStart w:id="2093" w:name="_Toc75276045"/>
      <w:bookmarkStart w:id="2094" w:name="_Toc76541544"/>
      <w:bookmarkStart w:id="2095" w:name="_Toc82437313"/>
      <w:bookmarkStart w:id="2096" w:name="_Toc89944679"/>
      <w:bookmarkStart w:id="2097" w:name="_Toc98753697"/>
      <w:bookmarkStart w:id="2098" w:name="_Toc106180683"/>
      <w:bookmarkStart w:id="2099" w:name="_Toc114150720"/>
      <w:bookmarkStart w:id="2100" w:name="_Toc124151123"/>
      <w:bookmarkStart w:id="2101" w:name="_Toc124151643"/>
      <w:bookmarkStart w:id="2102" w:name="_Toc124152163"/>
      <w:bookmarkStart w:id="2103" w:name="_Toc130396695"/>
      <w:bookmarkStart w:id="2104" w:name="_Toc130397215"/>
      <w:bookmarkStart w:id="2105" w:name="_Toc137558319"/>
      <w:bookmarkStart w:id="2106" w:name="_Toc138862144"/>
      <w:bookmarkStart w:id="2107" w:name="_Toc145532201"/>
      <w:bookmarkStart w:id="2108" w:name="_Toc163218614"/>
      <w:bookmarkStart w:id="2109" w:name="_Toc176701945"/>
      <w:bookmarkStart w:id="2110" w:name="_Toc216435848"/>
      <w:r w:rsidRPr="00BE5108">
        <w:rPr>
          <w:rFonts w:eastAsiaTheme="minorEastAsia"/>
        </w:rPr>
        <w:t>6.3.1.3.4.1</w:t>
      </w:r>
      <w:r w:rsidRPr="00BE5108">
        <w:rPr>
          <w:rFonts w:eastAsiaTheme="minorEastAsia"/>
        </w:rPr>
        <w:tab/>
        <w:t>Initial conditions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1" w:name="_Toc73962817"/>
      <w:bookmarkStart w:id="2112" w:name="_Toc75259994"/>
      <w:bookmarkStart w:id="2113" w:name="_Toc75275535"/>
      <w:bookmarkStart w:id="2114" w:name="_Toc75276046"/>
      <w:bookmarkStart w:id="2115" w:name="_Toc76541545"/>
      <w:bookmarkStart w:id="2116" w:name="_Toc82437314"/>
      <w:bookmarkStart w:id="2117" w:name="_Toc89944680"/>
      <w:bookmarkStart w:id="2118" w:name="_Toc98753698"/>
      <w:bookmarkStart w:id="2119" w:name="_Toc106180684"/>
      <w:bookmarkStart w:id="2120" w:name="_Toc114150721"/>
      <w:bookmarkStart w:id="2121" w:name="_Toc124151124"/>
      <w:bookmarkStart w:id="2122" w:name="_Toc124151644"/>
      <w:bookmarkStart w:id="2123" w:name="_Toc124152164"/>
      <w:bookmarkStart w:id="2124" w:name="_Toc130396696"/>
      <w:bookmarkStart w:id="2125" w:name="_Toc130397216"/>
      <w:bookmarkStart w:id="2126" w:name="_Toc137558320"/>
      <w:bookmarkStart w:id="2127" w:name="_Toc138862145"/>
      <w:bookmarkStart w:id="2128" w:name="_Toc145532202"/>
      <w:bookmarkStart w:id="2129" w:name="_Toc163218615"/>
      <w:bookmarkStart w:id="2130" w:name="_Toc176701946"/>
      <w:bookmarkStart w:id="2131" w:name="_Toc216435849"/>
      <w:r w:rsidRPr="00BE5108">
        <w:rPr>
          <w:rFonts w:eastAsiaTheme="minorEastAsia"/>
        </w:rPr>
        <w:t>6.3.1.3.4.2</w:t>
      </w:r>
      <w:r w:rsidRPr="00BE5108">
        <w:rPr>
          <w:rFonts w:eastAsiaTheme="minorEastAsia"/>
        </w:rPr>
        <w:tab/>
        <w:t>Procedure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2" w:name="_Toc73962818"/>
      <w:bookmarkStart w:id="2133" w:name="_Toc75259995"/>
      <w:bookmarkStart w:id="2134" w:name="_Toc75275536"/>
      <w:bookmarkStart w:id="2135" w:name="_Toc75276047"/>
      <w:bookmarkStart w:id="2136" w:name="_Toc76541546"/>
      <w:bookmarkStart w:id="2137" w:name="_Toc82437315"/>
      <w:bookmarkStart w:id="2138" w:name="_Toc89944681"/>
      <w:bookmarkStart w:id="2139" w:name="_Toc98753699"/>
      <w:bookmarkStart w:id="2140" w:name="_Toc106180685"/>
      <w:bookmarkStart w:id="2141" w:name="_Toc114150722"/>
      <w:bookmarkStart w:id="2142" w:name="_Toc124151125"/>
      <w:bookmarkStart w:id="2143" w:name="_Toc124151645"/>
      <w:bookmarkStart w:id="2144" w:name="_Toc124152165"/>
      <w:bookmarkStart w:id="2145" w:name="_Toc130396697"/>
      <w:bookmarkStart w:id="2146" w:name="_Toc130397217"/>
      <w:bookmarkStart w:id="2147" w:name="_Toc137558321"/>
      <w:bookmarkStart w:id="2148" w:name="_Toc138862146"/>
      <w:bookmarkStart w:id="2149" w:name="_Toc145532203"/>
      <w:bookmarkStart w:id="2150" w:name="_Toc163218616"/>
      <w:bookmarkStart w:id="2151" w:name="_Toc176701947"/>
      <w:bookmarkStart w:id="2152" w:name="_Toc216435850"/>
      <w:r w:rsidRPr="00BE5108">
        <w:rPr>
          <w:rFonts w:eastAsiaTheme="minorEastAsia"/>
        </w:rPr>
        <w:t>6.3.1.3.5</w:t>
      </w:r>
      <w:r w:rsidRPr="00BE5108">
        <w:rPr>
          <w:rFonts w:eastAsiaTheme="minorEastAsia"/>
        </w:rP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53" w:name="_Toc73962819"/>
      <w:bookmarkStart w:id="2154" w:name="_Toc75259996"/>
      <w:bookmarkStart w:id="2155" w:name="_Toc75275537"/>
      <w:bookmarkStart w:id="2156" w:name="_Toc75276048"/>
      <w:bookmarkStart w:id="2157" w:name="_Toc76541547"/>
      <w:bookmarkStart w:id="2158" w:name="_Toc82437316"/>
      <w:bookmarkStart w:id="2159" w:name="_Toc89944682"/>
      <w:bookmarkStart w:id="2160" w:name="_Toc98753700"/>
      <w:bookmarkStart w:id="2161" w:name="_Toc106180686"/>
      <w:bookmarkStart w:id="2162" w:name="_Toc114150723"/>
      <w:bookmarkStart w:id="2163" w:name="_Toc124151126"/>
      <w:bookmarkStart w:id="2164" w:name="_Toc124151646"/>
      <w:bookmarkStart w:id="2165" w:name="_Toc124152166"/>
      <w:bookmarkStart w:id="2166" w:name="_Toc130396698"/>
      <w:bookmarkStart w:id="2167" w:name="_Toc130397218"/>
      <w:bookmarkStart w:id="2168" w:name="_Toc137558322"/>
      <w:bookmarkStart w:id="2169" w:name="_Toc138862147"/>
      <w:bookmarkStart w:id="2170" w:name="_Toc145532204"/>
      <w:bookmarkStart w:id="2171" w:name="_Toc163218617"/>
      <w:bookmarkStart w:id="2172" w:name="_Toc176701948"/>
      <w:bookmarkStart w:id="2173" w:name="_Toc21643585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99C90BE" w14:textId="77777777" w:rsidR="00AD1976" w:rsidRPr="00BE5108" w:rsidRDefault="00AD1976" w:rsidP="00AD1976">
      <w:pPr>
        <w:pStyle w:val="Heading4"/>
        <w:rPr>
          <w:rFonts w:eastAsiaTheme="minorEastAsia"/>
          <w:lang w:eastAsia="zh-CN"/>
        </w:rPr>
      </w:pPr>
      <w:bookmarkStart w:id="2174" w:name="_Toc73962820"/>
      <w:bookmarkStart w:id="2175" w:name="_Toc75259997"/>
      <w:bookmarkStart w:id="2176" w:name="_Toc75275538"/>
      <w:bookmarkStart w:id="2177" w:name="_Toc75276049"/>
      <w:bookmarkStart w:id="2178" w:name="_Toc76541548"/>
      <w:bookmarkStart w:id="2179" w:name="_Toc82437317"/>
      <w:bookmarkStart w:id="2180" w:name="_Toc89944683"/>
      <w:bookmarkStart w:id="2181" w:name="_Toc98753701"/>
      <w:bookmarkStart w:id="2182" w:name="_Toc106180687"/>
      <w:bookmarkStart w:id="2183" w:name="_Toc114150724"/>
      <w:bookmarkStart w:id="2184" w:name="_Toc124151127"/>
      <w:bookmarkStart w:id="2185" w:name="_Toc124151647"/>
      <w:bookmarkStart w:id="2186" w:name="_Toc124152167"/>
      <w:bookmarkStart w:id="2187" w:name="_Toc130396699"/>
      <w:bookmarkStart w:id="2188" w:name="_Toc130397219"/>
      <w:bookmarkStart w:id="2189" w:name="_Toc137558323"/>
      <w:bookmarkStart w:id="2190" w:name="_Toc138862148"/>
      <w:bookmarkStart w:id="2191" w:name="_Toc145532205"/>
      <w:bookmarkStart w:id="2192" w:name="_Toc163218618"/>
      <w:bookmarkStart w:id="2193" w:name="_Toc176701949"/>
      <w:bookmarkStart w:id="2194" w:name="_Toc216435852"/>
      <w:r w:rsidRPr="00BE5108">
        <w:rPr>
          <w:rFonts w:eastAsiaTheme="minorEastAsia"/>
        </w:rPr>
        <w:t>6.3.2.1</w:t>
      </w:r>
      <w:r w:rsidRPr="00BE5108">
        <w:rPr>
          <w:rFonts w:eastAsiaTheme="minorEastAsia"/>
        </w:rPr>
        <w:tab/>
        <w:t>Total power dynamic range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69B78A" w14:textId="77777777" w:rsidR="00AD1976" w:rsidRPr="00BE5108" w:rsidRDefault="00AD1976" w:rsidP="00AD1976">
      <w:pPr>
        <w:pStyle w:val="Heading5"/>
        <w:rPr>
          <w:rFonts w:eastAsiaTheme="minorEastAsia"/>
        </w:rPr>
      </w:pPr>
      <w:bookmarkStart w:id="2195" w:name="_Toc73962821"/>
      <w:bookmarkStart w:id="2196" w:name="_Toc75259998"/>
      <w:bookmarkStart w:id="2197" w:name="_Toc75275539"/>
      <w:bookmarkStart w:id="2198" w:name="_Toc75276050"/>
      <w:bookmarkStart w:id="2199" w:name="_Toc76541549"/>
      <w:bookmarkStart w:id="2200" w:name="_Toc82437318"/>
      <w:bookmarkStart w:id="2201" w:name="_Toc89944684"/>
      <w:bookmarkStart w:id="2202" w:name="_Toc98753702"/>
      <w:bookmarkStart w:id="2203" w:name="_Toc106180688"/>
      <w:bookmarkStart w:id="2204" w:name="_Toc114150725"/>
      <w:bookmarkStart w:id="2205" w:name="_Toc124151128"/>
      <w:bookmarkStart w:id="2206" w:name="_Toc124151648"/>
      <w:bookmarkStart w:id="2207" w:name="_Toc124152168"/>
      <w:bookmarkStart w:id="2208" w:name="_Toc130396700"/>
      <w:bookmarkStart w:id="2209" w:name="_Toc130397220"/>
      <w:bookmarkStart w:id="2210" w:name="_Toc137558324"/>
      <w:bookmarkStart w:id="2211" w:name="_Toc138862149"/>
      <w:bookmarkStart w:id="2212" w:name="_Toc145532206"/>
      <w:bookmarkStart w:id="2213" w:name="_Toc163218619"/>
      <w:bookmarkStart w:id="2214" w:name="_Toc176701950"/>
      <w:bookmarkStart w:id="2215" w:name="_Toc216435853"/>
      <w:r w:rsidRPr="00BE5108">
        <w:rPr>
          <w:rFonts w:eastAsiaTheme="minorEastAsia"/>
        </w:rPr>
        <w:t>6.3.2.1.1</w:t>
      </w:r>
      <w:r w:rsidRPr="00BE5108">
        <w:rPr>
          <w:rFonts w:eastAsiaTheme="minorEastAsia"/>
        </w:rPr>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16" w:name="_Toc73962822"/>
      <w:bookmarkStart w:id="2217" w:name="_Toc75259999"/>
      <w:bookmarkStart w:id="2218" w:name="_Toc75275540"/>
      <w:bookmarkStart w:id="2219" w:name="_Toc75276051"/>
      <w:bookmarkStart w:id="2220" w:name="_Toc76541550"/>
      <w:bookmarkStart w:id="2221" w:name="_Toc82437319"/>
      <w:bookmarkStart w:id="2222" w:name="_Toc89944685"/>
      <w:bookmarkStart w:id="2223" w:name="_Toc98753703"/>
      <w:bookmarkStart w:id="2224" w:name="_Toc106180689"/>
      <w:bookmarkStart w:id="2225" w:name="_Toc114150726"/>
      <w:bookmarkStart w:id="2226" w:name="_Toc124151129"/>
      <w:bookmarkStart w:id="2227" w:name="_Toc124151649"/>
      <w:bookmarkStart w:id="2228" w:name="_Toc124152169"/>
      <w:bookmarkStart w:id="2229" w:name="_Toc130396701"/>
      <w:bookmarkStart w:id="2230" w:name="_Toc130397221"/>
      <w:bookmarkStart w:id="2231" w:name="_Toc137558325"/>
      <w:bookmarkStart w:id="2232" w:name="_Toc138862150"/>
      <w:bookmarkStart w:id="2233" w:name="_Toc145532207"/>
      <w:bookmarkStart w:id="2234" w:name="_Toc163218620"/>
      <w:bookmarkStart w:id="2235" w:name="_Toc176701951"/>
      <w:bookmarkStart w:id="2236" w:name="_Toc216435854"/>
      <w:r w:rsidRPr="00BE5108">
        <w:rPr>
          <w:rFonts w:eastAsiaTheme="minorEastAsia"/>
        </w:rPr>
        <w:t>6.3.2.1.2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37" w:name="_Toc73962823"/>
      <w:bookmarkStart w:id="2238" w:name="_Toc75260000"/>
      <w:bookmarkStart w:id="2239" w:name="_Toc75275541"/>
      <w:bookmarkStart w:id="2240" w:name="_Toc75276052"/>
      <w:bookmarkStart w:id="2241" w:name="_Toc76541551"/>
      <w:bookmarkStart w:id="2242" w:name="_Toc82437320"/>
      <w:bookmarkStart w:id="2243" w:name="_Toc89944686"/>
      <w:bookmarkStart w:id="2244" w:name="_Toc98753704"/>
      <w:bookmarkStart w:id="2245" w:name="_Toc106180690"/>
      <w:bookmarkStart w:id="2246" w:name="_Toc114150727"/>
      <w:bookmarkStart w:id="2247" w:name="_Toc124151130"/>
      <w:bookmarkStart w:id="2248" w:name="_Toc124151650"/>
      <w:bookmarkStart w:id="2249" w:name="_Toc124152170"/>
      <w:bookmarkStart w:id="2250" w:name="_Toc130396702"/>
      <w:bookmarkStart w:id="2251" w:name="_Toc130397222"/>
      <w:bookmarkStart w:id="2252" w:name="_Toc137558326"/>
      <w:bookmarkStart w:id="2253" w:name="_Toc138862151"/>
      <w:bookmarkStart w:id="2254" w:name="_Toc145532208"/>
      <w:bookmarkStart w:id="2255" w:name="_Toc163218621"/>
      <w:bookmarkStart w:id="2256" w:name="_Toc176701952"/>
      <w:bookmarkStart w:id="2257" w:name="_Toc216435855"/>
      <w:r w:rsidRPr="00BE5108">
        <w:rPr>
          <w:rFonts w:eastAsiaTheme="minorEastAsia"/>
        </w:rPr>
        <w:t>6.3.2.1.3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58" w:name="_Toc73962824"/>
      <w:bookmarkStart w:id="2259" w:name="_Toc75260001"/>
      <w:bookmarkStart w:id="2260" w:name="_Toc75275542"/>
      <w:bookmarkStart w:id="2261" w:name="_Toc75276053"/>
      <w:bookmarkStart w:id="2262" w:name="_Toc76541552"/>
      <w:bookmarkStart w:id="2263" w:name="_Toc82437321"/>
      <w:bookmarkStart w:id="2264" w:name="_Toc89944687"/>
      <w:bookmarkStart w:id="2265" w:name="_Toc98753705"/>
      <w:bookmarkStart w:id="2266" w:name="_Toc106180691"/>
      <w:bookmarkStart w:id="2267" w:name="_Toc114150728"/>
      <w:bookmarkStart w:id="2268" w:name="_Toc124151131"/>
      <w:bookmarkStart w:id="2269" w:name="_Toc124151651"/>
      <w:bookmarkStart w:id="2270" w:name="_Toc124152171"/>
      <w:bookmarkStart w:id="2271" w:name="_Toc130396703"/>
      <w:bookmarkStart w:id="2272" w:name="_Toc130397223"/>
      <w:bookmarkStart w:id="2273" w:name="_Toc137558327"/>
      <w:bookmarkStart w:id="2274" w:name="_Toc138862152"/>
      <w:bookmarkStart w:id="2275" w:name="_Toc145532209"/>
      <w:bookmarkStart w:id="2276" w:name="_Toc163218622"/>
      <w:bookmarkStart w:id="2277" w:name="_Toc176701953"/>
      <w:bookmarkStart w:id="2278" w:name="_Toc216435856"/>
      <w:r w:rsidRPr="00BE5108">
        <w:rPr>
          <w:rFonts w:eastAsiaTheme="minorEastAsia"/>
        </w:rPr>
        <w:t>6.3.2.1.4</w:t>
      </w:r>
      <w:r w:rsidRPr="00BE5108">
        <w:rPr>
          <w:rFonts w:eastAsiaTheme="minorEastAsia"/>
        </w:rPr>
        <w:tab/>
        <w:t>Method of test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AA2F871" w14:textId="77777777" w:rsidR="00AD1976" w:rsidRPr="00BE5108" w:rsidRDefault="00AD1976" w:rsidP="00AD1976">
      <w:pPr>
        <w:pStyle w:val="Heading6"/>
        <w:rPr>
          <w:rFonts w:eastAsiaTheme="minorEastAsia"/>
        </w:rPr>
      </w:pPr>
      <w:bookmarkStart w:id="2279" w:name="_Toc73962825"/>
      <w:bookmarkStart w:id="2280" w:name="_Toc75260002"/>
      <w:bookmarkStart w:id="2281" w:name="_Toc75275543"/>
      <w:bookmarkStart w:id="2282" w:name="_Toc75276054"/>
      <w:bookmarkStart w:id="2283" w:name="_Toc76541553"/>
      <w:bookmarkStart w:id="2284" w:name="_Toc82437322"/>
      <w:bookmarkStart w:id="2285" w:name="_Toc89944688"/>
      <w:bookmarkStart w:id="2286" w:name="_Toc98753706"/>
      <w:bookmarkStart w:id="2287" w:name="_Toc106180692"/>
      <w:bookmarkStart w:id="2288" w:name="_Toc114150729"/>
      <w:bookmarkStart w:id="2289" w:name="_Toc124151132"/>
      <w:bookmarkStart w:id="2290" w:name="_Toc124151652"/>
      <w:bookmarkStart w:id="2291" w:name="_Toc124152172"/>
      <w:bookmarkStart w:id="2292" w:name="_Toc130396704"/>
      <w:bookmarkStart w:id="2293" w:name="_Toc130397224"/>
      <w:bookmarkStart w:id="2294" w:name="_Toc137558328"/>
      <w:bookmarkStart w:id="2295" w:name="_Toc138862153"/>
      <w:bookmarkStart w:id="2296" w:name="_Toc145532210"/>
      <w:bookmarkStart w:id="2297" w:name="_Toc163218623"/>
      <w:bookmarkStart w:id="2298" w:name="_Toc176701954"/>
      <w:bookmarkStart w:id="2299" w:name="_Toc216435857"/>
      <w:r w:rsidRPr="00BE5108">
        <w:rPr>
          <w:rFonts w:eastAsiaTheme="minorEastAsia"/>
        </w:rPr>
        <w:t>6.3.2.1.4.1</w:t>
      </w:r>
      <w:r w:rsidRPr="00BE5108">
        <w:rPr>
          <w:rFonts w:eastAsiaTheme="minorEastAsia"/>
        </w:rPr>
        <w:tab/>
        <w:t>Initial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0" w:name="_Toc73962826"/>
      <w:bookmarkStart w:id="2301" w:name="_Toc75260003"/>
      <w:bookmarkStart w:id="2302" w:name="_Toc75275544"/>
      <w:bookmarkStart w:id="2303" w:name="_Toc75276055"/>
      <w:bookmarkStart w:id="2304" w:name="_Toc76541554"/>
      <w:bookmarkStart w:id="2305" w:name="_Toc82437323"/>
      <w:bookmarkStart w:id="2306" w:name="_Toc89944689"/>
      <w:bookmarkStart w:id="2307" w:name="_Toc98753707"/>
      <w:bookmarkStart w:id="2308" w:name="_Toc106180693"/>
      <w:bookmarkStart w:id="2309" w:name="_Toc114150730"/>
      <w:bookmarkStart w:id="2310" w:name="_Toc124151133"/>
      <w:bookmarkStart w:id="2311" w:name="_Toc124151653"/>
      <w:bookmarkStart w:id="2312" w:name="_Toc124152173"/>
      <w:bookmarkStart w:id="2313" w:name="_Toc130396705"/>
      <w:bookmarkStart w:id="2314" w:name="_Toc130397225"/>
      <w:bookmarkStart w:id="2315" w:name="_Toc137558329"/>
      <w:bookmarkStart w:id="2316" w:name="_Toc138862154"/>
      <w:bookmarkStart w:id="2317" w:name="_Toc145532211"/>
      <w:bookmarkStart w:id="2318" w:name="_Toc163218624"/>
      <w:bookmarkStart w:id="2319" w:name="_Toc176701955"/>
      <w:bookmarkStart w:id="2320" w:name="_Toc216435858"/>
      <w:r w:rsidRPr="00BE5108">
        <w:rPr>
          <w:rFonts w:eastAsiaTheme="minorEastAsia"/>
        </w:rPr>
        <w:t>6.3.2.1.4.2</w:t>
      </w:r>
      <w:r w:rsidRPr="00BE5108">
        <w:rPr>
          <w:rFonts w:eastAsiaTheme="minorEastAsia"/>
        </w:rPr>
        <w:tab/>
        <w:t>Procedure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1" w:name="_Toc73962827"/>
      <w:bookmarkStart w:id="2322" w:name="_Toc75260004"/>
      <w:bookmarkStart w:id="2323" w:name="_Toc75275545"/>
      <w:bookmarkStart w:id="2324" w:name="_Toc75276056"/>
      <w:bookmarkStart w:id="2325" w:name="_Toc76541555"/>
      <w:bookmarkStart w:id="2326" w:name="_Toc82437324"/>
      <w:bookmarkStart w:id="2327" w:name="_Toc89944690"/>
      <w:bookmarkStart w:id="2328" w:name="_Toc98753708"/>
      <w:bookmarkStart w:id="2329" w:name="_Toc106180694"/>
      <w:bookmarkStart w:id="2330" w:name="_Toc114150731"/>
      <w:bookmarkStart w:id="2331" w:name="_Toc124151134"/>
      <w:bookmarkStart w:id="2332" w:name="_Toc124151654"/>
      <w:bookmarkStart w:id="2333" w:name="_Toc124152174"/>
      <w:bookmarkStart w:id="2334" w:name="_Toc130396706"/>
      <w:bookmarkStart w:id="2335" w:name="_Toc130397226"/>
      <w:bookmarkStart w:id="2336" w:name="_Toc137558330"/>
      <w:bookmarkStart w:id="2337" w:name="_Toc138862155"/>
      <w:bookmarkStart w:id="2338" w:name="_Toc145532212"/>
      <w:bookmarkStart w:id="2339" w:name="_Toc163218625"/>
      <w:bookmarkStart w:id="2340" w:name="_Toc176701956"/>
      <w:bookmarkStart w:id="2341" w:name="_Toc216435859"/>
      <w:r w:rsidRPr="00BE5108">
        <w:rPr>
          <w:rFonts w:eastAsiaTheme="minorEastAsia"/>
        </w:rPr>
        <w:t>6.3.2.1.5</w:t>
      </w:r>
      <w:r w:rsidRPr="00BE5108">
        <w:rPr>
          <w:rFonts w:eastAsiaTheme="minorEastAsia"/>
        </w:rP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2" w:name="_Toc73962828"/>
      <w:bookmarkStart w:id="2343" w:name="_Toc75260005"/>
      <w:bookmarkStart w:id="2344" w:name="_Toc75275546"/>
      <w:bookmarkStart w:id="2345" w:name="_Toc75276057"/>
      <w:bookmarkStart w:id="2346" w:name="_Toc76541556"/>
      <w:bookmarkStart w:id="2347" w:name="_Toc82437325"/>
      <w:bookmarkStart w:id="2348" w:name="_Toc89944691"/>
      <w:bookmarkStart w:id="2349" w:name="_Toc98753709"/>
      <w:bookmarkStart w:id="2350" w:name="_Toc106180695"/>
      <w:bookmarkStart w:id="2351" w:name="_Toc114150732"/>
      <w:bookmarkStart w:id="2352" w:name="_Toc124151135"/>
      <w:bookmarkStart w:id="2353" w:name="_Toc124151655"/>
      <w:bookmarkStart w:id="2354" w:name="_Toc124152175"/>
      <w:bookmarkStart w:id="2355" w:name="_Toc130396707"/>
      <w:bookmarkStart w:id="2356" w:name="_Toc130397227"/>
      <w:bookmarkStart w:id="2357" w:name="_Toc137558331"/>
      <w:bookmarkStart w:id="2358" w:name="_Toc138862156"/>
      <w:bookmarkStart w:id="2359" w:name="_Toc145532213"/>
      <w:bookmarkStart w:id="2360" w:name="_Toc163218626"/>
      <w:bookmarkStart w:id="2361" w:name="_Toc176701957"/>
      <w:bookmarkStart w:id="2362" w:name="_Toc216435860"/>
      <w:r w:rsidRPr="00BE5108">
        <w:rPr>
          <w:rFonts w:eastAsia="MS Mincho"/>
        </w:rPr>
        <w:t>6.3.2.2</w:t>
      </w:r>
      <w:r w:rsidRPr="00BE5108">
        <w:rPr>
          <w:rFonts w:eastAsia="MS Mincho"/>
        </w:rPr>
        <w:tab/>
        <w:t>Relative power tolerance for local area IAB-MT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63" w:name="_Toc75260006"/>
      <w:bookmarkStart w:id="2364" w:name="_Toc75275547"/>
      <w:bookmarkStart w:id="2365" w:name="_Toc75276058"/>
      <w:bookmarkStart w:id="2366" w:name="_Toc76541557"/>
      <w:bookmarkStart w:id="2367" w:name="_Toc82437326"/>
      <w:bookmarkStart w:id="2368" w:name="_Toc89944692"/>
      <w:bookmarkStart w:id="2369" w:name="_Toc73962829"/>
      <w:bookmarkStart w:id="2370" w:name="_Toc98753710"/>
      <w:bookmarkStart w:id="2371" w:name="_Toc106180696"/>
      <w:bookmarkStart w:id="2372" w:name="_Toc114150733"/>
      <w:bookmarkStart w:id="2373" w:name="_Toc124151136"/>
      <w:bookmarkStart w:id="2374" w:name="_Toc124151656"/>
      <w:bookmarkStart w:id="2375" w:name="_Toc124152176"/>
      <w:bookmarkStart w:id="2376" w:name="_Toc130396708"/>
      <w:bookmarkStart w:id="2377" w:name="_Toc130397228"/>
      <w:bookmarkStart w:id="2378" w:name="_Toc137558332"/>
      <w:bookmarkStart w:id="2379" w:name="_Toc138862157"/>
      <w:bookmarkStart w:id="2380" w:name="_Toc145532214"/>
      <w:bookmarkStart w:id="2381" w:name="_Toc163218627"/>
      <w:bookmarkStart w:id="2382" w:name="_Toc176701958"/>
      <w:bookmarkStart w:id="2383" w:name="_Toc216435861"/>
      <w:r w:rsidRPr="00BE5108">
        <w:rPr>
          <w:rFonts w:eastAsiaTheme="minorEastAsia"/>
        </w:rPr>
        <w:t>6.3.2.2.1</w:t>
      </w:r>
      <w:r w:rsidRPr="00BE5108">
        <w:rPr>
          <w:rFonts w:eastAsiaTheme="minorEastAsia"/>
        </w:rPr>
        <w:tab/>
        <w:t>Definition and applicability</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84" w:name="_Toc73962830"/>
      <w:bookmarkStart w:id="2385" w:name="_Toc75260007"/>
      <w:bookmarkStart w:id="2386" w:name="_Toc75275548"/>
      <w:bookmarkStart w:id="2387" w:name="_Toc75276059"/>
      <w:bookmarkStart w:id="2388" w:name="_Toc76541558"/>
      <w:bookmarkStart w:id="2389" w:name="_Toc82437327"/>
      <w:bookmarkStart w:id="2390" w:name="_Toc89944693"/>
      <w:bookmarkStart w:id="2391" w:name="_Toc98753711"/>
      <w:bookmarkStart w:id="2392" w:name="_Toc106180697"/>
      <w:bookmarkStart w:id="2393" w:name="_Toc114150734"/>
      <w:bookmarkStart w:id="2394" w:name="_Toc124151137"/>
      <w:bookmarkStart w:id="2395" w:name="_Toc124151657"/>
      <w:bookmarkStart w:id="2396" w:name="_Toc124152177"/>
      <w:bookmarkStart w:id="2397" w:name="_Toc130396709"/>
      <w:bookmarkStart w:id="2398" w:name="_Toc130397229"/>
      <w:bookmarkStart w:id="2399" w:name="_Toc137558333"/>
      <w:bookmarkStart w:id="2400" w:name="_Toc138862158"/>
      <w:bookmarkStart w:id="2401" w:name="_Toc145532215"/>
      <w:bookmarkStart w:id="2402" w:name="_Toc163218628"/>
      <w:bookmarkStart w:id="2403" w:name="_Toc176701959"/>
      <w:bookmarkStart w:id="2404" w:name="_Toc216435862"/>
      <w:r w:rsidRPr="00BE5108">
        <w:rPr>
          <w:rFonts w:eastAsiaTheme="minorEastAsia"/>
        </w:rPr>
        <w:t>6.3.2.2.2</w:t>
      </w:r>
      <w:r w:rsidRPr="00BE5108">
        <w:rPr>
          <w:rFonts w:eastAsiaTheme="minorEastAsia"/>
        </w:rPr>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05" w:name="_Toc73962831"/>
      <w:bookmarkStart w:id="2406" w:name="_Toc75260008"/>
      <w:bookmarkStart w:id="2407" w:name="_Toc75275549"/>
      <w:bookmarkStart w:id="2408" w:name="_Toc75276060"/>
      <w:bookmarkStart w:id="2409" w:name="_Toc76541559"/>
      <w:bookmarkStart w:id="2410" w:name="_Toc82437328"/>
      <w:bookmarkStart w:id="2411" w:name="_Toc89944694"/>
      <w:bookmarkStart w:id="2412" w:name="_Toc98753712"/>
      <w:bookmarkStart w:id="2413" w:name="_Toc106180698"/>
      <w:bookmarkStart w:id="2414" w:name="_Toc114150735"/>
      <w:bookmarkStart w:id="2415" w:name="_Toc124151138"/>
      <w:bookmarkStart w:id="2416" w:name="_Toc124151658"/>
      <w:bookmarkStart w:id="2417" w:name="_Toc124152178"/>
      <w:bookmarkStart w:id="2418" w:name="_Toc130396710"/>
      <w:bookmarkStart w:id="2419" w:name="_Toc130397230"/>
      <w:bookmarkStart w:id="2420" w:name="_Toc137558334"/>
      <w:bookmarkStart w:id="2421" w:name="_Toc138862159"/>
      <w:bookmarkStart w:id="2422" w:name="_Toc145532216"/>
      <w:bookmarkStart w:id="2423" w:name="_Toc163218629"/>
      <w:bookmarkStart w:id="2424" w:name="_Toc176701960"/>
      <w:bookmarkStart w:id="2425" w:name="_Toc216435863"/>
      <w:r w:rsidRPr="00BE5108">
        <w:rPr>
          <w:rFonts w:eastAsiaTheme="minorEastAsia"/>
        </w:rPr>
        <w:t>6.3.2.2.3</w:t>
      </w:r>
      <w:r w:rsidRPr="00BE5108">
        <w:rPr>
          <w:rFonts w:eastAsiaTheme="minorEastAsia"/>
        </w:rPr>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26" w:name="_Toc73962832"/>
      <w:bookmarkStart w:id="2427" w:name="_Toc75260009"/>
      <w:bookmarkStart w:id="2428" w:name="_Toc75275550"/>
      <w:bookmarkStart w:id="2429" w:name="_Toc75276061"/>
      <w:bookmarkStart w:id="2430" w:name="_Toc76541560"/>
      <w:bookmarkStart w:id="2431" w:name="_Toc82437329"/>
      <w:bookmarkStart w:id="2432" w:name="_Toc89944695"/>
      <w:bookmarkStart w:id="2433" w:name="_Toc98753713"/>
      <w:bookmarkStart w:id="2434" w:name="_Toc106180699"/>
      <w:bookmarkStart w:id="2435" w:name="_Toc114150736"/>
      <w:bookmarkStart w:id="2436" w:name="_Toc124151139"/>
      <w:bookmarkStart w:id="2437" w:name="_Toc124151659"/>
      <w:bookmarkStart w:id="2438" w:name="_Toc124152179"/>
      <w:bookmarkStart w:id="2439" w:name="_Toc130396711"/>
      <w:bookmarkStart w:id="2440" w:name="_Toc130397231"/>
      <w:bookmarkStart w:id="2441" w:name="_Toc137558335"/>
      <w:bookmarkStart w:id="2442" w:name="_Toc138862160"/>
      <w:bookmarkStart w:id="2443" w:name="_Toc145532217"/>
      <w:bookmarkStart w:id="2444" w:name="_Toc163218630"/>
      <w:bookmarkStart w:id="2445" w:name="_Toc176701961"/>
      <w:bookmarkStart w:id="2446" w:name="_Toc216435864"/>
      <w:r w:rsidRPr="00BE5108">
        <w:rPr>
          <w:rFonts w:eastAsia="MS Mincho"/>
        </w:rPr>
        <w:t>6.3.2.3</w:t>
      </w:r>
      <w:r w:rsidRPr="00BE5108">
        <w:rPr>
          <w:rFonts w:eastAsia="MS Mincho"/>
        </w:rPr>
        <w:tab/>
        <w:t>Aggregate power tolerance for local area IAB-MT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53D573F" w14:textId="77777777" w:rsidR="00AD1976" w:rsidRPr="00BE5108" w:rsidRDefault="00AD1976" w:rsidP="00AD1976">
      <w:pPr>
        <w:pStyle w:val="Heading5"/>
        <w:rPr>
          <w:rFonts w:eastAsiaTheme="minorEastAsia"/>
        </w:rPr>
      </w:pPr>
      <w:bookmarkStart w:id="2447" w:name="_Toc73962833"/>
      <w:bookmarkStart w:id="2448" w:name="_Toc75260010"/>
      <w:bookmarkStart w:id="2449" w:name="_Toc75275551"/>
      <w:bookmarkStart w:id="2450" w:name="_Toc75276062"/>
      <w:bookmarkStart w:id="2451" w:name="_Toc76541561"/>
      <w:bookmarkStart w:id="2452" w:name="_Toc82437330"/>
      <w:bookmarkStart w:id="2453" w:name="_Toc89944696"/>
      <w:bookmarkStart w:id="2454" w:name="_Toc98753714"/>
      <w:bookmarkStart w:id="2455" w:name="_Toc106180700"/>
      <w:bookmarkStart w:id="2456" w:name="_Toc114150737"/>
      <w:bookmarkStart w:id="2457" w:name="_Toc124151140"/>
      <w:bookmarkStart w:id="2458" w:name="_Toc124151660"/>
      <w:bookmarkStart w:id="2459" w:name="_Toc124152180"/>
      <w:bookmarkStart w:id="2460" w:name="_Toc130396712"/>
      <w:bookmarkStart w:id="2461" w:name="_Toc130397232"/>
      <w:bookmarkStart w:id="2462" w:name="_Toc137558336"/>
      <w:bookmarkStart w:id="2463" w:name="_Toc138862161"/>
      <w:bookmarkStart w:id="2464" w:name="_Toc145532218"/>
      <w:bookmarkStart w:id="2465" w:name="_Toc163218631"/>
      <w:bookmarkStart w:id="2466" w:name="_Toc176701962"/>
      <w:bookmarkStart w:id="2467" w:name="_Toc216435865"/>
      <w:r w:rsidRPr="00BE5108">
        <w:rPr>
          <w:rFonts w:eastAsiaTheme="minorEastAsia"/>
        </w:rPr>
        <w:t>6.3.2.3.1</w:t>
      </w:r>
      <w:r w:rsidRPr="00BE5108">
        <w:rPr>
          <w:rFonts w:eastAsiaTheme="minorEastAsia"/>
        </w:rPr>
        <w:tab/>
        <w:t>Definition and applicability</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68" w:name="_Toc73962834"/>
      <w:bookmarkStart w:id="2469" w:name="_Toc75260011"/>
      <w:bookmarkStart w:id="2470" w:name="_Toc75275552"/>
      <w:bookmarkStart w:id="2471" w:name="_Toc75276063"/>
      <w:bookmarkStart w:id="2472" w:name="_Toc76541562"/>
      <w:bookmarkStart w:id="2473" w:name="_Toc82437331"/>
      <w:bookmarkStart w:id="2474" w:name="_Toc89944697"/>
      <w:bookmarkStart w:id="2475" w:name="_Toc98753715"/>
      <w:bookmarkStart w:id="2476" w:name="_Toc106180701"/>
      <w:bookmarkStart w:id="2477" w:name="_Toc114150738"/>
      <w:bookmarkStart w:id="2478" w:name="_Toc124151141"/>
      <w:bookmarkStart w:id="2479" w:name="_Toc124151661"/>
      <w:bookmarkStart w:id="2480" w:name="_Toc124152181"/>
      <w:bookmarkStart w:id="2481" w:name="_Toc130396713"/>
      <w:bookmarkStart w:id="2482" w:name="_Toc130397233"/>
      <w:bookmarkStart w:id="2483" w:name="_Toc137558337"/>
      <w:bookmarkStart w:id="2484" w:name="_Toc138862162"/>
      <w:bookmarkStart w:id="2485" w:name="_Toc145532219"/>
      <w:bookmarkStart w:id="2486" w:name="_Toc163218632"/>
      <w:bookmarkStart w:id="2487" w:name="_Toc176701963"/>
      <w:bookmarkStart w:id="2488" w:name="_Toc216435866"/>
      <w:r w:rsidRPr="00BE5108">
        <w:rPr>
          <w:rFonts w:eastAsiaTheme="minorEastAsia"/>
        </w:rPr>
        <w:lastRenderedPageBreak/>
        <w:t>6.3.2.3.2</w:t>
      </w:r>
      <w:r w:rsidRPr="00BE5108">
        <w:rPr>
          <w:rFonts w:eastAsiaTheme="minorEastAsia"/>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9" w:name="_Toc73962835"/>
      <w:bookmarkStart w:id="2490" w:name="_Toc75260012"/>
      <w:bookmarkStart w:id="2491" w:name="_Toc75275553"/>
      <w:bookmarkStart w:id="2492" w:name="_Toc75276064"/>
      <w:bookmarkStart w:id="2493" w:name="_Toc76541563"/>
      <w:bookmarkStart w:id="2494" w:name="_Toc82437332"/>
      <w:bookmarkStart w:id="2495" w:name="_Toc89944698"/>
      <w:bookmarkStart w:id="2496" w:name="_Toc98753716"/>
      <w:bookmarkStart w:id="2497" w:name="_Toc106180702"/>
      <w:bookmarkStart w:id="2498" w:name="_Toc114150739"/>
      <w:bookmarkStart w:id="2499" w:name="_Toc124151142"/>
      <w:bookmarkStart w:id="2500" w:name="_Toc124151662"/>
      <w:bookmarkStart w:id="2501" w:name="_Toc124152182"/>
      <w:bookmarkStart w:id="2502" w:name="_Toc130396714"/>
      <w:bookmarkStart w:id="2503" w:name="_Toc130397234"/>
      <w:bookmarkStart w:id="2504" w:name="_Toc137558338"/>
      <w:bookmarkStart w:id="2505" w:name="_Toc138862163"/>
      <w:bookmarkStart w:id="2506" w:name="_Toc145532220"/>
      <w:bookmarkStart w:id="2507" w:name="_Toc163218633"/>
      <w:bookmarkStart w:id="2508" w:name="_Toc176701964"/>
      <w:bookmarkStart w:id="2509" w:name="_Toc216435867"/>
      <w:r w:rsidRPr="00BE5108">
        <w:rPr>
          <w:rFonts w:eastAsiaTheme="minorEastAsia"/>
        </w:rPr>
        <w:t>6.3.2.3.3</w:t>
      </w:r>
      <w:r w:rsidRPr="00BE5108">
        <w:rPr>
          <w:rFonts w:eastAsiaTheme="minorEastAsia"/>
        </w:rPr>
        <w:tab/>
        <w:t>Test purpose</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0" w:name="_Toc73962836"/>
      <w:bookmarkStart w:id="2511" w:name="_Toc75260013"/>
      <w:bookmarkStart w:id="2512" w:name="_Toc75275554"/>
      <w:bookmarkStart w:id="2513" w:name="_Toc75276065"/>
      <w:bookmarkStart w:id="2514" w:name="_Toc76541564"/>
      <w:bookmarkStart w:id="2515" w:name="_Toc82437333"/>
      <w:bookmarkStart w:id="2516" w:name="_Toc89944699"/>
      <w:bookmarkStart w:id="2517" w:name="_Toc98753717"/>
      <w:bookmarkStart w:id="2518" w:name="_Toc106180703"/>
      <w:bookmarkStart w:id="2519" w:name="_Toc114150740"/>
      <w:bookmarkStart w:id="2520" w:name="_Toc124151143"/>
      <w:bookmarkStart w:id="2521" w:name="_Toc124151663"/>
      <w:bookmarkStart w:id="2522" w:name="_Toc124152183"/>
      <w:bookmarkStart w:id="2523" w:name="_Toc130396715"/>
      <w:bookmarkStart w:id="2524" w:name="_Toc130397235"/>
      <w:bookmarkStart w:id="2525" w:name="_Toc137558339"/>
      <w:bookmarkStart w:id="2526" w:name="_Toc138862164"/>
      <w:bookmarkStart w:id="2527" w:name="_Toc145532221"/>
      <w:bookmarkStart w:id="2528" w:name="_Toc163218634"/>
      <w:bookmarkStart w:id="2529" w:name="_Toc176701965"/>
      <w:bookmarkStart w:id="2530" w:name="_Toc216435868"/>
      <w:r w:rsidRPr="00BE5108">
        <w:rPr>
          <w:rFonts w:eastAsiaTheme="minorEastAsia"/>
        </w:rPr>
        <w:t>6.4</w:t>
      </w:r>
      <w:r w:rsidRPr="00BE5108">
        <w:rPr>
          <w:rFonts w:eastAsiaTheme="minorEastAsia"/>
        </w:rPr>
        <w:tab/>
        <w:t>Transmit ON/OFF power</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380D8BB" w14:textId="77777777" w:rsidR="008D3EE5" w:rsidRPr="00BE5108" w:rsidRDefault="008D3EE5" w:rsidP="00EF3135">
      <w:pPr>
        <w:pStyle w:val="Heading3"/>
        <w:rPr>
          <w:rFonts w:eastAsiaTheme="minorEastAsia"/>
        </w:rPr>
      </w:pPr>
      <w:bookmarkStart w:id="2531" w:name="_Toc73962837"/>
      <w:bookmarkStart w:id="2532" w:name="_Toc75260014"/>
      <w:bookmarkStart w:id="2533" w:name="_Toc75275555"/>
      <w:bookmarkStart w:id="2534" w:name="_Toc75276066"/>
      <w:bookmarkStart w:id="2535" w:name="_Toc76541565"/>
      <w:bookmarkStart w:id="2536" w:name="_Toc82437334"/>
      <w:bookmarkStart w:id="2537" w:name="_Toc89944700"/>
      <w:bookmarkStart w:id="2538" w:name="_Toc98753718"/>
      <w:bookmarkStart w:id="2539" w:name="_Toc106180704"/>
      <w:bookmarkStart w:id="2540" w:name="_Toc114150741"/>
      <w:bookmarkStart w:id="2541" w:name="_Toc124151144"/>
      <w:bookmarkStart w:id="2542" w:name="_Toc124151664"/>
      <w:bookmarkStart w:id="2543" w:name="_Toc124152184"/>
      <w:bookmarkStart w:id="2544" w:name="_Toc130396716"/>
      <w:bookmarkStart w:id="2545" w:name="_Toc130397236"/>
      <w:bookmarkStart w:id="2546" w:name="_Toc137558340"/>
      <w:bookmarkStart w:id="2547" w:name="_Toc138862165"/>
      <w:bookmarkStart w:id="2548" w:name="_Toc145532222"/>
      <w:bookmarkStart w:id="2549" w:name="_Toc163218635"/>
      <w:bookmarkStart w:id="2550" w:name="_Toc176701966"/>
      <w:bookmarkStart w:id="2551" w:name="_Toc216435869"/>
      <w:r w:rsidRPr="00BE5108">
        <w:rPr>
          <w:rFonts w:eastAsiaTheme="minorEastAsia"/>
        </w:rPr>
        <w:t>6.4.1</w:t>
      </w:r>
      <w:r w:rsidRPr="00BE5108">
        <w:rPr>
          <w:rFonts w:eastAsiaTheme="minorEastAsia"/>
        </w:rPr>
        <w:tab/>
        <w:t>Transmitter OFF power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0778F7" w14:textId="77777777" w:rsidR="008D3EE5" w:rsidRPr="00BE5108" w:rsidRDefault="008D3EE5" w:rsidP="00EF3135">
      <w:pPr>
        <w:pStyle w:val="Heading4"/>
        <w:rPr>
          <w:rFonts w:eastAsiaTheme="minorEastAsia"/>
        </w:rPr>
      </w:pPr>
      <w:bookmarkStart w:id="2552" w:name="_Toc73962838"/>
      <w:bookmarkStart w:id="2553" w:name="_Toc75260015"/>
      <w:bookmarkStart w:id="2554" w:name="_Toc75275556"/>
      <w:bookmarkStart w:id="2555" w:name="_Toc75276067"/>
      <w:bookmarkStart w:id="2556" w:name="_Toc76541566"/>
      <w:bookmarkStart w:id="2557" w:name="_Toc82437335"/>
      <w:bookmarkStart w:id="2558" w:name="_Toc89944701"/>
      <w:bookmarkStart w:id="2559" w:name="_Toc98753719"/>
      <w:bookmarkStart w:id="2560" w:name="_Toc106180705"/>
      <w:bookmarkStart w:id="2561" w:name="_Toc114150742"/>
      <w:bookmarkStart w:id="2562" w:name="_Toc124151145"/>
      <w:bookmarkStart w:id="2563" w:name="_Toc124151665"/>
      <w:bookmarkStart w:id="2564" w:name="_Toc124152185"/>
      <w:bookmarkStart w:id="2565" w:name="_Toc130396717"/>
      <w:bookmarkStart w:id="2566" w:name="_Toc130397237"/>
      <w:bookmarkStart w:id="2567" w:name="_Toc137558341"/>
      <w:bookmarkStart w:id="2568" w:name="_Toc138862166"/>
      <w:bookmarkStart w:id="2569" w:name="_Toc145532223"/>
      <w:bookmarkStart w:id="2570" w:name="_Toc163218636"/>
      <w:bookmarkStart w:id="2571" w:name="_Toc176701967"/>
      <w:bookmarkStart w:id="2572" w:name="_Toc216435870"/>
      <w:r w:rsidRPr="00BE5108">
        <w:rPr>
          <w:rFonts w:eastAsiaTheme="minorEastAsia"/>
        </w:rPr>
        <w:t>6.4.1.1</w:t>
      </w:r>
      <w:r w:rsidRPr="00BE5108">
        <w:rPr>
          <w:rFonts w:eastAsiaTheme="minorEastAsia"/>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73" w:name="_Toc73962839"/>
      <w:bookmarkStart w:id="2574" w:name="_Toc75260016"/>
      <w:bookmarkStart w:id="2575" w:name="_Toc75275557"/>
      <w:bookmarkStart w:id="2576" w:name="_Toc75276068"/>
      <w:bookmarkStart w:id="2577" w:name="_Toc76541567"/>
      <w:bookmarkStart w:id="2578" w:name="_Toc82437336"/>
      <w:bookmarkStart w:id="2579" w:name="_Toc89944702"/>
      <w:bookmarkStart w:id="2580" w:name="_Toc98753720"/>
      <w:bookmarkStart w:id="2581" w:name="_Toc106180706"/>
      <w:bookmarkStart w:id="2582" w:name="_Toc114150743"/>
      <w:bookmarkStart w:id="2583" w:name="_Toc124151146"/>
      <w:bookmarkStart w:id="2584" w:name="_Toc124151666"/>
      <w:bookmarkStart w:id="2585" w:name="_Toc124152186"/>
      <w:bookmarkStart w:id="2586" w:name="_Toc130396718"/>
      <w:bookmarkStart w:id="2587" w:name="_Toc130397238"/>
      <w:bookmarkStart w:id="2588" w:name="_Toc137558342"/>
      <w:bookmarkStart w:id="2589" w:name="_Toc138862167"/>
      <w:bookmarkStart w:id="2590" w:name="_Toc145532224"/>
      <w:bookmarkStart w:id="2591" w:name="_Toc163218637"/>
      <w:bookmarkStart w:id="2592" w:name="_Toc176701968"/>
      <w:bookmarkStart w:id="2593" w:name="_Toc216435871"/>
      <w:r w:rsidRPr="00BE5108">
        <w:rPr>
          <w:rFonts w:eastAsiaTheme="minorEastAsia"/>
        </w:rPr>
        <w:t>6.4.1.2</w:t>
      </w:r>
      <w:r w:rsidRPr="00BE5108">
        <w:rPr>
          <w:rFonts w:eastAsiaTheme="minorEastAsia"/>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94" w:name="_Toc73962840"/>
      <w:bookmarkStart w:id="2595" w:name="_Toc75260017"/>
      <w:bookmarkStart w:id="2596" w:name="_Toc75275558"/>
      <w:bookmarkStart w:id="2597" w:name="_Toc75276069"/>
      <w:bookmarkStart w:id="2598" w:name="_Toc76541568"/>
      <w:bookmarkStart w:id="2599" w:name="_Toc82437337"/>
      <w:bookmarkStart w:id="2600" w:name="_Toc89944703"/>
      <w:bookmarkStart w:id="2601" w:name="_Toc98753721"/>
      <w:bookmarkStart w:id="2602" w:name="_Toc106180707"/>
      <w:bookmarkStart w:id="2603" w:name="_Toc114150744"/>
      <w:bookmarkStart w:id="2604" w:name="_Toc124151147"/>
      <w:bookmarkStart w:id="2605" w:name="_Toc124151667"/>
      <w:bookmarkStart w:id="2606" w:name="_Toc124152187"/>
      <w:bookmarkStart w:id="2607" w:name="_Toc130396719"/>
      <w:bookmarkStart w:id="2608" w:name="_Toc130397239"/>
      <w:bookmarkStart w:id="2609" w:name="_Toc137558343"/>
      <w:bookmarkStart w:id="2610" w:name="_Toc138862168"/>
      <w:bookmarkStart w:id="2611" w:name="_Toc145532225"/>
      <w:bookmarkStart w:id="2612" w:name="_Toc163218638"/>
      <w:bookmarkStart w:id="2613" w:name="_Toc176701969"/>
      <w:bookmarkStart w:id="2614" w:name="_Toc216435872"/>
      <w:r w:rsidRPr="00BE5108">
        <w:rPr>
          <w:rFonts w:eastAsiaTheme="minorEastAsia"/>
        </w:rPr>
        <w:t>6.4.1.3</w:t>
      </w:r>
      <w:r w:rsidRPr="00BE5108">
        <w:rPr>
          <w:rFonts w:eastAsiaTheme="minorEastAsia"/>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15" w:name="_Toc73962841"/>
      <w:bookmarkStart w:id="2616" w:name="_Toc75260018"/>
      <w:bookmarkStart w:id="2617" w:name="_Toc75275559"/>
      <w:bookmarkStart w:id="2618" w:name="_Toc75276070"/>
      <w:bookmarkStart w:id="2619" w:name="_Toc76541569"/>
      <w:bookmarkStart w:id="2620" w:name="_Toc82437338"/>
      <w:bookmarkStart w:id="2621" w:name="_Toc89944704"/>
      <w:bookmarkStart w:id="2622" w:name="_Toc98753722"/>
      <w:bookmarkStart w:id="2623" w:name="_Toc106180708"/>
      <w:bookmarkStart w:id="2624" w:name="_Toc114150745"/>
      <w:bookmarkStart w:id="2625" w:name="_Toc124151148"/>
      <w:bookmarkStart w:id="2626" w:name="_Toc124151668"/>
      <w:bookmarkStart w:id="2627" w:name="_Toc124152188"/>
      <w:bookmarkStart w:id="2628" w:name="_Toc130396720"/>
      <w:bookmarkStart w:id="2629" w:name="_Toc130397240"/>
      <w:bookmarkStart w:id="2630" w:name="_Toc137558344"/>
      <w:bookmarkStart w:id="2631" w:name="_Toc138862169"/>
      <w:bookmarkStart w:id="2632" w:name="_Toc145532226"/>
      <w:bookmarkStart w:id="2633" w:name="_Toc163218639"/>
      <w:bookmarkStart w:id="2634" w:name="_Toc176701970"/>
      <w:bookmarkStart w:id="2635" w:name="_Toc216435873"/>
      <w:r w:rsidRPr="00BE5108">
        <w:rPr>
          <w:rFonts w:eastAsiaTheme="minorEastAsia"/>
        </w:rPr>
        <w:t>6.4.1.4</w:t>
      </w:r>
      <w:r w:rsidRPr="00BE5108">
        <w:rPr>
          <w:rFonts w:eastAsiaTheme="minorEastAsia"/>
        </w:rPr>
        <w:tab/>
        <w:t>Method of test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36" w:name="_Toc73962842"/>
      <w:bookmarkStart w:id="2637" w:name="_Toc75260019"/>
      <w:bookmarkStart w:id="2638" w:name="_Toc75275560"/>
      <w:bookmarkStart w:id="2639" w:name="_Toc75276071"/>
      <w:bookmarkStart w:id="2640" w:name="_Toc76541570"/>
      <w:bookmarkStart w:id="2641" w:name="_Toc82437339"/>
      <w:bookmarkStart w:id="2642" w:name="_Toc89944705"/>
      <w:bookmarkStart w:id="2643" w:name="_Toc98753723"/>
      <w:bookmarkStart w:id="2644" w:name="_Toc106180709"/>
      <w:bookmarkStart w:id="2645" w:name="_Toc114150746"/>
      <w:bookmarkStart w:id="2646" w:name="_Toc124151149"/>
      <w:bookmarkStart w:id="2647" w:name="_Toc124151669"/>
      <w:bookmarkStart w:id="2648" w:name="_Toc124152189"/>
      <w:bookmarkStart w:id="2649" w:name="_Toc130396721"/>
      <w:bookmarkStart w:id="2650" w:name="_Toc130397241"/>
      <w:bookmarkStart w:id="2651" w:name="_Toc137558345"/>
      <w:bookmarkStart w:id="2652" w:name="_Toc138862170"/>
      <w:bookmarkStart w:id="2653" w:name="_Toc145532227"/>
      <w:bookmarkStart w:id="2654" w:name="_Toc163218640"/>
      <w:bookmarkStart w:id="2655" w:name="_Toc176701971"/>
      <w:bookmarkStart w:id="2656" w:name="_Toc216435874"/>
      <w:r w:rsidRPr="00BE5108">
        <w:rPr>
          <w:rFonts w:eastAsiaTheme="minorEastAsia"/>
        </w:rPr>
        <w:t>6.4.1.5</w:t>
      </w:r>
      <w:r w:rsidRPr="00BE5108">
        <w:rPr>
          <w:rFonts w:eastAsiaTheme="minorEastAsia"/>
        </w:rPr>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57" w:name="_Toc73962843"/>
      <w:bookmarkStart w:id="2658" w:name="_Toc75260020"/>
      <w:bookmarkStart w:id="2659" w:name="_Toc75275561"/>
      <w:bookmarkStart w:id="2660" w:name="_Toc75276072"/>
      <w:bookmarkStart w:id="2661" w:name="_Toc76541571"/>
      <w:bookmarkStart w:id="2662" w:name="_Toc82437340"/>
      <w:bookmarkStart w:id="2663" w:name="_Toc89944706"/>
      <w:bookmarkStart w:id="2664" w:name="_Toc98753724"/>
      <w:bookmarkStart w:id="2665" w:name="_Toc106180710"/>
      <w:bookmarkStart w:id="2666" w:name="_Toc114150747"/>
      <w:bookmarkStart w:id="2667" w:name="_Toc124151150"/>
      <w:bookmarkStart w:id="2668" w:name="_Toc124151670"/>
      <w:bookmarkStart w:id="2669" w:name="_Toc124152190"/>
      <w:bookmarkStart w:id="2670" w:name="_Toc130396722"/>
      <w:bookmarkStart w:id="2671" w:name="_Toc130397242"/>
      <w:bookmarkStart w:id="2672" w:name="_Toc137558346"/>
      <w:bookmarkStart w:id="2673" w:name="_Toc138862171"/>
      <w:bookmarkStart w:id="2674" w:name="_Toc145532228"/>
      <w:bookmarkStart w:id="2675" w:name="_Toc163218641"/>
      <w:bookmarkStart w:id="2676" w:name="_Toc176701972"/>
      <w:bookmarkStart w:id="2677" w:name="_Toc216435875"/>
      <w:r w:rsidRPr="00BE5108">
        <w:rPr>
          <w:rFonts w:eastAsiaTheme="minorEastAsia"/>
        </w:rPr>
        <w:t>6.4.2</w:t>
      </w:r>
      <w:r w:rsidRPr="00BE5108">
        <w:rPr>
          <w:rFonts w:eastAsiaTheme="minorEastAsia"/>
        </w:rPr>
        <w:tab/>
        <w:t>Transmitter transient period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9C3DFF5" w14:textId="77777777" w:rsidR="008D3EE5" w:rsidRPr="00BE5108" w:rsidRDefault="008D3EE5" w:rsidP="00EF3135">
      <w:pPr>
        <w:pStyle w:val="Heading4"/>
        <w:rPr>
          <w:rFonts w:eastAsiaTheme="minorEastAsia"/>
        </w:rPr>
      </w:pPr>
      <w:bookmarkStart w:id="2678" w:name="_Toc73962844"/>
      <w:bookmarkStart w:id="2679" w:name="_Toc75260021"/>
      <w:bookmarkStart w:id="2680" w:name="_Toc75275562"/>
      <w:bookmarkStart w:id="2681" w:name="_Toc75276073"/>
      <w:bookmarkStart w:id="2682" w:name="_Toc76541572"/>
      <w:bookmarkStart w:id="2683" w:name="_Toc82437341"/>
      <w:bookmarkStart w:id="2684" w:name="_Toc89944707"/>
      <w:bookmarkStart w:id="2685" w:name="_Toc98753725"/>
      <w:bookmarkStart w:id="2686" w:name="_Toc106180711"/>
      <w:bookmarkStart w:id="2687" w:name="_Toc114150748"/>
      <w:bookmarkStart w:id="2688" w:name="_Toc124151151"/>
      <w:bookmarkStart w:id="2689" w:name="_Toc124151671"/>
      <w:bookmarkStart w:id="2690" w:name="_Toc124152191"/>
      <w:bookmarkStart w:id="2691" w:name="_Toc130396723"/>
      <w:bookmarkStart w:id="2692" w:name="_Toc130397243"/>
      <w:bookmarkStart w:id="2693" w:name="_Toc137558347"/>
      <w:bookmarkStart w:id="2694" w:name="_Toc138862172"/>
      <w:bookmarkStart w:id="2695" w:name="_Toc145532229"/>
      <w:bookmarkStart w:id="2696" w:name="_Toc163218642"/>
      <w:bookmarkStart w:id="2697" w:name="_Toc176701973"/>
      <w:bookmarkStart w:id="2698" w:name="_Toc216435876"/>
      <w:r w:rsidRPr="00BE5108">
        <w:rPr>
          <w:rFonts w:eastAsiaTheme="minorEastAsia"/>
        </w:rPr>
        <w:t>6.4.2.1</w:t>
      </w:r>
      <w:r w:rsidRPr="00BE5108">
        <w:rPr>
          <w:rFonts w:eastAsiaTheme="minorEastAsia"/>
        </w:rP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99" w:name="_Toc73962845"/>
      <w:bookmarkStart w:id="2700" w:name="_Toc75260022"/>
      <w:bookmarkStart w:id="2701" w:name="_Toc75275563"/>
      <w:bookmarkStart w:id="2702" w:name="_Toc75276074"/>
      <w:bookmarkStart w:id="2703" w:name="_Toc76541573"/>
      <w:bookmarkStart w:id="2704" w:name="_Toc82437342"/>
      <w:bookmarkStart w:id="2705" w:name="_Toc89944708"/>
      <w:bookmarkStart w:id="2706" w:name="_Toc98753726"/>
      <w:bookmarkStart w:id="2707" w:name="_Toc106180712"/>
      <w:bookmarkStart w:id="2708" w:name="_Toc114150749"/>
      <w:bookmarkStart w:id="2709" w:name="_Toc124151152"/>
      <w:bookmarkStart w:id="2710" w:name="_Toc124151672"/>
      <w:bookmarkStart w:id="2711" w:name="_Toc124152192"/>
      <w:bookmarkStart w:id="2712" w:name="_Toc130396724"/>
      <w:bookmarkStart w:id="2713" w:name="_Toc130397244"/>
      <w:bookmarkStart w:id="2714" w:name="_Toc137558348"/>
      <w:bookmarkStart w:id="2715" w:name="_Toc138862173"/>
      <w:bookmarkStart w:id="2716" w:name="_Toc145532230"/>
      <w:bookmarkStart w:id="2717" w:name="_Toc163218643"/>
      <w:bookmarkStart w:id="2718" w:name="_Toc176701974"/>
      <w:bookmarkStart w:id="2719" w:name="_Toc216435877"/>
      <w:r w:rsidRPr="00BE5108">
        <w:rPr>
          <w:rFonts w:eastAsiaTheme="minorEastAsia"/>
        </w:rPr>
        <w:t>6.4.2.2</w:t>
      </w:r>
      <w:r w:rsidRPr="00BE5108">
        <w:rPr>
          <w:rFonts w:eastAsiaTheme="minorEastAsia"/>
        </w:rPr>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0" w:name="_Toc73962846"/>
      <w:bookmarkStart w:id="2721" w:name="_Toc75260023"/>
      <w:bookmarkStart w:id="2722" w:name="_Toc75275564"/>
      <w:bookmarkStart w:id="2723" w:name="_Toc75276075"/>
      <w:bookmarkStart w:id="2724" w:name="_Toc76541574"/>
      <w:bookmarkStart w:id="2725" w:name="_Toc82437343"/>
      <w:bookmarkStart w:id="2726" w:name="_Toc89944709"/>
      <w:bookmarkStart w:id="2727" w:name="_Toc98753727"/>
      <w:bookmarkStart w:id="2728" w:name="_Toc106180713"/>
      <w:bookmarkStart w:id="2729" w:name="_Toc114150750"/>
      <w:bookmarkStart w:id="2730" w:name="_Toc124151153"/>
      <w:bookmarkStart w:id="2731" w:name="_Toc124151673"/>
      <w:bookmarkStart w:id="2732" w:name="_Toc124152193"/>
      <w:bookmarkStart w:id="2733" w:name="_Toc130396725"/>
      <w:bookmarkStart w:id="2734" w:name="_Toc130397245"/>
      <w:bookmarkStart w:id="2735" w:name="_Toc137558349"/>
      <w:bookmarkStart w:id="2736" w:name="_Toc138862174"/>
      <w:bookmarkStart w:id="2737" w:name="_Toc145532231"/>
      <w:bookmarkStart w:id="2738" w:name="_Toc163218644"/>
      <w:bookmarkStart w:id="2739" w:name="_Toc176701975"/>
      <w:bookmarkStart w:id="2740" w:name="_Toc216435878"/>
      <w:r w:rsidRPr="00BE5108">
        <w:rPr>
          <w:rFonts w:eastAsiaTheme="minorEastAsia"/>
        </w:rPr>
        <w:t>6.4.2.3</w:t>
      </w:r>
      <w:r w:rsidRPr="00BE5108">
        <w:rPr>
          <w:rFonts w:eastAsiaTheme="minorEastAsia"/>
        </w:rP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1" w:name="_Toc73962847"/>
      <w:bookmarkStart w:id="2742" w:name="_Toc75260024"/>
      <w:bookmarkStart w:id="2743" w:name="_Toc75275565"/>
      <w:bookmarkStart w:id="2744" w:name="_Toc75276076"/>
      <w:bookmarkStart w:id="2745" w:name="_Toc76541575"/>
      <w:bookmarkStart w:id="2746" w:name="_Toc82437344"/>
      <w:bookmarkStart w:id="2747" w:name="_Toc89944710"/>
      <w:bookmarkStart w:id="2748" w:name="_Toc98753728"/>
      <w:bookmarkStart w:id="2749" w:name="_Toc106180714"/>
      <w:bookmarkStart w:id="2750" w:name="_Toc114150751"/>
      <w:bookmarkStart w:id="2751" w:name="_Toc124151154"/>
      <w:bookmarkStart w:id="2752" w:name="_Toc124151674"/>
      <w:bookmarkStart w:id="2753" w:name="_Toc124152194"/>
      <w:bookmarkStart w:id="2754" w:name="_Toc130396726"/>
      <w:bookmarkStart w:id="2755" w:name="_Toc130397246"/>
      <w:bookmarkStart w:id="2756" w:name="_Toc137558350"/>
      <w:bookmarkStart w:id="2757" w:name="_Toc138862175"/>
      <w:bookmarkStart w:id="2758" w:name="_Toc145532232"/>
      <w:bookmarkStart w:id="2759" w:name="_Toc163218645"/>
      <w:bookmarkStart w:id="2760" w:name="_Toc176701976"/>
      <w:bookmarkStart w:id="2761" w:name="_Toc216435879"/>
      <w:r w:rsidRPr="00BE5108">
        <w:rPr>
          <w:rFonts w:eastAsiaTheme="minorEastAsia"/>
        </w:rPr>
        <w:t>6.4.2.4</w:t>
      </w:r>
      <w:r w:rsidRPr="00BE5108">
        <w:rPr>
          <w:rFonts w:eastAsiaTheme="minorEastAsia"/>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0D6E83" w14:textId="77777777" w:rsidR="008D3EE5" w:rsidRPr="00BE5108" w:rsidRDefault="008D3EE5" w:rsidP="00EF3135">
      <w:pPr>
        <w:pStyle w:val="Heading5"/>
        <w:rPr>
          <w:rFonts w:eastAsiaTheme="minorEastAsia"/>
        </w:rPr>
      </w:pPr>
      <w:bookmarkStart w:id="2762" w:name="_Toc73962848"/>
      <w:bookmarkStart w:id="2763" w:name="_Toc75260025"/>
      <w:bookmarkStart w:id="2764" w:name="_Toc75275566"/>
      <w:bookmarkStart w:id="2765" w:name="_Toc75276077"/>
      <w:bookmarkStart w:id="2766" w:name="_Toc76541576"/>
      <w:bookmarkStart w:id="2767" w:name="_Toc82437345"/>
      <w:bookmarkStart w:id="2768" w:name="_Toc89944711"/>
      <w:bookmarkStart w:id="2769" w:name="_Toc98753729"/>
      <w:bookmarkStart w:id="2770" w:name="_Toc106180715"/>
      <w:bookmarkStart w:id="2771" w:name="_Toc114150752"/>
      <w:bookmarkStart w:id="2772" w:name="_Toc124151155"/>
      <w:bookmarkStart w:id="2773" w:name="_Toc124151675"/>
      <w:bookmarkStart w:id="2774" w:name="_Toc124152195"/>
      <w:bookmarkStart w:id="2775" w:name="_Toc130396727"/>
      <w:bookmarkStart w:id="2776" w:name="_Toc130397247"/>
      <w:bookmarkStart w:id="2777" w:name="_Toc137558351"/>
      <w:bookmarkStart w:id="2778" w:name="_Toc138862176"/>
      <w:bookmarkStart w:id="2779" w:name="_Toc145532233"/>
      <w:bookmarkStart w:id="2780" w:name="_Toc163218646"/>
      <w:bookmarkStart w:id="2781" w:name="_Toc176701977"/>
      <w:bookmarkStart w:id="2782" w:name="_Toc216435880"/>
      <w:r w:rsidRPr="00BE5108">
        <w:rPr>
          <w:rFonts w:eastAsiaTheme="minorEastAsia"/>
        </w:rPr>
        <w:t>6.4.2.4.1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83" w:name="_Toc73962849"/>
      <w:bookmarkStart w:id="2784" w:name="_Toc75260026"/>
      <w:bookmarkStart w:id="2785" w:name="_Toc75275567"/>
      <w:bookmarkStart w:id="2786" w:name="_Toc75276078"/>
      <w:bookmarkStart w:id="2787" w:name="_Toc76541577"/>
      <w:bookmarkStart w:id="2788" w:name="_Toc82437346"/>
      <w:bookmarkStart w:id="2789" w:name="_Toc89944712"/>
      <w:bookmarkStart w:id="2790" w:name="_Toc98753730"/>
      <w:bookmarkStart w:id="2791" w:name="_Toc106180716"/>
      <w:bookmarkStart w:id="2792" w:name="_Toc114150753"/>
      <w:bookmarkStart w:id="2793" w:name="_Toc124151156"/>
      <w:bookmarkStart w:id="2794" w:name="_Toc124151676"/>
      <w:bookmarkStart w:id="2795" w:name="_Toc124152196"/>
      <w:bookmarkStart w:id="2796" w:name="_Toc130396728"/>
      <w:bookmarkStart w:id="2797" w:name="_Toc130397248"/>
      <w:bookmarkStart w:id="2798" w:name="_Toc137558352"/>
      <w:bookmarkStart w:id="2799" w:name="_Toc138862177"/>
      <w:bookmarkStart w:id="2800" w:name="_Toc145532234"/>
      <w:bookmarkStart w:id="2801" w:name="_Toc163218647"/>
      <w:bookmarkStart w:id="2802" w:name="_Toc176701978"/>
      <w:bookmarkStart w:id="2803" w:name="_Toc216435881"/>
      <w:r w:rsidRPr="00BE5108">
        <w:rPr>
          <w:rFonts w:eastAsiaTheme="minorEastAsia"/>
        </w:rPr>
        <w:lastRenderedPageBreak/>
        <w:t>6.4.2.4.2</w:t>
      </w:r>
      <w:r w:rsidRPr="00BE5108">
        <w:rPr>
          <w:rFonts w:eastAsiaTheme="minorEastAsia"/>
        </w:rPr>
        <w:tab/>
        <w:t>Procedure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04" w:name="_Toc73962850"/>
      <w:bookmarkStart w:id="2805" w:name="_Toc75260027"/>
      <w:bookmarkStart w:id="2806" w:name="_Toc75275568"/>
      <w:bookmarkStart w:id="2807" w:name="_Toc75276079"/>
      <w:bookmarkStart w:id="2808" w:name="_Toc76541578"/>
      <w:bookmarkStart w:id="2809" w:name="_Toc82437347"/>
      <w:bookmarkStart w:id="2810" w:name="_Toc89944713"/>
      <w:bookmarkStart w:id="2811" w:name="_Toc98753731"/>
      <w:bookmarkStart w:id="2812" w:name="_Toc106180717"/>
      <w:bookmarkStart w:id="2813" w:name="_Toc114150754"/>
      <w:bookmarkStart w:id="2814" w:name="_Toc124151157"/>
      <w:bookmarkStart w:id="2815" w:name="_Toc124151677"/>
      <w:bookmarkStart w:id="2816" w:name="_Toc124152197"/>
      <w:bookmarkStart w:id="2817" w:name="_Toc130396729"/>
      <w:bookmarkStart w:id="2818" w:name="_Toc130397249"/>
      <w:bookmarkStart w:id="2819" w:name="_Toc137558353"/>
      <w:bookmarkStart w:id="2820" w:name="_Toc138862178"/>
      <w:bookmarkStart w:id="2821" w:name="_Toc145532235"/>
      <w:bookmarkStart w:id="2822" w:name="_Toc163218648"/>
      <w:bookmarkStart w:id="2823" w:name="_Toc176701979"/>
      <w:bookmarkStart w:id="2824" w:name="_Toc216435882"/>
      <w:r w:rsidRPr="00BE5108">
        <w:rPr>
          <w:rFonts w:eastAsiaTheme="minorEastAsia"/>
        </w:rPr>
        <w:t>6.4.2.5</w:t>
      </w:r>
      <w:r w:rsidRPr="00BE5108">
        <w:rPr>
          <w:rFonts w:eastAsiaTheme="minorEastAsia"/>
        </w:rPr>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25" w:name="_Toc73962851"/>
      <w:bookmarkStart w:id="2826" w:name="_Toc75260028"/>
      <w:bookmarkStart w:id="2827" w:name="_Toc75275569"/>
      <w:bookmarkStart w:id="2828" w:name="_Toc75276080"/>
      <w:bookmarkStart w:id="2829" w:name="_Toc76541579"/>
      <w:bookmarkStart w:id="2830" w:name="_Toc82437348"/>
      <w:bookmarkStart w:id="2831" w:name="_Toc89944714"/>
      <w:bookmarkStart w:id="2832" w:name="_Toc98753732"/>
      <w:bookmarkStart w:id="2833" w:name="_Toc106180718"/>
      <w:bookmarkStart w:id="2834" w:name="_Toc114150755"/>
      <w:bookmarkStart w:id="2835" w:name="_Toc124151158"/>
      <w:bookmarkStart w:id="2836" w:name="_Toc124151678"/>
      <w:bookmarkStart w:id="2837" w:name="_Toc124152198"/>
      <w:bookmarkStart w:id="2838" w:name="_Toc130396730"/>
      <w:bookmarkStart w:id="2839" w:name="_Toc130397250"/>
      <w:bookmarkStart w:id="2840" w:name="_Toc137558354"/>
      <w:bookmarkStart w:id="2841" w:name="_Toc138862179"/>
      <w:bookmarkStart w:id="2842" w:name="_Toc145532236"/>
      <w:bookmarkStart w:id="2843" w:name="_Toc163218649"/>
      <w:bookmarkStart w:id="2844" w:name="_Toc176701980"/>
      <w:bookmarkStart w:id="2845" w:name="_Toc216435883"/>
      <w:r w:rsidRPr="00BE5108">
        <w:rPr>
          <w:rFonts w:eastAsiaTheme="minorEastAsia"/>
        </w:rPr>
        <w:lastRenderedPageBreak/>
        <w:t>6.5</w:t>
      </w:r>
      <w:r w:rsidRPr="00BE5108">
        <w:rPr>
          <w:rFonts w:eastAsiaTheme="minorEastAsia"/>
        </w:rPr>
        <w:tab/>
        <w:t>Transmitted signal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B147E21" w14:textId="77777777" w:rsidR="00AD1976" w:rsidRPr="00BE5108" w:rsidRDefault="00AD1976" w:rsidP="00EF3135">
      <w:pPr>
        <w:pStyle w:val="Heading3"/>
        <w:rPr>
          <w:rFonts w:eastAsiaTheme="minorEastAsia"/>
        </w:rPr>
      </w:pPr>
      <w:bookmarkStart w:id="2846" w:name="_Toc73962852"/>
      <w:bookmarkStart w:id="2847" w:name="_Toc75260029"/>
      <w:bookmarkStart w:id="2848" w:name="_Toc75275570"/>
      <w:bookmarkStart w:id="2849" w:name="_Toc75276081"/>
      <w:bookmarkStart w:id="2850" w:name="_Toc76541580"/>
      <w:bookmarkStart w:id="2851" w:name="_Toc82437349"/>
      <w:bookmarkStart w:id="2852" w:name="_Toc89944715"/>
      <w:bookmarkStart w:id="2853" w:name="_Toc98753733"/>
      <w:bookmarkStart w:id="2854" w:name="_Toc106180719"/>
      <w:bookmarkStart w:id="2855" w:name="_Toc114150756"/>
      <w:bookmarkStart w:id="2856" w:name="_Toc124151159"/>
      <w:bookmarkStart w:id="2857" w:name="_Toc124151679"/>
      <w:bookmarkStart w:id="2858" w:name="_Toc124152199"/>
      <w:bookmarkStart w:id="2859" w:name="_Toc130396731"/>
      <w:bookmarkStart w:id="2860" w:name="_Toc130397251"/>
      <w:bookmarkStart w:id="2861" w:name="_Toc137558355"/>
      <w:bookmarkStart w:id="2862" w:name="_Toc138862180"/>
      <w:bookmarkStart w:id="2863" w:name="_Toc145532237"/>
      <w:bookmarkStart w:id="2864" w:name="_Toc163218650"/>
      <w:bookmarkStart w:id="2865" w:name="_Toc176701981"/>
      <w:bookmarkStart w:id="2866" w:name="_Toc216435884"/>
      <w:r w:rsidRPr="00BE5108">
        <w:rPr>
          <w:rFonts w:eastAsiaTheme="minorEastAsia"/>
        </w:rPr>
        <w:t>6.5.1</w:t>
      </w:r>
      <w:r w:rsidRPr="00BE5108">
        <w:rPr>
          <w:rFonts w:eastAsiaTheme="minorEastAsia"/>
        </w:rPr>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67" w:name="_Toc73962853"/>
      <w:bookmarkStart w:id="2868" w:name="_Toc75260030"/>
      <w:bookmarkStart w:id="2869" w:name="_Toc75275571"/>
      <w:bookmarkStart w:id="2870" w:name="_Toc75276082"/>
      <w:bookmarkStart w:id="2871" w:name="_Toc76541581"/>
      <w:bookmarkStart w:id="2872" w:name="_Toc82437350"/>
      <w:bookmarkStart w:id="2873" w:name="_Toc89944716"/>
      <w:bookmarkStart w:id="2874" w:name="_Toc98753734"/>
      <w:bookmarkStart w:id="2875" w:name="_Toc106180720"/>
      <w:bookmarkStart w:id="2876" w:name="_Toc114150757"/>
      <w:bookmarkStart w:id="2877" w:name="_Toc124151160"/>
      <w:bookmarkStart w:id="2878" w:name="_Toc124151680"/>
      <w:bookmarkStart w:id="2879" w:name="_Toc124152200"/>
      <w:bookmarkStart w:id="2880" w:name="_Toc130396732"/>
      <w:bookmarkStart w:id="2881" w:name="_Toc130397252"/>
      <w:bookmarkStart w:id="2882" w:name="_Toc137558356"/>
      <w:bookmarkStart w:id="2883" w:name="_Toc138862181"/>
      <w:bookmarkStart w:id="2884" w:name="_Toc145532238"/>
      <w:bookmarkStart w:id="2885" w:name="_Toc163218651"/>
      <w:bookmarkStart w:id="2886" w:name="_Toc176701982"/>
      <w:bookmarkStart w:id="2887" w:name="_Toc216435885"/>
      <w:r w:rsidRPr="00BE5108">
        <w:rPr>
          <w:rFonts w:eastAsiaTheme="minorEastAsia"/>
        </w:rPr>
        <w:t>6.5.2</w:t>
      </w:r>
      <w:r w:rsidRPr="00BE5108">
        <w:rPr>
          <w:rFonts w:eastAsiaTheme="minorEastAsia"/>
        </w:rPr>
        <w:tab/>
        <w:t>Frequency error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EA62D97" w14:textId="77777777" w:rsidR="00AD1976" w:rsidRPr="00BE5108" w:rsidRDefault="00AD1976" w:rsidP="00EF3135">
      <w:pPr>
        <w:pStyle w:val="Heading4"/>
        <w:rPr>
          <w:rFonts w:eastAsiaTheme="minorEastAsia"/>
        </w:rPr>
      </w:pPr>
      <w:bookmarkStart w:id="2888" w:name="_Toc73962854"/>
      <w:bookmarkStart w:id="2889" w:name="_Toc75260031"/>
      <w:bookmarkStart w:id="2890" w:name="_Toc75275572"/>
      <w:bookmarkStart w:id="2891" w:name="_Toc75276083"/>
      <w:bookmarkStart w:id="2892" w:name="_Toc76541582"/>
      <w:bookmarkStart w:id="2893" w:name="_Toc82437351"/>
      <w:bookmarkStart w:id="2894" w:name="_Toc89944717"/>
      <w:bookmarkStart w:id="2895" w:name="_Toc98753735"/>
      <w:bookmarkStart w:id="2896" w:name="_Toc106180721"/>
      <w:bookmarkStart w:id="2897" w:name="_Toc114150758"/>
      <w:bookmarkStart w:id="2898" w:name="_Toc124151161"/>
      <w:bookmarkStart w:id="2899" w:name="_Toc124151681"/>
      <w:bookmarkStart w:id="2900" w:name="_Toc124152201"/>
      <w:bookmarkStart w:id="2901" w:name="_Toc130396733"/>
      <w:bookmarkStart w:id="2902" w:name="_Toc130397253"/>
      <w:bookmarkStart w:id="2903" w:name="_Toc137558357"/>
      <w:bookmarkStart w:id="2904" w:name="_Toc138862182"/>
      <w:bookmarkStart w:id="2905" w:name="_Toc145532239"/>
      <w:bookmarkStart w:id="2906" w:name="_Toc163218652"/>
      <w:bookmarkStart w:id="2907" w:name="_Toc176701983"/>
      <w:bookmarkStart w:id="2908" w:name="_Toc216435886"/>
      <w:r w:rsidRPr="00BE5108">
        <w:t>6.5.2.1</w:t>
      </w:r>
      <w:r w:rsidRPr="00BE5108">
        <w:tab/>
      </w:r>
      <w:r w:rsidRPr="00BE5108">
        <w:rPr>
          <w:rFonts w:eastAsiaTheme="minorEastAsia" w:hint="eastAsia"/>
        </w:rPr>
        <w:t>IAB-DU frequency error</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82FD498" w14:textId="218C48F0" w:rsidR="00AD1976" w:rsidRPr="00BE5108" w:rsidRDefault="00AD1976" w:rsidP="00EF3135">
      <w:pPr>
        <w:pStyle w:val="Heading5"/>
        <w:rPr>
          <w:rFonts w:eastAsiaTheme="minorEastAsia"/>
        </w:rPr>
      </w:pPr>
      <w:bookmarkStart w:id="2909" w:name="_Toc73962855"/>
      <w:bookmarkStart w:id="2910" w:name="_Toc75260032"/>
      <w:bookmarkStart w:id="2911" w:name="_Toc75275573"/>
      <w:bookmarkStart w:id="2912" w:name="_Toc75276084"/>
      <w:bookmarkStart w:id="2913" w:name="_Toc76541583"/>
      <w:bookmarkStart w:id="2914" w:name="_Toc82437352"/>
      <w:bookmarkStart w:id="2915" w:name="_Toc89944718"/>
      <w:bookmarkStart w:id="2916" w:name="_Toc98753736"/>
      <w:bookmarkStart w:id="2917" w:name="_Toc106180722"/>
      <w:bookmarkStart w:id="2918" w:name="_Toc114150759"/>
      <w:bookmarkStart w:id="2919" w:name="_Toc124151162"/>
      <w:bookmarkStart w:id="2920" w:name="_Toc124151682"/>
      <w:bookmarkStart w:id="2921" w:name="_Toc124152202"/>
      <w:bookmarkStart w:id="2922" w:name="_Toc130396734"/>
      <w:bookmarkStart w:id="2923" w:name="_Toc130397254"/>
      <w:bookmarkStart w:id="2924" w:name="_Toc137558358"/>
      <w:bookmarkStart w:id="2925" w:name="_Toc138862183"/>
      <w:bookmarkStart w:id="2926" w:name="_Toc145532240"/>
      <w:bookmarkStart w:id="2927" w:name="_Toc163218653"/>
      <w:bookmarkStart w:id="2928" w:name="_Toc176701984"/>
      <w:bookmarkStart w:id="2929" w:name="_Toc21643588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0" w:name="_Toc73962856"/>
      <w:bookmarkStart w:id="2931" w:name="_Toc75260033"/>
      <w:bookmarkStart w:id="2932" w:name="_Toc75275574"/>
      <w:bookmarkStart w:id="2933" w:name="_Toc75276085"/>
      <w:bookmarkStart w:id="2934" w:name="_Toc76541584"/>
      <w:bookmarkStart w:id="2935" w:name="_Toc82437353"/>
      <w:bookmarkStart w:id="2936" w:name="_Toc89944719"/>
      <w:bookmarkStart w:id="2937" w:name="_Toc98753737"/>
      <w:bookmarkStart w:id="2938" w:name="_Toc106180723"/>
      <w:bookmarkStart w:id="2939" w:name="_Toc114150760"/>
      <w:bookmarkStart w:id="2940" w:name="_Toc124151163"/>
      <w:bookmarkStart w:id="2941" w:name="_Toc124151683"/>
      <w:bookmarkStart w:id="2942" w:name="_Toc124152203"/>
      <w:bookmarkStart w:id="2943" w:name="_Toc130396735"/>
      <w:bookmarkStart w:id="2944" w:name="_Toc130397255"/>
      <w:bookmarkStart w:id="2945" w:name="_Toc137558359"/>
      <w:bookmarkStart w:id="2946" w:name="_Toc138862184"/>
      <w:bookmarkStart w:id="2947" w:name="_Toc145532241"/>
      <w:bookmarkStart w:id="2948" w:name="_Toc163218654"/>
      <w:bookmarkStart w:id="2949" w:name="_Toc176701985"/>
      <w:bookmarkStart w:id="2950" w:name="_Toc21643588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1" w:name="_Toc73962857"/>
      <w:bookmarkStart w:id="2952" w:name="_Toc75260034"/>
      <w:bookmarkStart w:id="2953" w:name="_Toc75275575"/>
      <w:bookmarkStart w:id="2954" w:name="_Toc75276086"/>
      <w:bookmarkStart w:id="2955" w:name="_Toc76541585"/>
      <w:bookmarkStart w:id="2956" w:name="_Toc82437354"/>
      <w:bookmarkStart w:id="2957" w:name="_Toc89944720"/>
      <w:bookmarkStart w:id="2958" w:name="_Toc98753738"/>
      <w:bookmarkStart w:id="2959" w:name="_Toc106180724"/>
      <w:bookmarkStart w:id="2960" w:name="_Toc114150761"/>
      <w:bookmarkStart w:id="2961" w:name="_Toc124151164"/>
      <w:bookmarkStart w:id="2962" w:name="_Toc124151684"/>
      <w:bookmarkStart w:id="2963" w:name="_Toc124152204"/>
      <w:bookmarkStart w:id="2964" w:name="_Toc130396736"/>
      <w:bookmarkStart w:id="2965" w:name="_Toc130397256"/>
      <w:bookmarkStart w:id="2966" w:name="_Toc137558360"/>
      <w:bookmarkStart w:id="2967" w:name="_Toc138862185"/>
      <w:bookmarkStart w:id="2968" w:name="_Toc145532242"/>
      <w:bookmarkStart w:id="2969" w:name="_Toc163218655"/>
      <w:bookmarkStart w:id="2970" w:name="_Toc176701986"/>
      <w:bookmarkStart w:id="2971" w:name="_Toc21643588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2" w:name="_Toc73962858"/>
      <w:bookmarkStart w:id="2973" w:name="_Toc75260035"/>
      <w:bookmarkStart w:id="2974" w:name="_Toc75275576"/>
      <w:bookmarkStart w:id="2975" w:name="_Toc75276087"/>
      <w:bookmarkStart w:id="2976" w:name="_Toc76541586"/>
      <w:bookmarkStart w:id="2977" w:name="_Toc82437355"/>
      <w:bookmarkStart w:id="2978" w:name="_Toc89944721"/>
      <w:bookmarkStart w:id="2979" w:name="_Toc98753739"/>
      <w:bookmarkStart w:id="2980" w:name="_Toc106180725"/>
      <w:bookmarkStart w:id="2981" w:name="_Toc114150762"/>
      <w:bookmarkStart w:id="2982" w:name="_Toc124151165"/>
      <w:bookmarkStart w:id="2983" w:name="_Toc124151685"/>
      <w:bookmarkStart w:id="2984" w:name="_Toc124152205"/>
      <w:bookmarkStart w:id="2985" w:name="_Toc130396737"/>
      <w:bookmarkStart w:id="2986" w:name="_Toc130397257"/>
      <w:bookmarkStart w:id="2987" w:name="_Toc137558361"/>
      <w:bookmarkStart w:id="2988" w:name="_Toc138862186"/>
      <w:bookmarkStart w:id="2989" w:name="_Toc145532243"/>
      <w:bookmarkStart w:id="2990" w:name="_Toc163218656"/>
      <w:bookmarkStart w:id="2991" w:name="_Toc176701987"/>
      <w:bookmarkStart w:id="2992" w:name="_Toc21643589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93" w:name="_Toc73962859"/>
      <w:bookmarkStart w:id="2994" w:name="_Toc75260036"/>
      <w:bookmarkStart w:id="2995" w:name="_Toc75275577"/>
      <w:bookmarkStart w:id="2996" w:name="_Toc75276088"/>
      <w:bookmarkStart w:id="2997" w:name="_Toc76541587"/>
      <w:bookmarkStart w:id="2998" w:name="_Toc82437356"/>
      <w:bookmarkStart w:id="2999" w:name="_Toc89944722"/>
      <w:bookmarkStart w:id="3000" w:name="_Toc98753740"/>
      <w:bookmarkStart w:id="3001" w:name="_Toc106180726"/>
      <w:bookmarkStart w:id="3002" w:name="_Toc114150763"/>
      <w:bookmarkStart w:id="3003" w:name="_Toc124151166"/>
      <w:bookmarkStart w:id="3004" w:name="_Toc124151686"/>
      <w:bookmarkStart w:id="3005" w:name="_Toc124152206"/>
      <w:bookmarkStart w:id="3006" w:name="_Toc130396738"/>
      <w:bookmarkStart w:id="3007" w:name="_Toc130397258"/>
      <w:bookmarkStart w:id="3008" w:name="_Toc137558362"/>
      <w:bookmarkStart w:id="3009" w:name="_Toc138862187"/>
      <w:bookmarkStart w:id="3010" w:name="_Toc145532244"/>
      <w:bookmarkStart w:id="3011" w:name="_Toc163218657"/>
      <w:bookmarkStart w:id="3012" w:name="_Toc176701988"/>
      <w:bookmarkStart w:id="3013" w:name="_Toc21643589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14" w:name="_Toc73962860"/>
      <w:bookmarkStart w:id="3015" w:name="_Toc75260037"/>
      <w:bookmarkStart w:id="3016" w:name="_Toc75275578"/>
      <w:bookmarkStart w:id="3017" w:name="_Toc75276089"/>
      <w:bookmarkStart w:id="3018" w:name="_Toc76541588"/>
      <w:bookmarkStart w:id="3019" w:name="_Toc82437357"/>
      <w:bookmarkStart w:id="3020" w:name="_Toc89944723"/>
      <w:bookmarkStart w:id="3021" w:name="_Toc98753741"/>
      <w:bookmarkStart w:id="3022" w:name="_Toc106180727"/>
      <w:bookmarkStart w:id="3023" w:name="_Toc114150764"/>
      <w:bookmarkStart w:id="3024" w:name="_Toc124151167"/>
      <w:bookmarkStart w:id="3025" w:name="_Toc124151687"/>
      <w:bookmarkStart w:id="3026" w:name="_Toc124152207"/>
      <w:bookmarkStart w:id="3027" w:name="_Toc130396739"/>
      <w:bookmarkStart w:id="3028" w:name="_Toc130397259"/>
      <w:bookmarkStart w:id="3029" w:name="_Toc137558363"/>
      <w:bookmarkStart w:id="3030" w:name="_Toc138862188"/>
      <w:bookmarkStart w:id="3031" w:name="_Toc145532245"/>
      <w:bookmarkStart w:id="3032" w:name="_Toc163218658"/>
      <w:bookmarkStart w:id="3033" w:name="_Toc176701989"/>
      <w:bookmarkStart w:id="3034" w:name="_Toc216435892"/>
      <w:r w:rsidRPr="00BE5108">
        <w:t>6.5.2.</w:t>
      </w:r>
      <w:r w:rsidRPr="00BE5108">
        <w:rPr>
          <w:rFonts w:eastAsiaTheme="minorEastAsia" w:hint="eastAsia"/>
        </w:rPr>
        <w:t>2</w:t>
      </w:r>
      <w:r w:rsidRPr="00BE5108">
        <w:tab/>
      </w:r>
      <w:r w:rsidRPr="00BE5108">
        <w:rPr>
          <w:rFonts w:eastAsiaTheme="minorEastAsia" w:hint="eastAsia"/>
        </w:rPr>
        <w:t>IAB-MT frequency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D25EC8A" w14:textId="77777777" w:rsidR="00AD1976" w:rsidRPr="00BE5108" w:rsidRDefault="00AD1976" w:rsidP="00EF3135">
      <w:pPr>
        <w:pStyle w:val="Heading5"/>
        <w:rPr>
          <w:rFonts w:eastAsiaTheme="minorEastAsia"/>
        </w:rPr>
      </w:pPr>
      <w:bookmarkStart w:id="3035" w:name="_Toc73962861"/>
      <w:bookmarkStart w:id="3036" w:name="_Toc75260038"/>
      <w:bookmarkStart w:id="3037" w:name="_Toc75275579"/>
      <w:bookmarkStart w:id="3038" w:name="_Toc75276090"/>
      <w:bookmarkStart w:id="3039" w:name="_Toc76541589"/>
      <w:bookmarkStart w:id="3040" w:name="_Toc82437358"/>
      <w:bookmarkStart w:id="3041" w:name="_Toc89944724"/>
      <w:bookmarkStart w:id="3042" w:name="_Toc98753742"/>
      <w:bookmarkStart w:id="3043" w:name="_Toc106180728"/>
      <w:bookmarkStart w:id="3044" w:name="_Toc114150765"/>
      <w:bookmarkStart w:id="3045" w:name="_Toc124151168"/>
      <w:bookmarkStart w:id="3046" w:name="_Toc124151688"/>
      <w:bookmarkStart w:id="3047" w:name="_Toc124152208"/>
      <w:bookmarkStart w:id="3048" w:name="_Toc130396740"/>
      <w:bookmarkStart w:id="3049" w:name="_Toc130397260"/>
      <w:bookmarkStart w:id="3050" w:name="_Toc137558364"/>
      <w:bookmarkStart w:id="3051" w:name="_Toc138862189"/>
      <w:bookmarkStart w:id="3052" w:name="_Toc145532246"/>
      <w:bookmarkStart w:id="3053" w:name="_Toc163218659"/>
      <w:bookmarkStart w:id="3054" w:name="_Toc176701990"/>
      <w:bookmarkStart w:id="3055" w:name="_Toc21643589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56" w:name="_Toc73962862"/>
      <w:bookmarkStart w:id="3057" w:name="_Toc75260039"/>
      <w:bookmarkStart w:id="3058" w:name="_Toc75275580"/>
      <w:bookmarkStart w:id="3059" w:name="_Toc75276091"/>
      <w:bookmarkStart w:id="3060" w:name="_Toc76541590"/>
      <w:bookmarkStart w:id="3061" w:name="_Toc82437359"/>
      <w:bookmarkStart w:id="3062" w:name="_Toc89944725"/>
      <w:bookmarkStart w:id="3063" w:name="_Toc98753743"/>
      <w:bookmarkStart w:id="3064" w:name="_Toc106180729"/>
      <w:bookmarkStart w:id="3065" w:name="_Toc114150766"/>
      <w:bookmarkStart w:id="3066" w:name="_Toc124151169"/>
      <w:bookmarkStart w:id="3067" w:name="_Toc124151689"/>
      <w:bookmarkStart w:id="3068" w:name="_Toc124152209"/>
      <w:bookmarkStart w:id="3069" w:name="_Toc130396741"/>
      <w:bookmarkStart w:id="3070" w:name="_Toc130397261"/>
      <w:bookmarkStart w:id="3071" w:name="_Toc137558365"/>
      <w:bookmarkStart w:id="3072" w:name="_Toc138862190"/>
      <w:bookmarkStart w:id="3073" w:name="_Toc145532247"/>
      <w:bookmarkStart w:id="3074" w:name="_Toc163218660"/>
      <w:bookmarkStart w:id="3075" w:name="_Toc176701991"/>
      <w:bookmarkStart w:id="3076" w:name="_Toc21643589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77" w:name="_Toc73962863"/>
      <w:bookmarkStart w:id="3078" w:name="_Toc75260040"/>
      <w:bookmarkStart w:id="3079" w:name="_Toc75275581"/>
      <w:bookmarkStart w:id="3080" w:name="_Toc75276092"/>
      <w:bookmarkStart w:id="3081" w:name="_Toc76541591"/>
      <w:bookmarkStart w:id="3082" w:name="_Toc82437360"/>
      <w:bookmarkStart w:id="3083" w:name="_Toc89944726"/>
      <w:bookmarkStart w:id="3084" w:name="_Toc98753744"/>
      <w:bookmarkStart w:id="3085" w:name="_Toc106180730"/>
      <w:bookmarkStart w:id="3086" w:name="_Toc114150767"/>
      <w:bookmarkStart w:id="3087" w:name="_Toc124151170"/>
      <w:bookmarkStart w:id="3088" w:name="_Toc124151690"/>
      <w:bookmarkStart w:id="3089" w:name="_Toc124152210"/>
      <w:bookmarkStart w:id="3090" w:name="_Toc130396742"/>
      <w:bookmarkStart w:id="3091" w:name="_Toc130397262"/>
      <w:bookmarkStart w:id="3092" w:name="_Toc137558366"/>
      <w:bookmarkStart w:id="3093" w:name="_Toc138862191"/>
      <w:bookmarkStart w:id="3094" w:name="_Toc145532248"/>
      <w:bookmarkStart w:id="3095" w:name="_Toc163218661"/>
      <w:bookmarkStart w:id="3096" w:name="_Toc176701992"/>
      <w:bookmarkStart w:id="3097" w:name="_Toc216435895"/>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98" w:name="_Toc73962864"/>
      <w:bookmarkStart w:id="3099" w:name="_Toc75260041"/>
      <w:bookmarkStart w:id="3100" w:name="_Toc75275582"/>
      <w:bookmarkStart w:id="3101" w:name="_Toc75276093"/>
      <w:bookmarkStart w:id="3102" w:name="_Toc76541592"/>
      <w:bookmarkStart w:id="3103" w:name="_Toc82437361"/>
      <w:bookmarkStart w:id="3104" w:name="_Toc89944727"/>
      <w:bookmarkStart w:id="3105" w:name="_Toc98753745"/>
      <w:bookmarkStart w:id="3106" w:name="_Toc106180731"/>
      <w:bookmarkStart w:id="3107" w:name="_Toc114150768"/>
      <w:bookmarkStart w:id="3108" w:name="_Toc124151171"/>
      <w:bookmarkStart w:id="3109" w:name="_Toc124151691"/>
      <w:bookmarkStart w:id="3110" w:name="_Toc124152211"/>
      <w:bookmarkStart w:id="3111" w:name="_Toc130396743"/>
      <w:bookmarkStart w:id="3112" w:name="_Toc130397263"/>
      <w:bookmarkStart w:id="3113" w:name="_Toc137558367"/>
      <w:bookmarkStart w:id="3114" w:name="_Toc138862192"/>
      <w:bookmarkStart w:id="3115" w:name="_Toc145532249"/>
      <w:bookmarkStart w:id="3116" w:name="_Toc163218662"/>
      <w:bookmarkStart w:id="3117" w:name="_Toc176701993"/>
      <w:bookmarkStart w:id="3118" w:name="_Toc21643589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19" w:name="_Toc73962865"/>
      <w:bookmarkStart w:id="3120" w:name="_Toc75260042"/>
      <w:bookmarkStart w:id="3121" w:name="_Toc75275583"/>
      <w:bookmarkStart w:id="3122" w:name="_Toc75276094"/>
      <w:bookmarkStart w:id="3123" w:name="_Toc76541593"/>
      <w:bookmarkStart w:id="3124" w:name="_Toc82437362"/>
      <w:bookmarkStart w:id="3125" w:name="_Toc89944728"/>
      <w:bookmarkStart w:id="3126" w:name="_Toc98753746"/>
      <w:bookmarkStart w:id="3127" w:name="_Toc106180732"/>
      <w:bookmarkStart w:id="3128" w:name="_Toc114150769"/>
      <w:bookmarkStart w:id="3129" w:name="_Toc124151172"/>
      <w:bookmarkStart w:id="3130" w:name="_Toc124151692"/>
      <w:bookmarkStart w:id="3131" w:name="_Toc124152212"/>
      <w:bookmarkStart w:id="3132" w:name="_Toc130396744"/>
      <w:bookmarkStart w:id="3133" w:name="_Toc130397264"/>
      <w:bookmarkStart w:id="3134" w:name="_Toc137558368"/>
      <w:bookmarkStart w:id="3135" w:name="_Toc138862193"/>
      <w:bookmarkStart w:id="3136" w:name="_Toc145532250"/>
      <w:bookmarkStart w:id="3137" w:name="_Toc163218663"/>
      <w:bookmarkStart w:id="3138" w:name="_Toc176701994"/>
      <w:bookmarkStart w:id="3139" w:name="_Toc21643589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0" w:name="_Toc73962866"/>
      <w:bookmarkStart w:id="3141" w:name="_Toc75260043"/>
      <w:bookmarkStart w:id="3142" w:name="_Toc75275584"/>
      <w:bookmarkStart w:id="3143" w:name="_Toc75276095"/>
      <w:bookmarkStart w:id="3144" w:name="_Toc76541594"/>
      <w:bookmarkStart w:id="3145" w:name="_Toc82437363"/>
      <w:bookmarkStart w:id="3146" w:name="_Toc89944729"/>
      <w:bookmarkStart w:id="3147" w:name="_Toc98753747"/>
      <w:bookmarkStart w:id="3148" w:name="_Toc106180733"/>
      <w:bookmarkStart w:id="3149" w:name="_Toc114150770"/>
      <w:bookmarkStart w:id="3150" w:name="_Toc124151173"/>
      <w:bookmarkStart w:id="3151" w:name="_Toc124151693"/>
      <w:bookmarkStart w:id="3152" w:name="_Toc124152213"/>
      <w:bookmarkStart w:id="3153" w:name="_Toc130396745"/>
      <w:bookmarkStart w:id="3154" w:name="_Toc130397265"/>
      <w:bookmarkStart w:id="3155" w:name="_Toc137558369"/>
      <w:bookmarkStart w:id="3156" w:name="_Toc138862194"/>
      <w:bookmarkStart w:id="3157" w:name="_Toc145532251"/>
      <w:bookmarkStart w:id="3158" w:name="_Toc163218664"/>
      <w:bookmarkStart w:id="3159" w:name="_Toc176701995"/>
      <w:bookmarkStart w:id="3160" w:name="_Toc216435898"/>
      <w:r w:rsidRPr="00BE5108">
        <w:rPr>
          <w:rFonts w:eastAsiaTheme="minorEastAsia"/>
        </w:rPr>
        <w:t>6.5.3</w:t>
      </w:r>
      <w:r w:rsidRPr="00BE5108">
        <w:rPr>
          <w:rFonts w:eastAsiaTheme="minorEastAsia"/>
        </w:rPr>
        <w:tab/>
        <w:t>Modulation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D398AA6" w14:textId="77777777" w:rsidR="00AD1976" w:rsidRPr="00BE5108" w:rsidRDefault="00AD1976" w:rsidP="00EF3135">
      <w:pPr>
        <w:pStyle w:val="Heading4"/>
        <w:rPr>
          <w:rFonts w:eastAsiaTheme="minorEastAsia"/>
          <w:lang w:eastAsia="ja-JP"/>
        </w:rPr>
      </w:pPr>
      <w:bookmarkStart w:id="3161" w:name="_Toc73962867"/>
      <w:bookmarkStart w:id="3162" w:name="_Toc75260044"/>
      <w:bookmarkStart w:id="3163" w:name="_Toc75275585"/>
      <w:bookmarkStart w:id="3164" w:name="_Toc75276096"/>
      <w:bookmarkStart w:id="3165" w:name="_Toc76541595"/>
      <w:bookmarkStart w:id="3166" w:name="_Toc82437364"/>
      <w:bookmarkStart w:id="3167" w:name="_Toc89944730"/>
      <w:bookmarkStart w:id="3168" w:name="_Toc98753748"/>
      <w:bookmarkStart w:id="3169" w:name="_Toc106180734"/>
      <w:bookmarkStart w:id="3170" w:name="_Toc114150771"/>
      <w:bookmarkStart w:id="3171" w:name="_Toc124151174"/>
      <w:bookmarkStart w:id="3172" w:name="_Toc124151694"/>
      <w:bookmarkStart w:id="3173" w:name="_Toc124152214"/>
      <w:bookmarkStart w:id="3174" w:name="_Toc130396746"/>
      <w:bookmarkStart w:id="3175" w:name="_Toc130397266"/>
      <w:bookmarkStart w:id="3176" w:name="_Toc137558370"/>
      <w:bookmarkStart w:id="3177" w:name="_Toc138862195"/>
      <w:bookmarkStart w:id="3178" w:name="_Toc145532252"/>
      <w:bookmarkStart w:id="3179" w:name="_Toc163218665"/>
      <w:bookmarkStart w:id="3180" w:name="_Toc176701996"/>
      <w:bookmarkStart w:id="3181" w:name="_Toc216435899"/>
      <w:r w:rsidRPr="00BE5108">
        <w:rPr>
          <w:rFonts w:eastAsiaTheme="minorEastAsia"/>
        </w:rPr>
        <w:t>6.5.3.1</w:t>
      </w:r>
      <w:r w:rsidRPr="00BE5108">
        <w:rPr>
          <w:rFonts w:eastAsiaTheme="minorEastAsia"/>
        </w:rPr>
        <w:tab/>
        <w:t>Definition and applicability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2" w:name="_Toc73962868"/>
      <w:bookmarkStart w:id="3183" w:name="_Toc75260045"/>
      <w:bookmarkStart w:id="3184" w:name="_Toc75275586"/>
      <w:bookmarkStart w:id="3185" w:name="_Toc75276097"/>
      <w:bookmarkStart w:id="3186" w:name="_Toc76541596"/>
      <w:bookmarkStart w:id="3187" w:name="_Toc82437365"/>
      <w:bookmarkStart w:id="3188" w:name="_Toc89944731"/>
      <w:bookmarkStart w:id="3189" w:name="_Toc98753749"/>
      <w:bookmarkStart w:id="3190" w:name="_Toc106180735"/>
      <w:bookmarkStart w:id="3191" w:name="_Toc114150772"/>
      <w:bookmarkStart w:id="3192" w:name="_Toc124151175"/>
      <w:bookmarkStart w:id="3193" w:name="_Toc124151695"/>
      <w:bookmarkStart w:id="3194" w:name="_Toc124152215"/>
      <w:bookmarkStart w:id="3195" w:name="_Toc130396747"/>
      <w:bookmarkStart w:id="3196" w:name="_Toc130397267"/>
      <w:bookmarkStart w:id="3197" w:name="_Toc137558371"/>
      <w:bookmarkStart w:id="3198" w:name="_Toc138862196"/>
      <w:bookmarkStart w:id="3199" w:name="_Toc145532253"/>
      <w:bookmarkStart w:id="3200" w:name="_Toc163218666"/>
      <w:bookmarkStart w:id="3201" w:name="_Toc176701997"/>
      <w:bookmarkStart w:id="3202" w:name="_Toc216435900"/>
      <w:r w:rsidRPr="00BE5108">
        <w:rPr>
          <w:rFonts w:eastAsiaTheme="minorEastAsia"/>
        </w:rPr>
        <w:t>6.5.3.2</w:t>
      </w:r>
      <w:r w:rsidRPr="00BE5108">
        <w:rPr>
          <w:rFonts w:eastAsiaTheme="minorEastAsia"/>
        </w:rPr>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03" w:name="_Toc73962869"/>
      <w:bookmarkStart w:id="3204" w:name="_Toc75260046"/>
      <w:bookmarkStart w:id="3205" w:name="_Toc75275587"/>
      <w:bookmarkStart w:id="3206" w:name="_Toc75276098"/>
      <w:bookmarkStart w:id="3207" w:name="_Toc76541597"/>
      <w:bookmarkStart w:id="3208" w:name="_Toc82437366"/>
      <w:bookmarkStart w:id="3209" w:name="_Toc89944732"/>
      <w:bookmarkStart w:id="3210" w:name="_Toc98753750"/>
      <w:bookmarkStart w:id="3211" w:name="_Toc106180736"/>
      <w:bookmarkStart w:id="3212" w:name="_Toc114150773"/>
      <w:bookmarkStart w:id="3213" w:name="_Toc124151176"/>
      <w:bookmarkStart w:id="3214" w:name="_Toc124151696"/>
      <w:bookmarkStart w:id="3215" w:name="_Toc124152216"/>
      <w:bookmarkStart w:id="3216" w:name="_Toc130396748"/>
      <w:bookmarkStart w:id="3217" w:name="_Toc130397268"/>
      <w:bookmarkStart w:id="3218" w:name="_Toc137558372"/>
      <w:bookmarkStart w:id="3219" w:name="_Toc138862197"/>
      <w:bookmarkStart w:id="3220" w:name="_Toc145532254"/>
      <w:bookmarkStart w:id="3221" w:name="_Toc163218667"/>
      <w:bookmarkStart w:id="3222" w:name="_Toc176701998"/>
      <w:bookmarkStart w:id="3223" w:name="_Toc216435901"/>
      <w:r w:rsidRPr="00BE5108">
        <w:rPr>
          <w:rFonts w:eastAsiaTheme="minorEastAsia"/>
        </w:rPr>
        <w:t>6.5.3.3</w:t>
      </w:r>
      <w:r w:rsidRPr="00BE5108">
        <w:rPr>
          <w:rFonts w:eastAsiaTheme="minorEastAsia"/>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24" w:name="_Toc73962870"/>
      <w:bookmarkStart w:id="3225" w:name="_Toc75260047"/>
      <w:bookmarkStart w:id="3226" w:name="_Toc75275588"/>
      <w:bookmarkStart w:id="3227" w:name="_Toc75276099"/>
      <w:bookmarkStart w:id="3228" w:name="_Toc76541598"/>
      <w:bookmarkStart w:id="3229" w:name="_Toc82437367"/>
      <w:bookmarkStart w:id="3230" w:name="_Toc89944733"/>
      <w:bookmarkStart w:id="3231" w:name="_Toc98753751"/>
      <w:bookmarkStart w:id="3232" w:name="_Toc106180737"/>
      <w:bookmarkStart w:id="3233" w:name="_Toc114150774"/>
      <w:bookmarkStart w:id="3234" w:name="_Toc124151177"/>
      <w:bookmarkStart w:id="3235" w:name="_Toc124151697"/>
      <w:bookmarkStart w:id="3236" w:name="_Toc124152217"/>
      <w:bookmarkStart w:id="3237" w:name="_Toc130396749"/>
      <w:bookmarkStart w:id="3238" w:name="_Toc130397269"/>
      <w:bookmarkStart w:id="3239" w:name="_Toc137558373"/>
      <w:bookmarkStart w:id="3240" w:name="_Toc138862198"/>
      <w:bookmarkStart w:id="3241" w:name="_Toc145532255"/>
      <w:bookmarkStart w:id="3242" w:name="_Toc163218668"/>
      <w:bookmarkStart w:id="3243" w:name="_Toc176701999"/>
      <w:bookmarkStart w:id="3244" w:name="_Toc216435902"/>
      <w:r w:rsidRPr="00BE5108">
        <w:rPr>
          <w:rFonts w:eastAsiaTheme="minorEastAsia"/>
        </w:rPr>
        <w:t>6.5.3.4</w:t>
      </w:r>
      <w:r w:rsidRPr="00BE5108">
        <w:rPr>
          <w:rFonts w:eastAsiaTheme="minorEastAsia"/>
        </w:rPr>
        <w:tab/>
        <w:t>Method of test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8903429" w14:textId="77777777" w:rsidR="00AD1976" w:rsidRPr="00BE5108" w:rsidRDefault="00AD1976" w:rsidP="00EF3135">
      <w:pPr>
        <w:pStyle w:val="Heading5"/>
        <w:rPr>
          <w:rFonts w:eastAsiaTheme="minorEastAsia"/>
        </w:rPr>
      </w:pPr>
      <w:bookmarkStart w:id="3245" w:name="_Toc73962871"/>
      <w:bookmarkStart w:id="3246" w:name="_Toc75260048"/>
      <w:bookmarkStart w:id="3247" w:name="_Toc75275589"/>
      <w:bookmarkStart w:id="3248" w:name="_Toc75276100"/>
      <w:bookmarkStart w:id="3249" w:name="_Toc76541599"/>
      <w:bookmarkStart w:id="3250" w:name="_Toc82437368"/>
      <w:bookmarkStart w:id="3251" w:name="_Toc89944734"/>
      <w:bookmarkStart w:id="3252" w:name="_Toc98753752"/>
      <w:bookmarkStart w:id="3253" w:name="_Toc106180738"/>
      <w:bookmarkStart w:id="3254" w:name="_Toc114150775"/>
      <w:bookmarkStart w:id="3255" w:name="_Toc124151178"/>
      <w:bookmarkStart w:id="3256" w:name="_Toc124151698"/>
      <w:bookmarkStart w:id="3257" w:name="_Toc124152218"/>
      <w:bookmarkStart w:id="3258" w:name="_Toc130396750"/>
      <w:bookmarkStart w:id="3259" w:name="_Toc130397270"/>
      <w:bookmarkStart w:id="3260" w:name="_Toc137558374"/>
      <w:bookmarkStart w:id="3261" w:name="_Toc138862199"/>
      <w:bookmarkStart w:id="3262" w:name="_Toc145532256"/>
      <w:bookmarkStart w:id="3263" w:name="_Toc163218669"/>
      <w:bookmarkStart w:id="3264" w:name="_Toc176702000"/>
      <w:bookmarkStart w:id="3265" w:name="_Toc216435903"/>
      <w:r w:rsidRPr="00BE5108">
        <w:rPr>
          <w:rFonts w:eastAsiaTheme="minorEastAsia"/>
        </w:rPr>
        <w:t>6.5.3.4.1</w:t>
      </w:r>
      <w:r w:rsidRPr="00BE5108">
        <w:rPr>
          <w:rFonts w:eastAsiaTheme="minorEastAsia"/>
        </w:rPr>
        <w:tab/>
        <w:t>Initial conditions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66" w:name="_Toc73962872"/>
      <w:bookmarkStart w:id="3267" w:name="_Toc75260049"/>
      <w:bookmarkStart w:id="3268" w:name="_Toc75275590"/>
      <w:bookmarkStart w:id="3269" w:name="_Toc75276101"/>
      <w:bookmarkStart w:id="3270" w:name="_Toc76541600"/>
      <w:bookmarkStart w:id="3271" w:name="_Toc82437369"/>
      <w:bookmarkStart w:id="3272" w:name="_Toc89944735"/>
      <w:bookmarkStart w:id="3273" w:name="_Toc98753753"/>
      <w:bookmarkStart w:id="3274" w:name="_Toc106180739"/>
      <w:bookmarkStart w:id="3275" w:name="_Toc114150776"/>
      <w:bookmarkStart w:id="3276" w:name="_Toc124151179"/>
      <w:bookmarkStart w:id="3277" w:name="_Toc124151699"/>
      <w:bookmarkStart w:id="3278" w:name="_Toc124152219"/>
      <w:bookmarkStart w:id="3279" w:name="_Toc130396751"/>
      <w:bookmarkStart w:id="3280" w:name="_Toc130397271"/>
      <w:bookmarkStart w:id="3281" w:name="_Toc137558375"/>
      <w:bookmarkStart w:id="3282" w:name="_Toc138862200"/>
      <w:bookmarkStart w:id="3283" w:name="_Toc145532257"/>
      <w:bookmarkStart w:id="3284" w:name="_Toc163218670"/>
      <w:bookmarkStart w:id="3285" w:name="_Toc176702001"/>
      <w:bookmarkStart w:id="3286" w:name="_Toc216435904"/>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87" w:name="_Toc73962873"/>
      <w:bookmarkStart w:id="3288" w:name="_Toc75260050"/>
      <w:bookmarkStart w:id="3289" w:name="_Toc75275591"/>
      <w:bookmarkStart w:id="3290" w:name="_Toc75276102"/>
      <w:bookmarkStart w:id="3291" w:name="_Toc76541601"/>
      <w:bookmarkStart w:id="3292" w:name="_Toc82437370"/>
      <w:bookmarkStart w:id="3293" w:name="_Toc89944736"/>
      <w:bookmarkStart w:id="3294" w:name="_Toc98753754"/>
      <w:bookmarkStart w:id="3295" w:name="_Toc106180740"/>
      <w:bookmarkStart w:id="3296" w:name="_Toc114150777"/>
      <w:bookmarkStart w:id="3297" w:name="_Toc124151180"/>
      <w:bookmarkStart w:id="3298" w:name="_Toc124151700"/>
      <w:bookmarkStart w:id="3299" w:name="_Toc124152220"/>
      <w:bookmarkStart w:id="3300" w:name="_Toc130396752"/>
      <w:bookmarkStart w:id="3301" w:name="_Toc130397272"/>
      <w:bookmarkStart w:id="3302" w:name="_Toc137558376"/>
      <w:bookmarkStart w:id="3303" w:name="_Toc138862201"/>
      <w:bookmarkStart w:id="3304" w:name="_Toc145532258"/>
      <w:bookmarkStart w:id="3305" w:name="_Toc163218671"/>
      <w:bookmarkStart w:id="3306" w:name="_Toc176702002"/>
      <w:bookmarkStart w:id="3307" w:name="_Toc21643590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08" w:name="_Toc73962874"/>
      <w:bookmarkStart w:id="3309" w:name="_Toc75260051"/>
      <w:bookmarkStart w:id="3310" w:name="_Toc75275592"/>
      <w:bookmarkStart w:id="3311" w:name="_Toc75276103"/>
      <w:bookmarkStart w:id="3312" w:name="_Toc76541602"/>
      <w:bookmarkStart w:id="3313" w:name="_Toc82437371"/>
      <w:bookmarkStart w:id="3314" w:name="_Toc89944737"/>
      <w:bookmarkStart w:id="3315" w:name="_Toc98753755"/>
      <w:bookmarkStart w:id="3316" w:name="_Toc106180741"/>
      <w:bookmarkStart w:id="3317" w:name="_Toc114150778"/>
      <w:bookmarkStart w:id="3318" w:name="_Toc124151181"/>
      <w:bookmarkStart w:id="3319" w:name="_Toc124151701"/>
      <w:bookmarkStart w:id="3320" w:name="_Toc124152221"/>
      <w:bookmarkStart w:id="3321" w:name="_Toc130396753"/>
      <w:bookmarkStart w:id="3322" w:name="_Toc130397273"/>
      <w:bookmarkStart w:id="3323" w:name="_Toc137558377"/>
      <w:bookmarkStart w:id="3324" w:name="_Toc138862202"/>
      <w:bookmarkStart w:id="3325" w:name="_Toc145532259"/>
      <w:bookmarkStart w:id="3326" w:name="_Toc163218672"/>
      <w:bookmarkStart w:id="3327" w:name="_Toc176702003"/>
      <w:bookmarkStart w:id="3328" w:name="_Toc216435906"/>
      <w:r w:rsidRPr="00BE5108">
        <w:rPr>
          <w:rFonts w:eastAsiaTheme="minorEastAsia"/>
        </w:rPr>
        <w:t>6.5.3.5</w:t>
      </w:r>
      <w:r w:rsidRPr="00BE5108">
        <w:rPr>
          <w:rFonts w:eastAsiaTheme="minorEastAsia"/>
        </w:rPr>
        <w:tab/>
        <w:t>Test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29" w:name="_Toc73962875"/>
      <w:bookmarkStart w:id="3330" w:name="_Toc75260052"/>
      <w:bookmarkStart w:id="3331" w:name="_Toc75275593"/>
      <w:bookmarkStart w:id="3332" w:name="_Toc75276104"/>
      <w:bookmarkStart w:id="3333" w:name="_Toc76541603"/>
      <w:bookmarkStart w:id="3334" w:name="_Toc82437372"/>
      <w:bookmarkStart w:id="3335" w:name="_Toc89944738"/>
      <w:bookmarkStart w:id="3336" w:name="_Toc98753756"/>
      <w:bookmarkStart w:id="3337" w:name="_Toc106180742"/>
      <w:bookmarkStart w:id="3338" w:name="_Toc114150779"/>
      <w:bookmarkStart w:id="3339" w:name="_Toc124151182"/>
      <w:bookmarkStart w:id="3340" w:name="_Toc124151702"/>
      <w:bookmarkStart w:id="3341" w:name="_Toc124152222"/>
      <w:bookmarkStart w:id="3342" w:name="_Toc130396754"/>
      <w:bookmarkStart w:id="3343"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44" w:name="_Toc137558378"/>
      <w:bookmarkStart w:id="3345" w:name="_Toc138862203"/>
      <w:bookmarkStart w:id="3346" w:name="_Toc145532260"/>
      <w:bookmarkStart w:id="3347" w:name="_Toc163218673"/>
      <w:bookmarkStart w:id="3348" w:name="_Toc176702004"/>
      <w:bookmarkStart w:id="3349" w:name="_Toc216435907"/>
      <w:r w:rsidRPr="00BE5108">
        <w:rPr>
          <w:rFonts w:eastAsiaTheme="minorEastAsia"/>
        </w:rPr>
        <w:t>6.5.4</w:t>
      </w:r>
      <w:r w:rsidRPr="00BE5108">
        <w:rPr>
          <w:rFonts w:eastAsiaTheme="minorEastAsia"/>
        </w:rPr>
        <w:tab/>
        <w:t>Time alignment error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2A477E0" w14:textId="77777777" w:rsidR="00AD1976" w:rsidRPr="00BE5108" w:rsidRDefault="00AD1976" w:rsidP="00EF3135">
      <w:pPr>
        <w:pStyle w:val="Heading4"/>
        <w:rPr>
          <w:rFonts w:eastAsiaTheme="minorEastAsia"/>
        </w:rPr>
      </w:pPr>
      <w:bookmarkStart w:id="3350" w:name="_Toc73962876"/>
      <w:bookmarkStart w:id="3351" w:name="_Toc75260053"/>
      <w:bookmarkStart w:id="3352" w:name="_Toc75275594"/>
      <w:bookmarkStart w:id="3353" w:name="_Toc75276105"/>
      <w:bookmarkStart w:id="3354" w:name="_Toc76541604"/>
      <w:bookmarkStart w:id="3355" w:name="_Toc82437373"/>
      <w:bookmarkStart w:id="3356" w:name="_Toc89944739"/>
      <w:bookmarkStart w:id="3357" w:name="_Toc98753757"/>
      <w:bookmarkStart w:id="3358" w:name="_Toc106180743"/>
      <w:bookmarkStart w:id="3359" w:name="_Toc114150780"/>
      <w:bookmarkStart w:id="3360" w:name="_Toc124151183"/>
      <w:bookmarkStart w:id="3361" w:name="_Toc124151703"/>
      <w:bookmarkStart w:id="3362" w:name="_Toc124152223"/>
      <w:bookmarkStart w:id="3363" w:name="_Toc130396755"/>
      <w:bookmarkStart w:id="3364" w:name="_Toc130397275"/>
      <w:bookmarkStart w:id="3365" w:name="_Toc137558379"/>
      <w:bookmarkStart w:id="3366" w:name="_Toc138862204"/>
      <w:bookmarkStart w:id="3367" w:name="_Toc145532261"/>
      <w:bookmarkStart w:id="3368" w:name="_Toc163218674"/>
      <w:bookmarkStart w:id="3369" w:name="_Toc176702005"/>
      <w:bookmarkStart w:id="3370" w:name="_Toc216435908"/>
      <w:r w:rsidRPr="00BE5108">
        <w:rPr>
          <w:rFonts w:eastAsiaTheme="minorEastAsia"/>
        </w:rPr>
        <w:t>6.5.4.1</w:t>
      </w:r>
      <w:r w:rsidRPr="00BE5108">
        <w:rPr>
          <w:rFonts w:eastAsiaTheme="minorEastAsia"/>
        </w:rPr>
        <w:tab/>
        <w:t>Definition and applicability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1" w:name="_Toc73962877"/>
      <w:bookmarkStart w:id="3372" w:name="_Toc75260054"/>
      <w:bookmarkStart w:id="3373" w:name="_Toc75275595"/>
      <w:bookmarkStart w:id="3374" w:name="_Toc75276106"/>
      <w:bookmarkStart w:id="3375" w:name="_Toc76541605"/>
      <w:bookmarkStart w:id="3376" w:name="_Toc82437374"/>
      <w:bookmarkStart w:id="3377" w:name="_Toc89944740"/>
      <w:bookmarkStart w:id="3378" w:name="_Toc98753758"/>
      <w:bookmarkStart w:id="3379" w:name="_Toc106180744"/>
      <w:bookmarkStart w:id="3380" w:name="_Toc114150781"/>
      <w:bookmarkStart w:id="3381" w:name="_Toc124151184"/>
      <w:bookmarkStart w:id="3382" w:name="_Toc124151704"/>
      <w:bookmarkStart w:id="3383" w:name="_Toc124152224"/>
      <w:bookmarkStart w:id="3384" w:name="_Toc130396756"/>
      <w:bookmarkStart w:id="3385" w:name="_Toc130397276"/>
      <w:bookmarkStart w:id="3386" w:name="_Toc137558380"/>
      <w:bookmarkStart w:id="3387" w:name="_Toc138862205"/>
      <w:bookmarkStart w:id="3388" w:name="_Toc145532262"/>
      <w:bookmarkStart w:id="3389" w:name="_Toc163218675"/>
      <w:bookmarkStart w:id="3390" w:name="_Toc176702006"/>
      <w:bookmarkStart w:id="3391" w:name="_Toc216435909"/>
      <w:r w:rsidRPr="00BE5108">
        <w:rPr>
          <w:rFonts w:eastAsiaTheme="minorEastAsia"/>
        </w:rPr>
        <w:t>6.5.4.2</w:t>
      </w:r>
      <w:r w:rsidRPr="00BE5108">
        <w:rPr>
          <w:rFonts w:eastAsiaTheme="minorEastAsia"/>
        </w:rPr>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2" w:name="_Toc73962878"/>
      <w:bookmarkStart w:id="3393" w:name="_Toc75260055"/>
      <w:bookmarkStart w:id="3394" w:name="_Toc75275596"/>
      <w:bookmarkStart w:id="3395" w:name="_Toc75276107"/>
      <w:bookmarkStart w:id="3396" w:name="_Toc76541606"/>
      <w:bookmarkStart w:id="3397" w:name="_Toc82437375"/>
      <w:bookmarkStart w:id="3398" w:name="_Toc89944741"/>
      <w:bookmarkStart w:id="3399" w:name="_Toc98753759"/>
      <w:bookmarkStart w:id="3400" w:name="_Toc106180745"/>
      <w:bookmarkStart w:id="3401" w:name="_Toc114150782"/>
      <w:bookmarkStart w:id="3402" w:name="_Toc124151185"/>
      <w:bookmarkStart w:id="3403" w:name="_Toc124151705"/>
      <w:bookmarkStart w:id="3404" w:name="_Toc124152225"/>
      <w:bookmarkStart w:id="3405" w:name="_Toc130396757"/>
      <w:bookmarkStart w:id="3406" w:name="_Toc130397277"/>
      <w:bookmarkStart w:id="3407" w:name="_Toc137558381"/>
      <w:bookmarkStart w:id="3408" w:name="_Toc138862206"/>
      <w:bookmarkStart w:id="3409" w:name="_Toc145532263"/>
      <w:bookmarkStart w:id="3410" w:name="_Toc163218676"/>
      <w:bookmarkStart w:id="3411" w:name="_Toc176702007"/>
      <w:bookmarkStart w:id="3412" w:name="_Toc216435910"/>
      <w:r w:rsidRPr="00BE5108">
        <w:rPr>
          <w:rFonts w:eastAsiaTheme="minorEastAsia"/>
        </w:rPr>
        <w:lastRenderedPageBreak/>
        <w:t>6.5.4.3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13" w:name="_Toc73962879"/>
      <w:bookmarkStart w:id="3414" w:name="_Toc75260056"/>
      <w:bookmarkStart w:id="3415" w:name="_Toc75275597"/>
      <w:bookmarkStart w:id="3416" w:name="_Toc75276108"/>
      <w:bookmarkStart w:id="3417" w:name="_Toc76541607"/>
      <w:bookmarkStart w:id="3418" w:name="_Toc82437376"/>
      <w:bookmarkStart w:id="3419" w:name="_Toc89944742"/>
      <w:bookmarkStart w:id="3420" w:name="_Toc98753760"/>
      <w:bookmarkStart w:id="3421" w:name="_Toc106180746"/>
      <w:bookmarkStart w:id="3422" w:name="_Toc114150783"/>
      <w:bookmarkStart w:id="3423" w:name="_Toc124151186"/>
      <w:bookmarkStart w:id="3424" w:name="_Toc124151706"/>
      <w:bookmarkStart w:id="3425" w:name="_Toc124152226"/>
      <w:bookmarkStart w:id="3426" w:name="_Toc130396758"/>
      <w:bookmarkStart w:id="3427" w:name="_Toc130397278"/>
      <w:bookmarkStart w:id="3428" w:name="_Toc137558382"/>
      <w:bookmarkStart w:id="3429" w:name="_Toc138862207"/>
      <w:bookmarkStart w:id="3430" w:name="_Toc145532264"/>
      <w:bookmarkStart w:id="3431" w:name="_Toc163218677"/>
      <w:bookmarkStart w:id="3432" w:name="_Toc176702008"/>
      <w:bookmarkStart w:id="3433" w:name="_Toc216435911"/>
      <w:r w:rsidRPr="00BE5108">
        <w:rPr>
          <w:rFonts w:eastAsiaTheme="minorEastAsia"/>
        </w:rPr>
        <w:t>6.5.4.4</w:t>
      </w:r>
      <w:r w:rsidRPr="00BE5108">
        <w:rPr>
          <w:rFonts w:eastAsiaTheme="minorEastAsia"/>
        </w:rPr>
        <w:tab/>
        <w:t>Method of test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CB8E09C" w14:textId="77777777" w:rsidR="00AD1976" w:rsidRPr="00BE5108" w:rsidRDefault="00AD1976" w:rsidP="00EF3135">
      <w:pPr>
        <w:pStyle w:val="Heading5"/>
        <w:rPr>
          <w:rFonts w:eastAsiaTheme="minorEastAsia"/>
        </w:rPr>
      </w:pPr>
      <w:bookmarkStart w:id="3434" w:name="_Toc73962880"/>
      <w:bookmarkStart w:id="3435" w:name="_Toc75260057"/>
      <w:bookmarkStart w:id="3436" w:name="_Toc75275598"/>
      <w:bookmarkStart w:id="3437" w:name="_Toc75276109"/>
      <w:bookmarkStart w:id="3438" w:name="_Toc76541608"/>
      <w:bookmarkStart w:id="3439" w:name="_Toc82437377"/>
      <w:bookmarkStart w:id="3440" w:name="_Toc89944743"/>
      <w:bookmarkStart w:id="3441" w:name="_Toc98753761"/>
      <w:bookmarkStart w:id="3442" w:name="_Toc106180747"/>
      <w:bookmarkStart w:id="3443" w:name="_Toc114150784"/>
      <w:bookmarkStart w:id="3444" w:name="_Toc124151187"/>
      <w:bookmarkStart w:id="3445" w:name="_Toc124151707"/>
      <w:bookmarkStart w:id="3446" w:name="_Toc124152227"/>
      <w:bookmarkStart w:id="3447" w:name="_Toc130396759"/>
      <w:bookmarkStart w:id="3448" w:name="_Toc130397279"/>
      <w:bookmarkStart w:id="3449" w:name="_Toc137558383"/>
      <w:bookmarkStart w:id="3450" w:name="_Toc138862208"/>
      <w:bookmarkStart w:id="3451" w:name="_Toc145532265"/>
      <w:bookmarkStart w:id="3452" w:name="_Toc163218678"/>
      <w:bookmarkStart w:id="3453" w:name="_Toc176702009"/>
      <w:bookmarkStart w:id="3454" w:name="_Toc216435912"/>
      <w:r w:rsidRPr="00BE5108">
        <w:rPr>
          <w:rFonts w:eastAsiaTheme="minorEastAsia"/>
        </w:rPr>
        <w:t>6.5.4.4.1</w:t>
      </w:r>
      <w:r w:rsidRPr="00BE5108">
        <w:rPr>
          <w:rFonts w:eastAsiaTheme="minorEastAsia"/>
        </w:rPr>
        <w:tab/>
        <w:t>Initial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55" w:name="_Toc73962881"/>
      <w:bookmarkStart w:id="3456" w:name="_Toc75260058"/>
      <w:bookmarkStart w:id="3457" w:name="_Toc75275599"/>
      <w:bookmarkStart w:id="3458" w:name="_Toc75276110"/>
      <w:bookmarkStart w:id="3459" w:name="_Toc76541609"/>
      <w:bookmarkStart w:id="3460" w:name="_Toc82437378"/>
      <w:bookmarkStart w:id="3461" w:name="_Toc89944744"/>
      <w:bookmarkStart w:id="3462" w:name="_Toc98753762"/>
      <w:bookmarkStart w:id="3463" w:name="_Toc106180748"/>
      <w:bookmarkStart w:id="3464" w:name="_Toc114150785"/>
      <w:bookmarkStart w:id="3465" w:name="_Toc124151188"/>
      <w:bookmarkStart w:id="3466" w:name="_Toc124151708"/>
      <w:bookmarkStart w:id="3467" w:name="_Toc124152228"/>
      <w:bookmarkStart w:id="3468" w:name="_Toc130396760"/>
      <w:bookmarkStart w:id="3469" w:name="_Toc130397280"/>
      <w:bookmarkStart w:id="3470" w:name="_Toc137558384"/>
      <w:bookmarkStart w:id="3471" w:name="_Toc138862209"/>
      <w:bookmarkStart w:id="3472" w:name="_Toc145532266"/>
      <w:bookmarkStart w:id="3473" w:name="_Toc163218679"/>
      <w:bookmarkStart w:id="3474" w:name="_Toc176702010"/>
      <w:bookmarkStart w:id="3475" w:name="_Toc216435913"/>
      <w:r w:rsidRPr="00BE5108">
        <w:rPr>
          <w:rFonts w:eastAsiaTheme="minorEastAsia"/>
        </w:rPr>
        <w:t>6.5.4.4.2</w:t>
      </w:r>
      <w:r w:rsidRPr="00BE5108">
        <w:rPr>
          <w:rFonts w:eastAsiaTheme="minorEastAsia"/>
        </w:rP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76" w:name="_Toc73962882"/>
      <w:bookmarkStart w:id="3477" w:name="_Toc75260059"/>
      <w:bookmarkStart w:id="3478" w:name="_Toc75275600"/>
      <w:bookmarkStart w:id="3479" w:name="_Toc75276111"/>
      <w:bookmarkStart w:id="3480" w:name="_Toc76541610"/>
      <w:bookmarkStart w:id="3481" w:name="_Toc82437379"/>
      <w:bookmarkStart w:id="3482" w:name="_Toc89944745"/>
      <w:bookmarkStart w:id="3483" w:name="_Toc98753763"/>
      <w:bookmarkStart w:id="3484" w:name="_Toc106180749"/>
      <w:bookmarkStart w:id="3485" w:name="_Toc114150786"/>
      <w:bookmarkStart w:id="3486" w:name="_Toc124151189"/>
      <w:bookmarkStart w:id="3487" w:name="_Toc124151709"/>
      <w:bookmarkStart w:id="3488" w:name="_Toc124152229"/>
      <w:bookmarkStart w:id="3489" w:name="_Toc130396761"/>
      <w:bookmarkStart w:id="3490" w:name="_Toc130397281"/>
      <w:bookmarkStart w:id="3491" w:name="_Toc137558385"/>
      <w:bookmarkStart w:id="3492" w:name="_Toc138862210"/>
      <w:bookmarkStart w:id="3493" w:name="_Toc145532267"/>
      <w:bookmarkStart w:id="3494" w:name="_Toc163218680"/>
      <w:bookmarkStart w:id="3495" w:name="_Toc176702011"/>
      <w:bookmarkStart w:id="3496" w:name="_Toc216435914"/>
      <w:r w:rsidRPr="00BE5108">
        <w:rPr>
          <w:rFonts w:eastAsiaTheme="minorEastAsia"/>
        </w:rPr>
        <w:lastRenderedPageBreak/>
        <w:t>6.5.4.5</w:t>
      </w:r>
      <w:r w:rsidRPr="00BE5108">
        <w:rPr>
          <w:rFonts w:eastAsiaTheme="minorEastAsia"/>
        </w:rPr>
        <w:tab/>
        <w:t>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97" w:name="_Toc114150787"/>
      <w:bookmarkStart w:id="3498" w:name="_Toc124151190"/>
      <w:bookmarkStart w:id="3499" w:name="_Toc124151710"/>
      <w:bookmarkStart w:id="3500" w:name="_Toc124152230"/>
      <w:bookmarkStart w:id="3501" w:name="_Toc130396762"/>
      <w:bookmarkStart w:id="3502" w:name="_Toc130397282"/>
      <w:bookmarkStart w:id="3503" w:name="_Toc137558386"/>
      <w:bookmarkStart w:id="3504" w:name="_Toc138862211"/>
      <w:bookmarkStart w:id="3505" w:name="_Toc145532268"/>
      <w:bookmarkStart w:id="3506" w:name="_Toc163218681"/>
      <w:bookmarkStart w:id="3507" w:name="_Toc176702012"/>
      <w:bookmarkStart w:id="3508" w:name="_Toc216435915"/>
      <w:r w:rsidRPr="004D4AB4">
        <w:t>6.5.5</w:t>
      </w:r>
      <w:r w:rsidRPr="004D4AB4">
        <w:tab/>
        <w:t>Timing error between IAB-DU and IAB-MT</w:t>
      </w:r>
      <w:bookmarkEnd w:id="3497"/>
      <w:bookmarkEnd w:id="3498"/>
      <w:bookmarkEnd w:id="3499"/>
      <w:bookmarkEnd w:id="3500"/>
      <w:bookmarkEnd w:id="3501"/>
      <w:bookmarkEnd w:id="3502"/>
      <w:bookmarkEnd w:id="3503"/>
      <w:bookmarkEnd w:id="3504"/>
      <w:bookmarkEnd w:id="3505"/>
      <w:bookmarkEnd w:id="3506"/>
      <w:bookmarkEnd w:id="3507"/>
      <w:bookmarkEnd w:id="3508"/>
    </w:p>
    <w:p w14:paraId="56E3CF9C" w14:textId="77777777" w:rsidR="001F72CA" w:rsidRPr="00994A55" w:rsidRDefault="001F72CA" w:rsidP="001F72CA">
      <w:pPr>
        <w:pStyle w:val="Heading4"/>
        <w:rPr>
          <w:rFonts w:eastAsia="DengXian"/>
        </w:rPr>
      </w:pPr>
      <w:bookmarkStart w:id="3509" w:name="_Toc114150788"/>
      <w:bookmarkStart w:id="3510" w:name="_Toc124151191"/>
      <w:bookmarkStart w:id="3511" w:name="_Toc124151711"/>
      <w:bookmarkStart w:id="3512" w:name="_Toc124152231"/>
      <w:bookmarkStart w:id="3513" w:name="_Toc130396763"/>
      <w:bookmarkStart w:id="3514" w:name="_Toc130397283"/>
      <w:bookmarkStart w:id="3515" w:name="_Toc137558387"/>
      <w:bookmarkStart w:id="3516" w:name="_Toc138862212"/>
      <w:bookmarkStart w:id="3517" w:name="_Toc145532269"/>
      <w:bookmarkStart w:id="3518" w:name="_Toc163218682"/>
      <w:bookmarkStart w:id="3519" w:name="_Toc176702013"/>
      <w:bookmarkStart w:id="3520" w:name="_Toc21643591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1" w:name="_Toc114150789"/>
      <w:bookmarkStart w:id="3522" w:name="_Toc124151192"/>
      <w:bookmarkStart w:id="3523" w:name="_Toc124151712"/>
      <w:bookmarkStart w:id="3524" w:name="_Toc124152232"/>
      <w:bookmarkStart w:id="3525" w:name="_Toc130396764"/>
      <w:bookmarkStart w:id="3526" w:name="_Toc130397284"/>
      <w:bookmarkStart w:id="3527" w:name="_Toc137558388"/>
      <w:bookmarkStart w:id="3528" w:name="_Toc138862213"/>
      <w:bookmarkStart w:id="3529" w:name="_Toc145532270"/>
      <w:bookmarkStart w:id="3530" w:name="_Toc163218683"/>
      <w:bookmarkStart w:id="3531" w:name="_Toc176702014"/>
      <w:bookmarkStart w:id="3532" w:name="_Toc21643591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33" w:name="_Toc114150790"/>
      <w:bookmarkStart w:id="3534" w:name="_Toc124151193"/>
      <w:bookmarkStart w:id="3535" w:name="_Toc124151713"/>
      <w:bookmarkStart w:id="3536" w:name="_Toc124152233"/>
      <w:bookmarkStart w:id="3537" w:name="_Toc130396765"/>
      <w:bookmarkStart w:id="3538" w:name="_Toc130397285"/>
      <w:bookmarkStart w:id="3539" w:name="_Toc137558389"/>
      <w:bookmarkStart w:id="3540" w:name="_Toc138862214"/>
      <w:bookmarkStart w:id="3541" w:name="_Toc145532271"/>
      <w:bookmarkStart w:id="3542" w:name="_Toc163218684"/>
      <w:bookmarkStart w:id="3543" w:name="_Toc176702015"/>
      <w:bookmarkStart w:id="3544" w:name="_Toc21643591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33"/>
      <w:bookmarkEnd w:id="3534"/>
      <w:bookmarkEnd w:id="3535"/>
      <w:bookmarkEnd w:id="3536"/>
      <w:bookmarkEnd w:id="3537"/>
      <w:bookmarkEnd w:id="3538"/>
      <w:bookmarkEnd w:id="3539"/>
      <w:bookmarkEnd w:id="3540"/>
      <w:bookmarkEnd w:id="3541"/>
      <w:bookmarkEnd w:id="3542"/>
      <w:bookmarkEnd w:id="3543"/>
      <w:bookmarkEnd w:id="35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45" w:name="_Toc114150791"/>
      <w:bookmarkStart w:id="3546" w:name="_Toc124151194"/>
      <w:bookmarkStart w:id="3547" w:name="_Toc124151714"/>
      <w:bookmarkStart w:id="3548" w:name="_Toc124152234"/>
      <w:bookmarkStart w:id="3549" w:name="_Toc130396766"/>
      <w:bookmarkStart w:id="3550" w:name="_Toc130397286"/>
      <w:bookmarkStart w:id="3551" w:name="_Toc137558390"/>
      <w:bookmarkStart w:id="3552" w:name="_Toc138862215"/>
      <w:bookmarkStart w:id="3553" w:name="_Toc145532272"/>
      <w:bookmarkStart w:id="3554" w:name="_Toc163218685"/>
      <w:bookmarkStart w:id="3555" w:name="_Toc176702016"/>
      <w:bookmarkStart w:id="3556" w:name="_Toc21643591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45"/>
      <w:bookmarkEnd w:id="3546"/>
      <w:bookmarkEnd w:id="3547"/>
      <w:bookmarkEnd w:id="3548"/>
      <w:bookmarkEnd w:id="3549"/>
      <w:bookmarkEnd w:id="3550"/>
      <w:bookmarkEnd w:id="3551"/>
      <w:bookmarkEnd w:id="3552"/>
      <w:bookmarkEnd w:id="3553"/>
      <w:bookmarkEnd w:id="3554"/>
      <w:bookmarkEnd w:id="3555"/>
      <w:bookmarkEnd w:id="3556"/>
    </w:p>
    <w:p w14:paraId="754D576E" w14:textId="77777777" w:rsidR="001F72CA" w:rsidRPr="00994A55" w:rsidRDefault="001F72CA" w:rsidP="001F72CA">
      <w:pPr>
        <w:pStyle w:val="Heading5"/>
        <w:rPr>
          <w:rFonts w:eastAsia="DengXian"/>
        </w:rPr>
      </w:pPr>
      <w:bookmarkStart w:id="3557" w:name="_Toc114150792"/>
      <w:bookmarkStart w:id="3558" w:name="_Toc124151195"/>
      <w:bookmarkStart w:id="3559" w:name="_Toc124151715"/>
      <w:bookmarkStart w:id="3560" w:name="_Toc124152235"/>
      <w:bookmarkStart w:id="3561" w:name="_Toc130396767"/>
      <w:bookmarkStart w:id="3562" w:name="_Toc130397287"/>
      <w:bookmarkStart w:id="3563" w:name="_Toc137558391"/>
      <w:bookmarkStart w:id="3564" w:name="_Toc138862216"/>
      <w:bookmarkStart w:id="3565" w:name="_Toc145532273"/>
      <w:bookmarkStart w:id="3566" w:name="_Toc163218686"/>
      <w:bookmarkStart w:id="3567" w:name="_Toc176702017"/>
      <w:bookmarkStart w:id="3568" w:name="_Toc21643592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57"/>
      <w:bookmarkEnd w:id="3558"/>
      <w:bookmarkEnd w:id="3559"/>
      <w:bookmarkEnd w:id="3560"/>
      <w:bookmarkEnd w:id="3561"/>
      <w:bookmarkEnd w:id="3562"/>
      <w:bookmarkEnd w:id="3563"/>
      <w:bookmarkEnd w:id="3564"/>
      <w:bookmarkEnd w:id="3565"/>
      <w:bookmarkEnd w:id="3566"/>
      <w:bookmarkEnd w:id="3567"/>
      <w:bookmarkEnd w:id="35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69" w:name="_Toc114150793"/>
      <w:bookmarkStart w:id="3570" w:name="_Toc124151196"/>
      <w:bookmarkStart w:id="3571" w:name="_Toc124151716"/>
      <w:bookmarkStart w:id="3572" w:name="_Toc124152236"/>
      <w:bookmarkStart w:id="3573" w:name="_Toc130396768"/>
      <w:bookmarkStart w:id="3574" w:name="_Toc130397288"/>
      <w:bookmarkStart w:id="3575" w:name="_Toc137558392"/>
      <w:bookmarkStart w:id="3576" w:name="_Toc138862217"/>
      <w:bookmarkStart w:id="3577" w:name="_Toc145532274"/>
      <w:bookmarkStart w:id="3578" w:name="_Toc163218687"/>
      <w:bookmarkStart w:id="3579" w:name="_Toc176702018"/>
      <w:bookmarkStart w:id="3580" w:name="_Toc216435921"/>
      <w:r w:rsidRPr="00994A55">
        <w:rPr>
          <w:rFonts w:eastAsia="DengXian"/>
        </w:rPr>
        <w:t>6.5.</w:t>
      </w:r>
      <w:r>
        <w:rPr>
          <w:rFonts w:eastAsia="DengXian"/>
        </w:rPr>
        <w:t>5</w:t>
      </w:r>
      <w:r w:rsidRPr="00994A55">
        <w:rPr>
          <w:rFonts w:eastAsia="DengXian"/>
        </w:rPr>
        <w:t>.4.2</w:t>
      </w:r>
      <w:r w:rsidRPr="00994A55">
        <w:rPr>
          <w:rFonts w:eastAsia="DengXia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1" w:name="_Toc114150794"/>
      <w:bookmarkStart w:id="3582" w:name="_Toc124151197"/>
      <w:bookmarkStart w:id="3583" w:name="_Toc124151717"/>
      <w:bookmarkStart w:id="3584" w:name="_Toc124152237"/>
      <w:bookmarkStart w:id="3585" w:name="_Toc130396769"/>
      <w:bookmarkStart w:id="3586" w:name="_Toc130397289"/>
      <w:bookmarkStart w:id="3587" w:name="_Toc137558393"/>
      <w:bookmarkStart w:id="3588" w:name="_Toc138862218"/>
      <w:bookmarkStart w:id="3589" w:name="_Toc145532275"/>
      <w:bookmarkStart w:id="3590" w:name="_Toc163218688"/>
      <w:bookmarkStart w:id="3591" w:name="_Toc176702019"/>
      <w:bookmarkStart w:id="3592" w:name="_Toc21643592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1"/>
      <w:bookmarkEnd w:id="3582"/>
      <w:bookmarkEnd w:id="3583"/>
      <w:bookmarkEnd w:id="3584"/>
      <w:bookmarkEnd w:id="3585"/>
      <w:bookmarkEnd w:id="3586"/>
      <w:bookmarkEnd w:id="3587"/>
      <w:bookmarkEnd w:id="3588"/>
      <w:bookmarkEnd w:id="3589"/>
      <w:bookmarkEnd w:id="3590"/>
      <w:bookmarkEnd w:id="3591"/>
      <w:bookmarkEnd w:id="359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93" w:name="_Toc73962883"/>
      <w:bookmarkStart w:id="3594" w:name="_Toc75260060"/>
      <w:bookmarkStart w:id="3595" w:name="_Toc75275601"/>
      <w:bookmarkStart w:id="3596" w:name="_Toc75276112"/>
      <w:bookmarkStart w:id="3597" w:name="_Toc76541611"/>
      <w:bookmarkStart w:id="3598" w:name="_Toc82437380"/>
      <w:bookmarkStart w:id="3599" w:name="_Toc89944746"/>
      <w:bookmarkStart w:id="3600" w:name="_Toc98753764"/>
      <w:bookmarkStart w:id="3601" w:name="_Toc106180750"/>
      <w:bookmarkStart w:id="3602" w:name="_Toc114150795"/>
      <w:bookmarkStart w:id="3603" w:name="_Toc124151198"/>
      <w:bookmarkStart w:id="3604" w:name="_Toc124151718"/>
      <w:bookmarkStart w:id="3605" w:name="_Toc124152238"/>
      <w:bookmarkStart w:id="3606" w:name="_Toc130396770"/>
      <w:bookmarkStart w:id="3607" w:name="_Toc130397290"/>
      <w:bookmarkStart w:id="3608" w:name="_Toc137558394"/>
      <w:bookmarkStart w:id="3609" w:name="_Toc138862219"/>
      <w:bookmarkStart w:id="3610" w:name="_Toc145532276"/>
      <w:bookmarkStart w:id="3611" w:name="_Toc163218689"/>
      <w:bookmarkStart w:id="3612" w:name="_Toc176702020"/>
      <w:bookmarkStart w:id="3613" w:name="_Toc216435923"/>
      <w:r w:rsidRPr="00BE5108">
        <w:rPr>
          <w:rFonts w:eastAsiaTheme="minorEastAsia"/>
        </w:rPr>
        <w:t>6.6</w:t>
      </w:r>
      <w:r w:rsidRPr="00BE5108">
        <w:rPr>
          <w:rFonts w:eastAsiaTheme="minorEastAsia"/>
        </w:rPr>
        <w:tab/>
        <w:t>Unwanted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66B71E" w14:textId="77777777" w:rsidR="008D3EE5" w:rsidRPr="00BE5108" w:rsidRDefault="008D3EE5" w:rsidP="008D3EE5">
      <w:pPr>
        <w:pStyle w:val="Heading3"/>
        <w:rPr>
          <w:rFonts w:eastAsiaTheme="minorEastAsia"/>
        </w:rPr>
      </w:pPr>
      <w:bookmarkStart w:id="3614" w:name="_Toc73962884"/>
      <w:bookmarkStart w:id="3615" w:name="_Toc75260061"/>
      <w:bookmarkStart w:id="3616" w:name="_Toc75275602"/>
      <w:bookmarkStart w:id="3617" w:name="_Toc75276113"/>
      <w:bookmarkStart w:id="3618" w:name="_Toc76541612"/>
      <w:bookmarkStart w:id="3619" w:name="_Toc82437381"/>
      <w:bookmarkStart w:id="3620" w:name="_Toc89944747"/>
      <w:bookmarkStart w:id="3621" w:name="_Toc98753765"/>
      <w:bookmarkStart w:id="3622" w:name="_Toc106180751"/>
      <w:bookmarkStart w:id="3623" w:name="_Toc114150796"/>
      <w:bookmarkStart w:id="3624" w:name="_Toc124151199"/>
      <w:bookmarkStart w:id="3625" w:name="_Toc124151719"/>
      <w:bookmarkStart w:id="3626" w:name="_Toc124152239"/>
      <w:bookmarkStart w:id="3627" w:name="_Toc130396771"/>
      <w:bookmarkStart w:id="3628" w:name="_Toc130397291"/>
      <w:bookmarkStart w:id="3629" w:name="_Toc137558395"/>
      <w:bookmarkStart w:id="3630" w:name="_Toc138862220"/>
      <w:bookmarkStart w:id="3631" w:name="_Toc145532277"/>
      <w:bookmarkStart w:id="3632" w:name="_Toc163218690"/>
      <w:bookmarkStart w:id="3633" w:name="_Toc176702021"/>
      <w:bookmarkStart w:id="3634" w:name="_Toc216435924"/>
      <w:r w:rsidRPr="00BE5108">
        <w:rPr>
          <w:rFonts w:eastAsiaTheme="minorEastAsia"/>
        </w:rPr>
        <w:t>6.6.1</w:t>
      </w:r>
      <w:r w:rsidRPr="00BE5108">
        <w:rPr>
          <w:rFonts w:eastAsiaTheme="minorEastAsia"/>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35" w:name="OLE_LINK95"/>
            <w:bookmarkStart w:id="36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37" w:name="OLE_LINK66"/>
            <w:bookmarkStart w:id="36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39" w:name="OLE_LINK21"/>
            <w:r w:rsidRPr="00BE5108">
              <w:rPr>
                <w:rFonts w:eastAsiaTheme="minorEastAsia"/>
              </w:rPr>
              <w:t>&lt;</w:t>
            </w:r>
            <w:r w:rsidR="00847BC2" w:rsidRPr="00BE5108">
              <w:rPr>
                <w:rFonts w:eastAsiaTheme="minorEastAsia"/>
              </w:rPr>
              <w:t xml:space="preserve"> </w:t>
            </w:r>
            <w:bookmarkEnd w:id="36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37"/>
            <w:bookmarkEnd w:id="36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0" w:name="OLE_LINK64"/>
            <w:bookmarkStart w:id="3641" w:name="OLE_LINK65"/>
            <w:r w:rsidRPr="00BE5108">
              <w:rPr>
                <w:rFonts w:eastAsiaTheme="minorEastAsia"/>
              </w:rPr>
              <w:t>10</w:t>
            </w:r>
            <w:r w:rsidR="00847BC2" w:rsidRPr="00BE5108">
              <w:rPr>
                <w:rFonts w:eastAsiaTheme="minorEastAsia"/>
              </w:rPr>
              <w:t xml:space="preserve"> </w:t>
            </w:r>
            <w:bookmarkEnd w:id="3640"/>
            <w:bookmarkEnd w:id="36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35"/>
      <w:bookmarkEnd w:id="36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2" w:name="_Toc73962885"/>
      <w:bookmarkStart w:id="3643" w:name="_Toc75260062"/>
      <w:bookmarkStart w:id="3644" w:name="_Toc75275603"/>
      <w:bookmarkStart w:id="3645" w:name="_Toc75276114"/>
      <w:bookmarkStart w:id="3646" w:name="_Toc76541613"/>
      <w:bookmarkStart w:id="3647" w:name="_Toc82437382"/>
      <w:bookmarkStart w:id="3648" w:name="_Toc89944748"/>
      <w:bookmarkStart w:id="3649" w:name="_Toc98753766"/>
      <w:bookmarkStart w:id="3650" w:name="_Toc106180752"/>
      <w:bookmarkStart w:id="3651" w:name="_Toc114150797"/>
      <w:bookmarkStart w:id="3652" w:name="_Toc124151200"/>
      <w:bookmarkStart w:id="3653" w:name="_Toc124151720"/>
      <w:bookmarkStart w:id="3654" w:name="_Toc124152240"/>
      <w:bookmarkStart w:id="3655" w:name="_Toc130396772"/>
      <w:bookmarkStart w:id="3656" w:name="_Toc130397292"/>
      <w:bookmarkStart w:id="3657" w:name="_Toc137558396"/>
      <w:bookmarkStart w:id="3658" w:name="_Toc138862221"/>
      <w:bookmarkStart w:id="3659" w:name="_Toc145532278"/>
      <w:bookmarkStart w:id="3660" w:name="_Toc163218691"/>
      <w:bookmarkStart w:id="3661" w:name="_Toc176702022"/>
      <w:bookmarkStart w:id="3662" w:name="_Toc216435925"/>
      <w:r w:rsidRPr="00BE5108">
        <w:rPr>
          <w:rFonts w:eastAsiaTheme="minorEastAsia"/>
        </w:rPr>
        <w:lastRenderedPageBreak/>
        <w:t>6.6.2</w:t>
      </w:r>
      <w:r w:rsidRPr="00BE5108">
        <w:rPr>
          <w:rFonts w:eastAsiaTheme="minorEastAsia"/>
        </w:rPr>
        <w:tab/>
        <w:t>Occupied bandwidth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566C4B9" w14:textId="77777777" w:rsidR="008D3EE5" w:rsidRPr="00BE5108" w:rsidRDefault="008D3EE5" w:rsidP="008D3EE5">
      <w:pPr>
        <w:pStyle w:val="Heading4"/>
        <w:rPr>
          <w:rFonts w:eastAsiaTheme="minorEastAsia"/>
        </w:rPr>
      </w:pPr>
      <w:bookmarkStart w:id="3663" w:name="_Toc73962886"/>
      <w:bookmarkStart w:id="3664" w:name="_Toc75260063"/>
      <w:bookmarkStart w:id="3665" w:name="_Toc75275604"/>
      <w:bookmarkStart w:id="3666" w:name="_Toc75276115"/>
      <w:bookmarkStart w:id="3667" w:name="_Toc76541614"/>
      <w:bookmarkStart w:id="3668" w:name="_Toc82437383"/>
      <w:bookmarkStart w:id="3669" w:name="_Toc89944749"/>
      <w:bookmarkStart w:id="3670" w:name="_Toc98753767"/>
      <w:bookmarkStart w:id="3671" w:name="_Toc106180753"/>
      <w:bookmarkStart w:id="3672" w:name="_Toc114150798"/>
      <w:bookmarkStart w:id="3673" w:name="_Toc124151201"/>
      <w:bookmarkStart w:id="3674" w:name="_Toc124151721"/>
      <w:bookmarkStart w:id="3675" w:name="_Toc124152241"/>
      <w:bookmarkStart w:id="3676" w:name="_Toc130396773"/>
      <w:bookmarkStart w:id="3677" w:name="_Toc130397293"/>
      <w:bookmarkStart w:id="3678" w:name="_Toc137558397"/>
      <w:bookmarkStart w:id="3679" w:name="_Toc138862222"/>
      <w:bookmarkStart w:id="3680" w:name="_Toc145532279"/>
      <w:bookmarkStart w:id="3681" w:name="_Toc163218692"/>
      <w:bookmarkStart w:id="3682" w:name="_Toc176702023"/>
      <w:bookmarkStart w:id="3683" w:name="_Toc216435926"/>
      <w:r w:rsidRPr="00BE5108">
        <w:rPr>
          <w:rFonts w:eastAsiaTheme="minorEastAsia"/>
        </w:rPr>
        <w:t>6.6.2.1</w:t>
      </w:r>
      <w:r w:rsidRPr="00BE5108">
        <w:rPr>
          <w:rFonts w:eastAsiaTheme="minorEastAsia"/>
        </w:rPr>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84" w:name="_Toc73962887"/>
      <w:bookmarkStart w:id="3685" w:name="_Toc75260064"/>
      <w:bookmarkStart w:id="3686" w:name="_Toc75275605"/>
      <w:bookmarkStart w:id="3687" w:name="_Toc75276116"/>
      <w:bookmarkStart w:id="3688" w:name="_Toc76541615"/>
      <w:bookmarkStart w:id="3689" w:name="_Toc82437384"/>
      <w:bookmarkStart w:id="3690" w:name="_Toc89944750"/>
      <w:bookmarkStart w:id="3691" w:name="_Toc98753768"/>
      <w:bookmarkStart w:id="3692" w:name="_Toc106180754"/>
      <w:bookmarkStart w:id="3693" w:name="_Toc114150799"/>
      <w:bookmarkStart w:id="3694" w:name="_Toc124151202"/>
      <w:bookmarkStart w:id="3695" w:name="_Toc124151722"/>
      <w:bookmarkStart w:id="3696" w:name="_Toc124152242"/>
      <w:bookmarkStart w:id="3697" w:name="_Toc130396774"/>
      <w:bookmarkStart w:id="3698" w:name="_Toc130397294"/>
      <w:bookmarkStart w:id="3699" w:name="_Toc137558398"/>
      <w:bookmarkStart w:id="3700" w:name="_Toc138862223"/>
      <w:bookmarkStart w:id="3701" w:name="_Toc145532280"/>
      <w:bookmarkStart w:id="3702" w:name="_Toc163218693"/>
      <w:bookmarkStart w:id="3703" w:name="_Toc176702024"/>
      <w:bookmarkStart w:id="3704" w:name="_Toc216435927"/>
      <w:r w:rsidRPr="00BE5108">
        <w:rPr>
          <w:rFonts w:eastAsia="MS Gothic"/>
          <w:lang w:eastAsia="zh-CN"/>
        </w:rPr>
        <w:t>6.6.2.2</w:t>
      </w:r>
      <w:r w:rsidRPr="00BE5108">
        <w:rPr>
          <w:rFonts w:eastAsia="MS Gothic"/>
          <w:lang w:eastAsia="zh-CN"/>
        </w:rPr>
        <w:tab/>
        <w:t>Minimum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05" w:name="_Toc73962888"/>
      <w:bookmarkStart w:id="3706" w:name="_Toc75260065"/>
      <w:bookmarkStart w:id="3707" w:name="_Toc75275606"/>
      <w:bookmarkStart w:id="3708" w:name="_Toc75276117"/>
      <w:bookmarkStart w:id="3709" w:name="_Toc76541616"/>
      <w:bookmarkStart w:id="3710" w:name="_Toc82437385"/>
      <w:bookmarkStart w:id="3711" w:name="_Toc89944751"/>
      <w:bookmarkStart w:id="3712" w:name="_Toc98753769"/>
      <w:bookmarkStart w:id="3713" w:name="_Toc106180755"/>
      <w:bookmarkStart w:id="3714" w:name="_Toc114150800"/>
      <w:bookmarkStart w:id="3715" w:name="_Toc124151203"/>
      <w:bookmarkStart w:id="3716" w:name="_Toc124151723"/>
      <w:bookmarkStart w:id="3717" w:name="_Toc124152243"/>
      <w:bookmarkStart w:id="3718" w:name="_Toc130396775"/>
      <w:bookmarkStart w:id="3719" w:name="_Toc130397295"/>
      <w:bookmarkStart w:id="3720" w:name="_Toc137558399"/>
      <w:bookmarkStart w:id="3721" w:name="_Toc138862224"/>
      <w:bookmarkStart w:id="3722" w:name="_Toc145532281"/>
      <w:bookmarkStart w:id="3723" w:name="_Toc163218694"/>
      <w:bookmarkStart w:id="3724" w:name="_Toc176702025"/>
      <w:bookmarkStart w:id="3725" w:name="_Toc216435928"/>
      <w:r w:rsidRPr="00BE5108">
        <w:rPr>
          <w:rFonts w:eastAsiaTheme="minorEastAsia"/>
          <w:lang w:eastAsia="zh-CN"/>
        </w:rPr>
        <w:t>6.6.2.3</w:t>
      </w:r>
      <w:r w:rsidRPr="00BE5108">
        <w:rPr>
          <w:rFonts w:eastAsiaTheme="minorEastAsia"/>
          <w:lang w:eastAsia="zh-CN"/>
        </w:rPr>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26" w:name="_Toc73962889"/>
      <w:bookmarkStart w:id="3727" w:name="_Toc75260066"/>
      <w:bookmarkStart w:id="3728" w:name="_Toc75275607"/>
      <w:bookmarkStart w:id="3729" w:name="_Toc75276118"/>
      <w:bookmarkStart w:id="3730" w:name="_Toc76541617"/>
      <w:bookmarkStart w:id="3731" w:name="_Toc82437386"/>
      <w:bookmarkStart w:id="3732" w:name="_Toc89944752"/>
      <w:bookmarkStart w:id="3733" w:name="_Toc98753770"/>
      <w:bookmarkStart w:id="3734" w:name="_Toc106180756"/>
      <w:bookmarkStart w:id="3735" w:name="_Toc114150801"/>
      <w:bookmarkStart w:id="3736" w:name="_Toc124151204"/>
      <w:bookmarkStart w:id="3737" w:name="_Toc124151724"/>
      <w:bookmarkStart w:id="3738" w:name="_Toc124152244"/>
      <w:bookmarkStart w:id="3739" w:name="_Toc130396776"/>
      <w:bookmarkStart w:id="3740" w:name="_Toc130397296"/>
      <w:bookmarkStart w:id="3741" w:name="_Toc137558400"/>
      <w:bookmarkStart w:id="3742" w:name="_Toc138862225"/>
      <w:bookmarkStart w:id="3743" w:name="_Toc145532282"/>
      <w:bookmarkStart w:id="3744" w:name="_Toc163218695"/>
      <w:bookmarkStart w:id="3745" w:name="_Toc176702026"/>
      <w:bookmarkStart w:id="3746" w:name="_Toc216435929"/>
      <w:r w:rsidRPr="00BE5108">
        <w:rPr>
          <w:rFonts w:eastAsia="MS Gothic"/>
          <w:lang w:eastAsia="zh-CN"/>
        </w:rPr>
        <w:t>6.6.2.4</w:t>
      </w:r>
      <w:r w:rsidRPr="00BE5108">
        <w:rPr>
          <w:rFonts w:eastAsia="MS Gothic"/>
          <w:lang w:eastAsia="zh-CN"/>
        </w:rPr>
        <w:tab/>
        <w:t>Method of test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00FCFA" w14:textId="77777777" w:rsidR="008D3EE5" w:rsidRPr="00BE5108" w:rsidRDefault="008D3EE5" w:rsidP="008D3EE5">
      <w:pPr>
        <w:pStyle w:val="Heading5"/>
        <w:rPr>
          <w:rFonts w:eastAsiaTheme="minorEastAsia"/>
          <w:lang w:eastAsia="zh-CN"/>
        </w:rPr>
      </w:pPr>
      <w:bookmarkStart w:id="3747" w:name="_Toc73962890"/>
      <w:bookmarkStart w:id="3748" w:name="_Toc75260067"/>
      <w:bookmarkStart w:id="3749" w:name="_Toc75275608"/>
      <w:bookmarkStart w:id="3750" w:name="_Toc75276119"/>
      <w:bookmarkStart w:id="3751" w:name="_Toc76541618"/>
      <w:bookmarkStart w:id="3752" w:name="_Toc82437387"/>
      <w:bookmarkStart w:id="3753" w:name="_Toc89944753"/>
      <w:bookmarkStart w:id="3754" w:name="_Toc98753771"/>
      <w:bookmarkStart w:id="3755" w:name="_Toc106180757"/>
      <w:bookmarkStart w:id="3756" w:name="_Toc114150802"/>
      <w:bookmarkStart w:id="3757" w:name="_Toc124151205"/>
      <w:bookmarkStart w:id="3758" w:name="_Toc124151725"/>
      <w:bookmarkStart w:id="3759" w:name="_Toc124152245"/>
      <w:bookmarkStart w:id="3760" w:name="_Toc130396777"/>
      <w:bookmarkStart w:id="3761" w:name="_Toc130397297"/>
      <w:bookmarkStart w:id="3762" w:name="_Toc137558401"/>
      <w:bookmarkStart w:id="3763" w:name="_Toc138862226"/>
      <w:bookmarkStart w:id="3764" w:name="_Toc145532283"/>
      <w:bookmarkStart w:id="3765" w:name="_Toc163218696"/>
      <w:bookmarkStart w:id="3766" w:name="_Toc176702027"/>
      <w:bookmarkStart w:id="3767" w:name="_Toc216435930"/>
      <w:r w:rsidRPr="00BE5108">
        <w:rPr>
          <w:rFonts w:eastAsiaTheme="minorEastAsia"/>
          <w:lang w:eastAsia="zh-CN"/>
        </w:rPr>
        <w:t>6.6.2.4.1</w:t>
      </w:r>
      <w:r w:rsidRPr="00BE5108">
        <w:rPr>
          <w:rFonts w:eastAsiaTheme="minorEastAsia"/>
          <w:lang w:eastAsia="zh-CN"/>
        </w:rP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68" w:name="_Toc73962891"/>
      <w:bookmarkStart w:id="3769" w:name="_Toc75260068"/>
      <w:bookmarkStart w:id="3770" w:name="_Toc75275609"/>
      <w:bookmarkStart w:id="3771" w:name="_Toc75276120"/>
      <w:bookmarkStart w:id="377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73" w:name="_Toc82437388"/>
      <w:bookmarkStart w:id="3774" w:name="_Toc89944754"/>
      <w:bookmarkStart w:id="3775" w:name="_Toc98753772"/>
      <w:bookmarkStart w:id="3776" w:name="_Toc106180758"/>
      <w:bookmarkStart w:id="3777" w:name="_Toc114150803"/>
      <w:bookmarkStart w:id="3778" w:name="_Toc124151206"/>
      <w:bookmarkStart w:id="3779" w:name="_Toc124151726"/>
      <w:bookmarkStart w:id="3780" w:name="_Toc124152246"/>
      <w:bookmarkStart w:id="3781" w:name="_Toc130396778"/>
      <w:bookmarkStart w:id="3782" w:name="_Toc130397298"/>
      <w:bookmarkStart w:id="3783" w:name="_Toc137558402"/>
      <w:bookmarkStart w:id="3784" w:name="_Toc138862227"/>
      <w:bookmarkStart w:id="3785" w:name="_Toc145532284"/>
      <w:bookmarkStart w:id="3786" w:name="_Toc163218697"/>
      <w:bookmarkStart w:id="3787" w:name="_Toc176702028"/>
      <w:bookmarkStart w:id="3788" w:name="_Toc216435931"/>
      <w:r w:rsidRPr="00BE5108">
        <w:rPr>
          <w:rFonts w:eastAsiaTheme="minorEastAsia"/>
          <w:lang w:eastAsia="zh-CN"/>
        </w:rPr>
        <w:t>6.6.2.4.2</w:t>
      </w:r>
      <w:r w:rsidRPr="00BE5108">
        <w:rPr>
          <w:rFonts w:eastAsiaTheme="minorEastAsia"/>
          <w:lang w:eastAsia="zh-CN"/>
        </w:rPr>
        <w:tab/>
        <w:t>Procedure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732D55" w:rsidP="00DF3C12">
            <w:pPr>
              <w:pStyle w:val="TAC"/>
              <w:rPr>
                <w:rFonts w:eastAsiaTheme="minorEastAsia"/>
              </w:rPr>
            </w:pPr>
            <w:r>
              <w:rPr>
                <w:rFonts w:eastAsiaTheme="minorEastAsia"/>
                <w:lang w:eastAsia="ja-JP"/>
              </w:rPr>
              <w:pict w14:anchorId="7AEF090D">
                <v:shape id="_x0000_i1030" type="#_x0000_t75" style="width:1in;height:21.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89" w:name="_Toc73962892"/>
      <w:bookmarkStart w:id="3790" w:name="_Toc75260069"/>
      <w:bookmarkStart w:id="3791" w:name="_Toc75275610"/>
      <w:bookmarkStart w:id="3792" w:name="_Toc75276121"/>
      <w:bookmarkStart w:id="3793" w:name="_Toc76541620"/>
      <w:bookmarkStart w:id="3794" w:name="_Toc82437389"/>
      <w:bookmarkStart w:id="3795" w:name="_Toc89944755"/>
      <w:bookmarkStart w:id="3796" w:name="_Toc98753773"/>
      <w:bookmarkStart w:id="3797" w:name="_Toc106180759"/>
      <w:bookmarkStart w:id="3798" w:name="_Toc114150804"/>
      <w:bookmarkStart w:id="3799" w:name="_Toc124151207"/>
      <w:bookmarkStart w:id="3800" w:name="_Toc124151727"/>
      <w:bookmarkStart w:id="3801" w:name="_Toc124152247"/>
      <w:bookmarkStart w:id="3802" w:name="_Toc130396779"/>
      <w:bookmarkStart w:id="3803" w:name="_Toc130397299"/>
      <w:bookmarkStart w:id="3804" w:name="_Toc137558403"/>
      <w:bookmarkStart w:id="3805" w:name="_Toc138862228"/>
      <w:bookmarkStart w:id="3806" w:name="_Toc145532285"/>
      <w:bookmarkStart w:id="3807" w:name="_Toc163218698"/>
      <w:bookmarkStart w:id="3808" w:name="_Toc176702029"/>
      <w:bookmarkStart w:id="3809" w:name="_Toc216435932"/>
      <w:r w:rsidRPr="00BE5108">
        <w:rPr>
          <w:rFonts w:eastAsia="MS Gothic"/>
          <w:lang w:eastAsia="zh-CN"/>
        </w:rPr>
        <w:t>6.6.2.5</w:t>
      </w:r>
      <w:r w:rsidRPr="00BE5108">
        <w:rPr>
          <w:rFonts w:eastAsia="MS Gothic"/>
          <w:lang w:eastAsia="zh-CN"/>
        </w:rPr>
        <w:tab/>
        <w:t>Test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0" w:name="_Toc73962893"/>
      <w:bookmarkStart w:id="3811" w:name="_Toc75260070"/>
      <w:bookmarkStart w:id="3812" w:name="_Toc75275611"/>
      <w:bookmarkStart w:id="3813" w:name="_Toc75276122"/>
      <w:bookmarkStart w:id="3814" w:name="_Toc76541621"/>
      <w:bookmarkStart w:id="3815" w:name="_Toc82437390"/>
      <w:bookmarkStart w:id="3816" w:name="_Toc89944756"/>
      <w:bookmarkStart w:id="3817" w:name="_Toc98753774"/>
      <w:bookmarkStart w:id="3818" w:name="_Toc106180760"/>
      <w:bookmarkStart w:id="3819" w:name="_Toc114150805"/>
      <w:bookmarkStart w:id="3820" w:name="_Toc124151208"/>
      <w:bookmarkStart w:id="3821" w:name="_Toc124151728"/>
      <w:bookmarkStart w:id="3822" w:name="_Toc124152248"/>
      <w:bookmarkStart w:id="3823" w:name="_Toc130396780"/>
      <w:bookmarkStart w:id="3824" w:name="_Toc130397300"/>
      <w:bookmarkStart w:id="3825" w:name="_Toc137558404"/>
      <w:bookmarkStart w:id="3826" w:name="_Toc138862229"/>
      <w:bookmarkStart w:id="3827" w:name="_Toc145532286"/>
      <w:bookmarkStart w:id="3828" w:name="_Toc163218699"/>
      <w:bookmarkStart w:id="3829" w:name="_Toc176702030"/>
      <w:bookmarkStart w:id="3830" w:name="_Toc216435933"/>
      <w:r w:rsidRPr="00BE5108">
        <w:rPr>
          <w:rFonts w:eastAsiaTheme="minorEastAsia"/>
        </w:rPr>
        <w:t>6.6.3</w:t>
      </w:r>
      <w:r w:rsidRPr="00BE5108">
        <w:rPr>
          <w:rFonts w:eastAsiaTheme="minorEastAsia"/>
        </w:rPr>
        <w:tab/>
        <w:t>Adjacent Channel Leakage Power Ratio</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EDBE6E0" w14:textId="77777777" w:rsidR="008D3EE5" w:rsidRPr="00BE5108" w:rsidRDefault="008D3EE5" w:rsidP="008D3EE5">
      <w:pPr>
        <w:pStyle w:val="Heading4"/>
        <w:rPr>
          <w:rFonts w:eastAsiaTheme="minorEastAsia"/>
        </w:rPr>
      </w:pPr>
      <w:bookmarkStart w:id="3831" w:name="_Toc73962894"/>
      <w:bookmarkStart w:id="3832" w:name="_Toc75260071"/>
      <w:bookmarkStart w:id="3833" w:name="_Toc75275612"/>
      <w:bookmarkStart w:id="3834" w:name="_Toc75276123"/>
      <w:bookmarkStart w:id="3835" w:name="_Toc76541622"/>
      <w:bookmarkStart w:id="3836" w:name="_Toc82437391"/>
      <w:bookmarkStart w:id="3837" w:name="_Toc89944757"/>
      <w:bookmarkStart w:id="3838" w:name="_Toc98753775"/>
      <w:bookmarkStart w:id="3839" w:name="_Toc106180761"/>
      <w:bookmarkStart w:id="3840" w:name="_Toc114150806"/>
      <w:bookmarkStart w:id="3841" w:name="_Toc124151209"/>
      <w:bookmarkStart w:id="3842" w:name="_Toc124151729"/>
      <w:bookmarkStart w:id="3843" w:name="_Toc124152249"/>
      <w:bookmarkStart w:id="3844" w:name="_Toc130396781"/>
      <w:bookmarkStart w:id="3845" w:name="_Toc130397301"/>
      <w:bookmarkStart w:id="3846" w:name="_Toc137558405"/>
      <w:bookmarkStart w:id="3847" w:name="_Toc138862230"/>
      <w:bookmarkStart w:id="3848" w:name="_Toc145532287"/>
      <w:bookmarkStart w:id="3849" w:name="_Toc163218700"/>
      <w:bookmarkStart w:id="3850" w:name="_Toc176702031"/>
      <w:bookmarkStart w:id="3851" w:name="_Toc216435934"/>
      <w:r w:rsidRPr="00BE5108">
        <w:rPr>
          <w:rFonts w:eastAsiaTheme="minorEastAsia"/>
        </w:rPr>
        <w:t>6.6.3.1</w:t>
      </w:r>
      <w:r w:rsidRPr="00BE5108">
        <w:rPr>
          <w:rFonts w:eastAsiaTheme="minorEastAsia"/>
        </w:rPr>
        <w:tab/>
        <w:t>General</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2" w:name="_Toc73962895"/>
      <w:bookmarkStart w:id="3853" w:name="_Toc75260072"/>
      <w:bookmarkStart w:id="3854" w:name="_Toc75275613"/>
      <w:bookmarkStart w:id="3855" w:name="_Toc75276124"/>
      <w:bookmarkStart w:id="3856" w:name="_Toc76541623"/>
      <w:bookmarkStart w:id="3857" w:name="_Toc82437392"/>
      <w:bookmarkStart w:id="3858" w:name="_Toc89944758"/>
      <w:bookmarkStart w:id="3859" w:name="_Toc98753776"/>
      <w:bookmarkStart w:id="3860" w:name="_Toc106180762"/>
      <w:bookmarkStart w:id="3861" w:name="_Toc114150807"/>
      <w:bookmarkStart w:id="3862" w:name="_Toc124151210"/>
      <w:bookmarkStart w:id="3863" w:name="_Toc124151730"/>
      <w:bookmarkStart w:id="3864" w:name="_Toc124152250"/>
      <w:bookmarkStart w:id="3865" w:name="_Toc130396782"/>
      <w:bookmarkStart w:id="3866" w:name="_Toc130397302"/>
      <w:bookmarkStart w:id="3867" w:name="_Toc137558406"/>
      <w:bookmarkStart w:id="3868" w:name="_Toc138862231"/>
      <w:bookmarkStart w:id="3869" w:name="_Toc145532288"/>
      <w:bookmarkStart w:id="3870" w:name="_Toc163218701"/>
      <w:bookmarkStart w:id="3871" w:name="_Toc176702032"/>
      <w:bookmarkStart w:id="3872" w:name="_Toc216435935"/>
      <w:r w:rsidRPr="00BE5108">
        <w:rPr>
          <w:rFonts w:eastAsiaTheme="minorEastAsia"/>
        </w:rPr>
        <w:t>6.6.3.2</w:t>
      </w:r>
      <w:r w:rsidRPr="00BE5108">
        <w:rPr>
          <w:rFonts w:eastAsiaTheme="minorEastAsia"/>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73" w:name="_Toc73962896"/>
      <w:bookmarkStart w:id="3874" w:name="_Toc75260073"/>
      <w:bookmarkStart w:id="3875" w:name="_Toc75275614"/>
      <w:bookmarkStart w:id="3876" w:name="_Toc75276125"/>
      <w:bookmarkStart w:id="3877" w:name="_Toc76541624"/>
      <w:bookmarkStart w:id="3878" w:name="_Toc82437393"/>
      <w:bookmarkStart w:id="3879" w:name="_Toc89944759"/>
      <w:bookmarkStart w:id="3880" w:name="_Toc98753777"/>
      <w:bookmarkStart w:id="3881" w:name="_Toc106180763"/>
      <w:bookmarkStart w:id="3882" w:name="_Toc114150808"/>
      <w:bookmarkStart w:id="3883" w:name="_Toc124151211"/>
      <w:bookmarkStart w:id="3884" w:name="_Toc124151731"/>
      <w:bookmarkStart w:id="3885" w:name="_Toc124152251"/>
      <w:bookmarkStart w:id="3886" w:name="_Toc130396783"/>
      <w:bookmarkStart w:id="3887" w:name="_Toc130397303"/>
      <w:bookmarkStart w:id="3888" w:name="_Toc137558407"/>
      <w:bookmarkStart w:id="3889" w:name="_Toc138862232"/>
      <w:bookmarkStart w:id="3890" w:name="_Toc145532289"/>
      <w:bookmarkStart w:id="3891" w:name="_Toc163218702"/>
      <w:bookmarkStart w:id="3892" w:name="_Toc176702033"/>
      <w:bookmarkStart w:id="3893" w:name="_Toc216435936"/>
      <w:r w:rsidRPr="00BE5108">
        <w:rPr>
          <w:rFonts w:eastAsiaTheme="minorEastAsia"/>
        </w:rPr>
        <w:t>6.6.3.3</w:t>
      </w:r>
      <w:r w:rsidRPr="00BE5108">
        <w:rPr>
          <w:rFonts w:eastAsiaTheme="minorEastAsia"/>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94" w:name="_Toc73962897"/>
      <w:bookmarkStart w:id="3895" w:name="_Toc75260074"/>
      <w:bookmarkStart w:id="3896" w:name="_Toc75275615"/>
      <w:bookmarkStart w:id="3897" w:name="_Toc75276126"/>
      <w:bookmarkStart w:id="3898" w:name="_Toc76541625"/>
      <w:bookmarkStart w:id="3899" w:name="_Toc82437394"/>
      <w:bookmarkStart w:id="3900" w:name="_Toc89944760"/>
      <w:bookmarkStart w:id="3901" w:name="_Toc98753778"/>
      <w:bookmarkStart w:id="3902" w:name="_Toc106180764"/>
      <w:bookmarkStart w:id="3903" w:name="_Toc114150809"/>
      <w:bookmarkStart w:id="3904" w:name="_Toc124151212"/>
      <w:bookmarkStart w:id="3905" w:name="_Toc124151732"/>
      <w:bookmarkStart w:id="3906" w:name="_Toc124152252"/>
      <w:bookmarkStart w:id="3907" w:name="_Toc130396784"/>
      <w:bookmarkStart w:id="3908" w:name="_Toc130397304"/>
      <w:bookmarkStart w:id="3909" w:name="_Toc137558408"/>
      <w:bookmarkStart w:id="3910" w:name="_Toc138862233"/>
      <w:bookmarkStart w:id="3911" w:name="_Toc145532290"/>
      <w:bookmarkStart w:id="3912" w:name="_Toc163218703"/>
      <w:bookmarkStart w:id="3913" w:name="_Toc176702034"/>
      <w:bookmarkStart w:id="3914" w:name="_Toc216435937"/>
      <w:r w:rsidRPr="00BE5108">
        <w:rPr>
          <w:rFonts w:eastAsiaTheme="minorEastAsia"/>
        </w:rPr>
        <w:t>6.6.3.4</w:t>
      </w:r>
      <w:r w:rsidRPr="00BE5108">
        <w:rPr>
          <w:rFonts w:eastAsiaTheme="minorEastAsia"/>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6A7EFD" w14:textId="77777777" w:rsidR="008D3EE5" w:rsidRPr="00BE5108" w:rsidRDefault="008D3EE5" w:rsidP="008D3EE5">
      <w:pPr>
        <w:pStyle w:val="Heading5"/>
        <w:rPr>
          <w:rFonts w:eastAsiaTheme="minorEastAsia"/>
        </w:rPr>
      </w:pPr>
      <w:bookmarkStart w:id="3915" w:name="_Toc73962898"/>
      <w:bookmarkStart w:id="3916" w:name="_Toc75260075"/>
      <w:bookmarkStart w:id="3917" w:name="_Toc75275616"/>
      <w:bookmarkStart w:id="3918" w:name="_Toc75276127"/>
      <w:bookmarkStart w:id="3919" w:name="_Toc76541626"/>
      <w:bookmarkStart w:id="3920" w:name="_Toc82437395"/>
      <w:bookmarkStart w:id="3921" w:name="_Toc89944761"/>
      <w:bookmarkStart w:id="3922" w:name="_Toc98753779"/>
      <w:bookmarkStart w:id="3923" w:name="_Toc106180765"/>
      <w:bookmarkStart w:id="3924" w:name="_Toc114150810"/>
      <w:bookmarkStart w:id="3925" w:name="_Toc124151213"/>
      <w:bookmarkStart w:id="3926" w:name="_Toc124151733"/>
      <w:bookmarkStart w:id="3927" w:name="_Toc124152253"/>
      <w:bookmarkStart w:id="3928" w:name="_Toc130396785"/>
      <w:bookmarkStart w:id="3929" w:name="_Toc130397305"/>
      <w:bookmarkStart w:id="3930" w:name="_Toc137558409"/>
      <w:bookmarkStart w:id="3931" w:name="_Toc138862234"/>
      <w:bookmarkStart w:id="3932" w:name="_Toc145532291"/>
      <w:bookmarkStart w:id="3933" w:name="_Toc163218704"/>
      <w:bookmarkStart w:id="3934" w:name="_Toc176702035"/>
      <w:bookmarkStart w:id="3935" w:name="_Toc216435938"/>
      <w:r w:rsidRPr="00BE5108">
        <w:rPr>
          <w:rFonts w:eastAsiaTheme="minorEastAsia"/>
        </w:rPr>
        <w:t>6.6.3.4.1</w:t>
      </w:r>
      <w:r w:rsidRPr="00BE5108">
        <w:rPr>
          <w:rFonts w:eastAsiaTheme="minorEastAsia"/>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36" w:name="_Toc73962899"/>
      <w:bookmarkStart w:id="3937" w:name="_Toc75260076"/>
      <w:bookmarkStart w:id="3938" w:name="_Toc75275617"/>
      <w:bookmarkStart w:id="3939" w:name="_Toc75276128"/>
      <w:bookmarkStart w:id="3940" w:name="_Toc76541627"/>
      <w:bookmarkStart w:id="3941" w:name="_Toc82437396"/>
      <w:bookmarkStart w:id="3942" w:name="_Toc89944762"/>
      <w:bookmarkStart w:id="3943" w:name="_Toc98753780"/>
      <w:bookmarkStart w:id="3944" w:name="_Toc106180766"/>
      <w:bookmarkStart w:id="3945" w:name="_Toc114150811"/>
      <w:bookmarkStart w:id="3946" w:name="_Toc124151214"/>
      <w:bookmarkStart w:id="3947" w:name="_Toc124151734"/>
      <w:bookmarkStart w:id="3948" w:name="_Toc124152254"/>
      <w:bookmarkStart w:id="3949" w:name="_Toc130396786"/>
      <w:bookmarkStart w:id="3950" w:name="_Toc130397306"/>
      <w:bookmarkStart w:id="3951" w:name="_Toc137558410"/>
      <w:bookmarkStart w:id="3952" w:name="_Toc138862235"/>
      <w:bookmarkStart w:id="3953" w:name="_Toc145532292"/>
      <w:bookmarkStart w:id="3954" w:name="_Toc163218705"/>
      <w:bookmarkStart w:id="3955" w:name="_Toc176702036"/>
      <w:bookmarkStart w:id="3956" w:name="_Toc216435939"/>
      <w:r w:rsidRPr="00BE5108">
        <w:rPr>
          <w:rFonts w:eastAsiaTheme="minorEastAsia"/>
        </w:rPr>
        <w:t>6.6.3.4.2</w:t>
      </w:r>
      <w:r w:rsidRPr="00BE5108">
        <w:rPr>
          <w:rFonts w:eastAsiaTheme="minorEastAsia"/>
        </w:rPr>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57" w:name="_Toc73962900"/>
      <w:bookmarkStart w:id="3958" w:name="_Toc75260077"/>
      <w:bookmarkStart w:id="3959" w:name="_Toc75275618"/>
      <w:bookmarkStart w:id="3960" w:name="_Toc75276129"/>
      <w:bookmarkStart w:id="3961" w:name="_Toc76541628"/>
      <w:bookmarkStart w:id="3962" w:name="_Toc82437397"/>
      <w:bookmarkStart w:id="3963" w:name="_Toc89944763"/>
      <w:bookmarkStart w:id="3964" w:name="_Toc98753781"/>
      <w:bookmarkStart w:id="3965" w:name="_Toc106180767"/>
      <w:bookmarkStart w:id="3966" w:name="_Toc114150812"/>
      <w:bookmarkStart w:id="3967" w:name="_Toc124151215"/>
      <w:bookmarkStart w:id="3968" w:name="_Toc124151735"/>
      <w:bookmarkStart w:id="3969" w:name="_Toc124152255"/>
      <w:bookmarkStart w:id="3970" w:name="_Toc130396787"/>
      <w:bookmarkStart w:id="3971" w:name="_Toc130397307"/>
      <w:bookmarkStart w:id="3972" w:name="_Toc137558411"/>
      <w:bookmarkStart w:id="3973" w:name="_Toc138862236"/>
      <w:bookmarkStart w:id="3974" w:name="_Toc145532293"/>
      <w:bookmarkStart w:id="3975" w:name="_Toc163218706"/>
      <w:bookmarkStart w:id="3976" w:name="_Toc176702037"/>
      <w:bookmarkStart w:id="3977" w:name="_Toc216435940"/>
      <w:r w:rsidRPr="00BE5108">
        <w:rPr>
          <w:rFonts w:eastAsiaTheme="minorEastAsia"/>
        </w:rPr>
        <w:t>6.6.3.5</w:t>
      </w:r>
      <w:r w:rsidRPr="00BE5108">
        <w:rPr>
          <w:rFonts w:eastAsiaTheme="minorEastAsia"/>
        </w:rPr>
        <w:tab/>
        <w:t>Test requirements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905601C" w14:textId="77777777" w:rsidR="008D3EE5" w:rsidRPr="00BE5108" w:rsidRDefault="008D3EE5" w:rsidP="008D3EE5">
      <w:pPr>
        <w:pStyle w:val="Heading5"/>
        <w:rPr>
          <w:rFonts w:eastAsiaTheme="minorEastAsia"/>
        </w:rPr>
      </w:pPr>
      <w:bookmarkStart w:id="3978" w:name="_Toc73962901"/>
      <w:bookmarkStart w:id="3979" w:name="_Toc75260078"/>
      <w:bookmarkStart w:id="3980" w:name="_Toc75275619"/>
      <w:bookmarkStart w:id="3981" w:name="_Toc75276130"/>
      <w:bookmarkStart w:id="3982" w:name="_Toc76541629"/>
      <w:bookmarkStart w:id="3983" w:name="_Toc82437398"/>
      <w:bookmarkStart w:id="3984" w:name="_Toc89944764"/>
      <w:bookmarkStart w:id="3985" w:name="_Toc98753782"/>
      <w:bookmarkStart w:id="3986" w:name="_Toc106180768"/>
      <w:bookmarkStart w:id="3987" w:name="_Toc114150813"/>
      <w:bookmarkStart w:id="3988" w:name="_Toc124151216"/>
      <w:bookmarkStart w:id="3989" w:name="_Toc124151736"/>
      <w:bookmarkStart w:id="3990" w:name="_Toc124152256"/>
      <w:bookmarkStart w:id="3991" w:name="_Toc130396788"/>
      <w:bookmarkStart w:id="3992" w:name="_Toc130397308"/>
      <w:bookmarkStart w:id="3993" w:name="_Toc137558412"/>
      <w:bookmarkStart w:id="3994" w:name="_Toc138862237"/>
      <w:bookmarkStart w:id="3995" w:name="_Toc145532294"/>
      <w:bookmarkStart w:id="3996" w:name="_Toc163218707"/>
      <w:bookmarkStart w:id="3997" w:name="_Toc176702038"/>
      <w:bookmarkStart w:id="3998" w:name="_Toc216435941"/>
      <w:r w:rsidRPr="00BE5108">
        <w:rPr>
          <w:rFonts w:eastAsiaTheme="minorEastAsia"/>
        </w:rPr>
        <w:t>6.6.3.5.1</w:t>
      </w:r>
      <w:r w:rsidRPr="00BE5108">
        <w:rPr>
          <w:rFonts w:eastAsiaTheme="minorEastAsia"/>
        </w:rPr>
        <w:tab/>
        <w:t>General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99" w:name="_Toc73962902"/>
      <w:bookmarkStart w:id="4000" w:name="_Toc75260079"/>
      <w:bookmarkStart w:id="4001" w:name="_Toc75275620"/>
      <w:bookmarkStart w:id="4002" w:name="_Toc75276131"/>
      <w:bookmarkStart w:id="4003" w:name="_Toc76541630"/>
      <w:bookmarkStart w:id="4004" w:name="_Toc82437399"/>
      <w:bookmarkStart w:id="4005" w:name="_Toc89944765"/>
      <w:bookmarkStart w:id="4006" w:name="_Toc98753783"/>
      <w:bookmarkStart w:id="4007" w:name="_Toc106180769"/>
      <w:bookmarkStart w:id="4008" w:name="_Toc114150814"/>
      <w:bookmarkStart w:id="4009" w:name="_Toc124151217"/>
      <w:bookmarkStart w:id="4010" w:name="_Toc124151737"/>
      <w:bookmarkStart w:id="4011" w:name="_Toc124152257"/>
      <w:bookmarkStart w:id="4012" w:name="_Toc130396789"/>
      <w:bookmarkStart w:id="4013" w:name="_Toc130397309"/>
      <w:bookmarkStart w:id="4014" w:name="_Toc137558413"/>
      <w:bookmarkStart w:id="4015" w:name="_Toc138862238"/>
      <w:bookmarkStart w:id="4016" w:name="_Toc145532295"/>
      <w:bookmarkStart w:id="4017" w:name="_Toc163218708"/>
      <w:bookmarkStart w:id="4018" w:name="_Toc176702039"/>
      <w:bookmarkStart w:id="4019" w:name="_Toc21643594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0" w:name="_Toc73962903"/>
      <w:bookmarkStart w:id="4021" w:name="_Toc75260080"/>
      <w:bookmarkStart w:id="4022" w:name="_Toc75275621"/>
      <w:bookmarkStart w:id="4023" w:name="_Toc75276132"/>
      <w:bookmarkStart w:id="4024" w:name="_Toc76541631"/>
      <w:bookmarkStart w:id="4025" w:name="_Toc82437400"/>
      <w:bookmarkStart w:id="4026" w:name="_Toc89944766"/>
      <w:bookmarkStart w:id="4027" w:name="_Toc98753784"/>
      <w:bookmarkStart w:id="4028" w:name="_Toc106180770"/>
      <w:bookmarkStart w:id="4029" w:name="_Toc114150815"/>
      <w:bookmarkStart w:id="4030" w:name="_Toc124151218"/>
      <w:bookmarkStart w:id="4031" w:name="_Toc124151738"/>
      <w:bookmarkStart w:id="4032" w:name="_Toc124152258"/>
      <w:bookmarkStart w:id="4033" w:name="_Toc130396790"/>
      <w:bookmarkStart w:id="4034" w:name="_Toc130397310"/>
      <w:bookmarkStart w:id="4035" w:name="_Toc137558414"/>
      <w:bookmarkStart w:id="4036" w:name="_Toc138862239"/>
      <w:bookmarkStart w:id="4037" w:name="_Toc145532296"/>
      <w:bookmarkStart w:id="4038" w:name="_Toc163218709"/>
      <w:bookmarkStart w:id="4039" w:name="_Toc176702040"/>
      <w:bookmarkStart w:id="4040" w:name="_Toc216435943"/>
      <w:r w:rsidRPr="00BE5108">
        <w:rPr>
          <w:rFonts w:eastAsiaTheme="minorEastAsia"/>
        </w:rPr>
        <w:t>6.6.3.5.3</w:t>
      </w:r>
      <w:r w:rsidRPr="00BE5108">
        <w:rPr>
          <w:rFonts w:eastAsiaTheme="minorEastAsia"/>
        </w:rPr>
        <w:tab/>
      </w:r>
      <w:r w:rsidRPr="00BE5108">
        <w:rPr>
          <w:rFonts w:eastAsiaTheme="minorEastAsia"/>
          <w:i/>
        </w:rPr>
        <w:t>IAB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1" w:name="_Toc73962904"/>
      <w:bookmarkStart w:id="4042" w:name="_Toc75260081"/>
      <w:bookmarkStart w:id="4043" w:name="_Toc75275622"/>
      <w:bookmarkStart w:id="4044" w:name="_Toc75276133"/>
      <w:bookmarkStart w:id="4045" w:name="_Toc76541632"/>
      <w:bookmarkStart w:id="4046" w:name="_Toc82437401"/>
      <w:bookmarkStart w:id="4047" w:name="_Toc89944767"/>
      <w:bookmarkStart w:id="4048" w:name="_Toc98753785"/>
      <w:bookmarkStart w:id="4049" w:name="_Toc106180771"/>
      <w:bookmarkStart w:id="4050" w:name="_Toc114150816"/>
      <w:bookmarkStart w:id="4051" w:name="_Toc124151219"/>
      <w:bookmarkStart w:id="4052" w:name="_Toc124151739"/>
      <w:bookmarkStart w:id="4053" w:name="_Toc124152259"/>
      <w:bookmarkStart w:id="4054" w:name="_Toc130396791"/>
      <w:bookmarkStart w:id="4055" w:name="_Toc130397311"/>
      <w:bookmarkStart w:id="4056" w:name="_Toc137558415"/>
      <w:bookmarkStart w:id="4057" w:name="_Toc138862240"/>
      <w:bookmarkStart w:id="4058" w:name="_Toc145532297"/>
      <w:bookmarkStart w:id="4059" w:name="_Toc163218710"/>
      <w:bookmarkStart w:id="4060" w:name="_Toc176702041"/>
      <w:bookmarkStart w:id="4061" w:name="_Toc216435944"/>
      <w:r w:rsidRPr="00BE5108">
        <w:rPr>
          <w:rFonts w:eastAsiaTheme="minorEastAsia"/>
        </w:rPr>
        <w:t>6.6.4</w:t>
      </w:r>
      <w:r w:rsidRPr="00BE5108">
        <w:rPr>
          <w:rFonts w:eastAsiaTheme="minorEastAsia"/>
        </w:rPr>
        <w:tab/>
        <w:t>Operating band unwanted emissions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B18B2F7" w14:textId="77777777" w:rsidR="008D3EE5" w:rsidRPr="00BE5108" w:rsidRDefault="008D3EE5" w:rsidP="008D3EE5">
      <w:pPr>
        <w:pStyle w:val="Heading4"/>
        <w:rPr>
          <w:rFonts w:eastAsiaTheme="minorEastAsia"/>
        </w:rPr>
      </w:pPr>
      <w:bookmarkStart w:id="4062" w:name="_Toc73962905"/>
      <w:bookmarkStart w:id="4063" w:name="_Toc75260082"/>
      <w:bookmarkStart w:id="4064" w:name="_Toc75275623"/>
      <w:bookmarkStart w:id="4065" w:name="_Toc75276134"/>
      <w:bookmarkStart w:id="4066" w:name="_Toc76541633"/>
      <w:bookmarkStart w:id="4067" w:name="_Toc82437402"/>
      <w:bookmarkStart w:id="4068" w:name="_Toc89944768"/>
      <w:bookmarkStart w:id="4069" w:name="_Toc98753786"/>
      <w:bookmarkStart w:id="4070" w:name="_Toc106180772"/>
      <w:bookmarkStart w:id="4071" w:name="_Toc114150817"/>
      <w:bookmarkStart w:id="4072" w:name="_Toc124151220"/>
      <w:bookmarkStart w:id="4073" w:name="_Toc124151740"/>
      <w:bookmarkStart w:id="4074" w:name="_Toc124152260"/>
      <w:bookmarkStart w:id="4075" w:name="_Toc130396792"/>
      <w:bookmarkStart w:id="4076" w:name="_Toc130397312"/>
      <w:bookmarkStart w:id="4077" w:name="_Toc137558416"/>
      <w:bookmarkStart w:id="4078" w:name="_Toc138862241"/>
      <w:bookmarkStart w:id="4079" w:name="_Toc145532298"/>
      <w:bookmarkStart w:id="4080" w:name="_Toc163218711"/>
      <w:bookmarkStart w:id="4081" w:name="_Toc176702042"/>
      <w:bookmarkStart w:id="4082" w:name="_Toc216435945"/>
      <w:r w:rsidRPr="00BE5108">
        <w:rPr>
          <w:rFonts w:eastAsiaTheme="minorEastAsia"/>
        </w:rPr>
        <w:t>6.6.4.1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83" w:name="_Toc73962906"/>
      <w:bookmarkStart w:id="4084" w:name="_Toc75260083"/>
      <w:bookmarkStart w:id="4085" w:name="_Toc75275624"/>
      <w:bookmarkStart w:id="4086" w:name="_Toc75276135"/>
      <w:bookmarkStart w:id="4087" w:name="_Toc76541634"/>
      <w:bookmarkStart w:id="4088" w:name="_Toc82437403"/>
      <w:bookmarkStart w:id="4089" w:name="_Toc89944769"/>
      <w:bookmarkStart w:id="4090" w:name="_Toc98753787"/>
      <w:bookmarkStart w:id="4091" w:name="_Toc106180773"/>
      <w:bookmarkStart w:id="4092" w:name="_Toc114150818"/>
      <w:bookmarkStart w:id="4093" w:name="_Toc124151221"/>
      <w:bookmarkStart w:id="4094" w:name="_Toc124151741"/>
      <w:bookmarkStart w:id="4095" w:name="_Toc124152261"/>
      <w:bookmarkStart w:id="4096" w:name="_Toc130396793"/>
      <w:bookmarkStart w:id="4097" w:name="_Toc130397313"/>
      <w:bookmarkStart w:id="4098" w:name="_Toc137558417"/>
      <w:bookmarkStart w:id="4099" w:name="_Toc138862242"/>
      <w:bookmarkStart w:id="4100" w:name="_Toc145532299"/>
      <w:bookmarkStart w:id="4101" w:name="_Toc163218712"/>
      <w:bookmarkStart w:id="4102" w:name="_Toc176702043"/>
      <w:bookmarkStart w:id="4103" w:name="_Toc216435946"/>
      <w:r w:rsidRPr="00BE5108">
        <w:rPr>
          <w:rFonts w:eastAsiaTheme="minorEastAsia"/>
        </w:rPr>
        <w:t>6.6.4.2</w:t>
      </w:r>
      <w:r w:rsidRPr="00BE5108">
        <w:rPr>
          <w:rFonts w:eastAsiaTheme="minorEastAsia"/>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04" w:name="_Toc73962907"/>
      <w:bookmarkStart w:id="4105" w:name="_Toc75260084"/>
      <w:bookmarkStart w:id="4106" w:name="_Toc75275625"/>
      <w:bookmarkStart w:id="4107" w:name="_Toc75276136"/>
      <w:bookmarkStart w:id="4108" w:name="_Toc76541635"/>
      <w:bookmarkStart w:id="4109" w:name="_Toc82437404"/>
      <w:bookmarkStart w:id="4110" w:name="_Toc89944770"/>
      <w:bookmarkStart w:id="4111" w:name="_Toc98753788"/>
      <w:bookmarkStart w:id="4112" w:name="_Toc106180774"/>
      <w:bookmarkStart w:id="4113" w:name="_Toc114150819"/>
      <w:bookmarkStart w:id="4114" w:name="_Toc124151222"/>
      <w:bookmarkStart w:id="4115" w:name="_Toc124151742"/>
      <w:bookmarkStart w:id="4116" w:name="_Toc124152262"/>
      <w:bookmarkStart w:id="4117" w:name="_Toc130396794"/>
      <w:bookmarkStart w:id="4118" w:name="_Toc130397314"/>
      <w:bookmarkStart w:id="4119" w:name="_Toc137558418"/>
      <w:bookmarkStart w:id="4120" w:name="_Toc138862243"/>
      <w:bookmarkStart w:id="4121" w:name="_Toc145532300"/>
      <w:bookmarkStart w:id="4122" w:name="_Toc163218713"/>
      <w:bookmarkStart w:id="4123" w:name="_Toc176702044"/>
      <w:bookmarkStart w:id="4124" w:name="_Toc216435947"/>
      <w:r w:rsidRPr="00BE5108">
        <w:rPr>
          <w:rFonts w:eastAsiaTheme="minorEastAsia"/>
        </w:rPr>
        <w:t>6.6.4.3</w:t>
      </w:r>
      <w:r w:rsidRPr="00BE5108">
        <w:rPr>
          <w:rFonts w:eastAsiaTheme="minorEastAsia"/>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25" w:name="_Toc73962908"/>
      <w:bookmarkStart w:id="4126" w:name="_Toc75260085"/>
      <w:bookmarkStart w:id="4127" w:name="_Toc75275626"/>
      <w:bookmarkStart w:id="4128" w:name="_Toc75276137"/>
      <w:bookmarkStart w:id="4129" w:name="_Toc76541636"/>
      <w:bookmarkStart w:id="4130" w:name="_Toc82437405"/>
      <w:bookmarkStart w:id="4131" w:name="_Toc89944771"/>
      <w:bookmarkStart w:id="4132" w:name="_Toc98753789"/>
      <w:bookmarkStart w:id="4133" w:name="_Toc106180775"/>
      <w:bookmarkStart w:id="4134" w:name="_Toc114150820"/>
      <w:bookmarkStart w:id="4135" w:name="_Toc124151223"/>
      <w:bookmarkStart w:id="4136" w:name="_Toc124151743"/>
      <w:bookmarkStart w:id="4137" w:name="_Toc124152263"/>
      <w:bookmarkStart w:id="4138" w:name="_Toc130396795"/>
      <w:bookmarkStart w:id="4139" w:name="_Toc130397315"/>
      <w:bookmarkStart w:id="4140" w:name="_Toc137558419"/>
      <w:bookmarkStart w:id="4141" w:name="_Toc138862244"/>
      <w:bookmarkStart w:id="4142" w:name="_Toc145532301"/>
      <w:bookmarkStart w:id="4143" w:name="_Toc163218714"/>
      <w:bookmarkStart w:id="4144" w:name="_Toc176702045"/>
      <w:bookmarkStart w:id="4145" w:name="_Toc216435948"/>
      <w:r w:rsidRPr="00BE5108">
        <w:rPr>
          <w:rFonts w:eastAsiaTheme="minorEastAsia"/>
        </w:rPr>
        <w:t>6.6.4.4</w:t>
      </w:r>
      <w:r w:rsidRPr="00BE5108">
        <w:rPr>
          <w:rFonts w:eastAsiaTheme="minorEastAsia"/>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5BA924" w14:textId="77777777" w:rsidR="008D3EE5" w:rsidRPr="00BE5108" w:rsidRDefault="008D3EE5" w:rsidP="008D3EE5">
      <w:pPr>
        <w:pStyle w:val="Heading5"/>
        <w:rPr>
          <w:rFonts w:eastAsiaTheme="minorEastAsia"/>
        </w:rPr>
      </w:pPr>
      <w:bookmarkStart w:id="4146" w:name="_Toc73962909"/>
      <w:bookmarkStart w:id="4147" w:name="_Toc75260086"/>
      <w:bookmarkStart w:id="4148" w:name="_Toc75275627"/>
      <w:bookmarkStart w:id="4149" w:name="_Toc75276138"/>
      <w:bookmarkStart w:id="4150" w:name="_Toc76541637"/>
      <w:bookmarkStart w:id="4151" w:name="_Toc82437406"/>
      <w:bookmarkStart w:id="4152" w:name="_Toc89944772"/>
      <w:bookmarkStart w:id="4153" w:name="_Toc98753790"/>
      <w:bookmarkStart w:id="4154" w:name="_Toc106180776"/>
      <w:bookmarkStart w:id="4155" w:name="_Toc114150821"/>
      <w:bookmarkStart w:id="4156" w:name="_Toc124151224"/>
      <w:bookmarkStart w:id="4157" w:name="_Toc124151744"/>
      <w:bookmarkStart w:id="4158" w:name="_Toc124152264"/>
      <w:bookmarkStart w:id="4159" w:name="_Toc130396796"/>
      <w:bookmarkStart w:id="4160" w:name="_Toc130397316"/>
      <w:bookmarkStart w:id="4161" w:name="_Toc137558420"/>
      <w:bookmarkStart w:id="4162" w:name="_Toc138862245"/>
      <w:bookmarkStart w:id="4163" w:name="_Toc145532302"/>
      <w:bookmarkStart w:id="4164" w:name="_Toc163218715"/>
      <w:bookmarkStart w:id="4165" w:name="_Toc176702046"/>
      <w:bookmarkStart w:id="4166" w:name="_Toc216435949"/>
      <w:r w:rsidRPr="00BE5108">
        <w:rPr>
          <w:rFonts w:eastAsiaTheme="minorEastAsia"/>
        </w:rPr>
        <w:t>6.6.4.4.1</w:t>
      </w:r>
      <w:r w:rsidRPr="00BE5108">
        <w:rPr>
          <w:rFonts w:eastAsiaTheme="minorEastAsia"/>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67" w:name="_Toc73962910"/>
      <w:bookmarkStart w:id="4168" w:name="_Toc75260087"/>
      <w:bookmarkStart w:id="4169" w:name="_Toc75275628"/>
      <w:bookmarkStart w:id="4170" w:name="_Toc75276139"/>
      <w:bookmarkStart w:id="4171" w:name="_Toc76541638"/>
      <w:bookmarkStart w:id="4172" w:name="_Toc82437407"/>
      <w:bookmarkStart w:id="4173" w:name="_Toc89944773"/>
      <w:bookmarkStart w:id="4174" w:name="_Toc98753791"/>
      <w:bookmarkStart w:id="4175" w:name="_Toc106180777"/>
      <w:bookmarkStart w:id="4176" w:name="_Toc114150822"/>
      <w:bookmarkStart w:id="4177" w:name="_Toc124151225"/>
      <w:bookmarkStart w:id="4178" w:name="_Toc124151745"/>
      <w:bookmarkStart w:id="4179" w:name="_Toc124152265"/>
      <w:bookmarkStart w:id="4180" w:name="_Toc130396797"/>
      <w:bookmarkStart w:id="4181" w:name="_Toc130397317"/>
      <w:bookmarkStart w:id="4182" w:name="_Toc137558421"/>
      <w:bookmarkStart w:id="4183" w:name="_Toc138862246"/>
      <w:bookmarkStart w:id="4184" w:name="_Toc145532303"/>
      <w:bookmarkStart w:id="4185" w:name="_Toc163218716"/>
      <w:bookmarkStart w:id="4186" w:name="_Toc176702047"/>
      <w:bookmarkStart w:id="4187" w:name="_Toc216435950"/>
      <w:r w:rsidRPr="00BE5108">
        <w:rPr>
          <w:rFonts w:eastAsiaTheme="minorEastAsia"/>
        </w:rPr>
        <w:t>6.6.4.4.2</w:t>
      </w:r>
      <w:r w:rsidRPr="00BE5108">
        <w:rPr>
          <w:rFonts w:eastAsiaTheme="minorEastAsia"/>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88" w:name="_Toc73962911"/>
      <w:bookmarkStart w:id="4189" w:name="_Toc75260088"/>
      <w:bookmarkStart w:id="4190" w:name="_Toc75275629"/>
      <w:bookmarkStart w:id="4191" w:name="_Toc75276140"/>
      <w:bookmarkStart w:id="4192" w:name="_Toc76541639"/>
      <w:bookmarkStart w:id="4193" w:name="_Toc82437408"/>
      <w:bookmarkStart w:id="4194" w:name="_Toc89944774"/>
      <w:bookmarkStart w:id="4195" w:name="_Toc98753792"/>
      <w:bookmarkStart w:id="4196" w:name="_Toc106180778"/>
      <w:bookmarkStart w:id="4197" w:name="_Toc114150823"/>
      <w:bookmarkStart w:id="4198" w:name="_Toc124151226"/>
      <w:bookmarkStart w:id="4199" w:name="_Toc124151746"/>
      <w:bookmarkStart w:id="4200" w:name="_Toc124152266"/>
      <w:bookmarkStart w:id="4201" w:name="_Toc130396798"/>
      <w:bookmarkStart w:id="4202" w:name="_Toc130397318"/>
      <w:bookmarkStart w:id="4203" w:name="_Toc137558422"/>
      <w:bookmarkStart w:id="4204" w:name="_Toc138862247"/>
      <w:bookmarkStart w:id="4205" w:name="_Toc145532304"/>
      <w:bookmarkStart w:id="4206" w:name="_Toc163218717"/>
      <w:bookmarkStart w:id="4207" w:name="_Toc176702048"/>
      <w:bookmarkStart w:id="4208" w:name="_Toc216435951"/>
      <w:r w:rsidRPr="00BE5108">
        <w:rPr>
          <w:rFonts w:eastAsiaTheme="minorEastAsia"/>
        </w:rPr>
        <w:t>6.6.4.5</w:t>
      </w:r>
      <w:r w:rsidRPr="00BE5108">
        <w:rPr>
          <w:rFonts w:eastAsiaTheme="minorEastAsia"/>
        </w:rPr>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086218FC" w14:textId="77777777" w:rsidR="008D3EE5" w:rsidRPr="00BE5108" w:rsidRDefault="008D3EE5" w:rsidP="008D3EE5">
      <w:pPr>
        <w:pStyle w:val="Heading5"/>
        <w:rPr>
          <w:rFonts w:eastAsiaTheme="minorEastAsia"/>
        </w:rPr>
      </w:pPr>
      <w:bookmarkStart w:id="4209" w:name="_Toc73962912"/>
      <w:bookmarkStart w:id="4210" w:name="_Toc75260089"/>
      <w:bookmarkStart w:id="4211" w:name="_Toc75275630"/>
      <w:bookmarkStart w:id="4212" w:name="_Toc75276141"/>
      <w:bookmarkStart w:id="4213" w:name="_Toc76541640"/>
      <w:bookmarkStart w:id="4214" w:name="_Toc82437409"/>
      <w:bookmarkStart w:id="4215" w:name="_Toc89944775"/>
      <w:bookmarkStart w:id="4216" w:name="_Toc98753793"/>
      <w:bookmarkStart w:id="4217" w:name="_Toc106180779"/>
      <w:bookmarkStart w:id="4218" w:name="_Toc114150824"/>
      <w:bookmarkStart w:id="4219" w:name="_Toc124151227"/>
      <w:bookmarkStart w:id="4220" w:name="_Toc124151747"/>
      <w:bookmarkStart w:id="4221" w:name="_Toc124152267"/>
      <w:bookmarkStart w:id="4222" w:name="_Toc130396799"/>
      <w:bookmarkStart w:id="4223" w:name="_Toc130397319"/>
      <w:bookmarkStart w:id="4224" w:name="_Toc137558423"/>
      <w:bookmarkStart w:id="4225" w:name="_Toc138862248"/>
      <w:bookmarkStart w:id="4226" w:name="_Toc145532305"/>
      <w:bookmarkStart w:id="4227" w:name="_Toc163218718"/>
      <w:bookmarkStart w:id="4228" w:name="_Toc176702049"/>
      <w:bookmarkStart w:id="4229" w:name="_Toc216435952"/>
      <w:r w:rsidRPr="00BE5108">
        <w:rPr>
          <w:rFonts w:eastAsiaTheme="minorEastAsia"/>
        </w:rPr>
        <w:t>6.6.4.5.1</w:t>
      </w:r>
      <w:r w:rsidRPr="00BE5108">
        <w:rPr>
          <w:rFonts w:eastAsiaTheme="minorEastAsia"/>
        </w:rPr>
        <w:tab/>
        <w:t>General requirements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652941" w14:textId="77777777" w:rsidR="008D3EE5" w:rsidRPr="00BE5108" w:rsidRDefault="008D3EE5" w:rsidP="008D3EE5">
      <w:pPr>
        <w:pStyle w:val="Heading5"/>
        <w:rPr>
          <w:rFonts w:eastAsiaTheme="minorEastAsia"/>
        </w:rPr>
      </w:pPr>
      <w:bookmarkStart w:id="4230" w:name="_Toc73962913"/>
      <w:bookmarkStart w:id="4231" w:name="_Toc75260090"/>
      <w:bookmarkStart w:id="4232" w:name="_Toc75275631"/>
      <w:bookmarkStart w:id="4233" w:name="_Toc75276142"/>
      <w:bookmarkStart w:id="4234" w:name="_Toc76541641"/>
      <w:bookmarkStart w:id="4235" w:name="_Toc82437410"/>
      <w:bookmarkStart w:id="4236" w:name="_Toc89944776"/>
      <w:bookmarkStart w:id="4237" w:name="_Toc98753794"/>
      <w:bookmarkStart w:id="4238" w:name="_Toc106180780"/>
      <w:bookmarkStart w:id="4239" w:name="_Toc114150825"/>
      <w:bookmarkStart w:id="4240" w:name="_Toc124151228"/>
      <w:bookmarkStart w:id="4241" w:name="_Toc124151748"/>
      <w:bookmarkStart w:id="4242" w:name="_Toc124152268"/>
      <w:bookmarkStart w:id="4243" w:name="_Toc130396800"/>
      <w:bookmarkStart w:id="4244" w:name="_Toc130397320"/>
      <w:bookmarkStart w:id="4245" w:name="_Toc137558424"/>
      <w:bookmarkStart w:id="4246" w:name="_Toc138862249"/>
      <w:bookmarkStart w:id="4247" w:name="_Toc145532306"/>
      <w:bookmarkStart w:id="4248" w:name="_Toc163218719"/>
      <w:bookmarkStart w:id="4249" w:name="_Toc176702050"/>
      <w:bookmarkStart w:id="4250" w:name="_Toc216435953"/>
      <w:r w:rsidRPr="00BE5108">
        <w:rPr>
          <w:rFonts w:eastAsiaTheme="minorEastAsia"/>
        </w:rPr>
        <w:t>6.6.4.5.2</w:t>
      </w:r>
      <w:r w:rsidRPr="00BE5108">
        <w:rPr>
          <w:rFonts w:eastAsiaTheme="minorEastAsia"/>
        </w:rPr>
        <w:tab/>
        <w:t>Basic limits for Wide Area IAB-DU and IAB-MT (Category A)</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6pt;height:31.05pt" o:ole="" fillcolor="window">
                  <v:imagedata r:id="rId23" o:title=""/>
                </v:shape>
                <o:OLEObject Type="Embed" ProgID="Equation.3" ShapeID="_x0000_i1031" DrawAspect="Content" ObjectID="_1827048970"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1"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3pt;height:31.05pt" o:ole="" fillcolor="window">
                  <v:imagedata r:id="rId25" o:title=""/>
                </v:shape>
                <o:OLEObject Type="Embed" ProgID="Equation.3" ShapeID="_x0000_i1032" DrawAspect="Content" ObjectID="_1827048971"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53" w:name="_Toc73962914"/>
      <w:bookmarkStart w:id="4254" w:name="_Toc75260091"/>
      <w:bookmarkStart w:id="4255" w:name="_Toc75275632"/>
      <w:bookmarkStart w:id="4256" w:name="_Toc75276143"/>
      <w:bookmarkStart w:id="4257" w:name="_Toc76541642"/>
      <w:bookmarkStart w:id="4258" w:name="_Toc82437411"/>
      <w:bookmarkStart w:id="4259" w:name="_Toc89944777"/>
      <w:bookmarkStart w:id="4260" w:name="_Toc98753795"/>
      <w:bookmarkStart w:id="4261" w:name="_Toc106180781"/>
      <w:bookmarkStart w:id="4262" w:name="_Toc114150826"/>
      <w:bookmarkStart w:id="4263" w:name="_Toc124151229"/>
      <w:bookmarkStart w:id="4264" w:name="_Toc124151749"/>
      <w:bookmarkStart w:id="4265" w:name="_Toc124152269"/>
      <w:bookmarkStart w:id="4266" w:name="_Toc130396801"/>
      <w:bookmarkStart w:id="4267" w:name="_Toc130397321"/>
      <w:bookmarkStart w:id="4268" w:name="_Toc137558425"/>
      <w:bookmarkStart w:id="4269" w:name="_Toc138862250"/>
      <w:bookmarkStart w:id="4270" w:name="_Toc145532307"/>
      <w:bookmarkStart w:id="4271" w:name="_Toc163218720"/>
      <w:bookmarkStart w:id="4272" w:name="_Toc176702051"/>
      <w:bookmarkStart w:id="4273" w:name="_Toc216435954"/>
      <w:bookmarkEnd w:id="425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8C4D822" w14:textId="771ACFB1" w:rsidR="00051AAE" w:rsidRPr="00BE5108" w:rsidRDefault="00051AAE" w:rsidP="00051AAE">
      <w:pPr>
        <w:pStyle w:val="Heading6"/>
        <w:rPr>
          <w:rFonts w:eastAsiaTheme="minorEastAsia"/>
        </w:rPr>
      </w:pPr>
      <w:bookmarkStart w:id="4274" w:name="_Toc75275633"/>
      <w:bookmarkStart w:id="4275" w:name="_Toc75276144"/>
      <w:bookmarkStart w:id="4276" w:name="_Toc76541643"/>
      <w:bookmarkStart w:id="4277" w:name="_Toc82437412"/>
      <w:bookmarkStart w:id="4278" w:name="_Toc89944778"/>
      <w:bookmarkStart w:id="4279" w:name="_Toc98753796"/>
      <w:bookmarkStart w:id="4280" w:name="_Toc106180782"/>
      <w:bookmarkStart w:id="4281" w:name="_Toc114150827"/>
      <w:bookmarkStart w:id="4282" w:name="_Toc124151230"/>
      <w:bookmarkStart w:id="4283" w:name="_Toc124151750"/>
      <w:bookmarkStart w:id="4284" w:name="_Toc124152270"/>
      <w:bookmarkStart w:id="4285" w:name="_Toc130396802"/>
      <w:bookmarkStart w:id="4286" w:name="_Toc130397322"/>
      <w:bookmarkStart w:id="4287" w:name="_Toc137558426"/>
      <w:bookmarkStart w:id="4288" w:name="_Toc138862251"/>
      <w:bookmarkStart w:id="4289" w:name="_Toc145532308"/>
      <w:bookmarkStart w:id="4290" w:name="_Toc163218721"/>
      <w:bookmarkStart w:id="4291" w:name="_Toc176702052"/>
      <w:bookmarkStart w:id="4292" w:name="_Toc216435955"/>
      <w:r w:rsidRPr="00BE5108">
        <w:rPr>
          <w:rFonts w:eastAsiaTheme="minorEastAsia"/>
        </w:rPr>
        <w:t>6.6.4.5.3.1</w:t>
      </w:r>
      <w:r w:rsidRPr="00BE5108">
        <w:rPr>
          <w:rFonts w:eastAsiaTheme="minorEastAsia"/>
        </w:rP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93" w:name="_Toc73962915"/>
      <w:bookmarkStart w:id="4294" w:name="_Toc75260092"/>
      <w:bookmarkStart w:id="4295" w:name="_Toc75275634"/>
      <w:bookmarkStart w:id="4296" w:name="_Toc75276145"/>
      <w:bookmarkStart w:id="4297" w:name="_Toc76541644"/>
      <w:bookmarkStart w:id="4298" w:name="_Toc82437413"/>
      <w:bookmarkStart w:id="4299" w:name="_Toc89944779"/>
      <w:bookmarkStart w:id="4300" w:name="_Toc98753797"/>
      <w:bookmarkStart w:id="4301" w:name="_Toc106180783"/>
      <w:bookmarkStart w:id="4302" w:name="_Toc114150828"/>
      <w:bookmarkStart w:id="4303" w:name="_Toc124151231"/>
      <w:bookmarkStart w:id="4304" w:name="_Toc124151751"/>
      <w:bookmarkStart w:id="4305" w:name="_Toc124152271"/>
      <w:bookmarkStart w:id="4306" w:name="_Toc130396803"/>
      <w:bookmarkStart w:id="4307" w:name="_Toc130397323"/>
      <w:bookmarkStart w:id="4308" w:name="_Toc137558427"/>
      <w:bookmarkStart w:id="4309" w:name="_Toc138862252"/>
      <w:bookmarkStart w:id="4310" w:name="_Toc145532309"/>
      <w:bookmarkStart w:id="4311" w:name="_Toc163218722"/>
      <w:bookmarkStart w:id="4312" w:name="_Toc176702053"/>
      <w:bookmarkStart w:id="4313" w:name="_Toc21643595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30.35pt;height:31.05pt" o:ole="" fillcolor="window">
                  <v:imagedata r:id="rId23" o:title=""/>
                </v:shape>
                <o:OLEObject Type="Embed" ProgID="Equation.DSMT4" ShapeID="_x0000_i1033" DrawAspect="Content" ObjectID="_1827048972"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3pt;height:31.05pt" o:ole="" fillcolor="window">
                  <v:imagedata r:id="rId25" o:title=""/>
                </v:shape>
                <o:OLEObject Type="Embed" ProgID="Equation.3" ShapeID="_x0000_i1034" DrawAspect="Content" ObjectID="_1827048973"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14" w:name="_Toc73962916"/>
      <w:bookmarkStart w:id="4315" w:name="_Toc75260093"/>
      <w:bookmarkStart w:id="4316" w:name="_Toc75275635"/>
      <w:bookmarkStart w:id="4317" w:name="_Toc75276146"/>
      <w:bookmarkStart w:id="4318" w:name="_Toc76541645"/>
      <w:bookmarkStart w:id="4319" w:name="_Toc82437414"/>
      <w:bookmarkStart w:id="4320" w:name="_Toc89944780"/>
      <w:bookmarkStart w:id="4321" w:name="_Toc98753798"/>
      <w:bookmarkStart w:id="4322" w:name="_Toc106180784"/>
      <w:bookmarkStart w:id="4323" w:name="_Toc114150829"/>
      <w:bookmarkStart w:id="4324" w:name="_Toc124151232"/>
      <w:bookmarkStart w:id="4325" w:name="_Toc124151752"/>
      <w:bookmarkStart w:id="4326" w:name="_Toc124152272"/>
      <w:bookmarkStart w:id="4327" w:name="_Toc130396804"/>
      <w:bookmarkStart w:id="4328" w:name="_Toc130397324"/>
      <w:bookmarkStart w:id="4329" w:name="_Toc137558428"/>
      <w:bookmarkStart w:id="4330" w:name="_Toc138862253"/>
      <w:bookmarkStart w:id="4331" w:name="_Toc145532310"/>
      <w:bookmarkStart w:id="4332" w:name="_Toc163218723"/>
      <w:bookmarkStart w:id="4333" w:name="_Toc176702054"/>
      <w:bookmarkStart w:id="4334" w:name="_Toc21643595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85pt;height:19.85pt" o:ole="">
                  <v:imagedata r:id="rId29" o:title=""/>
                </v:shape>
                <o:OLEObject Type="Embed" ProgID="Word.Document.12" ShapeID="_x0000_i1035" DrawAspect="Content" ObjectID="_1827048974"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05pt" o:ole="">
                  <v:imagedata r:id="rId31" o:title=""/>
                </v:shape>
                <o:OLEObject Type="Embed" ProgID="Equation.DSMT4" ShapeID="_x0000_i1036" DrawAspect="Content" ObjectID="_1827048975"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3.8pt;height:39.7pt" o:ole="">
                  <v:imagedata r:id="rId33" o:title=""/>
                </v:shape>
                <o:OLEObject Type="Embed" ProgID="Word.Document.12" ShapeID="_x0000_i1037" DrawAspect="Content" ObjectID="_1827048976"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05pt" o:ole="">
                  <v:imagedata r:id="rId35" o:title=""/>
                </v:shape>
                <o:OLEObject Type="Embed" ProgID="Equation.DSMT4" ShapeID="_x0000_i1038" DrawAspect="Content" ObjectID="_1827048977"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35" w:name="_Toc73962917"/>
      <w:bookmarkStart w:id="4336" w:name="_Toc75260094"/>
      <w:bookmarkStart w:id="4337" w:name="_Toc75275636"/>
      <w:bookmarkStart w:id="4338" w:name="_Toc75276147"/>
      <w:bookmarkStart w:id="4339" w:name="_Toc76541646"/>
      <w:bookmarkStart w:id="4340" w:name="_Toc82437415"/>
      <w:bookmarkStart w:id="4341" w:name="_Toc89944781"/>
      <w:bookmarkStart w:id="4342" w:name="_Toc98753799"/>
      <w:bookmarkStart w:id="4343" w:name="_Toc106180785"/>
      <w:bookmarkStart w:id="4344" w:name="_Toc114150830"/>
      <w:bookmarkStart w:id="4345" w:name="_Toc124151233"/>
      <w:bookmarkStart w:id="4346" w:name="_Toc124151753"/>
      <w:bookmarkStart w:id="4347" w:name="_Toc124152273"/>
      <w:bookmarkStart w:id="4348" w:name="_Toc130396805"/>
      <w:bookmarkStart w:id="4349" w:name="_Toc130397325"/>
      <w:bookmarkStart w:id="4350" w:name="_Toc137558429"/>
      <w:bookmarkStart w:id="4351" w:name="_Toc138862254"/>
      <w:bookmarkStart w:id="4352" w:name="_Toc145532311"/>
      <w:bookmarkStart w:id="4353" w:name="_Toc163218724"/>
      <w:bookmarkStart w:id="4354" w:name="_Toc176702055"/>
      <w:bookmarkStart w:id="4355" w:name="_Toc21643595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8.9pt;height:31.05pt" o:ole="">
                  <v:imagedata r:id="rId37" o:title=""/>
                </v:shape>
                <o:OLEObject Type="Embed" ProgID="Equation.DSMT4" ShapeID="_x0000_i1039" DrawAspect="Content" ObjectID="_1827048978"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05pt;height:31.05pt" o:ole="" fillcolor="window">
                  <v:imagedata r:id="rId39" o:title=""/>
                </v:shape>
                <o:OLEObject Type="Embed" ProgID="Equation.3" ShapeID="_x0000_i1040" DrawAspect="Content" ObjectID="_1827048979"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56" w:name="_Toc73962918"/>
      <w:bookmarkStart w:id="4357" w:name="_Toc75260095"/>
      <w:bookmarkStart w:id="4358" w:name="_Toc75275637"/>
      <w:bookmarkStart w:id="4359" w:name="_Toc75276148"/>
      <w:bookmarkStart w:id="4360" w:name="_Toc76541647"/>
      <w:bookmarkStart w:id="4361" w:name="_Toc82437416"/>
      <w:bookmarkStart w:id="4362" w:name="_Toc89944782"/>
      <w:bookmarkStart w:id="4363" w:name="_Toc98753800"/>
      <w:bookmarkStart w:id="4364" w:name="_Toc106180786"/>
      <w:bookmarkStart w:id="4365" w:name="_Toc114150831"/>
      <w:bookmarkStart w:id="4366" w:name="_Toc124151234"/>
      <w:bookmarkStart w:id="4367" w:name="_Toc124151754"/>
      <w:bookmarkStart w:id="4368" w:name="_Toc124152274"/>
      <w:bookmarkStart w:id="4369" w:name="_Toc130396806"/>
      <w:bookmarkStart w:id="4370" w:name="_Toc130397326"/>
      <w:bookmarkStart w:id="4371" w:name="_Toc137558430"/>
      <w:bookmarkStart w:id="4372" w:name="_Toc138862255"/>
      <w:bookmarkStart w:id="4373" w:name="_Toc145532312"/>
      <w:bookmarkStart w:id="4374" w:name="_Toc163218725"/>
      <w:bookmarkStart w:id="4375" w:name="_Toc176702056"/>
      <w:bookmarkStart w:id="4376" w:name="_Toc21643595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682B206" w14:textId="77777777" w:rsidR="008D3EE5" w:rsidRPr="00BE5108" w:rsidRDefault="008D3EE5" w:rsidP="008D3EE5">
      <w:pPr>
        <w:pStyle w:val="Heading6"/>
        <w:rPr>
          <w:rFonts w:eastAsiaTheme="minorEastAsia"/>
        </w:rPr>
      </w:pPr>
      <w:bookmarkStart w:id="4377" w:name="_Toc73962919"/>
      <w:bookmarkStart w:id="4378" w:name="_Toc75260096"/>
      <w:bookmarkStart w:id="4379" w:name="_Toc75275638"/>
      <w:bookmarkStart w:id="4380" w:name="_Toc75276149"/>
      <w:bookmarkStart w:id="4381" w:name="_Toc76541648"/>
      <w:bookmarkStart w:id="4382" w:name="_Toc82437417"/>
      <w:bookmarkStart w:id="4383" w:name="_Toc89944783"/>
      <w:bookmarkStart w:id="4384" w:name="_Toc98753801"/>
      <w:bookmarkStart w:id="4385" w:name="_Toc106180787"/>
      <w:bookmarkStart w:id="4386" w:name="_Toc114150832"/>
      <w:bookmarkStart w:id="4387" w:name="_Toc124151235"/>
      <w:bookmarkStart w:id="4388" w:name="_Toc124151755"/>
      <w:bookmarkStart w:id="4389" w:name="_Toc124152275"/>
      <w:bookmarkStart w:id="4390" w:name="_Toc130396807"/>
      <w:bookmarkStart w:id="4391" w:name="_Toc130397327"/>
      <w:bookmarkStart w:id="4392" w:name="_Toc137558431"/>
      <w:bookmarkStart w:id="4393" w:name="_Toc138862256"/>
      <w:bookmarkStart w:id="4394" w:name="_Toc145532313"/>
      <w:bookmarkStart w:id="4395" w:name="_Toc163218726"/>
      <w:bookmarkStart w:id="4396" w:name="_Toc176702057"/>
      <w:bookmarkStart w:id="4397" w:name="_Toc216435960"/>
      <w:r w:rsidRPr="00BE5108">
        <w:rPr>
          <w:rFonts w:eastAsiaTheme="minorEastAsia"/>
        </w:rPr>
        <w:t>6.6.4.5.5.1</w:t>
      </w:r>
      <w:r w:rsidRPr="00BE5108">
        <w:rPr>
          <w:rFonts w:eastAsiaTheme="minorEastAsia"/>
        </w:rPr>
        <w:tab/>
        <w:t>Limits in FCC Title 47</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98" w:name="_Toc73962920"/>
      <w:bookmarkStart w:id="4399" w:name="_Toc75260097"/>
      <w:bookmarkStart w:id="4400" w:name="_Toc75275639"/>
      <w:bookmarkStart w:id="4401" w:name="_Toc75276150"/>
      <w:bookmarkStart w:id="4402" w:name="_Toc76541649"/>
      <w:bookmarkStart w:id="4403" w:name="_Toc82437418"/>
      <w:bookmarkStart w:id="4404" w:name="_Toc89944784"/>
      <w:bookmarkStart w:id="4405" w:name="_Toc98753802"/>
      <w:bookmarkStart w:id="4406" w:name="_Toc106180788"/>
      <w:bookmarkStart w:id="4407" w:name="_Toc114150833"/>
      <w:bookmarkStart w:id="4408" w:name="_Toc124151236"/>
      <w:bookmarkStart w:id="4409" w:name="_Toc124151756"/>
      <w:bookmarkStart w:id="4410" w:name="_Toc124152276"/>
      <w:bookmarkStart w:id="4411" w:name="_Toc130396808"/>
      <w:bookmarkStart w:id="4412" w:name="_Toc130397328"/>
      <w:bookmarkStart w:id="4413" w:name="_Toc137558432"/>
      <w:bookmarkStart w:id="4414" w:name="_Toc138862257"/>
      <w:bookmarkStart w:id="4415" w:name="_Toc145532314"/>
      <w:bookmarkStart w:id="4416" w:name="_Toc163218727"/>
      <w:bookmarkStart w:id="4417" w:name="_Toc176702058"/>
      <w:bookmarkStart w:id="4418" w:name="_Toc216435961"/>
      <w:r w:rsidRPr="00BE5108">
        <w:rPr>
          <w:rFonts w:eastAsiaTheme="minorEastAsia"/>
        </w:rPr>
        <w:t>6.6.4.5.6</w:t>
      </w:r>
      <w:r w:rsidRPr="00BE5108">
        <w:rPr>
          <w:rFonts w:eastAsiaTheme="minorEastAsia"/>
        </w:rPr>
        <w:tab/>
      </w:r>
      <w:r w:rsidR="00AB3799" w:rsidRPr="00BE5108">
        <w:rPr>
          <w:rFonts w:eastAsiaTheme="minorEastAsia"/>
          <w:i/>
        </w:rPr>
        <w:t>IAB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19" w:name="_Toc73962921"/>
      <w:bookmarkStart w:id="4420" w:name="_Toc75260098"/>
      <w:bookmarkStart w:id="4421" w:name="_Toc75275640"/>
      <w:bookmarkStart w:id="4422" w:name="_Toc75276151"/>
      <w:bookmarkStart w:id="4423" w:name="_Toc76541650"/>
      <w:bookmarkStart w:id="4424" w:name="_Toc82437419"/>
      <w:bookmarkStart w:id="4425" w:name="_Toc89944785"/>
      <w:bookmarkStart w:id="4426" w:name="_Toc98753803"/>
      <w:bookmarkStart w:id="4427" w:name="_Toc106180789"/>
      <w:bookmarkStart w:id="4428" w:name="_Toc114150834"/>
      <w:bookmarkStart w:id="4429" w:name="_Toc124151237"/>
      <w:bookmarkStart w:id="4430" w:name="_Toc124151757"/>
      <w:bookmarkStart w:id="4431" w:name="_Toc124152277"/>
      <w:bookmarkStart w:id="4432" w:name="_Toc130396809"/>
      <w:bookmarkStart w:id="4433" w:name="_Toc130397329"/>
      <w:bookmarkStart w:id="4434" w:name="_Toc137558433"/>
      <w:bookmarkStart w:id="4435" w:name="_Toc138862258"/>
      <w:bookmarkStart w:id="4436" w:name="_Toc145532315"/>
      <w:bookmarkStart w:id="4437" w:name="_Toc163218728"/>
      <w:bookmarkStart w:id="4438" w:name="_Toc176702059"/>
      <w:bookmarkStart w:id="4439" w:name="_Toc216435962"/>
      <w:r w:rsidRPr="00BE5108">
        <w:rPr>
          <w:rFonts w:eastAsiaTheme="minorEastAsia"/>
        </w:rPr>
        <w:t>6.6.5</w:t>
      </w:r>
      <w:r w:rsidRPr="00BE5108">
        <w:rPr>
          <w:rFonts w:eastAsiaTheme="minorEastAsia"/>
        </w:rPr>
        <w:tab/>
        <w:t>Transmitter spurious emissions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1F4140" w14:textId="77777777" w:rsidR="008D3EE5" w:rsidRPr="00BE5108" w:rsidRDefault="008D3EE5" w:rsidP="008D3EE5">
      <w:pPr>
        <w:pStyle w:val="Heading4"/>
        <w:rPr>
          <w:rFonts w:eastAsiaTheme="minorEastAsia"/>
        </w:rPr>
      </w:pPr>
      <w:bookmarkStart w:id="4440" w:name="_Toc73962922"/>
      <w:bookmarkStart w:id="4441" w:name="_Toc75260099"/>
      <w:bookmarkStart w:id="4442" w:name="_Toc75275641"/>
      <w:bookmarkStart w:id="4443" w:name="_Toc75276152"/>
      <w:bookmarkStart w:id="4444" w:name="_Toc76541651"/>
      <w:bookmarkStart w:id="4445" w:name="_Toc82437420"/>
      <w:bookmarkStart w:id="4446" w:name="_Toc89944786"/>
      <w:bookmarkStart w:id="4447" w:name="_Toc98753804"/>
      <w:bookmarkStart w:id="4448" w:name="_Toc106180790"/>
      <w:bookmarkStart w:id="4449" w:name="_Toc114150835"/>
      <w:bookmarkStart w:id="4450" w:name="_Toc124151238"/>
      <w:bookmarkStart w:id="4451" w:name="_Toc124151758"/>
      <w:bookmarkStart w:id="4452" w:name="_Toc124152278"/>
      <w:bookmarkStart w:id="4453" w:name="_Toc130396810"/>
      <w:bookmarkStart w:id="4454" w:name="_Toc130397330"/>
      <w:bookmarkStart w:id="4455" w:name="_Toc137558434"/>
      <w:bookmarkStart w:id="4456" w:name="_Toc138862259"/>
      <w:bookmarkStart w:id="4457" w:name="_Toc145532316"/>
      <w:bookmarkStart w:id="4458" w:name="_Toc163218729"/>
      <w:bookmarkStart w:id="4459" w:name="_Toc176702060"/>
      <w:bookmarkStart w:id="4460" w:name="_Toc216435963"/>
      <w:r w:rsidRPr="00BE5108">
        <w:rPr>
          <w:rFonts w:eastAsiaTheme="minorEastAsia"/>
        </w:rPr>
        <w:t>6.6.5.1</w:t>
      </w:r>
      <w:r w:rsidRPr="00BE5108">
        <w:rPr>
          <w:rFonts w:eastAsiaTheme="minorEastAsia"/>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1" w:name="_Toc73962923"/>
      <w:bookmarkStart w:id="4462" w:name="_Toc75260100"/>
      <w:bookmarkStart w:id="4463" w:name="_Toc75275642"/>
      <w:bookmarkStart w:id="4464" w:name="_Toc75276153"/>
      <w:bookmarkStart w:id="4465" w:name="_Toc76541652"/>
      <w:bookmarkStart w:id="4466" w:name="_Toc82437421"/>
      <w:bookmarkStart w:id="4467" w:name="_Toc89944787"/>
      <w:bookmarkStart w:id="4468" w:name="_Toc98753805"/>
      <w:bookmarkStart w:id="4469" w:name="_Toc106180791"/>
      <w:bookmarkStart w:id="4470" w:name="_Toc114150836"/>
      <w:bookmarkStart w:id="4471" w:name="_Toc124151239"/>
      <w:bookmarkStart w:id="4472" w:name="_Toc124151759"/>
      <w:bookmarkStart w:id="4473" w:name="_Toc124152279"/>
      <w:bookmarkStart w:id="4474" w:name="_Toc130396811"/>
      <w:bookmarkStart w:id="4475" w:name="_Toc130397331"/>
      <w:bookmarkStart w:id="4476" w:name="_Toc137558435"/>
      <w:bookmarkStart w:id="4477" w:name="_Toc138862260"/>
      <w:bookmarkStart w:id="4478" w:name="_Toc145532317"/>
      <w:bookmarkStart w:id="4479" w:name="_Toc163218730"/>
      <w:bookmarkStart w:id="4480" w:name="_Toc176702061"/>
      <w:bookmarkStart w:id="4481" w:name="_Toc216435964"/>
      <w:r w:rsidRPr="00BE5108">
        <w:rPr>
          <w:rFonts w:eastAsiaTheme="minorEastAsia"/>
        </w:rPr>
        <w:t>6.6.5.2</w:t>
      </w:r>
      <w:r w:rsidRPr="00BE5108">
        <w:rPr>
          <w:rFonts w:eastAsiaTheme="minorEastAsia"/>
        </w:rPr>
        <w:tab/>
        <w:t>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2" w:name="_Toc73962924"/>
      <w:bookmarkStart w:id="4483" w:name="_Toc75260101"/>
      <w:bookmarkStart w:id="4484" w:name="_Toc75275643"/>
      <w:bookmarkStart w:id="4485" w:name="_Toc75276154"/>
      <w:bookmarkStart w:id="4486" w:name="_Toc76541653"/>
      <w:bookmarkStart w:id="4487" w:name="_Toc82437422"/>
      <w:bookmarkStart w:id="4488" w:name="_Toc89944788"/>
      <w:bookmarkStart w:id="4489" w:name="_Toc98753806"/>
      <w:bookmarkStart w:id="4490" w:name="_Toc106180792"/>
      <w:bookmarkStart w:id="4491" w:name="_Toc114150837"/>
      <w:bookmarkStart w:id="4492" w:name="_Toc124151240"/>
      <w:bookmarkStart w:id="4493" w:name="_Toc124151760"/>
      <w:bookmarkStart w:id="4494" w:name="_Toc124152280"/>
      <w:bookmarkStart w:id="4495" w:name="_Toc130396812"/>
      <w:bookmarkStart w:id="4496" w:name="_Toc130397332"/>
      <w:bookmarkStart w:id="4497" w:name="_Toc137558436"/>
      <w:bookmarkStart w:id="4498" w:name="_Toc138862261"/>
      <w:bookmarkStart w:id="4499" w:name="_Toc145532318"/>
      <w:bookmarkStart w:id="4500" w:name="_Toc163218731"/>
      <w:bookmarkStart w:id="4501" w:name="_Toc176702062"/>
      <w:bookmarkStart w:id="4502" w:name="_Toc216435965"/>
      <w:r w:rsidRPr="00BE5108">
        <w:rPr>
          <w:rFonts w:eastAsiaTheme="minorEastAsia"/>
        </w:rPr>
        <w:t>6.6.5.3</w:t>
      </w:r>
      <w:r w:rsidRPr="00BE5108">
        <w:rPr>
          <w:rFonts w:eastAsiaTheme="minorEastAsia"/>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03" w:name="_Toc73962925"/>
      <w:bookmarkStart w:id="4504" w:name="_Toc75260102"/>
      <w:bookmarkStart w:id="4505" w:name="_Toc75275644"/>
      <w:bookmarkStart w:id="4506" w:name="_Toc75276155"/>
      <w:bookmarkStart w:id="4507" w:name="_Toc76541654"/>
      <w:bookmarkStart w:id="4508" w:name="_Toc82437423"/>
      <w:bookmarkStart w:id="4509" w:name="_Toc89944789"/>
      <w:bookmarkStart w:id="4510" w:name="_Toc98753807"/>
      <w:bookmarkStart w:id="4511" w:name="_Toc106180793"/>
      <w:bookmarkStart w:id="4512" w:name="_Toc114150838"/>
      <w:bookmarkStart w:id="4513" w:name="_Toc124151241"/>
      <w:bookmarkStart w:id="4514" w:name="_Toc124151761"/>
      <w:bookmarkStart w:id="4515" w:name="_Toc124152281"/>
      <w:bookmarkStart w:id="4516" w:name="_Toc130396813"/>
      <w:bookmarkStart w:id="4517" w:name="_Toc130397333"/>
      <w:bookmarkStart w:id="4518" w:name="_Toc137558437"/>
      <w:bookmarkStart w:id="4519" w:name="_Toc138862262"/>
      <w:bookmarkStart w:id="4520" w:name="_Toc145532319"/>
      <w:bookmarkStart w:id="4521" w:name="_Toc163218732"/>
      <w:bookmarkStart w:id="4522" w:name="_Toc176702063"/>
      <w:bookmarkStart w:id="4523" w:name="_Toc216435966"/>
      <w:r w:rsidRPr="00BE5108">
        <w:rPr>
          <w:rFonts w:eastAsiaTheme="minorEastAsia"/>
        </w:rPr>
        <w:t>6.6.5.4</w:t>
      </w:r>
      <w:r w:rsidRPr="00BE5108">
        <w:rPr>
          <w:rFonts w:eastAsiaTheme="minorEastAsia"/>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594AB3F" w14:textId="77777777" w:rsidR="008D3EE5" w:rsidRPr="00BE5108" w:rsidRDefault="008D3EE5" w:rsidP="008D3EE5">
      <w:pPr>
        <w:pStyle w:val="Heading5"/>
        <w:rPr>
          <w:rFonts w:eastAsiaTheme="minorEastAsia"/>
        </w:rPr>
      </w:pPr>
      <w:bookmarkStart w:id="4524" w:name="_Toc73962926"/>
      <w:bookmarkStart w:id="4525" w:name="_Toc75260103"/>
      <w:bookmarkStart w:id="4526" w:name="_Toc75275645"/>
      <w:bookmarkStart w:id="4527" w:name="_Toc75276156"/>
      <w:bookmarkStart w:id="4528" w:name="_Toc76541655"/>
      <w:bookmarkStart w:id="4529" w:name="_Toc82437424"/>
      <w:bookmarkStart w:id="4530" w:name="_Toc89944790"/>
      <w:bookmarkStart w:id="4531" w:name="_Toc98753808"/>
      <w:bookmarkStart w:id="4532" w:name="_Toc106180794"/>
      <w:bookmarkStart w:id="4533" w:name="_Toc114150839"/>
      <w:bookmarkStart w:id="4534" w:name="_Toc124151242"/>
      <w:bookmarkStart w:id="4535" w:name="_Toc124151762"/>
      <w:bookmarkStart w:id="4536" w:name="_Toc124152282"/>
      <w:bookmarkStart w:id="4537" w:name="_Toc130396814"/>
      <w:bookmarkStart w:id="4538" w:name="_Toc130397334"/>
      <w:bookmarkStart w:id="4539" w:name="_Toc137558438"/>
      <w:bookmarkStart w:id="4540" w:name="_Toc138862263"/>
      <w:bookmarkStart w:id="4541" w:name="_Toc145532320"/>
      <w:bookmarkStart w:id="4542" w:name="_Toc163218733"/>
      <w:bookmarkStart w:id="4543" w:name="_Toc176702064"/>
      <w:bookmarkStart w:id="4544" w:name="_Toc216435967"/>
      <w:r w:rsidRPr="00BE5108">
        <w:rPr>
          <w:rFonts w:eastAsiaTheme="minorEastAsia"/>
        </w:rPr>
        <w:t>6.6.5.4.1</w:t>
      </w:r>
      <w:r w:rsidRPr="00BE5108">
        <w:rPr>
          <w:rFonts w:eastAsiaTheme="minorEastAsia"/>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45" w:name="_Toc73962927"/>
      <w:bookmarkStart w:id="4546" w:name="_Toc75260104"/>
      <w:bookmarkStart w:id="4547" w:name="_Toc75275646"/>
      <w:bookmarkStart w:id="4548" w:name="_Toc75276157"/>
      <w:bookmarkStart w:id="4549" w:name="_Toc76541656"/>
      <w:bookmarkStart w:id="455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1" w:name="_Toc89944791"/>
      <w:bookmarkStart w:id="4552" w:name="_Toc98753809"/>
      <w:bookmarkStart w:id="4553" w:name="_Toc106180795"/>
      <w:bookmarkStart w:id="4554" w:name="_Toc114150840"/>
      <w:bookmarkStart w:id="4555" w:name="_Toc124151243"/>
      <w:bookmarkStart w:id="4556" w:name="_Toc124151763"/>
      <w:bookmarkStart w:id="4557" w:name="_Toc124152283"/>
      <w:bookmarkStart w:id="4558" w:name="_Toc130396815"/>
      <w:bookmarkStart w:id="4559" w:name="_Toc130397335"/>
      <w:bookmarkStart w:id="4560" w:name="_Toc137558439"/>
      <w:bookmarkStart w:id="4561" w:name="_Toc138862264"/>
      <w:bookmarkStart w:id="4562" w:name="_Toc145532321"/>
      <w:bookmarkStart w:id="4563" w:name="_Toc163218734"/>
      <w:bookmarkStart w:id="4564" w:name="_Toc176702065"/>
      <w:bookmarkStart w:id="4565" w:name="_Toc216435968"/>
      <w:r w:rsidRPr="00BE5108">
        <w:rPr>
          <w:rFonts w:eastAsiaTheme="minorEastAsia"/>
        </w:rPr>
        <w:t>6.6.5.4.2</w:t>
      </w:r>
      <w:r w:rsidRPr="00BE5108">
        <w:rPr>
          <w:rFonts w:eastAsiaTheme="minorEastAsia"/>
        </w:rPr>
        <w:tab/>
        <w:t>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66" w:name="_Toc73962928"/>
      <w:bookmarkStart w:id="4567" w:name="_Toc75260105"/>
      <w:bookmarkStart w:id="4568" w:name="_Toc75275647"/>
      <w:bookmarkStart w:id="4569" w:name="_Toc75276158"/>
      <w:bookmarkStart w:id="4570" w:name="_Toc76541657"/>
      <w:bookmarkStart w:id="4571" w:name="_Toc82437426"/>
      <w:bookmarkStart w:id="4572" w:name="_Toc89944792"/>
      <w:bookmarkStart w:id="4573" w:name="_Toc98753810"/>
      <w:bookmarkStart w:id="4574" w:name="_Toc106180796"/>
      <w:bookmarkStart w:id="4575" w:name="_Toc114150841"/>
      <w:bookmarkStart w:id="4576" w:name="_Toc124151244"/>
      <w:bookmarkStart w:id="4577" w:name="_Toc124151764"/>
      <w:bookmarkStart w:id="4578" w:name="_Toc124152284"/>
      <w:bookmarkStart w:id="4579" w:name="_Toc130396816"/>
      <w:bookmarkStart w:id="4580" w:name="_Toc130397336"/>
      <w:bookmarkStart w:id="4581" w:name="_Toc137558440"/>
      <w:bookmarkStart w:id="4582" w:name="_Toc138862265"/>
      <w:bookmarkStart w:id="4583" w:name="_Toc145532322"/>
      <w:bookmarkStart w:id="4584" w:name="_Toc163218735"/>
      <w:bookmarkStart w:id="4585" w:name="_Toc176702066"/>
      <w:bookmarkStart w:id="4586" w:name="_Toc216435969"/>
      <w:r w:rsidRPr="00BE5108">
        <w:rPr>
          <w:rFonts w:eastAsiaTheme="minorEastAsia"/>
        </w:rPr>
        <w:t>6.6.5.5</w:t>
      </w:r>
      <w:r w:rsidRPr="00BE5108">
        <w:rPr>
          <w:rFonts w:eastAsiaTheme="minorEastAsia"/>
        </w:rPr>
        <w:tab/>
        <w:t>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1179575" w14:textId="77777777" w:rsidR="008D3EE5" w:rsidRPr="00BE5108" w:rsidRDefault="008D3EE5" w:rsidP="00FF7252">
      <w:pPr>
        <w:pStyle w:val="Heading5"/>
        <w:keepNext w:val="0"/>
        <w:rPr>
          <w:rFonts w:eastAsiaTheme="minorEastAsia"/>
        </w:rPr>
      </w:pPr>
      <w:bookmarkStart w:id="4587" w:name="_Toc73962929"/>
      <w:bookmarkStart w:id="4588" w:name="_Toc75260106"/>
      <w:bookmarkStart w:id="4589" w:name="_Toc75275648"/>
      <w:bookmarkStart w:id="4590" w:name="_Toc75276159"/>
      <w:bookmarkStart w:id="4591" w:name="_Toc76541658"/>
      <w:bookmarkStart w:id="4592" w:name="_Toc82437427"/>
      <w:bookmarkStart w:id="4593" w:name="_Toc89944793"/>
      <w:bookmarkStart w:id="4594" w:name="_Toc98753811"/>
      <w:bookmarkStart w:id="4595" w:name="_Toc106180797"/>
      <w:bookmarkStart w:id="4596" w:name="_Toc114150842"/>
      <w:bookmarkStart w:id="4597" w:name="_Toc124151245"/>
      <w:bookmarkStart w:id="4598" w:name="_Toc124151765"/>
      <w:bookmarkStart w:id="4599" w:name="_Toc124152285"/>
      <w:bookmarkStart w:id="4600" w:name="_Toc130396817"/>
      <w:bookmarkStart w:id="4601" w:name="_Toc130397337"/>
      <w:bookmarkStart w:id="4602" w:name="_Toc137558441"/>
      <w:bookmarkStart w:id="4603" w:name="_Toc138862266"/>
      <w:bookmarkStart w:id="4604" w:name="_Toc145532323"/>
      <w:bookmarkStart w:id="4605" w:name="_Toc163218736"/>
      <w:bookmarkStart w:id="4606" w:name="_Toc176702067"/>
      <w:bookmarkStart w:id="4607" w:name="_Toc216435970"/>
      <w:r w:rsidRPr="00BE5108">
        <w:rPr>
          <w:rFonts w:eastAsiaTheme="minorEastAsia"/>
        </w:rPr>
        <w:t>6.6.5.5.1</w:t>
      </w:r>
      <w:r w:rsidRPr="00BE5108">
        <w:rPr>
          <w:rFonts w:eastAsiaTheme="minorEastAsia"/>
        </w:rPr>
        <w:tab/>
        <w:t>Basic limits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0CD6333" w14:textId="77777777" w:rsidR="008D3EE5" w:rsidRPr="00BE5108" w:rsidRDefault="008D3EE5" w:rsidP="00FF7252">
      <w:pPr>
        <w:pStyle w:val="Heading6"/>
        <w:keepNext w:val="0"/>
        <w:rPr>
          <w:rFonts w:eastAsiaTheme="minorEastAsia"/>
        </w:rPr>
      </w:pPr>
      <w:bookmarkStart w:id="4608" w:name="_Toc73962930"/>
      <w:bookmarkStart w:id="4609" w:name="_Toc75260107"/>
      <w:bookmarkStart w:id="4610" w:name="_Toc75275649"/>
      <w:bookmarkStart w:id="4611" w:name="_Toc75276160"/>
      <w:bookmarkStart w:id="4612" w:name="_Toc76541659"/>
      <w:bookmarkStart w:id="4613" w:name="_Toc82437428"/>
      <w:bookmarkStart w:id="4614" w:name="_Toc89944794"/>
      <w:bookmarkStart w:id="4615" w:name="_Toc98753812"/>
      <w:bookmarkStart w:id="4616" w:name="_Toc106180798"/>
      <w:bookmarkStart w:id="4617" w:name="_Toc114150843"/>
      <w:bookmarkStart w:id="4618" w:name="_Toc124151246"/>
      <w:bookmarkStart w:id="4619" w:name="_Toc124151766"/>
      <w:bookmarkStart w:id="4620" w:name="_Toc124152286"/>
      <w:bookmarkStart w:id="4621" w:name="_Toc130396818"/>
      <w:bookmarkStart w:id="4622" w:name="_Toc130397338"/>
      <w:bookmarkStart w:id="4623" w:name="_Toc137558442"/>
      <w:bookmarkStart w:id="4624" w:name="_Toc138862267"/>
      <w:bookmarkStart w:id="4625" w:name="_Toc145532324"/>
      <w:bookmarkStart w:id="4626" w:name="_Toc163218737"/>
      <w:bookmarkStart w:id="4627" w:name="_Toc176702068"/>
      <w:bookmarkStart w:id="4628" w:name="_Toc216435971"/>
      <w:r w:rsidRPr="00BE5108">
        <w:rPr>
          <w:rFonts w:eastAsiaTheme="minorEastAsia"/>
        </w:rPr>
        <w:t>6.6.5.5.1.1</w:t>
      </w:r>
      <w:r w:rsidRPr="00BE5108">
        <w:rPr>
          <w:rFonts w:eastAsiaTheme="minorEastAsia"/>
        </w:rPr>
        <w:tab/>
        <w:t>Tx spurious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29" w:name="_Toc73962931"/>
      <w:bookmarkStart w:id="4630" w:name="_Toc75260108"/>
      <w:bookmarkStart w:id="4631" w:name="_Toc75275650"/>
      <w:bookmarkStart w:id="4632" w:name="_Toc75276161"/>
      <w:bookmarkStart w:id="4633" w:name="_Toc76541660"/>
      <w:bookmarkStart w:id="4634" w:name="_Toc82437429"/>
      <w:bookmarkStart w:id="4635" w:name="_Toc89944795"/>
      <w:bookmarkStart w:id="4636" w:name="_Toc98753813"/>
      <w:bookmarkStart w:id="4637" w:name="_Toc106180799"/>
      <w:bookmarkStart w:id="4638" w:name="_Toc114150844"/>
      <w:bookmarkStart w:id="4639" w:name="_Toc124151247"/>
      <w:bookmarkStart w:id="4640" w:name="_Toc124151767"/>
      <w:bookmarkStart w:id="4641" w:name="_Toc124152287"/>
      <w:bookmarkStart w:id="4642" w:name="_Toc130396819"/>
      <w:bookmarkStart w:id="4643" w:name="_Toc130397339"/>
      <w:bookmarkStart w:id="4644" w:name="_Toc137558443"/>
      <w:bookmarkStart w:id="4645" w:name="_Toc138862268"/>
      <w:bookmarkStart w:id="4646" w:name="_Toc145532325"/>
      <w:bookmarkStart w:id="4647" w:name="_Toc163218738"/>
      <w:bookmarkStart w:id="4648" w:name="_Toc176702069"/>
      <w:bookmarkStart w:id="4649" w:name="_Toc21643597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0135B6F2" w14:textId="51A0A519" w:rsidR="00914DD4" w:rsidRPr="00914DD4" w:rsidRDefault="00914DD4" w:rsidP="00914DD4">
      <w:pPr>
        <w:rPr>
          <w:rFonts w:eastAsiaTheme="minorEastAsia"/>
        </w:rPr>
      </w:pPr>
      <w:bookmarkStart w:id="4650" w:name="_Toc73962932"/>
      <w:bookmarkStart w:id="4651" w:name="_Toc75260109"/>
      <w:bookmarkStart w:id="4652" w:name="_Toc75275651"/>
      <w:bookmarkStart w:id="4653" w:name="_Toc75276162"/>
      <w:bookmarkStart w:id="4654" w:name="_Toc76541661"/>
      <w:bookmarkStart w:id="4655" w:name="_Toc82437430"/>
      <w:bookmarkStart w:id="4656" w:name="_Toc89944796"/>
      <w:bookmarkStart w:id="4657" w:name="_Toc98753814"/>
      <w:bookmarkStart w:id="4658" w:name="_Toc106180800"/>
      <w:bookmarkStart w:id="4659" w:name="_Toc114150845"/>
      <w:bookmarkStart w:id="4660" w:name="_Toc124151248"/>
      <w:bookmarkStart w:id="4661" w:name="_Toc124151768"/>
      <w:bookmarkStart w:id="4662" w:name="_Toc124152288"/>
      <w:bookmarkStart w:id="4663" w:name="_Toc130396820"/>
      <w:bookmarkStart w:id="4664" w:name="_Toc130397340"/>
      <w:bookmarkStart w:id="4665" w:name="_Toc137558444"/>
      <w:bookmarkStart w:id="4666" w:name="_Toc138862269"/>
      <w:bookmarkStart w:id="4667" w:name="_Toc145532326"/>
      <w:bookmarkStart w:id="4668" w:name="_Toc163218739"/>
      <w:bookmarkStart w:id="4669" w:name="_Toc176702070"/>
      <w:r w:rsidRPr="00914DD4">
        <w:rPr>
          <w:rFonts w:eastAsiaTheme="minorEastAsia"/>
        </w:rPr>
        <w:t xml:space="preserve">The spurious emission </w:t>
      </w:r>
      <w:r w:rsidRPr="00914DD4">
        <w:rPr>
          <w:rFonts w:eastAsiaTheme="minorEastAsia"/>
          <w:i/>
        </w:rPr>
        <w:t>basic limits</w:t>
      </w:r>
      <w:r w:rsidRPr="00914DD4">
        <w:rPr>
          <w:rFonts w:eastAsiaTheme="minorEastAsia"/>
        </w:rPr>
        <w:t xml:space="preserve"> are provided in table 6.6.5.5.2-1 where requirements for co-existence with the system listed in the first column apply for IAB-MT and IAB-DU. For a </w:t>
      </w:r>
      <w:r w:rsidRPr="00914DD4">
        <w:rPr>
          <w:rFonts w:eastAsiaTheme="minorEastAsia"/>
          <w:i/>
        </w:rPr>
        <w:t>multi-band connector</w:t>
      </w:r>
      <w:r w:rsidRPr="00914DD4">
        <w:rPr>
          <w:rFonts w:eastAsiaTheme="minorEastAsia"/>
        </w:rPr>
        <w:t xml:space="preserve">, the exclusions and conditions in the table 6.6.5.5.2-1 apply for each supported </w:t>
      </w:r>
      <w:r w:rsidRPr="00914DD4">
        <w:rPr>
          <w:rFonts w:eastAsiaTheme="minorEastAsia"/>
          <w:i/>
        </w:rPr>
        <w:t>operating band</w:t>
      </w:r>
      <w:r w:rsidRPr="00914DD4">
        <w:rPr>
          <w:rFonts w:eastAsiaTheme="minorEastAsia"/>
        </w:rPr>
        <w:t>.</w:t>
      </w:r>
    </w:p>
    <w:p w14:paraId="5733D49A" w14:textId="77777777" w:rsidR="00914DD4" w:rsidRPr="00914DD4" w:rsidRDefault="00914DD4" w:rsidP="00914DD4">
      <w:pPr>
        <w:pStyle w:val="Heading5"/>
        <w:rPr>
          <w:rFonts w:eastAsiaTheme="minorEastAsia"/>
          <w:b/>
        </w:rPr>
      </w:pPr>
      <w:bookmarkStart w:id="4670" w:name="_Toc216435973"/>
      <w:r w:rsidRPr="00914DD4">
        <w:rPr>
          <w:rFonts w:eastAsiaTheme="minorEastAsia"/>
          <w:b/>
        </w:rPr>
        <w:lastRenderedPageBreak/>
        <w:t xml:space="preserve">Table 6.6.5.5.2-1: IAB-DU and IAB-MT spurious emissions </w:t>
      </w:r>
      <w:r w:rsidRPr="00914DD4">
        <w:rPr>
          <w:rFonts w:eastAsiaTheme="minorEastAsia"/>
          <w:b/>
          <w:i/>
        </w:rPr>
        <w:t>basic</w:t>
      </w:r>
      <w:r w:rsidRPr="00914DD4">
        <w:rPr>
          <w:rFonts w:eastAsiaTheme="minorEastAsia"/>
          <w:b/>
        </w:rPr>
        <w:t xml:space="preserve"> </w:t>
      </w:r>
      <w:r w:rsidRPr="00914DD4">
        <w:rPr>
          <w:rFonts w:eastAsiaTheme="minorEastAsia"/>
          <w:b/>
          <w:i/>
        </w:rPr>
        <w:t>limits</w:t>
      </w:r>
      <w:r w:rsidRPr="00914DD4">
        <w:rPr>
          <w:rFonts w:eastAsiaTheme="minorEastAsia"/>
          <w:b/>
        </w:rPr>
        <w:t xml:space="preserve"> for co-existence with systems operating in other frequency bands</w:t>
      </w:r>
      <w:bookmarkEnd w:id="4670"/>
    </w:p>
    <w:p w14:paraId="5B633956" w14:textId="77777777" w:rsidR="00914DD4" w:rsidRPr="00914DD4" w:rsidRDefault="00914DD4" w:rsidP="00914DD4">
      <w:pPr>
        <w:pStyle w:val="Heading5"/>
        <w:rPr>
          <w:rFonts w:eastAsiaTheme="minorEastAsia"/>
        </w:rPr>
      </w:pPr>
    </w:p>
    <w:tbl>
      <w:tblPr>
        <w:tblW w:w="1012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7"/>
        <w:gridCol w:w="1987"/>
        <w:gridCol w:w="2123"/>
        <w:gridCol w:w="1877"/>
        <w:gridCol w:w="2441"/>
      </w:tblGrid>
      <w:tr w:rsidR="00252D4D" w:rsidRPr="00252D4D" w14:paraId="4A2033B4" w14:textId="77777777" w:rsidTr="00252D4D">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393E6D85" w14:textId="77777777" w:rsidR="00252D4D" w:rsidRPr="00252D4D" w:rsidRDefault="00252D4D" w:rsidP="00785E88">
            <w:pPr>
              <w:pStyle w:val="TAH"/>
              <w:rPr>
                <w:rFonts w:eastAsiaTheme="minorEastAsia"/>
              </w:rPr>
            </w:pPr>
            <w:r w:rsidRPr="00252D4D">
              <w:rPr>
                <w:rFonts w:eastAsiaTheme="minorEastAsia"/>
                <w:lang w:val="en-US"/>
              </w:rPr>
              <w:t xml:space="preserve">System type </w:t>
            </w:r>
            <w:r w:rsidRPr="00252D4D">
              <w:rPr>
                <w:rFonts w:eastAsiaTheme="minorEastAsia"/>
              </w:rPr>
              <w:t>to co-exist with</w:t>
            </w:r>
          </w:p>
          <w:p w14:paraId="2AFC4F06" w14:textId="77777777" w:rsidR="00252D4D" w:rsidRPr="00252D4D" w:rsidRDefault="00252D4D" w:rsidP="00785E88">
            <w:pPr>
              <w:pStyle w:val="TAH"/>
              <w:rPr>
                <w:rFonts w:eastAsiaTheme="minorEastAsia"/>
                <w:lang w:val="en-US"/>
              </w:rPr>
            </w:pPr>
            <w:r w:rsidRPr="00252D4D">
              <w:rPr>
                <w:rFonts w:eastAsiaTheme="minorEastAsia"/>
                <w:lang w:val="en-US"/>
              </w:rPr>
              <w:t>(Note 3)</w:t>
            </w:r>
          </w:p>
        </w:tc>
        <w:tc>
          <w:tcPr>
            <w:tcW w:w="1988" w:type="dxa"/>
            <w:tcBorders>
              <w:top w:val="single" w:sz="2" w:space="0" w:color="auto"/>
              <w:left w:val="single" w:sz="2" w:space="0" w:color="auto"/>
              <w:bottom w:val="single" w:sz="2" w:space="0" w:color="auto"/>
              <w:right w:val="single" w:sz="2" w:space="0" w:color="auto"/>
            </w:tcBorders>
            <w:hideMark/>
          </w:tcPr>
          <w:p w14:paraId="2C706C80" w14:textId="77777777" w:rsidR="00252D4D" w:rsidRPr="00252D4D" w:rsidRDefault="00252D4D" w:rsidP="00785E88">
            <w:pPr>
              <w:pStyle w:val="TAH"/>
              <w:rPr>
                <w:rFonts w:eastAsiaTheme="minorEastAsia"/>
                <w:lang w:val="en-US"/>
              </w:rPr>
            </w:pPr>
            <w:r w:rsidRPr="00252D4D">
              <w:rPr>
                <w:rFonts w:eastAsiaTheme="minorEastAsia"/>
              </w:rPr>
              <w:t>Frequency range for co-existence requirement</w:t>
            </w:r>
            <w:r w:rsidRPr="00252D4D">
              <w:rPr>
                <w:rFonts w:eastAsiaTheme="minorEastAsia"/>
                <w:lang w:val="en-US"/>
              </w:rPr>
              <w:t xml:space="preserve"> (MHz)</w:t>
            </w:r>
          </w:p>
          <w:p w14:paraId="6FFF43BD" w14:textId="77777777" w:rsidR="00252D4D" w:rsidRPr="00252D4D" w:rsidRDefault="00252D4D" w:rsidP="00785E88">
            <w:pPr>
              <w:pStyle w:val="TAH"/>
              <w:rPr>
                <w:rFonts w:eastAsiaTheme="minorEastAsia"/>
                <w:lang w:val="en-US"/>
              </w:rPr>
            </w:pPr>
            <w:r w:rsidRPr="00252D4D">
              <w:rPr>
                <w:rFonts w:eastAsiaTheme="minorEastAsia"/>
                <w:lang w:val="en-US"/>
              </w:rPr>
              <w:t>(Note 4)</w:t>
            </w:r>
          </w:p>
        </w:tc>
        <w:tc>
          <w:tcPr>
            <w:tcW w:w="2123" w:type="dxa"/>
            <w:tcBorders>
              <w:top w:val="single" w:sz="2" w:space="0" w:color="auto"/>
              <w:left w:val="single" w:sz="2" w:space="0" w:color="auto"/>
              <w:bottom w:val="single" w:sz="2" w:space="0" w:color="auto"/>
              <w:right w:val="single" w:sz="2" w:space="0" w:color="auto"/>
            </w:tcBorders>
            <w:hideMark/>
          </w:tcPr>
          <w:p w14:paraId="2ED69050" w14:textId="77777777" w:rsidR="00252D4D" w:rsidRPr="00252D4D" w:rsidRDefault="00252D4D" w:rsidP="00785E88">
            <w:pPr>
              <w:pStyle w:val="TAH"/>
              <w:rPr>
                <w:rFonts w:eastAsiaTheme="minorEastAsia"/>
                <w:i/>
              </w:rPr>
            </w:pPr>
            <w:r w:rsidRPr="00252D4D">
              <w:rPr>
                <w:rFonts w:eastAsiaTheme="minorEastAsia"/>
                <w:i/>
              </w:rPr>
              <w:t>Basic limits</w:t>
            </w:r>
            <w:r w:rsidRPr="00252D4D">
              <w:rPr>
                <w:rFonts w:eastAsiaTheme="minorEastAsia"/>
                <w:i/>
              </w:rPr>
              <w:br/>
              <w:t xml:space="preserve"> </w:t>
            </w:r>
            <w:r w:rsidRPr="00252D4D">
              <w:rPr>
                <w:rFonts w:eastAsiaTheme="minorEastAsia"/>
                <w:iCs/>
              </w:rPr>
              <w:t>(dBm)</w:t>
            </w:r>
          </w:p>
        </w:tc>
        <w:tc>
          <w:tcPr>
            <w:tcW w:w="1877" w:type="dxa"/>
            <w:tcBorders>
              <w:top w:val="single" w:sz="2" w:space="0" w:color="auto"/>
              <w:left w:val="single" w:sz="2" w:space="0" w:color="auto"/>
              <w:bottom w:val="single" w:sz="2" w:space="0" w:color="auto"/>
              <w:right w:val="single" w:sz="2" w:space="0" w:color="auto"/>
            </w:tcBorders>
            <w:hideMark/>
          </w:tcPr>
          <w:p w14:paraId="786B2134" w14:textId="77777777" w:rsidR="00252D4D" w:rsidRPr="00252D4D" w:rsidRDefault="00252D4D" w:rsidP="00785E88">
            <w:pPr>
              <w:pStyle w:val="TAH"/>
              <w:rPr>
                <w:rFonts w:eastAsiaTheme="minorEastAsia"/>
              </w:rPr>
            </w:pPr>
            <w:r w:rsidRPr="00252D4D">
              <w:rPr>
                <w:rFonts w:eastAsiaTheme="minorEastAsia"/>
              </w:rPr>
              <w:t>Measurement bandwidth</w:t>
            </w:r>
          </w:p>
        </w:tc>
        <w:tc>
          <w:tcPr>
            <w:tcW w:w="2441" w:type="dxa"/>
            <w:tcBorders>
              <w:top w:val="single" w:sz="2" w:space="0" w:color="auto"/>
              <w:left w:val="single" w:sz="2" w:space="0" w:color="auto"/>
              <w:bottom w:val="single" w:sz="2" w:space="0" w:color="auto"/>
              <w:right w:val="single" w:sz="2" w:space="0" w:color="auto"/>
            </w:tcBorders>
            <w:hideMark/>
          </w:tcPr>
          <w:p w14:paraId="40E5C76B" w14:textId="77777777" w:rsidR="00252D4D" w:rsidRPr="00252D4D" w:rsidRDefault="00252D4D" w:rsidP="00785E88">
            <w:pPr>
              <w:pStyle w:val="TAH"/>
              <w:rPr>
                <w:rFonts w:eastAsiaTheme="minorEastAsia"/>
                <w:lang w:val="en-US"/>
              </w:rPr>
            </w:pPr>
            <w:r w:rsidRPr="00252D4D">
              <w:rPr>
                <w:rFonts w:eastAsiaTheme="minorEastAsia"/>
              </w:rPr>
              <w:t>Note</w:t>
            </w:r>
            <w:r w:rsidRPr="00252D4D">
              <w:rPr>
                <w:rFonts w:eastAsiaTheme="minorEastAsia"/>
                <w:lang w:val="en-US"/>
              </w:rPr>
              <w:t>s</w:t>
            </w:r>
          </w:p>
        </w:tc>
      </w:tr>
      <w:tr w:rsidR="00252D4D" w:rsidRPr="00252D4D" w14:paraId="4C256B60" w14:textId="77777777" w:rsidTr="00252D4D">
        <w:trPr>
          <w:cantSplit/>
          <w:tblHeader/>
          <w:jc w:val="center"/>
        </w:trPr>
        <w:tc>
          <w:tcPr>
            <w:tcW w:w="1698" w:type="dxa"/>
            <w:vMerge w:val="restart"/>
            <w:tcBorders>
              <w:top w:val="single" w:sz="2" w:space="0" w:color="auto"/>
              <w:left w:val="single" w:sz="2" w:space="0" w:color="auto"/>
              <w:bottom w:val="single" w:sz="2" w:space="0" w:color="auto"/>
              <w:right w:val="single" w:sz="2" w:space="0" w:color="auto"/>
            </w:tcBorders>
            <w:hideMark/>
          </w:tcPr>
          <w:p w14:paraId="506C6671" w14:textId="77777777" w:rsidR="00252D4D" w:rsidRPr="00252D4D" w:rsidRDefault="00252D4D" w:rsidP="00785E88">
            <w:pPr>
              <w:pStyle w:val="TAC"/>
              <w:rPr>
                <w:rFonts w:eastAsiaTheme="minorEastAsia"/>
                <w:lang w:val="en-US"/>
              </w:rPr>
            </w:pPr>
            <w:r w:rsidRPr="00252D4D">
              <w:rPr>
                <w:rFonts w:eastAsiaTheme="minorEastAsia"/>
                <w:lang w:val="en-US"/>
              </w:rPr>
              <w:t>GSM850 or CDMA850</w:t>
            </w:r>
          </w:p>
        </w:tc>
        <w:tc>
          <w:tcPr>
            <w:tcW w:w="1988" w:type="dxa"/>
            <w:tcBorders>
              <w:top w:val="single" w:sz="2" w:space="0" w:color="auto"/>
              <w:left w:val="single" w:sz="2" w:space="0" w:color="auto"/>
              <w:bottom w:val="single" w:sz="2" w:space="0" w:color="auto"/>
              <w:right w:val="single" w:sz="2" w:space="0" w:color="auto"/>
            </w:tcBorders>
            <w:hideMark/>
          </w:tcPr>
          <w:p w14:paraId="69A2E606" w14:textId="77777777" w:rsidR="00252D4D" w:rsidRPr="00252D4D" w:rsidRDefault="00252D4D" w:rsidP="00785E88">
            <w:pPr>
              <w:pStyle w:val="TAC"/>
              <w:rPr>
                <w:rFonts w:eastAsiaTheme="minorEastAsia"/>
              </w:rPr>
            </w:pPr>
            <w:r w:rsidRPr="00252D4D">
              <w:rPr>
                <w:rFonts w:eastAsiaTheme="minorEastAsia"/>
              </w:rPr>
              <w:t>869 - 894</w:t>
            </w:r>
          </w:p>
        </w:tc>
        <w:tc>
          <w:tcPr>
            <w:tcW w:w="2123" w:type="dxa"/>
            <w:tcBorders>
              <w:top w:val="single" w:sz="2" w:space="0" w:color="auto"/>
              <w:left w:val="single" w:sz="2" w:space="0" w:color="auto"/>
              <w:bottom w:val="single" w:sz="2" w:space="0" w:color="auto"/>
              <w:right w:val="single" w:sz="2" w:space="0" w:color="auto"/>
            </w:tcBorders>
            <w:hideMark/>
          </w:tcPr>
          <w:p w14:paraId="295F6061" w14:textId="77777777" w:rsidR="00252D4D" w:rsidRPr="00252D4D" w:rsidRDefault="00252D4D" w:rsidP="00785E88">
            <w:pPr>
              <w:pStyle w:val="TAC"/>
              <w:rPr>
                <w:rFonts w:eastAsiaTheme="minorEastAsia"/>
              </w:rPr>
            </w:pPr>
            <w:r w:rsidRPr="00252D4D">
              <w:rPr>
                <w:rFonts w:eastAsiaTheme="minorEastAsia"/>
              </w:rPr>
              <w:t>-57</w:t>
            </w:r>
          </w:p>
        </w:tc>
        <w:tc>
          <w:tcPr>
            <w:tcW w:w="1877" w:type="dxa"/>
            <w:vMerge w:val="restart"/>
            <w:tcBorders>
              <w:top w:val="single" w:sz="2" w:space="0" w:color="auto"/>
              <w:left w:val="single" w:sz="2" w:space="0" w:color="auto"/>
              <w:bottom w:val="single" w:sz="2" w:space="0" w:color="auto"/>
              <w:right w:val="single" w:sz="2" w:space="0" w:color="auto"/>
            </w:tcBorders>
            <w:hideMark/>
          </w:tcPr>
          <w:p w14:paraId="4B0127CE" w14:textId="77777777" w:rsidR="00252D4D" w:rsidRPr="00252D4D" w:rsidRDefault="00252D4D" w:rsidP="00785E88">
            <w:pPr>
              <w:pStyle w:val="TAC"/>
              <w:rPr>
                <w:rFonts w:eastAsiaTheme="minorEastAsia"/>
                <w:lang w:val="en-US"/>
              </w:rPr>
            </w:pPr>
            <w:r w:rsidRPr="00252D4D">
              <w:rPr>
                <w:rFonts w:eastAsiaTheme="minorEastAsia"/>
                <w:lang w:val="en-US"/>
              </w:rPr>
              <w:t>100 kHz</w:t>
            </w:r>
          </w:p>
        </w:tc>
        <w:tc>
          <w:tcPr>
            <w:tcW w:w="2441" w:type="dxa"/>
            <w:vMerge w:val="restart"/>
            <w:tcBorders>
              <w:top w:val="single" w:sz="2" w:space="0" w:color="auto"/>
              <w:left w:val="single" w:sz="2" w:space="0" w:color="auto"/>
              <w:bottom w:val="single" w:sz="2" w:space="0" w:color="auto"/>
              <w:right w:val="single" w:sz="2" w:space="0" w:color="auto"/>
            </w:tcBorders>
            <w:hideMark/>
          </w:tcPr>
          <w:p w14:paraId="0660D704" w14:textId="77777777" w:rsidR="00252D4D" w:rsidRPr="00252D4D" w:rsidRDefault="00252D4D" w:rsidP="00785E88">
            <w:pPr>
              <w:pStyle w:val="TAC"/>
              <w:rPr>
                <w:rFonts w:eastAsiaTheme="minorEastAsia"/>
                <w:lang w:val="en-US"/>
              </w:rPr>
            </w:pPr>
            <w:r w:rsidRPr="00252D4D">
              <w:rPr>
                <w:rFonts w:eastAsiaTheme="minorEastAsia"/>
                <w:lang w:val="en-US"/>
              </w:rPr>
              <w:t>Note 1</w:t>
            </w:r>
          </w:p>
        </w:tc>
      </w:tr>
      <w:tr w:rsidR="00252D4D" w:rsidRPr="00252D4D" w14:paraId="444EF577" w14:textId="77777777" w:rsidTr="00252D4D">
        <w:trPr>
          <w:cantSplit/>
          <w:tblHeader/>
          <w:jc w:val="center"/>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5295212F" w14:textId="77777777" w:rsidR="00252D4D" w:rsidRPr="00252D4D" w:rsidRDefault="00252D4D" w:rsidP="00785E88">
            <w:pPr>
              <w:pStyle w:val="TAC"/>
              <w:rPr>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3E26E3B6" w14:textId="77777777" w:rsidR="00252D4D" w:rsidRPr="00252D4D" w:rsidRDefault="00252D4D" w:rsidP="00785E88">
            <w:pPr>
              <w:pStyle w:val="TAC"/>
              <w:rPr>
                <w:rFonts w:eastAsiaTheme="minorEastAsia"/>
              </w:rPr>
            </w:pPr>
            <w:r w:rsidRPr="00252D4D">
              <w:rPr>
                <w:rFonts w:eastAsiaTheme="minorEastAsia"/>
              </w:rPr>
              <w:t xml:space="preserve">824 </w:t>
            </w:r>
            <w:r w:rsidRPr="00252D4D">
              <w:rPr>
                <w:rFonts w:eastAsiaTheme="minorEastAsia"/>
              </w:rPr>
              <w:noBreakHyphen/>
              <w:t xml:space="preserve"> 849</w:t>
            </w:r>
          </w:p>
        </w:tc>
        <w:tc>
          <w:tcPr>
            <w:tcW w:w="2123" w:type="dxa"/>
            <w:tcBorders>
              <w:top w:val="single" w:sz="2" w:space="0" w:color="auto"/>
              <w:left w:val="single" w:sz="2" w:space="0" w:color="auto"/>
              <w:bottom w:val="single" w:sz="2" w:space="0" w:color="auto"/>
              <w:right w:val="single" w:sz="2" w:space="0" w:color="auto"/>
            </w:tcBorders>
            <w:hideMark/>
          </w:tcPr>
          <w:p w14:paraId="74FA9C93" w14:textId="77777777" w:rsidR="00252D4D" w:rsidRPr="00252D4D" w:rsidRDefault="00252D4D" w:rsidP="00785E88">
            <w:pPr>
              <w:pStyle w:val="TAC"/>
              <w:rPr>
                <w:rFonts w:eastAsiaTheme="minorEastAsia"/>
              </w:rPr>
            </w:pPr>
            <w:r w:rsidRPr="00252D4D">
              <w:rPr>
                <w:rFonts w:eastAsiaTheme="minorEastAsia"/>
              </w:rPr>
              <w:t>-61</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4D559CFA"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873FA1C" w14:textId="77777777" w:rsidR="00252D4D" w:rsidRPr="00252D4D" w:rsidRDefault="00252D4D" w:rsidP="00785E88">
            <w:pPr>
              <w:pStyle w:val="TAC"/>
              <w:rPr>
                <w:rFonts w:eastAsiaTheme="minorEastAsia"/>
                <w:lang w:val="en-US"/>
              </w:rPr>
            </w:pPr>
          </w:p>
        </w:tc>
      </w:tr>
      <w:tr w:rsidR="00252D4D" w:rsidRPr="00252D4D" w14:paraId="23D716E3" w14:textId="77777777" w:rsidTr="00252D4D">
        <w:trPr>
          <w:cantSplit/>
          <w:tblHeader/>
          <w:jc w:val="center"/>
        </w:trPr>
        <w:tc>
          <w:tcPr>
            <w:tcW w:w="1698" w:type="dxa"/>
            <w:vMerge w:val="restart"/>
            <w:tcBorders>
              <w:top w:val="single" w:sz="2" w:space="0" w:color="auto"/>
              <w:left w:val="single" w:sz="2" w:space="0" w:color="auto"/>
              <w:bottom w:val="single" w:sz="2" w:space="0" w:color="auto"/>
              <w:right w:val="single" w:sz="2" w:space="0" w:color="auto"/>
            </w:tcBorders>
            <w:hideMark/>
          </w:tcPr>
          <w:p w14:paraId="242BA249" w14:textId="77777777" w:rsidR="00252D4D" w:rsidRPr="00252D4D" w:rsidRDefault="00252D4D" w:rsidP="00785E88">
            <w:pPr>
              <w:pStyle w:val="TAC"/>
              <w:rPr>
                <w:rFonts w:eastAsiaTheme="minorEastAsia"/>
                <w:lang w:val="en-US"/>
              </w:rPr>
            </w:pPr>
            <w:r w:rsidRPr="00252D4D">
              <w:rPr>
                <w:rFonts w:eastAsiaTheme="minorEastAsia"/>
                <w:lang w:val="en-US"/>
              </w:rPr>
              <w:t>GSM900</w:t>
            </w:r>
          </w:p>
        </w:tc>
        <w:tc>
          <w:tcPr>
            <w:tcW w:w="1988" w:type="dxa"/>
            <w:tcBorders>
              <w:top w:val="single" w:sz="2" w:space="0" w:color="auto"/>
              <w:left w:val="single" w:sz="2" w:space="0" w:color="auto"/>
              <w:bottom w:val="single" w:sz="2" w:space="0" w:color="auto"/>
              <w:right w:val="single" w:sz="2" w:space="0" w:color="auto"/>
            </w:tcBorders>
            <w:hideMark/>
          </w:tcPr>
          <w:p w14:paraId="38FD8C02" w14:textId="77777777" w:rsidR="00252D4D" w:rsidRPr="00252D4D" w:rsidRDefault="00252D4D" w:rsidP="00785E88">
            <w:pPr>
              <w:pStyle w:val="TAC"/>
              <w:rPr>
                <w:rFonts w:eastAsiaTheme="minorEastAsia"/>
              </w:rPr>
            </w:pPr>
            <w:r w:rsidRPr="00252D4D">
              <w:rPr>
                <w:rFonts w:eastAsiaTheme="minorEastAsia"/>
              </w:rPr>
              <w:t xml:space="preserve">921 </w:t>
            </w:r>
            <w:r w:rsidRPr="00252D4D">
              <w:rPr>
                <w:rFonts w:eastAsiaTheme="minorEastAsia"/>
              </w:rPr>
              <w:noBreakHyphen/>
              <w:t xml:space="preserve"> 960</w:t>
            </w:r>
          </w:p>
        </w:tc>
        <w:tc>
          <w:tcPr>
            <w:tcW w:w="2123" w:type="dxa"/>
            <w:tcBorders>
              <w:top w:val="single" w:sz="2" w:space="0" w:color="auto"/>
              <w:left w:val="single" w:sz="2" w:space="0" w:color="auto"/>
              <w:bottom w:val="single" w:sz="2" w:space="0" w:color="auto"/>
              <w:right w:val="single" w:sz="2" w:space="0" w:color="auto"/>
            </w:tcBorders>
            <w:hideMark/>
          </w:tcPr>
          <w:p w14:paraId="71F0F91F" w14:textId="77777777" w:rsidR="00252D4D" w:rsidRPr="00252D4D" w:rsidRDefault="00252D4D" w:rsidP="00785E88">
            <w:pPr>
              <w:pStyle w:val="TAC"/>
              <w:rPr>
                <w:rFonts w:eastAsiaTheme="minorEastAsia"/>
              </w:rPr>
            </w:pPr>
            <w:r w:rsidRPr="00252D4D">
              <w:rPr>
                <w:rFonts w:eastAsiaTheme="minorEastAsia"/>
              </w:rPr>
              <w:t>-57</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449216A5"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37B7F80" w14:textId="77777777" w:rsidR="00252D4D" w:rsidRPr="00252D4D" w:rsidRDefault="00252D4D" w:rsidP="00785E88">
            <w:pPr>
              <w:pStyle w:val="TAC"/>
              <w:rPr>
                <w:rFonts w:eastAsiaTheme="minorEastAsia"/>
                <w:lang w:val="en-US"/>
              </w:rPr>
            </w:pPr>
          </w:p>
        </w:tc>
      </w:tr>
      <w:tr w:rsidR="00252D4D" w:rsidRPr="00252D4D" w14:paraId="1624C952" w14:textId="77777777" w:rsidTr="00252D4D">
        <w:trPr>
          <w:cantSplit/>
          <w:tblHeader/>
          <w:jc w:val="center"/>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0D95BD96" w14:textId="77777777" w:rsidR="00252D4D" w:rsidRPr="00252D4D" w:rsidRDefault="00252D4D" w:rsidP="00785E88">
            <w:pPr>
              <w:pStyle w:val="TAC"/>
              <w:rPr>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4496E308" w14:textId="77777777" w:rsidR="00252D4D" w:rsidRPr="00252D4D" w:rsidRDefault="00252D4D" w:rsidP="00785E88">
            <w:pPr>
              <w:pStyle w:val="TAC"/>
              <w:rPr>
                <w:rFonts w:eastAsiaTheme="minorEastAsia"/>
              </w:rPr>
            </w:pPr>
            <w:r w:rsidRPr="00252D4D">
              <w:rPr>
                <w:rFonts w:eastAsiaTheme="minorEastAsia"/>
              </w:rPr>
              <w:t>876 - 915</w:t>
            </w:r>
          </w:p>
        </w:tc>
        <w:tc>
          <w:tcPr>
            <w:tcW w:w="2123" w:type="dxa"/>
            <w:tcBorders>
              <w:top w:val="single" w:sz="2" w:space="0" w:color="auto"/>
              <w:left w:val="single" w:sz="2" w:space="0" w:color="auto"/>
              <w:bottom w:val="single" w:sz="2" w:space="0" w:color="auto"/>
              <w:right w:val="single" w:sz="2" w:space="0" w:color="auto"/>
            </w:tcBorders>
            <w:hideMark/>
          </w:tcPr>
          <w:p w14:paraId="6B9084F1" w14:textId="77777777" w:rsidR="00252D4D" w:rsidRPr="00252D4D" w:rsidRDefault="00252D4D" w:rsidP="00785E88">
            <w:pPr>
              <w:pStyle w:val="TAC"/>
              <w:rPr>
                <w:rFonts w:eastAsiaTheme="minorEastAsia"/>
              </w:rPr>
            </w:pPr>
            <w:r w:rsidRPr="00252D4D">
              <w:rPr>
                <w:rFonts w:eastAsiaTheme="minorEastAsia"/>
              </w:rPr>
              <w:t>-61</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224905FE"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6779F3D" w14:textId="77777777" w:rsidR="00252D4D" w:rsidRPr="00252D4D" w:rsidRDefault="00252D4D" w:rsidP="00785E88">
            <w:pPr>
              <w:pStyle w:val="TAC"/>
              <w:rPr>
                <w:rFonts w:eastAsiaTheme="minorEastAsia"/>
                <w:lang w:val="en-US"/>
              </w:rPr>
            </w:pPr>
          </w:p>
        </w:tc>
      </w:tr>
      <w:tr w:rsidR="00252D4D" w:rsidRPr="00252D4D" w14:paraId="553EF235" w14:textId="77777777" w:rsidTr="00252D4D">
        <w:trPr>
          <w:cantSplit/>
          <w:tblHeader/>
          <w:jc w:val="center"/>
        </w:trPr>
        <w:tc>
          <w:tcPr>
            <w:tcW w:w="1698" w:type="dxa"/>
            <w:vMerge w:val="restart"/>
            <w:tcBorders>
              <w:top w:val="single" w:sz="2" w:space="0" w:color="auto"/>
              <w:left w:val="single" w:sz="2" w:space="0" w:color="auto"/>
              <w:bottom w:val="single" w:sz="2" w:space="0" w:color="auto"/>
              <w:right w:val="single" w:sz="2" w:space="0" w:color="auto"/>
            </w:tcBorders>
            <w:hideMark/>
          </w:tcPr>
          <w:p w14:paraId="1C4C0052" w14:textId="77777777" w:rsidR="00252D4D" w:rsidRPr="00252D4D" w:rsidRDefault="00252D4D" w:rsidP="00785E88">
            <w:pPr>
              <w:pStyle w:val="TAC"/>
              <w:rPr>
                <w:rFonts w:eastAsiaTheme="minorEastAsia"/>
                <w:lang w:val="en-US"/>
              </w:rPr>
            </w:pPr>
            <w:r w:rsidRPr="00252D4D">
              <w:rPr>
                <w:rFonts w:eastAsiaTheme="minorEastAsia"/>
                <w:lang w:val="en-US"/>
              </w:rPr>
              <w:t>DCS1800</w:t>
            </w:r>
          </w:p>
        </w:tc>
        <w:tc>
          <w:tcPr>
            <w:tcW w:w="1988" w:type="dxa"/>
            <w:tcBorders>
              <w:top w:val="single" w:sz="2" w:space="0" w:color="auto"/>
              <w:left w:val="single" w:sz="2" w:space="0" w:color="auto"/>
              <w:bottom w:val="single" w:sz="2" w:space="0" w:color="auto"/>
              <w:right w:val="single" w:sz="2" w:space="0" w:color="auto"/>
            </w:tcBorders>
            <w:hideMark/>
          </w:tcPr>
          <w:p w14:paraId="2AB4FFBD" w14:textId="77777777" w:rsidR="00252D4D" w:rsidRPr="00252D4D" w:rsidRDefault="00252D4D" w:rsidP="00785E88">
            <w:pPr>
              <w:pStyle w:val="TAC"/>
              <w:rPr>
                <w:rFonts w:eastAsiaTheme="minorEastAsia"/>
              </w:rPr>
            </w:pPr>
            <w:r w:rsidRPr="00252D4D">
              <w:rPr>
                <w:rFonts w:eastAsiaTheme="minorEastAsia"/>
              </w:rPr>
              <w:t xml:space="preserve">1805 </w:t>
            </w:r>
            <w:r w:rsidRPr="00252D4D">
              <w:rPr>
                <w:rFonts w:eastAsiaTheme="minorEastAsia"/>
              </w:rPr>
              <w:noBreakHyphen/>
              <w:t xml:space="preserve"> 1880</w:t>
            </w:r>
          </w:p>
        </w:tc>
        <w:tc>
          <w:tcPr>
            <w:tcW w:w="2123" w:type="dxa"/>
            <w:tcBorders>
              <w:top w:val="single" w:sz="2" w:space="0" w:color="auto"/>
              <w:left w:val="single" w:sz="2" w:space="0" w:color="auto"/>
              <w:bottom w:val="single" w:sz="2" w:space="0" w:color="auto"/>
              <w:right w:val="single" w:sz="2" w:space="0" w:color="auto"/>
            </w:tcBorders>
            <w:hideMark/>
          </w:tcPr>
          <w:p w14:paraId="7CC3C71B" w14:textId="77777777" w:rsidR="00252D4D" w:rsidRPr="00252D4D" w:rsidRDefault="00252D4D" w:rsidP="00785E88">
            <w:pPr>
              <w:pStyle w:val="TAC"/>
              <w:rPr>
                <w:rFonts w:eastAsiaTheme="minorEastAsia"/>
              </w:rPr>
            </w:pPr>
            <w:r w:rsidRPr="00252D4D">
              <w:rPr>
                <w:rFonts w:eastAsiaTheme="minorEastAsia"/>
              </w:rPr>
              <w:t>-47</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7DBA41A7"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D75A4C4" w14:textId="77777777" w:rsidR="00252D4D" w:rsidRPr="00252D4D" w:rsidRDefault="00252D4D" w:rsidP="00785E88">
            <w:pPr>
              <w:pStyle w:val="TAC"/>
              <w:rPr>
                <w:rFonts w:eastAsiaTheme="minorEastAsia"/>
                <w:lang w:val="en-US"/>
              </w:rPr>
            </w:pPr>
          </w:p>
        </w:tc>
      </w:tr>
      <w:tr w:rsidR="00252D4D" w:rsidRPr="00252D4D" w14:paraId="05BE9823" w14:textId="77777777" w:rsidTr="00252D4D">
        <w:trPr>
          <w:cantSplit/>
          <w:tblHeader/>
          <w:jc w:val="center"/>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6ADEB098" w14:textId="77777777" w:rsidR="00252D4D" w:rsidRPr="00252D4D" w:rsidRDefault="00252D4D" w:rsidP="00785E88">
            <w:pPr>
              <w:pStyle w:val="TAC"/>
              <w:rPr>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7C29B326" w14:textId="77777777" w:rsidR="00252D4D" w:rsidRPr="00252D4D" w:rsidRDefault="00252D4D" w:rsidP="00785E88">
            <w:pPr>
              <w:pStyle w:val="TAC"/>
              <w:rPr>
                <w:rFonts w:eastAsiaTheme="minorEastAsia"/>
              </w:rPr>
            </w:pPr>
            <w:r w:rsidRPr="00252D4D">
              <w:rPr>
                <w:rFonts w:eastAsiaTheme="minorEastAsia"/>
              </w:rPr>
              <w:t>1710 - 1785</w:t>
            </w:r>
          </w:p>
        </w:tc>
        <w:tc>
          <w:tcPr>
            <w:tcW w:w="2123" w:type="dxa"/>
            <w:tcBorders>
              <w:top w:val="single" w:sz="2" w:space="0" w:color="auto"/>
              <w:left w:val="single" w:sz="2" w:space="0" w:color="auto"/>
              <w:bottom w:val="single" w:sz="2" w:space="0" w:color="auto"/>
              <w:right w:val="single" w:sz="2" w:space="0" w:color="auto"/>
            </w:tcBorders>
            <w:hideMark/>
          </w:tcPr>
          <w:p w14:paraId="66CAA36D" w14:textId="77777777" w:rsidR="00252D4D" w:rsidRPr="00252D4D" w:rsidRDefault="00252D4D" w:rsidP="00785E88">
            <w:pPr>
              <w:pStyle w:val="TAC"/>
              <w:rPr>
                <w:rFonts w:eastAsiaTheme="minorEastAsia"/>
              </w:rPr>
            </w:pPr>
            <w:r w:rsidRPr="00252D4D">
              <w:rPr>
                <w:rFonts w:eastAsiaTheme="minorEastAsia"/>
              </w:rPr>
              <w:t>-61</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06EC78B9"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8E008CE" w14:textId="77777777" w:rsidR="00252D4D" w:rsidRPr="00252D4D" w:rsidRDefault="00252D4D" w:rsidP="00785E88">
            <w:pPr>
              <w:pStyle w:val="TAC"/>
              <w:rPr>
                <w:rFonts w:eastAsiaTheme="minorEastAsia"/>
                <w:lang w:val="en-US"/>
              </w:rPr>
            </w:pPr>
          </w:p>
        </w:tc>
      </w:tr>
      <w:tr w:rsidR="00252D4D" w:rsidRPr="00252D4D" w14:paraId="27F2C77A" w14:textId="77777777" w:rsidTr="00252D4D">
        <w:trPr>
          <w:cantSplit/>
          <w:tblHeader/>
          <w:jc w:val="center"/>
        </w:trPr>
        <w:tc>
          <w:tcPr>
            <w:tcW w:w="1698" w:type="dxa"/>
            <w:vMerge w:val="restart"/>
            <w:tcBorders>
              <w:top w:val="single" w:sz="2" w:space="0" w:color="auto"/>
              <w:left w:val="single" w:sz="2" w:space="0" w:color="auto"/>
              <w:bottom w:val="single" w:sz="2" w:space="0" w:color="auto"/>
              <w:right w:val="single" w:sz="2" w:space="0" w:color="auto"/>
            </w:tcBorders>
            <w:hideMark/>
          </w:tcPr>
          <w:p w14:paraId="7BDF2D42" w14:textId="77777777" w:rsidR="00252D4D" w:rsidRPr="00252D4D" w:rsidRDefault="00252D4D" w:rsidP="00785E88">
            <w:pPr>
              <w:pStyle w:val="TAC"/>
              <w:rPr>
                <w:rFonts w:eastAsiaTheme="minorEastAsia"/>
                <w:lang w:val="en-US"/>
              </w:rPr>
            </w:pPr>
            <w:r w:rsidRPr="00252D4D">
              <w:rPr>
                <w:rFonts w:eastAsiaTheme="minorEastAsia"/>
                <w:lang w:val="en-US"/>
              </w:rPr>
              <w:t>PCS1900</w:t>
            </w:r>
          </w:p>
        </w:tc>
        <w:tc>
          <w:tcPr>
            <w:tcW w:w="1988" w:type="dxa"/>
            <w:tcBorders>
              <w:top w:val="single" w:sz="2" w:space="0" w:color="auto"/>
              <w:left w:val="single" w:sz="2" w:space="0" w:color="auto"/>
              <w:bottom w:val="single" w:sz="2" w:space="0" w:color="auto"/>
              <w:right w:val="single" w:sz="2" w:space="0" w:color="auto"/>
            </w:tcBorders>
            <w:hideMark/>
          </w:tcPr>
          <w:p w14:paraId="3BD8462C" w14:textId="77777777" w:rsidR="00252D4D" w:rsidRPr="00252D4D" w:rsidRDefault="00252D4D" w:rsidP="00785E88">
            <w:pPr>
              <w:pStyle w:val="TAC"/>
              <w:rPr>
                <w:rFonts w:eastAsiaTheme="minorEastAsia"/>
                <w:lang w:val="en-US"/>
              </w:rPr>
            </w:pPr>
            <w:r w:rsidRPr="00252D4D">
              <w:rPr>
                <w:rFonts w:eastAsiaTheme="minorEastAsia"/>
                <w:lang w:val="en-US"/>
              </w:rPr>
              <w:t xml:space="preserve">1930 </w:t>
            </w:r>
            <w:r w:rsidRPr="00252D4D">
              <w:rPr>
                <w:rFonts w:eastAsiaTheme="minorEastAsia"/>
                <w:lang w:val="en-US"/>
              </w:rPr>
              <w:noBreakHyphen/>
              <w:t xml:space="preserve"> 1990</w:t>
            </w:r>
          </w:p>
        </w:tc>
        <w:tc>
          <w:tcPr>
            <w:tcW w:w="2123" w:type="dxa"/>
            <w:tcBorders>
              <w:top w:val="single" w:sz="2" w:space="0" w:color="auto"/>
              <w:left w:val="single" w:sz="2" w:space="0" w:color="auto"/>
              <w:bottom w:val="single" w:sz="2" w:space="0" w:color="auto"/>
              <w:right w:val="single" w:sz="2" w:space="0" w:color="auto"/>
            </w:tcBorders>
            <w:hideMark/>
          </w:tcPr>
          <w:p w14:paraId="7308CFF0" w14:textId="77777777" w:rsidR="00252D4D" w:rsidRPr="00252D4D" w:rsidRDefault="00252D4D" w:rsidP="00785E88">
            <w:pPr>
              <w:pStyle w:val="TAC"/>
              <w:rPr>
                <w:rFonts w:eastAsiaTheme="minorEastAsia"/>
                <w:lang w:val="en-US"/>
              </w:rPr>
            </w:pPr>
            <w:r w:rsidRPr="00252D4D">
              <w:rPr>
                <w:rFonts w:eastAsiaTheme="minorEastAsia"/>
                <w:lang w:val="en-US"/>
              </w:rPr>
              <w:t>-47</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341E0EBE"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00285FE0" w14:textId="77777777" w:rsidR="00252D4D" w:rsidRPr="00252D4D" w:rsidRDefault="00252D4D" w:rsidP="00785E88">
            <w:pPr>
              <w:pStyle w:val="TAC"/>
              <w:rPr>
                <w:rFonts w:eastAsiaTheme="minorEastAsia"/>
                <w:lang w:val="en-US"/>
              </w:rPr>
            </w:pPr>
          </w:p>
        </w:tc>
      </w:tr>
      <w:tr w:rsidR="00252D4D" w:rsidRPr="00252D4D" w14:paraId="7265729B" w14:textId="77777777" w:rsidTr="00252D4D">
        <w:trPr>
          <w:cantSplit/>
          <w:tblHeader/>
          <w:jc w:val="center"/>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27DB6884" w14:textId="77777777" w:rsidR="00252D4D" w:rsidRPr="00252D4D" w:rsidRDefault="00252D4D" w:rsidP="00785E88">
            <w:pPr>
              <w:pStyle w:val="TAC"/>
              <w:rPr>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274565F9" w14:textId="77777777" w:rsidR="00252D4D" w:rsidRPr="00252D4D" w:rsidRDefault="00252D4D" w:rsidP="00785E88">
            <w:pPr>
              <w:pStyle w:val="TAC"/>
              <w:rPr>
                <w:rFonts w:eastAsiaTheme="minorEastAsia"/>
                <w:lang w:val="en-US"/>
              </w:rPr>
            </w:pPr>
            <w:r w:rsidRPr="00252D4D">
              <w:rPr>
                <w:rFonts w:eastAsiaTheme="minorEastAsia"/>
                <w:lang w:val="en-US"/>
              </w:rPr>
              <w:t xml:space="preserve">1850 </w:t>
            </w:r>
            <w:r w:rsidRPr="00252D4D">
              <w:rPr>
                <w:rFonts w:eastAsiaTheme="minorEastAsia"/>
                <w:lang w:val="en-US"/>
              </w:rPr>
              <w:noBreakHyphen/>
              <w:t xml:space="preserve"> 1910</w:t>
            </w:r>
          </w:p>
        </w:tc>
        <w:tc>
          <w:tcPr>
            <w:tcW w:w="2123" w:type="dxa"/>
            <w:tcBorders>
              <w:top w:val="single" w:sz="2" w:space="0" w:color="auto"/>
              <w:left w:val="single" w:sz="2" w:space="0" w:color="auto"/>
              <w:bottom w:val="single" w:sz="2" w:space="0" w:color="auto"/>
              <w:right w:val="single" w:sz="2" w:space="0" w:color="auto"/>
            </w:tcBorders>
            <w:hideMark/>
          </w:tcPr>
          <w:p w14:paraId="2C65C904" w14:textId="77777777" w:rsidR="00252D4D" w:rsidRPr="00252D4D" w:rsidRDefault="00252D4D" w:rsidP="00785E88">
            <w:pPr>
              <w:pStyle w:val="TAC"/>
              <w:rPr>
                <w:rFonts w:eastAsiaTheme="minorEastAsia"/>
                <w:lang w:val="en-US"/>
              </w:rPr>
            </w:pPr>
            <w:r w:rsidRPr="00252D4D">
              <w:rPr>
                <w:rFonts w:eastAsiaTheme="minorEastAsia"/>
                <w:lang w:val="en-US"/>
              </w:rPr>
              <w:t>-61</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57DD63D6" w14:textId="77777777" w:rsidR="00252D4D" w:rsidRPr="00252D4D" w:rsidRDefault="00252D4D" w:rsidP="00785E88">
            <w:pPr>
              <w:pStyle w:val="TAC"/>
              <w:rPr>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34BEA39" w14:textId="77777777" w:rsidR="00252D4D" w:rsidRPr="00252D4D" w:rsidRDefault="00252D4D" w:rsidP="00785E88">
            <w:pPr>
              <w:pStyle w:val="TAC"/>
              <w:rPr>
                <w:rFonts w:eastAsiaTheme="minorEastAsia"/>
                <w:lang w:val="en-US"/>
              </w:rPr>
            </w:pPr>
          </w:p>
        </w:tc>
      </w:tr>
      <w:tr w:rsidR="00252D4D" w:rsidRPr="00252D4D" w14:paraId="246F384F" w14:textId="77777777" w:rsidTr="00252D4D">
        <w:trPr>
          <w:cantSplit/>
          <w:trHeight w:val="631"/>
          <w:jc w:val="center"/>
        </w:trPr>
        <w:tc>
          <w:tcPr>
            <w:tcW w:w="1698" w:type="dxa"/>
            <w:vMerge w:val="restart"/>
            <w:tcBorders>
              <w:top w:val="single" w:sz="2" w:space="0" w:color="auto"/>
              <w:left w:val="single" w:sz="2" w:space="0" w:color="auto"/>
              <w:bottom w:val="single" w:sz="2" w:space="0" w:color="auto"/>
              <w:right w:val="single" w:sz="2" w:space="0" w:color="auto"/>
            </w:tcBorders>
            <w:hideMark/>
          </w:tcPr>
          <w:p w14:paraId="38EAA5B6" w14:textId="77777777" w:rsidR="00252D4D" w:rsidRPr="00252D4D" w:rsidRDefault="00252D4D" w:rsidP="00785E88">
            <w:pPr>
              <w:pStyle w:val="TAC"/>
              <w:rPr>
                <w:rFonts w:eastAsiaTheme="minorEastAsia"/>
                <w:lang w:val="en-US"/>
              </w:rPr>
            </w:pPr>
            <w:r w:rsidRPr="00252D4D">
              <w:rPr>
                <w:rFonts w:eastAsiaTheme="minorEastAsia"/>
                <w:lang w:val="en-US"/>
              </w:rPr>
              <w:t>UTRA, E-UTRA or NR</w:t>
            </w:r>
          </w:p>
        </w:tc>
        <w:tc>
          <w:tcPr>
            <w:tcW w:w="1988" w:type="dxa"/>
            <w:tcBorders>
              <w:top w:val="single" w:sz="2" w:space="0" w:color="auto"/>
              <w:left w:val="single" w:sz="2" w:space="0" w:color="auto"/>
              <w:bottom w:val="single" w:sz="2" w:space="0" w:color="auto"/>
              <w:right w:val="single" w:sz="2" w:space="0" w:color="auto"/>
            </w:tcBorders>
            <w:hideMark/>
          </w:tcPr>
          <w:p w14:paraId="1CE40545" w14:textId="77777777" w:rsidR="00252D4D" w:rsidRPr="00252D4D" w:rsidRDefault="00252D4D" w:rsidP="00785E88">
            <w:pPr>
              <w:pStyle w:val="TAC"/>
              <w:rPr>
                <w:rFonts w:eastAsiaTheme="minorEastAsia"/>
              </w:rPr>
            </w:pPr>
            <w:r w:rsidRPr="00252D4D">
              <w:rPr>
                <w:rFonts w:eastAsiaTheme="minorEastAsia"/>
              </w:rPr>
              <w:t xml:space="preserve">Frequency range of downlink </w:t>
            </w:r>
            <w:r w:rsidRPr="00252D4D">
              <w:rPr>
                <w:rFonts w:eastAsiaTheme="minorEastAsia"/>
                <w:i/>
              </w:rPr>
              <w:t xml:space="preserve">operating band </w:t>
            </w:r>
            <w:r w:rsidRPr="00252D4D">
              <w:rPr>
                <w:rFonts w:eastAsiaTheme="minorEastAsia"/>
                <w:iCs/>
              </w:rPr>
              <w:t>of the BS to co-exist with</w:t>
            </w:r>
          </w:p>
        </w:tc>
        <w:tc>
          <w:tcPr>
            <w:tcW w:w="2123" w:type="dxa"/>
            <w:tcBorders>
              <w:top w:val="single" w:sz="2" w:space="0" w:color="auto"/>
              <w:left w:val="single" w:sz="2" w:space="0" w:color="auto"/>
              <w:bottom w:val="single" w:sz="2" w:space="0" w:color="auto"/>
              <w:right w:val="single" w:sz="2" w:space="0" w:color="auto"/>
            </w:tcBorders>
            <w:hideMark/>
          </w:tcPr>
          <w:p w14:paraId="72AAECD9" w14:textId="77777777" w:rsidR="00252D4D" w:rsidRPr="00252D4D" w:rsidRDefault="00252D4D" w:rsidP="00785E88">
            <w:pPr>
              <w:pStyle w:val="TAC"/>
              <w:rPr>
                <w:rFonts w:eastAsiaTheme="minorEastAsia"/>
              </w:rPr>
            </w:pPr>
            <w:r w:rsidRPr="00252D4D">
              <w:rPr>
                <w:rFonts w:eastAsiaTheme="minorEastAsia"/>
                <w:lang w:val="en-US"/>
              </w:rPr>
              <w:t>-52</w:t>
            </w:r>
          </w:p>
        </w:tc>
        <w:tc>
          <w:tcPr>
            <w:tcW w:w="1877" w:type="dxa"/>
            <w:vMerge w:val="restart"/>
            <w:tcBorders>
              <w:top w:val="single" w:sz="2" w:space="0" w:color="auto"/>
              <w:left w:val="single" w:sz="2" w:space="0" w:color="auto"/>
              <w:bottom w:val="single" w:sz="2" w:space="0" w:color="auto"/>
              <w:right w:val="single" w:sz="2" w:space="0" w:color="auto"/>
            </w:tcBorders>
            <w:hideMark/>
          </w:tcPr>
          <w:p w14:paraId="224D374C" w14:textId="77777777" w:rsidR="00252D4D" w:rsidRPr="00252D4D" w:rsidRDefault="00252D4D" w:rsidP="00785E88">
            <w:pPr>
              <w:pStyle w:val="TAC"/>
              <w:rPr>
                <w:rFonts w:eastAsiaTheme="minorEastAsia"/>
              </w:rPr>
            </w:pPr>
            <w:r w:rsidRPr="00252D4D">
              <w:rPr>
                <w:rFonts w:eastAsiaTheme="minorEastAsia"/>
              </w:rPr>
              <w:t>1</w:t>
            </w:r>
            <w:r w:rsidRPr="00252D4D">
              <w:rPr>
                <w:rFonts w:eastAsiaTheme="minorEastAsia"/>
                <w:lang w:val="en-US"/>
              </w:rPr>
              <w:t xml:space="preserve"> </w:t>
            </w:r>
            <w:r w:rsidRPr="00252D4D">
              <w:rPr>
                <w:rFonts w:eastAsiaTheme="minorEastAsia"/>
              </w:rPr>
              <w:t>MHz</w:t>
            </w:r>
          </w:p>
        </w:tc>
        <w:tc>
          <w:tcPr>
            <w:tcW w:w="2441" w:type="dxa"/>
            <w:vMerge w:val="restart"/>
            <w:tcBorders>
              <w:top w:val="single" w:sz="2" w:space="0" w:color="auto"/>
              <w:left w:val="single" w:sz="2" w:space="0" w:color="auto"/>
              <w:bottom w:val="single" w:sz="2" w:space="0" w:color="auto"/>
              <w:right w:val="single" w:sz="2" w:space="0" w:color="auto"/>
            </w:tcBorders>
          </w:tcPr>
          <w:p w14:paraId="074F18D5" w14:textId="77777777" w:rsidR="00252D4D" w:rsidRPr="00252D4D" w:rsidRDefault="00252D4D" w:rsidP="00785E88">
            <w:pPr>
              <w:pStyle w:val="TAC"/>
              <w:rPr>
                <w:rFonts w:eastAsiaTheme="minorEastAsia"/>
                <w:lang w:val="en-US"/>
              </w:rPr>
            </w:pPr>
            <w:r w:rsidRPr="00252D4D">
              <w:rPr>
                <w:rFonts w:eastAsiaTheme="minorEastAsia"/>
                <w:lang w:val="en-US"/>
              </w:rPr>
              <w:t>Note 1, Note 5</w:t>
            </w:r>
          </w:p>
          <w:p w14:paraId="00785C07" w14:textId="77777777" w:rsidR="00252D4D" w:rsidRPr="00252D4D" w:rsidRDefault="00252D4D" w:rsidP="00785E88">
            <w:pPr>
              <w:pStyle w:val="TAC"/>
              <w:rPr>
                <w:rFonts w:eastAsiaTheme="minorEastAsia"/>
              </w:rPr>
            </w:pPr>
          </w:p>
        </w:tc>
      </w:tr>
      <w:tr w:rsidR="00252D4D" w:rsidRPr="00252D4D" w14:paraId="7D6DC974" w14:textId="77777777" w:rsidTr="00252D4D">
        <w:trPr>
          <w:cantSplit/>
          <w:trHeight w:val="621"/>
          <w:jc w:val="center"/>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59CFF847" w14:textId="77777777" w:rsidR="00252D4D" w:rsidRPr="00252D4D" w:rsidRDefault="00252D4D" w:rsidP="00785E88">
            <w:pPr>
              <w:pStyle w:val="TAC"/>
              <w:rPr>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1A74AF5F" w14:textId="77777777" w:rsidR="00252D4D" w:rsidRPr="00252D4D" w:rsidRDefault="00252D4D" w:rsidP="00785E88">
            <w:pPr>
              <w:pStyle w:val="TAC"/>
              <w:rPr>
                <w:rFonts w:eastAsiaTheme="minorEastAsia"/>
                <w:lang w:val="en-US"/>
              </w:rPr>
            </w:pPr>
            <w:r w:rsidRPr="00252D4D">
              <w:rPr>
                <w:rFonts w:eastAsiaTheme="minorEastAsia"/>
              </w:rPr>
              <w:t xml:space="preserve">Frequency range of uplink </w:t>
            </w:r>
            <w:r w:rsidRPr="00252D4D">
              <w:rPr>
                <w:rFonts w:eastAsiaTheme="minorEastAsia"/>
                <w:i/>
              </w:rPr>
              <w:t>operating band</w:t>
            </w:r>
            <w:r w:rsidRPr="00252D4D">
              <w:rPr>
                <w:rFonts w:eastAsiaTheme="minorEastAsia"/>
                <w:iCs/>
              </w:rPr>
              <w:t xml:space="preserve"> of the BS to co-exist with</w:t>
            </w:r>
          </w:p>
        </w:tc>
        <w:tc>
          <w:tcPr>
            <w:tcW w:w="2123" w:type="dxa"/>
            <w:tcBorders>
              <w:top w:val="single" w:sz="2" w:space="0" w:color="auto"/>
              <w:left w:val="single" w:sz="2" w:space="0" w:color="auto"/>
              <w:bottom w:val="single" w:sz="2" w:space="0" w:color="auto"/>
              <w:right w:val="single" w:sz="2" w:space="0" w:color="auto"/>
            </w:tcBorders>
            <w:hideMark/>
          </w:tcPr>
          <w:p w14:paraId="09789D24" w14:textId="77777777" w:rsidR="00252D4D" w:rsidRPr="00252D4D" w:rsidRDefault="00252D4D" w:rsidP="00785E88">
            <w:pPr>
              <w:pStyle w:val="TAC"/>
              <w:rPr>
                <w:rFonts w:eastAsiaTheme="minorEastAsia"/>
              </w:rPr>
            </w:pPr>
            <w:r w:rsidRPr="00252D4D">
              <w:rPr>
                <w:rFonts w:eastAsiaTheme="minorEastAsia"/>
                <w:lang w:val="en-US"/>
              </w:rPr>
              <w:t>-49</w:t>
            </w:r>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73312872" w14:textId="77777777" w:rsidR="00252D4D" w:rsidRPr="00252D4D" w:rsidRDefault="00252D4D" w:rsidP="00785E88">
            <w:pPr>
              <w:pStyle w:val="TAC"/>
              <w:rPr>
                <w:rFonts w:eastAsiaTheme="minorEastAsia"/>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FE98A5C" w14:textId="77777777" w:rsidR="00252D4D" w:rsidRPr="00252D4D" w:rsidRDefault="00252D4D" w:rsidP="00785E88">
            <w:pPr>
              <w:pStyle w:val="TAC"/>
              <w:rPr>
                <w:rFonts w:eastAsiaTheme="minorEastAsia"/>
              </w:rPr>
            </w:pPr>
          </w:p>
        </w:tc>
      </w:tr>
    </w:tbl>
    <w:p w14:paraId="05442A42" w14:textId="77777777" w:rsidR="00914DD4" w:rsidRPr="00914DD4" w:rsidRDefault="00914DD4" w:rsidP="00785E88">
      <w:pPr>
        <w:pStyle w:val="TAC"/>
        <w:rPr>
          <w:rFonts w:eastAsiaTheme="minorEastAsia"/>
        </w:rPr>
      </w:pPr>
    </w:p>
    <w:p w14:paraId="2315D03D" w14:textId="77777777" w:rsidR="00914DD4" w:rsidRPr="00914DD4" w:rsidRDefault="00914DD4" w:rsidP="00785E88">
      <w:pPr>
        <w:pStyle w:val="NO"/>
        <w:rPr>
          <w:rFonts w:eastAsiaTheme="minorEastAsia"/>
        </w:rPr>
      </w:pPr>
      <w:r w:rsidRPr="00914DD4">
        <w:rPr>
          <w:rFonts w:eastAsiaTheme="minorEastAsia"/>
        </w:rPr>
        <w:t>NOTE 1:</w:t>
      </w:r>
      <w:r w:rsidRPr="00914DD4">
        <w:rPr>
          <w:rFonts w:eastAsiaTheme="minorEastAsia"/>
        </w:rPr>
        <w:tab/>
        <w:t>As defined in the scope for spurious emissions in this clause the co-existence requirements in table 6.6.5.2.2-1 do not apply for the Δf</w:t>
      </w:r>
      <w:r w:rsidRPr="00914DD4">
        <w:rPr>
          <w:rFonts w:eastAsiaTheme="minorEastAsia"/>
          <w:vertAlign w:val="subscript"/>
        </w:rPr>
        <w:t>OBUE</w:t>
      </w:r>
      <w:r w:rsidRPr="00914DD4">
        <w:rPr>
          <w:rFonts w:eastAsiaTheme="minorEastAsia"/>
        </w:rPr>
        <w:t xml:space="preserve"> frequency range immediately outside the downlink </w:t>
      </w:r>
      <w:r w:rsidRPr="00914DD4">
        <w:rPr>
          <w:rFonts w:eastAsiaTheme="minorEastAsia"/>
          <w:i/>
        </w:rPr>
        <w:t>operating band</w:t>
      </w:r>
      <w:r w:rsidRPr="00914DD4">
        <w:rPr>
          <w:rFonts w:eastAsiaTheme="minorEastAsia"/>
        </w:rPr>
        <w:t xml:space="preserve"> (see table 5.2-1). Emission limits for this excluded frequency range may be covered by local or regional requirements.</w:t>
      </w:r>
    </w:p>
    <w:p w14:paraId="16E278B9" w14:textId="77777777" w:rsidR="00914DD4" w:rsidRPr="00914DD4" w:rsidRDefault="00914DD4" w:rsidP="00785E88">
      <w:pPr>
        <w:pStyle w:val="NO"/>
        <w:rPr>
          <w:rFonts w:eastAsiaTheme="minorEastAsia"/>
        </w:rPr>
      </w:pPr>
      <w:r w:rsidRPr="00914DD4">
        <w:rPr>
          <w:rFonts w:eastAsiaTheme="minorEastAsia"/>
        </w:rPr>
        <w:t>NOTE 2:</w:t>
      </w:r>
      <w:r w:rsidRPr="00914DD4">
        <w:rPr>
          <w:rFonts w:eastAsiaTheme="minorEastAsia"/>
        </w:rPr>
        <w:tab/>
        <w:t xml:space="preserve">Table 6.6.5.2.2-1 assumes that two </w:t>
      </w:r>
      <w:r w:rsidRPr="00914DD4">
        <w:rPr>
          <w:rFonts w:eastAsiaTheme="minorEastAsia"/>
          <w:i/>
        </w:rPr>
        <w:t>operating bands</w:t>
      </w:r>
      <w:r w:rsidRPr="00914DD4">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93E0C67" w14:textId="77777777" w:rsidR="00914DD4" w:rsidRPr="00914DD4" w:rsidRDefault="00914DD4" w:rsidP="00785E88">
      <w:pPr>
        <w:pStyle w:val="NO"/>
        <w:rPr>
          <w:rFonts w:eastAsiaTheme="minorEastAsia"/>
        </w:rPr>
      </w:pPr>
      <w:r w:rsidRPr="00914DD4">
        <w:rPr>
          <w:rFonts w:eastAsiaTheme="minorEastAsia"/>
        </w:rPr>
        <w:t xml:space="preserve">NOTE </w:t>
      </w:r>
      <w:r w:rsidRPr="00914DD4">
        <w:rPr>
          <w:rFonts w:eastAsiaTheme="minorEastAsia"/>
          <w:lang w:val="en-US"/>
        </w:rPr>
        <w:t>3</w:t>
      </w:r>
      <w:r w:rsidRPr="00914DD4">
        <w:rPr>
          <w:rFonts w:eastAsiaTheme="minorEastAsia"/>
        </w:rPr>
        <w:t>:</w:t>
      </w:r>
      <w:r w:rsidRPr="00914DD4">
        <w:rPr>
          <w:rFonts w:eastAsiaTheme="minorEastAsia"/>
          <w:lang w:val="en-US"/>
        </w:rPr>
        <w:tab/>
      </w:r>
      <w:r w:rsidRPr="00914DD4">
        <w:rPr>
          <w:rFonts w:eastAsiaTheme="minorEastAsia"/>
        </w:rPr>
        <w:t>Does not apply for co-existence with standalone downlink bands (SDO) defined in TS 36.104</w:t>
      </w:r>
      <w:r w:rsidRPr="00914DD4">
        <w:rPr>
          <w:rFonts w:eastAsiaTheme="minorEastAsia"/>
          <w:lang w:val="en-US"/>
        </w:rPr>
        <w:t xml:space="preserve"> [28]</w:t>
      </w:r>
      <w:r w:rsidRPr="00914DD4">
        <w:rPr>
          <w:rFonts w:eastAsiaTheme="minorEastAsia"/>
        </w:rPr>
        <w:t>, table 5.5-1.</w:t>
      </w:r>
    </w:p>
    <w:p w14:paraId="2C6E91ED" w14:textId="77777777" w:rsidR="00914DD4" w:rsidRPr="00914DD4" w:rsidRDefault="00914DD4" w:rsidP="00785E88">
      <w:pPr>
        <w:pStyle w:val="NO"/>
        <w:rPr>
          <w:rFonts w:eastAsiaTheme="minorEastAsia"/>
        </w:rPr>
      </w:pPr>
      <w:r w:rsidRPr="00914DD4">
        <w:rPr>
          <w:rFonts w:eastAsiaTheme="minorEastAsia"/>
        </w:rPr>
        <w:t xml:space="preserve">NOTE </w:t>
      </w:r>
      <w:r w:rsidRPr="00914DD4">
        <w:rPr>
          <w:rFonts w:eastAsiaTheme="minorEastAsia"/>
          <w:lang w:val="en-US"/>
        </w:rPr>
        <w:t>4</w:t>
      </w:r>
      <w:r w:rsidRPr="00914DD4">
        <w:rPr>
          <w:rFonts w:eastAsiaTheme="minorEastAsia"/>
        </w:rPr>
        <w:t>:</w:t>
      </w:r>
      <w:r w:rsidRPr="00914DD4">
        <w:rPr>
          <w:rFonts w:eastAsiaTheme="minorEastAsia"/>
          <w:lang w:val="en-US"/>
        </w:rPr>
        <w:tab/>
        <w:t xml:space="preserve">Frequency range of </w:t>
      </w:r>
      <w:r w:rsidRPr="00914DD4">
        <w:rPr>
          <w:rFonts w:eastAsiaTheme="minorEastAsia"/>
        </w:rPr>
        <w:t>UTRA, E-UTRA</w:t>
      </w:r>
      <w:r w:rsidRPr="00914DD4">
        <w:rPr>
          <w:rFonts w:eastAsiaTheme="minorEastAsia"/>
          <w:lang w:val="en-US"/>
        </w:rPr>
        <w:t xml:space="preserve"> and NR bands,</w:t>
      </w:r>
      <w:r w:rsidRPr="00914DD4">
        <w:rPr>
          <w:rFonts w:eastAsiaTheme="minorEastAsia"/>
        </w:rPr>
        <w:t xml:space="preserve"> as described in TS 25.104</w:t>
      </w:r>
      <w:r w:rsidRPr="00914DD4">
        <w:rPr>
          <w:rFonts w:eastAsiaTheme="minorEastAsia"/>
          <w:lang w:val="en-US"/>
        </w:rPr>
        <w:t xml:space="preserve"> [27] clause 5.2</w:t>
      </w:r>
      <w:r w:rsidRPr="00914DD4">
        <w:rPr>
          <w:rFonts w:eastAsiaTheme="minorEastAsia"/>
        </w:rPr>
        <w:t>, TS 36.104</w:t>
      </w:r>
      <w:r w:rsidRPr="00914DD4">
        <w:rPr>
          <w:rFonts w:eastAsiaTheme="minorEastAsia"/>
          <w:lang w:val="en-US"/>
        </w:rPr>
        <w:t xml:space="preserve"> [28] clause 5.5 </w:t>
      </w:r>
      <w:r w:rsidRPr="00914DD4">
        <w:rPr>
          <w:rFonts w:eastAsiaTheme="minorEastAsia"/>
        </w:rPr>
        <w:t>and TS 38.104</w:t>
      </w:r>
      <w:r w:rsidRPr="00914DD4">
        <w:rPr>
          <w:rFonts w:eastAsiaTheme="minorEastAsia"/>
          <w:lang w:val="en-US"/>
        </w:rPr>
        <w:t xml:space="preserve"> [11] clause 5.2, respectively</w:t>
      </w:r>
      <w:r w:rsidRPr="00914DD4">
        <w:rPr>
          <w:rFonts w:eastAsiaTheme="minorEastAsia"/>
        </w:rPr>
        <w:t>.</w:t>
      </w:r>
    </w:p>
    <w:p w14:paraId="28E10804" w14:textId="77777777" w:rsidR="00914DD4" w:rsidRPr="00914DD4" w:rsidRDefault="00914DD4" w:rsidP="00785E88">
      <w:pPr>
        <w:pStyle w:val="NO"/>
        <w:rPr>
          <w:rFonts w:eastAsiaTheme="minorEastAsia"/>
          <w:lang w:val="en-US"/>
        </w:rPr>
      </w:pPr>
      <w:r w:rsidRPr="00914DD4">
        <w:rPr>
          <w:rFonts w:eastAsiaTheme="minorEastAsia"/>
          <w:lang w:val="en-US"/>
        </w:rPr>
        <w:t>NOTE 5: For TDD bands, -52dBm/MHz basic limit applies.</w:t>
      </w:r>
    </w:p>
    <w:p w14:paraId="435738E8" w14:textId="144F980F" w:rsidR="008D3EE5" w:rsidRPr="00BE5108" w:rsidRDefault="008D3EE5" w:rsidP="008D3EE5">
      <w:pPr>
        <w:pStyle w:val="Heading5"/>
        <w:rPr>
          <w:rFonts w:eastAsiaTheme="minorEastAsia"/>
        </w:rPr>
      </w:pPr>
      <w:bookmarkStart w:id="4671" w:name="_Toc21643597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1"/>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4C962312" w14:textId="59D051BA" w:rsidR="00785E88" w:rsidRPr="00785E88" w:rsidRDefault="00785E88" w:rsidP="00785E88">
      <w:pPr>
        <w:rPr>
          <w:rFonts w:eastAsiaTheme="minorEastAsia"/>
        </w:rPr>
      </w:pPr>
      <w:r w:rsidRPr="00785E88">
        <w:rPr>
          <w:rFonts w:eastAsiaTheme="minorEastAsia"/>
        </w:rPr>
        <w:t xml:space="preserve">The </w:t>
      </w:r>
      <w:r w:rsidRPr="00785E88">
        <w:rPr>
          <w:rFonts w:eastAsiaTheme="minorEastAsia"/>
          <w:i/>
        </w:rPr>
        <w:t>basic limits</w:t>
      </w:r>
      <w:r w:rsidRPr="00785E88">
        <w:rPr>
          <w:rFonts w:eastAsiaTheme="minorEastAsia"/>
        </w:rPr>
        <w:t xml:space="preserve"> are in table 6.6.5.2.3-1 for an IAB-DU and IAB-MT. Requirements for co-location with a system listed in the </w:t>
      </w:r>
      <w:r w:rsidRPr="00785E88">
        <w:rPr>
          <w:rFonts w:eastAsiaTheme="minorEastAsia"/>
          <w:lang w:val="en-US"/>
        </w:rPr>
        <w:t>second</w:t>
      </w:r>
      <w:r w:rsidRPr="00785E88">
        <w:rPr>
          <w:rFonts w:eastAsiaTheme="minorEastAsia"/>
        </w:rPr>
        <w:t xml:space="preserve"> column apply, depending on the declared IAB-DU and IAB-MT class. For a </w:t>
      </w:r>
      <w:r w:rsidRPr="00785E88">
        <w:rPr>
          <w:rFonts w:eastAsiaTheme="minorEastAsia"/>
          <w:i/>
        </w:rPr>
        <w:t>multi-band connector</w:t>
      </w:r>
      <w:r w:rsidRPr="00785E88">
        <w:rPr>
          <w:rFonts w:eastAsiaTheme="minorEastAsia"/>
        </w:rPr>
        <w:t xml:space="preserve">, the exclusions and conditions in the table 6.6.5.2.3-1 shall apply for each supported </w:t>
      </w:r>
      <w:r w:rsidRPr="00785E88">
        <w:rPr>
          <w:rFonts w:eastAsiaTheme="minorEastAsia"/>
          <w:i/>
        </w:rPr>
        <w:t>operating band</w:t>
      </w:r>
      <w:r w:rsidRPr="00785E8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p w14:paraId="3F944AF3" w14:textId="77777777" w:rsidR="008D3EE5" w:rsidRPr="00BE5108" w:rsidRDefault="008D3EE5" w:rsidP="008D3EE5">
      <w:pPr>
        <w:rPr>
          <w:rFonts w:eastAsiaTheme="minorEastAsia"/>
        </w:rPr>
      </w:pPr>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2639"/>
        <w:gridCol w:w="879"/>
        <w:gridCol w:w="879"/>
        <w:gridCol w:w="880"/>
      </w:tblGrid>
      <w:tr w:rsidR="00785E88" w:rsidRPr="00785E88" w14:paraId="078F0504" w14:textId="77777777" w:rsidTr="00785E88">
        <w:trPr>
          <w:cantSplit/>
          <w:jc w:val="center"/>
        </w:trPr>
        <w:tc>
          <w:tcPr>
            <w:tcW w:w="1996" w:type="dxa"/>
            <w:tcBorders>
              <w:top w:val="single" w:sz="4" w:space="0" w:color="auto"/>
              <w:left w:val="single" w:sz="4" w:space="0" w:color="auto"/>
              <w:bottom w:val="nil"/>
              <w:right w:val="single" w:sz="4" w:space="0" w:color="auto"/>
            </w:tcBorders>
            <w:hideMark/>
          </w:tcPr>
          <w:p w14:paraId="5DF80C57" w14:textId="77777777" w:rsidR="00785E88" w:rsidRPr="00785E88" w:rsidRDefault="00785E88" w:rsidP="00785E88">
            <w:pPr>
              <w:pStyle w:val="TAH"/>
              <w:rPr>
                <w:rFonts w:eastAsiaTheme="minorEastAsia"/>
              </w:rPr>
            </w:pPr>
            <w:bookmarkStart w:id="4672" w:name="_Toc73962933"/>
            <w:bookmarkStart w:id="4673" w:name="_Toc75260110"/>
            <w:bookmarkStart w:id="4674" w:name="_Toc75275652"/>
            <w:bookmarkStart w:id="4675" w:name="_Toc75276163"/>
            <w:bookmarkStart w:id="4676" w:name="_Toc76541662"/>
            <w:bookmarkStart w:id="4677" w:name="_Toc82437431"/>
            <w:bookmarkStart w:id="4678" w:name="_Toc89944797"/>
            <w:bookmarkStart w:id="4679" w:name="_Toc98753815"/>
            <w:bookmarkStart w:id="4680" w:name="_Toc106180801"/>
            <w:bookmarkStart w:id="4681" w:name="_Toc114150846"/>
            <w:bookmarkStart w:id="4682" w:name="_Toc124151249"/>
            <w:bookmarkStart w:id="4683" w:name="_Toc124151769"/>
            <w:bookmarkStart w:id="4684" w:name="_Toc124152289"/>
            <w:bookmarkStart w:id="4685" w:name="_Toc130396821"/>
            <w:bookmarkStart w:id="4686" w:name="_Toc130397341"/>
            <w:bookmarkStart w:id="4687" w:name="_Toc137558445"/>
            <w:bookmarkStart w:id="4688" w:name="_Toc138862270"/>
            <w:bookmarkStart w:id="4689" w:name="_Toc145532327"/>
            <w:bookmarkStart w:id="4690" w:name="_Toc163218740"/>
            <w:bookmarkStart w:id="4691" w:name="_Toc176702071"/>
            <w:r w:rsidRPr="00785E88">
              <w:rPr>
                <w:rFonts w:eastAsiaTheme="minorEastAsia"/>
              </w:rPr>
              <w:lastRenderedPageBreak/>
              <w:t>Frequency range of uplink operating band of the</w:t>
            </w:r>
          </w:p>
        </w:tc>
        <w:tc>
          <w:tcPr>
            <w:tcW w:w="2638" w:type="dxa"/>
            <w:vMerge w:val="restart"/>
            <w:tcBorders>
              <w:top w:val="single" w:sz="4" w:space="0" w:color="auto"/>
              <w:left w:val="single" w:sz="4" w:space="0" w:color="auto"/>
              <w:bottom w:val="single" w:sz="4" w:space="0" w:color="auto"/>
              <w:right w:val="single" w:sz="4" w:space="0" w:color="auto"/>
            </w:tcBorders>
            <w:hideMark/>
          </w:tcPr>
          <w:p w14:paraId="0FFE4C09" w14:textId="77777777" w:rsidR="00785E88" w:rsidRPr="00785E88" w:rsidRDefault="00785E88" w:rsidP="00785E88">
            <w:pPr>
              <w:pStyle w:val="TAH"/>
              <w:rPr>
                <w:rFonts w:eastAsiaTheme="minorEastAsia"/>
                <w:lang w:val="en-US"/>
              </w:rPr>
            </w:pPr>
            <w:r w:rsidRPr="00785E88">
              <w:rPr>
                <w:rFonts w:eastAsiaTheme="minorEastAsia"/>
                <w:lang w:val="en-US"/>
              </w:rPr>
              <w:t xml:space="preserve">System type to </w:t>
            </w:r>
            <w:r w:rsidRPr="00785E88">
              <w:rPr>
                <w:rFonts w:eastAsiaTheme="minorEastAsia"/>
              </w:rPr>
              <w:t>co-</w:t>
            </w:r>
            <w:r w:rsidRPr="00785E88">
              <w:rPr>
                <w:rFonts w:eastAsiaTheme="minorEastAsia"/>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hideMark/>
          </w:tcPr>
          <w:p w14:paraId="29B7B45C" w14:textId="77777777" w:rsidR="00785E88" w:rsidRPr="00785E88" w:rsidRDefault="00785E88" w:rsidP="00785E88">
            <w:pPr>
              <w:pStyle w:val="TAH"/>
              <w:rPr>
                <w:rFonts w:eastAsiaTheme="minorEastAsia"/>
                <w:iCs/>
              </w:rPr>
            </w:pPr>
            <w:r w:rsidRPr="00785E88">
              <w:rPr>
                <w:rFonts w:eastAsiaTheme="minorEastAsia"/>
                <w:i/>
              </w:rPr>
              <w:t xml:space="preserve">Basic limits </w:t>
            </w:r>
            <w:r w:rsidRPr="00785E88">
              <w:rPr>
                <w:rFonts w:eastAsiaTheme="minorEastAsia"/>
                <w:iCs/>
              </w:rPr>
              <w:t>(dBm/100kHz) (N</w:t>
            </w:r>
            <w:r w:rsidRPr="00785E88">
              <w:rPr>
                <w:rFonts w:eastAsiaTheme="minorEastAsia"/>
              </w:rPr>
              <w:t>ote</w:t>
            </w:r>
            <w:r w:rsidRPr="00785E88">
              <w:rPr>
                <w:rFonts w:eastAsiaTheme="minorEastAsia"/>
                <w:iCs/>
              </w:rPr>
              <w:t xml:space="preserve"> 1)</w:t>
            </w:r>
          </w:p>
        </w:tc>
      </w:tr>
      <w:tr w:rsidR="00785E88" w:rsidRPr="00785E88" w14:paraId="5C148906"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14C02AE5" w14:textId="77777777" w:rsidR="00785E88" w:rsidRPr="00785E88" w:rsidRDefault="00785E88" w:rsidP="00785E88">
            <w:pPr>
              <w:pStyle w:val="TAH"/>
              <w:rPr>
                <w:rFonts w:eastAsiaTheme="minorEastAsia"/>
              </w:rPr>
            </w:pPr>
            <w:r w:rsidRPr="00785E88">
              <w:rPr>
                <w:rFonts w:eastAsiaTheme="minorEastAsia"/>
              </w:rPr>
              <w:t xml:space="preserve">co-located BS (MHz) (Note </w:t>
            </w:r>
            <w:r w:rsidRPr="00785E88">
              <w:rPr>
                <w:rFonts w:eastAsiaTheme="minorEastAsia"/>
                <w:lang w:val="en-US"/>
              </w:rPr>
              <w:t>3</w:t>
            </w:r>
            <w:r w:rsidRPr="00785E88">
              <w:rPr>
                <w:rFonts w:eastAsiaTheme="minorEastAsia"/>
              </w:rPr>
              <w:t>)</w:t>
            </w:r>
          </w:p>
        </w:tc>
        <w:tc>
          <w:tcPr>
            <w:tcW w:w="2638" w:type="dxa"/>
            <w:vMerge/>
            <w:tcBorders>
              <w:top w:val="single" w:sz="4" w:space="0" w:color="auto"/>
              <w:left w:val="single" w:sz="4" w:space="0" w:color="auto"/>
              <w:bottom w:val="single" w:sz="4" w:space="0" w:color="auto"/>
              <w:right w:val="single" w:sz="4" w:space="0" w:color="auto"/>
            </w:tcBorders>
            <w:vAlign w:val="center"/>
            <w:hideMark/>
          </w:tcPr>
          <w:p w14:paraId="2B3A4EC3" w14:textId="77777777" w:rsidR="00785E88" w:rsidRPr="00785E88" w:rsidRDefault="00785E88" w:rsidP="00785E88">
            <w:pPr>
              <w:pStyle w:val="TAH"/>
              <w:rPr>
                <w:rFonts w:eastAsiaTheme="minorEastAsia"/>
                <w:lang w:val="en-US"/>
              </w:rPr>
            </w:pPr>
          </w:p>
        </w:tc>
        <w:tc>
          <w:tcPr>
            <w:tcW w:w="879" w:type="dxa"/>
            <w:tcBorders>
              <w:top w:val="single" w:sz="4" w:space="0" w:color="auto"/>
              <w:left w:val="single" w:sz="4" w:space="0" w:color="auto"/>
              <w:bottom w:val="single" w:sz="4" w:space="0" w:color="auto"/>
              <w:right w:val="single" w:sz="4" w:space="0" w:color="auto"/>
            </w:tcBorders>
            <w:hideMark/>
          </w:tcPr>
          <w:p w14:paraId="76EC51D3" w14:textId="77777777" w:rsidR="00785E88" w:rsidRPr="00785E88" w:rsidRDefault="00785E88" w:rsidP="00785E88">
            <w:pPr>
              <w:pStyle w:val="TAH"/>
              <w:rPr>
                <w:rFonts w:eastAsiaTheme="minorEastAsia"/>
              </w:rPr>
            </w:pPr>
            <w:r w:rsidRPr="00785E88">
              <w:rPr>
                <w:rFonts w:eastAsiaTheme="minorEastAsia"/>
              </w:rPr>
              <w:t>WA BS</w:t>
            </w:r>
          </w:p>
        </w:tc>
        <w:tc>
          <w:tcPr>
            <w:tcW w:w="879" w:type="dxa"/>
            <w:tcBorders>
              <w:top w:val="single" w:sz="4" w:space="0" w:color="auto"/>
              <w:left w:val="single" w:sz="4" w:space="0" w:color="auto"/>
              <w:bottom w:val="single" w:sz="4" w:space="0" w:color="auto"/>
              <w:right w:val="single" w:sz="4" w:space="0" w:color="auto"/>
            </w:tcBorders>
            <w:hideMark/>
          </w:tcPr>
          <w:p w14:paraId="630BF453" w14:textId="77777777" w:rsidR="00785E88" w:rsidRPr="00785E88" w:rsidRDefault="00785E88" w:rsidP="00785E88">
            <w:pPr>
              <w:pStyle w:val="TAH"/>
              <w:rPr>
                <w:rFonts w:eastAsiaTheme="minorEastAsia"/>
              </w:rPr>
            </w:pPr>
            <w:r w:rsidRPr="00785E88">
              <w:rPr>
                <w:rFonts w:eastAsiaTheme="minorEastAsia"/>
              </w:rPr>
              <w:t>MR BS</w:t>
            </w:r>
          </w:p>
        </w:tc>
        <w:tc>
          <w:tcPr>
            <w:tcW w:w="880" w:type="dxa"/>
            <w:tcBorders>
              <w:top w:val="single" w:sz="4" w:space="0" w:color="auto"/>
              <w:left w:val="single" w:sz="4" w:space="0" w:color="auto"/>
              <w:bottom w:val="single" w:sz="4" w:space="0" w:color="auto"/>
              <w:right w:val="single" w:sz="4" w:space="0" w:color="auto"/>
            </w:tcBorders>
            <w:hideMark/>
          </w:tcPr>
          <w:p w14:paraId="5CA90AEA" w14:textId="77777777" w:rsidR="00785E88" w:rsidRPr="00785E88" w:rsidRDefault="00785E88" w:rsidP="00785E88">
            <w:pPr>
              <w:pStyle w:val="TAH"/>
              <w:rPr>
                <w:rFonts w:eastAsiaTheme="minorEastAsia"/>
              </w:rPr>
            </w:pPr>
            <w:r w:rsidRPr="00785E88">
              <w:rPr>
                <w:rFonts w:eastAsiaTheme="minorEastAsia"/>
              </w:rPr>
              <w:t>LA BS</w:t>
            </w:r>
          </w:p>
        </w:tc>
      </w:tr>
      <w:tr w:rsidR="00785E88" w:rsidRPr="00785E88" w14:paraId="6FDFD18F"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1AD9991A" w14:textId="77777777" w:rsidR="00785E88" w:rsidRPr="00785E88" w:rsidRDefault="00785E88" w:rsidP="00785E88">
            <w:pPr>
              <w:pStyle w:val="TAC"/>
              <w:rPr>
                <w:rFonts w:eastAsiaTheme="minorEastAsia"/>
                <w:lang w:val="en-US"/>
              </w:rPr>
            </w:pPr>
            <w:r w:rsidRPr="00785E88">
              <w:rPr>
                <w:rFonts w:eastAsiaTheme="minorEastAsia"/>
                <w:lang w:val="en-US"/>
              </w:rPr>
              <w:t>824 – 849</w:t>
            </w:r>
          </w:p>
        </w:tc>
        <w:tc>
          <w:tcPr>
            <w:tcW w:w="2638" w:type="dxa"/>
            <w:tcBorders>
              <w:top w:val="single" w:sz="4" w:space="0" w:color="auto"/>
              <w:left w:val="single" w:sz="4" w:space="0" w:color="auto"/>
              <w:bottom w:val="single" w:sz="4" w:space="0" w:color="auto"/>
              <w:right w:val="single" w:sz="4" w:space="0" w:color="auto"/>
            </w:tcBorders>
            <w:hideMark/>
          </w:tcPr>
          <w:p w14:paraId="28D33FD5" w14:textId="77777777" w:rsidR="00785E88" w:rsidRPr="00785E88" w:rsidRDefault="00785E88" w:rsidP="00785E88">
            <w:pPr>
              <w:pStyle w:val="TAC"/>
              <w:rPr>
                <w:rFonts w:eastAsiaTheme="minorEastAsia"/>
              </w:rPr>
            </w:pPr>
            <w:r w:rsidRPr="00785E88">
              <w:rPr>
                <w:rFonts w:eastAsiaTheme="minorEastAsia"/>
                <w:lang w:val="en-US"/>
              </w:rPr>
              <w:t>GSM850 or CDMA850</w:t>
            </w:r>
          </w:p>
        </w:tc>
        <w:tc>
          <w:tcPr>
            <w:tcW w:w="879" w:type="dxa"/>
            <w:tcBorders>
              <w:top w:val="single" w:sz="4" w:space="0" w:color="auto"/>
              <w:left w:val="single" w:sz="4" w:space="0" w:color="auto"/>
              <w:bottom w:val="single" w:sz="4" w:space="0" w:color="auto"/>
              <w:right w:val="single" w:sz="4" w:space="0" w:color="auto"/>
            </w:tcBorders>
            <w:hideMark/>
          </w:tcPr>
          <w:p w14:paraId="4B44897F" w14:textId="77777777" w:rsidR="00785E88" w:rsidRPr="00785E88" w:rsidRDefault="00785E88" w:rsidP="00785E88">
            <w:pPr>
              <w:pStyle w:val="TAC"/>
              <w:rPr>
                <w:rFonts w:eastAsiaTheme="minorEastAsia"/>
              </w:rPr>
            </w:pPr>
            <w:r w:rsidRPr="00785E88">
              <w:rPr>
                <w:rFonts w:eastAsiaTheme="minorEastAsia"/>
              </w:rPr>
              <w:t>-98</w:t>
            </w:r>
          </w:p>
        </w:tc>
        <w:tc>
          <w:tcPr>
            <w:tcW w:w="879" w:type="dxa"/>
            <w:tcBorders>
              <w:top w:val="single" w:sz="4" w:space="0" w:color="auto"/>
              <w:left w:val="single" w:sz="4" w:space="0" w:color="auto"/>
              <w:bottom w:val="single" w:sz="4" w:space="0" w:color="auto"/>
              <w:right w:val="single" w:sz="4" w:space="0" w:color="auto"/>
            </w:tcBorders>
            <w:hideMark/>
          </w:tcPr>
          <w:p w14:paraId="1F5BB30B"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1BF061AC" w14:textId="77777777" w:rsidR="00785E88" w:rsidRPr="00785E88" w:rsidRDefault="00785E88" w:rsidP="00785E88">
            <w:pPr>
              <w:pStyle w:val="TAC"/>
              <w:rPr>
                <w:rFonts w:eastAsiaTheme="minorEastAsia"/>
              </w:rPr>
            </w:pPr>
            <w:r w:rsidRPr="00785E88">
              <w:rPr>
                <w:rFonts w:eastAsiaTheme="minorEastAsia"/>
              </w:rPr>
              <w:t>-70</w:t>
            </w:r>
          </w:p>
        </w:tc>
      </w:tr>
      <w:tr w:rsidR="00785E88" w:rsidRPr="00785E88" w14:paraId="2AD564AD"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78773F20" w14:textId="77777777" w:rsidR="00785E88" w:rsidRPr="00785E88" w:rsidRDefault="00785E88" w:rsidP="00785E88">
            <w:pPr>
              <w:pStyle w:val="TAC"/>
              <w:rPr>
                <w:rFonts w:eastAsiaTheme="minorEastAsia"/>
                <w:lang w:val="en-US"/>
              </w:rPr>
            </w:pPr>
            <w:r w:rsidRPr="00785E88">
              <w:rPr>
                <w:rFonts w:eastAsiaTheme="minorEastAsia"/>
                <w:lang w:val="en-US"/>
              </w:rPr>
              <w:t>876 – 915</w:t>
            </w:r>
          </w:p>
        </w:tc>
        <w:tc>
          <w:tcPr>
            <w:tcW w:w="2638" w:type="dxa"/>
            <w:tcBorders>
              <w:top w:val="single" w:sz="4" w:space="0" w:color="auto"/>
              <w:left w:val="single" w:sz="4" w:space="0" w:color="auto"/>
              <w:bottom w:val="single" w:sz="4" w:space="0" w:color="auto"/>
              <w:right w:val="single" w:sz="4" w:space="0" w:color="auto"/>
            </w:tcBorders>
            <w:hideMark/>
          </w:tcPr>
          <w:p w14:paraId="11BDA949" w14:textId="77777777" w:rsidR="00785E88" w:rsidRPr="00785E88" w:rsidRDefault="00785E88" w:rsidP="00785E88">
            <w:pPr>
              <w:pStyle w:val="TAC"/>
              <w:rPr>
                <w:rFonts w:eastAsiaTheme="minorEastAsia"/>
              </w:rPr>
            </w:pPr>
            <w:r w:rsidRPr="00785E88">
              <w:rPr>
                <w:rFonts w:eastAsiaTheme="minorEastAsia"/>
                <w:lang w:val="en-US"/>
              </w:rPr>
              <w:t>GSM900</w:t>
            </w:r>
          </w:p>
        </w:tc>
        <w:tc>
          <w:tcPr>
            <w:tcW w:w="879" w:type="dxa"/>
            <w:tcBorders>
              <w:top w:val="single" w:sz="4" w:space="0" w:color="auto"/>
              <w:left w:val="single" w:sz="4" w:space="0" w:color="auto"/>
              <w:bottom w:val="single" w:sz="4" w:space="0" w:color="auto"/>
              <w:right w:val="single" w:sz="4" w:space="0" w:color="auto"/>
            </w:tcBorders>
            <w:hideMark/>
          </w:tcPr>
          <w:p w14:paraId="34141655" w14:textId="77777777" w:rsidR="00785E88" w:rsidRPr="00785E88" w:rsidRDefault="00785E88" w:rsidP="00785E88">
            <w:pPr>
              <w:pStyle w:val="TAC"/>
              <w:rPr>
                <w:rFonts w:eastAsiaTheme="minorEastAsia"/>
              </w:rPr>
            </w:pPr>
            <w:r w:rsidRPr="00785E88">
              <w:rPr>
                <w:rFonts w:eastAsiaTheme="minorEastAsia"/>
              </w:rPr>
              <w:t>-98</w:t>
            </w:r>
          </w:p>
        </w:tc>
        <w:tc>
          <w:tcPr>
            <w:tcW w:w="879" w:type="dxa"/>
            <w:tcBorders>
              <w:top w:val="single" w:sz="4" w:space="0" w:color="auto"/>
              <w:left w:val="single" w:sz="4" w:space="0" w:color="auto"/>
              <w:bottom w:val="single" w:sz="4" w:space="0" w:color="auto"/>
              <w:right w:val="single" w:sz="4" w:space="0" w:color="auto"/>
            </w:tcBorders>
            <w:hideMark/>
          </w:tcPr>
          <w:p w14:paraId="01A9994B"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626A80A0" w14:textId="77777777" w:rsidR="00785E88" w:rsidRPr="00785E88" w:rsidRDefault="00785E88" w:rsidP="00785E88">
            <w:pPr>
              <w:pStyle w:val="TAC"/>
              <w:rPr>
                <w:rFonts w:eastAsiaTheme="minorEastAsia"/>
              </w:rPr>
            </w:pPr>
            <w:r w:rsidRPr="00785E88">
              <w:rPr>
                <w:rFonts w:eastAsiaTheme="minorEastAsia"/>
              </w:rPr>
              <w:t>-70</w:t>
            </w:r>
          </w:p>
        </w:tc>
      </w:tr>
      <w:tr w:rsidR="00785E88" w:rsidRPr="00785E88" w14:paraId="1E654A80"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57840B07" w14:textId="77777777" w:rsidR="00785E88" w:rsidRPr="00785E88" w:rsidRDefault="00785E88" w:rsidP="00785E88">
            <w:pPr>
              <w:pStyle w:val="TAC"/>
              <w:rPr>
                <w:rFonts w:eastAsiaTheme="minorEastAsia"/>
                <w:lang w:val="en-US"/>
              </w:rPr>
            </w:pPr>
            <w:r w:rsidRPr="00785E88">
              <w:rPr>
                <w:rFonts w:eastAsiaTheme="minorEastAsia"/>
                <w:lang w:val="en-US"/>
              </w:rPr>
              <w:t>1710 – 1785</w:t>
            </w:r>
          </w:p>
        </w:tc>
        <w:tc>
          <w:tcPr>
            <w:tcW w:w="2638" w:type="dxa"/>
            <w:tcBorders>
              <w:top w:val="single" w:sz="4" w:space="0" w:color="auto"/>
              <w:left w:val="single" w:sz="4" w:space="0" w:color="auto"/>
              <w:bottom w:val="single" w:sz="4" w:space="0" w:color="auto"/>
              <w:right w:val="single" w:sz="4" w:space="0" w:color="auto"/>
            </w:tcBorders>
            <w:hideMark/>
          </w:tcPr>
          <w:p w14:paraId="7FA7DEA3" w14:textId="77777777" w:rsidR="00785E88" w:rsidRPr="00785E88" w:rsidRDefault="00785E88" w:rsidP="00785E88">
            <w:pPr>
              <w:pStyle w:val="TAC"/>
              <w:rPr>
                <w:rFonts w:eastAsiaTheme="minorEastAsia"/>
              </w:rPr>
            </w:pPr>
            <w:r w:rsidRPr="00785E88">
              <w:rPr>
                <w:rFonts w:eastAsiaTheme="minorEastAsia"/>
                <w:lang w:val="en-US"/>
              </w:rPr>
              <w:t xml:space="preserve">DCS1800 </w:t>
            </w:r>
          </w:p>
        </w:tc>
        <w:tc>
          <w:tcPr>
            <w:tcW w:w="879" w:type="dxa"/>
            <w:tcBorders>
              <w:top w:val="single" w:sz="4" w:space="0" w:color="auto"/>
              <w:left w:val="single" w:sz="4" w:space="0" w:color="auto"/>
              <w:bottom w:val="single" w:sz="4" w:space="0" w:color="auto"/>
              <w:right w:val="single" w:sz="4" w:space="0" w:color="auto"/>
            </w:tcBorders>
            <w:hideMark/>
          </w:tcPr>
          <w:p w14:paraId="6614FDE9" w14:textId="77777777" w:rsidR="00785E88" w:rsidRPr="00785E88" w:rsidRDefault="00785E88" w:rsidP="00785E88">
            <w:pPr>
              <w:pStyle w:val="TAC"/>
              <w:rPr>
                <w:rFonts w:eastAsiaTheme="minorEastAsia"/>
              </w:rPr>
            </w:pPr>
            <w:r w:rsidRPr="00785E88">
              <w:rPr>
                <w:rFonts w:eastAsiaTheme="minorEastAsia"/>
              </w:rPr>
              <w:t>-98</w:t>
            </w:r>
          </w:p>
        </w:tc>
        <w:tc>
          <w:tcPr>
            <w:tcW w:w="879" w:type="dxa"/>
            <w:tcBorders>
              <w:top w:val="single" w:sz="4" w:space="0" w:color="auto"/>
              <w:left w:val="single" w:sz="4" w:space="0" w:color="auto"/>
              <w:bottom w:val="single" w:sz="4" w:space="0" w:color="auto"/>
              <w:right w:val="single" w:sz="4" w:space="0" w:color="auto"/>
            </w:tcBorders>
            <w:hideMark/>
          </w:tcPr>
          <w:p w14:paraId="4E5DC6A9"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7E9B1443" w14:textId="77777777" w:rsidR="00785E88" w:rsidRPr="00785E88" w:rsidRDefault="00785E88" w:rsidP="00785E88">
            <w:pPr>
              <w:pStyle w:val="TAC"/>
              <w:rPr>
                <w:rFonts w:eastAsiaTheme="minorEastAsia"/>
              </w:rPr>
            </w:pPr>
            <w:r w:rsidRPr="00785E88">
              <w:rPr>
                <w:rFonts w:eastAsiaTheme="minorEastAsia"/>
              </w:rPr>
              <w:t>-80</w:t>
            </w:r>
          </w:p>
        </w:tc>
      </w:tr>
      <w:tr w:rsidR="00785E88" w:rsidRPr="00785E88" w14:paraId="57C55E76"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2EE7C33A" w14:textId="77777777" w:rsidR="00785E88" w:rsidRPr="00785E88" w:rsidRDefault="00785E88" w:rsidP="00785E88">
            <w:pPr>
              <w:pStyle w:val="TAC"/>
              <w:rPr>
                <w:rFonts w:eastAsiaTheme="minorEastAsia"/>
                <w:lang w:val="en-US"/>
              </w:rPr>
            </w:pPr>
            <w:r w:rsidRPr="00785E88">
              <w:rPr>
                <w:rFonts w:eastAsiaTheme="minorEastAsia"/>
                <w:lang w:val="en-US"/>
              </w:rPr>
              <w:t>1850 – 1910</w:t>
            </w:r>
          </w:p>
        </w:tc>
        <w:tc>
          <w:tcPr>
            <w:tcW w:w="2638" w:type="dxa"/>
            <w:tcBorders>
              <w:top w:val="single" w:sz="4" w:space="0" w:color="auto"/>
              <w:left w:val="single" w:sz="4" w:space="0" w:color="auto"/>
              <w:bottom w:val="single" w:sz="4" w:space="0" w:color="auto"/>
              <w:right w:val="single" w:sz="4" w:space="0" w:color="auto"/>
            </w:tcBorders>
            <w:hideMark/>
          </w:tcPr>
          <w:p w14:paraId="0C3960CA" w14:textId="77777777" w:rsidR="00785E88" w:rsidRPr="00785E88" w:rsidRDefault="00785E88" w:rsidP="00785E88">
            <w:pPr>
              <w:pStyle w:val="TAC"/>
              <w:rPr>
                <w:rFonts w:eastAsiaTheme="minorEastAsia"/>
              </w:rPr>
            </w:pPr>
            <w:r w:rsidRPr="00785E88">
              <w:rPr>
                <w:rFonts w:eastAsiaTheme="minorEastAsia"/>
                <w:lang w:val="en-US"/>
              </w:rPr>
              <w:t>PCS1900</w:t>
            </w:r>
          </w:p>
        </w:tc>
        <w:tc>
          <w:tcPr>
            <w:tcW w:w="879" w:type="dxa"/>
            <w:tcBorders>
              <w:top w:val="single" w:sz="4" w:space="0" w:color="auto"/>
              <w:left w:val="single" w:sz="4" w:space="0" w:color="auto"/>
              <w:bottom w:val="single" w:sz="4" w:space="0" w:color="auto"/>
              <w:right w:val="single" w:sz="4" w:space="0" w:color="auto"/>
            </w:tcBorders>
            <w:hideMark/>
          </w:tcPr>
          <w:p w14:paraId="1042DB42" w14:textId="77777777" w:rsidR="00785E88" w:rsidRPr="00785E88" w:rsidRDefault="00785E88" w:rsidP="00785E88">
            <w:pPr>
              <w:pStyle w:val="TAC"/>
              <w:rPr>
                <w:rFonts w:eastAsiaTheme="minorEastAsia"/>
              </w:rPr>
            </w:pPr>
            <w:r w:rsidRPr="00785E88">
              <w:rPr>
                <w:rFonts w:eastAsiaTheme="minorEastAsia"/>
              </w:rPr>
              <w:t>-98</w:t>
            </w:r>
          </w:p>
        </w:tc>
        <w:tc>
          <w:tcPr>
            <w:tcW w:w="879" w:type="dxa"/>
            <w:tcBorders>
              <w:top w:val="single" w:sz="4" w:space="0" w:color="auto"/>
              <w:left w:val="single" w:sz="4" w:space="0" w:color="auto"/>
              <w:bottom w:val="single" w:sz="4" w:space="0" w:color="auto"/>
              <w:right w:val="single" w:sz="4" w:space="0" w:color="auto"/>
            </w:tcBorders>
            <w:hideMark/>
          </w:tcPr>
          <w:p w14:paraId="6FE23D74"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555C7A1C" w14:textId="77777777" w:rsidR="00785E88" w:rsidRPr="00785E88" w:rsidRDefault="00785E88" w:rsidP="00785E88">
            <w:pPr>
              <w:pStyle w:val="TAC"/>
              <w:rPr>
                <w:rFonts w:eastAsiaTheme="minorEastAsia"/>
              </w:rPr>
            </w:pPr>
            <w:r w:rsidRPr="00785E88">
              <w:rPr>
                <w:rFonts w:eastAsiaTheme="minorEastAsia"/>
              </w:rPr>
              <w:t>-80</w:t>
            </w:r>
          </w:p>
        </w:tc>
      </w:tr>
      <w:tr w:rsidR="00785E88" w:rsidRPr="00785E88" w14:paraId="388A0756"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49C5A9FC" w14:textId="77777777" w:rsidR="00785E88" w:rsidRPr="00785E88" w:rsidRDefault="00785E88" w:rsidP="00785E88">
            <w:pPr>
              <w:pStyle w:val="TAC"/>
              <w:rPr>
                <w:rFonts w:eastAsiaTheme="minorEastAsia"/>
                <w:lang w:val="en-US"/>
              </w:rPr>
            </w:pPr>
            <w:r w:rsidRPr="00785E88">
              <w:rPr>
                <w:rFonts w:eastAsiaTheme="minorEastAsia"/>
                <w:lang w:val="en-US"/>
              </w:rPr>
              <w:t>49, 51/n51, n91, n93</w:t>
            </w:r>
          </w:p>
        </w:tc>
        <w:tc>
          <w:tcPr>
            <w:tcW w:w="2638" w:type="dxa"/>
            <w:tcBorders>
              <w:top w:val="single" w:sz="4" w:space="0" w:color="auto"/>
              <w:left w:val="single" w:sz="4" w:space="0" w:color="auto"/>
              <w:bottom w:val="single" w:sz="4" w:space="0" w:color="auto"/>
              <w:right w:val="single" w:sz="4" w:space="0" w:color="auto"/>
            </w:tcBorders>
            <w:hideMark/>
          </w:tcPr>
          <w:p w14:paraId="3F170F93" w14:textId="77777777" w:rsidR="00785E88" w:rsidRPr="00785E88" w:rsidRDefault="00785E88" w:rsidP="00785E88">
            <w:pPr>
              <w:pStyle w:val="TAC"/>
              <w:rPr>
                <w:rFonts w:eastAsiaTheme="minorEastAsia"/>
                <w:lang w:val="en-US"/>
              </w:rPr>
            </w:pPr>
            <w:r w:rsidRPr="00785E88">
              <w:rPr>
                <w:rFonts w:eastAsiaTheme="minorEastAsia"/>
                <w:lang w:val="en-US"/>
              </w:rPr>
              <w:t>E-UTRA or NR</w:t>
            </w:r>
          </w:p>
        </w:tc>
        <w:tc>
          <w:tcPr>
            <w:tcW w:w="879" w:type="dxa"/>
            <w:tcBorders>
              <w:top w:val="single" w:sz="4" w:space="0" w:color="auto"/>
              <w:left w:val="single" w:sz="4" w:space="0" w:color="auto"/>
              <w:bottom w:val="single" w:sz="4" w:space="0" w:color="auto"/>
              <w:right w:val="single" w:sz="4" w:space="0" w:color="auto"/>
            </w:tcBorders>
            <w:hideMark/>
          </w:tcPr>
          <w:p w14:paraId="72BD4ADF" w14:textId="77777777" w:rsidR="00785E88" w:rsidRPr="00785E88" w:rsidRDefault="00785E88" w:rsidP="00785E88">
            <w:pPr>
              <w:pStyle w:val="TAC"/>
              <w:rPr>
                <w:rFonts w:eastAsiaTheme="minorEastAsia"/>
              </w:rPr>
            </w:pPr>
            <w:r w:rsidRPr="00785E88">
              <w:rPr>
                <w:rFonts w:eastAsiaTheme="minorEastAsia"/>
              </w:rPr>
              <w:t>N/A</w:t>
            </w:r>
          </w:p>
        </w:tc>
        <w:tc>
          <w:tcPr>
            <w:tcW w:w="879" w:type="dxa"/>
            <w:tcBorders>
              <w:top w:val="single" w:sz="4" w:space="0" w:color="auto"/>
              <w:left w:val="single" w:sz="4" w:space="0" w:color="auto"/>
              <w:bottom w:val="single" w:sz="4" w:space="0" w:color="auto"/>
              <w:right w:val="single" w:sz="4" w:space="0" w:color="auto"/>
            </w:tcBorders>
            <w:hideMark/>
          </w:tcPr>
          <w:p w14:paraId="62EE505C" w14:textId="77777777" w:rsidR="00785E88" w:rsidRPr="00785E88" w:rsidRDefault="00785E88" w:rsidP="00785E88">
            <w:pPr>
              <w:pStyle w:val="TAC"/>
              <w:rPr>
                <w:rFonts w:eastAsiaTheme="minorEastAsia"/>
              </w:rPr>
            </w:pPr>
            <w:r w:rsidRPr="00785E8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6B8DC34B" w14:textId="77777777" w:rsidR="00785E88" w:rsidRPr="00785E88" w:rsidRDefault="00785E88" w:rsidP="00785E88">
            <w:pPr>
              <w:pStyle w:val="TAC"/>
              <w:rPr>
                <w:rFonts w:eastAsiaTheme="minorEastAsia"/>
              </w:rPr>
            </w:pPr>
            <w:r w:rsidRPr="00785E88">
              <w:rPr>
                <w:rFonts w:eastAsiaTheme="minorEastAsia"/>
              </w:rPr>
              <w:t>-88</w:t>
            </w:r>
          </w:p>
        </w:tc>
      </w:tr>
      <w:tr w:rsidR="00785E88" w:rsidRPr="00785E88" w14:paraId="027C1C73"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22484815" w14:textId="77777777" w:rsidR="00785E88" w:rsidRPr="00785E88" w:rsidRDefault="00785E88" w:rsidP="00785E88">
            <w:pPr>
              <w:pStyle w:val="TAC"/>
              <w:rPr>
                <w:rFonts w:eastAsiaTheme="minorEastAsia"/>
                <w:lang w:val="en-US"/>
              </w:rPr>
            </w:pPr>
            <w:r w:rsidRPr="00785E88">
              <w:rPr>
                <w:rFonts w:eastAsiaTheme="minorEastAsia"/>
                <w:lang w:val="en-US"/>
              </w:rPr>
              <w:t>46/n46, 53/n53</w:t>
            </w:r>
          </w:p>
        </w:tc>
        <w:tc>
          <w:tcPr>
            <w:tcW w:w="2638" w:type="dxa"/>
            <w:tcBorders>
              <w:top w:val="single" w:sz="4" w:space="0" w:color="auto"/>
              <w:left w:val="single" w:sz="4" w:space="0" w:color="auto"/>
              <w:bottom w:val="single" w:sz="4" w:space="0" w:color="auto"/>
              <w:right w:val="single" w:sz="4" w:space="0" w:color="auto"/>
            </w:tcBorders>
            <w:hideMark/>
          </w:tcPr>
          <w:p w14:paraId="4A021F4D" w14:textId="77777777" w:rsidR="00785E88" w:rsidRPr="00785E88" w:rsidRDefault="00785E88" w:rsidP="00785E88">
            <w:pPr>
              <w:pStyle w:val="TAC"/>
              <w:rPr>
                <w:rFonts w:eastAsiaTheme="minorEastAsia"/>
                <w:lang w:val="en-US"/>
              </w:rPr>
            </w:pPr>
            <w:r w:rsidRPr="00785E88">
              <w:rPr>
                <w:rFonts w:eastAsiaTheme="minorEastAsia"/>
                <w:lang w:val="en-US"/>
              </w:rPr>
              <w:t>E-UTRA or NR</w:t>
            </w:r>
          </w:p>
        </w:tc>
        <w:tc>
          <w:tcPr>
            <w:tcW w:w="879" w:type="dxa"/>
            <w:tcBorders>
              <w:top w:val="single" w:sz="4" w:space="0" w:color="auto"/>
              <w:left w:val="single" w:sz="4" w:space="0" w:color="auto"/>
              <w:bottom w:val="single" w:sz="4" w:space="0" w:color="auto"/>
              <w:right w:val="single" w:sz="4" w:space="0" w:color="auto"/>
            </w:tcBorders>
            <w:hideMark/>
          </w:tcPr>
          <w:p w14:paraId="4E77A65D" w14:textId="77777777" w:rsidR="00785E88" w:rsidRPr="00785E88" w:rsidRDefault="00785E88" w:rsidP="00785E88">
            <w:pPr>
              <w:pStyle w:val="TAC"/>
              <w:rPr>
                <w:rFonts w:eastAsiaTheme="minorEastAsia"/>
              </w:rPr>
            </w:pPr>
            <w:r w:rsidRPr="00785E88">
              <w:rPr>
                <w:rFonts w:eastAsiaTheme="minorEastAsia"/>
              </w:rPr>
              <w:t>N/A</w:t>
            </w:r>
          </w:p>
        </w:tc>
        <w:tc>
          <w:tcPr>
            <w:tcW w:w="879" w:type="dxa"/>
            <w:tcBorders>
              <w:top w:val="single" w:sz="4" w:space="0" w:color="auto"/>
              <w:left w:val="single" w:sz="4" w:space="0" w:color="auto"/>
              <w:bottom w:val="single" w:sz="4" w:space="0" w:color="auto"/>
              <w:right w:val="single" w:sz="4" w:space="0" w:color="auto"/>
            </w:tcBorders>
            <w:hideMark/>
          </w:tcPr>
          <w:p w14:paraId="5F360C02"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37779AD8" w14:textId="77777777" w:rsidR="00785E88" w:rsidRPr="00785E88" w:rsidRDefault="00785E88" w:rsidP="00785E88">
            <w:pPr>
              <w:pStyle w:val="TAC"/>
              <w:rPr>
                <w:rFonts w:eastAsiaTheme="minorEastAsia"/>
              </w:rPr>
            </w:pPr>
            <w:r w:rsidRPr="00785E88">
              <w:rPr>
                <w:rFonts w:eastAsiaTheme="minorEastAsia"/>
              </w:rPr>
              <w:t>-88</w:t>
            </w:r>
          </w:p>
        </w:tc>
      </w:tr>
      <w:tr w:rsidR="00785E88" w:rsidRPr="00785E88" w14:paraId="412FFBD7"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6E5C224B" w14:textId="77777777" w:rsidR="00785E88" w:rsidRPr="00785E88" w:rsidRDefault="00785E88" w:rsidP="00785E88">
            <w:pPr>
              <w:pStyle w:val="TAC"/>
              <w:rPr>
                <w:rFonts w:eastAsiaTheme="minorEastAsia"/>
                <w:lang w:val="en-US"/>
              </w:rPr>
            </w:pPr>
            <w:r w:rsidRPr="00785E88">
              <w:rPr>
                <w:rFonts w:eastAsiaTheme="minorEastAsia"/>
                <w:lang w:val="en-US"/>
              </w:rPr>
              <w:t>n100, n101</w:t>
            </w:r>
          </w:p>
        </w:tc>
        <w:tc>
          <w:tcPr>
            <w:tcW w:w="2638" w:type="dxa"/>
            <w:tcBorders>
              <w:top w:val="single" w:sz="4" w:space="0" w:color="auto"/>
              <w:left w:val="single" w:sz="4" w:space="0" w:color="auto"/>
              <w:bottom w:val="single" w:sz="4" w:space="0" w:color="auto"/>
              <w:right w:val="single" w:sz="4" w:space="0" w:color="auto"/>
            </w:tcBorders>
            <w:hideMark/>
          </w:tcPr>
          <w:p w14:paraId="5F9C9221" w14:textId="77777777" w:rsidR="00785E88" w:rsidRPr="00785E88" w:rsidRDefault="00785E88" w:rsidP="00785E88">
            <w:pPr>
              <w:pStyle w:val="TAC"/>
              <w:rPr>
                <w:rFonts w:eastAsiaTheme="minorEastAsia"/>
                <w:lang w:val="en-US"/>
              </w:rPr>
            </w:pPr>
            <w:r w:rsidRPr="00785E88">
              <w:rPr>
                <w:rFonts w:eastAsiaTheme="minorEastAsia"/>
                <w:lang w:val="en-US"/>
              </w:rPr>
              <w:t>NR</w:t>
            </w:r>
          </w:p>
        </w:tc>
        <w:tc>
          <w:tcPr>
            <w:tcW w:w="879" w:type="dxa"/>
            <w:tcBorders>
              <w:top w:val="single" w:sz="4" w:space="0" w:color="auto"/>
              <w:left w:val="single" w:sz="4" w:space="0" w:color="auto"/>
              <w:bottom w:val="single" w:sz="4" w:space="0" w:color="auto"/>
              <w:right w:val="single" w:sz="4" w:space="0" w:color="auto"/>
            </w:tcBorders>
            <w:hideMark/>
          </w:tcPr>
          <w:p w14:paraId="149EE8B6" w14:textId="77777777" w:rsidR="00785E88" w:rsidRPr="00785E88" w:rsidRDefault="00785E88" w:rsidP="00785E88">
            <w:pPr>
              <w:pStyle w:val="TAC"/>
              <w:rPr>
                <w:rFonts w:eastAsiaTheme="minorEastAsia"/>
              </w:rPr>
            </w:pPr>
            <w:r w:rsidRPr="00785E88">
              <w:rPr>
                <w:rFonts w:eastAsiaTheme="minorEastAsia"/>
              </w:rPr>
              <w:t>-96</w:t>
            </w:r>
          </w:p>
        </w:tc>
        <w:tc>
          <w:tcPr>
            <w:tcW w:w="879" w:type="dxa"/>
            <w:tcBorders>
              <w:top w:val="single" w:sz="4" w:space="0" w:color="auto"/>
              <w:left w:val="single" w:sz="4" w:space="0" w:color="auto"/>
              <w:bottom w:val="single" w:sz="4" w:space="0" w:color="auto"/>
              <w:right w:val="single" w:sz="4" w:space="0" w:color="auto"/>
            </w:tcBorders>
            <w:hideMark/>
          </w:tcPr>
          <w:p w14:paraId="2F525719" w14:textId="77777777" w:rsidR="00785E88" w:rsidRPr="00785E88" w:rsidRDefault="00785E88" w:rsidP="00785E88">
            <w:pPr>
              <w:pStyle w:val="TAC"/>
              <w:rPr>
                <w:rFonts w:eastAsiaTheme="minorEastAsia"/>
              </w:rPr>
            </w:pPr>
            <w:r w:rsidRPr="00785E8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04E430C7" w14:textId="77777777" w:rsidR="00785E88" w:rsidRPr="00785E88" w:rsidRDefault="00785E88" w:rsidP="00785E88">
            <w:pPr>
              <w:pStyle w:val="TAC"/>
              <w:rPr>
                <w:rFonts w:eastAsiaTheme="minorEastAsia"/>
              </w:rPr>
            </w:pPr>
            <w:r w:rsidRPr="00785E88">
              <w:rPr>
                <w:rFonts w:eastAsiaTheme="minorEastAsia"/>
              </w:rPr>
              <w:t>N/A</w:t>
            </w:r>
          </w:p>
        </w:tc>
      </w:tr>
      <w:tr w:rsidR="00785E88" w:rsidRPr="00785E88" w14:paraId="1E1BE4FF"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68DD2DC3" w14:textId="77777777" w:rsidR="00785E88" w:rsidRPr="00785E88" w:rsidRDefault="00785E88" w:rsidP="00785E88">
            <w:pPr>
              <w:pStyle w:val="TAC"/>
              <w:rPr>
                <w:rFonts w:eastAsiaTheme="minorEastAsia"/>
                <w:lang w:val="en-US"/>
              </w:rPr>
            </w:pPr>
            <w:r w:rsidRPr="00785E88">
              <w:rPr>
                <w:rFonts w:eastAsiaTheme="minorEastAsia"/>
                <w:lang w:val="en-US"/>
              </w:rPr>
              <w:t>n96, n102</w:t>
            </w:r>
          </w:p>
        </w:tc>
        <w:tc>
          <w:tcPr>
            <w:tcW w:w="2638" w:type="dxa"/>
            <w:tcBorders>
              <w:top w:val="single" w:sz="4" w:space="0" w:color="auto"/>
              <w:left w:val="single" w:sz="4" w:space="0" w:color="auto"/>
              <w:bottom w:val="single" w:sz="4" w:space="0" w:color="auto"/>
              <w:right w:val="single" w:sz="4" w:space="0" w:color="auto"/>
            </w:tcBorders>
            <w:hideMark/>
          </w:tcPr>
          <w:p w14:paraId="083176B2" w14:textId="77777777" w:rsidR="00785E88" w:rsidRPr="00785E88" w:rsidRDefault="00785E88" w:rsidP="00785E88">
            <w:pPr>
              <w:pStyle w:val="TAC"/>
              <w:rPr>
                <w:rFonts w:eastAsiaTheme="minorEastAsia"/>
                <w:lang w:val="en-US"/>
              </w:rPr>
            </w:pPr>
            <w:r w:rsidRPr="00785E88">
              <w:rPr>
                <w:rFonts w:eastAsiaTheme="minorEastAsia"/>
                <w:lang w:val="en-US"/>
              </w:rPr>
              <w:t>NR</w:t>
            </w:r>
          </w:p>
        </w:tc>
        <w:tc>
          <w:tcPr>
            <w:tcW w:w="879" w:type="dxa"/>
            <w:tcBorders>
              <w:top w:val="single" w:sz="4" w:space="0" w:color="auto"/>
              <w:left w:val="single" w:sz="4" w:space="0" w:color="auto"/>
              <w:bottom w:val="single" w:sz="4" w:space="0" w:color="auto"/>
              <w:right w:val="single" w:sz="4" w:space="0" w:color="auto"/>
            </w:tcBorders>
            <w:hideMark/>
          </w:tcPr>
          <w:p w14:paraId="6CA350DF" w14:textId="77777777" w:rsidR="00785E88" w:rsidRPr="00785E88" w:rsidRDefault="00785E88" w:rsidP="00785E88">
            <w:pPr>
              <w:pStyle w:val="TAC"/>
              <w:rPr>
                <w:rFonts w:eastAsiaTheme="minorEastAsia"/>
              </w:rPr>
            </w:pPr>
            <w:r w:rsidRPr="00785E88">
              <w:rPr>
                <w:rFonts w:eastAsiaTheme="minorEastAsia"/>
              </w:rPr>
              <w:t>N/A</w:t>
            </w:r>
          </w:p>
        </w:tc>
        <w:tc>
          <w:tcPr>
            <w:tcW w:w="879" w:type="dxa"/>
            <w:tcBorders>
              <w:top w:val="single" w:sz="4" w:space="0" w:color="auto"/>
              <w:left w:val="single" w:sz="4" w:space="0" w:color="auto"/>
              <w:bottom w:val="single" w:sz="4" w:space="0" w:color="auto"/>
              <w:right w:val="single" w:sz="4" w:space="0" w:color="auto"/>
            </w:tcBorders>
            <w:hideMark/>
          </w:tcPr>
          <w:p w14:paraId="50625C6B" w14:textId="77777777" w:rsidR="00785E88" w:rsidRPr="00785E88" w:rsidRDefault="00785E88" w:rsidP="00785E88">
            <w:pPr>
              <w:pStyle w:val="TAC"/>
              <w:rPr>
                <w:rFonts w:eastAsiaTheme="minorEastAsia"/>
              </w:rPr>
            </w:pPr>
            <w:r w:rsidRPr="00785E88">
              <w:rPr>
                <w:rFonts w:eastAsiaTheme="minorEastAsia"/>
              </w:rPr>
              <w:t>-90</w:t>
            </w:r>
          </w:p>
        </w:tc>
        <w:tc>
          <w:tcPr>
            <w:tcW w:w="880" w:type="dxa"/>
            <w:tcBorders>
              <w:top w:val="single" w:sz="4" w:space="0" w:color="auto"/>
              <w:left w:val="single" w:sz="4" w:space="0" w:color="auto"/>
              <w:bottom w:val="single" w:sz="4" w:space="0" w:color="auto"/>
              <w:right w:val="single" w:sz="4" w:space="0" w:color="auto"/>
            </w:tcBorders>
            <w:hideMark/>
          </w:tcPr>
          <w:p w14:paraId="688053CE" w14:textId="77777777" w:rsidR="00785E88" w:rsidRPr="00785E88" w:rsidRDefault="00785E88" w:rsidP="00785E88">
            <w:pPr>
              <w:pStyle w:val="TAC"/>
              <w:rPr>
                <w:rFonts w:eastAsiaTheme="minorEastAsia"/>
              </w:rPr>
            </w:pPr>
            <w:r w:rsidRPr="00785E88">
              <w:rPr>
                <w:rFonts w:eastAsiaTheme="minorEastAsia"/>
              </w:rPr>
              <w:t>-87</w:t>
            </w:r>
          </w:p>
        </w:tc>
      </w:tr>
      <w:tr w:rsidR="00785E88" w:rsidRPr="00785E88" w14:paraId="75EABB1B"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2F2CD857" w14:textId="77777777" w:rsidR="00785E88" w:rsidRPr="00785E88" w:rsidRDefault="00785E88" w:rsidP="00785E88">
            <w:pPr>
              <w:pStyle w:val="TAC"/>
              <w:rPr>
                <w:rFonts w:eastAsiaTheme="minorEastAsia"/>
                <w:lang w:val="en-US"/>
              </w:rPr>
            </w:pPr>
            <w:r w:rsidRPr="00785E88">
              <w:rPr>
                <w:rFonts w:eastAsiaTheme="minorEastAsia"/>
                <w:lang w:val="en-US"/>
              </w:rPr>
              <w:t>n104</w:t>
            </w:r>
          </w:p>
        </w:tc>
        <w:tc>
          <w:tcPr>
            <w:tcW w:w="2638" w:type="dxa"/>
            <w:tcBorders>
              <w:top w:val="single" w:sz="4" w:space="0" w:color="auto"/>
              <w:left w:val="single" w:sz="4" w:space="0" w:color="auto"/>
              <w:bottom w:val="single" w:sz="4" w:space="0" w:color="auto"/>
              <w:right w:val="single" w:sz="4" w:space="0" w:color="auto"/>
            </w:tcBorders>
            <w:hideMark/>
          </w:tcPr>
          <w:p w14:paraId="667442F1" w14:textId="77777777" w:rsidR="00785E88" w:rsidRPr="00785E88" w:rsidRDefault="00785E88" w:rsidP="00785E88">
            <w:pPr>
              <w:pStyle w:val="TAC"/>
              <w:rPr>
                <w:rFonts w:eastAsiaTheme="minorEastAsia"/>
                <w:lang w:val="en-US"/>
              </w:rPr>
            </w:pPr>
            <w:r w:rsidRPr="00785E88">
              <w:rPr>
                <w:rFonts w:eastAsiaTheme="minorEastAsia"/>
                <w:lang w:val="en-US"/>
              </w:rPr>
              <w:t>NR</w:t>
            </w:r>
          </w:p>
        </w:tc>
        <w:tc>
          <w:tcPr>
            <w:tcW w:w="879" w:type="dxa"/>
            <w:tcBorders>
              <w:top w:val="single" w:sz="4" w:space="0" w:color="auto"/>
              <w:left w:val="single" w:sz="4" w:space="0" w:color="auto"/>
              <w:bottom w:val="single" w:sz="4" w:space="0" w:color="auto"/>
              <w:right w:val="single" w:sz="4" w:space="0" w:color="auto"/>
            </w:tcBorders>
            <w:hideMark/>
          </w:tcPr>
          <w:p w14:paraId="15390061" w14:textId="77777777" w:rsidR="00785E88" w:rsidRPr="00785E88" w:rsidRDefault="00785E88" w:rsidP="00785E88">
            <w:pPr>
              <w:pStyle w:val="TAC"/>
              <w:rPr>
                <w:rFonts w:eastAsiaTheme="minorEastAsia"/>
              </w:rPr>
            </w:pPr>
            <w:r w:rsidRPr="00785E88">
              <w:rPr>
                <w:rFonts w:eastAsiaTheme="minorEastAsia"/>
              </w:rPr>
              <w:t>-95</w:t>
            </w:r>
          </w:p>
        </w:tc>
        <w:tc>
          <w:tcPr>
            <w:tcW w:w="879" w:type="dxa"/>
            <w:tcBorders>
              <w:top w:val="single" w:sz="4" w:space="0" w:color="auto"/>
              <w:left w:val="single" w:sz="4" w:space="0" w:color="auto"/>
              <w:bottom w:val="single" w:sz="4" w:space="0" w:color="auto"/>
              <w:right w:val="single" w:sz="4" w:space="0" w:color="auto"/>
            </w:tcBorders>
            <w:hideMark/>
          </w:tcPr>
          <w:p w14:paraId="46D04122" w14:textId="77777777" w:rsidR="00785E88" w:rsidRPr="00785E88" w:rsidRDefault="00785E88" w:rsidP="00785E88">
            <w:pPr>
              <w:pStyle w:val="TAC"/>
              <w:rPr>
                <w:rFonts w:eastAsiaTheme="minorEastAsia"/>
              </w:rPr>
            </w:pPr>
            <w:r w:rsidRPr="00785E88">
              <w:rPr>
                <w:rFonts w:eastAsiaTheme="minorEastAsia"/>
              </w:rPr>
              <w:t>-90</w:t>
            </w:r>
          </w:p>
        </w:tc>
        <w:tc>
          <w:tcPr>
            <w:tcW w:w="880" w:type="dxa"/>
            <w:tcBorders>
              <w:top w:val="single" w:sz="4" w:space="0" w:color="auto"/>
              <w:left w:val="single" w:sz="4" w:space="0" w:color="auto"/>
              <w:bottom w:val="single" w:sz="4" w:space="0" w:color="auto"/>
              <w:right w:val="single" w:sz="4" w:space="0" w:color="auto"/>
            </w:tcBorders>
            <w:hideMark/>
          </w:tcPr>
          <w:p w14:paraId="3E5FA286" w14:textId="77777777" w:rsidR="00785E88" w:rsidRPr="00785E88" w:rsidRDefault="00785E88" w:rsidP="00785E88">
            <w:pPr>
              <w:pStyle w:val="TAC"/>
              <w:rPr>
                <w:rFonts w:eastAsiaTheme="minorEastAsia"/>
              </w:rPr>
            </w:pPr>
            <w:r w:rsidRPr="00785E88">
              <w:rPr>
                <w:rFonts w:eastAsiaTheme="minorEastAsia"/>
              </w:rPr>
              <w:t>-87</w:t>
            </w:r>
          </w:p>
        </w:tc>
      </w:tr>
      <w:tr w:rsidR="00785E88" w:rsidRPr="00785E88" w14:paraId="12E428F5" w14:textId="77777777" w:rsidTr="00785E88">
        <w:trPr>
          <w:cantSplit/>
          <w:jc w:val="center"/>
        </w:trPr>
        <w:tc>
          <w:tcPr>
            <w:tcW w:w="1996" w:type="dxa"/>
            <w:tcBorders>
              <w:top w:val="nil"/>
              <w:left w:val="single" w:sz="4" w:space="0" w:color="auto"/>
              <w:bottom w:val="single" w:sz="4" w:space="0" w:color="auto"/>
              <w:right w:val="single" w:sz="4" w:space="0" w:color="auto"/>
            </w:tcBorders>
            <w:hideMark/>
          </w:tcPr>
          <w:p w14:paraId="4918DF23" w14:textId="77777777" w:rsidR="00785E88" w:rsidRPr="00785E88" w:rsidRDefault="00785E88" w:rsidP="00785E88">
            <w:pPr>
              <w:pStyle w:val="TAC"/>
              <w:rPr>
                <w:rFonts w:eastAsiaTheme="minorEastAsia"/>
                <w:lang w:val="en-US"/>
              </w:rPr>
            </w:pPr>
            <w:r w:rsidRPr="00785E88">
              <w:rPr>
                <w:rFonts w:eastAsiaTheme="minorEastAsia" w:hint="eastAsia"/>
                <w:lang w:val="zh-CN"/>
              </w:rPr>
              <w:t xml:space="preserve">Other </w:t>
            </w:r>
            <w:r w:rsidRPr="00785E88">
              <w:rPr>
                <w:rFonts w:eastAsiaTheme="minorEastAsia" w:hint="eastAsia"/>
                <w:i/>
                <w:iCs/>
                <w:lang w:val="zh-CN"/>
              </w:rPr>
              <w:t>operating band</w:t>
            </w:r>
          </w:p>
        </w:tc>
        <w:tc>
          <w:tcPr>
            <w:tcW w:w="2638" w:type="dxa"/>
            <w:tcBorders>
              <w:top w:val="single" w:sz="4" w:space="0" w:color="auto"/>
              <w:left w:val="single" w:sz="4" w:space="0" w:color="auto"/>
              <w:bottom w:val="single" w:sz="4" w:space="0" w:color="auto"/>
              <w:right w:val="single" w:sz="4" w:space="0" w:color="auto"/>
            </w:tcBorders>
            <w:hideMark/>
          </w:tcPr>
          <w:p w14:paraId="5A3523F2" w14:textId="77777777" w:rsidR="00785E88" w:rsidRPr="00785E88" w:rsidRDefault="00785E88" w:rsidP="00785E88">
            <w:pPr>
              <w:pStyle w:val="TAC"/>
              <w:rPr>
                <w:rFonts w:eastAsiaTheme="minorEastAsia"/>
                <w:lang w:val="en-US"/>
              </w:rPr>
            </w:pPr>
            <w:r w:rsidRPr="00785E88">
              <w:rPr>
                <w:rFonts w:eastAsiaTheme="minorEastAsia"/>
                <w:lang w:val="en-US"/>
              </w:rPr>
              <w:t>UTRA, E-UTRA or NR</w:t>
            </w:r>
          </w:p>
        </w:tc>
        <w:tc>
          <w:tcPr>
            <w:tcW w:w="879" w:type="dxa"/>
            <w:tcBorders>
              <w:top w:val="single" w:sz="4" w:space="0" w:color="auto"/>
              <w:left w:val="single" w:sz="4" w:space="0" w:color="auto"/>
              <w:bottom w:val="single" w:sz="4" w:space="0" w:color="auto"/>
              <w:right w:val="single" w:sz="4" w:space="0" w:color="auto"/>
            </w:tcBorders>
            <w:hideMark/>
          </w:tcPr>
          <w:p w14:paraId="43B0D9C6" w14:textId="77777777" w:rsidR="00785E88" w:rsidRPr="00785E88" w:rsidRDefault="00785E88" w:rsidP="00785E88">
            <w:pPr>
              <w:pStyle w:val="TAC"/>
              <w:rPr>
                <w:rFonts w:eastAsiaTheme="minorEastAsia"/>
              </w:rPr>
            </w:pPr>
            <w:r w:rsidRPr="00785E88">
              <w:rPr>
                <w:rFonts w:eastAsiaTheme="minorEastAsia"/>
              </w:rPr>
              <w:t>-96</w:t>
            </w:r>
          </w:p>
        </w:tc>
        <w:tc>
          <w:tcPr>
            <w:tcW w:w="879" w:type="dxa"/>
            <w:tcBorders>
              <w:top w:val="single" w:sz="4" w:space="0" w:color="auto"/>
              <w:left w:val="single" w:sz="4" w:space="0" w:color="auto"/>
              <w:bottom w:val="single" w:sz="4" w:space="0" w:color="auto"/>
              <w:right w:val="single" w:sz="4" w:space="0" w:color="auto"/>
            </w:tcBorders>
            <w:hideMark/>
          </w:tcPr>
          <w:p w14:paraId="729F591E" w14:textId="77777777" w:rsidR="00785E88" w:rsidRPr="00785E88" w:rsidRDefault="00785E88" w:rsidP="00785E88">
            <w:pPr>
              <w:pStyle w:val="TAC"/>
              <w:rPr>
                <w:rFonts w:eastAsiaTheme="minorEastAsia"/>
              </w:rPr>
            </w:pPr>
            <w:r w:rsidRPr="00785E88">
              <w:rPr>
                <w:rFonts w:eastAsiaTheme="minorEastAsia"/>
              </w:rPr>
              <w:t>-91</w:t>
            </w:r>
          </w:p>
        </w:tc>
        <w:tc>
          <w:tcPr>
            <w:tcW w:w="880" w:type="dxa"/>
            <w:tcBorders>
              <w:top w:val="single" w:sz="4" w:space="0" w:color="auto"/>
              <w:left w:val="single" w:sz="4" w:space="0" w:color="auto"/>
              <w:bottom w:val="single" w:sz="4" w:space="0" w:color="auto"/>
              <w:right w:val="single" w:sz="4" w:space="0" w:color="auto"/>
            </w:tcBorders>
            <w:hideMark/>
          </w:tcPr>
          <w:p w14:paraId="662ACC15" w14:textId="77777777" w:rsidR="00785E88" w:rsidRPr="00785E88" w:rsidRDefault="00785E88" w:rsidP="00785E88">
            <w:pPr>
              <w:pStyle w:val="TAC"/>
              <w:rPr>
                <w:rFonts w:eastAsiaTheme="minorEastAsia"/>
              </w:rPr>
            </w:pPr>
            <w:r w:rsidRPr="00785E88">
              <w:rPr>
                <w:rFonts w:eastAsiaTheme="minorEastAsia"/>
              </w:rPr>
              <w:t>-88</w:t>
            </w:r>
          </w:p>
        </w:tc>
      </w:tr>
    </w:tbl>
    <w:p w14:paraId="73402A69" w14:textId="77777777" w:rsidR="00785E88" w:rsidRPr="00785E88" w:rsidRDefault="00785E88" w:rsidP="009E3A3E">
      <w:pPr>
        <w:rPr>
          <w:rFonts w:eastAsiaTheme="minorEastAsia"/>
        </w:rPr>
      </w:pPr>
    </w:p>
    <w:p w14:paraId="7FA7E970" w14:textId="77777777" w:rsidR="00785E88" w:rsidRPr="00785E88" w:rsidRDefault="00785E88" w:rsidP="009E3A3E">
      <w:pPr>
        <w:pStyle w:val="NO"/>
        <w:rPr>
          <w:rFonts w:eastAsiaTheme="minorEastAsia"/>
        </w:rPr>
      </w:pPr>
      <w:r w:rsidRPr="00785E88">
        <w:rPr>
          <w:rFonts w:eastAsiaTheme="minorEastAsia"/>
        </w:rPr>
        <w:t>NOTE 1:</w:t>
      </w:r>
      <w:r w:rsidRPr="00785E88">
        <w:rPr>
          <w:rFonts w:eastAsiaTheme="minorEastAsia"/>
        </w:rPr>
        <w:tab/>
        <w:t>As defined in the scope for spurious emissions in this clause, the co-location requirements in table 6.6.5.2.3-1 do not apply for the frequency range extending Δf</w:t>
      </w:r>
      <w:r w:rsidRPr="00785E88">
        <w:rPr>
          <w:rFonts w:eastAsiaTheme="minorEastAsia"/>
          <w:vertAlign w:val="subscript"/>
        </w:rPr>
        <w:t>OBUE</w:t>
      </w:r>
      <w:r w:rsidRPr="00785E88">
        <w:rPr>
          <w:rFonts w:eastAsiaTheme="minorEastAsia"/>
        </w:rPr>
        <w:t xml:space="preserve"> immediately outside the transmit frequency range of a IAB-MT and IAB-DU.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[8].</w:t>
      </w:r>
    </w:p>
    <w:p w14:paraId="67B37215" w14:textId="77777777" w:rsidR="00785E88" w:rsidRPr="00785E88" w:rsidRDefault="00785E88" w:rsidP="009E3A3E">
      <w:pPr>
        <w:pStyle w:val="NO"/>
        <w:rPr>
          <w:rFonts w:eastAsiaTheme="minorEastAsia"/>
        </w:rPr>
      </w:pPr>
      <w:r w:rsidRPr="00785E88">
        <w:rPr>
          <w:rFonts w:eastAsiaTheme="minorEastAsia"/>
        </w:rPr>
        <w:t>NOTE 2:</w:t>
      </w:r>
      <w:r w:rsidRPr="00785E88">
        <w:rPr>
          <w:rFonts w:eastAsiaTheme="minorEastAsia"/>
        </w:rPr>
        <w:tab/>
        <w:t xml:space="preserve">Table 6.6.5.2.3-1 assumes that two </w:t>
      </w:r>
      <w:r w:rsidRPr="00785E88">
        <w:rPr>
          <w:rFonts w:eastAsiaTheme="minorEastAsia"/>
          <w:i/>
        </w:rPr>
        <w:t>operating bands</w:t>
      </w:r>
      <w:r w:rsidRPr="00785E8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2C8E55" w14:textId="77777777" w:rsidR="00785E88" w:rsidRPr="00785E88" w:rsidRDefault="00785E88" w:rsidP="009E3A3E">
      <w:pPr>
        <w:pStyle w:val="NO"/>
        <w:rPr>
          <w:rFonts w:eastAsiaTheme="minorEastAsia"/>
        </w:rPr>
      </w:pPr>
      <w:r w:rsidRPr="00785E88">
        <w:rPr>
          <w:rFonts w:eastAsiaTheme="minorEastAsia"/>
        </w:rPr>
        <w:t xml:space="preserve">NOTE </w:t>
      </w:r>
      <w:r w:rsidRPr="00785E88">
        <w:rPr>
          <w:rFonts w:eastAsiaTheme="minorEastAsia"/>
          <w:lang w:val="en-US"/>
        </w:rPr>
        <w:t>3</w:t>
      </w:r>
      <w:r w:rsidRPr="00785E88">
        <w:rPr>
          <w:rFonts w:eastAsiaTheme="minorEastAsia"/>
        </w:rPr>
        <w:t>:</w:t>
      </w:r>
      <w:r w:rsidRPr="00785E88">
        <w:rPr>
          <w:rFonts w:eastAsiaTheme="minorEastAsia"/>
        </w:rPr>
        <w:tab/>
      </w:r>
      <w:r w:rsidRPr="00785E88">
        <w:rPr>
          <w:rFonts w:eastAsiaTheme="minorEastAsia"/>
          <w:lang w:val="en-US"/>
        </w:rPr>
        <w:t xml:space="preserve">Frequency range of </w:t>
      </w:r>
      <w:r w:rsidRPr="00785E88">
        <w:rPr>
          <w:rFonts w:eastAsiaTheme="minorEastAsia"/>
        </w:rPr>
        <w:t>UTRA, E-UTRA</w:t>
      </w:r>
      <w:r w:rsidRPr="00785E88">
        <w:rPr>
          <w:rFonts w:eastAsiaTheme="minorEastAsia"/>
          <w:lang w:val="en-US"/>
        </w:rPr>
        <w:t xml:space="preserve"> and NR bands,</w:t>
      </w:r>
      <w:r w:rsidRPr="00785E88">
        <w:rPr>
          <w:rFonts w:eastAsiaTheme="minorEastAsia"/>
        </w:rPr>
        <w:t xml:space="preserve"> as described in TS 25.104</w:t>
      </w:r>
      <w:r w:rsidRPr="00785E88">
        <w:rPr>
          <w:rFonts w:eastAsiaTheme="minorEastAsia"/>
          <w:lang w:val="en-US"/>
        </w:rPr>
        <w:t xml:space="preserve"> [27] clause 5.2</w:t>
      </w:r>
      <w:r w:rsidRPr="00785E88">
        <w:rPr>
          <w:rFonts w:eastAsiaTheme="minorEastAsia"/>
        </w:rPr>
        <w:t>, TS 36.104</w:t>
      </w:r>
      <w:r w:rsidRPr="00785E88">
        <w:rPr>
          <w:rFonts w:eastAsiaTheme="minorEastAsia"/>
          <w:lang w:val="en-US"/>
        </w:rPr>
        <w:t xml:space="preserve"> [28] clause 5.5 </w:t>
      </w:r>
      <w:r w:rsidRPr="00785E88">
        <w:rPr>
          <w:rFonts w:eastAsiaTheme="minorEastAsia"/>
        </w:rPr>
        <w:t>and TS 38.104</w:t>
      </w:r>
      <w:r w:rsidRPr="00785E88">
        <w:rPr>
          <w:rFonts w:eastAsiaTheme="minorEastAsia"/>
          <w:lang w:val="en-US"/>
        </w:rPr>
        <w:t xml:space="preserve"> [11] clause 5.2, respectively</w:t>
      </w:r>
      <w:r w:rsidRPr="00785E88">
        <w:rPr>
          <w:rFonts w:eastAsiaTheme="minorEastAsia"/>
        </w:rPr>
        <w:t>.</w:t>
      </w:r>
    </w:p>
    <w:p w14:paraId="77BA9982" w14:textId="66A45726" w:rsidR="008D3EE5" w:rsidRPr="00BE5108" w:rsidRDefault="008D3EE5" w:rsidP="008D3EE5">
      <w:pPr>
        <w:pStyle w:val="Heading4"/>
        <w:rPr>
          <w:rFonts w:eastAsiaTheme="minorEastAsia"/>
        </w:rPr>
      </w:pPr>
      <w:bookmarkStart w:id="4692" w:name="_Toc21643597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93" w:name="_Toc73962934"/>
      <w:bookmarkStart w:id="4694" w:name="_Toc75260111"/>
      <w:bookmarkStart w:id="4695" w:name="_Toc75275653"/>
      <w:bookmarkStart w:id="4696" w:name="_Toc75276164"/>
      <w:bookmarkStart w:id="4697" w:name="_Toc76541663"/>
      <w:bookmarkStart w:id="4698" w:name="_Toc82437432"/>
      <w:bookmarkStart w:id="4699" w:name="_Toc89944798"/>
      <w:bookmarkStart w:id="4700" w:name="_Toc98753816"/>
      <w:bookmarkStart w:id="4701" w:name="_Toc106180802"/>
      <w:bookmarkStart w:id="4702" w:name="_Toc114150847"/>
      <w:bookmarkStart w:id="4703" w:name="_Toc124151250"/>
      <w:bookmarkStart w:id="4704" w:name="_Toc124151770"/>
      <w:bookmarkStart w:id="4705" w:name="_Toc124152290"/>
      <w:bookmarkStart w:id="4706" w:name="_Toc130396822"/>
      <w:bookmarkStart w:id="4707" w:name="_Toc130397342"/>
      <w:bookmarkStart w:id="4708" w:name="_Toc137558446"/>
      <w:bookmarkStart w:id="4709" w:name="_Toc138862271"/>
      <w:bookmarkStart w:id="4710" w:name="_Toc145532328"/>
      <w:bookmarkStart w:id="4711" w:name="_Toc163218741"/>
      <w:bookmarkStart w:id="4712" w:name="_Toc176702072"/>
      <w:bookmarkStart w:id="4713" w:name="_Toc216435976"/>
      <w:r w:rsidRPr="00BE5108">
        <w:rPr>
          <w:rFonts w:eastAsiaTheme="minorEastAsia"/>
        </w:rPr>
        <w:t>6.7</w:t>
      </w:r>
      <w:r w:rsidRPr="00BE5108">
        <w:rPr>
          <w:rFonts w:eastAsiaTheme="minorEastAsia"/>
        </w:rPr>
        <w:tab/>
        <w:t>Transmitter intermodulation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7BE2D0AD" w14:textId="77777777" w:rsidR="00B045F3" w:rsidRPr="00BE5108" w:rsidRDefault="00B045F3" w:rsidP="00B045F3">
      <w:pPr>
        <w:pStyle w:val="Heading3"/>
        <w:rPr>
          <w:rFonts w:eastAsiaTheme="minorEastAsia"/>
        </w:rPr>
      </w:pPr>
      <w:bookmarkStart w:id="4714" w:name="_Toc73962935"/>
      <w:bookmarkStart w:id="4715" w:name="_Toc75260112"/>
      <w:bookmarkStart w:id="4716" w:name="_Toc75275654"/>
      <w:bookmarkStart w:id="4717" w:name="_Toc75276165"/>
      <w:bookmarkStart w:id="4718" w:name="_Toc76541664"/>
      <w:bookmarkStart w:id="4719" w:name="_Toc82437433"/>
      <w:bookmarkStart w:id="4720" w:name="_Toc89944799"/>
      <w:bookmarkStart w:id="4721" w:name="_Toc98753817"/>
      <w:bookmarkStart w:id="4722" w:name="_Toc106180803"/>
      <w:bookmarkStart w:id="4723" w:name="_Toc114150848"/>
      <w:bookmarkStart w:id="4724" w:name="_Toc124151251"/>
      <w:bookmarkStart w:id="4725" w:name="_Toc124151771"/>
      <w:bookmarkStart w:id="4726" w:name="_Toc124152291"/>
      <w:bookmarkStart w:id="4727" w:name="_Toc130396823"/>
      <w:bookmarkStart w:id="4728" w:name="_Toc130397343"/>
      <w:bookmarkStart w:id="4729" w:name="_Toc137558447"/>
      <w:bookmarkStart w:id="4730" w:name="_Toc138862272"/>
      <w:bookmarkStart w:id="4731" w:name="_Toc145532329"/>
      <w:bookmarkStart w:id="4732" w:name="_Toc163218742"/>
      <w:bookmarkStart w:id="4733" w:name="_Toc176702073"/>
      <w:bookmarkStart w:id="4734" w:name="_Toc216435977"/>
      <w:r w:rsidRPr="00BE5108">
        <w:rPr>
          <w:rFonts w:eastAsiaTheme="minorEastAsia"/>
        </w:rPr>
        <w:t>6.7.1</w:t>
      </w:r>
      <w:r w:rsidRPr="00BE5108">
        <w:rPr>
          <w:rFonts w:eastAsiaTheme="minorEastAsia"/>
        </w:rPr>
        <w:tab/>
        <w:t>Definition and applicability</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lastRenderedPageBreak/>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35" w:name="_Toc73962936"/>
      <w:bookmarkStart w:id="4736" w:name="_Toc75260113"/>
      <w:bookmarkStart w:id="4737" w:name="_Toc75275655"/>
      <w:bookmarkStart w:id="4738" w:name="_Toc75276166"/>
      <w:bookmarkStart w:id="4739" w:name="_Toc76541665"/>
      <w:bookmarkStart w:id="4740" w:name="_Toc82437434"/>
      <w:bookmarkStart w:id="4741" w:name="_Toc89944800"/>
      <w:bookmarkStart w:id="4742" w:name="_Toc98753818"/>
      <w:bookmarkStart w:id="4743" w:name="_Toc106180804"/>
      <w:bookmarkStart w:id="4744" w:name="_Toc114150849"/>
      <w:bookmarkStart w:id="4745" w:name="_Toc124151252"/>
      <w:bookmarkStart w:id="4746" w:name="_Toc124151772"/>
      <w:bookmarkStart w:id="4747" w:name="_Toc124152292"/>
      <w:bookmarkStart w:id="4748" w:name="_Toc130396824"/>
      <w:bookmarkStart w:id="4749" w:name="_Toc130397344"/>
      <w:bookmarkStart w:id="4750" w:name="_Toc137558448"/>
      <w:bookmarkStart w:id="4751" w:name="_Toc138862273"/>
      <w:bookmarkStart w:id="4752" w:name="_Toc145532330"/>
      <w:bookmarkStart w:id="4753" w:name="_Toc163218743"/>
      <w:bookmarkStart w:id="4754" w:name="_Toc176702074"/>
      <w:bookmarkStart w:id="4755" w:name="_Toc216435978"/>
      <w:r w:rsidRPr="00BE5108">
        <w:rPr>
          <w:rFonts w:eastAsiaTheme="minorEastAsia"/>
        </w:rPr>
        <w:t>6.7.2</w:t>
      </w:r>
      <w:r w:rsidRPr="00BE5108">
        <w:rPr>
          <w:rFonts w:eastAsiaTheme="minorEastAsia"/>
        </w:rPr>
        <w:tab/>
        <w:t>Minimum requirement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56" w:name="_Toc73962937"/>
      <w:bookmarkStart w:id="4757" w:name="_Toc75260114"/>
      <w:bookmarkStart w:id="4758" w:name="_Toc75275656"/>
      <w:bookmarkStart w:id="4759" w:name="_Toc75276167"/>
      <w:bookmarkStart w:id="4760" w:name="_Toc76541666"/>
      <w:bookmarkStart w:id="4761" w:name="_Toc82437435"/>
      <w:bookmarkStart w:id="4762" w:name="_Toc89944801"/>
      <w:bookmarkStart w:id="4763" w:name="_Toc98753819"/>
      <w:bookmarkStart w:id="4764" w:name="_Toc106180805"/>
      <w:bookmarkStart w:id="4765" w:name="_Toc114150850"/>
      <w:bookmarkStart w:id="4766" w:name="_Toc124151253"/>
      <w:bookmarkStart w:id="4767" w:name="_Toc124151773"/>
      <w:bookmarkStart w:id="4768" w:name="_Toc124152293"/>
      <w:bookmarkStart w:id="4769" w:name="_Toc130396825"/>
      <w:bookmarkStart w:id="4770" w:name="_Toc130397345"/>
      <w:bookmarkStart w:id="4771" w:name="_Toc137558449"/>
      <w:bookmarkStart w:id="4772" w:name="_Toc138862274"/>
      <w:bookmarkStart w:id="4773" w:name="_Toc145532331"/>
      <w:bookmarkStart w:id="4774" w:name="_Toc163218744"/>
      <w:bookmarkStart w:id="4775" w:name="_Toc176702075"/>
      <w:bookmarkStart w:id="4776" w:name="_Toc216435979"/>
      <w:r w:rsidRPr="00BE5108">
        <w:rPr>
          <w:rFonts w:eastAsiaTheme="minorEastAsia"/>
        </w:rPr>
        <w:t>6.7.3</w:t>
      </w:r>
      <w:r w:rsidRPr="00BE5108">
        <w:rPr>
          <w:rFonts w:eastAsiaTheme="minorEastAsia"/>
        </w:rPr>
        <w:tab/>
        <w:t>Test purpose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7" w:name="_Toc73962938"/>
      <w:bookmarkStart w:id="4778" w:name="_Toc75260115"/>
      <w:bookmarkStart w:id="4779" w:name="_Toc75275657"/>
      <w:bookmarkStart w:id="4780" w:name="_Toc75276168"/>
      <w:bookmarkStart w:id="4781" w:name="_Toc76541667"/>
      <w:bookmarkStart w:id="4782" w:name="_Toc82437436"/>
      <w:bookmarkStart w:id="4783" w:name="_Toc89944802"/>
      <w:bookmarkStart w:id="4784" w:name="_Toc98753820"/>
      <w:bookmarkStart w:id="4785" w:name="_Toc106180806"/>
      <w:bookmarkStart w:id="4786" w:name="_Toc114150851"/>
      <w:bookmarkStart w:id="4787" w:name="_Toc124151254"/>
      <w:bookmarkStart w:id="4788" w:name="_Toc124151774"/>
      <w:bookmarkStart w:id="4789" w:name="_Toc124152294"/>
      <w:bookmarkStart w:id="4790" w:name="_Toc130396826"/>
      <w:bookmarkStart w:id="4791" w:name="_Toc130397346"/>
      <w:bookmarkStart w:id="4792" w:name="_Toc137558450"/>
      <w:bookmarkStart w:id="4793" w:name="_Toc138862275"/>
      <w:bookmarkStart w:id="4794" w:name="_Toc145532332"/>
      <w:bookmarkStart w:id="4795" w:name="_Toc163218745"/>
      <w:bookmarkStart w:id="4796" w:name="_Toc176702076"/>
      <w:bookmarkStart w:id="4797" w:name="_Toc216435980"/>
      <w:r w:rsidRPr="00BE5108">
        <w:rPr>
          <w:rFonts w:eastAsiaTheme="minorEastAsia"/>
        </w:rPr>
        <w:t>6.7.4</w:t>
      </w:r>
      <w:r w:rsidRPr="00BE5108">
        <w:rPr>
          <w:rFonts w:eastAsiaTheme="minorEastAsia"/>
        </w:rPr>
        <w:tab/>
        <w:t>Method of test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0B90C8AF" w14:textId="77777777" w:rsidR="00B045F3" w:rsidRPr="00BE5108" w:rsidRDefault="00B045F3" w:rsidP="00B045F3">
      <w:pPr>
        <w:pStyle w:val="Heading4"/>
        <w:rPr>
          <w:rFonts w:eastAsiaTheme="minorEastAsia"/>
        </w:rPr>
      </w:pPr>
      <w:bookmarkStart w:id="4798" w:name="_Toc73962939"/>
      <w:bookmarkStart w:id="4799" w:name="_Toc75260116"/>
      <w:bookmarkStart w:id="4800" w:name="_Toc75275658"/>
      <w:bookmarkStart w:id="4801" w:name="_Toc75276169"/>
      <w:bookmarkStart w:id="4802" w:name="_Toc76541668"/>
      <w:bookmarkStart w:id="4803" w:name="_Toc82437437"/>
      <w:bookmarkStart w:id="4804" w:name="_Toc89944803"/>
      <w:bookmarkStart w:id="4805" w:name="_Toc98753821"/>
      <w:bookmarkStart w:id="4806" w:name="_Toc106180807"/>
      <w:bookmarkStart w:id="4807" w:name="_Toc114150852"/>
      <w:bookmarkStart w:id="4808" w:name="_Toc124151255"/>
      <w:bookmarkStart w:id="4809" w:name="_Toc124151775"/>
      <w:bookmarkStart w:id="4810" w:name="_Toc124152295"/>
      <w:bookmarkStart w:id="4811" w:name="_Toc130396827"/>
      <w:bookmarkStart w:id="4812" w:name="_Toc130397347"/>
      <w:bookmarkStart w:id="4813" w:name="_Toc137558451"/>
      <w:bookmarkStart w:id="4814" w:name="_Toc138862276"/>
      <w:bookmarkStart w:id="4815" w:name="_Toc145532333"/>
      <w:bookmarkStart w:id="4816" w:name="_Toc163218746"/>
      <w:bookmarkStart w:id="4817" w:name="_Toc176702077"/>
      <w:bookmarkStart w:id="4818" w:name="_Toc216435981"/>
      <w:r w:rsidRPr="00BE5108">
        <w:rPr>
          <w:rFonts w:eastAsiaTheme="minorEastAsia"/>
        </w:rPr>
        <w:t>6.7.4.1</w:t>
      </w:r>
      <w:r w:rsidRPr="00BE5108">
        <w:rPr>
          <w:rFonts w:eastAsiaTheme="minorEastAsia"/>
        </w:rPr>
        <w:tab/>
        <w:t>Initial conditions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19" w:name="_Toc73962940"/>
      <w:bookmarkStart w:id="4820" w:name="_Toc75260117"/>
      <w:bookmarkStart w:id="4821" w:name="_Toc75275659"/>
      <w:bookmarkStart w:id="4822" w:name="_Toc75276170"/>
      <w:bookmarkStart w:id="4823" w:name="_Toc76541669"/>
      <w:bookmarkStart w:id="4824" w:name="_Toc82437438"/>
      <w:bookmarkStart w:id="4825" w:name="_Toc89944804"/>
      <w:bookmarkStart w:id="4826" w:name="_Toc98753822"/>
      <w:bookmarkStart w:id="4827" w:name="_Toc106180808"/>
      <w:bookmarkStart w:id="4828" w:name="_Toc114150853"/>
      <w:bookmarkStart w:id="4829" w:name="_Toc124151256"/>
      <w:bookmarkStart w:id="4830" w:name="_Toc124151776"/>
      <w:bookmarkStart w:id="4831" w:name="_Toc124152296"/>
      <w:bookmarkStart w:id="4832" w:name="_Toc130396828"/>
      <w:bookmarkStart w:id="4833" w:name="_Toc130397348"/>
      <w:bookmarkStart w:id="4834" w:name="_Toc137558452"/>
      <w:bookmarkStart w:id="4835" w:name="_Toc138862277"/>
      <w:bookmarkStart w:id="4836" w:name="_Toc145532334"/>
      <w:bookmarkStart w:id="4837" w:name="_Toc163218747"/>
      <w:bookmarkStart w:id="4838" w:name="_Toc176702078"/>
      <w:bookmarkStart w:id="4839" w:name="_Toc216435982"/>
      <w:r w:rsidRPr="00BE5108">
        <w:rPr>
          <w:rFonts w:eastAsiaTheme="minorEastAsia"/>
        </w:rPr>
        <w:t>6.7.4.2</w:t>
      </w:r>
      <w:r w:rsidRPr="00BE5108">
        <w:rPr>
          <w:rFonts w:eastAsiaTheme="minorEastAsia"/>
        </w:rPr>
        <w:tab/>
        <w:t>Procedure</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lastRenderedPageBreak/>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1.8pt;height:29.8pt" o:ole="">
            <v:imagedata r:id="rId41" o:title=""/>
          </v:shape>
          <o:OLEObject Type="Embed" ProgID="Equation.3" ShapeID="_x0000_i1041" DrawAspect="Content" ObjectID="_1827048980"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40" w:name="_Toc73962941"/>
      <w:bookmarkStart w:id="4841" w:name="_Toc75260118"/>
      <w:bookmarkStart w:id="4842" w:name="_Toc75275660"/>
      <w:bookmarkStart w:id="4843" w:name="_Toc75276171"/>
      <w:bookmarkStart w:id="4844" w:name="_Toc76541670"/>
      <w:bookmarkStart w:id="4845" w:name="_Toc82437439"/>
      <w:bookmarkStart w:id="4846" w:name="_Toc89944805"/>
      <w:bookmarkStart w:id="4847" w:name="_Toc98753823"/>
      <w:bookmarkStart w:id="4848" w:name="_Toc106180809"/>
      <w:bookmarkStart w:id="4849" w:name="_Toc114150854"/>
      <w:bookmarkStart w:id="4850" w:name="_Toc124151257"/>
      <w:bookmarkStart w:id="4851" w:name="_Toc124151777"/>
      <w:bookmarkStart w:id="4852" w:name="_Toc124152297"/>
      <w:bookmarkStart w:id="4853" w:name="_Toc130396829"/>
      <w:bookmarkStart w:id="4854" w:name="_Toc130397349"/>
      <w:bookmarkStart w:id="4855" w:name="_Toc137558453"/>
      <w:bookmarkStart w:id="4856" w:name="_Toc138862278"/>
      <w:bookmarkStart w:id="4857" w:name="_Toc145532335"/>
      <w:bookmarkStart w:id="4858" w:name="_Toc163218748"/>
      <w:bookmarkStart w:id="4859" w:name="_Toc176702079"/>
      <w:bookmarkStart w:id="4860" w:name="_Toc216435983"/>
      <w:r w:rsidRPr="00BE5108">
        <w:rPr>
          <w:rFonts w:eastAsiaTheme="minorEastAsia"/>
        </w:rPr>
        <w:t>6.7.5</w:t>
      </w:r>
      <w:r w:rsidRPr="00BE5108">
        <w:rPr>
          <w:rFonts w:eastAsiaTheme="minorEastAsia"/>
        </w:rPr>
        <w:tab/>
        <w:t>Test requirements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36FB3DB" w14:textId="77777777" w:rsidR="00B045F3" w:rsidRPr="00BE5108" w:rsidRDefault="00B045F3" w:rsidP="00B045F3">
      <w:pPr>
        <w:pStyle w:val="Heading4"/>
        <w:rPr>
          <w:rFonts w:eastAsiaTheme="minorEastAsia"/>
        </w:rPr>
      </w:pPr>
      <w:bookmarkStart w:id="4861" w:name="_Toc73962942"/>
      <w:bookmarkStart w:id="4862" w:name="_Toc75260119"/>
      <w:bookmarkStart w:id="4863" w:name="_Toc75275661"/>
      <w:bookmarkStart w:id="4864" w:name="_Toc75276172"/>
      <w:bookmarkStart w:id="4865" w:name="_Toc76541671"/>
      <w:bookmarkStart w:id="4866" w:name="_Toc82437440"/>
      <w:bookmarkStart w:id="4867" w:name="_Toc89944806"/>
      <w:bookmarkStart w:id="4868" w:name="_Toc98753824"/>
      <w:bookmarkStart w:id="4869" w:name="_Toc106180810"/>
      <w:bookmarkStart w:id="4870" w:name="_Toc114150855"/>
      <w:bookmarkStart w:id="4871" w:name="_Toc124151258"/>
      <w:bookmarkStart w:id="4872" w:name="_Toc124151778"/>
      <w:bookmarkStart w:id="4873" w:name="_Toc124152298"/>
      <w:bookmarkStart w:id="4874" w:name="_Toc130396830"/>
      <w:bookmarkStart w:id="4875" w:name="_Toc130397350"/>
      <w:bookmarkStart w:id="4876" w:name="_Toc137558454"/>
      <w:bookmarkStart w:id="4877" w:name="_Toc138862279"/>
      <w:bookmarkStart w:id="4878" w:name="_Toc145532336"/>
      <w:bookmarkStart w:id="4879" w:name="_Toc163218749"/>
      <w:bookmarkStart w:id="4880" w:name="_Toc176702080"/>
      <w:bookmarkStart w:id="4881" w:name="_Toc21643598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3F539CAB" w14:textId="77777777" w:rsidR="00B045F3" w:rsidRPr="00BE5108" w:rsidRDefault="00B045F3" w:rsidP="00B045F3">
      <w:pPr>
        <w:pStyle w:val="Heading5"/>
        <w:rPr>
          <w:rFonts w:eastAsiaTheme="minorEastAsia"/>
        </w:rPr>
      </w:pPr>
      <w:bookmarkStart w:id="4882" w:name="_Toc73962943"/>
      <w:bookmarkStart w:id="4883" w:name="_Toc75260120"/>
      <w:bookmarkStart w:id="4884" w:name="_Toc75275662"/>
      <w:bookmarkStart w:id="4885" w:name="_Toc75276173"/>
      <w:bookmarkStart w:id="4886" w:name="_Toc76541672"/>
      <w:bookmarkStart w:id="4887" w:name="_Toc82437441"/>
      <w:bookmarkStart w:id="4888" w:name="_Toc89944807"/>
      <w:bookmarkStart w:id="4889" w:name="_Toc98753825"/>
      <w:bookmarkStart w:id="4890" w:name="_Toc106180811"/>
      <w:bookmarkStart w:id="4891" w:name="_Toc114150856"/>
      <w:bookmarkStart w:id="4892" w:name="_Toc124151259"/>
      <w:bookmarkStart w:id="4893" w:name="_Toc124151779"/>
      <w:bookmarkStart w:id="4894" w:name="_Toc124152299"/>
      <w:bookmarkStart w:id="4895" w:name="_Toc130396831"/>
      <w:bookmarkStart w:id="4896" w:name="_Toc130397351"/>
      <w:bookmarkStart w:id="4897" w:name="_Toc137558455"/>
      <w:bookmarkStart w:id="4898" w:name="_Toc138862280"/>
      <w:bookmarkStart w:id="4899" w:name="_Toc145532337"/>
      <w:bookmarkStart w:id="4900" w:name="_Toc163218750"/>
      <w:bookmarkStart w:id="4901" w:name="_Toc176702081"/>
      <w:bookmarkStart w:id="4902" w:name="_Toc21643598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lastRenderedPageBreak/>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1.8pt;height:29.8pt" o:ole="">
                  <v:imagedata r:id="rId43" o:title=""/>
                </v:shape>
                <o:OLEObject Type="Embed" ProgID="Equation.3" ShapeID="_x0000_i1042" DrawAspect="Content" ObjectID="_1827048981"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903" w:name="_Toc73962944"/>
      <w:bookmarkStart w:id="4904" w:name="_Toc75260121"/>
      <w:bookmarkStart w:id="4905" w:name="_Toc75275663"/>
      <w:bookmarkStart w:id="4906" w:name="_Toc75276174"/>
      <w:bookmarkStart w:id="4907" w:name="_Toc76541673"/>
      <w:bookmarkStart w:id="4908" w:name="_Toc82437442"/>
      <w:bookmarkStart w:id="4909" w:name="_Toc89944808"/>
      <w:bookmarkStart w:id="4910" w:name="_Toc98753826"/>
      <w:bookmarkStart w:id="4911" w:name="_Toc106180812"/>
      <w:bookmarkStart w:id="4912" w:name="_Toc114150857"/>
      <w:bookmarkStart w:id="4913" w:name="_Toc124151260"/>
      <w:bookmarkStart w:id="4914" w:name="_Toc124151780"/>
      <w:bookmarkStart w:id="4915" w:name="_Toc124152300"/>
      <w:bookmarkStart w:id="4916" w:name="_Toc130396832"/>
      <w:bookmarkStart w:id="4917" w:name="_Toc130397352"/>
      <w:bookmarkStart w:id="4918" w:name="_Toc137558456"/>
      <w:bookmarkStart w:id="4919" w:name="_Toc138862281"/>
      <w:bookmarkStart w:id="4920" w:name="_Toc145532338"/>
      <w:bookmarkStart w:id="4921" w:name="_Toc163218751"/>
      <w:bookmarkStart w:id="4922" w:name="_Toc176702082"/>
      <w:bookmarkStart w:id="4923" w:name="_Toc21643598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24" w:name="_Toc73962945"/>
      <w:bookmarkStart w:id="4925" w:name="_Toc75260122"/>
      <w:bookmarkStart w:id="4926" w:name="_Toc75275664"/>
      <w:bookmarkStart w:id="4927" w:name="_Toc75276175"/>
      <w:bookmarkStart w:id="4928" w:name="_Toc76541674"/>
      <w:bookmarkStart w:id="4929" w:name="_Toc82437443"/>
      <w:bookmarkStart w:id="4930" w:name="_Toc89944809"/>
      <w:bookmarkStart w:id="4931" w:name="_Toc98753827"/>
      <w:bookmarkStart w:id="4932" w:name="_Toc106180813"/>
      <w:bookmarkStart w:id="4933" w:name="_Toc114150858"/>
      <w:bookmarkStart w:id="4934" w:name="_Toc124151261"/>
      <w:bookmarkStart w:id="4935" w:name="_Toc124151781"/>
      <w:bookmarkStart w:id="4936" w:name="_Toc124152301"/>
      <w:bookmarkStart w:id="4937" w:name="_Toc130396833"/>
      <w:bookmarkStart w:id="4938" w:name="_Toc130397353"/>
      <w:bookmarkStart w:id="4939" w:name="_Toc137558457"/>
      <w:bookmarkStart w:id="4940" w:name="_Toc138862282"/>
      <w:bookmarkStart w:id="4941" w:name="_Toc145532339"/>
      <w:bookmarkStart w:id="4942" w:name="_Toc163218752"/>
      <w:bookmarkStart w:id="4943" w:name="_Toc176702083"/>
      <w:bookmarkStart w:id="4944" w:name="_Toc21643598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lastRenderedPageBreak/>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45" w:name="_Toc73962946"/>
      <w:bookmarkStart w:id="4946" w:name="_Toc75260123"/>
      <w:bookmarkStart w:id="4947" w:name="_Toc75275665"/>
      <w:bookmarkStart w:id="4948" w:name="_Toc75276176"/>
      <w:bookmarkStart w:id="4949" w:name="_Toc76541675"/>
      <w:bookmarkStart w:id="4950" w:name="_Toc82437444"/>
      <w:bookmarkStart w:id="4951" w:name="_Toc89944810"/>
      <w:bookmarkStart w:id="4952" w:name="_Toc98753828"/>
      <w:bookmarkStart w:id="4953" w:name="_Toc106180814"/>
      <w:bookmarkStart w:id="4954" w:name="_Toc114150859"/>
      <w:bookmarkStart w:id="4955" w:name="_Toc124151262"/>
      <w:bookmarkStart w:id="4956" w:name="_Toc124151782"/>
      <w:bookmarkStart w:id="4957" w:name="_Toc124152302"/>
      <w:bookmarkStart w:id="4958" w:name="_Toc130396834"/>
      <w:bookmarkStart w:id="4959" w:name="_Toc130397354"/>
      <w:bookmarkStart w:id="4960" w:name="_Toc137558458"/>
      <w:bookmarkStart w:id="4961" w:name="_Toc138862283"/>
      <w:bookmarkStart w:id="4962" w:name="_Toc145532340"/>
      <w:bookmarkStart w:id="4963" w:name="_Toc163218753"/>
      <w:bookmarkStart w:id="4964" w:name="_Toc176702084"/>
      <w:bookmarkStart w:id="4965" w:name="_Toc216435988"/>
      <w:r w:rsidRPr="00BE5108">
        <w:rPr>
          <w:rFonts w:eastAsiaTheme="minorEastAsia"/>
        </w:rPr>
        <w:t>7</w:t>
      </w:r>
      <w:r w:rsidRPr="00BE5108">
        <w:rPr>
          <w:rFonts w:eastAsiaTheme="minorEastAsia"/>
        </w:rPr>
        <w:tab/>
        <w:t>Conducted receiver characteristics (IAB-DU and IAB-MT)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766C827B" w14:textId="77777777" w:rsidR="006725BC" w:rsidRPr="00BE5108" w:rsidRDefault="006725BC" w:rsidP="006725BC">
      <w:pPr>
        <w:pStyle w:val="Heading2"/>
        <w:rPr>
          <w:rFonts w:eastAsiaTheme="minorEastAsia"/>
        </w:rPr>
      </w:pPr>
      <w:bookmarkStart w:id="4966" w:name="_Toc73962947"/>
      <w:bookmarkStart w:id="4967" w:name="_Toc75260124"/>
      <w:bookmarkStart w:id="4968" w:name="_Toc75275666"/>
      <w:bookmarkStart w:id="4969" w:name="_Toc75276177"/>
      <w:bookmarkStart w:id="4970" w:name="_Toc76541676"/>
      <w:bookmarkStart w:id="4971" w:name="_Toc82437445"/>
      <w:bookmarkStart w:id="4972" w:name="_Toc89944811"/>
      <w:bookmarkStart w:id="4973" w:name="_Toc98753829"/>
      <w:bookmarkStart w:id="4974" w:name="_Toc106180815"/>
      <w:bookmarkStart w:id="4975" w:name="_Toc114150860"/>
      <w:bookmarkStart w:id="4976" w:name="_Toc124151263"/>
      <w:bookmarkStart w:id="4977" w:name="_Toc124151783"/>
      <w:bookmarkStart w:id="4978" w:name="_Toc124152303"/>
      <w:bookmarkStart w:id="4979" w:name="_Toc130396835"/>
      <w:bookmarkStart w:id="4980" w:name="_Toc130397355"/>
      <w:bookmarkStart w:id="4981" w:name="_Toc137558459"/>
      <w:bookmarkStart w:id="4982" w:name="_Toc138862284"/>
      <w:bookmarkStart w:id="4983" w:name="_Toc145532341"/>
      <w:bookmarkStart w:id="4984" w:name="_Toc163218754"/>
      <w:bookmarkStart w:id="4985" w:name="_Toc176702085"/>
      <w:bookmarkStart w:id="4986" w:name="_Toc216435989"/>
      <w:r w:rsidRPr="00BE5108">
        <w:rPr>
          <w:rFonts w:eastAsiaTheme="minorEastAsia"/>
        </w:rPr>
        <w:t>7.1</w:t>
      </w:r>
      <w:r w:rsidRPr="00BE5108">
        <w:rPr>
          <w:rFonts w:eastAsiaTheme="minorEastAsia"/>
        </w:rPr>
        <w:tab/>
        <w:t>General</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BD6A78A" w14:textId="77777777" w:rsidR="006725BC" w:rsidRPr="00BE5108" w:rsidRDefault="006725BC" w:rsidP="006725BC">
      <w:pPr>
        <w:pStyle w:val="Heading2"/>
        <w:rPr>
          <w:rFonts w:eastAsiaTheme="minorEastAsia"/>
        </w:rPr>
      </w:pPr>
      <w:bookmarkStart w:id="4987" w:name="_Toc73962948"/>
      <w:bookmarkStart w:id="4988" w:name="_Toc75260125"/>
      <w:bookmarkStart w:id="4989" w:name="_Toc75275667"/>
      <w:bookmarkStart w:id="4990" w:name="_Toc75276178"/>
      <w:bookmarkStart w:id="4991" w:name="_Toc76541677"/>
      <w:bookmarkStart w:id="4992" w:name="_Toc82437446"/>
      <w:bookmarkStart w:id="4993" w:name="_Toc89944812"/>
      <w:bookmarkStart w:id="4994" w:name="_Toc98753830"/>
      <w:bookmarkStart w:id="4995" w:name="_Toc106180816"/>
      <w:bookmarkStart w:id="4996" w:name="_Toc114150861"/>
      <w:bookmarkStart w:id="4997" w:name="_Toc124151264"/>
      <w:bookmarkStart w:id="4998" w:name="_Toc124151784"/>
      <w:bookmarkStart w:id="4999" w:name="_Toc124152304"/>
      <w:bookmarkStart w:id="5000" w:name="_Toc130396836"/>
      <w:bookmarkStart w:id="5001" w:name="_Toc130397356"/>
      <w:bookmarkStart w:id="5002" w:name="_Toc137558460"/>
      <w:bookmarkStart w:id="5003" w:name="_Toc138862285"/>
      <w:bookmarkStart w:id="5004" w:name="_Toc145532342"/>
      <w:bookmarkStart w:id="5005" w:name="_Toc163218755"/>
      <w:bookmarkStart w:id="5006" w:name="_Toc176702086"/>
      <w:bookmarkStart w:id="5007" w:name="_Toc216435990"/>
      <w:r w:rsidRPr="00BE5108">
        <w:rPr>
          <w:rFonts w:eastAsiaTheme="minorEastAsia"/>
        </w:rPr>
        <w:t>7.2</w:t>
      </w:r>
      <w:r w:rsidRPr="00BE5108">
        <w:rPr>
          <w:rFonts w:eastAsiaTheme="minorEastAsia"/>
        </w:rPr>
        <w:tab/>
        <w:t>Reference sensitivity level</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4E6208A" w14:textId="77777777" w:rsidR="00C87888" w:rsidRPr="00BE5108" w:rsidRDefault="00C87888" w:rsidP="00C87888">
      <w:pPr>
        <w:pStyle w:val="Heading3"/>
        <w:rPr>
          <w:rFonts w:eastAsiaTheme="minorEastAsia"/>
        </w:rPr>
      </w:pPr>
      <w:bookmarkStart w:id="5008" w:name="_Toc73962949"/>
      <w:bookmarkStart w:id="5009" w:name="_Toc75260126"/>
      <w:bookmarkStart w:id="5010" w:name="_Toc75275668"/>
      <w:bookmarkStart w:id="5011" w:name="_Toc75276179"/>
      <w:bookmarkStart w:id="5012" w:name="_Toc76541678"/>
      <w:bookmarkStart w:id="5013" w:name="_Toc82437447"/>
      <w:bookmarkStart w:id="5014" w:name="_Toc89944813"/>
      <w:bookmarkStart w:id="5015" w:name="_Toc98753831"/>
      <w:bookmarkStart w:id="5016" w:name="_Toc106180817"/>
      <w:bookmarkStart w:id="5017" w:name="_Toc114150862"/>
      <w:bookmarkStart w:id="5018" w:name="_Toc124151265"/>
      <w:bookmarkStart w:id="5019" w:name="_Toc124151785"/>
      <w:bookmarkStart w:id="5020" w:name="_Toc124152305"/>
      <w:bookmarkStart w:id="5021" w:name="_Toc130396837"/>
      <w:bookmarkStart w:id="5022" w:name="_Toc130397357"/>
      <w:bookmarkStart w:id="5023" w:name="_Toc137558461"/>
      <w:bookmarkStart w:id="5024" w:name="_Toc138862286"/>
      <w:bookmarkStart w:id="5025" w:name="_Toc145532343"/>
      <w:bookmarkStart w:id="5026" w:name="_Toc163218756"/>
      <w:bookmarkStart w:id="5027" w:name="_Toc176702087"/>
      <w:bookmarkStart w:id="5028" w:name="_Toc216435991"/>
      <w:r w:rsidRPr="00BE5108">
        <w:rPr>
          <w:rFonts w:eastAsiaTheme="minorEastAsia"/>
        </w:rPr>
        <w:t>7.2.1</w:t>
      </w:r>
      <w:r w:rsidRPr="00BE5108">
        <w:rPr>
          <w:rFonts w:eastAsiaTheme="minorEastAsia"/>
        </w:rPr>
        <w:tab/>
        <w:t>Definition and applicability</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29" w:name="_Toc73962950"/>
      <w:bookmarkStart w:id="5030" w:name="_Toc75260127"/>
      <w:bookmarkStart w:id="5031" w:name="_Toc75275669"/>
      <w:bookmarkStart w:id="5032" w:name="_Toc75276180"/>
      <w:bookmarkStart w:id="5033" w:name="_Toc76541679"/>
      <w:bookmarkStart w:id="5034" w:name="_Toc82437448"/>
      <w:bookmarkStart w:id="5035" w:name="_Toc89944814"/>
      <w:bookmarkStart w:id="5036" w:name="_Toc98753832"/>
      <w:bookmarkStart w:id="5037" w:name="_Toc106180818"/>
      <w:bookmarkStart w:id="5038" w:name="_Toc114150863"/>
      <w:bookmarkStart w:id="5039" w:name="_Toc124151266"/>
      <w:bookmarkStart w:id="5040" w:name="_Toc124151786"/>
      <w:bookmarkStart w:id="5041" w:name="_Toc124152306"/>
      <w:bookmarkStart w:id="5042" w:name="_Toc130396838"/>
      <w:bookmarkStart w:id="5043" w:name="_Toc130397358"/>
      <w:bookmarkStart w:id="5044" w:name="_Toc137558462"/>
      <w:bookmarkStart w:id="5045" w:name="_Toc138862287"/>
      <w:bookmarkStart w:id="5046" w:name="_Toc145532344"/>
      <w:bookmarkStart w:id="5047" w:name="_Toc163218757"/>
      <w:bookmarkStart w:id="5048" w:name="_Toc176702088"/>
      <w:bookmarkStart w:id="5049" w:name="_Toc216435992"/>
      <w:r w:rsidRPr="00BE5108">
        <w:rPr>
          <w:rFonts w:eastAsiaTheme="minorEastAsia"/>
        </w:rPr>
        <w:t>7.2.2</w:t>
      </w:r>
      <w:r w:rsidRPr="00BE5108">
        <w:rPr>
          <w:rFonts w:eastAsiaTheme="minorEastAsia"/>
        </w:rPr>
        <w:tab/>
        <w:t>Minimum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50" w:name="_Toc73962951"/>
      <w:bookmarkStart w:id="5051" w:name="_Toc75260128"/>
      <w:bookmarkStart w:id="5052" w:name="_Toc75275670"/>
      <w:bookmarkStart w:id="5053" w:name="_Toc75276181"/>
      <w:bookmarkStart w:id="5054" w:name="_Toc76541680"/>
      <w:bookmarkStart w:id="5055" w:name="_Toc82437449"/>
      <w:bookmarkStart w:id="5056" w:name="_Toc89944815"/>
      <w:bookmarkStart w:id="5057" w:name="_Toc98753833"/>
      <w:bookmarkStart w:id="5058" w:name="_Toc106180819"/>
      <w:bookmarkStart w:id="5059" w:name="_Toc114150864"/>
      <w:bookmarkStart w:id="5060" w:name="_Toc124151267"/>
      <w:bookmarkStart w:id="5061" w:name="_Toc124151787"/>
      <w:bookmarkStart w:id="5062" w:name="_Toc124152307"/>
      <w:bookmarkStart w:id="5063" w:name="_Toc130396839"/>
      <w:bookmarkStart w:id="5064" w:name="_Toc130397359"/>
      <w:bookmarkStart w:id="5065" w:name="_Toc137558463"/>
      <w:bookmarkStart w:id="5066" w:name="_Toc138862288"/>
      <w:bookmarkStart w:id="5067" w:name="_Toc145532345"/>
      <w:bookmarkStart w:id="5068" w:name="_Toc163218758"/>
      <w:bookmarkStart w:id="5069" w:name="_Toc176702089"/>
      <w:bookmarkStart w:id="5070" w:name="_Toc216435993"/>
      <w:r w:rsidRPr="00BE5108">
        <w:rPr>
          <w:rFonts w:eastAsiaTheme="minorEastAsia"/>
        </w:rPr>
        <w:t>7.2.3</w:t>
      </w:r>
      <w:r w:rsidRPr="00BE5108">
        <w:rPr>
          <w:rFonts w:eastAsiaTheme="minorEastAsia"/>
        </w:rPr>
        <w:tab/>
        <w:t>Test purpose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71" w:name="_Toc73962952"/>
      <w:bookmarkStart w:id="5072" w:name="_Toc75260129"/>
      <w:bookmarkStart w:id="5073" w:name="_Toc75275671"/>
      <w:bookmarkStart w:id="5074" w:name="_Toc75276182"/>
      <w:bookmarkStart w:id="5075" w:name="_Toc76541681"/>
      <w:bookmarkStart w:id="5076" w:name="_Toc82437450"/>
      <w:bookmarkStart w:id="5077" w:name="_Toc89944816"/>
      <w:bookmarkStart w:id="5078" w:name="_Toc98753834"/>
      <w:bookmarkStart w:id="5079" w:name="_Toc106180820"/>
      <w:bookmarkStart w:id="5080" w:name="_Toc114150865"/>
      <w:bookmarkStart w:id="5081" w:name="_Toc124151268"/>
      <w:bookmarkStart w:id="5082" w:name="_Toc124151788"/>
      <w:bookmarkStart w:id="5083" w:name="_Toc124152308"/>
      <w:bookmarkStart w:id="5084" w:name="_Toc130396840"/>
      <w:bookmarkStart w:id="5085" w:name="_Toc130397360"/>
      <w:bookmarkStart w:id="5086" w:name="_Toc137558464"/>
      <w:bookmarkStart w:id="5087" w:name="_Toc138862289"/>
      <w:bookmarkStart w:id="5088" w:name="_Toc145532346"/>
      <w:bookmarkStart w:id="5089" w:name="_Toc163218759"/>
      <w:bookmarkStart w:id="5090" w:name="_Toc176702090"/>
      <w:bookmarkStart w:id="5091" w:name="_Toc216435994"/>
      <w:r w:rsidRPr="00BE5108">
        <w:rPr>
          <w:rFonts w:eastAsiaTheme="minorEastAsia"/>
        </w:rPr>
        <w:t>7.2.4</w:t>
      </w:r>
      <w:r w:rsidRPr="00BE5108">
        <w:rPr>
          <w:rFonts w:eastAsiaTheme="minorEastAsia"/>
        </w:rPr>
        <w:tab/>
        <w:t>Method of test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131A539D" w14:textId="339589D7" w:rsidR="00C87888" w:rsidRPr="00BE5108" w:rsidRDefault="00C87888" w:rsidP="00C87888">
      <w:pPr>
        <w:pStyle w:val="Heading4"/>
        <w:rPr>
          <w:rFonts w:eastAsiaTheme="minorEastAsia"/>
        </w:rPr>
      </w:pPr>
      <w:bookmarkStart w:id="5092" w:name="_Toc75260130"/>
      <w:bookmarkStart w:id="5093" w:name="_Toc75275672"/>
      <w:bookmarkStart w:id="5094" w:name="_Toc75276183"/>
      <w:bookmarkStart w:id="5095" w:name="_Toc76541682"/>
      <w:bookmarkStart w:id="5096" w:name="_Toc82437451"/>
      <w:bookmarkStart w:id="5097" w:name="_Toc89944817"/>
      <w:bookmarkStart w:id="5098" w:name="_Toc98753835"/>
      <w:bookmarkStart w:id="5099" w:name="_Toc106180821"/>
      <w:bookmarkStart w:id="5100" w:name="_Toc114150866"/>
      <w:bookmarkStart w:id="5101" w:name="_Toc124151269"/>
      <w:bookmarkStart w:id="5102" w:name="_Toc124151789"/>
      <w:bookmarkStart w:id="5103" w:name="_Toc124152309"/>
      <w:bookmarkStart w:id="5104" w:name="_Toc130396841"/>
      <w:bookmarkStart w:id="5105" w:name="_Toc130397361"/>
      <w:bookmarkStart w:id="5106" w:name="_Toc137558465"/>
      <w:bookmarkStart w:id="5107" w:name="_Toc138862290"/>
      <w:bookmarkStart w:id="5108" w:name="_Toc145532347"/>
      <w:bookmarkStart w:id="5109" w:name="_Toc73962953"/>
      <w:bookmarkStart w:id="5110" w:name="_Toc163218760"/>
      <w:bookmarkStart w:id="5111" w:name="_Toc176702091"/>
      <w:bookmarkStart w:id="5112" w:name="_Toc216435995"/>
      <w:r w:rsidRPr="00BE5108">
        <w:rPr>
          <w:rFonts w:eastAsiaTheme="minorEastAsia"/>
        </w:rPr>
        <w:t>7.2.4.1</w:t>
      </w:r>
      <w:r w:rsidRPr="00BE5108">
        <w:rPr>
          <w:rFonts w:eastAsiaTheme="minorEastAsia"/>
        </w:rPr>
        <w:tab/>
        <w:t>Initial conditions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113" w:name="_Toc73962954"/>
      <w:bookmarkStart w:id="5114" w:name="_Toc75260131"/>
      <w:bookmarkStart w:id="5115" w:name="_Toc75275673"/>
      <w:bookmarkStart w:id="5116" w:name="_Toc75276184"/>
      <w:bookmarkStart w:id="5117" w:name="_Toc76541683"/>
      <w:bookmarkStart w:id="5118" w:name="_Toc82437452"/>
      <w:bookmarkStart w:id="5119" w:name="_Toc89944818"/>
      <w:bookmarkStart w:id="5120" w:name="_Toc98753836"/>
      <w:bookmarkStart w:id="5121" w:name="_Toc106180822"/>
      <w:bookmarkStart w:id="5122" w:name="_Toc114150867"/>
      <w:bookmarkStart w:id="5123" w:name="_Toc124151270"/>
      <w:bookmarkStart w:id="5124" w:name="_Toc124151790"/>
      <w:bookmarkStart w:id="5125" w:name="_Toc124152310"/>
      <w:bookmarkStart w:id="5126" w:name="_Toc130396842"/>
      <w:bookmarkStart w:id="5127" w:name="_Toc130397362"/>
      <w:bookmarkStart w:id="5128" w:name="_Toc137558466"/>
      <w:bookmarkStart w:id="5129" w:name="_Toc138862291"/>
      <w:bookmarkStart w:id="5130" w:name="_Toc145532348"/>
      <w:bookmarkStart w:id="5131" w:name="_Toc163218761"/>
      <w:bookmarkStart w:id="5132" w:name="_Toc176702092"/>
      <w:bookmarkStart w:id="5133" w:name="_Toc216435996"/>
      <w:r w:rsidRPr="00BE5108">
        <w:rPr>
          <w:rFonts w:eastAsiaTheme="minorEastAsia"/>
        </w:rPr>
        <w:lastRenderedPageBreak/>
        <w:t>7.2.4.2</w:t>
      </w:r>
      <w:r w:rsidRPr="00BE5108">
        <w:rPr>
          <w:rFonts w:eastAsiaTheme="minorEastAsia"/>
        </w:rPr>
        <w:tab/>
        <w:t>Procedure</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34" w:name="_Toc73962955"/>
      <w:bookmarkStart w:id="5135" w:name="_Toc75260132"/>
      <w:bookmarkStart w:id="5136" w:name="_Toc75275674"/>
      <w:bookmarkStart w:id="5137" w:name="_Toc75276185"/>
      <w:bookmarkStart w:id="5138" w:name="_Toc76541684"/>
      <w:bookmarkStart w:id="5139" w:name="_Toc82437453"/>
      <w:bookmarkStart w:id="5140" w:name="_Toc89944819"/>
      <w:bookmarkStart w:id="5141" w:name="_Toc98753837"/>
      <w:bookmarkStart w:id="5142" w:name="_Toc106180823"/>
      <w:bookmarkStart w:id="5143" w:name="_Toc114150868"/>
      <w:bookmarkStart w:id="5144" w:name="_Toc124151271"/>
      <w:bookmarkStart w:id="5145" w:name="_Toc124151791"/>
      <w:bookmarkStart w:id="5146" w:name="_Toc124152311"/>
      <w:bookmarkStart w:id="5147" w:name="_Toc130396843"/>
      <w:bookmarkStart w:id="5148" w:name="_Toc130397363"/>
      <w:bookmarkStart w:id="5149" w:name="_Toc137558467"/>
      <w:bookmarkStart w:id="5150" w:name="_Toc138862292"/>
      <w:bookmarkStart w:id="5151" w:name="_Toc145532349"/>
      <w:bookmarkStart w:id="5152" w:name="_Toc163218762"/>
      <w:bookmarkStart w:id="5153" w:name="_Toc176702093"/>
      <w:bookmarkStart w:id="5154" w:name="_Toc216435997"/>
      <w:r w:rsidRPr="00BE5108">
        <w:rPr>
          <w:rFonts w:eastAsiaTheme="minorEastAsia"/>
        </w:rPr>
        <w:t>7.2.5</w:t>
      </w:r>
      <w:r w:rsidRPr="00BE5108">
        <w:rPr>
          <w:rFonts w:eastAsiaTheme="minorEastAsia"/>
        </w:rPr>
        <w:tab/>
        <w:t>Test requirements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4A5FFAA2" w14:textId="77777777" w:rsidR="00C87888" w:rsidRPr="00BE5108" w:rsidRDefault="00C87888" w:rsidP="00C87888">
      <w:pPr>
        <w:pStyle w:val="Heading4"/>
        <w:rPr>
          <w:rFonts w:eastAsiaTheme="minorEastAsia"/>
        </w:rPr>
      </w:pPr>
      <w:bookmarkStart w:id="5155" w:name="_Toc73962956"/>
      <w:bookmarkStart w:id="5156" w:name="_Toc75260133"/>
      <w:bookmarkStart w:id="5157" w:name="_Toc75275675"/>
      <w:bookmarkStart w:id="5158" w:name="_Toc75276186"/>
      <w:bookmarkStart w:id="5159" w:name="_Toc76541685"/>
      <w:bookmarkStart w:id="5160" w:name="_Toc82437454"/>
      <w:bookmarkStart w:id="5161" w:name="_Toc89944820"/>
      <w:bookmarkStart w:id="5162" w:name="_Toc98753838"/>
      <w:bookmarkStart w:id="5163" w:name="_Toc106180824"/>
      <w:bookmarkStart w:id="5164" w:name="_Toc114150869"/>
      <w:bookmarkStart w:id="5165" w:name="_Toc124151272"/>
      <w:bookmarkStart w:id="5166" w:name="_Toc124151792"/>
      <w:bookmarkStart w:id="5167" w:name="_Toc124152312"/>
      <w:bookmarkStart w:id="5168" w:name="_Toc130396844"/>
      <w:bookmarkStart w:id="5169" w:name="_Toc130397364"/>
      <w:bookmarkStart w:id="5170" w:name="_Toc137558468"/>
      <w:bookmarkStart w:id="5171" w:name="_Toc138862293"/>
      <w:bookmarkStart w:id="5172" w:name="_Toc145532350"/>
      <w:bookmarkStart w:id="5173" w:name="_Toc163218763"/>
      <w:bookmarkStart w:id="5174" w:name="_Toc176702094"/>
      <w:bookmarkStart w:id="5175" w:name="_Toc21643599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lastRenderedPageBreak/>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76" w:name="OLE_LINK319"/>
      <w:bookmarkStart w:id="5177"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78" w:name="_Toc73962957"/>
      <w:bookmarkStart w:id="5179" w:name="_Toc75260134"/>
      <w:bookmarkStart w:id="5180" w:name="_Toc75275676"/>
      <w:bookmarkStart w:id="5181" w:name="_Toc75276187"/>
      <w:bookmarkStart w:id="5182" w:name="_Toc76541686"/>
      <w:bookmarkStart w:id="5183" w:name="_Toc82437455"/>
      <w:bookmarkStart w:id="5184" w:name="_Toc89944821"/>
      <w:bookmarkStart w:id="5185" w:name="_Toc98753839"/>
      <w:bookmarkStart w:id="5186" w:name="_Toc106180825"/>
      <w:bookmarkStart w:id="5187" w:name="_Toc114150870"/>
      <w:bookmarkStart w:id="5188" w:name="_Toc124151273"/>
      <w:bookmarkStart w:id="5189" w:name="_Toc124151793"/>
      <w:bookmarkStart w:id="5190" w:name="_Toc124152313"/>
      <w:bookmarkStart w:id="5191" w:name="_Toc130396845"/>
      <w:bookmarkStart w:id="5192" w:name="_Toc130397365"/>
      <w:bookmarkStart w:id="5193" w:name="_Toc137558469"/>
      <w:bookmarkStart w:id="5194" w:name="_Toc138862294"/>
      <w:bookmarkStart w:id="5195" w:name="_Toc145532351"/>
      <w:bookmarkStart w:id="5196" w:name="_Toc163218764"/>
      <w:bookmarkStart w:id="5197" w:name="_Toc176702095"/>
      <w:bookmarkStart w:id="5198" w:name="_Toc216435999"/>
      <w:bookmarkEnd w:id="5176"/>
      <w:bookmarkEnd w:id="5177"/>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lastRenderedPageBreak/>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99" w:name="_Toc73962958"/>
      <w:bookmarkStart w:id="5200" w:name="_Toc75260135"/>
      <w:bookmarkStart w:id="5201" w:name="_Toc75275677"/>
      <w:bookmarkStart w:id="5202" w:name="_Toc75276188"/>
      <w:bookmarkStart w:id="5203" w:name="_Toc76541687"/>
      <w:bookmarkStart w:id="5204" w:name="_Toc82437456"/>
      <w:bookmarkStart w:id="5205" w:name="_Toc89944822"/>
      <w:bookmarkStart w:id="5206" w:name="_Toc98753840"/>
      <w:bookmarkStart w:id="5207" w:name="_Toc106180826"/>
      <w:bookmarkStart w:id="5208" w:name="_Toc114150871"/>
      <w:bookmarkStart w:id="5209" w:name="_Toc124151274"/>
      <w:bookmarkStart w:id="5210" w:name="_Toc124151794"/>
      <w:bookmarkStart w:id="5211" w:name="_Toc124152314"/>
      <w:bookmarkStart w:id="5212" w:name="_Toc130396846"/>
      <w:bookmarkStart w:id="5213" w:name="_Toc130397366"/>
      <w:bookmarkStart w:id="5214" w:name="_Toc137558470"/>
      <w:bookmarkStart w:id="5215" w:name="_Toc138862295"/>
      <w:bookmarkStart w:id="5216" w:name="_Toc145532352"/>
      <w:bookmarkStart w:id="5217" w:name="_Toc163218765"/>
      <w:bookmarkStart w:id="5218" w:name="_Toc176702096"/>
      <w:bookmarkStart w:id="5219" w:name="_Toc216436000"/>
      <w:r w:rsidRPr="00BE5108">
        <w:rPr>
          <w:rFonts w:eastAsiaTheme="minorEastAsia"/>
        </w:rPr>
        <w:t>7.3</w:t>
      </w:r>
      <w:r w:rsidRPr="00BE5108">
        <w:rPr>
          <w:rFonts w:eastAsiaTheme="minorEastAsia"/>
        </w:rPr>
        <w:tab/>
        <w:t>Dynamic range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09EC6C74" w14:textId="77777777" w:rsidR="00D60968" w:rsidRPr="00BE5108" w:rsidRDefault="00D60968" w:rsidP="00D60968">
      <w:pPr>
        <w:pStyle w:val="Heading3"/>
        <w:rPr>
          <w:rFonts w:eastAsiaTheme="minorEastAsia"/>
        </w:rPr>
      </w:pPr>
      <w:bookmarkStart w:id="5220" w:name="_Toc73962959"/>
      <w:bookmarkStart w:id="5221" w:name="_Toc75260136"/>
      <w:bookmarkStart w:id="5222" w:name="_Toc75275678"/>
      <w:bookmarkStart w:id="5223" w:name="_Toc75276189"/>
      <w:bookmarkStart w:id="5224" w:name="_Toc76541688"/>
      <w:bookmarkStart w:id="5225" w:name="_Toc82437457"/>
      <w:bookmarkStart w:id="5226" w:name="_Toc89944823"/>
      <w:bookmarkStart w:id="5227" w:name="_Toc98753841"/>
      <w:bookmarkStart w:id="5228" w:name="_Toc106180827"/>
      <w:bookmarkStart w:id="5229" w:name="_Toc114150872"/>
      <w:bookmarkStart w:id="5230" w:name="_Toc124151275"/>
      <w:bookmarkStart w:id="5231" w:name="_Toc124151795"/>
      <w:bookmarkStart w:id="5232" w:name="_Toc124152315"/>
      <w:bookmarkStart w:id="5233" w:name="_Toc130396847"/>
      <w:bookmarkStart w:id="5234" w:name="_Toc130397367"/>
      <w:bookmarkStart w:id="5235" w:name="_Toc137558471"/>
      <w:bookmarkStart w:id="5236" w:name="_Toc138862296"/>
      <w:bookmarkStart w:id="5237" w:name="_Toc145532353"/>
      <w:bookmarkStart w:id="5238" w:name="_Toc163218766"/>
      <w:bookmarkStart w:id="5239" w:name="_Toc176702097"/>
      <w:bookmarkStart w:id="5240" w:name="_Toc216436001"/>
      <w:r w:rsidRPr="00BE5108">
        <w:rPr>
          <w:rFonts w:eastAsiaTheme="minorEastAsia"/>
        </w:rPr>
        <w:t>7.3.1</w:t>
      </w:r>
      <w:r w:rsidRPr="00BE5108">
        <w:rPr>
          <w:rFonts w:eastAsiaTheme="minorEastAsia"/>
        </w:rPr>
        <w:tab/>
        <w:t>Definition and applicability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41" w:name="_Toc73962960"/>
      <w:bookmarkStart w:id="5242" w:name="_Toc75260137"/>
      <w:bookmarkStart w:id="5243" w:name="_Toc75275679"/>
      <w:bookmarkStart w:id="5244" w:name="_Toc75276190"/>
      <w:bookmarkStart w:id="5245" w:name="_Toc76541689"/>
      <w:bookmarkStart w:id="5246" w:name="_Toc82437458"/>
      <w:bookmarkStart w:id="5247" w:name="_Toc89944824"/>
      <w:bookmarkStart w:id="5248" w:name="_Toc98753842"/>
      <w:bookmarkStart w:id="5249" w:name="_Toc106180828"/>
      <w:bookmarkStart w:id="5250" w:name="_Toc114150873"/>
      <w:bookmarkStart w:id="5251" w:name="_Toc124151276"/>
      <w:bookmarkStart w:id="5252" w:name="_Toc124151796"/>
      <w:bookmarkStart w:id="5253" w:name="_Toc124152316"/>
      <w:bookmarkStart w:id="5254" w:name="_Toc130396848"/>
      <w:bookmarkStart w:id="5255" w:name="_Toc130397368"/>
      <w:bookmarkStart w:id="5256" w:name="_Toc137558472"/>
      <w:bookmarkStart w:id="5257" w:name="_Toc138862297"/>
      <w:bookmarkStart w:id="5258" w:name="_Toc145532354"/>
      <w:bookmarkStart w:id="5259" w:name="_Toc163218767"/>
      <w:bookmarkStart w:id="5260" w:name="_Toc176702098"/>
      <w:bookmarkStart w:id="5261" w:name="_Toc216436002"/>
      <w:r w:rsidRPr="00BE5108">
        <w:rPr>
          <w:rFonts w:eastAsiaTheme="minorEastAsia"/>
        </w:rPr>
        <w:t>7.3.2</w:t>
      </w:r>
      <w:r w:rsidRPr="00BE5108">
        <w:rPr>
          <w:rFonts w:eastAsiaTheme="minorEastAsia"/>
        </w:rPr>
        <w:tab/>
        <w:t>Minimum requirement</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62" w:name="_Toc73962961"/>
      <w:bookmarkStart w:id="5263" w:name="_Toc75260138"/>
      <w:bookmarkStart w:id="5264" w:name="_Toc75275680"/>
      <w:bookmarkStart w:id="5265" w:name="_Toc75276191"/>
      <w:bookmarkStart w:id="5266" w:name="_Toc76541690"/>
      <w:bookmarkStart w:id="5267" w:name="_Toc82437459"/>
      <w:bookmarkStart w:id="5268" w:name="_Toc89944825"/>
      <w:bookmarkStart w:id="5269" w:name="_Toc98753843"/>
      <w:bookmarkStart w:id="5270" w:name="_Toc106180829"/>
      <w:bookmarkStart w:id="5271" w:name="_Toc114150874"/>
      <w:bookmarkStart w:id="5272" w:name="_Toc124151277"/>
      <w:bookmarkStart w:id="5273" w:name="_Toc124151797"/>
      <w:bookmarkStart w:id="5274" w:name="_Toc124152317"/>
      <w:bookmarkStart w:id="5275" w:name="_Toc130396849"/>
      <w:bookmarkStart w:id="5276" w:name="_Toc130397369"/>
      <w:bookmarkStart w:id="5277" w:name="_Toc137558473"/>
      <w:bookmarkStart w:id="5278" w:name="_Toc138862298"/>
      <w:bookmarkStart w:id="5279" w:name="_Toc145532355"/>
      <w:bookmarkStart w:id="5280" w:name="_Toc163218768"/>
      <w:bookmarkStart w:id="5281" w:name="_Toc176702099"/>
      <w:bookmarkStart w:id="5282" w:name="_Toc216436003"/>
      <w:r w:rsidRPr="00BE5108">
        <w:rPr>
          <w:rFonts w:eastAsiaTheme="minorEastAsia"/>
        </w:rPr>
        <w:lastRenderedPageBreak/>
        <w:t>7.3.3</w:t>
      </w:r>
      <w:r w:rsidRPr="00BE5108">
        <w:rPr>
          <w:rFonts w:eastAsiaTheme="minorEastAsia"/>
        </w:rPr>
        <w:tab/>
        <w:t>Test purpose</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83" w:name="_Toc73962962"/>
      <w:bookmarkStart w:id="5284" w:name="_Toc75260139"/>
      <w:bookmarkStart w:id="5285" w:name="_Toc75275681"/>
      <w:bookmarkStart w:id="5286" w:name="_Toc75276192"/>
      <w:bookmarkStart w:id="5287" w:name="_Toc76541691"/>
      <w:bookmarkStart w:id="5288" w:name="_Toc82437460"/>
      <w:bookmarkStart w:id="5289" w:name="_Toc89944826"/>
      <w:bookmarkStart w:id="5290" w:name="_Toc98753844"/>
      <w:bookmarkStart w:id="5291" w:name="_Toc106180830"/>
      <w:bookmarkStart w:id="5292" w:name="_Toc114150875"/>
      <w:bookmarkStart w:id="5293" w:name="_Toc124151278"/>
      <w:bookmarkStart w:id="5294" w:name="_Toc124151798"/>
      <w:bookmarkStart w:id="5295" w:name="_Toc124152318"/>
      <w:bookmarkStart w:id="5296" w:name="_Toc130396850"/>
      <w:bookmarkStart w:id="5297" w:name="_Toc130397370"/>
      <w:bookmarkStart w:id="5298" w:name="_Toc137558474"/>
      <w:bookmarkStart w:id="5299" w:name="_Toc138862299"/>
      <w:bookmarkStart w:id="5300" w:name="_Toc145532356"/>
      <w:bookmarkStart w:id="5301" w:name="_Toc163218769"/>
      <w:bookmarkStart w:id="5302" w:name="_Toc176702100"/>
      <w:bookmarkStart w:id="5303" w:name="_Toc216436004"/>
      <w:r w:rsidRPr="00BE5108">
        <w:rPr>
          <w:rFonts w:eastAsiaTheme="minorEastAsia"/>
        </w:rPr>
        <w:t>7.3.4</w:t>
      </w:r>
      <w:r w:rsidRPr="00BE5108">
        <w:rPr>
          <w:rFonts w:eastAsiaTheme="minorEastAsia"/>
        </w:rPr>
        <w:tab/>
        <w:t>Method of test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091CE72" w14:textId="77777777" w:rsidR="00D60968" w:rsidRPr="00BE5108" w:rsidRDefault="00D60968" w:rsidP="00D60968">
      <w:pPr>
        <w:pStyle w:val="Heading4"/>
        <w:rPr>
          <w:rFonts w:eastAsiaTheme="minorEastAsia"/>
        </w:rPr>
      </w:pPr>
      <w:bookmarkStart w:id="5304" w:name="_Toc73962963"/>
      <w:bookmarkStart w:id="5305" w:name="_Toc75260140"/>
      <w:bookmarkStart w:id="5306" w:name="_Toc75275682"/>
      <w:bookmarkStart w:id="5307" w:name="_Toc75276193"/>
      <w:bookmarkStart w:id="5308" w:name="_Toc76541692"/>
      <w:bookmarkStart w:id="5309" w:name="_Toc82437461"/>
      <w:bookmarkStart w:id="5310" w:name="_Toc89944827"/>
      <w:bookmarkStart w:id="5311" w:name="_Toc98753845"/>
      <w:bookmarkStart w:id="5312" w:name="_Toc106180831"/>
      <w:bookmarkStart w:id="5313" w:name="_Toc114150876"/>
      <w:bookmarkStart w:id="5314" w:name="_Toc124151279"/>
      <w:bookmarkStart w:id="5315" w:name="_Toc124151799"/>
      <w:bookmarkStart w:id="5316" w:name="_Toc124152319"/>
      <w:bookmarkStart w:id="5317" w:name="_Toc130396851"/>
      <w:bookmarkStart w:id="5318" w:name="_Toc130397371"/>
      <w:bookmarkStart w:id="5319" w:name="_Toc137558475"/>
      <w:bookmarkStart w:id="5320" w:name="_Toc138862300"/>
      <w:bookmarkStart w:id="5321" w:name="_Toc145532357"/>
      <w:bookmarkStart w:id="5322" w:name="_Toc163218770"/>
      <w:bookmarkStart w:id="5323" w:name="_Toc176702101"/>
      <w:bookmarkStart w:id="5324" w:name="_Toc216436005"/>
      <w:r w:rsidRPr="00BE5108">
        <w:rPr>
          <w:rFonts w:eastAsiaTheme="minorEastAsia"/>
        </w:rPr>
        <w:t>7.3.4.1</w:t>
      </w:r>
      <w:r w:rsidRPr="00BE5108">
        <w:rPr>
          <w:rFonts w:eastAsiaTheme="minorEastAsia"/>
        </w:rPr>
        <w:tab/>
        <w:t>Initial conditions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25" w:name="_Toc73962964"/>
      <w:bookmarkStart w:id="5326" w:name="_Toc75260141"/>
      <w:bookmarkStart w:id="5327" w:name="_Toc75275683"/>
      <w:bookmarkStart w:id="5328" w:name="_Toc75276194"/>
      <w:bookmarkStart w:id="5329" w:name="_Toc76541693"/>
      <w:bookmarkStart w:id="5330" w:name="_Toc82437462"/>
      <w:bookmarkStart w:id="5331" w:name="_Toc89944828"/>
      <w:bookmarkStart w:id="5332" w:name="_Toc98753846"/>
      <w:bookmarkStart w:id="5333" w:name="_Toc106180832"/>
      <w:bookmarkStart w:id="5334" w:name="_Toc114150877"/>
      <w:bookmarkStart w:id="5335" w:name="_Toc124151280"/>
      <w:bookmarkStart w:id="5336" w:name="_Toc124151800"/>
      <w:bookmarkStart w:id="5337" w:name="_Toc124152320"/>
      <w:bookmarkStart w:id="5338" w:name="_Toc130396852"/>
      <w:bookmarkStart w:id="5339" w:name="_Toc130397372"/>
      <w:bookmarkStart w:id="5340" w:name="_Toc137558476"/>
      <w:bookmarkStart w:id="5341" w:name="_Toc138862301"/>
      <w:bookmarkStart w:id="5342" w:name="_Toc145532358"/>
      <w:bookmarkStart w:id="5343" w:name="_Toc163218771"/>
      <w:bookmarkStart w:id="5344" w:name="_Toc176702102"/>
      <w:bookmarkStart w:id="5345" w:name="_Toc216436006"/>
      <w:r w:rsidRPr="00BE5108">
        <w:rPr>
          <w:rFonts w:eastAsiaTheme="minorEastAsia"/>
        </w:rPr>
        <w:t>7.3.4.2</w:t>
      </w:r>
      <w:r w:rsidRPr="00BE5108">
        <w:rPr>
          <w:rFonts w:eastAsiaTheme="minorEastAsia"/>
        </w:rPr>
        <w:tab/>
        <w:t>Procedure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46" w:name="_Toc73962965"/>
      <w:bookmarkStart w:id="5347" w:name="_Toc75260142"/>
      <w:bookmarkStart w:id="5348" w:name="_Toc75275684"/>
      <w:bookmarkStart w:id="5349" w:name="_Toc75276195"/>
      <w:bookmarkStart w:id="5350" w:name="_Toc76541694"/>
      <w:bookmarkStart w:id="5351" w:name="_Toc82437463"/>
      <w:bookmarkStart w:id="5352" w:name="_Toc89944829"/>
      <w:bookmarkStart w:id="5353" w:name="_Toc98753847"/>
      <w:bookmarkStart w:id="5354" w:name="_Toc106180833"/>
      <w:bookmarkStart w:id="5355" w:name="_Toc114150878"/>
      <w:bookmarkStart w:id="5356" w:name="_Toc124151281"/>
      <w:bookmarkStart w:id="5357" w:name="_Toc124151801"/>
      <w:bookmarkStart w:id="5358" w:name="_Toc124152321"/>
      <w:bookmarkStart w:id="5359" w:name="_Toc130396853"/>
      <w:bookmarkStart w:id="5360" w:name="_Toc130397373"/>
      <w:bookmarkStart w:id="5361" w:name="_Toc137558477"/>
      <w:bookmarkStart w:id="5362" w:name="_Toc138862302"/>
      <w:bookmarkStart w:id="5363" w:name="_Toc145532359"/>
      <w:bookmarkStart w:id="5364" w:name="_Toc163218772"/>
      <w:bookmarkStart w:id="5365" w:name="_Toc176702103"/>
      <w:bookmarkStart w:id="5366" w:name="_Toc216436007"/>
      <w:r w:rsidRPr="00BE5108">
        <w:rPr>
          <w:rFonts w:eastAsiaTheme="minorEastAsia"/>
        </w:rPr>
        <w:t>7.3.5</w:t>
      </w:r>
      <w:r w:rsidRPr="00BE5108">
        <w:rPr>
          <w:rFonts w:eastAsiaTheme="minorEastAsia"/>
        </w:rPr>
        <w:tab/>
        <w:t>Test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367" w:name="_Toc73962966"/>
      <w:bookmarkStart w:id="5368" w:name="_Toc75260143"/>
      <w:bookmarkStart w:id="5369" w:name="_Toc75275685"/>
      <w:bookmarkStart w:id="5370" w:name="_Toc75276196"/>
      <w:bookmarkStart w:id="5371" w:name="_Toc76541695"/>
      <w:bookmarkStart w:id="5372" w:name="_Toc82437464"/>
      <w:bookmarkStart w:id="5373" w:name="_Toc89944830"/>
      <w:bookmarkStart w:id="5374" w:name="_Toc98753848"/>
      <w:bookmarkStart w:id="5375" w:name="_Toc106180834"/>
      <w:bookmarkStart w:id="5376" w:name="_Toc114150879"/>
      <w:bookmarkStart w:id="5377" w:name="_Toc124151282"/>
      <w:bookmarkStart w:id="5378" w:name="_Toc124151802"/>
      <w:bookmarkStart w:id="5379" w:name="_Toc124152322"/>
      <w:bookmarkStart w:id="5380" w:name="_Toc130396854"/>
      <w:bookmarkStart w:id="5381"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382" w:name="_Toc137558478"/>
      <w:bookmarkStart w:id="5383" w:name="_Toc138862303"/>
      <w:bookmarkStart w:id="5384" w:name="_Toc145532360"/>
      <w:bookmarkStart w:id="5385" w:name="_Toc163218773"/>
      <w:bookmarkStart w:id="5386" w:name="_Toc176702104"/>
      <w:bookmarkStart w:id="5387" w:name="_Toc216436008"/>
      <w:r w:rsidRPr="00BE5108">
        <w:rPr>
          <w:rFonts w:eastAsiaTheme="minorEastAsia"/>
        </w:rPr>
        <w:t>7.4</w:t>
      </w:r>
      <w:r w:rsidRPr="00BE5108">
        <w:rPr>
          <w:rFonts w:eastAsiaTheme="minorEastAsia"/>
        </w:rPr>
        <w:tab/>
        <w:t>In-band selectivity and blocking</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9EF269B" w14:textId="77777777" w:rsidR="00D60968" w:rsidRPr="00BE5108" w:rsidRDefault="00D60968" w:rsidP="00D60968">
      <w:pPr>
        <w:pStyle w:val="Heading3"/>
        <w:ind w:left="0" w:firstLine="0"/>
        <w:rPr>
          <w:rFonts w:eastAsiaTheme="minorEastAsia"/>
        </w:rPr>
      </w:pPr>
      <w:bookmarkStart w:id="5388" w:name="_Toc73962967"/>
      <w:bookmarkStart w:id="5389" w:name="_Toc75260144"/>
      <w:bookmarkStart w:id="5390" w:name="_Toc75275686"/>
      <w:bookmarkStart w:id="5391" w:name="_Toc75276197"/>
      <w:bookmarkStart w:id="5392" w:name="_Toc76541696"/>
      <w:bookmarkStart w:id="5393" w:name="_Toc82437465"/>
      <w:bookmarkStart w:id="5394" w:name="_Toc89944831"/>
      <w:bookmarkStart w:id="5395" w:name="_Toc98753849"/>
      <w:bookmarkStart w:id="5396" w:name="_Toc106180835"/>
      <w:bookmarkStart w:id="5397" w:name="_Toc114150880"/>
      <w:bookmarkStart w:id="5398" w:name="_Toc124151283"/>
      <w:bookmarkStart w:id="5399" w:name="_Toc124151803"/>
      <w:bookmarkStart w:id="5400" w:name="_Toc124152323"/>
      <w:bookmarkStart w:id="5401" w:name="_Toc130396855"/>
      <w:bookmarkStart w:id="5402" w:name="_Toc130397375"/>
      <w:bookmarkStart w:id="5403" w:name="_Toc137558479"/>
      <w:bookmarkStart w:id="5404" w:name="_Toc138862304"/>
      <w:bookmarkStart w:id="5405" w:name="_Toc145532361"/>
      <w:bookmarkStart w:id="5406" w:name="_Toc163218774"/>
      <w:bookmarkStart w:id="5407" w:name="_Toc176702105"/>
      <w:bookmarkStart w:id="5408" w:name="_Toc216436009"/>
      <w:r w:rsidRPr="00BE5108">
        <w:rPr>
          <w:rFonts w:eastAsiaTheme="minorEastAsia"/>
        </w:rPr>
        <w:t>7.4.1</w:t>
      </w:r>
      <w:r w:rsidRPr="00BE5108">
        <w:rPr>
          <w:rFonts w:eastAsiaTheme="minorEastAsia"/>
        </w:rPr>
        <w:tab/>
        <w:t>Adjacent Channel Selectivity (ACS)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6A8DD6E" w14:textId="77777777" w:rsidR="00D60968" w:rsidRPr="00BE5108" w:rsidRDefault="00D60968" w:rsidP="00D60968">
      <w:pPr>
        <w:pStyle w:val="Heading4"/>
        <w:ind w:left="864" w:hanging="864"/>
        <w:rPr>
          <w:rFonts w:eastAsiaTheme="minorEastAsia"/>
        </w:rPr>
      </w:pPr>
      <w:bookmarkStart w:id="5409" w:name="_Toc73962968"/>
      <w:bookmarkStart w:id="5410" w:name="_Toc75260145"/>
      <w:bookmarkStart w:id="5411" w:name="_Toc75275687"/>
      <w:bookmarkStart w:id="5412" w:name="_Toc75276198"/>
      <w:bookmarkStart w:id="5413" w:name="_Toc76541697"/>
      <w:bookmarkStart w:id="5414" w:name="_Toc82437466"/>
      <w:bookmarkStart w:id="5415" w:name="_Toc89944832"/>
      <w:bookmarkStart w:id="5416" w:name="_Toc98753850"/>
      <w:bookmarkStart w:id="5417" w:name="_Toc106180836"/>
      <w:bookmarkStart w:id="5418" w:name="_Toc114150881"/>
      <w:bookmarkStart w:id="5419" w:name="_Toc124151284"/>
      <w:bookmarkStart w:id="5420" w:name="_Toc124151804"/>
      <w:bookmarkStart w:id="5421" w:name="_Toc124152324"/>
      <w:bookmarkStart w:id="5422" w:name="_Toc130396856"/>
      <w:bookmarkStart w:id="5423" w:name="_Toc130397376"/>
      <w:bookmarkStart w:id="5424" w:name="_Toc137558480"/>
      <w:bookmarkStart w:id="5425" w:name="_Toc138862305"/>
      <w:bookmarkStart w:id="5426" w:name="_Toc145532362"/>
      <w:bookmarkStart w:id="5427" w:name="_Toc163218775"/>
      <w:bookmarkStart w:id="5428" w:name="_Toc176702106"/>
      <w:bookmarkStart w:id="5429" w:name="_Toc216436010"/>
      <w:r w:rsidRPr="00BE5108">
        <w:rPr>
          <w:rFonts w:eastAsiaTheme="minorEastAsia"/>
        </w:rPr>
        <w:t>7.4.1.1</w:t>
      </w:r>
      <w:r w:rsidRPr="00BE5108">
        <w:rPr>
          <w:rFonts w:eastAsiaTheme="minorEastAsia"/>
        </w:rPr>
        <w:tab/>
        <w:t>Definition and applicability</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30" w:name="_Toc73962969"/>
      <w:bookmarkStart w:id="5431" w:name="_Toc75260146"/>
      <w:bookmarkStart w:id="5432" w:name="_Toc75275688"/>
      <w:bookmarkStart w:id="5433" w:name="_Toc75276199"/>
      <w:bookmarkStart w:id="5434" w:name="_Toc76541698"/>
      <w:bookmarkStart w:id="5435" w:name="_Toc82437467"/>
      <w:bookmarkStart w:id="5436" w:name="_Toc89944833"/>
      <w:bookmarkStart w:id="5437" w:name="_Toc98753851"/>
      <w:bookmarkStart w:id="5438" w:name="_Toc106180837"/>
      <w:bookmarkStart w:id="5439" w:name="_Toc114150882"/>
      <w:bookmarkStart w:id="5440" w:name="_Toc124151285"/>
      <w:bookmarkStart w:id="5441" w:name="_Toc124151805"/>
      <w:bookmarkStart w:id="5442" w:name="_Toc124152325"/>
      <w:bookmarkStart w:id="5443" w:name="_Toc130396857"/>
      <w:bookmarkStart w:id="5444" w:name="_Toc130397377"/>
      <w:bookmarkStart w:id="5445" w:name="_Toc137558481"/>
      <w:bookmarkStart w:id="5446" w:name="_Toc138862306"/>
      <w:bookmarkStart w:id="5447" w:name="_Toc145532363"/>
      <w:bookmarkStart w:id="5448" w:name="_Toc163218776"/>
      <w:bookmarkStart w:id="5449" w:name="_Toc176702107"/>
      <w:bookmarkStart w:id="5450" w:name="_Toc216436011"/>
      <w:r w:rsidRPr="00BE5108">
        <w:rPr>
          <w:rFonts w:eastAsiaTheme="minorEastAsia"/>
        </w:rPr>
        <w:lastRenderedPageBreak/>
        <w:t>7.4.1.2</w:t>
      </w:r>
      <w:r w:rsidRPr="00BE5108">
        <w:rPr>
          <w:rFonts w:eastAsiaTheme="minorEastAsia"/>
        </w:rPr>
        <w:tab/>
        <w:t>Minimum requirement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51" w:name="_Toc73962970"/>
      <w:bookmarkStart w:id="5452" w:name="_Toc75260147"/>
      <w:bookmarkStart w:id="5453" w:name="_Toc75275689"/>
      <w:bookmarkStart w:id="5454" w:name="_Toc75276200"/>
      <w:bookmarkStart w:id="5455" w:name="_Toc76541699"/>
      <w:bookmarkStart w:id="5456" w:name="_Toc82437468"/>
      <w:bookmarkStart w:id="5457" w:name="_Toc89944834"/>
      <w:bookmarkStart w:id="5458" w:name="_Toc98753852"/>
      <w:bookmarkStart w:id="5459" w:name="_Toc106180838"/>
      <w:bookmarkStart w:id="5460" w:name="_Toc114150883"/>
      <w:bookmarkStart w:id="5461" w:name="_Toc124151286"/>
      <w:bookmarkStart w:id="5462" w:name="_Toc124151806"/>
      <w:bookmarkStart w:id="5463" w:name="_Toc124152326"/>
      <w:bookmarkStart w:id="5464" w:name="_Toc130396858"/>
      <w:bookmarkStart w:id="5465" w:name="_Toc130397378"/>
      <w:bookmarkStart w:id="5466" w:name="_Toc137558482"/>
      <w:bookmarkStart w:id="5467" w:name="_Toc138862307"/>
      <w:bookmarkStart w:id="5468" w:name="_Toc145532364"/>
      <w:bookmarkStart w:id="5469" w:name="_Toc163218777"/>
      <w:bookmarkStart w:id="5470" w:name="_Toc176702108"/>
      <w:bookmarkStart w:id="5471" w:name="_Toc216436012"/>
      <w:r w:rsidRPr="00BE5108">
        <w:rPr>
          <w:rFonts w:eastAsiaTheme="minorEastAsia"/>
        </w:rPr>
        <w:t>7.4.1.3</w:t>
      </w:r>
      <w:r w:rsidRPr="00BE5108">
        <w:rPr>
          <w:rFonts w:eastAsiaTheme="minorEastAsia"/>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72" w:name="_Toc73962971"/>
      <w:bookmarkStart w:id="5473" w:name="_Toc75260148"/>
      <w:bookmarkStart w:id="5474" w:name="_Toc75275690"/>
      <w:bookmarkStart w:id="5475" w:name="_Toc75276201"/>
      <w:bookmarkStart w:id="5476" w:name="_Toc76541700"/>
      <w:bookmarkStart w:id="5477" w:name="_Toc82437469"/>
      <w:bookmarkStart w:id="5478" w:name="_Toc89944835"/>
      <w:bookmarkStart w:id="5479" w:name="_Toc98753853"/>
      <w:bookmarkStart w:id="5480" w:name="_Toc106180839"/>
      <w:bookmarkStart w:id="5481" w:name="_Toc114150884"/>
      <w:bookmarkStart w:id="5482" w:name="_Toc124151287"/>
      <w:bookmarkStart w:id="5483" w:name="_Toc124151807"/>
      <w:bookmarkStart w:id="5484" w:name="_Toc124152327"/>
      <w:bookmarkStart w:id="5485" w:name="_Toc130396859"/>
      <w:bookmarkStart w:id="5486" w:name="_Toc130397379"/>
      <w:bookmarkStart w:id="5487" w:name="_Toc137558483"/>
      <w:bookmarkStart w:id="5488" w:name="_Toc138862308"/>
      <w:bookmarkStart w:id="5489" w:name="_Toc145532365"/>
      <w:bookmarkStart w:id="5490" w:name="_Toc163218778"/>
      <w:bookmarkStart w:id="5491" w:name="_Toc176702109"/>
      <w:bookmarkStart w:id="5492" w:name="_Toc216436013"/>
      <w:r w:rsidRPr="00BE5108">
        <w:rPr>
          <w:rFonts w:eastAsiaTheme="minorEastAsia"/>
        </w:rPr>
        <w:t>7.4.1.4</w:t>
      </w:r>
      <w:r w:rsidRPr="00BE5108">
        <w:rPr>
          <w:rFonts w:eastAsiaTheme="minorEastAsia"/>
        </w:rPr>
        <w:tab/>
        <w:t>Method of test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BE5FF47" w14:textId="77777777" w:rsidR="00D60968" w:rsidRPr="00BE5108" w:rsidRDefault="00D60968" w:rsidP="00D60968">
      <w:pPr>
        <w:pStyle w:val="Heading5"/>
        <w:ind w:left="1008" w:hanging="1008"/>
        <w:rPr>
          <w:rFonts w:eastAsiaTheme="minorEastAsia"/>
        </w:rPr>
      </w:pPr>
      <w:bookmarkStart w:id="5493" w:name="_Toc73962972"/>
      <w:bookmarkStart w:id="5494" w:name="_Toc75260149"/>
      <w:bookmarkStart w:id="5495" w:name="_Toc75275691"/>
      <w:bookmarkStart w:id="5496" w:name="_Toc75276202"/>
      <w:bookmarkStart w:id="5497" w:name="_Toc76541701"/>
      <w:bookmarkStart w:id="5498" w:name="_Toc82437470"/>
      <w:bookmarkStart w:id="5499" w:name="_Toc89944836"/>
      <w:bookmarkStart w:id="5500" w:name="_Toc98753854"/>
      <w:bookmarkStart w:id="5501" w:name="_Toc106180840"/>
      <w:bookmarkStart w:id="5502" w:name="_Toc114150885"/>
      <w:bookmarkStart w:id="5503" w:name="_Toc124151288"/>
      <w:bookmarkStart w:id="5504" w:name="_Toc124151808"/>
      <w:bookmarkStart w:id="5505" w:name="_Toc124152328"/>
      <w:bookmarkStart w:id="5506" w:name="_Toc130396860"/>
      <w:bookmarkStart w:id="5507" w:name="_Toc130397380"/>
      <w:bookmarkStart w:id="5508" w:name="_Toc137558484"/>
      <w:bookmarkStart w:id="5509" w:name="_Toc138862309"/>
      <w:bookmarkStart w:id="5510" w:name="_Toc145532366"/>
      <w:bookmarkStart w:id="5511" w:name="_Toc163218779"/>
      <w:bookmarkStart w:id="5512" w:name="_Toc176702110"/>
      <w:bookmarkStart w:id="5513" w:name="_Toc216436014"/>
      <w:r w:rsidRPr="00BE5108">
        <w:rPr>
          <w:rFonts w:eastAsiaTheme="minorEastAsia"/>
        </w:rPr>
        <w:t>7.4.1.4.1</w:t>
      </w:r>
      <w:r w:rsidRPr="00BE5108">
        <w:rPr>
          <w:rFonts w:eastAsiaTheme="minorEastAsia"/>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514" w:name="_Toc73962973"/>
      <w:bookmarkStart w:id="5515" w:name="_Toc75260150"/>
      <w:bookmarkStart w:id="5516" w:name="_Toc75275692"/>
      <w:bookmarkStart w:id="5517" w:name="_Toc75276203"/>
      <w:bookmarkStart w:id="5518" w:name="_Toc76541702"/>
      <w:bookmarkStart w:id="5519" w:name="_Toc82437471"/>
      <w:bookmarkStart w:id="5520" w:name="_Toc89944837"/>
      <w:bookmarkStart w:id="5521" w:name="_Toc98753855"/>
      <w:bookmarkStart w:id="5522" w:name="_Toc106180841"/>
      <w:bookmarkStart w:id="5523" w:name="_Toc114150886"/>
      <w:bookmarkStart w:id="5524" w:name="_Toc124151289"/>
      <w:bookmarkStart w:id="5525" w:name="_Toc124151809"/>
      <w:bookmarkStart w:id="5526" w:name="_Toc124152329"/>
      <w:bookmarkStart w:id="5527" w:name="_Toc130396861"/>
      <w:bookmarkStart w:id="5528" w:name="_Toc130397381"/>
      <w:bookmarkStart w:id="5529" w:name="_Toc137558485"/>
      <w:bookmarkStart w:id="5530" w:name="_Toc138862310"/>
      <w:bookmarkStart w:id="5531" w:name="_Toc145532367"/>
      <w:bookmarkStart w:id="5532" w:name="_Toc163218780"/>
      <w:bookmarkStart w:id="5533" w:name="_Toc176702111"/>
      <w:bookmarkStart w:id="5534" w:name="_Toc216436015"/>
      <w:r w:rsidRPr="00BE5108">
        <w:rPr>
          <w:rFonts w:eastAsiaTheme="minorEastAsia"/>
        </w:rPr>
        <w:t>7.4.1.4.2</w:t>
      </w:r>
      <w:r w:rsidRPr="00BE5108">
        <w:rPr>
          <w:rFonts w:eastAsiaTheme="minorEastAsia"/>
        </w:rPr>
        <w:tab/>
        <w:t>Procedure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35" w:name="_Toc73962974"/>
      <w:bookmarkStart w:id="5536" w:name="_Toc75260151"/>
      <w:bookmarkStart w:id="5537" w:name="_Toc75275693"/>
      <w:bookmarkStart w:id="5538" w:name="_Toc75276204"/>
      <w:bookmarkStart w:id="5539" w:name="_Toc76541703"/>
      <w:bookmarkStart w:id="5540" w:name="_Toc82437472"/>
      <w:bookmarkStart w:id="5541" w:name="_Toc89944838"/>
      <w:bookmarkStart w:id="5542" w:name="_Toc98753856"/>
      <w:bookmarkStart w:id="5543" w:name="_Toc106180842"/>
      <w:bookmarkStart w:id="5544" w:name="_Toc114150887"/>
      <w:bookmarkStart w:id="5545" w:name="_Toc124151290"/>
      <w:bookmarkStart w:id="5546" w:name="_Toc124151810"/>
      <w:bookmarkStart w:id="5547" w:name="_Toc124152330"/>
      <w:bookmarkStart w:id="5548" w:name="_Toc130396862"/>
      <w:bookmarkStart w:id="5549" w:name="_Toc130397382"/>
      <w:bookmarkStart w:id="5550" w:name="_Toc137558486"/>
      <w:bookmarkStart w:id="5551" w:name="_Toc138862311"/>
      <w:bookmarkStart w:id="5552" w:name="_Toc145532368"/>
      <w:bookmarkStart w:id="5553" w:name="_Toc163218781"/>
      <w:bookmarkStart w:id="5554" w:name="_Toc176702112"/>
      <w:bookmarkStart w:id="5555" w:name="_Toc216436016"/>
      <w:r w:rsidRPr="00BE5108">
        <w:rPr>
          <w:rFonts w:eastAsiaTheme="minorEastAsia"/>
        </w:rPr>
        <w:t>7.4.1.5</w:t>
      </w:r>
      <w:r w:rsidRPr="00BE5108">
        <w:rPr>
          <w:rFonts w:eastAsiaTheme="minorEastAsia"/>
        </w:rPr>
        <w:tab/>
        <w:t>Test requirements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143BB4E" w14:textId="77777777" w:rsidR="00D60968" w:rsidRPr="00BE5108" w:rsidRDefault="00D60968" w:rsidP="00D60968">
      <w:pPr>
        <w:pStyle w:val="Heading5"/>
        <w:ind w:left="1008" w:hanging="1008"/>
        <w:rPr>
          <w:rFonts w:eastAsiaTheme="minorEastAsia"/>
        </w:rPr>
      </w:pPr>
      <w:bookmarkStart w:id="5556" w:name="_Toc73962975"/>
      <w:bookmarkStart w:id="5557" w:name="_Toc75260152"/>
      <w:bookmarkStart w:id="5558" w:name="_Toc75275694"/>
      <w:bookmarkStart w:id="5559" w:name="_Toc75276205"/>
      <w:bookmarkStart w:id="5560" w:name="_Toc76541704"/>
      <w:bookmarkStart w:id="5561" w:name="_Toc82437473"/>
      <w:bookmarkStart w:id="5562" w:name="_Toc89944839"/>
      <w:bookmarkStart w:id="5563" w:name="_Toc98753857"/>
      <w:bookmarkStart w:id="5564" w:name="_Toc106180843"/>
      <w:bookmarkStart w:id="5565" w:name="_Toc114150888"/>
      <w:bookmarkStart w:id="5566" w:name="_Toc124151291"/>
      <w:bookmarkStart w:id="5567" w:name="_Toc124151811"/>
      <w:bookmarkStart w:id="5568" w:name="_Toc124152331"/>
      <w:bookmarkStart w:id="5569" w:name="_Toc130396863"/>
      <w:bookmarkStart w:id="5570" w:name="_Toc130397383"/>
      <w:bookmarkStart w:id="5571" w:name="_Toc137558487"/>
      <w:bookmarkStart w:id="5572" w:name="_Toc138862312"/>
      <w:bookmarkStart w:id="5573" w:name="_Toc145532369"/>
      <w:bookmarkStart w:id="5574" w:name="_Toc163218782"/>
      <w:bookmarkStart w:id="5575" w:name="_Toc176702113"/>
      <w:bookmarkStart w:id="5576" w:name="_Toc216436017"/>
      <w:r w:rsidRPr="00BE5108">
        <w:rPr>
          <w:rFonts w:eastAsiaTheme="minorEastAsia"/>
        </w:rPr>
        <w:t>7.4.1.5.1</w:t>
      </w:r>
      <w:r w:rsidRPr="00BE5108">
        <w:rPr>
          <w:rFonts w:eastAsiaTheme="minorEastAsia"/>
        </w:rPr>
        <w:tab/>
        <w:t>Test requirements for IAB-DU</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577" w:name="_Toc73962976"/>
      <w:bookmarkStart w:id="5578" w:name="_Toc75260153"/>
      <w:bookmarkStart w:id="5579" w:name="_Toc75275695"/>
      <w:bookmarkStart w:id="5580" w:name="_Toc75276206"/>
      <w:bookmarkStart w:id="5581" w:name="_Toc76541705"/>
      <w:bookmarkStart w:id="5582" w:name="_Toc82437474"/>
      <w:bookmarkStart w:id="5583" w:name="_Toc89944840"/>
      <w:bookmarkStart w:id="5584" w:name="_Toc98753858"/>
      <w:bookmarkStart w:id="5585" w:name="_Toc106180844"/>
      <w:bookmarkStart w:id="5586" w:name="_Toc114150889"/>
      <w:bookmarkStart w:id="5587" w:name="_Toc124151292"/>
      <w:bookmarkStart w:id="5588" w:name="_Toc124151812"/>
      <w:bookmarkStart w:id="5589" w:name="_Toc124152332"/>
      <w:bookmarkStart w:id="5590" w:name="_Toc130396864"/>
      <w:bookmarkStart w:id="5591"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92" w:name="_Toc137558488"/>
      <w:bookmarkStart w:id="5593" w:name="_Toc138862313"/>
      <w:bookmarkStart w:id="5594" w:name="_Toc145532370"/>
      <w:bookmarkStart w:id="5595" w:name="_Toc163218783"/>
      <w:bookmarkStart w:id="5596" w:name="_Toc176702114"/>
      <w:bookmarkStart w:id="5597" w:name="_Toc216436018"/>
      <w:r w:rsidRPr="00BE5108">
        <w:rPr>
          <w:rFonts w:eastAsiaTheme="minorEastAsia"/>
        </w:rPr>
        <w:t>7.4.1.5.2</w:t>
      </w:r>
      <w:r w:rsidRPr="00BE5108">
        <w:rPr>
          <w:rFonts w:eastAsiaTheme="minorEastAsia"/>
        </w:rPr>
        <w:tab/>
        <w:t>Test requirements for IAB-MT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598" w:name="_Toc73962977"/>
      <w:bookmarkStart w:id="5599" w:name="_Toc75260154"/>
      <w:bookmarkStart w:id="5600" w:name="_Toc75275696"/>
      <w:bookmarkStart w:id="5601" w:name="_Toc75276207"/>
      <w:bookmarkStart w:id="5602" w:name="_Toc76541706"/>
      <w:bookmarkStart w:id="5603" w:name="_Toc82437475"/>
      <w:bookmarkStart w:id="5604" w:name="_Toc89944841"/>
      <w:bookmarkStart w:id="5605" w:name="_Toc98753859"/>
      <w:bookmarkStart w:id="5606" w:name="_Toc106180845"/>
      <w:bookmarkStart w:id="5607" w:name="_Toc114150890"/>
      <w:bookmarkStart w:id="5608" w:name="_Toc124151293"/>
      <w:bookmarkStart w:id="5609" w:name="_Toc124151813"/>
      <w:bookmarkStart w:id="5610" w:name="_Toc124152333"/>
      <w:bookmarkStart w:id="5611" w:name="_Toc130396865"/>
      <w:bookmarkStart w:id="5612"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13" w:name="_Toc137558489"/>
      <w:bookmarkStart w:id="5614" w:name="_Toc138862314"/>
      <w:bookmarkStart w:id="5615" w:name="_Toc145532371"/>
      <w:bookmarkStart w:id="5616" w:name="_Toc163218784"/>
      <w:bookmarkStart w:id="5617" w:name="_Toc176702115"/>
      <w:bookmarkStart w:id="5618" w:name="_Toc216436019"/>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315055B5" w14:textId="77777777" w:rsidR="00D60968" w:rsidRPr="00BE5108" w:rsidRDefault="00D60968" w:rsidP="00D60968">
      <w:pPr>
        <w:pStyle w:val="Heading4"/>
        <w:ind w:left="864" w:hanging="864"/>
        <w:rPr>
          <w:rFonts w:eastAsiaTheme="minorEastAsia"/>
        </w:rPr>
      </w:pPr>
      <w:bookmarkStart w:id="5619" w:name="_Toc73962978"/>
      <w:bookmarkStart w:id="5620" w:name="_Toc75260155"/>
      <w:bookmarkStart w:id="5621" w:name="_Toc75275697"/>
      <w:bookmarkStart w:id="5622" w:name="_Toc75276208"/>
      <w:bookmarkStart w:id="5623" w:name="_Toc76541707"/>
      <w:bookmarkStart w:id="5624" w:name="_Toc82437476"/>
      <w:bookmarkStart w:id="5625" w:name="_Toc89944842"/>
      <w:bookmarkStart w:id="5626" w:name="_Toc98753860"/>
      <w:bookmarkStart w:id="5627" w:name="_Toc106180846"/>
      <w:bookmarkStart w:id="5628" w:name="_Toc114150891"/>
      <w:bookmarkStart w:id="5629" w:name="_Toc124151294"/>
      <w:bookmarkStart w:id="5630" w:name="_Toc124151814"/>
      <w:bookmarkStart w:id="5631" w:name="_Toc124152334"/>
      <w:bookmarkStart w:id="5632" w:name="_Toc130396866"/>
      <w:bookmarkStart w:id="5633" w:name="_Toc130397386"/>
      <w:bookmarkStart w:id="5634" w:name="_Toc137558490"/>
      <w:bookmarkStart w:id="5635" w:name="_Toc138862315"/>
      <w:bookmarkStart w:id="5636" w:name="_Toc145532372"/>
      <w:bookmarkStart w:id="5637" w:name="_Toc163218785"/>
      <w:bookmarkStart w:id="5638" w:name="_Toc176702116"/>
      <w:bookmarkStart w:id="5639" w:name="_Toc216436020"/>
      <w:r w:rsidRPr="00BE5108">
        <w:rPr>
          <w:rFonts w:eastAsiaTheme="minorEastAsia"/>
        </w:rPr>
        <w:t>7.4.2.1</w:t>
      </w:r>
      <w:r w:rsidRPr="00BE5108">
        <w:rPr>
          <w:rFonts w:eastAsiaTheme="minorEastAsia"/>
        </w:rPr>
        <w:tab/>
        <w:t>Definition and applicability</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40" w:name="_Toc73962979"/>
      <w:bookmarkStart w:id="5641" w:name="_Toc75260156"/>
      <w:bookmarkStart w:id="5642" w:name="_Toc75275698"/>
      <w:bookmarkStart w:id="5643" w:name="_Toc75276209"/>
      <w:bookmarkStart w:id="5644" w:name="_Toc76541708"/>
      <w:bookmarkStart w:id="5645" w:name="_Toc82437477"/>
      <w:bookmarkStart w:id="5646" w:name="_Toc89944843"/>
      <w:bookmarkStart w:id="5647" w:name="_Toc98753861"/>
      <w:bookmarkStart w:id="5648" w:name="_Toc106180847"/>
      <w:bookmarkStart w:id="5649" w:name="_Toc114150892"/>
      <w:bookmarkStart w:id="5650" w:name="_Toc124151295"/>
      <w:bookmarkStart w:id="5651" w:name="_Toc124151815"/>
      <w:bookmarkStart w:id="5652" w:name="_Toc124152335"/>
      <w:bookmarkStart w:id="5653" w:name="_Toc130396867"/>
      <w:bookmarkStart w:id="5654" w:name="_Toc130397387"/>
      <w:bookmarkStart w:id="5655" w:name="_Toc137558491"/>
      <w:bookmarkStart w:id="5656" w:name="_Toc138862316"/>
      <w:bookmarkStart w:id="5657" w:name="_Toc145532373"/>
      <w:bookmarkStart w:id="5658" w:name="_Toc163218786"/>
      <w:bookmarkStart w:id="5659" w:name="_Toc176702117"/>
      <w:bookmarkStart w:id="5660" w:name="_Toc216436021"/>
      <w:r w:rsidRPr="00BE5108">
        <w:rPr>
          <w:rFonts w:eastAsiaTheme="minorEastAsia"/>
        </w:rPr>
        <w:t>7.4.2.2</w:t>
      </w:r>
      <w:r w:rsidRPr="00BE5108">
        <w:rPr>
          <w:rFonts w:eastAsiaTheme="minorEastAsia"/>
        </w:rPr>
        <w:tab/>
        <w:t>Minimum requirement</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61" w:name="_Toc73962980"/>
      <w:bookmarkStart w:id="5662" w:name="_Toc75260157"/>
      <w:bookmarkStart w:id="5663" w:name="_Toc75275699"/>
      <w:bookmarkStart w:id="5664" w:name="_Toc75276210"/>
      <w:bookmarkStart w:id="5665" w:name="_Toc76541709"/>
      <w:bookmarkStart w:id="5666" w:name="_Toc82437478"/>
      <w:bookmarkStart w:id="5667" w:name="_Toc89944844"/>
      <w:bookmarkStart w:id="5668" w:name="_Toc98753862"/>
      <w:bookmarkStart w:id="5669" w:name="_Toc106180848"/>
      <w:bookmarkStart w:id="5670" w:name="_Toc114150893"/>
      <w:bookmarkStart w:id="5671" w:name="_Toc124151296"/>
      <w:bookmarkStart w:id="5672" w:name="_Toc124151816"/>
      <w:bookmarkStart w:id="5673" w:name="_Toc124152336"/>
      <w:bookmarkStart w:id="5674" w:name="_Toc130396868"/>
      <w:bookmarkStart w:id="5675" w:name="_Toc130397388"/>
      <w:bookmarkStart w:id="5676" w:name="_Toc137558492"/>
      <w:bookmarkStart w:id="5677" w:name="_Toc138862317"/>
      <w:bookmarkStart w:id="5678" w:name="_Toc145532374"/>
      <w:bookmarkStart w:id="5679" w:name="_Toc163218787"/>
      <w:bookmarkStart w:id="5680" w:name="_Toc176702118"/>
      <w:bookmarkStart w:id="5681" w:name="_Toc216436022"/>
      <w:r w:rsidRPr="00BE5108">
        <w:rPr>
          <w:rFonts w:eastAsiaTheme="minorEastAsia"/>
        </w:rPr>
        <w:t>7.4.2.3</w:t>
      </w:r>
      <w:r w:rsidRPr="00BE5108">
        <w:rPr>
          <w:rFonts w:eastAsiaTheme="minorEastAsia"/>
        </w:rPr>
        <w:tab/>
        <w:t>Test purpose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82" w:name="_Toc73962981"/>
      <w:bookmarkStart w:id="5683" w:name="_Toc75260158"/>
      <w:bookmarkStart w:id="5684" w:name="_Toc75275700"/>
      <w:bookmarkStart w:id="5685" w:name="_Toc75276211"/>
      <w:bookmarkStart w:id="5686" w:name="_Toc76541710"/>
      <w:bookmarkStart w:id="5687" w:name="_Toc82437479"/>
      <w:bookmarkStart w:id="5688" w:name="_Toc89944845"/>
      <w:bookmarkStart w:id="5689" w:name="_Toc98753863"/>
      <w:bookmarkStart w:id="5690" w:name="_Toc106180849"/>
      <w:bookmarkStart w:id="5691" w:name="_Toc114150894"/>
      <w:bookmarkStart w:id="5692" w:name="_Toc124151297"/>
      <w:bookmarkStart w:id="5693" w:name="_Toc124151817"/>
      <w:bookmarkStart w:id="5694" w:name="_Toc124152337"/>
      <w:bookmarkStart w:id="5695" w:name="_Toc130396869"/>
      <w:bookmarkStart w:id="5696" w:name="_Toc130397389"/>
      <w:bookmarkStart w:id="5697" w:name="_Toc137558493"/>
      <w:bookmarkStart w:id="5698" w:name="_Toc138862318"/>
      <w:bookmarkStart w:id="5699" w:name="_Toc145532375"/>
      <w:bookmarkStart w:id="5700" w:name="_Toc163218788"/>
      <w:bookmarkStart w:id="5701" w:name="_Toc176702119"/>
      <w:bookmarkStart w:id="5702" w:name="_Toc216436023"/>
      <w:r w:rsidRPr="00BE5108">
        <w:rPr>
          <w:rFonts w:eastAsiaTheme="minorEastAsia"/>
        </w:rPr>
        <w:t>7.4.2.4</w:t>
      </w:r>
      <w:r w:rsidRPr="00BE5108">
        <w:rPr>
          <w:rFonts w:eastAsiaTheme="minorEastAsia"/>
        </w:rPr>
        <w:tab/>
        <w:t>Method of test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3C6AEDC7" w14:textId="77777777" w:rsidR="00D60968" w:rsidRPr="00BE5108" w:rsidRDefault="00D60968" w:rsidP="00D60968">
      <w:pPr>
        <w:pStyle w:val="Heading5"/>
        <w:ind w:left="1008" w:hanging="1008"/>
        <w:rPr>
          <w:rFonts w:eastAsiaTheme="minorEastAsia"/>
        </w:rPr>
      </w:pPr>
      <w:bookmarkStart w:id="5703" w:name="_Toc73962982"/>
      <w:bookmarkStart w:id="5704" w:name="_Toc75260159"/>
      <w:bookmarkStart w:id="5705" w:name="_Toc75275701"/>
      <w:bookmarkStart w:id="5706" w:name="_Toc75276212"/>
      <w:bookmarkStart w:id="5707" w:name="_Toc76541711"/>
      <w:bookmarkStart w:id="5708" w:name="_Toc82437480"/>
      <w:bookmarkStart w:id="5709" w:name="_Toc89944846"/>
      <w:bookmarkStart w:id="5710" w:name="_Toc98753864"/>
      <w:bookmarkStart w:id="5711" w:name="_Toc106180850"/>
      <w:bookmarkStart w:id="5712" w:name="_Toc114150895"/>
      <w:bookmarkStart w:id="5713" w:name="_Toc124151298"/>
      <w:bookmarkStart w:id="5714" w:name="_Toc124151818"/>
      <w:bookmarkStart w:id="5715" w:name="_Toc124152338"/>
      <w:bookmarkStart w:id="5716" w:name="_Toc130396870"/>
      <w:bookmarkStart w:id="5717" w:name="_Toc130397390"/>
      <w:bookmarkStart w:id="5718" w:name="_Toc137558494"/>
      <w:bookmarkStart w:id="5719" w:name="_Toc138862319"/>
      <w:bookmarkStart w:id="5720" w:name="_Toc145532376"/>
      <w:bookmarkStart w:id="5721" w:name="_Toc163218789"/>
      <w:bookmarkStart w:id="5722" w:name="_Toc176702120"/>
      <w:bookmarkStart w:id="5723" w:name="_Toc216436024"/>
      <w:r w:rsidRPr="00BE5108">
        <w:rPr>
          <w:rFonts w:eastAsiaTheme="minorEastAsia"/>
        </w:rPr>
        <w:t>7.4.2.4.1</w:t>
      </w:r>
      <w:r w:rsidRPr="00BE5108">
        <w:rPr>
          <w:rFonts w:eastAsiaTheme="minorEastAsia"/>
        </w:rPr>
        <w:tab/>
        <w:t>Initial conditions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24" w:name="_Toc73962983"/>
      <w:bookmarkStart w:id="5725" w:name="_Toc75260160"/>
      <w:bookmarkStart w:id="5726" w:name="_Toc75275702"/>
      <w:bookmarkStart w:id="5727" w:name="_Toc75276213"/>
      <w:bookmarkStart w:id="5728" w:name="_Toc76541712"/>
      <w:bookmarkStart w:id="5729" w:name="_Toc82437481"/>
      <w:bookmarkStart w:id="5730" w:name="_Toc89944847"/>
      <w:bookmarkStart w:id="5731" w:name="_Toc98753865"/>
      <w:bookmarkStart w:id="5732" w:name="_Toc106180851"/>
      <w:bookmarkStart w:id="5733" w:name="_Toc114150896"/>
      <w:bookmarkStart w:id="5734" w:name="_Toc124151299"/>
      <w:bookmarkStart w:id="5735" w:name="_Toc124151819"/>
      <w:bookmarkStart w:id="5736" w:name="_Toc124152339"/>
      <w:bookmarkStart w:id="5737" w:name="_Toc130396871"/>
      <w:bookmarkStart w:id="5738" w:name="_Toc130397391"/>
      <w:bookmarkStart w:id="5739" w:name="_Toc137558495"/>
      <w:bookmarkStart w:id="5740" w:name="_Toc138862320"/>
      <w:bookmarkStart w:id="5741" w:name="_Toc145532377"/>
      <w:bookmarkStart w:id="5742" w:name="_Toc163218790"/>
      <w:bookmarkStart w:id="5743" w:name="_Toc176702121"/>
      <w:bookmarkStart w:id="5744" w:name="_Toc216436025"/>
      <w:r w:rsidRPr="00BE5108">
        <w:rPr>
          <w:rFonts w:eastAsiaTheme="minorEastAsia"/>
        </w:rPr>
        <w:t>7.4.2.4.2</w:t>
      </w:r>
      <w:r w:rsidRPr="00BE5108">
        <w:rPr>
          <w:rFonts w:eastAsiaTheme="minorEastAsia"/>
        </w:rPr>
        <w:tab/>
        <w:t>Procedure for general blocking</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45" w:name="_Toc73962984"/>
      <w:bookmarkStart w:id="5746" w:name="_Toc75260161"/>
      <w:bookmarkStart w:id="5747" w:name="_Toc75275703"/>
      <w:bookmarkStart w:id="5748" w:name="_Toc75276214"/>
      <w:bookmarkStart w:id="5749" w:name="_Toc76541713"/>
      <w:bookmarkStart w:id="5750" w:name="_Toc82437482"/>
      <w:bookmarkStart w:id="5751" w:name="_Toc89944848"/>
      <w:bookmarkStart w:id="5752" w:name="_Toc98753866"/>
      <w:bookmarkStart w:id="5753" w:name="_Toc106180852"/>
      <w:bookmarkStart w:id="5754" w:name="_Toc114150897"/>
      <w:bookmarkStart w:id="5755" w:name="_Toc124151300"/>
      <w:bookmarkStart w:id="5756" w:name="_Toc124151820"/>
      <w:bookmarkStart w:id="5757" w:name="_Toc124152340"/>
      <w:bookmarkStart w:id="5758" w:name="_Toc130396872"/>
      <w:bookmarkStart w:id="5759" w:name="_Toc130397392"/>
      <w:bookmarkStart w:id="5760" w:name="_Toc137558496"/>
      <w:bookmarkStart w:id="5761" w:name="_Toc138862321"/>
      <w:bookmarkStart w:id="5762" w:name="_Toc145532378"/>
      <w:bookmarkStart w:id="5763" w:name="_Toc163218791"/>
      <w:bookmarkStart w:id="5764" w:name="_Toc176702122"/>
      <w:bookmarkStart w:id="5765" w:name="_Toc216436026"/>
      <w:r w:rsidRPr="00BE5108">
        <w:rPr>
          <w:rFonts w:eastAsiaTheme="minorEastAsia"/>
        </w:rPr>
        <w:t>7.4.2.4.3</w:t>
      </w:r>
      <w:r w:rsidRPr="00BE5108">
        <w:rPr>
          <w:rFonts w:eastAsiaTheme="minorEastAsia"/>
        </w:rPr>
        <w:tab/>
        <w:t>Procedure for narrowband blocking</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66" w:name="_Toc73962985"/>
      <w:bookmarkStart w:id="5767" w:name="_Toc75260162"/>
      <w:bookmarkStart w:id="5768" w:name="_Toc75275704"/>
      <w:bookmarkStart w:id="5769" w:name="_Toc75276215"/>
      <w:bookmarkStart w:id="5770" w:name="_Toc76541714"/>
      <w:bookmarkStart w:id="5771" w:name="_Toc82437483"/>
      <w:bookmarkStart w:id="5772" w:name="_Toc89944849"/>
      <w:bookmarkStart w:id="5773" w:name="_Toc98753867"/>
      <w:bookmarkStart w:id="5774" w:name="_Toc106180853"/>
      <w:bookmarkStart w:id="5775" w:name="_Toc114150898"/>
      <w:bookmarkStart w:id="5776" w:name="_Toc124151301"/>
      <w:bookmarkStart w:id="5777" w:name="_Toc124151821"/>
      <w:bookmarkStart w:id="5778" w:name="_Toc124152341"/>
      <w:bookmarkStart w:id="5779" w:name="_Toc130396873"/>
      <w:bookmarkStart w:id="5780" w:name="_Toc130397393"/>
      <w:bookmarkStart w:id="5781" w:name="_Toc137558497"/>
      <w:bookmarkStart w:id="5782" w:name="_Toc138862322"/>
      <w:bookmarkStart w:id="5783" w:name="_Toc145532379"/>
      <w:bookmarkStart w:id="5784" w:name="_Toc163218792"/>
      <w:bookmarkStart w:id="5785" w:name="_Toc176702123"/>
      <w:bookmarkStart w:id="5786" w:name="_Toc216436027"/>
      <w:r w:rsidRPr="00BE5108">
        <w:rPr>
          <w:rFonts w:eastAsiaTheme="minorEastAsia"/>
        </w:rPr>
        <w:t>7.4.2.5</w:t>
      </w:r>
      <w:r w:rsidRPr="00BE5108">
        <w:rPr>
          <w:rFonts w:eastAsiaTheme="minorEastAsia"/>
        </w:rPr>
        <w:tab/>
        <w:t>Test requirements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4283D37" w14:textId="77777777" w:rsidR="00D60968" w:rsidRPr="00BE5108" w:rsidRDefault="00D60968" w:rsidP="00D60968">
      <w:pPr>
        <w:pStyle w:val="Heading5"/>
        <w:ind w:left="1008" w:hanging="1008"/>
        <w:rPr>
          <w:rFonts w:eastAsiaTheme="minorEastAsia"/>
        </w:rPr>
      </w:pPr>
      <w:bookmarkStart w:id="5787" w:name="_Toc73962986"/>
      <w:bookmarkStart w:id="5788" w:name="_Toc75260163"/>
      <w:bookmarkStart w:id="5789" w:name="_Toc75275705"/>
      <w:bookmarkStart w:id="5790" w:name="_Toc75276216"/>
      <w:bookmarkStart w:id="5791" w:name="_Toc76541715"/>
      <w:bookmarkStart w:id="5792" w:name="_Toc82437484"/>
      <w:bookmarkStart w:id="5793" w:name="_Toc89944850"/>
      <w:bookmarkStart w:id="5794" w:name="_Toc98753868"/>
      <w:bookmarkStart w:id="5795" w:name="_Toc106180854"/>
      <w:bookmarkStart w:id="5796" w:name="_Toc114150899"/>
      <w:bookmarkStart w:id="5797" w:name="_Toc124151302"/>
      <w:bookmarkStart w:id="5798" w:name="_Toc124151822"/>
      <w:bookmarkStart w:id="5799" w:name="_Toc124152342"/>
      <w:bookmarkStart w:id="5800" w:name="_Toc130396874"/>
      <w:bookmarkStart w:id="5801" w:name="_Toc130397394"/>
      <w:bookmarkStart w:id="5802" w:name="_Toc137558498"/>
      <w:bookmarkStart w:id="5803" w:name="_Toc138862323"/>
      <w:bookmarkStart w:id="5804" w:name="_Toc145532380"/>
      <w:bookmarkStart w:id="5805" w:name="_Toc163218793"/>
      <w:bookmarkStart w:id="5806" w:name="_Toc176702124"/>
      <w:bookmarkStart w:id="5807" w:name="_Toc216436028"/>
      <w:r w:rsidRPr="00BE5108">
        <w:rPr>
          <w:rFonts w:eastAsiaTheme="minorEastAsia"/>
        </w:rPr>
        <w:t>7.4.2.5.1</w:t>
      </w:r>
      <w:r w:rsidRPr="00BE5108">
        <w:rPr>
          <w:rFonts w:eastAsiaTheme="minorEastAsia"/>
        </w:rPr>
        <w:tab/>
        <w:t>Test requirements for IAB-DU</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808" w:name="_Toc73962987"/>
      <w:bookmarkStart w:id="5809" w:name="_Toc75260164"/>
      <w:bookmarkStart w:id="5810" w:name="_Toc75275706"/>
      <w:bookmarkStart w:id="5811" w:name="_Toc75276217"/>
      <w:bookmarkStart w:id="5812" w:name="_Toc76541716"/>
      <w:bookmarkStart w:id="5813" w:name="_Toc82437485"/>
      <w:bookmarkStart w:id="5814" w:name="_Toc89944851"/>
      <w:bookmarkStart w:id="5815" w:name="_Toc98753869"/>
      <w:bookmarkStart w:id="5816" w:name="_Toc106180855"/>
      <w:bookmarkStart w:id="5817" w:name="_Toc114150900"/>
      <w:bookmarkStart w:id="5818" w:name="_Toc124151303"/>
      <w:bookmarkStart w:id="5819" w:name="_Toc124151823"/>
      <w:bookmarkStart w:id="5820" w:name="_Toc124152343"/>
      <w:bookmarkStart w:id="5821" w:name="_Toc130396875"/>
      <w:bookmarkStart w:id="5822"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23" w:name="_Toc137558499"/>
      <w:bookmarkStart w:id="5824" w:name="_Toc138862324"/>
      <w:bookmarkStart w:id="5825" w:name="_Toc145532381"/>
      <w:bookmarkStart w:id="5826" w:name="_Toc163218794"/>
      <w:bookmarkStart w:id="5827" w:name="_Toc176702125"/>
      <w:bookmarkStart w:id="5828" w:name="_Toc216436029"/>
      <w:r w:rsidRPr="00BE5108">
        <w:rPr>
          <w:rFonts w:eastAsiaTheme="minorEastAsia"/>
        </w:rPr>
        <w:t>7.4.2.5.2</w:t>
      </w:r>
      <w:r w:rsidRPr="00BE5108">
        <w:rPr>
          <w:rFonts w:eastAsiaTheme="minorEastAsia"/>
        </w:rPr>
        <w:tab/>
        <w:t>Test requirements for IAB-MT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829" w:name="_Toc73962988"/>
      <w:bookmarkStart w:id="5830" w:name="_Toc75260165"/>
      <w:bookmarkStart w:id="5831" w:name="_Toc75275707"/>
      <w:bookmarkStart w:id="5832" w:name="_Toc75276218"/>
      <w:bookmarkStart w:id="5833" w:name="_Toc76541717"/>
      <w:bookmarkStart w:id="5834" w:name="_Toc82437486"/>
      <w:bookmarkStart w:id="5835" w:name="_Toc89944852"/>
      <w:bookmarkStart w:id="5836" w:name="_Toc98753870"/>
      <w:bookmarkStart w:id="5837" w:name="_Toc106180856"/>
      <w:bookmarkStart w:id="5838" w:name="_Toc114150901"/>
      <w:bookmarkStart w:id="5839" w:name="_Toc124151304"/>
      <w:bookmarkStart w:id="5840" w:name="_Toc124151824"/>
      <w:bookmarkStart w:id="5841" w:name="_Toc124152344"/>
      <w:bookmarkStart w:id="5842" w:name="_Toc130396876"/>
      <w:bookmarkStart w:id="5843"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844" w:name="_Toc137558500"/>
      <w:bookmarkStart w:id="5845" w:name="_Toc138862325"/>
      <w:bookmarkStart w:id="5846" w:name="_Toc145532382"/>
      <w:bookmarkStart w:id="5847" w:name="_Toc163218795"/>
      <w:bookmarkStart w:id="5848" w:name="_Toc176702126"/>
      <w:bookmarkStart w:id="5849" w:name="_Toc216436030"/>
      <w:r w:rsidRPr="00BE5108">
        <w:rPr>
          <w:rFonts w:eastAsiaTheme="minorEastAsia"/>
        </w:rPr>
        <w:t>7.5</w:t>
      </w:r>
      <w:r w:rsidRPr="00BE5108">
        <w:rPr>
          <w:rFonts w:eastAsiaTheme="minorEastAsia"/>
        </w:rPr>
        <w:tab/>
        <w:t>Out-of-band blocking</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702C427E" w14:textId="77777777" w:rsidR="00D60968" w:rsidRPr="00BE5108" w:rsidRDefault="00D60968" w:rsidP="00D60968">
      <w:pPr>
        <w:pStyle w:val="Heading3"/>
        <w:ind w:left="0" w:firstLine="0"/>
        <w:rPr>
          <w:rFonts w:eastAsiaTheme="minorEastAsia"/>
        </w:rPr>
      </w:pPr>
      <w:bookmarkStart w:id="5850" w:name="_Toc73962989"/>
      <w:bookmarkStart w:id="5851" w:name="_Toc75260166"/>
      <w:bookmarkStart w:id="5852" w:name="_Toc75275708"/>
      <w:bookmarkStart w:id="5853" w:name="_Toc75276219"/>
      <w:bookmarkStart w:id="5854" w:name="_Toc76541718"/>
      <w:bookmarkStart w:id="5855" w:name="_Toc82437487"/>
      <w:bookmarkStart w:id="5856" w:name="_Toc89944853"/>
      <w:bookmarkStart w:id="5857" w:name="_Toc98753871"/>
      <w:bookmarkStart w:id="5858" w:name="_Toc106180857"/>
      <w:bookmarkStart w:id="5859" w:name="_Toc114150902"/>
      <w:bookmarkStart w:id="5860" w:name="_Toc124151305"/>
      <w:bookmarkStart w:id="5861" w:name="_Toc124151825"/>
      <w:bookmarkStart w:id="5862" w:name="_Toc124152345"/>
      <w:bookmarkStart w:id="5863" w:name="_Toc130396877"/>
      <w:bookmarkStart w:id="5864" w:name="_Toc130397397"/>
      <w:bookmarkStart w:id="5865" w:name="_Toc137558501"/>
      <w:bookmarkStart w:id="5866" w:name="_Toc138862326"/>
      <w:bookmarkStart w:id="5867" w:name="_Toc145532383"/>
      <w:bookmarkStart w:id="5868" w:name="_Toc163218796"/>
      <w:bookmarkStart w:id="5869" w:name="_Toc176702127"/>
      <w:bookmarkStart w:id="5870" w:name="_Toc216436031"/>
      <w:r w:rsidRPr="00BE5108">
        <w:rPr>
          <w:rFonts w:eastAsiaTheme="minorEastAsia"/>
        </w:rPr>
        <w:t>7.5.1</w:t>
      </w:r>
      <w:r w:rsidRPr="00BE5108">
        <w:rPr>
          <w:rFonts w:eastAsiaTheme="minorEastAsia"/>
        </w:rPr>
        <w:tab/>
        <w:t>Definition and applicability</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71" w:name="_Toc73962990"/>
      <w:bookmarkStart w:id="5872" w:name="_Toc75260167"/>
      <w:bookmarkStart w:id="5873" w:name="_Toc75275709"/>
      <w:bookmarkStart w:id="5874" w:name="_Toc75276220"/>
      <w:bookmarkStart w:id="5875" w:name="_Toc76541719"/>
      <w:bookmarkStart w:id="5876" w:name="_Toc82437488"/>
      <w:bookmarkStart w:id="5877" w:name="_Toc89944854"/>
      <w:bookmarkStart w:id="5878" w:name="_Toc98753872"/>
      <w:bookmarkStart w:id="5879" w:name="_Toc106180858"/>
      <w:bookmarkStart w:id="5880" w:name="_Toc114150903"/>
      <w:bookmarkStart w:id="5881" w:name="_Toc124151306"/>
      <w:bookmarkStart w:id="5882" w:name="_Toc124151826"/>
      <w:bookmarkStart w:id="5883" w:name="_Toc124152346"/>
      <w:bookmarkStart w:id="5884" w:name="_Toc130396878"/>
      <w:bookmarkStart w:id="5885" w:name="_Toc130397398"/>
      <w:bookmarkStart w:id="5886" w:name="_Toc137558502"/>
      <w:bookmarkStart w:id="5887" w:name="_Toc138862327"/>
      <w:bookmarkStart w:id="5888" w:name="_Toc145532384"/>
      <w:bookmarkStart w:id="5889" w:name="_Toc163218797"/>
      <w:bookmarkStart w:id="5890" w:name="_Toc176702128"/>
      <w:bookmarkStart w:id="5891" w:name="_Toc216436032"/>
      <w:r w:rsidRPr="00BE5108">
        <w:rPr>
          <w:rFonts w:eastAsiaTheme="minorEastAsia"/>
        </w:rPr>
        <w:t>7.5.2</w:t>
      </w:r>
      <w:r w:rsidRPr="00BE5108">
        <w:rPr>
          <w:rFonts w:eastAsiaTheme="minorEastAsia"/>
        </w:rPr>
        <w:tab/>
        <w:t>Minimum requirement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92" w:name="_Toc73962991"/>
      <w:bookmarkStart w:id="5893" w:name="_Toc75260168"/>
      <w:bookmarkStart w:id="5894" w:name="_Toc75275710"/>
      <w:bookmarkStart w:id="5895" w:name="_Toc75276221"/>
      <w:bookmarkStart w:id="5896" w:name="_Toc76541720"/>
      <w:bookmarkStart w:id="5897" w:name="_Toc82437489"/>
      <w:bookmarkStart w:id="5898" w:name="_Toc89944855"/>
      <w:bookmarkStart w:id="5899" w:name="_Toc98753873"/>
      <w:bookmarkStart w:id="5900" w:name="_Toc106180859"/>
      <w:bookmarkStart w:id="5901" w:name="_Toc114150904"/>
      <w:bookmarkStart w:id="5902" w:name="_Toc124151307"/>
      <w:bookmarkStart w:id="5903" w:name="_Toc124151827"/>
      <w:bookmarkStart w:id="5904" w:name="_Toc124152347"/>
      <w:bookmarkStart w:id="5905" w:name="_Toc130396879"/>
      <w:bookmarkStart w:id="5906" w:name="_Toc130397399"/>
      <w:bookmarkStart w:id="5907" w:name="_Toc137558503"/>
      <w:bookmarkStart w:id="5908" w:name="_Toc138862328"/>
      <w:bookmarkStart w:id="5909" w:name="_Toc145532385"/>
      <w:bookmarkStart w:id="5910" w:name="_Toc163218798"/>
      <w:bookmarkStart w:id="5911" w:name="_Toc176702129"/>
      <w:bookmarkStart w:id="5912" w:name="_Toc216436033"/>
      <w:r w:rsidRPr="00BE5108">
        <w:rPr>
          <w:rFonts w:eastAsiaTheme="minorEastAsia"/>
        </w:rPr>
        <w:t>7.5.3</w:t>
      </w:r>
      <w:r w:rsidRPr="00BE5108">
        <w:rPr>
          <w:rFonts w:eastAsiaTheme="minorEastAsia"/>
        </w:rPr>
        <w:tab/>
        <w:t>Test purpose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913" w:name="_Toc73962992"/>
      <w:bookmarkStart w:id="5914" w:name="_Toc75260169"/>
      <w:bookmarkStart w:id="5915" w:name="_Toc75275711"/>
      <w:bookmarkStart w:id="5916" w:name="_Toc75276222"/>
      <w:bookmarkStart w:id="5917" w:name="_Toc76541721"/>
      <w:bookmarkStart w:id="5918" w:name="_Toc82437490"/>
      <w:bookmarkStart w:id="5919" w:name="_Toc89944856"/>
      <w:bookmarkStart w:id="5920" w:name="_Toc98753874"/>
      <w:bookmarkStart w:id="5921" w:name="_Toc106180860"/>
      <w:bookmarkStart w:id="5922" w:name="_Toc114150905"/>
      <w:bookmarkStart w:id="5923" w:name="_Toc124151308"/>
      <w:bookmarkStart w:id="5924" w:name="_Toc124151828"/>
      <w:bookmarkStart w:id="5925" w:name="_Toc124152348"/>
      <w:bookmarkStart w:id="5926" w:name="_Toc130396880"/>
      <w:bookmarkStart w:id="5927" w:name="_Toc130397400"/>
      <w:bookmarkStart w:id="5928" w:name="_Toc137558504"/>
      <w:bookmarkStart w:id="5929" w:name="_Toc138862329"/>
      <w:bookmarkStart w:id="5930" w:name="_Toc145532386"/>
      <w:bookmarkStart w:id="5931" w:name="_Toc163218799"/>
      <w:bookmarkStart w:id="5932" w:name="_Toc176702130"/>
      <w:bookmarkStart w:id="5933" w:name="_Toc216436034"/>
      <w:r w:rsidRPr="00BE5108">
        <w:rPr>
          <w:rFonts w:eastAsiaTheme="minorEastAsia"/>
        </w:rPr>
        <w:t>7.5.4</w:t>
      </w:r>
      <w:r w:rsidRPr="00BE5108">
        <w:rPr>
          <w:rFonts w:eastAsiaTheme="minorEastAsia"/>
        </w:rPr>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1F73F2F3" w14:textId="77777777" w:rsidR="00D60968" w:rsidRPr="00BE5108" w:rsidRDefault="00D60968" w:rsidP="00D60968">
      <w:pPr>
        <w:pStyle w:val="Heading4"/>
        <w:ind w:left="864" w:hanging="864"/>
        <w:rPr>
          <w:rFonts w:eastAsiaTheme="minorEastAsia"/>
        </w:rPr>
      </w:pPr>
      <w:bookmarkStart w:id="5934" w:name="_Toc73962993"/>
      <w:bookmarkStart w:id="5935" w:name="_Toc75260170"/>
      <w:bookmarkStart w:id="5936" w:name="_Toc75275712"/>
      <w:bookmarkStart w:id="5937" w:name="_Toc75276223"/>
      <w:bookmarkStart w:id="5938" w:name="_Toc76541722"/>
      <w:bookmarkStart w:id="5939" w:name="_Toc82437491"/>
      <w:bookmarkStart w:id="5940" w:name="_Toc89944857"/>
      <w:bookmarkStart w:id="5941" w:name="_Toc98753875"/>
      <w:bookmarkStart w:id="5942" w:name="_Toc106180861"/>
      <w:bookmarkStart w:id="5943" w:name="_Toc114150906"/>
      <w:bookmarkStart w:id="5944" w:name="_Toc124151309"/>
      <w:bookmarkStart w:id="5945" w:name="_Toc124151829"/>
      <w:bookmarkStart w:id="5946" w:name="_Toc124152349"/>
      <w:bookmarkStart w:id="5947" w:name="_Toc130396881"/>
      <w:bookmarkStart w:id="5948" w:name="_Toc130397401"/>
      <w:bookmarkStart w:id="5949" w:name="_Toc137558505"/>
      <w:bookmarkStart w:id="5950" w:name="_Toc138862330"/>
      <w:bookmarkStart w:id="5951" w:name="_Toc145532387"/>
      <w:bookmarkStart w:id="5952" w:name="_Toc163218800"/>
      <w:bookmarkStart w:id="5953" w:name="_Toc176702131"/>
      <w:bookmarkStart w:id="5954" w:name="_Toc216436035"/>
      <w:r w:rsidRPr="00BE5108">
        <w:rPr>
          <w:rFonts w:eastAsiaTheme="minorEastAsia"/>
        </w:rPr>
        <w:t>7.5.4.1</w:t>
      </w:r>
      <w:r w:rsidRPr="00BE5108">
        <w:rPr>
          <w:rFonts w:eastAsiaTheme="minorEastAsia"/>
        </w:rPr>
        <w:tab/>
        <w:t>Initial conditions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55" w:name="_Toc73962994"/>
      <w:bookmarkStart w:id="5956" w:name="_Toc75260171"/>
      <w:bookmarkStart w:id="5957" w:name="_Toc75275713"/>
      <w:bookmarkStart w:id="5958" w:name="_Toc75276224"/>
      <w:bookmarkStart w:id="5959" w:name="_Toc76541723"/>
      <w:bookmarkStart w:id="5960" w:name="_Toc82437492"/>
      <w:bookmarkStart w:id="5961" w:name="_Toc89944858"/>
      <w:bookmarkStart w:id="5962" w:name="_Toc98753876"/>
      <w:bookmarkStart w:id="5963" w:name="_Toc106180862"/>
      <w:bookmarkStart w:id="5964" w:name="_Toc114150907"/>
      <w:bookmarkStart w:id="5965" w:name="_Toc124151310"/>
      <w:bookmarkStart w:id="5966" w:name="_Toc124151830"/>
      <w:bookmarkStart w:id="5967" w:name="_Toc124152350"/>
      <w:bookmarkStart w:id="5968" w:name="_Toc130396882"/>
      <w:bookmarkStart w:id="5969" w:name="_Toc130397402"/>
      <w:bookmarkStart w:id="5970" w:name="_Toc137558506"/>
      <w:bookmarkStart w:id="5971" w:name="_Toc138862331"/>
      <w:bookmarkStart w:id="5972" w:name="_Toc145532388"/>
      <w:bookmarkStart w:id="5973" w:name="_Toc163218801"/>
      <w:bookmarkStart w:id="5974" w:name="_Toc176702132"/>
      <w:bookmarkStart w:id="5975" w:name="_Toc216436036"/>
      <w:r w:rsidRPr="00BE5108">
        <w:rPr>
          <w:rFonts w:eastAsiaTheme="minorEastAsia"/>
        </w:rPr>
        <w:t>7.5.4.2</w:t>
      </w:r>
      <w:r w:rsidRPr="00BE5108">
        <w:rPr>
          <w:rFonts w:eastAsiaTheme="minorEastAsia"/>
        </w:rPr>
        <w:tab/>
        <w:t>Procedure</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76" w:name="_Toc73962995"/>
      <w:bookmarkStart w:id="5977" w:name="_Toc75260172"/>
      <w:bookmarkStart w:id="5978" w:name="_Toc75275714"/>
      <w:bookmarkStart w:id="5979" w:name="_Toc75276225"/>
      <w:bookmarkStart w:id="5980" w:name="_Toc76541724"/>
      <w:bookmarkStart w:id="5981" w:name="_Toc82437493"/>
      <w:bookmarkStart w:id="5982" w:name="_Toc89944859"/>
      <w:bookmarkStart w:id="5983" w:name="_Toc98753877"/>
      <w:bookmarkStart w:id="5984" w:name="_Toc106180863"/>
      <w:bookmarkStart w:id="5985" w:name="_Toc114150908"/>
      <w:bookmarkStart w:id="5986" w:name="_Toc124151311"/>
      <w:bookmarkStart w:id="5987" w:name="_Toc124151831"/>
      <w:bookmarkStart w:id="5988" w:name="_Toc124152351"/>
      <w:bookmarkStart w:id="5989" w:name="_Toc130396883"/>
      <w:bookmarkStart w:id="5990" w:name="_Toc130397403"/>
      <w:bookmarkStart w:id="5991" w:name="_Toc137558507"/>
      <w:bookmarkStart w:id="5992" w:name="_Toc138862332"/>
      <w:bookmarkStart w:id="5993" w:name="_Toc145532389"/>
      <w:bookmarkStart w:id="5994" w:name="_Toc163218802"/>
      <w:bookmarkStart w:id="5995" w:name="_Toc176702133"/>
      <w:bookmarkStart w:id="5996" w:name="_Toc216436037"/>
      <w:r w:rsidRPr="00BE5108">
        <w:rPr>
          <w:rFonts w:eastAsiaTheme="minorEastAsia"/>
        </w:rPr>
        <w:t>7.5.5</w:t>
      </w:r>
      <w:r w:rsidRPr="00BE5108">
        <w:rPr>
          <w:rFonts w:eastAsiaTheme="minorEastAsia"/>
        </w:rPr>
        <w:tab/>
        <w:t>Test requirements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960A1DA" w14:textId="77777777" w:rsidR="00D60968" w:rsidRPr="00BE5108" w:rsidRDefault="00D60968" w:rsidP="00D60968">
      <w:pPr>
        <w:pStyle w:val="Heading4"/>
        <w:ind w:left="864" w:hanging="864"/>
        <w:rPr>
          <w:rFonts w:eastAsiaTheme="minorEastAsia"/>
        </w:rPr>
      </w:pPr>
      <w:bookmarkStart w:id="5997" w:name="_Toc73962996"/>
      <w:bookmarkStart w:id="5998" w:name="_Toc75260173"/>
      <w:bookmarkStart w:id="5999" w:name="_Toc75275715"/>
      <w:bookmarkStart w:id="6000" w:name="_Toc75276226"/>
      <w:bookmarkStart w:id="6001" w:name="_Toc76541725"/>
      <w:bookmarkStart w:id="6002" w:name="_Toc82437494"/>
      <w:bookmarkStart w:id="6003" w:name="_Toc89944860"/>
      <w:bookmarkStart w:id="6004" w:name="_Toc98753878"/>
      <w:bookmarkStart w:id="6005" w:name="_Toc106180864"/>
      <w:bookmarkStart w:id="6006" w:name="_Toc114150909"/>
      <w:bookmarkStart w:id="6007" w:name="_Toc124151312"/>
      <w:bookmarkStart w:id="6008" w:name="_Toc124151832"/>
      <w:bookmarkStart w:id="6009" w:name="_Toc124152352"/>
      <w:bookmarkStart w:id="6010" w:name="_Toc130396884"/>
      <w:bookmarkStart w:id="6011" w:name="_Toc130397404"/>
      <w:bookmarkStart w:id="6012" w:name="_Toc137558508"/>
      <w:bookmarkStart w:id="6013" w:name="_Toc138862333"/>
      <w:bookmarkStart w:id="6014" w:name="_Toc145532390"/>
      <w:bookmarkStart w:id="6015" w:name="_Toc163218803"/>
      <w:bookmarkStart w:id="6016" w:name="_Toc176702134"/>
      <w:bookmarkStart w:id="6017" w:name="_Toc216436038"/>
      <w:r w:rsidRPr="00BE5108">
        <w:rPr>
          <w:rFonts w:eastAsiaTheme="minorEastAsia"/>
        </w:rPr>
        <w:t>7.5.5.1</w:t>
      </w:r>
      <w:r w:rsidRPr="00BE5108">
        <w:rPr>
          <w:rFonts w:eastAsiaTheme="minorEastAsia"/>
        </w:rPr>
        <w:tab/>
        <w:t>General requirements for IAB-DU</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18" w:name="_Toc73962997"/>
      <w:bookmarkStart w:id="6019" w:name="_Toc75260174"/>
      <w:bookmarkStart w:id="6020" w:name="_Toc75275716"/>
      <w:bookmarkStart w:id="6021" w:name="_Toc75276227"/>
      <w:bookmarkStart w:id="6022" w:name="_Toc76541726"/>
      <w:bookmarkStart w:id="6023" w:name="_Toc82437495"/>
      <w:bookmarkStart w:id="6024" w:name="_Toc89944861"/>
      <w:bookmarkStart w:id="6025" w:name="_Toc98753879"/>
      <w:bookmarkStart w:id="6026" w:name="_Toc106180865"/>
      <w:bookmarkStart w:id="6027" w:name="_Toc114150910"/>
      <w:bookmarkStart w:id="6028" w:name="_Toc124151313"/>
      <w:bookmarkStart w:id="6029" w:name="_Toc124151833"/>
      <w:bookmarkStart w:id="6030" w:name="_Toc124152353"/>
      <w:bookmarkStart w:id="6031" w:name="_Toc130396885"/>
      <w:bookmarkStart w:id="6032" w:name="_Toc130397405"/>
      <w:bookmarkStart w:id="6033" w:name="_Toc137558509"/>
      <w:bookmarkStart w:id="6034" w:name="_Toc138862334"/>
      <w:bookmarkStart w:id="6035" w:name="_Toc145532391"/>
      <w:bookmarkStart w:id="6036" w:name="_Toc163218804"/>
      <w:bookmarkStart w:id="6037" w:name="_Toc176702135"/>
      <w:bookmarkStart w:id="6038" w:name="_Toc216436039"/>
      <w:r w:rsidRPr="00BE5108">
        <w:rPr>
          <w:rFonts w:eastAsiaTheme="minorEastAsia"/>
        </w:rPr>
        <w:t>7.5.5.2</w:t>
      </w:r>
      <w:r w:rsidRPr="00BE5108">
        <w:rPr>
          <w:rFonts w:eastAsiaTheme="minorEastAsia"/>
        </w:rPr>
        <w:tab/>
        <w:t>Co-location requirements for IAB-DU</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31163A43"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00FC3BD8" w:rsidRPr="00BE5108">
        <w:rPr>
          <w:rFonts w:eastAsiaTheme="minorEastAsia"/>
        </w:rPr>
        <w:t xml:space="preserve">Blocking performance requirement for </w:t>
      </w:r>
      <w:r w:rsidR="00FC3BD8" w:rsidRPr="00BE5108">
        <w:rPr>
          <w:rFonts w:eastAsiaTheme="minorEastAsia"/>
          <w:lang w:eastAsia="zh-CN"/>
        </w:rPr>
        <w:t xml:space="preserve">NR </w:t>
      </w:r>
      <w:r w:rsidR="00FC3BD8" w:rsidRPr="00BE5108">
        <w:rPr>
          <w:rFonts w:eastAsiaTheme="minorEastAsia"/>
        </w:rPr>
        <w:t>IAB</w:t>
      </w:r>
      <w:r w:rsidR="00FC3BD8">
        <w:rPr>
          <w:rFonts w:eastAsiaTheme="minorEastAsia" w:hint="eastAsia"/>
          <w:lang w:eastAsia="zh-CN"/>
        </w:rPr>
        <w:t>-DU</w:t>
      </w:r>
      <w:r w:rsidR="00FC3BD8"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FC3BD8" w:rsidRPr="00BE5108" w14:paraId="0A0B38C4" w14:textId="77777777" w:rsidTr="00847BC2">
        <w:trPr>
          <w:tblHeader/>
          <w:jc w:val="center"/>
        </w:trPr>
        <w:tc>
          <w:tcPr>
            <w:tcW w:w="1810" w:type="dxa"/>
          </w:tcPr>
          <w:p w14:paraId="453E15EF" w14:textId="24E31B37"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50F02661"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08617977"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5AA293EB"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1579A5A2"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716AB704"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FC3BD8" w:rsidRPr="00BE5108" w14:paraId="72FDB47B" w14:textId="77777777" w:rsidTr="00847BC2">
        <w:trPr>
          <w:jc w:val="center"/>
        </w:trPr>
        <w:tc>
          <w:tcPr>
            <w:tcW w:w="9629" w:type="dxa"/>
            <w:gridSpan w:val="6"/>
          </w:tcPr>
          <w:p w14:paraId="372240EF" w14:textId="77777777" w:rsidR="00FC3BD8" w:rsidRPr="00BE5108" w:rsidRDefault="00FC3BD8" w:rsidP="00FC3BD8">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3821F408" w14:textId="77777777" w:rsidR="00FC3BD8" w:rsidRPr="00BE5108" w:rsidRDefault="00FC3BD8" w:rsidP="00FC3BD8">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x = -7 dBm for NR 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099B9D44" w:rsidR="00FC3BD8" w:rsidRPr="00BE5108" w:rsidRDefault="00FC3BD8" w:rsidP="00FC3BD8">
            <w:pPr>
              <w:pStyle w:val="TAN"/>
              <w:rPr>
                <w:rFonts w:eastAsiaTheme="minorEastAsia"/>
                <w:lang w:eastAsia="zh-CN"/>
              </w:rPr>
            </w:pPr>
            <w:r w:rsidRPr="00BE5108">
              <w:rPr>
                <w:rFonts w:eastAsiaTheme="minorEastAsia"/>
                <w:lang w:eastAsia="ja-JP"/>
              </w:rPr>
              <w:t>NOTE 3:</w:t>
            </w:r>
            <w:r w:rsidRPr="00BE5108">
              <w:rPr>
                <w:rFonts w:eastAsiaTheme="minorEastAsia"/>
                <w:lang w:eastAsia="ja-JP"/>
              </w:rPr>
              <w:tab/>
              <w:t xml:space="preserve">The requirement does not apply when the interfering signal falls within any of the supported uplink operating band(s) or in </w:t>
            </w:r>
            <w:r w:rsidRPr="00BE5108">
              <w:rPr>
                <w:rFonts w:eastAsiaTheme="minorEastAsia"/>
              </w:rPr>
              <w:t>Δf</w:t>
            </w:r>
            <w:r w:rsidRPr="00BE5108">
              <w:rPr>
                <w:rFonts w:eastAsiaTheme="minorEastAsia"/>
                <w:vertAlign w:val="subscript"/>
              </w:rPr>
              <w:t>OOB</w:t>
            </w:r>
            <w:r w:rsidRPr="00BE5108">
              <w:rPr>
                <w:rFonts w:eastAsiaTheme="minorEastAsia"/>
                <w:lang w:eastAsia="ja-JP"/>
              </w:rPr>
              <w:t xml:space="preserve"> immediately outside any of the supported uplink operating 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39" w:name="_Toc73962998"/>
      <w:bookmarkStart w:id="6040" w:name="_Toc75260175"/>
      <w:bookmarkStart w:id="6041" w:name="_Toc75275717"/>
      <w:bookmarkStart w:id="6042" w:name="_Toc75276228"/>
      <w:bookmarkStart w:id="6043" w:name="_Toc76541727"/>
      <w:bookmarkStart w:id="6044" w:name="_Toc82437496"/>
      <w:bookmarkStart w:id="6045" w:name="_Toc89944862"/>
      <w:bookmarkStart w:id="6046" w:name="_Toc98753880"/>
      <w:bookmarkStart w:id="6047" w:name="_Toc106180866"/>
      <w:bookmarkStart w:id="6048" w:name="_Toc114150911"/>
      <w:bookmarkStart w:id="6049" w:name="_Toc124151314"/>
      <w:bookmarkStart w:id="6050" w:name="_Toc124151834"/>
      <w:bookmarkStart w:id="6051" w:name="_Toc124152354"/>
      <w:bookmarkStart w:id="6052" w:name="_Toc130396886"/>
      <w:bookmarkStart w:id="6053" w:name="_Toc130397406"/>
      <w:bookmarkStart w:id="6054" w:name="_Toc137558510"/>
      <w:bookmarkStart w:id="6055" w:name="_Toc138862335"/>
      <w:bookmarkStart w:id="6056" w:name="_Toc145532392"/>
      <w:bookmarkStart w:id="6057" w:name="_Toc163218805"/>
      <w:bookmarkStart w:id="6058" w:name="_Toc176702136"/>
      <w:bookmarkStart w:id="6059" w:name="_Toc216436040"/>
      <w:r w:rsidRPr="00BE5108">
        <w:rPr>
          <w:rFonts w:eastAsiaTheme="minorEastAsia"/>
        </w:rPr>
        <w:t>7.5.5.3</w:t>
      </w:r>
      <w:r w:rsidRPr="00BE5108">
        <w:rPr>
          <w:rFonts w:eastAsiaTheme="minorEastAsia"/>
        </w:rPr>
        <w:tab/>
        <w:t>General requirements for IAB-MT</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60" w:name="_Toc73962999"/>
      <w:bookmarkStart w:id="6061" w:name="_Toc75260176"/>
      <w:bookmarkStart w:id="6062" w:name="_Toc75275718"/>
      <w:bookmarkStart w:id="6063" w:name="_Toc75276229"/>
      <w:bookmarkStart w:id="6064" w:name="_Toc76541728"/>
      <w:bookmarkStart w:id="6065" w:name="_Toc82437497"/>
      <w:bookmarkStart w:id="6066" w:name="_Toc89944863"/>
      <w:bookmarkStart w:id="6067" w:name="_Toc98753881"/>
      <w:bookmarkStart w:id="6068" w:name="_Toc106180867"/>
      <w:bookmarkStart w:id="6069" w:name="_Toc114150912"/>
      <w:bookmarkStart w:id="6070" w:name="_Toc124151315"/>
      <w:bookmarkStart w:id="6071" w:name="_Toc124151835"/>
      <w:bookmarkStart w:id="6072" w:name="_Toc124152355"/>
      <w:bookmarkStart w:id="6073" w:name="_Toc130396887"/>
      <w:bookmarkStart w:id="6074" w:name="_Toc130397407"/>
      <w:bookmarkStart w:id="6075" w:name="_Toc137558511"/>
      <w:bookmarkStart w:id="6076" w:name="_Toc138862336"/>
      <w:bookmarkStart w:id="6077" w:name="_Toc145532393"/>
      <w:bookmarkStart w:id="6078" w:name="_Toc163218806"/>
      <w:bookmarkStart w:id="6079" w:name="_Toc176702137"/>
      <w:bookmarkStart w:id="6080" w:name="_Toc216436041"/>
      <w:r w:rsidRPr="00BE5108">
        <w:rPr>
          <w:rFonts w:eastAsiaTheme="minorEastAsia"/>
        </w:rPr>
        <w:t>7.5.5.4</w:t>
      </w:r>
      <w:r w:rsidRPr="00BE5108">
        <w:rPr>
          <w:rFonts w:eastAsiaTheme="minorEastAsia"/>
        </w:rPr>
        <w:tab/>
        <w:t>Co-location requirements for IAB-MT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w:t>
      </w:r>
      <w:r w:rsidRPr="00BE5108">
        <w:rPr>
          <w:rFonts w:eastAsiaTheme="minorEastAsia"/>
        </w:rPr>
        <w:lastRenderedPageBreak/>
        <w:t xml:space="preserve">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1A3255F6"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00FC3BD8" w:rsidRPr="00BE5108">
        <w:rPr>
          <w:rFonts w:eastAsiaTheme="minorEastAsia"/>
        </w:rPr>
        <w:t>Blocking performance requirement for the IAB</w:t>
      </w:r>
      <w:r w:rsidR="00FC3BD8">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FC3BD8" w:rsidRPr="00BE5108" w14:paraId="41627868" w14:textId="77777777" w:rsidTr="00FC3BD8">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00354F97"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6A98E43"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2E56AED8"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5080CEF0"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FC3BD8">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81" w:name="_Toc73963000"/>
      <w:bookmarkStart w:id="6082" w:name="_Toc75260177"/>
      <w:bookmarkStart w:id="6083" w:name="_Toc75275719"/>
      <w:bookmarkStart w:id="6084" w:name="_Toc75276230"/>
      <w:bookmarkStart w:id="6085" w:name="_Toc76541729"/>
      <w:bookmarkStart w:id="6086" w:name="_Toc82437498"/>
      <w:bookmarkStart w:id="6087" w:name="_Toc89944864"/>
      <w:bookmarkStart w:id="6088" w:name="_Toc98753882"/>
      <w:bookmarkStart w:id="6089" w:name="_Toc106180868"/>
      <w:bookmarkStart w:id="6090" w:name="_Toc114150913"/>
      <w:bookmarkStart w:id="6091" w:name="_Toc124151316"/>
      <w:bookmarkStart w:id="6092" w:name="_Toc124151836"/>
      <w:bookmarkStart w:id="6093" w:name="_Toc124152356"/>
      <w:bookmarkStart w:id="6094" w:name="_Toc130396888"/>
      <w:bookmarkStart w:id="6095" w:name="_Toc130397408"/>
      <w:bookmarkStart w:id="6096" w:name="_Toc137558512"/>
      <w:bookmarkStart w:id="6097" w:name="_Toc138862337"/>
      <w:bookmarkStart w:id="6098" w:name="_Toc145532394"/>
      <w:bookmarkStart w:id="6099" w:name="_Toc163218807"/>
      <w:bookmarkStart w:id="6100" w:name="_Toc176702138"/>
      <w:bookmarkStart w:id="6101" w:name="_Toc216436042"/>
      <w:r w:rsidRPr="00BE5108">
        <w:rPr>
          <w:rFonts w:eastAsiaTheme="minorEastAsia"/>
        </w:rPr>
        <w:t>7.6</w:t>
      </w:r>
      <w:r w:rsidRPr="00BE5108">
        <w:rPr>
          <w:rFonts w:eastAsiaTheme="minorEastAsia"/>
        </w:rPr>
        <w:tab/>
        <w:t>Receiver spurious emissions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3BFFE4B2" w14:textId="77777777" w:rsidR="00D60968" w:rsidRPr="00BE5108" w:rsidRDefault="00D60968" w:rsidP="00D60968">
      <w:pPr>
        <w:pStyle w:val="Heading3"/>
        <w:ind w:left="0" w:firstLine="0"/>
        <w:rPr>
          <w:rFonts w:eastAsiaTheme="minorEastAsia"/>
        </w:rPr>
      </w:pPr>
      <w:bookmarkStart w:id="6102" w:name="_Toc73963001"/>
      <w:bookmarkStart w:id="6103" w:name="_Toc75260178"/>
      <w:bookmarkStart w:id="6104" w:name="_Toc75275720"/>
      <w:bookmarkStart w:id="6105" w:name="_Toc75276231"/>
      <w:bookmarkStart w:id="6106" w:name="_Toc76541730"/>
      <w:bookmarkStart w:id="6107" w:name="_Toc82437499"/>
      <w:bookmarkStart w:id="6108" w:name="_Toc89944865"/>
      <w:bookmarkStart w:id="6109" w:name="_Toc98753883"/>
      <w:bookmarkStart w:id="6110" w:name="_Toc106180869"/>
      <w:bookmarkStart w:id="6111" w:name="_Toc114150914"/>
      <w:bookmarkStart w:id="6112" w:name="_Toc124151317"/>
      <w:bookmarkStart w:id="6113" w:name="_Toc124151837"/>
      <w:bookmarkStart w:id="6114" w:name="_Toc124152357"/>
      <w:bookmarkStart w:id="6115" w:name="_Toc130396889"/>
      <w:bookmarkStart w:id="6116" w:name="_Toc130397409"/>
      <w:bookmarkStart w:id="6117" w:name="_Toc137558513"/>
      <w:bookmarkStart w:id="6118" w:name="_Toc138862338"/>
      <w:bookmarkStart w:id="6119" w:name="_Toc145532395"/>
      <w:bookmarkStart w:id="6120" w:name="_Toc163218808"/>
      <w:bookmarkStart w:id="6121" w:name="_Toc176702139"/>
      <w:bookmarkStart w:id="6122" w:name="_Toc216436043"/>
      <w:r w:rsidRPr="00BE5108">
        <w:rPr>
          <w:rFonts w:eastAsiaTheme="minorEastAsia"/>
        </w:rPr>
        <w:t>7.6.1</w:t>
      </w:r>
      <w:r w:rsidRPr="00BE5108">
        <w:rPr>
          <w:rFonts w:eastAsiaTheme="minorEastAsia"/>
        </w:rPr>
        <w:tab/>
        <w:t>Definition and applicability</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23" w:name="_Toc73963002"/>
      <w:bookmarkStart w:id="6124" w:name="_Toc75260179"/>
      <w:bookmarkStart w:id="6125" w:name="_Toc75275721"/>
      <w:bookmarkStart w:id="6126" w:name="_Toc75276232"/>
      <w:bookmarkStart w:id="6127" w:name="_Toc76541731"/>
      <w:bookmarkStart w:id="6128" w:name="_Toc82437500"/>
      <w:bookmarkStart w:id="6129" w:name="_Toc89944866"/>
      <w:bookmarkStart w:id="6130" w:name="_Toc98753884"/>
      <w:bookmarkStart w:id="6131" w:name="_Toc106180870"/>
      <w:bookmarkStart w:id="6132" w:name="_Toc114150915"/>
      <w:bookmarkStart w:id="6133" w:name="_Toc124151318"/>
      <w:bookmarkStart w:id="6134" w:name="_Toc124151838"/>
      <w:bookmarkStart w:id="6135" w:name="_Toc124152358"/>
      <w:bookmarkStart w:id="6136" w:name="_Toc130396890"/>
      <w:bookmarkStart w:id="6137" w:name="_Toc130397410"/>
      <w:bookmarkStart w:id="6138" w:name="_Toc137558514"/>
      <w:bookmarkStart w:id="6139" w:name="_Toc138862339"/>
      <w:bookmarkStart w:id="6140" w:name="_Toc145532396"/>
      <w:bookmarkStart w:id="6141" w:name="_Toc163218809"/>
      <w:bookmarkStart w:id="6142" w:name="_Toc176702140"/>
      <w:bookmarkStart w:id="6143" w:name="_Toc216436044"/>
      <w:r w:rsidRPr="00BE5108">
        <w:rPr>
          <w:rFonts w:eastAsiaTheme="minorEastAsia"/>
        </w:rPr>
        <w:t>7.6.2</w:t>
      </w:r>
      <w:r w:rsidRPr="00BE5108">
        <w:rPr>
          <w:rFonts w:eastAsiaTheme="minorEastAsia"/>
        </w:rPr>
        <w:tab/>
        <w:t>Minimum requirement</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44" w:name="_Toc73963003"/>
      <w:bookmarkStart w:id="6145" w:name="_Toc75260180"/>
      <w:bookmarkStart w:id="6146" w:name="_Toc75275722"/>
      <w:bookmarkStart w:id="6147" w:name="_Toc75276233"/>
      <w:bookmarkStart w:id="6148" w:name="_Toc76541732"/>
      <w:bookmarkStart w:id="6149" w:name="_Toc82437501"/>
      <w:bookmarkStart w:id="6150" w:name="_Toc89944867"/>
      <w:bookmarkStart w:id="6151" w:name="_Toc98753885"/>
      <w:bookmarkStart w:id="6152" w:name="_Toc106180871"/>
      <w:bookmarkStart w:id="6153" w:name="_Toc114150916"/>
      <w:bookmarkStart w:id="6154" w:name="_Toc124151319"/>
      <w:bookmarkStart w:id="6155" w:name="_Toc124151839"/>
      <w:bookmarkStart w:id="6156" w:name="_Toc124152359"/>
      <w:bookmarkStart w:id="6157" w:name="_Toc130396891"/>
      <w:bookmarkStart w:id="6158" w:name="_Toc130397411"/>
      <w:bookmarkStart w:id="6159" w:name="_Toc137558515"/>
      <w:bookmarkStart w:id="6160" w:name="_Toc138862340"/>
      <w:bookmarkStart w:id="6161" w:name="_Toc145532397"/>
      <w:bookmarkStart w:id="6162" w:name="_Toc163218810"/>
      <w:bookmarkStart w:id="6163" w:name="_Toc176702141"/>
      <w:bookmarkStart w:id="6164" w:name="_Toc216436045"/>
      <w:r w:rsidRPr="00BE5108">
        <w:rPr>
          <w:rFonts w:eastAsiaTheme="minorEastAsia"/>
        </w:rPr>
        <w:lastRenderedPageBreak/>
        <w:t>7.6.3</w:t>
      </w:r>
      <w:r w:rsidRPr="00BE5108">
        <w:rPr>
          <w:rFonts w:eastAsiaTheme="minorEastAsia"/>
        </w:rPr>
        <w:tab/>
        <w:t>Test purpose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65" w:name="_Toc73963004"/>
      <w:bookmarkStart w:id="6166" w:name="_Toc75260181"/>
      <w:bookmarkStart w:id="6167" w:name="_Toc75275723"/>
      <w:bookmarkStart w:id="6168" w:name="_Toc75276234"/>
      <w:bookmarkStart w:id="6169" w:name="_Toc76541733"/>
      <w:bookmarkStart w:id="6170" w:name="_Toc82437502"/>
      <w:bookmarkStart w:id="6171" w:name="_Toc89944868"/>
      <w:bookmarkStart w:id="6172" w:name="_Toc98753886"/>
      <w:bookmarkStart w:id="6173" w:name="_Toc106180872"/>
      <w:bookmarkStart w:id="6174" w:name="_Toc114150917"/>
      <w:bookmarkStart w:id="6175" w:name="_Toc124151320"/>
      <w:bookmarkStart w:id="6176" w:name="_Toc124151840"/>
      <w:bookmarkStart w:id="6177" w:name="_Toc124152360"/>
      <w:bookmarkStart w:id="6178" w:name="_Toc130396892"/>
      <w:bookmarkStart w:id="6179" w:name="_Toc130397412"/>
      <w:bookmarkStart w:id="6180" w:name="_Toc137558516"/>
      <w:bookmarkStart w:id="6181" w:name="_Toc138862341"/>
      <w:bookmarkStart w:id="6182" w:name="_Toc145532398"/>
      <w:bookmarkStart w:id="6183" w:name="_Toc163218811"/>
      <w:bookmarkStart w:id="6184" w:name="_Toc176702142"/>
      <w:bookmarkStart w:id="6185" w:name="_Toc216436046"/>
      <w:r w:rsidRPr="00BE5108">
        <w:rPr>
          <w:rFonts w:eastAsiaTheme="minorEastAsia"/>
        </w:rPr>
        <w:t>7.6.4</w:t>
      </w:r>
      <w:r w:rsidRPr="00BE5108">
        <w:rPr>
          <w:rFonts w:eastAsiaTheme="minorEastAsia"/>
        </w:rPr>
        <w:tab/>
        <w:t>Method of test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3BB3F36" w14:textId="77777777" w:rsidR="00D60968" w:rsidRPr="00BE5108" w:rsidRDefault="00D60968" w:rsidP="00D60968">
      <w:pPr>
        <w:pStyle w:val="Heading4"/>
        <w:ind w:left="864" w:hanging="864"/>
        <w:rPr>
          <w:rFonts w:eastAsiaTheme="minorEastAsia"/>
        </w:rPr>
      </w:pPr>
      <w:bookmarkStart w:id="6186" w:name="_Toc73963005"/>
      <w:bookmarkStart w:id="6187" w:name="_Toc75260182"/>
      <w:bookmarkStart w:id="6188" w:name="_Toc75275724"/>
      <w:bookmarkStart w:id="6189" w:name="_Toc75276235"/>
      <w:bookmarkStart w:id="6190" w:name="_Toc76541734"/>
      <w:bookmarkStart w:id="6191" w:name="_Toc82437503"/>
      <w:bookmarkStart w:id="6192" w:name="_Toc89944869"/>
      <w:bookmarkStart w:id="6193" w:name="_Toc98753887"/>
      <w:bookmarkStart w:id="6194" w:name="_Toc106180873"/>
      <w:bookmarkStart w:id="6195" w:name="_Toc114150918"/>
      <w:bookmarkStart w:id="6196" w:name="_Toc124151321"/>
      <w:bookmarkStart w:id="6197" w:name="_Toc124151841"/>
      <w:bookmarkStart w:id="6198" w:name="_Toc124152361"/>
      <w:bookmarkStart w:id="6199" w:name="_Toc130396893"/>
      <w:bookmarkStart w:id="6200" w:name="_Toc130397413"/>
      <w:bookmarkStart w:id="6201" w:name="_Toc137558517"/>
      <w:bookmarkStart w:id="6202" w:name="_Toc138862342"/>
      <w:bookmarkStart w:id="6203" w:name="_Toc145532399"/>
      <w:bookmarkStart w:id="6204" w:name="_Toc163218812"/>
      <w:bookmarkStart w:id="6205" w:name="_Toc176702143"/>
      <w:bookmarkStart w:id="6206" w:name="_Toc216436047"/>
      <w:r w:rsidRPr="00BE5108">
        <w:rPr>
          <w:rFonts w:eastAsiaTheme="minorEastAsia"/>
        </w:rPr>
        <w:t>7.6.4.1</w:t>
      </w:r>
      <w:r w:rsidRPr="00BE5108">
        <w:rPr>
          <w:rFonts w:eastAsiaTheme="minorEastAsia"/>
        </w:rPr>
        <w:tab/>
        <w:t>Initial conditions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07" w:name="_Toc73963006"/>
      <w:bookmarkStart w:id="6208" w:name="_Toc75260183"/>
      <w:bookmarkStart w:id="6209" w:name="_Toc75275725"/>
      <w:bookmarkStart w:id="6210" w:name="_Toc75276236"/>
      <w:bookmarkStart w:id="6211" w:name="_Toc76541735"/>
      <w:bookmarkStart w:id="6212" w:name="_Toc82437504"/>
      <w:bookmarkStart w:id="6213" w:name="_Toc89944870"/>
      <w:bookmarkStart w:id="6214" w:name="_Toc98753888"/>
      <w:bookmarkStart w:id="6215" w:name="_Toc106180874"/>
      <w:bookmarkStart w:id="6216" w:name="_Toc114150919"/>
      <w:bookmarkStart w:id="6217" w:name="_Toc124151322"/>
      <w:bookmarkStart w:id="6218" w:name="_Toc124151842"/>
      <w:bookmarkStart w:id="6219" w:name="_Toc124152362"/>
      <w:bookmarkStart w:id="6220" w:name="_Toc130396894"/>
      <w:bookmarkStart w:id="6221" w:name="_Toc130397414"/>
      <w:bookmarkStart w:id="6222" w:name="_Toc137558518"/>
      <w:bookmarkStart w:id="6223" w:name="_Toc138862343"/>
      <w:bookmarkStart w:id="6224" w:name="_Toc145532400"/>
      <w:bookmarkStart w:id="6225" w:name="_Toc163218813"/>
      <w:bookmarkStart w:id="6226" w:name="_Toc176702144"/>
      <w:bookmarkStart w:id="6227" w:name="_Toc216436048"/>
      <w:r w:rsidRPr="00BE5108">
        <w:rPr>
          <w:rFonts w:eastAsiaTheme="minorEastAsia"/>
        </w:rPr>
        <w:t>7.6.4.2</w:t>
      </w:r>
      <w:r w:rsidRPr="00BE5108">
        <w:rPr>
          <w:rFonts w:eastAsiaTheme="minorEastAsia"/>
        </w:rPr>
        <w:tab/>
        <w:t>Procedure</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28" w:name="_Toc73963007"/>
      <w:bookmarkStart w:id="6229" w:name="_Toc75260184"/>
      <w:bookmarkStart w:id="6230" w:name="_Toc75275726"/>
      <w:bookmarkStart w:id="6231" w:name="_Toc75276237"/>
      <w:bookmarkStart w:id="6232" w:name="_Toc76541736"/>
      <w:bookmarkStart w:id="6233" w:name="_Toc82437505"/>
      <w:bookmarkStart w:id="6234" w:name="_Toc89944871"/>
      <w:bookmarkStart w:id="6235" w:name="_Toc98753889"/>
      <w:bookmarkStart w:id="6236" w:name="_Toc106180875"/>
      <w:bookmarkStart w:id="6237" w:name="_Toc114150920"/>
      <w:bookmarkStart w:id="6238" w:name="_Toc124151323"/>
      <w:bookmarkStart w:id="6239" w:name="_Toc124151843"/>
      <w:bookmarkStart w:id="6240" w:name="_Toc124152363"/>
      <w:bookmarkStart w:id="6241" w:name="_Toc130396895"/>
      <w:bookmarkStart w:id="6242" w:name="_Toc130397415"/>
      <w:bookmarkStart w:id="6243" w:name="_Toc137558519"/>
      <w:bookmarkStart w:id="6244" w:name="_Toc138862344"/>
      <w:bookmarkStart w:id="6245" w:name="_Toc145532401"/>
      <w:bookmarkStart w:id="6246" w:name="_Toc163218814"/>
      <w:bookmarkStart w:id="6247" w:name="_Toc176702145"/>
      <w:bookmarkStart w:id="6248" w:name="_Toc216436049"/>
      <w:r w:rsidRPr="00BE5108">
        <w:rPr>
          <w:rFonts w:eastAsiaTheme="minorEastAsia"/>
        </w:rPr>
        <w:t>7.6.5</w:t>
      </w:r>
      <w:r w:rsidRPr="00BE5108">
        <w:rPr>
          <w:rFonts w:eastAsiaTheme="minorEastAsia"/>
        </w:rPr>
        <w:tab/>
        <w:t>Test requirements</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4C57A9A" w14:textId="77777777" w:rsidR="00D60968" w:rsidRPr="00BE5108" w:rsidRDefault="00D60968" w:rsidP="00D60968">
      <w:pPr>
        <w:pStyle w:val="Heading4"/>
        <w:ind w:left="864" w:hanging="864"/>
        <w:rPr>
          <w:rFonts w:eastAsiaTheme="minorEastAsia"/>
        </w:rPr>
      </w:pPr>
      <w:bookmarkStart w:id="6249" w:name="_Toc73963008"/>
      <w:bookmarkStart w:id="6250" w:name="_Toc75260185"/>
      <w:bookmarkStart w:id="6251" w:name="_Toc75275727"/>
      <w:bookmarkStart w:id="6252" w:name="_Toc75276238"/>
      <w:bookmarkStart w:id="6253" w:name="_Toc76541737"/>
      <w:bookmarkStart w:id="6254" w:name="_Toc82437506"/>
      <w:bookmarkStart w:id="6255" w:name="_Toc89944872"/>
      <w:bookmarkStart w:id="6256" w:name="_Toc98753890"/>
      <w:bookmarkStart w:id="6257" w:name="_Toc106180876"/>
      <w:bookmarkStart w:id="6258" w:name="_Toc114150921"/>
      <w:bookmarkStart w:id="6259" w:name="_Toc124151324"/>
      <w:bookmarkStart w:id="6260" w:name="_Toc124151844"/>
      <w:bookmarkStart w:id="6261" w:name="_Toc124152364"/>
      <w:bookmarkStart w:id="6262" w:name="_Toc130396896"/>
      <w:bookmarkStart w:id="6263" w:name="_Toc130397416"/>
      <w:bookmarkStart w:id="6264" w:name="_Toc137558520"/>
      <w:bookmarkStart w:id="6265" w:name="_Toc138862345"/>
      <w:bookmarkStart w:id="6266" w:name="_Toc145532402"/>
      <w:bookmarkStart w:id="6267" w:name="_Toc163218815"/>
      <w:bookmarkStart w:id="6268" w:name="_Toc176702146"/>
      <w:bookmarkStart w:id="6269" w:name="_Toc216436050"/>
      <w:r w:rsidRPr="00BE5108">
        <w:rPr>
          <w:rFonts w:eastAsiaTheme="minorEastAsia"/>
        </w:rPr>
        <w:t>7.6.5.1</w:t>
      </w:r>
      <w:r w:rsidRPr="00BE5108">
        <w:rPr>
          <w:rFonts w:eastAsiaTheme="minorEastAsia"/>
        </w:rPr>
        <w:tab/>
        <w:t>Basic limits for IAB-DU</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70" w:name="_Toc73963009"/>
      <w:bookmarkStart w:id="6271" w:name="_Toc75260186"/>
      <w:bookmarkStart w:id="6272" w:name="_Toc75275728"/>
      <w:bookmarkStart w:id="6273" w:name="_Toc75276239"/>
      <w:bookmarkStart w:id="6274" w:name="_Toc76541738"/>
      <w:bookmarkStart w:id="6275" w:name="_Toc82437507"/>
      <w:bookmarkStart w:id="6276" w:name="_Toc89944873"/>
      <w:bookmarkStart w:id="6277" w:name="_Toc98753891"/>
      <w:bookmarkStart w:id="6278" w:name="_Toc106180877"/>
      <w:bookmarkStart w:id="6279" w:name="_Toc114150922"/>
      <w:bookmarkStart w:id="6280" w:name="_Toc124151325"/>
      <w:bookmarkStart w:id="6281" w:name="_Toc124151845"/>
      <w:bookmarkStart w:id="6282" w:name="_Toc124152365"/>
      <w:bookmarkStart w:id="6283" w:name="_Toc130396897"/>
      <w:bookmarkStart w:id="6284" w:name="_Toc130397417"/>
      <w:bookmarkStart w:id="6285" w:name="_Toc137558521"/>
      <w:bookmarkStart w:id="6286" w:name="_Toc138862346"/>
      <w:bookmarkStart w:id="6287" w:name="_Toc145532403"/>
      <w:bookmarkStart w:id="6288" w:name="_Toc163218816"/>
      <w:bookmarkStart w:id="6289" w:name="_Toc176702147"/>
      <w:bookmarkStart w:id="6290" w:name="_Toc216436051"/>
      <w:r w:rsidRPr="00BE5108">
        <w:rPr>
          <w:rFonts w:eastAsiaTheme="minorEastAsia"/>
        </w:rPr>
        <w:t>7.6.5.2</w:t>
      </w:r>
      <w:r w:rsidRPr="00BE5108">
        <w:rPr>
          <w:rFonts w:eastAsiaTheme="minorEastAsia"/>
        </w:rPr>
        <w:tab/>
        <w:t>Test requirement for IAB-DU</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91" w:name="_Toc73963010"/>
      <w:bookmarkStart w:id="6292" w:name="_Toc75260187"/>
      <w:bookmarkStart w:id="6293" w:name="_Toc75275729"/>
      <w:bookmarkStart w:id="6294" w:name="_Toc75276240"/>
      <w:bookmarkStart w:id="6295" w:name="_Toc76541739"/>
      <w:bookmarkStart w:id="6296" w:name="_Toc82437508"/>
      <w:bookmarkStart w:id="6297" w:name="_Toc89944874"/>
      <w:bookmarkStart w:id="6298" w:name="_Toc98753892"/>
      <w:bookmarkStart w:id="6299" w:name="_Toc106180878"/>
      <w:bookmarkStart w:id="6300" w:name="_Toc114150923"/>
      <w:bookmarkStart w:id="6301" w:name="_Toc124151326"/>
      <w:bookmarkStart w:id="6302" w:name="_Toc124151846"/>
      <w:bookmarkStart w:id="6303" w:name="_Toc124152366"/>
      <w:bookmarkStart w:id="6304" w:name="_Toc130396898"/>
      <w:bookmarkStart w:id="6305" w:name="_Toc130397418"/>
      <w:bookmarkStart w:id="6306" w:name="_Toc137558522"/>
      <w:bookmarkStart w:id="6307" w:name="_Toc138862347"/>
      <w:bookmarkStart w:id="6308" w:name="_Toc145532404"/>
      <w:bookmarkStart w:id="6309" w:name="_Toc163218817"/>
      <w:bookmarkStart w:id="6310" w:name="_Toc176702148"/>
      <w:bookmarkStart w:id="6311" w:name="_Toc216436052"/>
      <w:r w:rsidRPr="00BE5108">
        <w:rPr>
          <w:rFonts w:eastAsiaTheme="minorEastAsia"/>
        </w:rPr>
        <w:t>7.6.5.3</w:t>
      </w:r>
      <w:r w:rsidRPr="00BE5108">
        <w:rPr>
          <w:rFonts w:eastAsiaTheme="minorEastAsia"/>
        </w:rPr>
        <w:tab/>
        <w:t>Basic limits for IAB-MT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12" w:name="_Toc73963011"/>
      <w:bookmarkStart w:id="6313" w:name="_Toc75260188"/>
      <w:bookmarkStart w:id="6314" w:name="_Toc75275730"/>
      <w:bookmarkStart w:id="6315" w:name="_Toc75276241"/>
      <w:bookmarkStart w:id="6316" w:name="_Toc76541740"/>
      <w:bookmarkStart w:id="6317" w:name="_Toc82437509"/>
      <w:bookmarkStart w:id="6318" w:name="_Toc89944875"/>
      <w:bookmarkStart w:id="6319" w:name="_Toc98753893"/>
      <w:bookmarkStart w:id="6320" w:name="_Toc106180879"/>
      <w:bookmarkStart w:id="6321" w:name="_Toc114150924"/>
      <w:bookmarkStart w:id="6322" w:name="_Toc124151327"/>
      <w:bookmarkStart w:id="6323" w:name="_Toc124151847"/>
      <w:bookmarkStart w:id="6324" w:name="_Toc124152367"/>
      <w:bookmarkStart w:id="6325" w:name="_Toc130396899"/>
      <w:bookmarkStart w:id="6326" w:name="_Toc130397419"/>
      <w:bookmarkStart w:id="6327" w:name="_Toc137558523"/>
      <w:bookmarkStart w:id="6328" w:name="_Toc138862348"/>
      <w:bookmarkStart w:id="6329" w:name="_Toc145532405"/>
      <w:bookmarkStart w:id="6330" w:name="_Toc163218818"/>
      <w:bookmarkStart w:id="6331" w:name="_Toc176702149"/>
      <w:bookmarkStart w:id="6332" w:name="_Toc216436053"/>
      <w:r w:rsidRPr="00BE5108">
        <w:rPr>
          <w:rFonts w:eastAsiaTheme="minorEastAsia"/>
        </w:rPr>
        <w:t>7.6.5.4</w:t>
      </w:r>
      <w:r w:rsidRPr="00BE5108">
        <w:rPr>
          <w:rFonts w:eastAsiaTheme="minorEastAsia"/>
        </w:rPr>
        <w:tab/>
        <w:t>Test requirement for IAB-MT</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3" w:name="_Toc73963012"/>
      <w:bookmarkStart w:id="6334" w:name="_Toc75260189"/>
      <w:bookmarkStart w:id="6335" w:name="_Toc75275731"/>
      <w:bookmarkStart w:id="6336" w:name="_Toc75276242"/>
      <w:bookmarkStart w:id="6337" w:name="_Toc76541741"/>
      <w:bookmarkStart w:id="6338" w:name="_Toc82437510"/>
      <w:bookmarkStart w:id="6339" w:name="_Toc89944876"/>
      <w:bookmarkStart w:id="6340" w:name="_Toc98753894"/>
      <w:bookmarkStart w:id="6341" w:name="_Toc106180880"/>
      <w:bookmarkStart w:id="6342" w:name="_Toc114150925"/>
      <w:bookmarkStart w:id="6343" w:name="_Toc124151328"/>
      <w:bookmarkStart w:id="6344" w:name="_Toc124151848"/>
      <w:bookmarkStart w:id="6345" w:name="_Toc124152368"/>
      <w:bookmarkStart w:id="6346" w:name="_Toc130396900"/>
      <w:bookmarkStart w:id="6347" w:name="_Toc130397420"/>
      <w:bookmarkStart w:id="6348" w:name="_Toc137558524"/>
      <w:bookmarkStart w:id="6349" w:name="_Toc138862349"/>
      <w:bookmarkStart w:id="6350" w:name="_Toc145532406"/>
      <w:bookmarkStart w:id="6351" w:name="_Toc163218819"/>
      <w:bookmarkStart w:id="6352" w:name="_Toc176702150"/>
      <w:bookmarkStart w:id="6353" w:name="_Toc216436054"/>
      <w:r w:rsidRPr="00BE5108">
        <w:rPr>
          <w:rFonts w:eastAsiaTheme="minorEastAsia"/>
        </w:rPr>
        <w:t>7.7</w:t>
      </w:r>
      <w:r w:rsidRPr="00BE5108">
        <w:rPr>
          <w:rFonts w:eastAsiaTheme="minorEastAsia"/>
        </w:rPr>
        <w:tab/>
        <w:t>Receiver intermodulation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D23D423" w14:textId="77777777" w:rsidR="00C87888" w:rsidRPr="00BE5108" w:rsidRDefault="00C87888" w:rsidP="00C87888">
      <w:pPr>
        <w:pStyle w:val="Heading3"/>
        <w:rPr>
          <w:rFonts w:eastAsiaTheme="minorEastAsia"/>
        </w:rPr>
      </w:pPr>
      <w:bookmarkStart w:id="6354" w:name="_Toc73963013"/>
      <w:bookmarkStart w:id="6355" w:name="_Toc75260190"/>
      <w:bookmarkStart w:id="6356" w:name="_Toc75275732"/>
      <w:bookmarkStart w:id="6357" w:name="_Toc75276243"/>
      <w:bookmarkStart w:id="6358" w:name="_Toc76541742"/>
      <w:bookmarkStart w:id="6359" w:name="_Toc82437511"/>
      <w:bookmarkStart w:id="6360" w:name="_Toc89944877"/>
      <w:bookmarkStart w:id="6361" w:name="_Toc98753895"/>
      <w:bookmarkStart w:id="6362" w:name="_Toc106180881"/>
      <w:bookmarkStart w:id="6363" w:name="_Toc114150926"/>
      <w:bookmarkStart w:id="6364" w:name="_Toc124151329"/>
      <w:bookmarkStart w:id="6365" w:name="_Toc124151849"/>
      <w:bookmarkStart w:id="6366" w:name="_Toc124152369"/>
      <w:bookmarkStart w:id="6367" w:name="_Toc130396901"/>
      <w:bookmarkStart w:id="6368" w:name="_Toc130397421"/>
      <w:bookmarkStart w:id="6369" w:name="_Toc137558525"/>
      <w:bookmarkStart w:id="6370" w:name="_Toc138862350"/>
      <w:bookmarkStart w:id="6371" w:name="_Toc145532407"/>
      <w:bookmarkStart w:id="6372" w:name="_Toc163218820"/>
      <w:bookmarkStart w:id="6373" w:name="_Toc176702151"/>
      <w:bookmarkStart w:id="6374" w:name="_Toc216436055"/>
      <w:r w:rsidRPr="00BE5108">
        <w:rPr>
          <w:rFonts w:eastAsiaTheme="minorEastAsia"/>
        </w:rPr>
        <w:t>7.7.1</w:t>
      </w:r>
      <w:r w:rsidRPr="00BE5108">
        <w:rPr>
          <w:rFonts w:eastAsiaTheme="minorEastAsia"/>
        </w:rPr>
        <w:tab/>
        <w:t>Definition and applicability</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75" w:name="_Toc73963014"/>
      <w:bookmarkStart w:id="6376" w:name="_Toc75260191"/>
      <w:bookmarkStart w:id="6377" w:name="_Toc75275733"/>
      <w:bookmarkStart w:id="6378" w:name="_Toc75276244"/>
      <w:bookmarkStart w:id="6379" w:name="_Toc76541743"/>
      <w:bookmarkStart w:id="6380" w:name="_Toc82437512"/>
      <w:bookmarkStart w:id="6381" w:name="_Toc89944878"/>
      <w:bookmarkStart w:id="6382" w:name="_Toc98753896"/>
      <w:bookmarkStart w:id="6383" w:name="_Toc106180882"/>
      <w:bookmarkStart w:id="6384" w:name="_Toc114150927"/>
      <w:bookmarkStart w:id="6385" w:name="_Toc124151330"/>
      <w:bookmarkStart w:id="6386" w:name="_Toc124151850"/>
      <w:bookmarkStart w:id="6387" w:name="_Toc124152370"/>
      <w:bookmarkStart w:id="6388" w:name="_Toc130396902"/>
      <w:bookmarkStart w:id="6389" w:name="_Toc130397422"/>
      <w:bookmarkStart w:id="6390" w:name="_Toc137558526"/>
      <w:bookmarkStart w:id="6391" w:name="_Toc138862351"/>
      <w:bookmarkStart w:id="6392" w:name="_Toc145532408"/>
      <w:bookmarkStart w:id="6393" w:name="_Toc163218821"/>
      <w:bookmarkStart w:id="6394" w:name="_Toc176702152"/>
      <w:bookmarkStart w:id="6395" w:name="_Toc216436056"/>
      <w:r w:rsidRPr="00BE5108">
        <w:rPr>
          <w:rFonts w:eastAsiaTheme="minorEastAsia"/>
        </w:rPr>
        <w:t>7.7.2</w:t>
      </w:r>
      <w:r w:rsidRPr="00BE5108">
        <w:rPr>
          <w:rFonts w:eastAsiaTheme="minorEastAsia"/>
        </w:rPr>
        <w:tab/>
        <w:t>Minimum requirement</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96" w:name="_Toc73963015"/>
      <w:bookmarkStart w:id="6397" w:name="_Toc75260192"/>
      <w:bookmarkStart w:id="6398" w:name="_Toc75275734"/>
      <w:bookmarkStart w:id="6399" w:name="_Toc75276245"/>
      <w:bookmarkStart w:id="6400" w:name="_Toc76541744"/>
      <w:bookmarkStart w:id="6401" w:name="_Toc82437513"/>
      <w:bookmarkStart w:id="6402" w:name="_Toc89944879"/>
      <w:bookmarkStart w:id="6403" w:name="_Toc98753897"/>
      <w:bookmarkStart w:id="6404" w:name="_Toc106180883"/>
      <w:bookmarkStart w:id="6405" w:name="_Toc114150928"/>
      <w:bookmarkStart w:id="6406" w:name="_Toc124151331"/>
      <w:bookmarkStart w:id="6407" w:name="_Toc124151851"/>
      <w:bookmarkStart w:id="6408" w:name="_Toc124152371"/>
      <w:bookmarkStart w:id="6409" w:name="_Toc130396903"/>
      <w:bookmarkStart w:id="6410" w:name="_Toc130397423"/>
      <w:bookmarkStart w:id="6411" w:name="_Toc137558527"/>
      <w:bookmarkStart w:id="6412" w:name="_Toc138862352"/>
      <w:bookmarkStart w:id="6413" w:name="_Toc145532409"/>
      <w:bookmarkStart w:id="6414" w:name="_Toc163218822"/>
      <w:bookmarkStart w:id="6415" w:name="_Toc176702153"/>
      <w:bookmarkStart w:id="6416" w:name="_Toc216436057"/>
      <w:r w:rsidRPr="00BE5108">
        <w:rPr>
          <w:rFonts w:eastAsiaTheme="minorEastAsia"/>
        </w:rPr>
        <w:lastRenderedPageBreak/>
        <w:t>7.7.3</w:t>
      </w:r>
      <w:r w:rsidRPr="00BE5108">
        <w:rPr>
          <w:rFonts w:eastAsiaTheme="minorEastAsia"/>
        </w:rPr>
        <w:tab/>
        <w:t>Test purpose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17" w:name="_Toc73963016"/>
      <w:bookmarkStart w:id="6418" w:name="_Toc75260193"/>
      <w:bookmarkStart w:id="6419" w:name="_Toc75275735"/>
      <w:bookmarkStart w:id="6420" w:name="_Toc75276246"/>
      <w:bookmarkStart w:id="6421" w:name="_Toc76541745"/>
      <w:bookmarkStart w:id="6422" w:name="_Toc82437514"/>
      <w:bookmarkStart w:id="6423" w:name="_Toc89944880"/>
      <w:bookmarkStart w:id="6424" w:name="_Toc98753898"/>
      <w:bookmarkStart w:id="6425" w:name="_Toc106180884"/>
      <w:bookmarkStart w:id="6426" w:name="_Toc114150929"/>
      <w:bookmarkStart w:id="6427" w:name="_Toc124151332"/>
      <w:bookmarkStart w:id="6428" w:name="_Toc124151852"/>
      <w:bookmarkStart w:id="6429" w:name="_Toc124152372"/>
      <w:bookmarkStart w:id="6430" w:name="_Toc130396904"/>
      <w:bookmarkStart w:id="6431" w:name="_Toc130397424"/>
      <w:bookmarkStart w:id="6432" w:name="_Toc137558528"/>
      <w:bookmarkStart w:id="6433" w:name="_Toc138862353"/>
      <w:bookmarkStart w:id="6434" w:name="_Toc145532410"/>
      <w:bookmarkStart w:id="6435" w:name="_Toc163218823"/>
      <w:bookmarkStart w:id="6436" w:name="_Toc176702154"/>
      <w:bookmarkStart w:id="6437" w:name="_Toc216436058"/>
      <w:r w:rsidRPr="00BE5108">
        <w:rPr>
          <w:rFonts w:eastAsiaTheme="minorEastAsia"/>
        </w:rPr>
        <w:t>7.7.4</w:t>
      </w:r>
      <w:r w:rsidRPr="00BE5108">
        <w:rPr>
          <w:rFonts w:eastAsiaTheme="minorEastAsia"/>
        </w:rPr>
        <w:tab/>
        <w:t>Method of test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B39855E" w14:textId="77777777" w:rsidR="00C87888" w:rsidRPr="00BE5108" w:rsidRDefault="00C87888" w:rsidP="00C87888">
      <w:pPr>
        <w:pStyle w:val="Heading4"/>
        <w:rPr>
          <w:rFonts w:eastAsiaTheme="minorEastAsia"/>
        </w:rPr>
      </w:pPr>
      <w:bookmarkStart w:id="6438" w:name="_Toc73963017"/>
      <w:bookmarkStart w:id="6439" w:name="_Toc75260194"/>
      <w:bookmarkStart w:id="6440" w:name="_Toc75275736"/>
      <w:bookmarkStart w:id="6441" w:name="_Toc75276247"/>
      <w:bookmarkStart w:id="6442" w:name="_Toc76541746"/>
      <w:bookmarkStart w:id="6443" w:name="_Toc82437515"/>
      <w:bookmarkStart w:id="6444" w:name="_Toc89944881"/>
      <w:bookmarkStart w:id="6445" w:name="_Toc98753899"/>
      <w:bookmarkStart w:id="6446" w:name="_Toc106180885"/>
      <w:bookmarkStart w:id="6447" w:name="_Toc114150930"/>
      <w:bookmarkStart w:id="6448" w:name="_Toc124151333"/>
      <w:bookmarkStart w:id="6449" w:name="_Toc124151853"/>
      <w:bookmarkStart w:id="6450" w:name="_Toc124152373"/>
      <w:bookmarkStart w:id="6451" w:name="_Toc130396905"/>
      <w:bookmarkStart w:id="6452" w:name="_Toc130397425"/>
      <w:bookmarkStart w:id="6453" w:name="_Toc137558529"/>
      <w:bookmarkStart w:id="6454" w:name="_Toc138862354"/>
      <w:bookmarkStart w:id="6455" w:name="_Toc145532411"/>
      <w:bookmarkStart w:id="6456" w:name="_Toc163218824"/>
      <w:bookmarkStart w:id="6457" w:name="_Toc176702155"/>
      <w:bookmarkStart w:id="6458" w:name="_Toc216436059"/>
      <w:r w:rsidRPr="00BE5108">
        <w:rPr>
          <w:rFonts w:eastAsiaTheme="minorEastAsia"/>
        </w:rPr>
        <w:t>7.7.4.1</w:t>
      </w:r>
      <w:r w:rsidRPr="00BE5108">
        <w:rPr>
          <w:rFonts w:eastAsiaTheme="minorEastAsia"/>
        </w:rPr>
        <w:tab/>
        <w:t>Initial conditions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59" w:name="_Toc73963018"/>
      <w:bookmarkStart w:id="6460" w:name="_Toc75260195"/>
      <w:bookmarkStart w:id="6461" w:name="_Toc75275737"/>
      <w:bookmarkStart w:id="6462" w:name="_Toc75276248"/>
      <w:bookmarkStart w:id="6463" w:name="_Toc76541747"/>
      <w:bookmarkStart w:id="6464" w:name="_Toc82437516"/>
      <w:bookmarkStart w:id="6465" w:name="_Toc89944882"/>
      <w:bookmarkStart w:id="6466" w:name="_Toc98753900"/>
      <w:bookmarkStart w:id="6467" w:name="_Toc106180886"/>
      <w:bookmarkStart w:id="6468" w:name="_Toc114150931"/>
      <w:bookmarkStart w:id="6469" w:name="_Toc124151334"/>
      <w:bookmarkStart w:id="6470" w:name="_Toc124151854"/>
      <w:bookmarkStart w:id="6471" w:name="_Toc124152374"/>
      <w:bookmarkStart w:id="6472" w:name="_Toc130396906"/>
      <w:bookmarkStart w:id="6473" w:name="_Toc130397426"/>
      <w:bookmarkStart w:id="6474" w:name="_Toc137558530"/>
      <w:bookmarkStart w:id="6475" w:name="_Toc138862355"/>
      <w:bookmarkStart w:id="6476" w:name="_Toc145532412"/>
      <w:bookmarkStart w:id="6477" w:name="_Toc163218825"/>
      <w:bookmarkStart w:id="6478" w:name="_Toc176702156"/>
      <w:bookmarkStart w:id="6479" w:name="_Toc216436060"/>
      <w:r w:rsidRPr="00BE5108">
        <w:rPr>
          <w:rFonts w:eastAsiaTheme="minorEastAsia"/>
        </w:rPr>
        <w:t>7.7.4.2</w:t>
      </w:r>
      <w:r w:rsidRPr="00BE5108">
        <w:rPr>
          <w:rFonts w:eastAsiaTheme="minorEastAsia"/>
        </w:rPr>
        <w:tab/>
        <w:t>Procedure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80" w:name="_Toc75260196"/>
      <w:bookmarkStart w:id="6481" w:name="_Toc75275738"/>
      <w:bookmarkStart w:id="6482" w:name="_Toc75276249"/>
      <w:bookmarkStart w:id="6483" w:name="_Toc76541748"/>
      <w:bookmarkStart w:id="6484" w:name="_Toc82437517"/>
      <w:bookmarkStart w:id="6485" w:name="_Toc89944883"/>
      <w:bookmarkStart w:id="6486" w:name="_Toc98753901"/>
      <w:bookmarkStart w:id="6487" w:name="_Toc106180887"/>
      <w:bookmarkStart w:id="6488" w:name="_Toc114150932"/>
      <w:bookmarkStart w:id="6489" w:name="_Toc124151335"/>
      <w:bookmarkStart w:id="6490" w:name="_Toc124151855"/>
      <w:bookmarkStart w:id="6491" w:name="_Toc124152375"/>
      <w:bookmarkStart w:id="6492" w:name="_Toc130396907"/>
      <w:bookmarkStart w:id="6493" w:name="_Toc130397427"/>
      <w:bookmarkStart w:id="6494" w:name="_Toc137558531"/>
      <w:bookmarkStart w:id="6495" w:name="_Toc138862356"/>
      <w:bookmarkStart w:id="6496" w:name="_Toc145532413"/>
      <w:bookmarkStart w:id="6497" w:name="_Toc163218826"/>
      <w:bookmarkStart w:id="6498" w:name="_Toc176702157"/>
      <w:bookmarkStart w:id="6499" w:name="_Toc73963019"/>
      <w:bookmarkStart w:id="6500" w:name="_Toc216436061"/>
      <w:r w:rsidRPr="00BE5108">
        <w:rPr>
          <w:rFonts w:eastAsiaTheme="minorEastAsia"/>
        </w:rPr>
        <w:t>7.7.5</w:t>
      </w:r>
      <w:r w:rsidRPr="00BE5108">
        <w:rPr>
          <w:rFonts w:eastAsiaTheme="minorEastAsia"/>
        </w:rPr>
        <w:tab/>
        <w:t>Test requirements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500"/>
      <w:r w:rsidRPr="00BE5108">
        <w:rPr>
          <w:rFonts w:eastAsia="SimSun" w:hint="eastAsia"/>
          <w:lang w:eastAsia="zh-CN"/>
        </w:rPr>
        <w:t xml:space="preserve"> </w:t>
      </w:r>
      <w:bookmarkEnd w:id="6499"/>
    </w:p>
    <w:p w14:paraId="14E5E928" w14:textId="77777777" w:rsidR="00C87888" w:rsidRPr="00BE5108" w:rsidRDefault="00C87888" w:rsidP="00431A0C">
      <w:pPr>
        <w:pStyle w:val="Heading4"/>
        <w:rPr>
          <w:rFonts w:eastAsiaTheme="minorEastAsia"/>
          <w:i/>
          <w:iCs/>
        </w:rPr>
      </w:pPr>
      <w:bookmarkStart w:id="6501" w:name="_Toc73963020"/>
      <w:bookmarkStart w:id="6502" w:name="_Toc75260197"/>
      <w:bookmarkStart w:id="6503" w:name="_Toc75275739"/>
      <w:bookmarkStart w:id="6504" w:name="_Toc75276250"/>
      <w:bookmarkStart w:id="6505" w:name="_Toc76541749"/>
      <w:bookmarkStart w:id="6506" w:name="_Toc82437518"/>
      <w:bookmarkStart w:id="6507" w:name="_Toc89944884"/>
      <w:bookmarkStart w:id="6508" w:name="_Toc98753902"/>
      <w:bookmarkStart w:id="6509" w:name="_Toc106180888"/>
      <w:bookmarkStart w:id="6510" w:name="_Toc114150933"/>
      <w:bookmarkStart w:id="6511" w:name="_Toc124151336"/>
      <w:bookmarkStart w:id="6512" w:name="_Toc124151856"/>
      <w:bookmarkStart w:id="6513" w:name="_Toc124152376"/>
      <w:bookmarkStart w:id="6514" w:name="_Toc130396908"/>
      <w:bookmarkStart w:id="6515" w:name="_Toc130397428"/>
      <w:bookmarkStart w:id="6516" w:name="_Toc137558532"/>
      <w:bookmarkStart w:id="6517" w:name="_Toc138862357"/>
      <w:bookmarkStart w:id="6518" w:name="_Toc145532414"/>
      <w:bookmarkStart w:id="6519" w:name="_Toc163218827"/>
      <w:bookmarkStart w:id="6520" w:name="_Toc176702158"/>
      <w:bookmarkStart w:id="6521" w:name="OLE_LINK4"/>
      <w:bookmarkStart w:id="6522" w:name="_Toc216436062"/>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2"/>
    </w:p>
    <w:bookmarkEnd w:id="65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523" w:name="_Toc73963021"/>
      <w:bookmarkStart w:id="6524" w:name="_Toc75260198"/>
      <w:bookmarkStart w:id="6525" w:name="_Toc75275740"/>
      <w:bookmarkStart w:id="6526" w:name="_Toc75276251"/>
      <w:bookmarkStart w:id="6527" w:name="_Toc76541750"/>
      <w:bookmarkStart w:id="6528" w:name="_Toc82437519"/>
      <w:bookmarkStart w:id="6529" w:name="_Toc89944885"/>
      <w:bookmarkStart w:id="6530" w:name="_Toc98753903"/>
      <w:bookmarkStart w:id="6531" w:name="_Toc106180889"/>
      <w:bookmarkStart w:id="6532" w:name="_Toc114150934"/>
      <w:bookmarkStart w:id="6533" w:name="_Toc124151337"/>
      <w:bookmarkStart w:id="6534" w:name="_Toc124151857"/>
      <w:bookmarkStart w:id="6535" w:name="_Toc124152377"/>
      <w:bookmarkStart w:id="6536" w:name="_Toc130396909"/>
      <w:bookmarkStart w:id="6537"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538" w:name="_Toc137558533"/>
      <w:bookmarkStart w:id="6539" w:name="_Toc138862358"/>
      <w:bookmarkStart w:id="6540" w:name="_Toc145532415"/>
      <w:bookmarkStart w:id="6541" w:name="_Toc163218828"/>
      <w:bookmarkStart w:id="6542" w:name="_Toc176702159"/>
      <w:bookmarkStart w:id="6543" w:name="_Toc21643606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544" w:name="_Toc73963022"/>
      <w:bookmarkStart w:id="6545" w:name="_Toc75260199"/>
      <w:bookmarkStart w:id="6546" w:name="_Toc75275741"/>
      <w:bookmarkStart w:id="6547" w:name="_Toc75276252"/>
      <w:bookmarkStart w:id="6548" w:name="_Toc76541751"/>
      <w:bookmarkStart w:id="6549" w:name="_Toc82437520"/>
      <w:bookmarkStart w:id="6550" w:name="_Toc89944886"/>
      <w:bookmarkStart w:id="6551" w:name="_Toc98753904"/>
      <w:bookmarkStart w:id="6552" w:name="_Toc106180890"/>
      <w:bookmarkStart w:id="6553" w:name="_Toc114150935"/>
      <w:bookmarkStart w:id="6554" w:name="_Toc124151338"/>
      <w:bookmarkStart w:id="6555" w:name="_Toc124151858"/>
      <w:bookmarkStart w:id="6556" w:name="_Toc124152378"/>
      <w:bookmarkStart w:id="6557" w:name="_Toc130396910"/>
      <w:bookmarkStart w:id="6558"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559" w:name="_Toc137558534"/>
      <w:bookmarkStart w:id="6560" w:name="_Toc138862359"/>
      <w:bookmarkStart w:id="6561" w:name="_Toc145532416"/>
      <w:bookmarkStart w:id="6562" w:name="_Toc163218829"/>
      <w:bookmarkStart w:id="6563" w:name="_Toc176702160"/>
      <w:bookmarkStart w:id="6564" w:name="_Toc216436064"/>
      <w:r w:rsidRPr="00BE5108">
        <w:rPr>
          <w:rFonts w:eastAsiaTheme="minorEastAsia"/>
        </w:rPr>
        <w:t>7.8</w:t>
      </w:r>
      <w:r w:rsidR="00FF7252" w:rsidRPr="00BE5108">
        <w:rPr>
          <w:rFonts w:eastAsiaTheme="minorEastAsia"/>
        </w:rPr>
        <w:tab/>
      </w:r>
      <w:r w:rsidRPr="00BE5108">
        <w:rPr>
          <w:rFonts w:eastAsiaTheme="minorEastAsia"/>
        </w:rPr>
        <w:t>In-channel selectivity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22E3860D" w14:textId="77777777" w:rsidR="00C87888" w:rsidRPr="00BE5108" w:rsidRDefault="00C87888">
      <w:pPr>
        <w:pStyle w:val="Heading3"/>
        <w:rPr>
          <w:rFonts w:eastAsiaTheme="minorEastAsia"/>
        </w:rPr>
      </w:pPr>
      <w:bookmarkStart w:id="6565" w:name="_Toc73963023"/>
      <w:bookmarkStart w:id="6566" w:name="_Toc75260200"/>
      <w:bookmarkStart w:id="6567" w:name="_Toc75275742"/>
      <w:bookmarkStart w:id="6568" w:name="_Toc75276253"/>
      <w:bookmarkStart w:id="6569" w:name="_Toc76541752"/>
      <w:bookmarkStart w:id="6570" w:name="_Toc82437521"/>
      <w:bookmarkStart w:id="6571" w:name="_Toc89944887"/>
      <w:bookmarkStart w:id="6572" w:name="_Toc98753905"/>
      <w:bookmarkStart w:id="6573" w:name="_Toc106180891"/>
      <w:bookmarkStart w:id="6574" w:name="_Toc114150936"/>
      <w:bookmarkStart w:id="6575" w:name="_Toc124151339"/>
      <w:bookmarkStart w:id="6576" w:name="_Toc124151859"/>
      <w:bookmarkStart w:id="6577" w:name="_Toc124152379"/>
      <w:bookmarkStart w:id="6578" w:name="_Toc130396911"/>
      <w:bookmarkStart w:id="6579" w:name="_Toc130397431"/>
      <w:bookmarkStart w:id="6580" w:name="_Toc137558535"/>
      <w:bookmarkStart w:id="6581" w:name="_Toc138862360"/>
      <w:bookmarkStart w:id="6582" w:name="_Toc145532417"/>
      <w:bookmarkStart w:id="6583" w:name="_Toc163218830"/>
      <w:bookmarkStart w:id="6584" w:name="_Toc176702161"/>
      <w:bookmarkStart w:id="6585" w:name="_Toc216436065"/>
      <w:r w:rsidRPr="00BE5108">
        <w:rPr>
          <w:rFonts w:eastAsiaTheme="minorEastAsia"/>
        </w:rPr>
        <w:t>7.8.1</w:t>
      </w:r>
      <w:r w:rsidRPr="00BE5108">
        <w:rPr>
          <w:rFonts w:eastAsiaTheme="minorEastAsia"/>
        </w:rPr>
        <w:tab/>
        <w:t>Definition and applicability</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86" w:name="_Toc73963024"/>
      <w:bookmarkStart w:id="6587" w:name="_Toc75260201"/>
      <w:bookmarkStart w:id="6588" w:name="_Toc75275743"/>
      <w:bookmarkStart w:id="6589" w:name="_Toc75276254"/>
      <w:bookmarkStart w:id="6590" w:name="_Toc76541753"/>
      <w:bookmarkStart w:id="6591" w:name="_Toc82437522"/>
      <w:bookmarkStart w:id="6592" w:name="_Toc89944888"/>
      <w:bookmarkStart w:id="6593" w:name="_Toc98753906"/>
      <w:bookmarkStart w:id="6594" w:name="_Toc106180892"/>
      <w:bookmarkStart w:id="6595" w:name="_Toc114150937"/>
      <w:bookmarkStart w:id="6596" w:name="_Toc124151340"/>
      <w:bookmarkStart w:id="6597" w:name="_Toc124151860"/>
      <w:bookmarkStart w:id="6598" w:name="_Toc124152380"/>
      <w:bookmarkStart w:id="6599" w:name="_Toc130396912"/>
      <w:bookmarkStart w:id="6600" w:name="_Toc130397432"/>
      <w:bookmarkStart w:id="6601" w:name="_Toc137558536"/>
      <w:bookmarkStart w:id="6602" w:name="_Toc138862361"/>
      <w:bookmarkStart w:id="6603" w:name="_Toc145532418"/>
      <w:bookmarkStart w:id="6604" w:name="_Toc163218831"/>
      <w:bookmarkStart w:id="6605" w:name="_Toc176702162"/>
      <w:bookmarkStart w:id="6606" w:name="_Toc216436066"/>
      <w:r w:rsidRPr="00BE5108">
        <w:rPr>
          <w:rFonts w:eastAsiaTheme="minorEastAsia"/>
        </w:rPr>
        <w:lastRenderedPageBreak/>
        <w:t>7.8.2</w:t>
      </w:r>
      <w:r w:rsidRPr="00BE5108">
        <w:rPr>
          <w:rFonts w:eastAsiaTheme="minorEastAsia"/>
        </w:rPr>
        <w:tab/>
        <w:t>Minimum requirement</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607" w:name="_Toc73963025"/>
      <w:bookmarkStart w:id="6608" w:name="_Toc75260202"/>
      <w:bookmarkStart w:id="6609" w:name="_Toc75275744"/>
      <w:bookmarkStart w:id="6610" w:name="_Toc75276255"/>
      <w:bookmarkStart w:id="6611" w:name="_Toc76541754"/>
      <w:bookmarkStart w:id="6612" w:name="_Toc82437523"/>
      <w:bookmarkStart w:id="6613" w:name="_Toc89944889"/>
      <w:bookmarkStart w:id="6614" w:name="_Toc98753907"/>
      <w:bookmarkStart w:id="6615" w:name="_Toc106180893"/>
      <w:bookmarkStart w:id="6616" w:name="_Toc114150938"/>
      <w:bookmarkStart w:id="6617" w:name="_Toc124151341"/>
      <w:bookmarkStart w:id="6618" w:name="_Toc124151861"/>
      <w:bookmarkStart w:id="6619" w:name="_Toc124152381"/>
      <w:bookmarkStart w:id="6620" w:name="_Toc130396913"/>
      <w:bookmarkStart w:id="6621" w:name="_Toc130397433"/>
      <w:bookmarkStart w:id="6622" w:name="_Toc137558537"/>
      <w:bookmarkStart w:id="6623" w:name="_Toc138862362"/>
      <w:bookmarkStart w:id="6624" w:name="_Toc145532419"/>
      <w:bookmarkStart w:id="6625" w:name="_Toc163218832"/>
      <w:bookmarkStart w:id="6626" w:name="_Toc176702163"/>
      <w:bookmarkStart w:id="6627" w:name="_Toc216436067"/>
      <w:r w:rsidRPr="00BE5108">
        <w:rPr>
          <w:rFonts w:eastAsiaTheme="minorEastAsia"/>
        </w:rPr>
        <w:t>7.8.3</w:t>
      </w:r>
      <w:r w:rsidRPr="00BE5108">
        <w:rPr>
          <w:rFonts w:eastAsiaTheme="minorEastAsia"/>
        </w:rPr>
        <w:tab/>
        <w:t>Test purpose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28" w:name="_Toc73963026"/>
      <w:bookmarkStart w:id="6629" w:name="_Toc75260203"/>
      <w:bookmarkStart w:id="6630" w:name="_Toc75275745"/>
      <w:bookmarkStart w:id="6631" w:name="_Toc75276256"/>
      <w:bookmarkStart w:id="6632" w:name="_Toc76541755"/>
      <w:bookmarkStart w:id="6633" w:name="_Toc82437524"/>
      <w:bookmarkStart w:id="6634" w:name="_Toc89944890"/>
      <w:bookmarkStart w:id="6635" w:name="_Toc98753908"/>
      <w:bookmarkStart w:id="6636" w:name="_Toc106180894"/>
      <w:bookmarkStart w:id="6637" w:name="_Toc114150939"/>
      <w:bookmarkStart w:id="6638" w:name="_Toc124151342"/>
      <w:bookmarkStart w:id="6639" w:name="_Toc124151862"/>
      <w:bookmarkStart w:id="6640" w:name="_Toc124152382"/>
      <w:bookmarkStart w:id="6641" w:name="_Toc130396914"/>
      <w:bookmarkStart w:id="6642" w:name="_Toc130397434"/>
      <w:bookmarkStart w:id="6643" w:name="_Toc137558538"/>
      <w:bookmarkStart w:id="6644" w:name="_Toc138862363"/>
      <w:bookmarkStart w:id="6645" w:name="_Toc145532420"/>
      <w:bookmarkStart w:id="6646" w:name="_Toc163218833"/>
      <w:bookmarkStart w:id="6647" w:name="_Toc176702164"/>
      <w:bookmarkStart w:id="6648" w:name="_Toc216436068"/>
      <w:r w:rsidRPr="00BE5108">
        <w:rPr>
          <w:rFonts w:eastAsiaTheme="minorEastAsia"/>
        </w:rPr>
        <w:t>7.8.4</w:t>
      </w:r>
      <w:r w:rsidRPr="00BE5108">
        <w:rPr>
          <w:rFonts w:eastAsiaTheme="minorEastAsia"/>
        </w:rPr>
        <w:tab/>
        <w:t>Method of test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5E1D1932" w14:textId="77777777" w:rsidR="00C87888" w:rsidRPr="00BE5108" w:rsidRDefault="00C87888" w:rsidP="00C87888">
      <w:pPr>
        <w:pStyle w:val="Heading4"/>
        <w:rPr>
          <w:rFonts w:eastAsiaTheme="minorEastAsia"/>
        </w:rPr>
      </w:pPr>
      <w:bookmarkStart w:id="6649" w:name="_Toc73963027"/>
      <w:bookmarkStart w:id="6650" w:name="_Toc75260204"/>
      <w:bookmarkStart w:id="6651" w:name="_Toc75275746"/>
      <w:bookmarkStart w:id="6652" w:name="_Toc75276257"/>
      <w:bookmarkStart w:id="6653" w:name="_Toc76541756"/>
      <w:bookmarkStart w:id="6654" w:name="_Toc82437525"/>
      <w:bookmarkStart w:id="6655" w:name="_Toc89944891"/>
      <w:bookmarkStart w:id="6656" w:name="_Toc98753909"/>
      <w:bookmarkStart w:id="6657" w:name="_Toc106180895"/>
      <w:bookmarkStart w:id="6658" w:name="_Toc114150940"/>
      <w:bookmarkStart w:id="6659" w:name="_Toc124151343"/>
      <w:bookmarkStart w:id="6660" w:name="_Toc124151863"/>
      <w:bookmarkStart w:id="6661" w:name="_Toc124152383"/>
      <w:bookmarkStart w:id="6662" w:name="_Toc130396915"/>
      <w:bookmarkStart w:id="6663" w:name="_Toc130397435"/>
      <w:bookmarkStart w:id="6664" w:name="_Toc137558539"/>
      <w:bookmarkStart w:id="6665" w:name="_Toc138862364"/>
      <w:bookmarkStart w:id="6666" w:name="_Toc145532421"/>
      <w:bookmarkStart w:id="6667" w:name="_Toc163218834"/>
      <w:bookmarkStart w:id="6668" w:name="_Toc176702165"/>
      <w:bookmarkStart w:id="6669" w:name="_Toc216436069"/>
      <w:r w:rsidRPr="00BE5108">
        <w:rPr>
          <w:rFonts w:eastAsiaTheme="minorEastAsia"/>
        </w:rPr>
        <w:t>7.8.4.1</w:t>
      </w:r>
      <w:r w:rsidRPr="00BE5108">
        <w:rPr>
          <w:rFonts w:eastAsiaTheme="minorEastAsia"/>
        </w:rPr>
        <w:tab/>
        <w:t>Initial conditions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70" w:name="_Toc73963028"/>
      <w:bookmarkStart w:id="6671" w:name="_Toc75260205"/>
      <w:bookmarkStart w:id="6672" w:name="_Toc75275747"/>
      <w:bookmarkStart w:id="6673" w:name="_Toc75276258"/>
      <w:bookmarkStart w:id="6674" w:name="_Toc76541757"/>
      <w:bookmarkStart w:id="6675" w:name="_Toc82437526"/>
      <w:bookmarkStart w:id="6676" w:name="_Toc89944892"/>
      <w:bookmarkStart w:id="6677" w:name="_Toc98753910"/>
      <w:bookmarkStart w:id="6678" w:name="_Toc106180896"/>
      <w:bookmarkStart w:id="6679" w:name="_Toc114150941"/>
      <w:bookmarkStart w:id="6680" w:name="_Toc124151344"/>
      <w:bookmarkStart w:id="6681" w:name="_Toc124151864"/>
      <w:bookmarkStart w:id="6682" w:name="_Toc124152384"/>
      <w:bookmarkStart w:id="6683" w:name="_Toc130396916"/>
      <w:bookmarkStart w:id="6684" w:name="_Toc130397436"/>
      <w:bookmarkStart w:id="6685" w:name="_Toc137558540"/>
      <w:bookmarkStart w:id="6686" w:name="_Toc138862365"/>
      <w:bookmarkStart w:id="6687" w:name="_Toc145532422"/>
      <w:bookmarkStart w:id="6688" w:name="_Toc163218835"/>
      <w:bookmarkStart w:id="6689" w:name="_Toc176702166"/>
      <w:bookmarkStart w:id="6690" w:name="_Toc216436070"/>
      <w:r w:rsidRPr="00BE5108">
        <w:rPr>
          <w:rFonts w:eastAsiaTheme="minorEastAsia"/>
        </w:rPr>
        <w:t>7.8.4.2</w:t>
      </w:r>
      <w:r w:rsidRPr="00BE5108">
        <w:rPr>
          <w:rFonts w:eastAsiaTheme="minorEastAsia"/>
        </w:rPr>
        <w:tab/>
        <w:t>Procedure</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91" w:name="_Toc75260206"/>
      <w:bookmarkStart w:id="6692" w:name="_Toc75275748"/>
      <w:bookmarkStart w:id="6693" w:name="_Toc75276259"/>
      <w:bookmarkStart w:id="6694" w:name="_Toc76541758"/>
      <w:bookmarkStart w:id="6695" w:name="_Toc82437527"/>
      <w:bookmarkStart w:id="6696" w:name="_Toc89944893"/>
      <w:bookmarkStart w:id="6697" w:name="_Toc98753911"/>
      <w:bookmarkStart w:id="6698" w:name="_Toc106180897"/>
      <w:bookmarkStart w:id="6699" w:name="_Toc114150942"/>
      <w:bookmarkStart w:id="6700" w:name="_Toc124151345"/>
      <w:bookmarkStart w:id="6701" w:name="_Toc124151865"/>
      <w:bookmarkStart w:id="6702" w:name="_Toc124152385"/>
      <w:bookmarkStart w:id="6703" w:name="_Toc130396917"/>
      <w:bookmarkStart w:id="6704" w:name="_Toc130397437"/>
      <w:bookmarkStart w:id="6705" w:name="_Toc137558541"/>
      <w:bookmarkStart w:id="6706" w:name="_Toc138862366"/>
      <w:bookmarkStart w:id="6707" w:name="_Toc145532423"/>
      <w:bookmarkStart w:id="6708" w:name="_Toc163218836"/>
      <w:bookmarkStart w:id="6709" w:name="_Toc176702167"/>
      <w:bookmarkStart w:id="6710" w:name="_Toc73963029"/>
      <w:bookmarkStart w:id="6711" w:name="_Toc216436071"/>
      <w:r w:rsidRPr="00BE5108">
        <w:rPr>
          <w:rFonts w:eastAsiaTheme="minorEastAsia"/>
        </w:rPr>
        <w:t>7.8.5</w:t>
      </w:r>
      <w:r w:rsidRPr="00BE5108">
        <w:rPr>
          <w:rFonts w:eastAsiaTheme="minorEastAsia"/>
        </w:rPr>
        <w:tab/>
        <w:t>Test requirements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1"/>
      <w:r w:rsidRPr="00BE5108">
        <w:rPr>
          <w:rFonts w:eastAsia="SimSun" w:hint="eastAsia"/>
          <w:lang w:eastAsia="zh-CN"/>
        </w:rPr>
        <w:t xml:space="preserve"> </w:t>
      </w:r>
      <w:bookmarkEnd w:id="6710"/>
    </w:p>
    <w:p w14:paraId="6C26F7E8" w14:textId="77777777" w:rsidR="00C87888" w:rsidRPr="00BE5108" w:rsidRDefault="00C87888" w:rsidP="00431A0C">
      <w:pPr>
        <w:pStyle w:val="Heading4"/>
        <w:rPr>
          <w:rFonts w:eastAsiaTheme="minorEastAsia"/>
          <w:i/>
          <w:iCs/>
        </w:rPr>
      </w:pPr>
      <w:bookmarkStart w:id="6712" w:name="_Toc73963030"/>
      <w:bookmarkStart w:id="6713" w:name="_Toc75260207"/>
      <w:bookmarkStart w:id="6714" w:name="_Toc75275749"/>
      <w:bookmarkStart w:id="6715" w:name="_Toc75276260"/>
      <w:bookmarkStart w:id="6716" w:name="_Toc76541759"/>
      <w:bookmarkStart w:id="6717" w:name="_Toc82437528"/>
      <w:bookmarkStart w:id="6718" w:name="_Toc89944894"/>
      <w:bookmarkStart w:id="6719" w:name="_Toc98753912"/>
      <w:bookmarkStart w:id="6720" w:name="_Toc106180898"/>
      <w:bookmarkStart w:id="6721" w:name="_Toc114150943"/>
      <w:bookmarkStart w:id="6722" w:name="_Toc124151346"/>
      <w:bookmarkStart w:id="6723" w:name="_Toc124151866"/>
      <w:bookmarkStart w:id="6724" w:name="_Toc124152386"/>
      <w:bookmarkStart w:id="6725" w:name="_Toc130396918"/>
      <w:bookmarkStart w:id="6726" w:name="_Toc130397438"/>
      <w:bookmarkStart w:id="6727" w:name="_Toc137558542"/>
      <w:bookmarkStart w:id="6728" w:name="_Toc138862367"/>
      <w:bookmarkStart w:id="6729" w:name="_Toc145532424"/>
      <w:bookmarkStart w:id="6730" w:name="_Toc163218837"/>
      <w:bookmarkStart w:id="6731" w:name="_Toc176702168"/>
      <w:bookmarkStart w:id="6732" w:name="OLE_LINK7"/>
      <w:bookmarkStart w:id="6733" w:name="_Toc216436072"/>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3"/>
    </w:p>
    <w:bookmarkEnd w:id="673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34" w:name="_Toc73963031"/>
    </w:p>
    <w:p w14:paraId="3E03C1B2" w14:textId="474AEE30" w:rsidR="00EA6CFC" w:rsidRPr="00BE5108" w:rsidRDefault="00EA6CFC" w:rsidP="00556F11">
      <w:pPr>
        <w:pStyle w:val="Heading1"/>
        <w:rPr>
          <w:rFonts w:eastAsiaTheme="minorEastAsia"/>
        </w:rPr>
      </w:pPr>
      <w:bookmarkStart w:id="6735" w:name="_Toc75260208"/>
      <w:bookmarkStart w:id="6736" w:name="_Toc75275750"/>
      <w:bookmarkStart w:id="6737" w:name="_Toc75276261"/>
      <w:bookmarkStart w:id="6738" w:name="_Toc76541760"/>
      <w:bookmarkStart w:id="6739" w:name="_Toc82437529"/>
      <w:bookmarkStart w:id="6740" w:name="_Toc89944895"/>
      <w:bookmarkStart w:id="6741" w:name="_Toc98753913"/>
      <w:bookmarkStart w:id="6742" w:name="_Toc106180899"/>
      <w:bookmarkStart w:id="6743" w:name="_Toc114150944"/>
      <w:bookmarkStart w:id="6744" w:name="_Toc124151347"/>
      <w:bookmarkStart w:id="6745" w:name="_Toc124151867"/>
      <w:bookmarkStart w:id="6746" w:name="_Toc124152387"/>
      <w:bookmarkStart w:id="6747" w:name="_Toc130396919"/>
      <w:bookmarkStart w:id="6748" w:name="_Toc130397439"/>
      <w:bookmarkStart w:id="6749" w:name="_Toc137558543"/>
      <w:bookmarkStart w:id="6750" w:name="_Toc138862368"/>
      <w:bookmarkStart w:id="6751" w:name="_Toc145532425"/>
      <w:bookmarkStart w:id="6752" w:name="_Toc163218838"/>
      <w:bookmarkStart w:id="6753" w:name="_Toc176702169"/>
      <w:bookmarkStart w:id="6754" w:name="_Toc21643607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A30424F" w14:textId="6E874CAE" w:rsidR="00345ACA" w:rsidRPr="00BE5108" w:rsidRDefault="00345ACA" w:rsidP="00F22766">
      <w:pPr>
        <w:pStyle w:val="Heading2"/>
        <w:rPr>
          <w:rFonts w:eastAsiaTheme="minorEastAsia"/>
        </w:rPr>
      </w:pPr>
      <w:bookmarkStart w:id="6755" w:name="_Toc73963032"/>
      <w:bookmarkStart w:id="6756" w:name="_Toc75260209"/>
      <w:bookmarkStart w:id="6757" w:name="_Toc75275751"/>
      <w:bookmarkStart w:id="6758" w:name="_Toc75276262"/>
      <w:bookmarkStart w:id="6759" w:name="_Toc76541761"/>
      <w:bookmarkStart w:id="6760" w:name="_Toc82437530"/>
      <w:bookmarkStart w:id="6761" w:name="_Toc89944896"/>
      <w:bookmarkStart w:id="6762" w:name="_Toc98753914"/>
      <w:bookmarkStart w:id="6763" w:name="_Toc106180900"/>
      <w:bookmarkStart w:id="6764" w:name="_Toc114150945"/>
      <w:bookmarkStart w:id="6765" w:name="_Toc124151348"/>
      <w:bookmarkStart w:id="6766" w:name="_Toc124151868"/>
      <w:bookmarkStart w:id="6767" w:name="_Toc124152388"/>
      <w:bookmarkStart w:id="6768" w:name="_Toc130396920"/>
      <w:bookmarkStart w:id="6769" w:name="_Toc130397440"/>
      <w:bookmarkStart w:id="6770" w:name="_Toc137558544"/>
      <w:bookmarkStart w:id="6771" w:name="_Toc138862369"/>
      <w:bookmarkStart w:id="6772" w:name="_Toc145532426"/>
      <w:bookmarkStart w:id="6773" w:name="_Toc163218839"/>
      <w:bookmarkStart w:id="6774" w:name="_Toc176702170"/>
      <w:bookmarkStart w:id="6775" w:name="_Toc21643607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386CA020" w14:textId="77777777" w:rsidR="00345ACA" w:rsidRPr="00BE5108" w:rsidRDefault="00345ACA" w:rsidP="00345ACA">
      <w:pPr>
        <w:pStyle w:val="Heading3"/>
        <w:rPr>
          <w:rFonts w:eastAsiaTheme="minorEastAsia"/>
        </w:rPr>
      </w:pPr>
      <w:bookmarkStart w:id="6776" w:name="_Toc73963033"/>
      <w:bookmarkStart w:id="6777" w:name="_Toc75260210"/>
      <w:bookmarkStart w:id="6778" w:name="_Toc75275752"/>
      <w:bookmarkStart w:id="6779" w:name="_Toc75276263"/>
      <w:bookmarkStart w:id="6780" w:name="_Toc76541762"/>
      <w:bookmarkStart w:id="6781" w:name="_Toc82437531"/>
      <w:bookmarkStart w:id="6782" w:name="_Toc89944897"/>
      <w:bookmarkStart w:id="6783" w:name="_Toc98753915"/>
      <w:bookmarkStart w:id="6784" w:name="_Toc106180901"/>
      <w:bookmarkStart w:id="6785" w:name="_Toc114150946"/>
      <w:bookmarkStart w:id="6786" w:name="_Toc124151349"/>
      <w:bookmarkStart w:id="6787" w:name="_Toc124151869"/>
      <w:bookmarkStart w:id="6788" w:name="_Toc124152389"/>
      <w:bookmarkStart w:id="6789" w:name="_Toc130396921"/>
      <w:bookmarkStart w:id="6790" w:name="_Toc130397441"/>
      <w:bookmarkStart w:id="6791" w:name="_Toc137558545"/>
      <w:bookmarkStart w:id="6792" w:name="_Toc138862370"/>
      <w:bookmarkStart w:id="6793" w:name="_Toc145532427"/>
      <w:bookmarkStart w:id="6794" w:name="_Toc163218840"/>
      <w:bookmarkStart w:id="6795" w:name="_Toc176702171"/>
      <w:bookmarkStart w:id="6796" w:name="_Toc216436075"/>
      <w:r w:rsidRPr="00BE5108">
        <w:rPr>
          <w:rFonts w:eastAsiaTheme="minorEastAsia"/>
        </w:rPr>
        <w:t>8.1.1</w:t>
      </w:r>
      <w:r w:rsidRPr="00BE5108">
        <w:rPr>
          <w:rFonts w:eastAsiaTheme="minorEastAsia"/>
        </w:rPr>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A47B3C8" w14:textId="77777777" w:rsidR="00345ACA" w:rsidRPr="00BE5108" w:rsidRDefault="00345ACA" w:rsidP="00345ACA">
      <w:pPr>
        <w:pStyle w:val="Heading4"/>
        <w:rPr>
          <w:rFonts w:eastAsiaTheme="minorEastAsia"/>
        </w:rPr>
      </w:pPr>
      <w:bookmarkStart w:id="6797" w:name="_Toc73963034"/>
      <w:bookmarkStart w:id="6798" w:name="_Toc75260211"/>
      <w:bookmarkStart w:id="6799" w:name="_Toc75275753"/>
      <w:bookmarkStart w:id="6800" w:name="_Toc75276264"/>
      <w:bookmarkStart w:id="6801" w:name="_Toc76541763"/>
      <w:bookmarkStart w:id="6802" w:name="_Toc82437532"/>
      <w:bookmarkStart w:id="6803" w:name="_Toc89944898"/>
      <w:bookmarkStart w:id="6804" w:name="_Toc98753916"/>
      <w:bookmarkStart w:id="6805" w:name="_Toc106180902"/>
      <w:bookmarkStart w:id="6806" w:name="_Toc114150947"/>
      <w:bookmarkStart w:id="6807" w:name="_Toc124151350"/>
      <w:bookmarkStart w:id="6808" w:name="_Toc124151870"/>
      <w:bookmarkStart w:id="6809" w:name="_Toc124152390"/>
      <w:bookmarkStart w:id="6810" w:name="_Toc130396922"/>
      <w:bookmarkStart w:id="6811" w:name="_Toc130397442"/>
      <w:bookmarkStart w:id="6812" w:name="_Toc137558546"/>
      <w:bookmarkStart w:id="6813" w:name="_Toc138862371"/>
      <w:bookmarkStart w:id="6814" w:name="_Toc145532428"/>
      <w:bookmarkStart w:id="6815" w:name="_Toc163218841"/>
      <w:bookmarkStart w:id="6816" w:name="_Toc176702172"/>
      <w:bookmarkStart w:id="6817" w:name="_Toc216436076"/>
      <w:r w:rsidRPr="00BE5108">
        <w:rPr>
          <w:rFonts w:eastAsiaTheme="minorEastAsia"/>
        </w:rPr>
        <w:t>8.1.1.1</w:t>
      </w:r>
      <w:r w:rsidRPr="00BE5108">
        <w:rPr>
          <w:rFonts w:eastAsiaTheme="minorEastAsia"/>
        </w:rPr>
        <w:tab/>
        <w:t>Scope and definitions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18" w:name="_Toc73963035"/>
      <w:bookmarkStart w:id="6819" w:name="_Toc75260212"/>
      <w:bookmarkStart w:id="6820" w:name="_Toc75275754"/>
      <w:bookmarkStart w:id="6821" w:name="_Toc75276265"/>
      <w:bookmarkStart w:id="6822" w:name="_Toc76541764"/>
      <w:bookmarkStart w:id="6823" w:name="_Toc82437533"/>
      <w:bookmarkStart w:id="6824" w:name="_Toc89944899"/>
      <w:bookmarkStart w:id="6825" w:name="_Toc98753917"/>
      <w:bookmarkStart w:id="6826" w:name="_Toc106180903"/>
      <w:bookmarkStart w:id="6827" w:name="_Toc114150948"/>
      <w:bookmarkStart w:id="6828" w:name="_Toc124151351"/>
      <w:bookmarkStart w:id="6829" w:name="_Toc124151871"/>
      <w:bookmarkStart w:id="6830" w:name="_Toc124152391"/>
      <w:bookmarkStart w:id="6831" w:name="_Toc130396923"/>
      <w:bookmarkStart w:id="6832" w:name="_Toc130397443"/>
      <w:bookmarkStart w:id="6833" w:name="_Toc137558547"/>
      <w:bookmarkStart w:id="6834" w:name="_Toc138862372"/>
      <w:bookmarkStart w:id="6835" w:name="_Toc145532429"/>
      <w:bookmarkStart w:id="6836" w:name="_Toc163218842"/>
      <w:bookmarkStart w:id="6837" w:name="_Toc176702173"/>
      <w:bookmarkStart w:id="6838" w:name="_Toc216436077"/>
      <w:r w:rsidRPr="00BE5108">
        <w:rPr>
          <w:rFonts w:eastAsiaTheme="minorEastAsia"/>
          <w:lang w:eastAsia="ko-KR"/>
        </w:rPr>
        <w:t>8.1.1.2</w:t>
      </w:r>
      <w:r w:rsidRPr="00BE5108">
        <w:rPr>
          <w:rFonts w:eastAsiaTheme="minorEastAsia"/>
          <w:lang w:eastAsia="ko-KR"/>
        </w:rPr>
        <w:tab/>
        <w:t>Applicability rule</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603B178" w14:textId="77777777" w:rsidR="00345ACA" w:rsidRPr="00BE5108" w:rsidRDefault="00345ACA" w:rsidP="00345ACA">
      <w:pPr>
        <w:pStyle w:val="Heading5"/>
        <w:rPr>
          <w:rFonts w:eastAsiaTheme="minorEastAsia"/>
        </w:rPr>
      </w:pPr>
      <w:bookmarkStart w:id="6839" w:name="_Toc73963036"/>
      <w:bookmarkStart w:id="6840" w:name="_Toc75260213"/>
      <w:bookmarkStart w:id="6841" w:name="_Toc75275755"/>
      <w:bookmarkStart w:id="6842" w:name="_Toc75276266"/>
      <w:bookmarkStart w:id="6843" w:name="_Toc76541765"/>
      <w:bookmarkStart w:id="6844" w:name="_Toc82437534"/>
      <w:bookmarkStart w:id="6845" w:name="_Toc89944900"/>
      <w:bookmarkStart w:id="6846" w:name="_Toc98753918"/>
      <w:bookmarkStart w:id="6847" w:name="_Toc106180904"/>
      <w:bookmarkStart w:id="6848" w:name="_Toc114150949"/>
      <w:bookmarkStart w:id="6849" w:name="_Toc124151352"/>
      <w:bookmarkStart w:id="6850" w:name="_Toc124151872"/>
      <w:bookmarkStart w:id="6851" w:name="_Toc124152392"/>
      <w:bookmarkStart w:id="6852" w:name="_Toc130396924"/>
      <w:bookmarkStart w:id="6853" w:name="_Toc130397444"/>
      <w:bookmarkStart w:id="6854" w:name="_Toc137558548"/>
      <w:bookmarkStart w:id="6855" w:name="_Toc138862373"/>
      <w:bookmarkStart w:id="6856" w:name="_Toc145532430"/>
      <w:bookmarkStart w:id="6857" w:name="_Toc163218843"/>
      <w:bookmarkStart w:id="6858" w:name="_Toc176702174"/>
      <w:bookmarkStart w:id="6859" w:name="_Toc216436078"/>
      <w:r w:rsidRPr="00BE5108">
        <w:rPr>
          <w:rFonts w:eastAsiaTheme="minorEastAsia"/>
        </w:rPr>
        <w:t>8.1.1.2.1</w:t>
      </w:r>
      <w:r w:rsidRPr="00BE5108">
        <w:rPr>
          <w:rFonts w:eastAsiaTheme="minorEastAsia"/>
        </w:rPr>
        <w:tab/>
        <w:t>General</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860" w:name="_Toc73963037"/>
      <w:bookmarkStart w:id="6861" w:name="_Toc75260214"/>
      <w:bookmarkStart w:id="6862" w:name="_Toc75275756"/>
      <w:bookmarkStart w:id="6863" w:name="_Toc75276267"/>
      <w:bookmarkStart w:id="6864" w:name="_Toc76541766"/>
      <w:bookmarkStart w:id="6865" w:name="_Toc82437535"/>
      <w:bookmarkStart w:id="6866" w:name="_Toc89944901"/>
      <w:bookmarkStart w:id="6867" w:name="_Toc98753919"/>
      <w:bookmarkStart w:id="6868" w:name="_Toc106180905"/>
      <w:bookmarkStart w:id="6869" w:name="_Toc114150950"/>
      <w:bookmarkStart w:id="6870" w:name="_Toc124151353"/>
      <w:bookmarkStart w:id="6871" w:name="_Toc124151873"/>
      <w:bookmarkStart w:id="6872" w:name="_Toc124152393"/>
      <w:bookmarkStart w:id="6873" w:name="_Toc130396925"/>
      <w:bookmarkStart w:id="6874" w:name="_Toc130397445"/>
      <w:bookmarkStart w:id="6875" w:name="_Toc137558549"/>
      <w:bookmarkStart w:id="6876" w:name="_Toc138862374"/>
      <w:bookmarkStart w:id="6877" w:name="_Toc145532431"/>
      <w:bookmarkStart w:id="6878" w:name="_Toc163218844"/>
      <w:bookmarkStart w:id="6879" w:name="_Toc176702175"/>
      <w:bookmarkStart w:id="6880" w:name="_Toc21643607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lastRenderedPageBreak/>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81" w:name="_Toc73963038"/>
      <w:bookmarkStart w:id="6882" w:name="_Toc75260215"/>
      <w:bookmarkStart w:id="6883" w:name="_Toc75275757"/>
      <w:bookmarkStart w:id="6884" w:name="_Toc75276268"/>
      <w:bookmarkStart w:id="6885" w:name="_Toc76541767"/>
      <w:bookmarkStart w:id="6886" w:name="_Toc82437536"/>
      <w:bookmarkStart w:id="6887" w:name="_Toc89944902"/>
      <w:bookmarkStart w:id="6888" w:name="_Toc98753920"/>
      <w:bookmarkStart w:id="6889" w:name="_Toc106180906"/>
      <w:bookmarkStart w:id="6890" w:name="_Toc114150951"/>
      <w:bookmarkStart w:id="6891" w:name="_Toc124151354"/>
      <w:bookmarkStart w:id="6892" w:name="_Toc124151874"/>
      <w:bookmarkStart w:id="6893" w:name="_Toc124152394"/>
      <w:bookmarkStart w:id="6894" w:name="_Toc130396926"/>
      <w:bookmarkStart w:id="6895" w:name="_Toc130397446"/>
      <w:bookmarkStart w:id="6896" w:name="_Toc137558550"/>
      <w:bookmarkStart w:id="6897" w:name="_Toc138862375"/>
      <w:bookmarkStart w:id="6898" w:name="_Toc145532432"/>
      <w:bookmarkStart w:id="6899" w:name="_Toc163218845"/>
      <w:bookmarkStart w:id="6900" w:name="_Toc176702176"/>
      <w:bookmarkStart w:id="6901" w:name="_Toc21643608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902" w:name="_Toc75260216"/>
      <w:bookmarkStart w:id="6903" w:name="_Toc75275758"/>
      <w:bookmarkStart w:id="6904" w:name="_Toc75276269"/>
      <w:bookmarkStart w:id="6905" w:name="_Toc76541768"/>
      <w:bookmarkStart w:id="6906" w:name="_Toc82437537"/>
      <w:bookmarkStart w:id="6907" w:name="_Toc89944903"/>
      <w:bookmarkStart w:id="6908" w:name="_Toc98753921"/>
      <w:bookmarkStart w:id="6909" w:name="_Toc106180907"/>
      <w:bookmarkStart w:id="6910" w:name="_Toc114150952"/>
      <w:bookmarkStart w:id="6911" w:name="_Toc124151355"/>
      <w:bookmarkStart w:id="6912" w:name="_Toc124151875"/>
      <w:bookmarkStart w:id="6913" w:name="_Toc124152395"/>
      <w:bookmarkStart w:id="6914" w:name="_Toc130396927"/>
      <w:bookmarkStart w:id="6915" w:name="_Toc130397447"/>
      <w:bookmarkStart w:id="6916" w:name="_Toc137558551"/>
      <w:bookmarkStart w:id="6917" w:name="_Toc138862376"/>
      <w:bookmarkStart w:id="6918" w:name="_Toc145532433"/>
      <w:bookmarkStart w:id="6919" w:name="_Toc163218846"/>
      <w:bookmarkStart w:id="6920" w:name="_Toc176702177"/>
      <w:bookmarkStart w:id="6921" w:name="_Toc73963039"/>
      <w:bookmarkStart w:id="6922" w:name="_Toc21643608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2"/>
      <w:r w:rsidRPr="00BE5108">
        <w:rPr>
          <w:rFonts w:eastAsiaTheme="minorEastAsia"/>
          <w:snapToGrid w:val="0"/>
          <w:lang w:eastAsia="zh-CN"/>
        </w:rPr>
        <w:t xml:space="preserve"> </w:t>
      </w:r>
      <w:bookmarkEnd w:id="692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lastRenderedPageBreak/>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23" w:name="_Toc73963040"/>
      <w:bookmarkStart w:id="6924" w:name="_Toc75260217"/>
      <w:bookmarkStart w:id="6925" w:name="_Toc75275759"/>
      <w:bookmarkStart w:id="6926" w:name="_Toc75276270"/>
      <w:bookmarkStart w:id="6927" w:name="_Toc76541769"/>
      <w:bookmarkStart w:id="6928" w:name="_Toc82437538"/>
      <w:bookmarkStart w:id="6929" w:name="_Toc89944904"/>
      <w:bookmarkStart w:id="6930" w:name="_Toc98753922"/>
      <w:bookmarkStart w:id="6931" w:name="_Toc106180908"/>
      <w:bookmarkStart w:id="6932" w:name="_Toc114150953"/>
      <w:bookmarkStart w:id="6933" w:name="_Toc124151356"/>
      <w:bookmarkStart w:id="6934" w:name="_Toc124151876"/>
      <w:bookmarkStart w:id="6935" w:name="_Toc124152396"/>
      <w:bookmarkStart w:id="6936" w:name="_Toc130396928"/>
      <w:bookmarkStart w:id="6937" w:name="_Toc130397448"/>
      <w:bookmarkStart w:id="6938" w:name="_Toc137558552"/>
      <w:bookmarkStart w:id="6939" w:name="_Toc138862377"/>
      <w:bookmarkStart w:id="6940" w:name="_Toc145532434"/>
      <w:bookmarkStart w:id="6941" w:name="_Toc163218847"/>
      <w:bookmarkStart w:id="6942" w:name="_Toc176702178"/>
      <w:bookmarkStart w:id="6943" w:name="_Toc216436082"/>
      <w:r w:rsidRPr="00BE5108">
        <w:rPr>
          <w:rFonts w:eastAsiaTheme="minorEastAsia"/>
        </w:rPr>
        <w:t>8.1.2</w:t>
      </w:r>
      <w:r w:rsidRPr="00BE5108">
        <w:rPr>
          <w:rFonts w:eastAsiaTheme="minorEastAsia"/>
        </w:rPr>
        <w:tab/>
        <w:t>Performance requirements for PUSCH</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1B95CACE" w14:textId="77777777" w:rsidR="00345ACA" w:rsidRPr="00BE5108" w:rsidRDefault="00345ACA" w:rsidP="00345ACA">
      <w:pPr>
        <w:pStyle w:val="Heading4"/>
        <w:rPr>
          <w:rFonts w:eastAsia="MS Mincho"/>
        </w:rPr>
      </w:pPr>
      <w:bookmarkStart w:id="6944" w:name="_Toc73963041"/>
      <w:bookmarkStart w:id="6945" w:name="_Toc75260218"/>
      <w:bookmarkStart w:id="6946" w:name="_Toc75275760"/>
      <w:bookmarkStart w:id="6947" w:name="_Toc75276271"/>
      <w:bookmarkStart w:id="6948" w:name="_Toc76541770"/>
      <w:bookmarkStart w:id="6949" w:name="_Toc82437539"/>
      <w:bookmarkStart w:id="6950" w:name="_Toc89944905"/>
      <w:bookmarkStart w:id="6951" w:name="_Toc98753923"/>
      <w:bookmarkStart w:id="6952" w:name="_Toc106180909"/>
      <w:bookmarkStart w:id="6953" w:name="_Toc114150954"/>
      <w:bookmarkStart w:id="6954" w:name="_Toc124151357"/>
      <w:bookmarkStart w:id="6955" w:name="_Toc124151877"/>
      <w:bookmarkStart w:id="6956" w:name="_Toc124152397"/>
      <w:bookmarkStart w:id="6957" w:name="_Toc130396929"/>
      <w:bookmarkStart w:id="6958" w:name="_Toc130397449"/>
      <w:bookmarkStart w:id="6959" w:name="_Toc137558553"/>
      <w:bookmarkStart w:id="6960" w:name="_Toc138862378"/>
      <w:bookmarkStart w:id="6961" w:name="_Toc145532435"/>
      <w:bookmarkStart w:id="6962" w:name="_Toc163218848"/>
      <w:bookmarkStart w:id="6963" w:name="_Toc176702179"/>
      <w:bookmarkStart w:id="6964" w:name="_Toc216436083"/>
      <w:r w:rsidRPr="00BE5108">
        <w:rPr>
          <w:rFonts w:eastAsia="MS Mincho"/>
        </w:rPr>
        <w:t>8.1.2.1</w:t>
      </w:r>
      <w:r w:rsidRPr="00BE5108">
        <w:rPr>
          <w:rFonts w:eastAsia="MS Mincho"/>
        </w:rPr>
        <w:tab/>
        <w:t>Performance requirements for PUSCH with transform precoding disabled</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C920997" w14:textId="77777777" w:rsidR="00345ACA" w:rsidRPr="00BE5108" w:rsidRDefault="00345ACA" w:rsidP="00345ACA">
      <w:pPr>
        <w:pStyle w:val="Heading5"/>
        <w:rPr>
          <w:rFonts w:eastAsiaTheme="minorEastAsia"/>
        </w:rPr>
      </w:pPr>
      <w:bookmarkStart w:id="6965" w:name="_Toc73963042"/>
      <w:bookmarkStart w:id="6966" w:name="_Toc75260219"/>
      <w:bookmarkStart w:id="6967" w:name="_Toc75275761"/>
      <w:bookmarkStart w:id="6968" w:name="_Toc75276272"/>
      <w:bookmarkStart w:id="6969" w:name="_Toc76541771"/>
      <w:bookmarkStart w:id="6970" w:name="_Toc82437540"/>
      <w:bookmarkStart w:id="6971" w:name="_Toc89944906"/>
      <w:bookmarkStart w:id="6972" w:name="_Toc98753924"/>
      <w:bookmarkStart w:id="6973" w:name="_Toc106180910"/>
      <w:bookmarkStart w:id="6974" w:name="_Toc114150955"/>
      <w:bookmarkStart w:id="6975" w:name="_Toc124151358"/>
      <w:bookmarkStart w:id="6976" w:name="_Toc124151878"/>
      <w:bookmarkStart w:id="6977" w:name="_Toc124152398"/>
      <w:bookmarkStart w:id="6978" w:name="_Toc130396930"/>
      <w:bookmarkStart w:id="6979" w:name="_Toc130397450"/>
      <w:bookmarkStart w:id="6980" w:name="_Toc137558554"/>
      <w:bookmarkStart w:id="6981" w:name="_Toc138862379"/>
      <w:bookmarkStart w:id="6982" w:name="_Toc145532436"/>
      <w:bookmarkStart w:id="6983" w:name="_Toc163218849"/>
      <w:bookmarkStart w:id="6984" w:name="_Toc176702180"/>
      <w:bookmarkStart w:id="6985" w:name="_Toc216436084"/>
      <w:r w:rsidRPr="00BE5108">
        <w:rPr>
          <w:rFonts w:eastAsiaTheme="minorEastAsia"/>
        </w:rPr>
        <w:t>8.1.2.1.1</w:t>
      </w:r>
      <w:r w:rsidRPr="00BE5108">
        <w:rPr>
          <w:rFonts w:eastAsiaTheme="minorEastAsia"/>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86" w:name="_Toc73963043"/>
      <w:bookmarkStart w:id="6987" w:name="_Toc75260220"/>
      <w:bookmarkStart w:id="6988" w:name="_Toc75275762"/>
      <w:bookmarkStart w:id="6989" w:name="_Toc75276273"/>
      <w:bookmarkStart w:id="6990" w:name="_Toc76541772"/>
      <w:bookmarkStart w:id="6991" w:name="_Toc82437541"/>
      <w:bookmarkStart w:id="6992" w:name="_Toc89944907"/>
      <w:bookmarkStart w:id="6993" w:name="_Toc98753925"/>
      <w:bookmarkStart w:id="6994" w:name="_Toc106180911"/>
      <w:bookmarkStart w:id="6995" w:name="_Toc114150956"/>
      <w:bookmarkStart w:id="6996" w:name="_Toc124151359"/>
      <w:bookmarkStart w:id="6997" w:name="_Toc124151879"/>
      <w:bookmarkStart w:id="6998" w:name="_Toc124152399"/>
      <w:bookmarkStart w:id="6999" w:name="_Toc130396931"/>
      <w:bookmarkStart w:id="7000" w:name="_Toc130397451"/>
      <w:bookmarkStart w:id="7001" w:name="_Toc137558555"/>
      <w:bookmarkStart w:id="7002" w:name="_Toc138862380"/>
      <w:bookmarkStart w:id="7003" w:name="_Toc145532437"/>
      <w:bookmarkStart w:id="7004" w:name="_Toc163218850"/>
      <w:bookmarkStart w:id="7005" w:name="_Toc176702181"/>
      <w:bookmarkStart w:id="7006" w:name="_Toc216436085"/>
      <w:r w:rsidRPr="00BE5108">
        <w:rPr>
          <w:rFonts w:eastAsiaTheme="minorEastAsia"/>
        </w:rPr>
        <w:t>8.1.2.1.2</w:t>
      </w:r>
      <w:r w:rsidRPr="00BE5108">
        <w:rPr>
          <w:rFonts w:eastAsiaTheme="minorEastAsia"/>
        </w:rPr>
        <w:tab/>
        <w:t>Minimum requirement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7007" w:name="_Toc73963044"/>
      <w:bookmarkStart w:id="7008" w:name="_Toc75260221"/>
      <w:bookmarkStart w:id="7009" w:name="_Toc75275763"/>
      <w:bookmarkStart w:id="7010" w:name="_Toc75276274"/>
      <w:bookmarkStart w:id="7011" w:name="_Toc76541773"/>
      <w:bookmarkStart w:id="7012" w:name="_Toc82437542"/>
      <w:bookmarkStart w:id="7013" w:name="_Toc89944908"/>
      <w:bookmarkStart w:id="7014" w:name="_Toc98753926"/>
      <w:bookmarkStart w:id="7015" w:name="_Toc106180912"/>
      <w:bookmarkStart w:id="7016" w:name="_Toc114150957"/>
      <w:bookmarkStart w:id="7017" w:name="_Toc124151360"/>
      <w:bookmarkStart w:id="7018" w:name="_Toc124151880"/>
      <w:bookmarkStart w:id="7019" w:name="_Toc124152400"/>
      <w:bookmarkStart w:id="7020" w:name="_Toc130396932"/>
      <w:bookmarkStart w:id="7021" w:name="_Toc130397452"/>
      <w:bookmarkStart w:id="7022" w:name="_Toc137558556"/>
      <w:bookmarkStart w:id="7023" w:name="_Toc138862381"/>
      <w:bookmarkStart w:id="7024" w:name="_Toc145532438"/>
      <w:bookmarkStart w:id="7025" w:name="_Toc163218851"/>
      <w:bookmarkStart w:id="7026" w:name="_Toc176702182"/>
      <w:bookmarkStart w:id="7027" w:name="_Toc216436086"/>
      <w:r w:rsidRPr="00BE5108">
        <w:rPr>
          <w:rFonts w:eastAsiaTheme="minorEastAsia"/>
        </w:rPr>
        <w:t>8.1.2.1.3</w:t>
      </w:r>
      <w:r w:rsidRPr="00BE5108">
        <w:rPr>
          <w:rFonts w:eastAsiaTheme="minorEastAsia"/>
        </w:rPr>
        <w:tab/>
        <w:t>Test purpose</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28" w:name="_Toc73963045"/>
      <w:bookmarkStart w:id="7029" w:name="_Toc75260222"/>
      <w:bookmarkStart w:id="7030" w:name="_Toc75275764"/>
      <w:bookmarkStart w:id="7031" w:name="_Toc75276275"/>
      <w:bookmarkStart w:id="7032" w:name="_Toc76541774"/>
      <w:bookmarkStart w:id="7033" w:name="_Toc82437543"/>
      <w:bookmarkStart w:id="7034" w:name="_Toc89944909"/>
      <w:bookmarkStart w:id="7035" w:name="_Toc98753927"/>
      <w:bookmarkStart w:id="7036" w:name="_Toc106180913"/>
      <w:bookmarkStart w:id="7037" w:name="_Toc114150958"/>
      <w:bookmarkStart w:id="7038" w:name="_Toc124151361"/>
      <w:bookmarkStart w:id="7039" w:name="_Toc124151881"/>
      <w:bookmarkStart w:id="7040" w:name="_Toc124152401"/>
      <w:bookmarkStart w:id="7041" w:name="_Toc130396933"/>
      <w:bookmarkStart w:id="7042" w:name="_Toc130397453"/>
      <w:bookmarkStart w:id="7043" w:name="_Toc137558557"/>
      <w:bookmarkStart w:id="7044" w:name="_Toc138862382"/>
      <w:bookmarkStart w:id="7045" w:name="_Toc145532439"/>
      <w:bookmarkStart w:id="7046" w:name="_Toc163218852"/>
      <w:bookmarkStart w:id="7047" w:name="_Toc176702183"/>
      <w:bookmarkStart w:id="7048" w:name="_Toc216436087"/>
      <w:r w:rsidRPr="00BE5108">
        <w:rPr>
          <w:rFonts w:eastAsiaTheme="minorEastAsia"/>
        </w:rPr>
        <w:t>8.1.2.1.4</w:t>
      </w:r>
      <w:r w:rsidRPr="00BE5108">
        <w:rPr>
          <w:rFonts w:eastAsiaTheme="minorEastAsia"/>
        </w:rPr>
        <w:tab/>
        <w:t>Method of test</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49" w:name="_Toc73963046"/>
      <w:bookmarkStart w:id="7050" w:name="_Toc75260223"/>
      <w:bookmarkStart w:id="7051" w:name="_Toc75275765"/>
      <w:bookmarkStart w:id="7052" w:name="_Toc75276276"/>
      <w:bookmarkStart w:id="7053" w:name="_Toc76541775"/>
      <w:bookmarkStart w:id="7054" w:name="_Toc82437544"/>
      <w:bookmarkStart w:id="7055" w:name="_Toc89944910"/>
      <w:bookmarkStart w:id="7056" w:name="_Toc98753928"/>
      <w:bookmarkStart w:id="7057" w:name="_Toc106180914"/>
      <w:bookmarkStart w:id="7058" w:name="_Toc114150959"/>
      <w:bookmarkStart w:id="7059" w:name="_Toc124151362"/>
      <w:bookmarkStart w:id="7060" w:name="_Toc124151882"/>
      <w:bookmarkStart w:id="7061" w:name="_Toc124152402"/>
      <w:bookmarkStart w:id="7062" w:name="_Toc130396934"/>
      <w:bookmarkStart w:id="7063" w:name="_Toc130397454"/>
      <w:bookmarkStart w:id="7064" w:name="_Toc137558558"/>
      <w:bookmarkStart w:id="7065" w:name="_Toc138862383"/>
      <w:bookmarkStart w:id="7066" w:name="_Toc145532440"/>
      <w:bookmarkStart w:id="7067" w:name="_Toc163218853"/>
      <w:bookmarkStart w:id="7068" w:name="_Toc176702184"/>
      <w:bookmarkStart w:id="7069" w:name="_Toc216436088"/>
      <w:r w:rsidRPr="00BE5108">
        <w:rPr>
          <w:rFonts w:eastAsiaTheme="minorEastAsia"/>
        </w:rPr>
        <w:t>8.1.2.1.5</w:t>
      </w:r>
      <w:r w:rsidRPr="00BE5108">
        <w:rPr>
          <w:rFonts w:eastAsiaTheme="minorEastAsia"/>
        </w:rPr>
        <w:tab/>
        <w:t>Test requirement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70" w:name="_Toc73963047"/>
      <w:bookmarkStart w:id="7071" w:name="_Toc75260224"/>
      <w:bookmarkStart w:id="7072" w:name="_Toc75275766"/>
      <w:bookmarkStart w:id="7073" w:name="_Toc75276277"/>
      <w:bookmarkStart w:id="7074" w:name="_Toc76541776"/>
      <w:bookmarkStart w:id="7075" w:name="_Toc82437545"/>
      <w:bookmarkStart w:id="7076" w:name="_Toc89944911"/>
      <w:bookmarkStart w:id="7077" w:name="_Toc98753929"/>
      <w:bookmarkStart w:id="7078" w:name="_Toc106180915"/>
      <w:bookmarkStart w:id="7079" w:name="_Toc114150960"/>
      <w:bookmarkStart w:id="7080" w:name="_Toc124151363"/>
      <w:bookmarkStart w:id="7081" w:name="_Toc124151883"/>
      <w:bookmarkStart w:id="7082" w:name="_Toc124152403"/>
      <w:bookmarkStart w:id="7083" w:name="_Toc130396935"/>
      <w:bookmarkStart w:id="7084" w:name="_Toc130397455"/>
      <w:bookmarkStart w:id="7085" w:name="_Toc137558559"/>
      <w:bookmarkStart w:id="7086" w:name="_Toc138862384"/>
      <w:bookmarkStart w:id="7087" w:name="_Toc145532441"/>
      <w:bookmarkStart w:id="7088" w:name="_Toc163218854"/>
      <w:bookmarkStart w:id="7089" w:name="_Toc176702185"/>
      <w:bookmarkStart w:id="7090" w:name="_Toc216436089"/>
      <w:r w:rsidRPr="00BE5108">
        <w:rPr>
          <w:rFonts w:eastAsia="MS Mincho"/>
        </w:rPr>
        <w:t>8.1.2.2</w:t>
      </w:r>
      <w:r w:rsidRPr="00BE5108">
        <w:rPr>
          <w:rFonts w:eastAsia="MS Mincho"/>
        </w:rPr>
        <w:tab/>
        <w:t>Performance requirements for PUSCH with transform precoding enabled</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E57CE7F" w14:textId="77777777" w:rsidR="00345ACA" w:rsidRPr="00BE5108" w:rsidRDefault="00345ACA" w:rsidP="00345ACA">
      <w:pPr>
        <w:pStyle w:val="Heading5"/>
        <w:rPr>
          <w:rFonts w:eastAsiaTheme="minorEastAsia"/>
        </w:rPr>
      </w:pPr>
      <w:bookmarkStart w:id="7091" w:name="_Toc73963048"/>
      <w:bookmarkStart w:id="7092" w:name="_Toc75260225"/>
      <w:bookmarkStart w:id="7093" w:name="_Toc75275767"/>
      <w:bookmarkStart w:id="7094" w:name="_Toc75276278"/>
      <w:bookmarkStart w:id="7095" w:name="_Toc76541777"/>
      <w:bookmarkStart w:id="7096" w:name="_Toc82437546"/>
      <w:bookmarkStart w:id="7097" w:name="_Toc89944912"/>
      <w:bookmarkStart w:id="7098" w:name="_Toc98753930"/>
      <w:bookmarkStart w:id="7099" w:name="_Toc106180916"/>
      <w:bookmarkStart w:id="7100" w:name="_Toc114150961"/>
      <w:bookmarkStart w:id="7101" w:name="_Toc124151364"/>
      <w:bookmarkStart w:id="7102" w:name="_Toc124151884"/>
      <w:bookmarkStart w:id="7103" w:name="_Toc124152404"/>
      <w:bookmarkStart w:id="7104" w:name="_Toc130396936"/>
      <w:bookmarkStart w:id="7105" w:name="_Toc130397456"/>
      <w:bookmarkStart w:id="7106" w:name="_Toc137558560"/>
      <w:bookmarkStart w:id="7107" w:name="_Toc138862385"/>
      <w:bookmarkStart w:id="7108" w:name="_Toc145532442"/>
      <w:bookmarkStart w:id="7109" w:name="_Toc163218855"/>
      <w:bookmarkStart w:id="7110" w:name="_Toc176702186"/>
      <w:bookmarkStart w:id="7111" w:name="_Toc216436090"/>
      <w:r w:rsidRPr="00BE5108">
        <w:rPr>
          <w:rFonts w:eastAsiaTheme="minorEastAsia"/>
        </w:rPr>
        <w:t>8.1.2.2.1</w:t>
      </w:r>
      <w:r w:rsidRPr="00BE5108">
        <w:rPr>
          <w:rFonts w:eastAsiaTheme="minorEastAsia"/>
        </w:rPr>
        <w:tab/>
        <w:t>Definition and applicability</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112" w:name="_Toc73963049"/>
      <w:bookmarkStart w:id="7113" w:name="_Toc75260226"/>
      <w:bookmarkStart w:id="7114" w:name="_Toc75275768"/>
      <w:bookmarkStart w:id="7115" w:name="_Toc75276279"/>
      <w:bookmarkStart w:id="7116" w:name="_Toc76541778"/>
      <w:bookmarkStart w:id="7117" w:name="_Toc82437547"/>
      <w:bookmarkStart w:id="7118" w:name="_Toc89944913"/>
      <w:bookmarkStart w:id="7119" w:name="_Toc98753931"/>
      <w:bookmarkStart w:id="7120" w:name="_Toc106180917"/>
      <w:bookmarkStart w:id="7121" w:name="_Toc114150962"/>
      <w:bookmarkStart w:id="7122" w:name="_Toc124151365"/>
      <w:bookmarkStart w:id="7123" w:name="_Toc124151885"/>
      <w:bookmarkStart w:id="7124" w:name="_Toc124152405"/>
      <w:bookmarkStart w:id="7125" w:name="_Toc130396937"/>
      <w:bookmarkStart w:id="7126" w:name="_Toc130397457"/>
      <w:bookmarkStart w:id="7127" w:name="_Toc137558561"/>
      <w:bookmarkStart w:id="7128" w:name="_Toc138862386"/>
      <w:bookmarkStart w:id="7129" w:name="_Toc145532443"/>
      <w:bookmarkStart w:id="7130" w:name="_Toc163218856"/>
      <w:bookmarkStart w:id="7131" w:name="_Toc176702187"/>
      <w:bookmarkStart w:id="7132" w:name="_Toc216436091"/>
      <w:r w:rsidRPr="00BE5108">
        <w:rPr>
          <w:rFonts w:eastAsiaTheme="minorEastAsia"/>
        </w:rPr>
        <w:t>8.1.2.2.2</w:t>
      </w:r>
      <w:r w:rsidRPr="00BE5108">
        <w:rPr>
          <w:rFonts w:eastAsiaTheme="minorEastAsia"/>
        </w:rPr>
        <w:tab/>
        <w:t>Minimum requirement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33" w:name="_Toc73963050"/>
      <w:bookmarkStart w:id="7134" w:name="_Toc75260227"/>
      <w:bookmarkStart w:id="7135" w:name="_Toc75275769"/>
      <w:bookmarkStart w:id="7136" w:name="_Toc75276280"/>
      <w:bookmarkStart w:id="7137" w:name="_Toc76541779"/>
      <w:bookmarkStart w:id="7138" w:name="_Toc82437548"/>
      <w:bookmarkStart w:id="7139" w:name="_Toc89944914"/>
      <w:bookmarkStart w:id="7140" w:name="_Toc98753932"/>
      <w:bookmarkStart w:id="7141" w:name="_Toc106180918"/>
      <w:bookmarkStart w:id="7142" w:name="_Toc114150963"/>
      <w:bookmarkStart w:id="7143" w:name="_Toc124151366"/>
      <w:bookmarkStart w:id="7144" w:name="_Toc124151886"/>
      <w:bookmarkStart w:id="7145" w:name="_Toc124152406"/>
      <w:bookmarkStart w:id="7146" w:name="_Toc130396938"/>
      <w:bookmarkStart w:id="7147" w:name="_Toc130397458"/>
      <w:bookmarkStart w:id="7148" w:name="_Toc137558562"/>
      <w:bookmarkStart w:id="7149" w:name="_Toc138862387"/>
      <w:bookmarkStart w:id="7150" w:name="_Toc145532444"/>
      <w:bookmarkStart w:id="7151" w:name="_Toc163218857"/>
      <w:bookmarkStart w:id="7152" w:name="_Toc176702188"/>
      <w:bookmarkStart w:id="7153" w:name="_Toc216436092"/>
      <w:r w:rsidRPr="00BE5108">
        <w:rPr>
          <w:rFonts w:eastAsiaTheme="minorEastAsia"/>
        </w:rPr>
        <w:lastRenderedPageBreak/>
        <w:t>8.1.2.2.3</w:t>
      </w:r>
      <w:r w:rsidRPr="00BE5108">
        <w:rPr>
          <w:rFonts w:eastAsiaTheme="minorEastAsia"/>
        </w:rPr>
        <w:tab/>
        <w:t>Test purpose</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54" w:name="_Toc73963051"/>
      <w:bookmarkStart w:id="7155" w:name="_Toc75260228"/>
      <w:bookmarkStart w:id="7156" w:name="_Toc75275770"/>
      <w:bookmarkStart w:id="7157" w:name="_Toc75276281"/>
      <w:bookmarkStart w:id="7158" w:name="_Toc76541780"/>
      <w:bookmarkStart w:id="7159" w:name="_Toc82437549"/>
      <w:bookmarkStart w:id="7160" w:name="_Toc89944915"/>
      <w:bookmarkStart w:id="7161" w:name="_Toc98753933"/>
      <w:bookmarkStart w:id="7162" w:name="_Toc106180919"/>
      <w:bookmarkStart w:id="7163" w:name="_Toc114150964"/>
      <w:bookmarkStart w:id="7164" w:name="_Toc124151367"/>
      <w:bookmarkStart w:id="7165" w:name="_Toc124151887"/>
      <w:bookmarkStart w:id="7166" w:name="_Toc124152407"/>
      <w:bookmarkStart w:id="7167" w:name="_Toc130396939"/>
      <w:bookmarkStart w:id="7168" w:name="_Toc130397459"/>
      <w:bookmarkStart w:id="7169" w:name="_Toc137558563"/>
      <w:bookmarkStart w:id="7170" w:name="_Toc138862388"/>
      <w:bookmarkStart w:id="7171" w:name="_Toc145532445"/>
      <w:bookmarkStart w:id="7172" w:name="_Toc163218858"/>
      <w:bookmarkStart w:id="7173" w:name="_Toc176702189"/>
      <w:bookmarkStart w:id="7174" w:name="_Toc216436093"/>
      <w:r w:rsidRPr="00BE5108">
        <w:rPr>
          <w:rFonts w:eastAsiaTheme="minorEastAsia"/>
        </w:rPr>
        <w:t>8.1.2.2.4</w:t>
      </w:r>
      <w:r w:rsidRPr="00BE5108">
        <w:rPr>
          <w:rFonts w:eastAsiaTheme="minorEastAsia"/>
        </w:rPr>
        <w:tab/>
        <w:t>Method of test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75" w:name="_Toc73963052"/>
      <w:bookmarkStart w:id="7176" w:name="_Toc75260229"/>
      <w:bookmarkStart w:id="7177" w:name="_Toc75275771"/>
      <w:bookmarkStart w:id="7178" w:name="_Toc75276282"/>
      <w:bookmarkStart w:id="7179" w:name="_Toc76541781"/>
      <w:bookmarkStart w:id="7180" w:name="_Toc82437550"/>
      <w:bookmarkStart w:id="7181" w:name="_Toc89944916"/>
      <w:bookmarkStart w:id="7182" w:name="_Toc98753934"/>
      <w:bookmarkStart w:id="7183" w:name="_Toc106180920"/>
      <w:bookmarkStart w:id="7184" w:name="_Toc114150965"/>
      <w:bookmarkStart w:id="7185" w:name="_Toc124151368"/>
      <w:bookmarkStart w:id="7186" w:name="_Toc124151888"/>
      <w:bookmarkStart w:id="7187" w:name="_Toc124152408"/>
      <w:bookmarkStart w:id="7188" w:name="_Toc130396940"/>
      <w:bookmarkStart w:id="7189" w:name="_Toc130397460"/>
      <w:bookmarkStart w:id="7190" w:name="_Toc137558564"/>
      <w:bookmarkStart w:id="7191" w:name="_Toc138862389"/>
      <w:bookmarkStart w:id="7192" w:name="_Toc145532446"/>
      <w:bookmarkStart w:id="7193" w:name="_Toc163218859"/>
      <w:bookmarkStart w:id="7194" w:name="_Toc176702190"/>
      <w:bookmarkStart w:id="7195" w:name="_Toc216436094"/>
      <w:r w:rsidRPr="00BE5108">
        <w:rPr>
          <w:rFonts w:eastAsiaTheme="minorEastAsia"/>
        </w:rPr>
        <w:t>8.1.2.2.5</w:t>
      </w:r>
      <w:r w:rsidRPr="00BE5108">
        <w:rPr>
          <w:rFonts w:eastAsiaTheme="minorEastAsia"/>
        </w:rPr>
        <w:tab/>
        <w:t>Test requirement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96" w:name="_Hlk80805040"/>
            <w:r w:rsidRPr="00BE5108">
              <w:t xml:space="preserve">Number of </w:t>
            </w:r>
            <w:r w:rsidRPr="00BE5108">
              <w:rPr>
                <w:lang w:eastAsia="zh-CN"/>
              </w:rPr>
              <w:t>T</w:t>
            </w:r>
            <w:r w:rsidRPr="00BE5108">
              <w:t>X antennas</w:t>
            </w:r>
            <w:bookmarkEnd w:id="7196"/>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97" w:name="_Toc73963053"/>
      <w:bookmarkStart w:id="7198" w:name="_Toc75260230"/>
      <w:bookmarkStart w:id="7199" w:name="_Toc75275772"/>
      <w:bookmarkStart w:id="7200" w:name="_Toc75276283"/>
      <w:bookmarkStart w:id="7201" w:name="_Toc76541782"/>
      <w:bookmarkStart w:id="7202" w:name="_Toc82437551"/>
      <w:bookmarkStart w:id="7203" w:name="_Toc89944917"/>
      <w:bookmarkStart w:id="7204" w:name="_Toc98753935"/>
      <w:bookmarkStart w:id="7205" w:name="_Toc106180921"/>
      <w:bookmarkStart w:id="7206" w:name="_Toc114150966"/>
      <w:bookmarkStart w:id="7207" w:name="_Toc124151369"/>
      <w:bookmarkStart w:id="7208" w:name="_Toc124151889"/>
      <w:bookmarkStart w:id="7209" w:name="_Toc124152409"/>
      <w:bookmarkStart w:id="7210" w:name="_Toc130396941"/>
      <w:bookmarkStart w:id="7211" w:name="_Toc130397461"/>
      <w:bookmarkStart w:id="7212" w:name="_Toc137558565"/>
      <w:bookmarkStart w:id="7213" w:name="_Toc138862390"/>
      <w:bookmarkStart w:id="7214" w:name="_Toc145532447"/>
      <w:bookmarkStart w:id="7215" w:name="_Toc163218860"/>
      <w:bookmarkStart w:id="7216" w:name="_Toc176702191"/>
      <w:bookmarkStart w:id="7217" w:name="_Toc216436095"/>
      <w:r w:rsidRPr="00BE5108">
        <w:rPr>
          <w:rFonts w:eastAsia="MS Mincho"/>
        </w:rPr>
        <w:lastRenderedPageBreak/>
        <w:t>8.1.2.3</w:t>
      </w:r>
      <w:r w:rsidRPr="00BE5108">
        <w:rPr>
          <w:rFonts w:eastAsia="MS Mincho"/>
        </w:rPr>
        <w:tab/>
        <w:t>Performance requirements for UCI multiplexed on PUSCH</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1258CD01" w14:textId="77777777" w:rsidR="00345ACA" w:rsidRPr="00BE5108" w:rsidRDefault="00345ACA" w:rsidP="00345ACA">
      <w:pPr>
        <w:pStyle w:val="Heading5"/>
        <w:rPr>
          <w:rFonts w:eastAsiaTheme="minorEastAsia"/>
        </w:rPr>
      </w:pPr>
      <w:bookmarkStart w:id="7218" w:name="_Toc73963054"/>
      <w:bookmarkStart w:id="7219" w:name="_Toc75260231"/>
      <w:bookmarkStart w:id="7220" w:name="_Toc75275773"/>
      <w:bookmarkStart w:id="7221" w:name="_Toc75276284"/>
      <w:bookmarkStart w:id="7222" w:name="_Toc76541783"/>
      <w:bookmarkStart w:id="7223" w:name="_Toc82437552"/>
      <w:bookmarkStart w:id="7224" w:name="_Toc89944918"/>
      <w:bookmarkStart w:id="7225" w:name="_Toc98753936"/>
      <w:bookmarkStart w:id="7226" w:name="_Toc106180922"/>
      <w:bookmarkStart w:id="7227" w:name="_Toc114150967"/>
      <w:bookmarkStart w:id="7228" w:name="_Toc124151370"/>
      <w:bookmarkStart w:id="7229" w:name="_Toc124151890"/>
      <w:bookmarkStart w:id="7230" w:name="_Toc124152410"/>
      <w:bookmarkStart w:id="7231" w:name="_Toc130396942"/>
      <w:bookmarkStart w:id="7232" w:name="_Toc130397462"/>
      <w:bookmarkStart w:id="7233" w:name="_Toc137558566"/>
      <w:bookmarkStart w:id="7234" w:name="_Toc138862391"/>
      <w:bookmarkStart w:id="7235" w:name="_Toc145532448"/>
      <w:bookmarkStart w:id="7236" w:name="_Toc163218861"/>
      <w:bookmarkStart w:id="7237" w:name="_Toc176702192"/>
      <w:bookmarkStart w:id="7238" w:name="_Toc216436096"/>
      <w:r w:rsidRPr="00BE5108">
        <w:rPr>
          <w:rFonts w:eastAsiaTheme="minorEastAsia"/>
        </w:rPr>
        <w:t>8.1.2.3.1</w:t>
      </w:r>
      <w:r w:rsidRPr="00BE5108">
        <w:rPr>
          <w:rFonts w:eastAsiaTheme="minorEastAsia"/>
        </w:rPr>
        <w:tab/>
        <w:t>Definition and applicability</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39" w:name="_Toc73963055"/>
      <w:bookmarkStart w:id="7240" w:name="_Toc75260232"/>
      <w:bookmarkStart w:id="7241" w:name="_Toc75275774"/>
      <w:bookmarkStart w:id="7242" w:name="_Toc75276285"/>
      <w:bookmarkStart w:id="7243" w:name="_Toc76541784"/>
      <w:bookmarkStart w:id="7244" w:name="_Toc82437553"/>
      <w:bookmarkStart w:id="7245" w:name="_Toc89944919"/>
      <w:bookmarkStart w:id="7246" w:name="_Toc98753937"/>
      <w:bookmarkStart w:id="7247" w:name="_Toc106180923"/>
      <w:bookmarkStart w:id="7248" w:name="_Toc114150968"/>
      <w:bookmarkStart w:id="7249" w:name="_Toc124151371"/>
      <w:bookmarkStart w:id="7250" w:name="_Toc124151891"/>
      <w:bookmarkStart w:id="7251" w:name="_Toc124152411"/>
      <w:bookmarkStart w:id="7252" w:name="_Toc130396943"/>
      <w:bookmarkStart w:id="7253" w:name="_Toc130397463"/>
      <w:bookmarkStart w:id="7254" w:name="_Toc137558567"/>
      <w:bookmarkStart w:id="7255" w:name="_Toc138862392"/>
      <w:bookmarkStart w:id="7256" w:name="_Toc145532449"/>
      <w:bookmarkStart w:id="7257" w:name="_Toc163218862"/>
      <w:bookmarkStart w:id="7258" w:name="_Toc176702193"/>
      <w:bookmarkStart w:id="7259" w:name="_Toc216436097"/>
      <w:r w:rsidRPr="00BE5108">
        <w:rPr>
          <w:rFonts w:eastAsiaTheme="minorEastAsia"/>
        </w:rPr>
        <w:t>8.1.2.3.2</w:t>
      </w:r>
      <w:r w:rsidRPr="00BE5108">
        <w:rPr>
          <w:rFonts w:eastAsiaTheme="minorEastAsia"/>
        </w:rPr>
        <w:tab/>
        <w:t>Minimum requirement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60" w:name="_Toc73963056"/>
      <w:bookmarkStart w:id="7261" w:name="_Toc75260233"/>
      <w:bookmarkStart w:id="7262" w:name="_Toc75275775"/>
      <w:bookmarkStart w:id="7263" w:name="_Toc75276286"/>
      <w:bookmarkStart w:id="7264" w:name="_Toc76541785"/>
      <w:bookmarkStart w:id="7265" w:name="_Toc82437554"/>
      <w:bookmarkStart w:id="7266" w:name="_Toc89944920"/>
      <w:bookmarkStart w:id="7267" w:name="_Toc98753938"/>
      <w:bookmarkStart w:id="7268" w:name="_Toc106180924"/>
      <w:bookmarkStart w:id="7269" w:name="_Toc114150969"/>
      <w:bookmarkStart w:id="7270" w:name="_Toc124151372"/>
      <w:bookmarkStart w:id="7271" w:name="_Toc124151892"/>
      <w:bookmarkStart w:id="7272" w:name="_Toc124152412"/>
      <w:bookmarkStart w:id="7273" w:name="_Toc130396944"/>
      <w:bookmarkStart w:id="7274" w:name="_Toc130397464"/>
      <w:bookmarkStart w:id="7275" w:name="_Toc137558568"/>
      <w:bookmarkStart w:id="7276" w:name="_Toc138862393"/>
      <w:bookmarkStart w:id="7277" w:name="_Toc145532450"/>
      <w:bookmarkStart w:id="7278" w:name="_Toc163218863"/>
      <w:bookmarkStart w:id="7279" w:name="_Toc176702194"/>
      <w:bookmarkStart w:id="7280" w:name="_Toc216436098"/>
      <w:r w:rsidRPr="00BE5108">
        <w:rPr>
          <w:rFonts w:eastAsiaTheme="minorEastAsia"/>
        </w:rPr>
        <w:t>8.1.2.3.3</w:t>
      </w:r>
      <w:r w:rsidRPr="00BE5108">
        <w:rPr>
          <w:rFonts w:eastAsiaTheme="minorEastAsia"/>
        </w:rPr>
        <w:tab/>
        <w:t>Test purpose</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81" w:name="_Toc73963057"/>
      <w:bookmarkStart w:id="7282" w:name="_Toc75260234"/>
      <w:bookmarkStart w:id="7283" w:name="_Toc75275776"/>
      <w:bookmarkStart w:id="7284" w:name="_Toc75276287"/>
      <w:bookmarkStart w:id="7285" w:name="_Toc76541786"/>
      <w:bookmarkStart w:id="7286" w:name="_Toc82437555"/>
      <w:bookmarkStart w:id="7287" w:name="_Toc89944921"/>
      <w:bookmarkStart w:id="7288" w:name="_Toc98753939"/>
      <w:bookmarkStart w:id="7289" w:name="_Toc106180925"/>
      <w:bookmarkStart w:id="7290" w:name="_Toc114150970"/>
      <w:bookmarkStart w:id="7291" w:name="_Toc124151373"/>
      <w:bookmarkStart w:id="7292" w:name="_Toc124151893"/>
      <w:bookmarkStart w:id="7293" w:name="_Toc124152413"/>
      <w:bookmarkStart w:id="7294" w:name="_Toc130396945"/>
      <w:bookmarkStart w:id="7295" w:name="_Toc130397465"/>
      <w:bookmarkStart w:id="7296" w:name="_Toc137558569"/>
      <w:bookmarkStart w:id="7297" w:name="_Toc138862394"/>
      <w:bookmarkStart w:id="7298" w:name="_Toc145532451"/>
      <w:bookmarkStart w:id="7299" w:name="_Toc163218864"/>
      <w:bookmarkStart w:id="7300" w:name="_Toc176702195"/>
      <w:bookmarkStart w:id="7301" w:name="_Toc216436099"/>
      <w:r w:rsidRPr="00BE5108">
        <w:rPr>
          <w:rFonts w:eastAsiaTheme="minorEastAsia"/>
        </w:rPr>
        <w:t>8.1.2.3.4</w:t>
      </w:r>
      <w:r w:rsidRPr="00BE5108">
        <w:rPr>
          <w:rFonts w:eastAsiaTheme="minorEastAsia"/>
        </w:rPr>
        <w:tab/>
        <w:t>Method of test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302" w:name="_Toc73963058"/>
      <w:bookmarkStart w:id="7303" w:name="_Toc75260235"/>
      <w:bookmarkStart w:id="7304" w:name="_Toc75275777"/>
      <w:bookmarkStart w:id="7305" w:name="_Toc75276288"/>
      <w:bookmarkStart w:id="7306" w:name="_Toc76541787"/>
      <w:bookmarkStart w:id="7307" w:name="_Toc82437556"/>
      <w:bookmarkStart w:id="7308" w:name="_Toc89944922"/>
      <w:bookmarkStart w:id="7309" w:name="_Toc98753940"/>
      <w:bookmarkStart w:id="7310" w:name="_Toc106180926"/>
      <w:bookmarkStart w:id="7311" w:name="_Toc114150971"/>
      <w:bookmarkStart w:id="7312" w:name="_Toc124151374"/>
      <w:bookmarkStart w:id="7313" w:name="_Toc124151894"/>
      <w:bookmarkStart w:id="7314" w:name="_Toc124152414"/>
      <w:bookmarkStart w:id="7315" w:name="_Toc130396946"/>
      <w:bookmarkStart w:id="7316" w:name="_Toc130397466"/>
      <w:bookmarkStart w:id="7317" w:name="_Toc137558570"/>
      <w:bookmarkStart w:id="7318" w:name="_Toc138862395"/>
      <w:bookmarkStart w:id="7319" w:name="_Toc145532452"/>
      <w:bookmarkStart w:id="7320" w:name="_Toc163218865"/>
      <w:bookmarkStart w:id="7321" w:name="_Toc176702196"/>
      <w:bookmarkStart w:id="7322" w:name="_Toc216436100"/>
      <w:r w:rsidRPr="00BE5108">
        <w:rPr>
          <w:rFonts w:eastAsiaTheme="minorEastAsia"/>
        </w:rPr>
        <w:t>8.1.2.3.5</w:t>
      </w:r>
      <w:r w:rsidRPr="00BE5108">
        <w:rPr>
          <w:rFonts w:eastAsiaTheme="minorEastAsia"/>
        </w:rPr>
        <w:tab/>
        <w:t>Test requirement</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23" w:name="_Toc73963059"/>
      <w:bookmarkStart w:id="7324" w:name="_Toc75260236"/>
      <w:bookmarkStart w:id="7325" w:name="_Toc75275778"/>
      <w:bookmarkStart w:id="7326" w:name="_Toc75276289"/>
      <w:bookmarkStart w:id="7327" w:name="_Toc76541788"/>
      <w:bookmarkStart w:id="7328" w:name="_Toc82437557"/>
      <w:bookmarkStart w:id="7329" w:name="_Toc89944923"/>
      <w:bookmarkStart w:id="7330" w:name="_Toc98753941"/>
      <w:bookmarkStart w:id="7331" w:name="_Toc106180927"/>
      <w:bookmarkStart w:id="7332" w:name="_Toc114150972"/>
      <w:bookmarkStart w:id="7333" w:name="_Toc124151375"/>
      <w:bookmarkStart w:id="7334" w:name="_Toc124151895"/>
      <w:bookmarkStart w:id="7335" w:name="_Toc124152415"/>
      <w:bookmarkStart w:id="7336" w:name="_Toc130396947"/>
      <w:bookmarkStart w:id="7337" w:name="_Toc130397467"/>
      <w:bookmarkStart w:id="7338" w:name="_Toc137558571"/>
      <w:bookmarkStart w:id="7339" w:name="_Toc138862396"/>
      <w:bookmarkStart w:id="7340" w:name="_Toc145532453"/>
      <w:bookmarkStart w:id="7341" w:name="_Toc163218866"/>
      <w:bookmarkStart w:id="7342" w:name="_Toc176702197"/>
      <w:bookmarkStart w:id="7343" w:name="_Toc216436101"/>
      <w:r w:rsidRPr="00BE5108">
        <w:rPr>
          <w:rFonts w:eastAsiaTheme="minorEastAsia"/>
        </w:rPr>
        <w:t>8.1.3</w:t>
      </w:r>
      <w:r w:rsidRPr="00BE5108">
        <w:rPr>
          <w:rFonts w:eastAsiaTheme="minorEastAsia"/>
        </w:rPr>
        <w:tab/>
        <w:t>Performance requirements for PUCCH</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DCA650A" w14:textId="77777777" w:rsidR="00345ACA" w:rsidRPr="00BE5108" w:rsidRDefault="00345ACA" w:rsidP="00345ACA">
      <w:pPr>
        <w:pStyle w:val="Heading4"/>
        <w:rPr>
          <w:rFonts w:eastAsia="MS Mincho"/>
        </w:rPr>
      </w:pPr>
      <w:bookmarkStart w:id="7344" w:name="_Toc73963060"/>
      <w:bookmarkStart w:id="7345" w:name="_Toc75260237"/>
      <w:bookmarkStart w:id="7346" w:name="_Toc75275779"/>
      <w:bookmarkStart w:id="7347" w:name="_Toc75276290"/>
      <w:bookmarkStart w:id="7348" w:name="_Toc76541789"/>
      <w:bookmarkStart w:id="7349" w:name="_Toc82437558"/>
      <w:bookmarkStart w:id="7350" w:name="_Toc89944924"/>
      <w:bookmarkStart w:id="7351" w:name="_Toc98753942"/>
      <w:bookmarkStart w:id="7352" w:name="_Toc106180928"/>
      <w:bookmarkStart w:id="7353" w:name="_Toc114150973"/>
      <w:bookmarkStart w:id="7354" w:name="_Toc124151376"/>
      <w:bookmarkStart w:id="7355" w:name="_Toc124151896"/>
      <w:bookmarkStart w:id="7356" w:name="_Toc124152416"/>
      <w:bookmarkStart w:id="7357" w:name="_Toc130396948"/>
      <w:bookmarkStart w:id="7358" w:name="_Toc130397468"/>
      <w:bookmarkStart w:id="7359" w:name="_Toc137558572"/>
      <w:bookmarkStart w:id="7360" w:name="_Toc138862397"/>
      <w:bookmarkStart w:id="7361" w:name="_Toc145532454"/>
      <w:bookmarkStart w:id="7362" w:name="_Toc163218867"/>
      <w:bookmarkStart w:id="7363" w:name="_Toc176702198"/>
      <w:bookmarkStart w:id="7364" w:name="_Toc216436102"/>
      <w:r w:rsidRPr="00BE5108">
        <w:rPr>
          <w:rFonts w:eastAsia="MS Mincho"/>
        </w:rPr>
        <w:t>8.1.3.1</w:t>
      </w:r>
      <w:r w:rsidRPr="00BE5108">
        <w:rPr>
          <w:rFonts w:eastAsia="MS Mincho"/>
        </w:rPr>
        <w:tab/>
        <w:t>Performance requirements for PUCCH format 0</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8931890" w14:textId="77777777" w:rsidR="00345ACA" w:rsidRPr="00BE5108" w:rsidRDefault="00345ACA" w:rsidP="00345ACA">
      <w:pPr>
        <w:pStyle w:val="Heading5"/>
        <w:rPr>
          <w:rFonts w:eastAsiaTheme="minorEastAsia"/>
        </w:rPr>
      </w:pPr>
      <w:bookmarkStart w:id="7365" w:name="_Toc73963061"/>
      <w:bookmarkStart w:id="7366" w:name="_Toc75260238"/>
      <w:bookmarkStart w:id="7367" w:name="_Toc75275780"/>
      <w:bookmarkStart w:id="7368" w:name="_Toc75276291"/>
      <w:bookmarkStart w:id="7369" w:name="_Toc76541790"/>
      <w:bookmarkStart w:id="7370" w:name="_Toc82437559"/>
      <w:bookmarkStart w:id="7371" w:name="_Toc89944925"/>
      <w:bookmarkStart w:id="7372" w:name="_Toc98753943"/>
      <w:bookmarkStart w:id="7373" w:name="_Toc106180929"/>
      <w:bookmarkStart w:id="7374" w:name="_Toc114150974"/>
      <w:bookmarkStart w:id="7375" w:name="_Toc124151377"/>
      <w:bookmarkStart w:id="7376" w:name="_Toc124151897"/>
      <w:bookmarkStart w:id="7377" w:name="_Toc124152417"/>
      <w:bookmarkStart w:id="7378" w:name="_Toc130396949"/>
      <w:bookmarkStart w:id="7379" w:name="_Toc130397469"/>
      <w:bookmarkStart w:id="7380" w:name="_Toc137558573"/>
      <w:bookmarkStart w:id="7381" w:name="_Toc138862398"/>
      <w:bookmarkStart w:id="7382" w:name="_Toc145532455"/>
      <w:bookmarkStart w:id="7383" w:name="_Toc163218868"/>
      <w:bookmarkStart w:id="7384" w:name="_Toc176702199"/>
      <w:bookmarkStart w:id="7385" w:name="_Toc216436103"/>
      <w:r w:rsidRPr="00BE5108">
        <w:rPr>
          <w:rFonts w:eastAsiaTheme="minorEastAsia"/>
        </w:rPr>
        <w:t>8.1.3.1.1</w:t>
      </w:r>
      <w:r w:rsidRPr="00BE5108">
        <w:rPr>
          <w:rFonts w:eastAsiaTheme="minorEastAsia"/>
        </w:rPr>
        <w:tab/>
        <w:t>Definition and applicability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86" w:name="_Toc73963062"/>
      <w:bookmarkStart w:id="7387" w:name="_Toc75260239"/>
      <w:bookmarkStart w:id="7388" w:name="_Toc75275781"/>
      <w:bookmarkStart w:id="7389" w:name="_Toc75276292"/>
      <w:bookmarkStart w:id="7390" w:name="_Toc76541791"/>
      <w:bookmarkStart w:id="7391" w:name="_Toc82437560"/>
      <w:bookmarkStart w:id="7392" w:name="_Toc89944926"/>
      <w:bookmarkStart w:id="7393" w:name="_Toc98753944"/>
      <w:bookmarkStart w:id="7394" w:name="_Toc106180930"/>
      <w:bookmarkStart w:id="7395" w:name="_Toc114150975"/>
      <w:bookmarkStart w:id="7396" w:name="_Toc124151378"/>
      <w:bookmarkStart w:id="7397" w:name="_Toc124151898"/>
      <w:bookmarkStart w:id="7398" w:name="_Toc124152418"/>
      <w:bookmarkStart w:id="7399" w:name="_Toc130396950"/>
      <w:bookmarkStart w:id="7400" w:name="_Toc130397470"/>
      <w:bookmarkStart w:id="7401" w:name="_Toc137558574"/>
      <w:bookmarkStart w:id="7402" w:name="_Toc138862399"/>
      <w:bookmarkStart w:id="7403" w:name="_Toc145532456"/>
      <w:bookmarkStart w:id="7404" w:name="_Toc163218869"/>
      <w:bookmarkStart w:id="7405" w:name="_Toc176702200"/>
      <w:bookmarkStart w:id="7406" w:name="_Toc216436104"/>
      <w:r w:rsidRPr="00BE5108">
        <w:rPr>
          <w:rFonts w:eastAsiaTheme="minorEastAsia"/>
        </w:rPr>
        <w:t>8.1.3.1.2</w:t>
      </w:r>
      <w:r w:rsidRPr="00BE5108">
        <w:rPr>
          <w:rFonts w:eastAsiaTheme="minorEastAsia"/>
        </w:rPr>
        <w:tab/>
        <w:t>Minimum requirement</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407" w:name="_Toc73963063"/>
      <w:bookmarkStart w:id="7408" w:name="_Toc75260240"/>
      <w:bookmarkStart w:id="7409" w:name="_Toc75275782"/>
      <w:bookmarkStart w:id="7410" w:name="_Toc75276293"/>
      <w:bookmarkStart w:id="7411" w:name="_Toc76541792"/>
      <w:bookmarkStart w:id="7412" w:name="_Toc82437561"/>
      <w:bookmarkStart w:id="7413" w:name="_Toc89944927"/>
      <w:bookmarkStart w:id="7414" w:name="_Toc98753945"/>
      <w:bookmarkStart w:id="7415" w:name="_Toc106180931"/>
      <w:bookmarkStart w:id="7416" w:name="_Toc114150976"/>
      <w:bookmarkStart w:id="7417" w:name="_Toc124151379"/>
      <w:bookmarkStart w:id="7418" w:name="_Toc124151899"/>
      <w:bookmarkStart w:id="7419" w:name="_Toc124152419"/>
      <w:bookmarkStart w:id="7420" w:name="_Toc130396951"/>
      <w:bookmarkStart w:id="7421" w:name="_Toc130397471"/>
      <w:bookmarkStart w:id="7422" w:name="_Toc137558575"/>
      <w:bookmarkStart w:id="7423" w:name="_Toc138862400"/>
      <w:bookmarkStart w:id="7424" w:name="_Toc145532457"/>
      <w:bookmarkStart w:id="7425" w:name="_Toc163218870"/>
      <w:bookmarkStart w:id="7426" w:name="_Toc176702201"/>
      <w:bookmarkStart w:id="7427" w:name="_Toc216436105"/>
      <w:r w:rsidRPr="00BE5108">
        <w:rPr>
          <w:rFonts w:eastAsiaTheme="minorEastAsia"/>
        </w:rPr>
        <w:t>8.1.3.1.3</w:t>
      </w:r>
      <w:r w:rsidRPr="00BE5108">
        <w:rPr>
          <w:rFonts w:eastAsiaTheme="minorEastAsia"/>
        </w:rPr>
        <w:tab/>
        <w:t>Test purpose</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28" w:name="_Toc73963064"/>
      <w:bookmarkStart w:id="7429" w:name="_Toc75260241"/>
      <w:bookmarkStart w:id="7430" w:name="_Toc75275783"/>
      <w:bookmarkStart w:id="7431" w:name="_Toc75276294"/>
      <w:bookmarkStart w:id="7432" w:name="_Toc76541793"/>
      <w:bookmarkStart w:id="7433" w:name="_Toc82437562"/>
      <w:bookmarkStart w:id="7434" w:name="_Toc89944928"/>
      <w:bookmarkStart w:id="7435" w:name="_Toc98753946"/>
      <w:bookmarkStart w:id="7436" w:name="_Toc106180932"/>
      <w:bookmarkStart w:id="7437" w:name="_Toc114150977"/>
      <w:bookmarkStart w:id="7438" w:name="_Toc124151380"/>
      <w:bookmarkStart w:id="7439" w:name="_Toc124151900"/>
      <w:bookmarkStart w:id="7440" w:name="_Toc124152420"/>
      <w:bookmarkStart w:id="7441" w:name="_Toc130396952"/>
      <w:bookmarkStart w:id="7442" w:name="_Toc130397472"/>
      <w:bookmarkStart w:id="7443" w:name="_Toc137558576"/>
      <w:bookmarkStart w:id="7444" w:name="_Toc138862401"/>
      <w:bookmarkStart w:id="7445" w:name="_Toc145532458"/>
      <w:bookmarkStart w:id="7446" w:name="_Toc163218871"/>
      <w:bookmarkStart w:id="7447" w:name="_Toc176702202"/>
      <w:bookmarkStart w:id="7448" w:name="_Toc216436106"/>
      <w:r w:rsidRPr="00BE5108">
        <w:rPr>
          <w:rFonts w:eastAsiaTheme="minorEastAsia"/>
        </w:rPr>
        <w:t>8.1.3.1.4</w:t>
      </w:r>
      <w:r w:rsidRPr="00BE5108">
        <w:rPr>
          <w:rFonts w:eastAsiaTheme="minorEastAsia"/>
        </w:rPr>
        <w:tab/>
        <w:t>Method of test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3pt" o:ole="" fillcolor="window">
            <v:imagedata r:id="rId45" o:title=""/>
          </v:shape>
          <o:OLEObject Type="Embed" ProgID="Word.Picture.8" ShapeID="_x0000_i1043" DrawAspect="Content" ObjectID="_1827048982"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49" w:name="_Toc73963065"/>
      <w:bookmarkStart w:id="7450" w:name="_Toc75260242"/>
      <w:bookmarkStart w:id="7451" w:name="_Toc75275784"/>
      <w:bookmarkStart w:id="7452" w:name="_Toc75276295"/>
      <w:bookmarkStart w:id="7453" w:name="_Toc76541794"/>
      <w:bookmarkStart w:id="7454" w:name="_Toc82437563"/>
      <w:bookmarkStart w:id="7455" w:name="_Toc89944929"/>
      <w:bookmarkStart w:id="7456" w:name="_Toc98753947"/>
      <w:bookmarkStart w:id="7457" w:name="_Toc106180933"/>
      <w:bookmarkStart w:id="7458" w:name="_Toc114150978"/>
      <w:bookmarkStart w:id="7459" w:name="_Toc124151381"/>
      <w:bookmarkStart w:id="7460" w:name="_Toc124151901"/>
      <w:bookmarkStart w:id="7461" w:name="_Toc124152421"/>
      <w:bookmarkStart w:id="7462" w:name="_Toc130396953"/>
      <w:bookmarkStart w:id="7463" w:name="_Toc130397473"/>
      <w:bookmarkStart w:id="7464" w:name="_Toc137558577"/>
      <w:bookmarkStart w:id="7465" w:name="_Toc138862402"/>
      <w:bookmarkStart w:id="7466" w:name="_Toc145532459"/>
      <w:bookmarkStart w:id="7467" w:name="_Toc163218872"/>
      <w:bookmarkStart w:id="7468" w:name="_Toc176702203"/>
      <w:bookmarkStart w:id="7469" w:name="_Toc216436107"/>
      <w:r w:rsidRPr="00BE5108">
        <w:rPr>
          <w:rFonts w:eastAsiaTheme="minorEastAsia"/>
        </w:rPr>
        <w:t>8.1.3.1.5</w:t>
      </w:r>
      <w:r w:rsidRPr="00BE5108">
        <w:rPr>
          <w:rFonts w:eastAsiaTheme="minorEastAsia"/>
        </w:rPr>
        <w:tab/>
        <w:t>Test requirement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70" w:name="_Toc73963066"/>
      <w:bookmarkStart w:id="7471" w:name="_Toc75260243"/>
      <w:bookmarkStart w:id="7472" w:name="_Toc75275785"/>
      <w:bookmarkStart w:id="7473" w:name="_Toc75276296"/>
      <w:bookmarkStart w:id="7474" w:name="_Toc76541795"/>
      <w:bookmarkStart w:id="7475" w:name="_Toc82437564"/>
      <w:bookmarkStart w:id="7476" w:name="_Toc89944930"/>
      <w:bookmarkStart w:id="7477" w:name="_Toc98753948"/>
      <w:bookmarkStart w:id="7478" w:name="_Toc106180934"/>
      <w:bookmarkStart w:id="7479" w:name="_Toc114150979"/>
      <w:bookmarkStart w:id="7480" w:name="_Toc124151382"/>
      <w:bookmarkStart w:id="7481" w:name="_Toc124151902"/>
      <w:bookmarkStart w:id="7482" w:name="_Toc124152422"/>
      <w:bookmarkStart w:id="7483" w:name="_Toc130396954"/>
      <w:bookmarkStart w:id="7484" w:name="_Toc130397474"/>
      <w:bookmarkStart w:id="7485" w:name="_Toc137558578"/>
      <w:bookmarkStart w:id="7486" w:name="_Toc138862403"/>
      <w:bookmarkStart w:id="7487" w:name="_Toc145532460"/>
      <w:bookmarkStart w:id="7488" w:name="_Toc163218873"/>
      <w:bookmarkStart w:id="7489" w:name="_Toc176702204"/>
      <w:bookmarkStart w:id="7490" w:name="_Toc216436108"/>
      <w:r w:rsidRPr="00BE5108">
        <w:rPr>
          <w:rFonts w:eastAsia="MS Mincho"/>
        </w:rPr>
        <w:t>8.1.3.2</w:t>
      </w:r>
      <w:r w:rsidRPr="00BE5108">
        <w:rPr>
          <w:rFonts w:eastAsia="MS Mincho"/>
        </w:rPr>
        <w:tab/>
        <w:t>Performance requirements for PUCCH format 1</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5CD7D55" w14:textId="77777777" w:rsidR="00345ACA" w:rsidRPr="00BE5108" w:rsidRDefault="00345ACA" w:rsidP="00345ACA">
      <w:pPr>
        <w:pStyle w:val="Heading5"/>
        <w:rPr>
          <w:rFonts w:eastAsiaTheme="minorEastAsia"/>
        </w:rPr>
      </w:pPr>
      <w:bookmarkStart w:id="7491" w:name="_Toc73963067"/>
      <w:bookmarkStart w:id="7492" w:name="_Toc75260244"/>
      <w:bookmarkStart w:id="7493" w:name="_Toc75275786"/>
      <w:bookmarkStart w:id="7494" w:name="_Toc75276297"/>
      <w:bookmarkStart w:id="7495" w:name="_Toc76541796"/>
      <w:bookmarkStart w:id="7496" w:name="_Toc82437565"/>
      <w:bookmarkStart w:id="7497" w:name="_Toc89944931"/>
      <w:bookmarkStart w:id="7498" w:name="_Toc98753949"/>
      <w:bookmarkStart w:id="7499" w:name="_Toc106180935"/>
      <w:bookmarkStart w:id="7500" w:name="_Toc114150980"/>
      <w:bookmarkStart w:id="7501" w:name="_Toc124151383"/>
      <w:bookmarkStart w:id="7502" w:name="_Toc124151903"/>
      <w:bookmarkStart w:id="7503" w:name="_Toc124152423"/>
      <w:bookmarkStart w:id="7504" w:name="_Toc130396955"/>
      <w:bookmarkStart w:id="7505" w:name="_Toc130397475"/>
      <w:bookmarkStart w:id="7506" w:name="_Toc137558579"/>
      <w:bookmarkStart w:id="7507" w:name="_Toc138862404"/>
      <w:bookmarkStart w:id="7508" w:name="_Toc145532461"/>
      <w:bookmarkStart w:id="7509" w:name="_Toc163218874"/>
      <w:bookmarkStart w:id="7510" w:name="_Toc176702205"/>
      <w:bookmarkStart w:id="7511" w:name="_Toc216436109"/>
      <w:r w:rsidRPr="00BE5108">
        <w:rPr>
          <w:rFonts w:eastAsiaTheme="minorEastAsia"/>
        </w:rPr>
        <w:t>8.1.3.2.1</w:t>
      </w:r>
      <w:r w:rsidRPr="00BE5108">
        <w:rPr>
          <w:rFonts w:eastAsiaTheme="minorEastAsia"/>
        </w:rPr>
        <w:tab/>
        <w:t>NACK to ACK detection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512" w:name="_Toc73963068"/>
      <w:bookmarkStart w:id="7513" w:name="_Toc75260245"/>
      <w:bookmarkStart w:id="7514" w:name="_Toc75275787"/>
      <w:bookmarkStart w:id="7515" w:name="_Toc75276298"/>
      <w:bookmarkStart w:id="7516" w:name="_Toc76541797"/>
      <w:bookmarkStart w:id="7517" w:name="_Toc82437566"/>
      <w:bookmarkStart w:id="7518" w:name="_Toc89944932"/>
      <w:bookmarkStart w:id="7519" w:name="_Toc98753950"/>
      <w:bookmarkStart w:id="7520" w:name="_Toc106180936"/>
      <w:bookmarkStart w:id="7521" w:name="_Toc114150981"/>
      <w:bookmarkStart w:id="7522" w:name="_Toc124151384"/>
      <w:bookmarkStart w:id="7523" w:name="_Toc124151904"/>
      <w:bookmarkStart w:id="7524" w:name="_Toc124152424"/>
      <w:bookmarkStart w:id="7525" w:name="_Toc130396956"/>
      <w:bookmarkStart w:id="7526" w:name="_Toc130397476"/>
      <w:bookmarkStart w:id="7527" w:name="_Toc137558580"/>
      <w:bookmarkStart w:id="7528" w:name="_Toc138862405"/>
      <w:bookmarkStart w:id="7529" w:name="_Toc145532462"/>
      <w:bookmarkStart w:id="7530" w:name="_Toc163218875"/>
      <w:bookmarkStart w:id="7531" w:name="_Toc176702206"/>
      <w:bookmarkStart w:id="7532" w:name="_Toc216436110"/>
      <w:r w:rsidRPr="00BE5108">
        <w:rPr>
          <w:rFonts w:eastAsiaTheme="minorEastAsia"/>
        </w:rPr>
        <w:t>8.1.3.2.2</w:t>
      </w:r>
      <w:r w:rsidRPr="00BE5108">
        <w:rPr>
          <w:rFonts w:eastAsiaTheme="minorEastAsia"/>
        </w:rPr>
        <w:tab/>
        <w:t>ACK missed detection</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33" w:name="_Toc73963069"/>
      <w:bookmarkStart w:id="7534" w:name="_Toc75260246"/>
      <w:bookmarkStart w:id="7535" w:name="_Toc75275788"/>
      <w:bookmarkStart w:id="7536" w:name="_Toc75276299"/>
      <w:bookmarkStart w:id="7537" w:name="_Toc76541798"/>
      <w:bookmarkStart w:id="7538" w:name="_Toc82437567"/>
      <w:bookmarkStart w:id="7539" w:name="_Toc89944933"/>
      <w:bookmarkStart w:id="7540" w:name="_Toc98753951"/>
      <w:bookmarkStart w:id="7541" w:name="_Toc106180937"/>
      <w:bookmarkStart w:id="7542" w:name="_Toc114150982"/>
      <w:bookmarkStart w:id="7543" w:name="_Toc124151385"/>
      <w:bookmarkStart w:id="7544" w:name="_Toc124151905"/>
      <w:bookmarkStart w:id="7545" w:name="_Toc124152425"/>
      <w:bookmarkStart w:id="7546" w:name="_Toc130396957"/>
      <w:bookmarkStart w:id="7547" w:name="_Toc130397477"/>
      <w:bookmarkStart w:id="7548" w:name="_Toc137558581"/>
      <w:bookmarkStart w:id="7549" w:name="_Toc138862406"/>
      <w:bookmarkStart w:id="7550" w:name="_Toc145532463"/>
      <w:bookmarkStart w:id="7551" w:name="_Toc163218876"/>
      <w:bookmarkStart w:id="7552" w:name="_Toc176702207"/>
      <w:bookmarkStart w:id="7553" w:name="_Toc216436111"/>
      <w:r w:rsidRPr="00BE5108">
        <w:rPr>
          <w:rFonts w:eastAsia="MS Mincho"/>
        </w:rPr>
        <w:lastRenderedPageBreak/>
        <w:t>8.1.3.3</w:t>
      </w:r>
      <w:r w:rsidRPr="00BE5108">
        <w:rPr>
          <w:rFonts w:eastAsia="MS Mincho"/>
        </w:rPr>
        <w:tab/>
        <w:t>Performance requirements for PUCCH format 2</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58982953" w14:textId="77777777" w:rsidR="00345ACA" w:rsidRPr="00BE5108" w:rsidRDefault="00345ACA" w:rsidP="00345ACA">
      <w:pPr>
        <w:pStyle w:val="Heading5"/>
        <w:rPr>
          <w:rFonts w:eastAsiaTheme="minorEastAsia"/>
        </w:rPr>
      </w:pPr>
      <w:bookmarkStart w:id="7554" w:name="_Toc73963070"/>
      <w:bookmarkStart w:id="7555" w:name="_Toc75260247"/>
      <w:bookmarkStart w:id="7556" w:name="_Toc75275789"/>
      <w:bookmarkStart w:id="7557" w:name="_Toc75276300"/>
      <w:bookmarkStart w:id="7558" w:name="_Toc76541799"/>
      <w:bookmarkStart w:id="7559" w:name="_Toc82437568"/>
      <w:bookmarkStart w:id="7560" w:name="_Toc89944934"/>
      <w:bookmarkStart w:id="7561" w:name="_Toc98753952"/>
      <w:bookmarkStart w:id="7562" w:name="_Toc106180938"/>
      <w:bookmarkStart w:id="7563" w:name="_Toc114150983"/>
      <w:bookmarkStart w:id="7564" w:name="_Toc124151386"/>
      <w:bookmarkStart w:id="7565" w:name="_Toc124151906"/>
      <w:bookmarkStart w:id="7566" w:name="_Toc124152426"/>
      <w:bookmarkStart w:id="7567" w:name="_Toc130396958"/>
      <w:bookmarkStart w:id="7568" w:name="_Toc130397478"/>
      <w:bookmarkStart w:id="7569" w:name="_Toc137558582"/>
      <w:bookmarkStart w:id="7570" w:name="_Toc138862407"/>
      <w:bookmarkStart w:id="7571" w:name="_Toc145532464"/>
      <w:bookmarkStart w:id="7572" w:name="_Toc163218877"/>
      <w:bookmarkStart w:id="7573" w:name="_Toc176702208"/>
      <w:bookmarkStart w:id="7574" w:name="_Toc216436112"/>
      <w:r w:rsidRPr="00BE5108">
        <w:rPr>
          <w:rFonts w:eastAsiaTheme="minorEastAsia"/>
        </w:rPr>
        <w:t>8.1.3.3.1</w:t>
      </w:r>
      <w:r w:rsidRPr="00BE5108">
        <w:rPr>
          <w:rFonts w:eastAsiaTheme="minorEastAsia"/>
        </w:rPr>
        <w:tab/>
        <w:t>ACK missed detection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3pt" o:ole="" fillcolor="window">
            <v:imagedata r:id="rId45" o:title=""/>
          </v:shape>
          <o:OLEObject Type="Embed" ProgID="Word.Picture.8" ShapeID="_x0000_i1044" DrawAspect="Content" ObjectID="_1827048983"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75" w:name="_Toc73963071"/>
      <w:bookmarkStart w:id="7576" w:name="_Toc75260248"/>
      <w:bookmarkStart w:id="7577" w:name="_Toc75275790"/>
      <w:bookmarkStart w:id="7578" w:name="_Toc75276301"/>
      <w:bookmarkStart w:id="7579" w:name="_Toc76541800"/>
      <w:bookmarkStart w:id="7580" w:name="_Toc82437569"/>
      <w:bookmarkStart w:id="7581" w:name="_Toc89944935"/>
      <w:bookmarkStart w:id="7582" w:name="_Toc98753953"/>
      <w:bookmarkStart w:id="7583" w:name="_Toc106180939"/>
      <w:bookmarkStart w:id="7584" w:name="_Toc114150984"/>
      <w:bookmarkStart w:id="7585" w:name="_Toc124151387"/>
      <w:bookmarkStart w:id="7586" w:name="_Toc124151907"/>
      <w:bookmarkStart w:id="7587" w:name="_Toc124152427"/>
      <w:bookmarkStart w:id="7588" w:name="_Toc130396959"/>
      <w:bookmarkStart w:id="7589" w:name="_Toc130397479"/>
      <w:bookmarkStart w:id="7590" w:name="_Toc137558583"/>
      <w:bookmarkStart w:id="7591" w:name="_Toc138862408"/>
      <w:bookmarkStart w:id="7592" w:name="_Toc145532465"/>
      <w:bookmarkStart w:id="7593" w:name="_Toc163218878"/>
      <w:bookmarkStart w:id="7594" w:name="_Toc176702209"/>
      <w:bookmarkStart w:id="7595" w:name="_Toc216436113"/>
      <w:r w:rsidRPr="00BE5108">
        <w:rPr>
          <w:rFonts w:eastAsiaTheme="minorEastAsia"/>
        </w:rPr>
        <w:t>8.1.3.3.2</w:t>
      </w:r>
      <w:r w:rsidRPr="00BE5108">
        <w:rPr>
          <w:rFonts w:eastAsiaTheme="minorEastAsia"/>
        </w:rPr>
        <w:tab/>
        <w:t>UCI BLER performance requirements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3.5pt" o:ole="" fillcolor="window">
            <v:imagedata r:id="rId48" o:title=""/>
          </v:shape>
          <o:OLEObject Type="Embed" ProgID="Word.Picture.8" ShapeID="_x0000_i1045" DrawAspect="Content" ObjectID="_1827048984"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96" w:name="_Toc73963072"/>
      <w:bookmarkStart w:id="7597" w:name="_Toc75260249"/>
      <w:bookmarkStart w:id="7598" w:name="_Toc75275791"/>
      <w:bookmarkStart w:id="7599" w:name="_Toc75276302"/>
      <w:bookmarkStart w:id="7600" w:name="_Toc76541801"/>
      <w:bookmarkStart w:id="7601" w:name="_Toc82437570"/>
      <w:bookmarkStart w:id="7602" w:name="_Toc89944936"/>
      <w:bookmarkStart w:id="7603" w:name="_Toc98753954"/>
      <w:bookmarkStart w:id="7604" w:name="_Toc106180940"/>
      <w:bookmarkStart w:id="7605" w:name="_Toc114150985"/>
      <w:bookmarkStart w:id="7606" w:name="_Toc124151388"/>
      <w:bookmarkStart w:id="7607" w:name="_Toc124151908"/>
      <w:bookmarkStart w:id="7608" w:name="_Toc124152428"/>
      <w:bookmarkStart w:id="7609" w:name="_Toc130396960"/>
      <w:bookmarkStart w:id="7610" w:name="_Toc130397480"/>
      <w:bookmarkStart w:id="7611" w:name="_Toc137558584"/>
      <w:bookmarkStart w:id="7612" w:name="_Toc138862409"/>
      <w:bookmarkStart w:id="7613" w:name="_Toc145532466"/>
      <w:bookmarkStart w:id="7614" w:name="_Toc163218879"/>
      <w:bookmarkStart w:id="7615" w:name="_Toc176702210"/>
      <w:bookmarkStart w:id="7616" w:name="_Toc216436114"/>
      <w:r w:rsidRPr="00BE5108">
        <w:rPr>
          <w:rFonts w:eastAsia="MS Mincho"/>
        </w:rPr>
        <w:t>8.1.3.4</w:t>
      </w:r>
      <w:r w:rsidRPr="00BE5108">
        <w:rPr>
          <w:rFonts w:eastAsia="MS Mincho"/>
        </w:rPr>
        <w:tab/>
        <w:t>Performance requirements for PUCCH format 3</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22191F3F" w14:textId="77777777" w:rsidR="00345ACA" w:rsidRPr="00BE5108" w:rsidRDefault="00345ACA" w:rsidP="00345ACA">
      <w:pPr>
        <w:pStyle w:val="Heading5"/>
        <w:rPr>
          <w:rFonts w:eastAsiaTheme="minorEastAsia"/>
        </w:rPr>
      </w:pPr>
      <w:bookmarkStart w:id="7617" w:name="_Toc73963073"/>
      <w:bookmarkStart w:id="7618" w:name="_Toc75260250"/>
      <w:bookmarkStart w:id="7619" w:name="_Toc75275792"/>
      <w:bookmarkStart w:id="7620" w:name="_Toc75276303"/>
      <w:bookmarkStart w:id="7621" w:name="_Toc76541802"/>
      <w:bookmarkStart w:id="7622" w:name="_Toc82437571"/>
      <w:bookmarkStart w:id="7623" w:name="_Toc89944937"/>
      <w:bookmarkStart w:id="7624" w:name="_Toc98753955"/>
      <w:bookmarkStart w:id="7625" w:name="_Toc106180941"/>
      <w:bookmarkStart w:id="7626" w:name="_Toc114150986"/>
      <w:bookmarkStart w:id="7627" w:name="_Toc124151389"/>
      <w:bookmarkStart w:id="7628" w:name="_Toc124151909"/>
      <w:bookmarkStart w:id="7629" w:name="_Toc124152429"/>
      <w:bookmarkStart w:id="7630" w:name="_Toc130396961"/>
      <w:bookmarkStart w:id="7631" w:name="_Toc130397481"/>
      <w:bookmarkStart w:id="7632" w:name="_Toc137558585"/>
      <w:bookmarkStart w:id="7633" w:name="_Toc138862410"/>
      <w:bookmarkStart w:id="7634" w:name="_Toc145532467"/>
      <w:bookmarkStart w:id="7635" w:name="_Toc163218880"/>
      <w:bookmarkStart w:id="7636" w:name="_Toc176702211"/>
      <w:bookmarkStart w:id="7637" w:name="_Toc216436115"/>
      <w:r w:rsidRPr="00BE5108">
        <w:rPr>
          <w:rFonts w:eastAsiaTheme="minorEastAsia"/>
        </w:rPr>
        <w:t>8.1.3.4.1</w:t>
      </w:r>
      <w:r w:rsidRPr="00BE5108">
        <w:rPr>
          <w:rFonts w:eastAsiaTheme="minorEastAsia"/>
        </w:rPr>
        <w:tab/>
        <w:t>Definition and applicability</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38" w:name="_Toc73963074"/>
      <w:bookmarkStart w:id="7639" w:name="_Toc75260251"/>
      <w:bookmarkStart w:id="7640" w:name="_Toc75275793"/>
      <w:bookmarkStart w:id="7641" w:name="_Toc75276304"/>
      <w:bookmarkStart w:id="7642" w:name="_Toc76541803"/>
      <w:bookmarkStart w:id="7643" w:name="_Toc82437572"/>
      <w:bookmarkStart w:id="7644" w:name="_Toc89944938"/>
      <w:bookmarkStart w:id="7645" w:name="_Toc98753956"/>
      <w:bookmarkStart w:id="7646" w:name="_Toc106180942"/>
      <w:bookmarkStart w:id="7647" w:name="_Toc114150987"/>
      <w:bookmarkStart w:id="7648" w:name="_Toc124151390"/>
      <w:bookmarkStart w:id="7649" w:name="_Toc124151910"/>
      <w:bookmarkStart w:id="7650" w:name="_Toc124152430"/>
      <w:bookmarkStart w:id="7651" w:name="_Toc130396962"/>
      <w:bookmarkStart w:id="7652" w:name="_Toc130397482"/>
      <w:bookmarkStart w:id="7653" w:name="_Toc137558586"/>
      <w:bookmarkStart w:id="7654" w:name="_Toc138862411"/>
      <w:bookmarkStart w:id="7655" w:name="_Toc145532468"/>
      <w:bookmarkStart w:id="7656" w:name="_Toc163218881"/>
      <w:bookmarkStart w:id="7657" w:name="_Toc176702212"/>
      <w:bookmarkStart w:id="7658" w:name="_Toc216436116"/>
      <w:r w:rsidRPr="00BE5108">
        <w:rPr>
          <w:rFonts w:eastAsiaTheme="minorEastAsia"/>
        </w:rPr>
        <w:t>8.1.3.4.2</w:t>
      </w:r>
      <w:r w:rsidRPr="00BE5108">
        <w:rPr>
          <w:rFonts w:eastAsiaTheme="minorEastAsia"/>
        </w:rPr>
        <w:tab/>
        <w:t>Minimum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59" w:name="_Toc73963075"/>
      <w:bookmarkStart w:id="7660" w:name="_Toc75260252"/>
      <w:bookmarkStart w:id="7661" w:name="_Toc75275794"/>
      <w:bookmarkStart w:id="7662" w:name="_Toc75276305"/>
      <w:bookmarkStart w:id="7663" w:name="_Toc76541804"/>
      <w:bookmarkStart w:id="7664" w:name="_Toc82437573"/>
      <w:bookmarkStart w:id="7665" w:name="_Toc89944939"/>
      <w:bookmarkStart w:id="7666" w:name="_Toc98753957"/>
      <w:bookmarkStart w:id="7667" w:name="_Toc106180943"/>
      <w:bookmarkStart w:id="7668" w:name="_Toc114150988"/>
      <w:bookmarkStart w:id="7669" w:name="_Toc124151391"/>
      <w:bookmarkStart w:id="7670" w:name="_Toc124151911"/>
      <w:bookmarkStart w:id="7671" w:name="_Toc124152431"/>
      <w:bookmarkStart w:id="7672" w:name="_Toc130396963"/>
      <w:bookmarkStart w:id="7673" w:name="_Toc130397483"/>
      <w:bookmarkStart w:id="7674" w:name="_Toc137558587"/>
      <w:bookmarkStart w:id="7675" w:name="_Toc138862412"/>
      <w:bookmarkStart w:id="7676" w:name="_Toc145532469"/>
      <w:bookmarkStart w:id="7677" w:name="_Toc163218882"/>
      <w:bookmarkStart w:id="7678" w:name="_Toc176702213"/>
      <w:bookmarkStart w:id="7679" w:name="_Toc216436117"/>
      <w:r w:rsidRPr="00BE5108">
        <w:rPr>
          <w:rFonts w:eastAsiaTheme="minorEastAsia"/>
        </w:rPr>
        <w:t>8.1.3.4.3</w:t>
      </w:r>
      <w:r w:rsidRPr="00BE5108">
        <w:rPr>
          <w:rFonts w:eastAsiaTheme="minorEastAsia"/>
        </w:rPr>
        <w:tab/>
        <w:t>Test purpose</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80" w:name="_Toc73963076"/>
      <w:bookmarkStart w:id="7681" w:name="_Toc75260253"/>
      <w:bookmarkStart w:id="7682" w:name="_Toc75275795"/>
      <w:bookmarkStart w:id="7683" w:name="_Toc75276306"/>
      <w:bookmarkStart w:id="7684" w:name="_Toc76541805"/>
      <w:bookmarkStart w:id="7685" w:name="_Toc82437574"/>
      <w:bookmarkStart w:id="7686" w:name="_Toc89944940"/>
      <w:bookmarkStart w:id="7687" w:name="_Toc98753958"/>
      <w:bookmarkStart w:id="7688" w:name="_Toc106180944"/>
      <w:bookmarkStart w:id="7689" w:name="_Toc114150989"/>
      <w:bookmarkStart w:id="7690" w:name="_Toc124151392"/>
      <w:bookmarkStart w:id="7691" w:name="_Toc124151912"/>
      <w:bookmarkStart w:id="7692" w:name="_Toc124152432"/>
      <w:bookmarkStart w:id="7693" w:name="_Toc130396964"/>
      <w:bookmarkStart w:id="7694" w:name="_Toc130397484"/>
      <w:bookmarkStart w:id="7695" w:name="_Toc137558588"/>
      <w:bookmarkStart w:id="7696" w:name="_Toc138862413"/>
      <w:bookmarkStart w:id="7697" w:name="_Toc145532470"/>
      <w:bookmarkStart w:id="7698" w:name="_Toc163218883"/>
      <w:bookmarkStart w:id="7699" w:name="_Toc176702214"/>
      <w:bookmarkStart w:id="7700" w:name="_Toc216436118"/>
      <w:r w:rsidRPr="00BE5108">
        <w:rPr>
          <w:rFonts w:eastAsiaTheme="minorEastAsia"/>
        </w:rPr>
        <w:lastRenderedPageBreak/>
        <w:t>8.1.3.4.4</w:t>
      </w:r>
      <w:r w:rsidRPr="00BE5108">
        <w:rPr>
          <w:rFonts w:eastAsiaTheme="minorEastAsia"/>
        </w:rPr>
        <w:tab/>
        <w:t>Method of test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3.5pt" o:ole="" fillcolor="window">
            <v:imagedata r:id="rId48" o:title=""/>
          </v:shape>
          <o:OLEObject Type="Embed" ProgID="Word.Picture.8" ShapeID="_x0000_i1046" DrawAspect="Content" ObjectID="_1827048985"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701" w:name="_Toc73963077"/>
      <w:bookmarkStart w:id="7702" w:name="_Toc75260254"/>
      <w:bookmarkStart w:id="7703" w:name="_Toc75275796"/>
      <w:bookmarkStart w:id="7704" w:name="_Toc75276307"/>
      <w:bookmarkStart w:id="7705" w:name="_Toc76541806"/>
      <w:bookmarkStart w:id="7706" w:name="_Toc82437575"/>
      <w:bookmarkStart w:id="7707" w:name="_Toc89944941"/>
      <w:bookmarkStart w:id="7708" w:name="_Toc98753959"/>
      <w:bookmarkStart w:id="7709" w:name="_Toc106180945"/>
      <w:bookmarkStart w:id="7710" w:name="_Toc114150990"/>
      <w:bookmarkStart w:id="7711" w:name="_Toc124151393"/>
      <w:bookmarkStart w:id="7712" w:name="_Toc124151913"/>
      <w:bookmarkStart w:id="7713" w:name="_Toc124152433"/>
      <w:bookmarkStart w:id="7714" w:name="_Toc130396965"/>
      <w:bookmarkStart w:id="7715" w:name="_Toc130397485"/>
      <w:bookmarkStart w:id="7716" w:name="_Toc137558589"/>
      <w:bookmarkStart w:id="7717" w:name="_Toc138862414"/>
      <w:bookmarkStart w:id="7718" w:name="_Toc145532471"/>
      <w:bookmarkStart w:id="7719" w:name="_Toc163218884"/>
      <w:bookmarkStart w:id="7720" w:name="_Toc176702215"/>
      <w:bookmarkStart w:id="7721" w:name="_Toc216436119"/>
      <w:r w:rsidRPr="00BE5108">
        <w:rPr>
          <w:rFonts w:eastAsiaTheme="minorEastAsia"/>
        </w:rPr>
        <w:lastRenderedPageBreak/>
        <w:t>8.1.3.4.5</w:t>
      </w:r>
      <w:r w:rsidRPr="00BE5108">
        <w:rPr>
          <w:rFonts w:eastAsiaTheme="minorEastAsia"/>
        </w:rPr>
        <w:tab/>
        <w:t>Test requirement</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22" w:name="_Toc73963078"/>
      <w:bookmarkStart w:id="7723" w:name="_Toc75260255"/>
      <w:bookmarkStart w:id="7724" w:name="_Toc75275797"/>
      <w:bookmarkStart w:id="7725" w:name="_Toc75276308"/>
      <w:bookmarkStart w:id="7726" w:name="_Toc76541807"/>
      <w:bookmarkStart w:id="7727" w:name="_Toc82437576"/>
      <w:bookmarkStart w:id="7728" w:name="_Toc89944942"/>
      <w:bookmarkStart w:id="7729" w:name="_Toc98753960"/>
      <w:bookmarkStart w:id="7730" w:name="_Toc106180946"/>
      <w:bookmarkStart w:id="7731" w:name="_Toc114150991"/>
      <w:bookmarkStart w:id="7732" w:name="_Toc124151394"/>
      <w:bookmarkStart w:id="7733" w:name="_Toc124151914"/>
      <w:bookmarkStart w:id="7734" w:name="_Toc124152434"/>
      <w:bookmarkStart w:id="7735" w:name="_Toc130396966"/>
      <w:bookmarkStart w:id="7736" w:name="_Toc130397486"/>
      <w:bookmarkStart w:id="7737" w:name="_Toc137558590"/>
      <w:bookmarkStart w:id="7738" w:name="_Toc138862415"/>
      <w:bookmarkStart w:id="7739" w:name="_Toc145532472"/>
      <w:bookmarkStart w:id="7740" w:name="_Toc163218885"/>
      <w:bookmarkStart w:id="7741" w:name="_Toc176702216"/>
      <w:bookmarkStart w:id="7742" w:name="_Toc216436120"/>
      <w:r w:rsidRPr="00BE5108">
        <w:rPr>
          <w:rFonts w:eastAsia="MS Mincho"/>
        </w:rPr>
        <w:t>8.1.3.5</w:t>
      </w:r>
      <w:r w:rsidRPr="00BE5108">
        <w:rPr>
          <w:rFonts w:eastAsia="MS Mincho"/>
        </w:rPr>
        <w:tab/>
        <w:t>Performance requirements for PUCCH format 4</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63A5A1B" w14:textId="77777777" w:rsidR="00345ACA" w:rsidRPr="00BE5108" w:rsidRDefault="00345ACA" w:rsidP="00345ACA">
      <w:pPr>
        <w:pStyle w:val="Heading5"/>
        <w:rPr>
          <w:rFonts w:eastAsiaTheme="minorEastAsia"/>
        </w:rPr>
      </w:pPr>
      <w:bookmarkStart w:id="7743" w:name="_Toc73963079"/>
      <w:bookmarkStart w:id="7744" w:name="_Toc75260256"/>
      <w:bookmarkStart w:id="7745" w:name="_Toc75275798"/>
      <w:bookmarkStart w:id="7746" w:name="_Toc75276309"/>
      <w:bookmarkStart w:id="7747" w:name="_Toc76541808"/>
      <w:bookmarkStart w:id="7748" w:name="_Toc82437577"/>
      <w:bookmarkStart w:id="7749" w:name="_Toc89944943"/>
      <w:bookmarkStart w:id="7750" w:name="_Toc98753961"/>
      <w:bookmarkStart w:id="7751" w:name="_Toc106180947"/>
      <w:bookmarkStart w:id="7752" w:name="_Toc114150992"/>
      <w:bookmarkStart w:id="7753" w:name="_Toc124151395"/>
      <w:bookmarkStart w:id="7754" w:name="_Toc124151915"/>
      <w:bookmarkStart w:id="7755" w:name="_Toc124152435"/>
      <w:bookmarkStart w:id="7756" w:name="_Toc130396967"/>
      <w:bookmarkStart w:id="7757" w:name="_Toc130397487"/>
      <w:bookmarkStart w:id="7758" w:name="_Toc137558591"/>
      <w:bookmarkStart w:id="7759" w:name="_Toc138862416"/>
      <w:bookmarkStart w:id="7760" w:name="_Toc145532473"/>
      <w:bookmarkStart w:id="7761" w:name="_Toc163218886"/>
      <w:bookmarkStart w:id="7762" w:name="_Toc176702217"/>
      <w:bookmarkStart w:id="7763" w:name="_Toc216436121"/>
      <w:r w:rsidRPr="00BE5108">
        <w:rPr>
          <w:rFonts w:eastAsiaTheme="minorEastAsia"/>
        </w:rPr>
        <w:t>8.1.3.5.1</w:t>
      </w:r>
      <w:r w:rsidRPr="00BE5108">
        <w:rPr>
          <w:rFonts w:eastAsiaTheme="minorEastAsia"/>
        </w:rPr>
        <w:tab/>
        <w:t>Definition and applicability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64" w:name="_Toc73963080"/>
      <w:bookmarkStart w:id="7765" w:name="_Toc75260257"/>
      <w:bookmarkStart w:id="7766" w:name="_Toc75275799"/>
      <w:bookmarkStart w:id="7767" w:name="_Toc75276310"/>
      <w:bookmarkStart w:id="7768" w:name="_Toc76541809"/>
      <w:bookmarkStart w:id="7769" w:name="_Toc82437578"/>
      <w:bookmarkStart w:id="7770" w:name="_Toc89944944"/>
      <w:bookmarkStart w:id="7771" w:name="_Toc98753962"/>
      <w:bookmarkStart w:id="7772" w:name="_Toc106180948"/>
      <w:bookmarkStart w:id="7773" w:name="_Toc114150993"/>
      <w:bookmarkStart w:id="7774" w:name="_Toc124151396"/>
      <w:bookmarkStart w:id="7775" w:name="_Toc124151916"/>
      <w:bookmarkStart w:id="7776" w:name="_Toc124152436"/>
      <w:bookmarkStart w:id="7777" w:name="_Toc130396968"/>
      <w:bookmarkStart w:id="7778" w:name="_Toc130397488"/>
      <w:bookmarkStart w:id="7779" w:name="_Toc137558592"/>
      <w:bookmarkStart w:id="7780" w:name="_Toc138862417"/>
      <w:bookmarkStart w:id="7781" w:name="_Toc145532474"/>
      <w:bookmarkStart w:id="7782" w:name="_Toc163218887"/>
      <w:bookmarkStart w:id="7783" w:name="_Toc176702218"/>
      <w:bookmarkStart w:id="7784" w:name="_Toc216436122"/>
      <w:r w:rsidRPr="00BE5108">
        <w:rPr>
          <w:rFonts w:eastAsiaTheme="minorEastAsia"/>
        </w:rPr>
        <w:t>8.1.3.5.2</w:t>
      </w:r>
      <w:r w:rsidRPr="00BE5108">
        <w:rPr>
          <w:rFonts w:eastAsiaTheme="minorEastAsia"/>
        </w:rPr>
        <w:tab/>
        <w:t>Minimum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85" w:name="_Toc73963081"/>
      <w:bookmarkStart w:id="7786" w:name="_Toc75260258"/>
      <w:bookmarkStart w:id="7787" w:name="_Toc75275800"/>
      <w:bookmarkStart w:id="7788" w:name="_Toc75276311"/>
      <w:bookmarkStart w:id="7789" w:name="_Toc76541810"/>
      <w:bookmarkStart w:id="7790" w:name="_Toc82437579"/>
      <w:bookmarkStart w:id="7791" w:name="_Toc89944945"/>
      <w:bookmarkStart w:id="7792" w:name="_Toc98753963"/>
      <w:bookmarkStart w:id="7793" w:name="_Toc106180949"/>
      <w:bookmarkStart w:id="7794" w:name="_Toc114150994"/>
      <w:bookmarkStart w:id="7795" w:name="_Toc124151397"/>
      <w:bookmarkStart w:id="7796" w:name="_Toc124151917"/>
      <w:bookmarkStart w:id="7797" w:name="_Toc124152437"/>
      <w:bookmarkStart w:id="7798" w:name="_Toc130396969"/>
      <w:bookmarkStart w:id="7799" w:name="_Toc130397489"/>
      <w:bookmarkStart w:id="7800" w:name="_Toc137558593"/>
      <w:bookmarkStart w:id="7801" w:name="_Toc138862418"/>
      <w:bookmarkStart w:id="7802" w:name="_Toc145532475"/>
      <w:bookmarkStart w:id="7803" w:name="_Toc163218888"/>
      <w:bookmarkStart w:id="7804" w:name="_Toc176702219"/>
      <w:bookmarkStart w:id="7805" w:name="_Toc216436123"/>
      <w:r w:rsidRPr="00BE5108">
        <w:rPr>
          <w:rFonts w:eastAsiaTheme="minorEastAsia"/>
        </w:rPr>
        <w:t>8.1.3.5.3</w:t>
      </w:r>
      <w:r w:rsidRPr="00BE5108">
        <w:rPr>
          <w:rFonts w:eastAsiaTheme="minorEastAsia"/>
        </w:rPr>
        <w:tab/>
        <w:t>Test purpose</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806" w:name="_Toc73963082"/>
      <w:bookmarkStart w:id="7807" w:name="_Toc75260259"/>
      <w:bookmarkStart w:id="7808" w:name="_Toc75275801"/>
      <w:bookmarkStart w:id="7809" w:name="_Toc75276312"/>
      <w:bookmarkStart w:id="7810" w:name="_Toc76541811"/>
      <w:bookmarkStart w:id="7811" w:name="_Toc82437580"/>
      <w:bookmarkStart w:id="7812" w:name="_Toc89944946"/>
      <w:bookmarkStart w:id="7813" w:name="_Toc98753964"/>
      <w:bookmarkStart w:id="7814" w:name="_Toc106180950"/>
      <w:bookmarkStart w:id="7815" w:name="_Toc114150995"/>
      <w:bookmarkStart w:id="7816" w:name="_Toc124151398"/>
      <w:bookmarkStart w:id="7817" w:name="_Toc124151918"/>
      <w:bookmarkStart w:id="7818" w:name="_Toc124152438"/>
      <w:bookmarkStart w:id="7819" w:name="_Toc130396970"/>
      <w:bookmarkStart w:id="7820" w:name="_Toc130397490"/>
      <w:bookmarkStart w:id="7821" w:name="_Toc137558594"/>
      <w:bookmarkStart w:id="7822" w:name="_Toc138862419"/>
      <w:bookmarkStart w:id="7823" w:name="_Toc145532476"/>
      <w:bookmarkStart w:id="7824" w:name="_Toc163218889"/>
      <w:bookmarkStart w:id="7825" w:name="_Toc176702220"/>
      <w:bookmarkStart w:id="7826" w:name="_Toc216436124"/>
      <w:r w:rsidRPr="00BE5108">
        <w:rPr>
          <w:rFonts w:eastAsiaTheme="minorEastAsia"/>
        </w:rPr>
        <w:t>8.1.3.5.4</w:t>
      </w:r>
      <w:r w:rsidRPr="00BE5108">
        <w:rPr>
          <w:rFonts w:eastAsiaTheme="minorEastAsia"/>
        </w:rPr>
        <w:tab/>
        <w:t>Method of test</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3.5pt" o:ole="" fillcolor="window">
            <v:imagedata r:id="rId51" o:title=""/>
          </v:shape>
          <o:OLEObject Type="Embed" ProgID="Word.Picture.8" ShapeID="_x0000_i1047" DrawAspect="Content" ObjectID="_1827048986"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27" w:name="_Toc73963083"/>
      <w:bookmarkStart w:id="7828" w:name="_Toc75260260"/>
      <w:bookmarkStart w:id="7829" w:name="_Toc75275802"/>
      <w:bookmarkStart w:id="7830" w:name="_Toc75276313"/>
      <w:bookmarkStart w:id="7831" w:name="_Toc76541812"/>
      <w:bookmarkStart w:id="7832" w:name="_Toc82437581"/>
      <w:bookmarkStart w:id="7833" w:name="_Toc89944947"/>
      <w:bookmarkStart w:id="7834" w:name="_Toc98753965"/>
      <w:bookmarkStart w:id="7835" w:name="_Toc106180951"/>
      <w:bookmarkStart w:id="7836" w:name="_Toc114150996"/>
      <w:bookmarkStart w:id="7837" w:name="_Toc124151399"/>
      <w:bookmarkStart w:id="7838" w:name="_Toc124151919"/>
      <w:bookmarkStart w:id="7839" w:name="_Toc124152439"/>
      <w:bookmarkStart w:id="7840" w:name="_Toc130396971"/>
      <w:bookmarkStart w:id="7841" w:name="_Toc130397491"/>
      <w:bookmarkStart w:id="7842" w:name="_Toc137558595"/>
      <w:bookmarkStart w:id="7843" w:name="_Toc138862420"/>
      <w:bookmarkStart w:id="7844" w:name="_Toc145532477"/>
      <w:bookmarkStart w:id="7845" w:name="_Toc163218890"/>
      <w:bookmarkStart w:id="7846" w:name="_Toc176702221"/>
      <w:bookmarkStart w:id="7847" w:name="_Toc216436125"/>
      <w:r w:rsidRPr="00BE5108">
        <w:rPr>
          <w:rFonts w:eastAsiaTheme="minorEastAsia"/>
        </w:rPr>
        <w:t>8.1.3.5.5</w:t>
      </w:r>
      <w:r w:rsidRPr="00BE5108">
        <w:rPr>
          <w:rFonts w:eastAsiaTheme="minorEastAsia"/>
        </w:rPr>
        <w:tab/>
        <w:t>Test requirement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48" w:name="_Toc73963084"/>
      <w:bookmarkStart w:id="7849" w:name="_Toc75260261"/>
      <w:bookmarkStart w:id="7850" w:name="_Toc75275803"/>
      <w:bookmarkStart w:id="7851" w:name="_Toc75276314"/>
      <w:bookmarkStart w:id="7852" w:name="_Toc76541813"/>
      <w:bookmarkStart w:id="7853" w:name="_Toc82437582"/>
      <w:bookmarkStart w:id="7854" w:name="_Toc89944948"/>
      <w:bookmarkStart w:id="7855" w:name="_Toc98753966"/>
      <w:bookmarkStart w:id="7856" w:name="_Toc106180952"/>
      <w:bookmarkStart w:id="7857" w:name="_Toc114150997"/>
      <w:bookmarkStart w:id="7858" w:name="_Toc124151400"/>
      <w:bookmarkStart w:id="7859" w:name="_Toc124151920"/>
      <w:bookmarkStart w:id="7860" w:name="_Toc124152440"/>
      <w:bookmarkStart w:id="7861" w:name="_Toc130396972"/>
      <w:bookmarkStart w:id="7862" w:name="_Toc130397492"/>
      <w:bookmarkStart w:id="7863" w:name="_Toc137558596"/>
      <w:bookmarkStart w:id="7864" w:name="_Toc138862421"/>
      <w:bookmarkStart w:id="7865" w:name="_Toc145532478"/>
      <w:bookmarkStart w:id="7866" w:name="_Toc163218891"/>
      <w:bookmarkStart w:id="7867" w:name="_Toc176702222"/>
      <w:bookmarkStart w:id="7868" w:name="_Toc216436126"/>
      <w:r w:rsidRPr="00BE5108">
        <w:rPr>
          <w:rFonts w:eastAsia="MS Mincho"/>
        </w:rPr>
        <w:t>8.1.3.6</w:t>
      </w:r>
      <w:r w:rsidRPr="00BE5108">
        <w:rPr>
          <w:rFonts w:eastAsia="MS Mincho"/>
        </w:rPr>
        <w:tab/>
        <w:t>Performance requirements for multi-slot PUCCH</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F1119A5" w14:textId="77777777" w:rsidR="00345ACA" w:rsidRPr="00BE5108" w:rsidRDefault="00345ACA" w:rsidP="00345ACA">
      <w:pPr>
        <w:pStyle w:val="Heading5"/>
        <w:rPr>
          <w:rFonts w:eastAsiaTheme="minorEastAsia"/>
        </w:rPr>
      </w:pPr>
      <w:bookmarkStart w:id="7869" w:name="_Toc73963085"/>
      <w:bookmarkStart w:id="7870" w:name="_Toc75260262"/>
      <w:bookmarkStart w:id="7871" w:name="_Toc75275804"/>
      <w:bookmarkStart w:id="7872" w:name="_Toc75276315"/>
      <w:bookmarkStart w:id="7873" w:name="_Toc76541814"/>
      <w:bookmarkStart w:id="7874" w:name="_Toc82437583"/>
      <w:bookmarkStart w:id="7875" w:name="_Toc89944949"/>
      <w:bookmarkStart w:id="7876" w:name="_Toc98753967"/>
      <w:bookmarkStart w:id="7877" w:name="_Toc106180953"/>
      <w:bookmarkStart w:id="7878" w:name="_Toc114150998"/>
      <w:bookmarkStart w:id="7879" w:name="_Toc124151401"/>
      <w:bookmarkStart w:id="7880" w:name="_Toc124151921"/>
      <w:bookmarkStart w:id="7881" w:name="_Toc124152441"/>
      <w:bookmarkStart w:id="7882" w:name="_Toc130396973"/>
      <w:bookmarkStart w:id="7883" w:name="_Toc130397493"/>
      <w:bookmarkStart w:id="7884" w:name="_Toc137558597"/>
      <w:bookmarkStart w:id="7885" w:name="_Toc138862422"/>
      <w:bookmarkStart w:id="7886" w:name="_Toc145532479"/>
      <w:bookmarkStart w:id="7887" w:name="_Toc163218892"/>
      <w:bookmarkStart w:id="7888" w:name="_Toc176702223"/>
      <w:bookmarkStart w:id="7889" w:name="_Toc216436127"/>
      <w:r w:rsidRPr="00BE5108">
        <w:rPr>
          <w:rFonts w:eastAsiaTheme="minorEastAsia"/>
        </w:rPr>
        <w:t>8.1.3.6.1</w:t>
      </w:r>
      <w:r w:rsidRPr="00BE5108">
        <w:rPr>
          <w:rFonts w:eastAsiaTheme="minorEastAsia"/>
        </w:rPr>
        <w:tab/>
        <w:t>Performance requirements for multi-slot PUCCH format 1</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90" w:name="_Toc73963086"/>
      <w:bookmarkStart w:id="7891" w:name="_Toc75260263"/>
      <w:bookmarkStart w:id="7892" w:name="_Toc75275805"/>
      <w:bookmarkStart w:id="7893" w:name="_Toc75276316"/>
      <w:bookmarkStart w:id="7894" w:name="_Toc76541815"/>
      <w:bookmarkStart w:id="7895" w:name="_Toc82437584"/>
      <w:bookmarkStart w:id="7896" w:name="_Toc89944950"/>
      <w:bookmarkStart w:id="7897" w:name="_Toc98753968"/>
      <w:bookmarkStart w:id="7898" w:name="_Toc106180954"/>
      <w:bookmarkStart w:id="7899" w:name="_Toc114150999"/>
      <w:bookmarkStart w:id="7900" w:name="_Toc124151402"/>
      <w:bookmarkStart w:id="7901" w:name="_Toc124151922"/>
      <w:bookmarkStart w:id="7902" w:name="_Toc124152442"/>
      <w:bookmarkStart w:id="7903" w:name="_Toc130396974"/>
      <w:bookmarkStart w:id="7904" w:name="_Toc130397494"/>
      <w:bookmarkStart w:id="7905" w:name="_Toc137558598"/>
      <w:bookmarkStart w:id="7906" w:name="_Toc138862423"/>
      <w:bookmarkStart w:id="7907" w:name="_Toc145532480"/>
      <w:bookmarkStart w:id="7908" w:name="_Toc163218893"/>
      <w:bookmarkStart w:id="7909" w:name="_Toc176702224"/>
      <w:bookmarkStart w:id="7910" w:name="_Toc216436128"/>
      <w:r w:rsidRPr="00BE5108">
        <w:rPr>
          <w:rFonts w:eastAsiaTheme="minorEastAsia"/>
        </w:rPr>
        <w:t>8.1.4</w:t>
      </w:r>
      <w:r w:rsidRPr="00BE5108">
        <w:rPr>
          <w:rFonts w:eastAsiaTheme="minorEastAsia"/>
        </w:rPr>
        <w:tab/>
        <w:t>Performance requirements for PRACH</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5211B551" w14:textId="77777777" w:rsidR="00345ACA" w:rsidRPr="00BE5108" w:rsidRDefault="00345ACA" w:rsidP="00345ACA">
      <w:pPr>
        <w:pStyle w:val="Heading4"/>
        <w:rPr>
          <w:rFonts w:eastAsia="MS Mincho"/>
        </w:rPr>
      </w:pPr>
      <w:bookmarkStart w:id="7911" w:name="_Toc73963087"/>
      <w:bookmarkStart w:id="7912" w:name="_Toc75260264"/>
      <w:bookmarkStart w:id="7913" w:name="_Toc75275806"/>
      <w:bookmarkStart w:id="7914" w:name="_Toc75276317"/>
      <w:bookmarkStart w:id="7915" w:name="_Toc76541816"/>
      <w:bookmarkStart w:id="7916" w:name="_Toc82437585"/>
      <w:bookmarkStart w:id="7917" w:name="_Toc89944951"/>
      <w:bookmarkStart w:id="7918" w:name="_Toc98753969"/>
      <w:bookmarkStart w:id="7919" w:name="_Toc106180955"/>
      <w:bookmarkStart w:id="7920" w:name="_Toc114151000"/>
      <w:bookmarkStart w:id="7921" w:name="_Toc124151403"/>
      <w:bookmarkStart w:id="7922" w:name="_Toc124151923"/>
      <w:bookmarkStart w:id="7923" w:name="_Toc124152443"/>
      <w:bookmarkStart w:id="7924" w:name="_Toc130396975"/>
      <w:bookmarkStart w:id="7925" w:name="_Toc130397495"/>
      <w:bookmarkStart w:id="7926" w:name="_Toc137558599"/>
      <w:bookmarkStart w:id="7927" w:name="_Toc138862424"/>
      <w:bookmarkStart w:id="7928" w:name="_Toc145532481"/>
      <w:bookmarkStart w:id="7929" w:name="_Toc163218894"/>
      <w:bookmarkStart w:id="7930" w:name="_Toc176702225"/>
      <w:bookmarkStart w:id="7931" w:name="_Toc216436129"/>
      <w:r w:rsidRPr="00BE5108">
        <w:rPr>
          <w:rFonts w:eastAsia="MS Mincho"/>
        </w:rPr>
        <w:t>8.1.4.1</w:t>
      </w:r>
      <w:r w:rsidRPr="00BE5108">
        <w:rPr>
          <w:rFonts w:eastAsia="MS Mincho"/>
        </w:rPr>
        <w:tab/>
        <w:t>PRACH false alarm probability and missed detection requirements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C65C217" w14:textId="77777777" w:rsidR="00345ACA" w:rsidRPr="00BE5108" w:rsidRDefault="00345ACA" w:rsidP="00345ACA">
      <w:pPr>
        <w:pStyle w:val="Heading5"/>
        <w:rPr>
          <w:rFonts w:eastAsiaTheme="minorEastAsia"/>
        </w:rPr>
      </w:pPr>
      <w:bookmarkStart w:id="7932" w:name="_Toc73963088"/>
      <w:bookmarkStart w:id="7933" w:name="_Toc75260265"/>
      <w:bookmarkStart w:id="7934" w:name="_Toc75275807"/>
      <w:bookmarkStart w:id="7935" w:name="_Toc75276318"/>
      <w:bookmarkStart w:id="7936" w:name="_Toc76541817"/>
      <w:bookmarkStart w:id="7937" w:name="_Toc82437586"/>
      <w:bookmarkStart w:id="7938" w:name="_Toc89944952"/>
      <w:bookmarkStart w:id="7939" w:name="_Toc98753970"/>
      <w:bookmarkStart w:id="7940" w:name="_Toc106180956"/>
      <w:bookmarkStart w:id="7941" w:name="_Toc114151001"/>
      <w:bookmarkStart w:id="7942" w:name="_Toc124151404"/>
      <w:bookmarkStart w:id="7943" w:name="_Toc124151924"/>
      <w:bookmarkStart w:id="7944" w:name="_Toc124152444"/>
      <w:bookmarkStart w:id="7945" w:name="_Toc130396976"/>
      <w:bookmarkStart w:id="7946" w:name="_Toc130397496"/>
      <w:bookmarkStart w:id="7947" w:name="_Toc137558600"/>
      <w:bookmarkStart w:id="7948" w:name="_Toc138862425"/>
      <w:bookmarkStart w:id="7949" w:name="_Toc145532482"/>
      <w:bookmarkStart w:id="7950" w:name="_Toc163218895"/>
      <w:bookmarkStart w:id="7951" w:name="_Toc176702226"/>
      <w:bookmarkStart w:id="7952" w:name="_Toc216436130"/>
      <w:r w:rsidRPr="00BE5108">
        <w:rPr>
          <w:rFonts w:eastAsiaTheme="minorEastAsia"/>
        </w:rPr>
        <w:t>8.1.4.1.1</w:t>
      </w:r>
      <w:r w:rsidRPr="00BE5108">
        <w:rPr>
          <w:rFonts w:eastAsiaTheme="minorEastAsia"/>
        </w:rPr>
        <w:tab/>
        <w:t>Definition and applicability</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53" w:name="_Toc73963089"/>
      <w:bookmarkStart w:id="7954" w:name="_Toc75260266"/>
      <w:bookmarkStart w:id="7955" w:name="_Toc75275808"/>
      <w:bookmarkStart w:id="7956" w:name="_Toc75276319"/>
      <w:bookmarkStart w:id="7957" w:name="_Toc76541818"/>
      <w:bookmarkStart w:id="7958" w:name="_Toc82437587"/>
      <w:bookmarkStart w:id="7959" w:name="_Toc89944953"/>
      <w:bookmarkStart w:id="7960" w:name="_Toc98753971"/>
      <w:bookmarkStart w:id="7961" w:name="_Toc106180957"/>
      <w:bookmarkStart w:id="7962" w:name="_Toc114151002"/>
      <w:bookmarkStart w:id="7963" w:name="_Toc124151405"/>
      <w:bookmarkStart w:id="7964" w:name="_Toc124151925"/>
      <w:bookmarkStart w:id="7965" w:name="_Toc124152445"/>
      <w:bookmarkStart w:id="7966" w:name="_Toc130396977"/>
      <w:bookmarkStart w:id="7967" w:name="_Toc130397497"/>
      <w:bookmarkStart w:id="7968" w:name="_Toc137558601"/>
      <w:bookmarkStart w:id="7969" w:name="_Toc138862426"/>
      <w:bookmarkStart w:id="7970" w:name="_Toc145532483"/>
      <w:bookmarkStart w:id="7971" w:name="_Toc163218896"/>
      <w:bookmarkStart w:id="7972" w:name="_Toc176702227"/>
      <w:bookmarkStart w:id="7973" w:name="_Toc216436131"/>
      <w:r w:rsidRPr="00BE5108">
        <w:rPr>
          <w:rFonts w:eastAsiaTheme="minorEastAsia"/>
        </w:rPr>
        <w:t>8.1.4.1.2</w:t>
      </w:r>
      <w:r w:rsidRPr="00BE5108">
        <w:rPr>
          <w:rFonts w:eastAsiaTheme="minorEastAsia"/>
        </w:rPr>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74" w:name="_Toc73963090"/>
      <w:bookmarkStart w:id="7975" w:name="_Toc75260267"/>
      <w:bookmarkStart w:id="7976" w:name="_Toc75275809"/>
      <w:bookmarkStart w:id="7977" w:name="_Toc75276320"/>
      <w:bookmarkStart w:id="7978" w:name="_Toc76541819"/>
      <w:bookmarkStart w:id="7979" w:name="_Toc82437588"/>
      <w:bookmarkStart w:id="7980" w:name="_Toc89944954"/>
      <w:bookmarkStart w:id="7981" w:name="_Toc98753972"/>
      <w:bookmarkStart w:id="7982" w:name="_Toc106180958"/>
      <w:bookmarkStart w:id="7983" w:name="_Toc114151003"/>
      <w:bookmarkStart w:id="7984" w:name="_Toc124151406"/>
      <w:bookmarkStart w:id="7985" w:name="_Toc124151926"/>
      <w:bookmarkStart w:id="7986" w:name="_Toc124152446"/>
      <w:bookmarkStart w:id="7987" w:name="_Toc130396978"/>
      <w:bookmarkStart w:id="7988" w:name="_Toc130397498"/>
      <w:bookmarkStart w:id="7989" w:name="_Toc137558602"/>
      <w:bookmarkStart w:id="7990" w:name="_Toc138862427"/>
      <w:bookmarkStart w:id="7991" w:name="_Toc145532484"/>
      <w:bookmarkStart w:id="7992" w:name="_Toc163218897"/>
      <w:bookmarkStart w:id="7993" w:name="_Toc176702228"/>
      <w:bookmarkStart w:id="7994" w:name="_Toc216436132"/>
      <w:r w:rsidRPr="00BE5108">
        <w:rPr>
          <w:rFonts w:eastAsiaTheme="minorEastAsia"/>
        </w:rPr>
        <w:t>8.1.4.1.3</w:t>
      </w:r>
      <w:r w:rsidRPr="00BE5108">
        <w:rPr>
          <w:rFonts w:eastAsiaTheme="minorEastAsia"/>
        </w:rPr>
        <w:tab/>
        <w:t>Test purpose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95" w:name="_Toc73963091"/>
      <w:bookmarkStart w:id="7996" w:name="_Toc75260268"/>
      <w:bookmarkStart w:id="7997" w:name="_Toc75275810"/>
      <w:bookmarkStart w:id="7998" w:name="_Toc75276321"/>
      <w:bookmarkStart w:id="7999" w:name="_Toc76541820"/>
      <w:bookmarkStart w:id="8000" w:name="_Toc82437589"/>
      <w:bookmarkStart w:id="8001" w:name="_Toc89944955"/>
      <w:bookmarkStart w:id="8002" w:name="_Toc98753973"/>
      <w:bookmarkStart w:id="8003" w:name="_Toc106180959"/>
      <w:bookmarkStart w:id="8004" w:name="_Toc114151004"/>
      <w:bookmarkStart w:id="8005" w:name="_Toc124151407"/>
      <w:bookmarkStart w:id="8006" w:name="_Toc124151927"/>
      <w:bookmarkStart w:id="8007" w:name="_Toc124152447"/>
      <w:bookmarkStart w:id="8008" w:name="_Toc130396979"/>
      <w:bookmarkStart w:id="8009" w:name="_Toc130397499"/>
      <w:bookmarkStart w:id="8010" w:name="_Toc137558603"/>
      <w:bookmarkStart w:id="8011" w:name="_Toc138862428"/>
      <w:bookmarkStart w:id="8012" w:name="_Toc145532485"/>
      <w:bookmarkStart w:id="8013" w:name="_Toc163218898"/>
      <w:bookmarkStart w:id="8014" w:name="_Toc176702229"/>
      <w:bookmarkStart w:id="8015" w:name="_Toc216436133"/>
      <w:r w:rsidRPr="00BE5108">
        <w:rPr>
          <w:rFonts w:eastAsiaTheme="minorEastAsia"/>
        </w:rPr>
        <w:t>8.1.4.1.4</w:t>
      </w:r>
      <w:r w:rsidRPr="00BE5108">
        <w:rPr>
          <w:rFonts w:eastAsiaTheme="minorEastAsia"/>
        </w:rPr>
        <w:tab/>
        <w:t>Method of test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3.5pt" o:ole="" fillcolor="window">
            <v:imagedata r:id="rId53" o:title=""/>
          </v:shape>
          <o:OLEObject Type="Embed" ProgID="Word.Picture.8" ShapeID="_x0000_i1048" DrawAspect="Content" ObjectID="_1827048987"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9.25pt;height:141.5pt" o:ole="">
            <v:imagedata r:id="rId55" o:title=""/>
          </v:shape>
          <o:OLEObject Type="Embed" ProgID="Visio.Drawing.11" ShapeID="_x0000_i1049" DrawAspect="Content" ObjectID="_1827048988"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8pt;height:129.1pt" o:ole="">
            <v:imagedata r:id="rId57" o:title=""/>
          </v:shape>
          <o:OLEObject Type="Embed" ProgID="Visio.Drawing.11" ShapeID="_x0000_i1050" DrawAspect="Content" ObjectID="_1827048989"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8016" w:name="_Toc73963092"/>
      <w:bookmarkStart w:id="8017" w:name="_Toc75260269"/>
      <w:bookmarkStart w:id="8018" w:name="_Toc75275811"/>
      <w:bookmarkStart w:id="8019" w:name="_Toc75276322"/>
      <w:bookmarkStart w:id="8020" w:name="_Toc76541821"/>
      <w:bookmarkStart w:id="8021" w:name="_Toc82437590"/>
      <w:bookmarkStart w:id="8022" w:name="_Toc89944956"/>
      <w:bookmarkStart w:id="8023" w:name="_Toc98753974"/>
      <w:bookmarkStart w:id="8024" w:name="_Toc106180960"/>
      <w:bookmarkStart w:id="8025" w:name="_Toc114151005"/>
      <w:bookmarkStart w:id="8026" w:name="_Toc124151408"/>
      <w:bookmarkStart w:id="8027" w:name="_Toc124151928"/>
      <w:bookmarkStart w:id="8028" w:name="_Toc124152448"/>
      <w:bookmarkStart w:id="8029" w:name="_Toc130396980"/>
      <w:bookmarkStart w:id="8030" w:name="_Toc130397500"/>
      <w:bookmarkStart w:id="8031" w:name="_Toc137558604"/>
      <w:bookmarkStart w:id="8032" w:name="_Toc138862429"/>
      <w:bookmarkStart w:id="8033" w:name="_Toc145532486"/>
      <w:bookmarkStart w:id="8034" w:name="_Toc163218899"/>
      <w:bookmarkStart w:id="8035" w:name="_Toc176702230"/>
      <w:bookmarkStart w:id="8036" w:name="_Toc216436134"/>
      <w:r w:rsidRPr="00BE5108">
        <w:rPr>
          <w:rFonts w:eastAsiaTheme="minorEastAsia"/>
        </w:rPr>
        <w:t>8.1.4.1.5</w:t>
      </w:r>
      <w:r w:rsidRPr="00BE5108">
        <w:rPr>
          <w:rFonts w:eastAsiaTheme="minorEastAsia"/>
        </w:rPr>
        <w:tab/>
        <w:t>Test requirement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37" w:name="_Toc73963093"/>
      <w:bookmarkStart w:id="8038" w:name="_Toc75260270"/>
      <w:bookmarkStart w:id="8039" w:name="_Toc75275812"/>
      <w:bookmarkStart w:id="8040" w:name="_Toc75276323"/>
      <w:bookmarkStart w:id="8041" w:name="_Toc76541822"/>
      <w:bookmarkStart w:id="8042" w:name="_Toc82437591"/>
      <w:bookmarkStart w:id="8043" w:name="_Toc89944957"/>
      <w:bookmarkStart w:id="8044" w:name="_Toc98753975"/>
      <w:bookmarkStart w:id="8045" w:name="_Toc106180961"/>
      <w:bookmarkStart w:id="8046" w:name="_Toc114151006"/>
      <w:bookmarkStart w:id="8047" w:name="_Toc124151409"/>
      <w:bookmarkStart w:id="8048" w:name="_Toc124151929"/>
      <w:bookmarkStart w:id="8049" w:name="_Toc124152449"/>
      <w:bookmarkStart w:id="8050" w:name="_Toc130396981"/>
      <w:bookmarkStart w:id="8051" w:name="_Toc130397501"/>
      <w:bookmarkStart w:id="8052" w:name="_Toc137558605"/>
      <w:bookmarkStart w:id="8053" w:name="_Toc138862430"/>
      <w:bookmarkStart w:id="8054" w:name="_Toc145532487"/>
      <w:bookmarkStart w:id="8055" w:name="_Toc163218900"/>
      <w:bookmarkStart w:id="8056" w:name="_Toc176702231"/>
      <w:bookmarkStart w:id="8057" w:name="_Toc216436135"/>
      <w:r w:rsidRPr="00BE5108">
        <w:rPr>
          <w:rFonts w:eastAsiaTheme="minorEastAsia"/>
        </w:rPr>
        <w:t>8.2</w:t>
      </w:r>
      <w:r w:rsidRPr="00BE5108">
        <w:rPr>
          <w:rFonts w:eastAsiaTheme="minorEastAsia"/>
        </w:rPr>
        <w:tab/>
        <w:t>IAB-MT Performance requirements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797F4DAD" w14:textId="77777777" w:rsidR="00345ACA" w:rsidRPr="00BE5108" w:rsidRDefault="00345ACA" w:rsidP="00345ACA">
      <w:pPr>
        <w:pStyle w:val="Heading3"/>
        <w:rPr>
          <w:rFonts w:eastAsiaTheme="minorEastAsia"/>
          <w:lang w:eastAsia="zh-CN"/>
        </w:rPr>
      </w:pPr>
      <w:bookmarkStart w:id="8058" w:name="_Toc73963094"/>
      <w:bookmarkStart w:id="8059" w:name="_Toc75260271"/>
      <w:bookmarkStart w:id="8060" w:name="_Toc75275813"/>
      <w:bookmarkStart w:id="8061" w:name="_Toc75276324"/>
      <w:bookmarkStart w:id="8062" w:name="_Toc76541823"/>
      <w:bookmarkStart w:id="8063" w:name="_Toc82437592"/>
      <w:bookmarkStart w:id="8064" w:name="_Toc89944958"/>
      <w:bookmarkStart w:id="8065" w:name="_Toc98753976"/>
      <w:bookmarkStart w:id="8066" w:name="_Toc106180962"/>
      <w:bookmarkStart w:id="8067" w:name="_Toc114151007"/>
      <w:bookmarkStart w:id="8068" w:name="_Toc124151410"/>
      <w:bookmarkStart w:id="8069" w:name="_Toc124151930"/>
      <w:bookmarkStart w:id="8070" w:name="_Toc124152450"/>
      <w:bookmarkStart w:id="8071" w:name="_Toc130396982"/>
      <w:bookmarkStart w:id="8072" w:name="_Toc130397502"/>
      <w:bookmarkStart w:id="8073" w:name="_Toc137558606"/>
      <w:bookmarkStart w:id="8074" w:name="_Toc138862431"/>
      <w:bookmarkStart w:id="8075" w:name="_Toc145532488"/>
      <w:bookmarkStart w:id="8076" w:name="_Toc163218901"/>
      <w:bookmarkStart w:id="8077" w:name="_Toc176702232"/>
      <w:bookmarkStart w:id="8078" w:name="_Toc216436136"/>
      <w:r w:rsidRPr="00BE5108">
        <w:rPr>
          <w:rFonts w:eastAsiaTheme="minorEastAsia"/>
        </w:rPr>
        <w:t>8.2.1</w:t>
      </w:r>
      <w:r w:rsidRPr="00BE5108">
        <w:rPr>
          <w:rFonts w:eastAsiaTheme="minorEastAsia"/>
        </w:rPr>
        <w:tab/>
        <w:t>General</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23D3DB30" w14:textId="77777777" w:rsidR="00345ACA" w:rsidRPr="00BE5108" w:rsidRDefault="00345ACA" w:rsidP="00345ACA">
      <w:pPr>
        <w:pStyle w:val="Heading4"/>
        <w:rPr>
          <w:rFonts w:eastAsia="Malgun Gothic"/>
        </w:rPr>
      </w:pPr>
      <w:bookmarkStart w:id="8079" w:name="_Toc73963095"/>
      <w:bookmarkStart w:id="8080" w:name="_Toc75260272"/>
      <w:bookmarkStart w:id="8081" w:name="_Toc75275814"/>
      <w:bookmarkStart w:id="8082" w:name="_Toc75276325"/>
      <w:bookmarkStart w:id="8083" w:name="_Toc76541824"/>
      <w:bookmarkStart w:id="8084" w:name="_Toc82437593"/>
      <w:bookmarkStart w:id="8085" w:name="_Toc89944959"/>
      <w:bookmarkStart w:id="8086" w:name="_Toc98753977"/>
      <w:bookmarkStart w:id="8087" w:name="_Toc106180963"/>
      <w:bookmarkStart w:id="8088" w:name="_Toc114151008"/>
      <w:bookmarkStart w:id="8089" w:name="_Toc124151411"/>
      <w:bookmarkStart w:id="8090" w:name="_Toc124151931"/>
      <w:bookmarkStart w:id="8091" w:name="_Toc124152451"/>
      <w:bookmarkStart w:id="8092" w:name="_Toc130396983"/>
      <w:bookmarkStart w:id="8093" w:name="_Toc130397503"/>
      <w:bookmarkStart w:id="8094" w:name="_Toc137558607"/>
      <w:bookmarkStart w:id="8095" w:name="_Toc138862432"/>
      <w:bookmarkStart w:id="8096" w:name="_Toc145532489"/>
      <w:bookmarkStart w:id="8097" w:name="_Toc163218902"/>
      <w:bookmarkStart w:id="8098" w:name="_Toc176702233"/>
      <w:bookmarkStart w:id="8099" w:name="_Toc216436137"/>
      <w:r w:rsidRPr="00BE5108">
        <w:rPr>
          <w:rFonts w:eastAsia="Malgun Gothic"/>
        </w:rPr>
        <w:t>8.2.1.1</w:t>
      </w:r>
      <w:r w:rsidRPr="00BE5108">
        <w:rPr>
          <w:rFonts w:eastAsia="Malgun Gothic"/>
        </w:rPr>
        <w:tab/>
        <w:t>Scope and definitions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100" w:name="_Toc73963096"/>
      <w:bookmarkStart w:id="8101" w:name="_Toc75260273"/>
      <w:bookmarkStart w:id="8102" w:name="_Toc75275815"/>
      <w:bookmarkStart w:id="8103" w:name="_Toc75276326"/>
      <w:bookmarkStart w:id="8104" w:name="_Toc76541825"/>
      <w:bookmarkStart w:id="8105" w:name="_Toc82437594"/>
      <w:bookmarkStart w:id="8106" w:name="_Toc89944960"/>
      <w:bookmarkStart w:id="8107" w:name="_Toc98753978"/>
      <w:bookmarkStart w:id="8108" w:name="_Toc106180964"/>
      <w:bookmarkStart w:id="8109" w:name="_Toc114151009"/>
      <w:bookmarkStart w:id="8110" w:name="_Toc124151412"/>
      <w:bookmarkStart w:id="8111" w:name="_Toc124151932"/>
      <w:bookmarkStart w:id="8112" w:name="_Toc124152452"/>
      <w:bookmarkStart w:id="8113" w:name="_Toc130396984"/>
      <w:bookmarkStart w:id="8114" w:name="_Toc130397504"/>
      <w:bookmarkStart w:id="8115" w:name="_Toc137558608"/>
      <w:bookmarkStart w:id="8116" w:name="_Toc138862433"/>
      <w:bookmarkStart w:id="8117" w:name="_Toc145532490"/>
      <w:bookmarkStart w:id="8118" w:name="_Toc163218903"/>
      <w:bookmarkStart w:id="8119" w:name="_Toc176702234"/>
      <w:bookmarkStart w:id="8120" w:name="_Toc216436138"/>
      <w:r w:rsidRPr="00BE5108">
        <w:rPr>
          <w:rFonts w:eastAsiaTheme="minorEastAsia"/>
        </w:rPr>
        <w:t>8.2.2</w:t>
      </w:r>
      <w:r w:rsidRPr="00BE5108">
        <w:rPr>
          <w:rFonts w:eastAsiaTheme="minorEastAsia"/>
        </w:rPr>
        <w:tab/>
        <w:t>Demodulation performance requirements</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28452C3B" w14:textId="77777777" w:rsidR="00345ACA" w:rsidRPr="00BE5108" w:rsidRDefault="00345ACA" w:rsidP="00345ACA">
      <w:pPr>
        <w:pStyle w:val="Heading4"/>
        <w:rPr>
          <w:rFonts w:eastAsiaTheme="minorEastAsia"/>
        </w:rPr>
      </w:pPr>
      <w:bookmarkStart w:id="8121" w:name="_Toc73963097"/>
      <w:bookmarkStart w:id="8122" w:name="_Toc75260274"/>
      <w:bookmarkStart w:id="8123" w:name="_Toc75275816"/>
      <w:bookmarkStart w:id="8124" w:name="_Toc75276327"/>
      <w:bookmarkStart w:id="8125" w:name="_Toc76541826"/>
      <w:bookmarkStart w:id="8126" w:name="_Toc82437595"/>
      <w:bookmarkStart w:id="8127" w:name="_Toc89944961"/>
      <w:bookmarkStart w:id="8128" w:name="_Toc98753979"/>
      <w:bookmarkStart w:id="8129" w:name="_Toc106180965"/>
      <w:bookmarkStart w:id="8130" w:name="_Toc114151010"/>
      <w:bookmarkStart w:id="8131" w:name="_Toc124151413"/>
      <w:bookmarkStart w:id="8132" w:name="_Toc124151933"/>
      <w:bookmarkStart w:id="8133" w:name="_Toc124152453"/>
      <w:bookmarkStart w:id="8134" w:name="_Toc130396985"/>
      <w:bookmarkStart w:id="8135" w:name="_Toc130397505"/>
      <w:bookmarkStart w:id="8136" w:name="_Toc137558609"/>
      <w:bookmarkStart w:id="8137" w:name="_Toc138862434"/>
      <w:bookmarkStart w:id="8138" w:name="_Toc145532491"/>
      <w:bookmarkStart w:id="8139" w:name="_Toc163218904"/>
      <w:bookmarkStart w:id="8140" w:name="_Toc176702235"/>
      <w:bookmarkStart w:id="8141" w:name="_Toc216436139"/>
      <w:r w:rsidRPr="00BE5108">
        <w:rPr>
          <w:rFonts w:eastAsiaTheme="minorEastAsia"/>
        </w:rPr>
        <w:t>8.2.2.1</w:t>
      </w:r>
      <w:r w:rsidRPr="00BE5108">
        <w:rPr>
          <w:rFonts w:eastAsiaTheme="minorEastAsia"/>
        </w:rPr>
        <w:tab/>
        <w:t>General</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32F5123" w14:textId="77777777" w:rsidR="00BB0386" w:rsidRPr="002C12D5" w:rsidRDefault="00BB0386" w:rsidP="00222D90">
      <w:pPr>
        <w:pStyle w:val="Heading5"/>
      </w:pPr>
      <w:bookmarkStart w:id="8142" w:name="_Toc82437596"/>
      <w:bookmarkStart w:id="8143" w:name="_Toc89944962"/>
      <w:bookmarkStart w:id="8144" w:name="_Toc98753980"/>
      <w:bookmarkStart w:id="8145" w:name="_Toc106180966"/>
      <w:bookmarkStart w:id="8146" w:name="_Toc114151011"/>
      <w:bookmarkStart w:id="8147" w:name="_Toc124151414"/>
      <w:bookmarkStart w:id="8148" w:name="_Toc124151934"/>
      <w:bookmarkStart w:id="8149" w:name="_Toc124152454"/>
      <w:bookmarkStart w:id="8150" w:name="_Toc130396986"/>
      <w:bookmarkStart w:id="8151" w:name="_Toc130397506"/>
      <w:bookmarkStart w:id="8152" w:name="_Toc137558610"/>
      <w:bookmarkStart w:id="8153" w:name="_Toc138862435"/>
      <w:bookmarkStart w:id="8154" w:name="_Toc145532492"/>
      <w:bookmarkStart w:id="8155" w:name="_Toc163218905"/>
      <w:bookmarkStart w:id="8156" w:name="_Toc176702236"/>
      <w:bookmarkStart w:id="8157" w:name="_Toc21338161"/>
      <w:bookmarkStart w:id="8158" w:name="_Toc29808269"/>
      <w:bookmarkStart w:id="8159" w:name="_Toc37068188"/>
      <w:bookmarkStart w:id="8160" w:name="_Toc37083731"/>
      <w:bookmarkStart w:id="8161" w:name="_Toc37084073"/>
      <w:bookmarkStart w:id="8162" w:name="_Toc40209435"/>
      <w:bookmarkStart w:id="8163" w:name="_Toc40209777"/>
      <w:bookmarkStart w:id="8164" w:name="_Toc45892736"/>
      <w:bookmarkStart w:id="8165" w:name="_Toc53176593"/>
      <w:bookmarkStart w:id="8166" w:name="_Toc61120869"/>
      <w:bookmarkStart w:id="8167" w:name="_Toc67918013"/>
      <w:bookmarkStart w:id="8168" w:name="_Toc73963098"/>
      <w:bookmarkStart w:id="8169" w:name="_Toc75260275"/>
      <w:bookmarkStart w:id="8170" w:name="_Toc75275817"/>
      <w:bookmarkStart w:id="8171" w:name="_Toc75276328"/>
      <w:bookmarkStart w:id="8172" w:name="_Toc76541827"/>
      <w:bookmarkStart w:id="8173" w:name="_Toc216436140"/>
      <w:r w:rsidRPr="002C12D5">
        <w:t>8.2.</w:t>
      </w:r>
      <w:r>
        <w:t>2</w:t>
      </w:r>
      <w:r w:rsidRPr="002C12D5">
        <w:t>.1</w:t>
      </w:r>
      <w:r>
        <w:t>.1</w:t>
      </w:r>
      <w:r w:rsidRPr="002C12D5">
        <w:rPr>
          <w:rFonts w:hint="eastAsia"/>
        </w:rPr>
        <w:tab/>
      </w:r>
      <w:r w:rsidRPr="002C12D5">
        <w:t>Applicability of requirements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73"/>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57"/>
    <w:bookmarkEnd w:id="8158"/>
    <w:bookmarkEnd w:id="8159"/>
    <w:bookmarkEnd w:id="8160"/>
    <w:bookmarkEnd w:id="8161"/>
    <w:bookmarkEnd w:id="8162"/>
    <w:bookmarkEnd w:id="8163"/>
    <w:bookmarkEnd w:id="8164"/>
    <w:bookmarkEnd w:id="8165"/>
    <w:bookmarkEnd w:id="8166"/>
    <w:bookmarkEnd w:id="81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lastRenderedPageBreak/>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74" w:name="_Toc82437597"/>
      <w:bookmarkStart w:id="8175" w:name="_Toc89944963"/>
      <w:bookmarkStart w:id="8176" w:name="_Toc98753981"/>
      <w:bookmarkStart w:id="8177" w:name="_Toc106180967"/>
      <w:bookmarkStart w:id="8178" w:name="_Toc114151012"/>
      <w:bookmarkStart w:id="8179" w:name="_Toc124151415"/>
      <w:bookmarkStart w:id="8180" w:name="_Toc124151935"/>
      <w:bookmarkStart w:id="8181" w:name="_Toc124152455"/>
      <w:bookmarkStart w:id="8182" w:name="_Toc130396987"/>
      <w:bookmarkStart w:id="8183" w:name="_Toc130397507"/>
      <w:bookmarkStart w:id="8184" w:name="_Toc137558611"/>
      <w:bookmarkStart w:id="8185" w:name="_Toc138862436"/>
      <w:bookmarkStart w:id="8186" w:name="_Toc145532493"/>
      <w:bookmarkStart w:id="8187" w:name="_Toc163218906"/>
      <w:bookmarkStart w:id="8188" w:name="_Toc176702237"/>
      <w:bookmarkStart w:id="8189" w:name="_Toc216436141"/>
      <w:r w:rsidRPr="00BE5108">
        <w:rPr>
          <w:rFonts w:eastAsiaTheme="minorEastAsia"/>
        </w:rPr>
        <w:t>8.2.2.2</w:t>
      </w:r>
      <w:r w:rsidRPr="00BE5108">
        <w:rPr>
          <w:rFonts w:eastAsiaTheme="minorEastAsia"/>
        </w:rPr>
        <w:tab/>
        <w:t>Performance requirements for PDSCH</w:t>
      </w:r>
      <w:bookmarkEnd w:id="8168"/>
      <w:bookmarkEnd w:id="8169"/>
      <w:bookmarkEnd w:id="8170"/>
      <w:bookmarkEnd w:id="8171"/>
      <w:bookmarkEnd w:id="8172"/>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27D4C23C" w14:textId="77777777" w:rsidR="00345ACA" w:rsidRPr="00BE5108" w:rsidRDefault="00345ACA" w:rsidP="00345ACA">
      <w:pPr>
        <w:pStyle w:val="Heading5"/>
        <w:rPr>
          <w:rFonts w:eastAsiaTheme="minorEastAsia"/>
          <w:lang w:eastAsia="en-GB"/>
        </w:rPr>
      </w:pPr>
      <w:bookmarkStart w:id="8190" w:name="_Toc73963099"/>
      <w:bookmarkStart w:id="8191" w:name="_Toc75260276"/>
      <w:bookmarkStart w:id="8192" w:name="_Toc75275818"/>
      <w:bookmarkStart w:id="8193" w:name="_Toc75276329"/>
      <w:bookmarkStart w:id="8194" w:name="_Toc76541828"/>
      <w:bookmarkStart w:id="8195" w:name="_Toc82437598"/>
      <w:bookmarkStart w:id="8196" w:name="_Toc89944964"/>
      <w:bookmarkStart w:id="8197" w:name="_Toc98753982"/>
      <w:bookmarkStart w:id="8198" w:name="_Toc106180968"/>
      <w:bookmarkStart w:id="8199" w:name="_Toc114151013"/>
      <w:bookmarkStart w:id="8200" w:name="_Toc124151416"/>
      <w:bookmarkStart w:id="8201" w:name="_Toc124151936"/>
      <w:bookmarkStart w:id="8202" w:name="_Toc124152456"/>
      <w:bookmarkStart w:id="8203" w:name="_Toc130396988"/>
      <w:bookmarkStart w:id="8204" w:name="_Toc130397508"/>
      <w:bookmarkStart w:id="8205" w:name="_Toc137558612"/>
      <w:bookmarkStart w:id="8206" w:name="_Toc138862437"/>
      <w:bookmarkStart w:id="8207" w:name="_Toc145532494"/>
      <w:bookmarkStart w:id="8208" w:name="_Toc163218907"/>
      <w:bookmarkStart w:id="8209" w:name="_Toc176702238"/>
      <w:bookmarkStart w:id="8210" w:name="_Toc216436142"/>
      <w:r w:rsidRPr="00BE5108">
        <w:rPr>
          <w:rFonts w:eastAsiaTheme="minorEastAsia"/>
          <w:lang w:eastAsia="en-GB"/>
        </w:rPr>
        <w:t>8.2.2.2.1</w:t>
      </w:r>
      <w:r w:rsidRPr="00BE5108">
        <w:rPr>
          <w:rFonts w:eastAsiaTheme="minorEastAsia"/>
          <w:lang w:eastAsia="en-GB"/>
        </w:rPr>
        <w:tab/>
        <w:t>Definition and applicability</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211" w:name="_Toc73963100"/>
      <w:bookmarkStart w:id="8212" w:name="_Toc75260277"/>
      <w:bookmarkStart w:id="8213" w:name="_Toc75275819"/>
      <w:bookmarkStart w:id="8214" w:name="_Toc75276330"/>
      <w:bookmarkStart w:id="8215" w:name="_Toc76541829"/>
      <w:bookmarkStart w:id="8216" w:name="_Toc82437599"/>
      <w:bookmarkStart w:id="8217" w:name="_Toc89944965"/>
      <w:bookmarkStart w:id="8218" w:name="_Toc98753983"/>
      <w:bookmarkStart w:id="8219" w:name="_Toc106180969"/>
      <w:bookmarkStart w:id="8220" w:name="_Toc114151014"/>
      <w:bookmarkStart w:id="8221" w:name="_Toc124151417"/>
      <w:bookmarkStart w:id="8222" w:name="_Toc124151937"/>
      <w:bookmarkStart w:id="8223" w:name="_Toc124152457"/>
      <w:bookmarkStart w:id="8224" w:name="_Toc130396989"/>
      <w:bookmarkStart w:id="8225" w:name="_Toc130397509"/>
      <w:bookmarkStart w:id="8226" w:name="_Toc137558613"/>
      <w:bookmarkStart w:id="8227" w:name="_Toc138862438"/>
      <w:bookmarkStart w:id="8228" w:name="_Toc145532495"/>
      <w:bookmarkStart w:id="8229" w:name="_Toc163218908"/>
      <w:bookmarkStart w:id="8230" w:name="_Toc176702239"/>
      <w:bookmarkStart w:id="8231" w:name="_Toc216436143"/>
      <w:r w:rsidRPr="00BE5108">
        <w:rPr>
          <w:rFonts w:eastAsiaTheme="minorEastAsia"/>
          <w:lang w:eastAsia="en-GB"/>
        </w:rPr>
        <w:t>8.2.2.2.2</w:t>
      </w:r>
      <w:r w:rsidRPr="00BE5108">
        <w:rPr>
          <w:rFonts w:eastAsiaTheme="minorEastAsia"/>
          <w:lang w:eastAsia="en-GB"/>
        </w:rPr>
        <w:tab/>
        <w:t>Minimum requirement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32" w:name="_Toc73963101"/>
      <w:bookmarkStart w:id="8233" w:name="_Toc75260278"/>
      <w:bookmarkStart w:id="8234" w:name="_Toc75275820"/>
      <w:bookmarkStart w:id="8235" w:name="_Toc75276331"/>
      <w:bookmarkStart w:id="8236" w:name="_Toc76541830"/>
      <w:bookmarkStart w:id="8237" w:name="_Toc82437600"/>
      <w:bookmarkStart w:id="8238" w:name="_Toc89944966"/>
      <w:bookmarkStart w:id="8239" w:name="_Toc98753984"/>
      <w:bookmarkStart w:id="8240" w:name="_Toc106180970"/>
      <w:bookmarkStart w:id="8241" w:name="_Toc114151015"/>
      <w:bookmarkStart w:id="8242" w:name="_Toc124151418"/>
      <w:bookmarkStart w:id="8243" w:name="_Toc124151938"/>
      <w:bookmarkStart w:id="8244" w:name="_Toc124152458"/>
      <w:bookmarkStart w:id="8245" w:name="_Toc130396990"/>
      <w:bookmarkStart w:id="8246" w:name="_Toc130397510"/>
      <w:bookmarkStart w:id="8247" w:name="_Toc137558614"/>
      <w:bookmarkStart w:id="8248" w:name="_Toc138862439"/>
      <w:bookmarkStart w:id="8249" w:name="_Toc145532496"/>
      <w:bookmarkStart w:id="8250" w:name="_Toc163218909"/>
      <w:bookmarkStart w:id="8251" w:name="_Toc176702240"/>
      <w:bookmarkStart w:id="8252" w:name="_Toc216436144"/>
      <w:r w:rsidRPr="00BE5108">
        <w:rPr>
          <w:rFonts w:eastAsiaTheme="minorEastAsia"/>
          <w:lang w:eastAsia="en-GB"/>
        </w:rPr>
        <w:t>8.2.2.2.3</w:t>
      </w:r>
      <w:r w:rsidRPr="00BE5108">
        <w:rPr>
          <w:rFonts w:eastAsiaTheme="minorEastAsia"/>
          <w:lang w:eastAsia="en-GB"/>
        </w:rPr>
        <w:tab/>
        <w:t>Test purpose</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53" w:name="_Toc73963102"/>
      <w:bookmarkStart w:id="8254" w:name="_Toc75260279"/>
      <w:bookmarkStart w:id="8255" w:name="_Toc75275821"/>
      <w:bookmarkStart w:id="8256" w:name="_Toc75276332"/>
      <w:bookmarkStart w:id="8257" w:name="_Toc76541831"/>
      <w:bookmarkStart w:id="8258" w:name="_Toc82437601"/>
      <w:bookmarkStart w:id="8259" w:name="_Toc89944967"/>
      <w:bookmarkStart w:id="8260" w:name="_Toc98753985"/>
      <w:bookmarkStart w:id="8261" w:name="_Toc106180971"/>
      <w:bookmarkStart w:id="8262" w:name="_Toc114151016"/>
      <w:bookmarkStart w:id="8263" w:name="_Toc124151419"/>
      <w:bookmarkStart w:id="8264" w:name="_Toc124151939"/>
      <w:bookmarkStart w:id="8265" w:name="_Toc124152459"/>
      <w:bookmarkStart w:id="8266" w:name="_Toc130396991"/>
      <w:bookmarkStart w:id="8267" w:name="_Toc130397511"/>
      <w:bookmarkStart w:id="8268" w:name="_Toc137558615"/>
      <w:bookmarkStart w:id="8269" w:name="_Toc138862440"/>
      <w:bookmarkStart w:id="8270" w:name="_Toc145532497"/>
      <w:bookmarkStart w:id="8271" w:name="_Toc163218910"/>
      <w:bookmarkStart w:id="8272" w:name="_Toc176702241"/>
      <w:bookmarkStart w:id="8273" w:name="_Toc216436145"/>
      <w:r w:rsidRPr="00BE5108">
        <w:rPr>
          <w:rFonts w:eastAsiaTheme="minorEastAsia"/>
          <w:lang w:eastAsia="en-GB"/>
        </w:rPr>
        <w:t>8.2.2.2.4</w:t>
      </w:r>
      <w:r w:rsidRPr="00BE5108">
        <w:rPr>
          <w:rFonts w:eastAsiaTheme="minorEastAsia"/>
          <w:lang w:eastAsia="en-GB"/>
        </w:rPr>
        <w:tab/>
        <w:t>Method of test</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74" w:name="_Toc73963103"/>
      <w:bookmarkStart w:id="8275" w:name="_Toc75260280"/>
      <w:bookmarkStart w:id="8276" w:name="_Toc75275822"/>
      <w:bookmarkStart w:id="8277" w:name="_Toc75276333"/>
      <w:bookmarkStart w:id="8278" w:name="_Toc76541832"/>
      <w:bookmarkStart w:id="8279" w:name="_Toc82437602"/>
      <w:bookmarkStart w:id="8280" w:name="_Toc89944968"/>
      <w:bookmarkStart w:id="8281" w:name="_Toc98753986"/>
      <w:bookmarkStart w:id="8282" w:name="_Toc106180972"/>
      <w:bookmarkStart w:id="8283" w:name="_Toc114151017"/>
      <w:bookmarkStart w:id="8284" w:name="_Toc124151420"/>
      <w:bookmarkStart w:id="8285" w:name="_Toc124151940"/>
      <w:bookmarkStart w:id="8286" w:name="_Toc124152460"/>
      <w:bookmarkStart w:id="8287" w:name="_Toc130396992"/>
      <w:bookmarkStart w:id="8288" w:name="_Toc130397512"/>
      <w:bookmarkStart w:id="8289" w:name="_Toc137558616"/>
      <w:bookmarkStart w:id="8290" w:name="_Toc138862441"/>
      <w:bookmarkStart w:id="8291" w:name="_Toc145532498"/>
      <w:bookmarkStart w:id="8292" w:name="_Toc163218911"/>
      <w:bookmarkStart w:id="8293" w:name="_Toc176702242"/>
      <w:bookmarkStart w:id="8294" w:name="_Toc216436146"/>
      <w:r w:rsidRPr="00BE5108">
        <w:rPr>
          <w:rFonts w:eastAsiaTheme="minorEastAsia"/>
          <w:lang w:eastAsia="en-GB"/>
        </w:rPr>
        <w:lastRenderedPageBreak/>
        <w:t>8.2.2.2.5</w:t>
      </w:r>
      <w:r w:rsidRPr="00BE5108">
        <w:rPr>
          <w:rFonts w:eastAsiaTheme="minorEastAsia"/>
          <w:lang w:eastAsia="en-GB"/>
        </w:rPr>
        <w:tab/>
        <w:t>Test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95" w:name="_Toc73963104"/>
      <w:bookmarkStart w:id="8296" w:name="_Toc75260281"/>
      <w:bookmarkStart w:id="8297" w:name="_Toc75275823"/>
      <w:bookmarkStart w:id="8298" w:name="_Toc75276334"/>
      <w:bookmarkStart w:id="8299" w:name="_Toc76541833"/>
      <w:bookmarkStart w:id="8300" w:name="_Toc82437603"/>
      <w:bookmarkStart w:id="8301" w:name="_Toc89944969"/>
      <w:bookmarkStart w:id="8302" w:name="_Toc98753987"/>
      <w:bookmarkStart w:id="8303" w:name="_Toc106180973"/>
      <w:bookmarkStart w:id="8304" w:name="_Toc114151018"/>
      <w:bookmarkStart w:id="8305" w:name="_Toc124151421"/>
      <w:bookmarkStart w:id="8306" w:name="_Toc124151941"/>
      <w:bookmarkStart w:id="8307" w:name="_Toc124152461"/>
      <w:bookmarkStart w:id="8308" w:name="_Toc130396993"/>
      <w:bookmarkStart w:id="8309" w:name="_Toc130397513"/>
      <w:bookmarkStart w:id="8310" w:name="_Toc137558617"/>
      <w:bookmarkStart w:id="8311" w:name="_Toc138862442"/>
      <w:bookmarkStart w:id="8312" w:name="_Toc145532499"/>
      <w:bookmarkStart w:id="8313" w:name="_Toc163218912"/>
      <w:bookmarkStart w:id="8314" w:name="_Toc176702243"/>
      <w:bookmarkStart w:id="8315" w:name="_Toc216436147"/>
      <w:r w:rsidRPr="00BE5108">
        <w:rPr>
          <w:rFonts w:eastAsiaTheme="minorEastAsia"/>
        </w:rPr>
        <w:t>8.2.2.3</w:t>
      </w:r>
      <w:r w:rsidRPr="00BE5108">
        <w:rPr>
          <w:rFonts w:eastAsiaTheme="minorEastAsia"/>
        </w:rPr>
        <w:tab/>
        <w:t>Performance requirements for PDCCH</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35721256" w14:textId="77777777" w:rsidR="00345ACA" w:rsidRPr="00BE5108" w:rsidRDefault="00345ACA" w:rsidP="00345ACA">
      <w:pPr>
        <w:pStyle w:val="Heading5"/>
        <w:rPr>
          <w:rFonts w:eastAsiaTheme="minorEastAsia"/>
          <w:lang w:eastAsia="en-GB"/>
        </w:rPr>
      </w:pPr>
      <w:bookmarkStart w:id="8316" w:name="_Toc73963105"/>
      <w:bookmarkStart w:id="8317" w:name="_Toc75260282"/>
      <w:bookmarkStart w:id="8318" w:name="_Toc75275824"/>
      <w:bookmarkStart w:id="8319" w:name="_Toc75276335"/>
      <w:bookmarkStart w:id="8320" w:name="_Toc76541834"/>
      <w:bookmarkStart w:id="8321" w:name="_Toc82437604"/>
      <w:bookmarkStart w:id="8322" w:name="_Toc89944970"/>
      <w:bookmarkStart w:id="8323" w:name="_Toc98753988"/>
      <w:bookmarkStart w:id="8324" w:name="_Toc106180974"/>
      <w:bookmarkStart w:id="8325" w:name="_Toc114151019"/>
      <w:bookmarkStart w:id="8326" w:name="_Toc124151422"/>
      <w:bookmarkStart w:id="8327" w:name="_Toc124151942"/>
      <w:bookmarkStart w:id="8328" w:name="_Toc124152462"/>
      <w:bookmarkStart w:id="8329" w:name="_Toc130396994"/>
      <w:bookmarkStart w:id="8330" w:name="_Toc130397514"/>
      <w:bookmarkStart w:id="8331" w:name="_Toc137558618"/>
      <w:bookmarkStart w:id="8332" w:name="_Toc138862443"/>
      <w:bookmarkStart w:id="8333" w:name="_Toc145532500"/>
      <w:bookmarkStart w:id="8334" w:name="_Toc163218913"/>
      <w:bookmarkStart w:id="8335" w:name="_Toc176702244"/>
      <w:bookmarkStart w:id="8336" w:name="_Toc216436148"/>
      <w:r w:rsidRPr="00BE5108">
        <w:rPr>
          <w:rFonts w:eastAsiaTheme="minorEastAsia"/>
          <w:lang w:eastAsia="en-GB"/>
        </w:rPr>
        <w:t>8.2.2.3.1</w:t>
      </w:r>
      <w:r w:rsidRPr="00BE5108">
        <w:rPr>
          <w:rFonts w:eastAsiaTheme="minorEastAsia"/>
          <w:lang w:eastAsia="en-GB"/>
        </w:rPr>
        <w:tab/>
        <w:t>Definition and applicability</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37" w:name="_Toc73963106"/>
      <w:bookmarkStart w:id="8338" w:name="_Toc75260283"/>
      <w:bookmarkStart w:id="8339" w:name="_Toc75275825"/>
      <w:bookmarkStart w:id="8340" w:name="_Toc75276336"/>
      <w:bookmarkStart w:id="8341" w:name="_Toc76541835"/>
      <w:bookmarkStart w:id="8342" w:name="_Toc82437605"/>
      <w:bookmarkStart w:id="8343" w:name="_Toc89944971"/>
      <w:bookmarkStart w:id="8344" w:name="_Toc98753989"/>
      <w:bookmarkStart w:id="8345" w:name="_Toc106180975"/>
      <w:bookmarkStart w:id="8346" w:name="_Toc114151020"/>
      <w:bookmarkStart w:id="8347" w:name="_Toc124151423"/>
      <w:bookmarkStart w:id="8348" w:name="_Toc124151943"/>
      <w:bookmarkStart w:id="8349" w:name="_Toc124152463"/>
      <w:bookmarkStart w:id="8350" w:name="_Toc130396995"/>
      <w:bookmarkStart w:id="8351" w:name="_Toc130397515"/>
      <w:bookmarkStart w:id="8352" w:name="_Toc137558619"/>
      <w:bookmarkStart w:id="8353" w:name="_Toc138862444"/>
      <w:bookmarkStart w:id="8354" w:name="_Toc145532501"/>
      <w:bookmarkStart w:id="8355" w:name="_Toc163218914"/>
      <w:bookmarkStart w:id="8356" w:name="_Toc176702245"/>
      <w:bookmarkStart w:id="8357" w:name="_Toc216436149"/>
      <w:r w:rsidRPr="00BE5108">
        <w:rPr>
          <w:rFonts w:eastAsiaTheme="minorEastAsia"/>
          <w:lang w:eastAsia="en-GB"/>
        </w:rPr>
        <w:t>8.2.2.3.2</w:t>
      </w:r>
      <w:r w:rsidRPr="00BE5108">
        <w:rPr>
          <w:rFonts w:eastAsiaTheme="minorEastAsia"/>
          <w:lang w:eastAsia="en-GB"/>
        </w:rPr>
        <w:tab/>
        <w:t>Minimum requirement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58" w:name="_Toc73963107"/>
      <w:bookmarkStart w:id="8359" w:name="_Toc75260284"/>
      <w:bookmarkStart w:id="8360" w:name="_Toc75275826"/>
      <w:bookmarkStart w:id="8361" w:name="_Toc75276337"/>
      <w:bookmarkStart w:id="8362" w:name="_Toc76541836"/>
      <w:bookmarkStart w:id="8363" w:name="_Toc82437606"/>
      <w:bookmarkStart w:id="8364" w:name="_Toc89944972"/>
      <w:bookmarkStart w:id="8365" w:name="_Toc98753990"/>
      <w:bookmarkStart w:id="8366" w:name="_Toc106180976"/>
      <w:bookmarkStart w:id="8367" w:name="_Toc114151021"/>
      <w:bookmarkStart w:id="8368" w:name="_Toc124151424"/>
      <w:bookmarkStart w:id="8369" w:name="_Toc124151944"/>
      <w:bookmarkStart w:id="8370" w:name="_Toc124152464"/>
      <w:bookmarkStart w:id="8371" w:name="_Toc130396996"/>
      <w:bookmarkStart w:id="8372" w:name="_Toc130397516"/>
      <w:bookmarkStart w:id="8373" w:name="_Toc137558620"/>
      <w:bookmarkStart w:id="8374" w:name="_Toc138862445"/>
      <w:bookmarkStart w:id="8375" w:name="_Toc145532502"/>
      <w:bookmarkStart w:id="8376" w:name="_Toc163218915"/>
      <w:bookmarkStart w:id="8377" w:name="_Toc176702246"/>
      <w:bookmarkStart w:id="8378" w:name="_Toc216436150"/>
      <w:r w:rsidRPr="00BE5108">
        <w:rPr>
          <w:rFonts w:eastAsiaTheme="minorEastAsia"/>
          <w:lang w:eastAsia="en-GB"/>
        </w:rPr>
        <w:lastRenderedPageBreak/>
        <w:t>8.2.2.3.3</w:t>
      </w:r>
      <w:r w:rsidRPr="00BE5108">
        <w:rPr>
          <w:rFonts w:eastAsiaTheme="minorEastAsia"/>
          <w:lang w:eastAsia="en-GB"/>
        </w:rPr>
        <w:tab/>
        <w:t>Test purpose</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79" w:name="_Toc73963108"/>
      <w:bookmarkStart w:id="8380" w:name="_Toc75260285"/>
      <w:bookmarkStart w:id="8381" w:name="_Toc75275827"/>
      <w:bookmarkStart w:id="8382" w:name="_Toc75276338"/>
      <w:bookmarkStart w:id="8383" w:name="_Toc76541837"/>
      <w:bookmarkStart w:id="8384" w:name="_Toc82437607"/>
      <w:bookmarkStart w:id="8385" w:name="_Toc89944973"/>
      <w:bookmarkStart w:id="8386" w:name="_Toc98753991"/>
      <w:bookmarkStart w:id="8387" w:name="_Toc106180977"/>
      <w:bookmarkStart w:id="8388" w:name="_Toc114151022"/>
      <w:bookmarkStart w:id="8389" w:name="_Toc124151425"/>
      <w:bookmarkStart w:id="8390" w:name="_Toc124151945"/>
      <w:bookmarkStart w:id="8391" w:name="_Toc124152465"/>
      <w:bookmarkStart w:id="8392" w:name="_Toc130396997"/>
      <w:bookmarkStart w:id="8393" w:name="_Toc130397517"/>
      <w:bookmarkStart w:id="8394" w:name="_Toc137558621"/>
      <w:bookmarkStart w:id="8395" w:name="_Toc138862446"/>
      <w:bookmarkStart w:id="8396" w:name="_Toc145532503"/>
      <w:bookmarkStart w:id="8397" w:name="_Toc163218916"/>
      <w:bookmarkStart w:id="8398" w:name="_Toc176702247"/>
      <w:bookmarkStart w:id="8399" w:name="_Toc216436151"/>
      <w:r w:rsidRPr="00BE5108">
        <w:rPr>
          <w:rFonts w:eastAsiaTheme="minorEastAsia"/>
          <w:lang w:eastAsia="en-GB"/>
        </w:rPr>
        <w:t>8.2.2.3.4</w:t>
      </w:r>
      <w:r w:rsidRPr="00BE5108">
        <w:rPr>
          <w:rFonts w:eastAsiaTheme="minorEastAsia"/>
          <w:lang w:eastAsia="en-GB"/>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400" w:name="_Toc73963109"/>
      <w:bookmarkStart w:id="8401" w:name="_Toc75260286"/>
      <w:bookmarkStart w:id="8402" w:name="_Toc75275828"/>
      <w:bookmarkStart w:id="8403" w:name="_Toc75276339"/>
      <w:bookmarkStart w:id="8404" w:name="_Toc76541838"/>
      <w:bookmarkStart w:id="8405" w:name="_Toc82437608"/>
      <w:bookmarkStart w:id="8406" w:name="_Toc89944974"/>
      <w:bookmarkStart w:id="8407" w:name="_Toc98753992"/>
      <w:bookmarkStart w:id="8408" w:name="_Toc106180978"/>
      <w:bookmarkStart w:id="8409" w:name="_Toc114151023"/>
      <w:bookmarkStart w:id="8410" w:name="_Toc124151426"/>
      <w:bookmarkStart w:id="8411" w:name="_Toc124151946"/>
      <w:bookmarkStart w:id="8412" w:name="_Toc124152466"/>
      <w:bookmarkStart w:id="8413" w:name="_Toc130396998"/>
      <w:bookmarkStart w:id="8414" w:name="_Toc130397518"/>
      <w:bookmarkStart w:id="8415" w:name="_Toc137558622"/>
      <w:bookmarkStart w:id="8416" w:name="_Toc138862447"/>
      <w:bookmarkStart w:id="8417" w:name="_Toc145532504"/>
      <w:bookmarkStart w:id="8418" w:name="_Toc163218917"/>
      <w:bookmarkStart w:id="8419" w:name="_Toc176702248"/>
      <w:bookmarkStart w:id="8420" w:name="_Toc216436152"/>
      <w:r w:rsidRPr="00BE5108">
        <w:rPr>
          <w:rFonts w:eastAsiaTheme="minorEastAsia"/>
          <w:lang w:eastAsia="en-GB"/>
        </w:rPr>
        <w:t>8.2.2.3.5</w:t>
      </w:r>
      <w:r w:rsidRPr="00BE5108">
        <w:rPr>
          <w:rFonts w:eastAsiaTheme="minorEastAsia"/>
          <w:lang w:eastAsia="en-GB"/>
        </w:rPr>
        <w:tab/>
        <w:t>Test requirement</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lastRenderedPageBreak/>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421" w:name="_Toc176702249"/>
      <w:bookmarkStart w:id="8422" w:name="_Toc216436153"/>
      <w:r w:rsidRPr="00BE5108">
        <w:t>8.2.2</w:t>
      </w:r>
      <w:r>
        <w:t>B</w:t>
      </w:r>
      <w:r w:rsidRPr="00BE5108">
        <w:tab/>
        <w:t>Demodulation performance requirements</w:t>
      </w:r>
      <w:r>
        <w:t xml:space="preserve"> for mIAB</w:t>
      </w:r>
      <w:bookmarkEnd w:id="8421"/>
      <w:bookmarkEnd w:id="8422"/>
    </w:p>
    <w:p w14:paraId="74940878" w14:textId="77777777" w:rsidR="003F05DC" w:rsidRPr="00BE5108" w:rsidRDefault="003F05DC" w:rsidP="003F05DC">
      <w:pPr>
        <w:pStyle w:val="Heading4"/>
      </w:pPr>
      <w:bookmarkStart w:id="8423" w:name="_Toc176702250"/>
      <w:bookmarkStart w:id="8424" w:name="_Toc216436154"/>
      <w:r w:rsidRPr="00BE5108">
        <w:t>8.2.2</w:t>
      </w:r>
      <w:r>
        <w:t>B</w:t>
      </w:r>
      <w:r w:rsidRPr="00BE5108">
        <w:t>.1</w:t>
      </w:r>
      <w:r w:rsidRPr="00BE5108">
        <w:tab/>
        <w:t>General</w:t>
      </w:r>
      <w:bookmarkEnd w:id="8423"/>
      <w:bookmarkEnd w:id="8424"/>
    </w:p>
    <w:p w14:paraId="6E15E3A5" w14:textId="77777777" w:rsidR="003F05DC" w:rsidRPr="002C12D5" w:rsidRDefault="003F05DC" w:rsidP="003F05DC">
      <w:pPr>
        <w:pStyle w:val="Heading5"/>
      </w:pPr>
      <w:bookmarkStart w:id="8425" w:name="_Toc176702251"/>
      <w:bookmarkStart w:id="8426" w:name="_Toc216436155"/>
      <w:r w:rsidRPr="002C12D5">
        <w:t>8.2.</w:t>
      </w:r>
      <w:r>
        <w:t>2B</w:t>
      </w:r>
      <w:r w:rsidRPr="002C12D5">
        <w:t>.1</w:t>
      </w:r>
      <w:r>
        <w:t>.1</w:t>
      </w:r>
      <w:r w:rsidRPr="002C12D5">
        <w:rPr>
          <w:rFonts w:hint="eastAsia"/>
        </w:rPr>
        <w:tab/>
      </w:r>
      <w:r w:rsidRPr="002C12D5">
        <w:t>Applicability of requirements</w:t>
      </w:r>
      <w:bookmarkEnd w:id="8425"/>
      <w:bookmarkEnd w:id="8426"/>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427" w:name="_Toc176702252"/>
      <w:bookmarkStart w:id="8428" w:name="_Toc216436156"/>
      <w:r w:rsidRPr="00BE5108">
        <w:t>8.2.2</w:t>
      </w:r>
      <w:r>
        <w:t>B</w:t>
      </w:r>
      <w:r w:rsidRPr="00BE5108">
        <w:t>.2</w:t>
      </w:r>
      <w:r w:rsidRPr="00BE5108">
        <w:tab/>
        <w:t>Performance requirements for PDSCH</w:t>
      </w:r>
      <w:bookmarkEnd w:id="8427"/>
      <w:bookmarkEnd w:id="8428"/>
    </w:p>
    <w:p w14:paraId="0EB303F1" w14:textId="77777777" w:rsidR="003F05DC" w:rsidRPr="00BE5108" w:rsidRDefault="003F05DC" w:rsidP="003F05DC">
      <w:pPr>
        <w:pStyle w:val="Heading5"/>
        <w:rPr>
          <w:lang w:eastAsia="en-GB"/>
        </w:rPr>
      </w:pPr>
      <w:bookmarkStart w:id="8429" w:name="_Toc176702253"/>
      <w:bookmarkStart w:id="8430" w:name="_Toc216436157"/>
      <w:r w:rsidRPr="00BE5108">
        <w:rPr>
          <w:lang w:eastAsia="en-GB"/>
        </w:rPr>
        <w:t>8.2.2</w:t>
      </w:r>
      <w:r>
        <w:rPr>
          <w:lang w:eastAsia="en-GB"/>
        </w:rPr>
        <w:t>B</w:t>
      </w:r>
      <w:r w:rsidRPr="00BE5108">
        <w:rPr>
          <w:lang w:eastAsia="en-GB"/>
        </w:rPr>
        <w:t>.2.1</w:t>
      </w:r>
      <w:r w:rsidRPr="00BE5108">
        <w:rPr>
          <w:lang w:eastAsia="en-GB"/>
        </w:rPr>
        <w:tab/>
        <w:t>Definition and applicability</w:t>
      </w:r>
      <w:bookmarkEnd w:id="8429"/>
      <w:bookmarkEnd w:id="8430"/>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431" w:name="_Toc176702254"/>
      <w:bookmarkStart w:id="8432" w:name="_Toc216436158"/>
      <w:r w:rsidRPr="00BE5108">
        <w:rPr>
          <w:lang w:eastAsia="en-GB"/>
        </w:rPr>
        <w:t>8.2.2</w:t>
      </w:r>
      <w:r>
        <w:rPr>
          <w:lang w:eastAsia="en-GB"/>
        </w:rPr>
        <w:t>B</w:t>
      </w:r>
      <w:r w:rsidRPr="00BE5108">
        <w:rPr>
          <w:lang w:eastAsia="en-GB"/>
        </w:rPr>
        <w:t>.2.2</w:t>
      </w:r>
      <w:r w:rsidRPr="00BE5108">
        <w:rPr>
          <w:lang w:eastAsia="en-GB"/>
        </w:rPr>
        <w:tab/>
        <w:t>Minimum requirement</w:t>
      </w:r>
      <w:bookmarkEnd w:id="8431"/>
      <w:bookmarkEnd w:id="8432"/>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433" w:name="_Toc176702255"/>
      <w:bookmarkStart w:id="8434" w:name="_Toc216436159"/>
      <w:r w:rsidRPr="00BE5108">
        <w:rPr>
          <w:lang w:eastAsia="en-GB"/>
        </w:rPr>
        <w:t>8.2.2</w:t>
      </w:r>
      <w:r>
        <w:rPr>
          <w:lang w:eastAsia="en-GB"/>
        </w:rPr>
        <w:t>B</w:t>
      </w:r>
      <w:r w:rsidRPr="00BE5108">
        <w:rPr>
          <w:lang w:eastAsia="en-GB"/>
        </w:rPr>
        <w:t>.2.3</w:t>
      </w:r>
      <w:r w:rsidRPr="00BE5108">
        <w:rPr>
          <w:lang w:eastAsia="en-GB"/>
        </w:rPr>
        <w:tab/>
        <w:t>Test purpose</w:t>
      </w:r>
      <w:bookmarkEnd w:id="8433"/>
      <w:bookmarkEnd w:id="8434"/>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435" w:name="_Toc176702256"/>
      <w:bookmarkStart w:id="8436" w:name="_Toc216436160"/>
      <w:r w:rsidRPr="00BE5108">
        <w:rPr>
          <w:lang w:eastAsia="en-GB"/>
        </w:rPr>
        <w:lastRenderedPageBreak/>
        <w:t>8.2.2</w:t>
      </w:r>
      <w:r>
        <w:rPr>
          <w:lang w:eastAsia="en-GB"/>
        </w:rPr>
        <w:t>B</w:t>
      </w:r>
      <w:r w:rsidRPr="00BE5108">
        <w:rPr>
          <w:lang w:eastAsia="en-GB"/>
        </w:rPr>
        <w:t>.2.4</w:t>
      </w:r>
      <w:r w:rsidRPr="00BE5108">
        <w:rPr>
          <w:lang w:eastAsia="en-GB"/>
        </w:rPr>
        <w:tab/>
        <w:t>Method of test</w:t>
      </w:r>
      <w:bookmarkEnd w:id="8435"/>
      <w:bookmarkEnd w:id="8436"/>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lastRenderedPageBreak/>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437" w:name="_Toc176702257"/>
      <w:bookmarkStart w:id="8438" w:name="_Toc216436161"/>
      <w:r w:rsidRPr="00BE5108">
        <w:rPr>
          <w:lang w:eastAsia="en-GB"/>
        </w:rPr>
        <w:t>8.2.2</w:t>
      </w:r>
      <w:r>
        <w:rPr>
          <w:lang w:eastAsia="en-GB"/>
        </w:rPr>
        <w:t>B</w:t>
      </w:r>
      <w:r w:rsidRPr="00BE5108">
        <w:rPr>
          <w:lang w:eastAsia="en-GB"/>
        </w:rPr>
        <w:t>.2.5</w:t>
      </w:r>
      <w:r w:rsidRPr="00BE5108">
        <w:rPr>
          <w:lang w:eastAsia="en-GB"/>
        </w:rPr>
        <w:tab/>
        <w:t>Test requirement</w:t>
      </w:r>
      <w:bookmarkEnd w:id="8437"/>
      <w:bookmarkEnd w:id="8438"/>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lastRenderedPageBreak/>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439" w:name="_Toc176702258"/>
      <w:bookmarkStart w:id="8440" w:name="_Toc216436162"/>
      <w:r w:rsidRPr="00BE5108">
        <w:t>8.2.2</w:t>
      </w:r>
      <w:r>
        <w:t>B</w:t>
      </w:r>
      <w:r w:rsidRPr="00BE5108">
        <w:t>.3</w:t>
      </w:r>
      <w:r w:rsidRPr="00BE5108">
        <w:tab/>
        <w:t>Performance requirements for PDCCH</w:t>
      </w:r>
      <w:bookmarkEnd w:id="8439"/>
      <w:bookmarkEnd w:id="8440"/>
    </w:p>
    <w:p w14:paraId="56F04E00" w14:textId="77777777" w:rsidR="003F05DC" w:rsidRPr="00BE5108" w:rsidRDefault="003F05DC" w:rsidP="003F05DC">
      <w:pPr>
        <w:pStyle w:val="Heading5"/>
        <w:rPr>
          <w:lang w:eastAsia="en-GB"/>
        </w:rPr>
      </w:pPr>
      <w:bookmarkStart w:id="8441" w:name="_Toc176702259"/>
      <w:bookmarkStart w:id="8442" w:name="_Toc216436163"/>
      <w:r w:rsidRPr="00BE5108">
        <w:rPr>
          <w:lang w:eastAsia="en-GB"/>
        </w:rPr>
        <w:t>8.2.2</w:t>
      </w:r>
      <w:r>
        <w:rPr>
          <w:lang w:eastAsia="en-GB"/>
        </w:rPr>
        <w:t>B</w:t>
      </w:r>
      <w:r w:rsidRPr="00BE5108">
        <w:rPr>
          <w:lang w:eastAsia="en-GB"/>
        </w:rPr>
        <w:t>.3.1</w:t>
      </w:r>
      <w:r w:rsidRPr="00BE5108">
        <w:rPr>
          <w:lang w:eastAsia="en-GB"/>
        </w:rPr>
        <w:tab/>
        <w:t>Definition and applicability</w:t>
      </w:r>
      <w:bookmarkEnd w:id="8441"/>
      <w:bookmarkEnd w:id="8442"/>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443" w:name="_Toc176702260"/>
      <w:bookmarkStart w:id="8444" w:name="_Toc216436164"/>
      <w:r w:rsidRPr="00BE5108">
        <w:rPr>
          <w:lang w:eastAsia="en-GB"/>
        </w:rPr>
        <w:t>8.2.2</w:t>
      </w:r>
      <w:r>
        <w:rPr>
          <w:lang w:eastAsia="en-GB"/>
        </w:rPr>
        <w:t>B</w:t>
      </w:r>
      <w:r w:rsidRPr="00BE5108">
        <w:rPr>
          <w:lang w:eastAsia="en-GB"/>
        </w:rPr>
        <w:t>.3.2</w:t>
      </w:r>
      <w:r w:rsidRPr="00BE5108">
        <w:rPr>
          <w:lang w:eastAsia="en-GB"/>
        </w:rPr>
        <w:tab/>
        <w:t>Minimum requirement</w:t>
      </w:r>
      <w:bookmarkEnd w:id="8443"/>
      <w:bookmarkEnd w:id="8444"/>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445" w:name="_Toc176702261"/>
      <w:bookmarkStart w:id="8446" w:name="_Toc216436165"/>
      <w:r w:rsidRPr="00BE5108">
        <w:rPr>
          <w:lang w:eastAsia="en-GB"/>
        </w:rPr>
        <w:t>8.2.2</w:t>
      </w:r>
      <w:r>
        <w:rPr>
          <w:lang w:eastAsia="en-GB"/>
        </w:rPr>
        <w:t>B</w:t>
      </w:r>
      <w:r w:rsidRPr="00BE5108">
        <w:rPr>
          <w:lang w:eastAsia="en-GB"/>
        </w:rPr>
        <w:t>.3.3</w:t>
      </w:r>
      <w:r w:rsidRPr="00BE5108">
        <w:rPr>
          <w:lang w:eastAsia="en-GB"/>
        </w:rPr>
        <w:tab/>
        <w:t>Test purpose</w:t>
      </w:r>
      <w:bookmarkEnd w:id="8445"/>
      <w:bookmarkEnd w:id="8446"/>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447" w:name="_Toc176702262"/>
      <w:bookmarkStart w:id="8448" w:name="_Toc216436166"/>
      <w:r w:rsidRPr="00BE5108">
        <w:rPr>
          <w:lang w:eastAsia="en-GB"/>
        </w:rPr>
        <w:t>8.2.2</w:t>
      </w:r>
      <w:r>
        <w:rPr>
          <w:lang w:eastAsia="en-GB"/>
        </w:rPr>
        <w:t>B</w:t>
      </w:r>
      <w:r w:rsidRPr="00BE5108">
        <w:rPr>
          <w:lang w:eastAsia="en-GB"/>
        </w:rPr>
        <w:t>.3.4</w:t>
      </w:r>
      <w:r w:rsidRPr="00BE5108">
        <w:rPr>
          <w:lang w:eastAsia="en-GB"/>
        </w:rPr>
        <w:tab/>
        <w:t>Method of test</w:t>
      </w:r>
      <w:bookmarkEnd w:id="8447"/>
      <w:bookmarkEnd w:id="8448"/>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lastRenderedPageBreak/>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449" w:name="_Toc176702263"/>
      <w:bookmarkStart w:id="8450" w:name="_Toc216436167"/>
      <w:r w:rsidRPr="00BE5108">
        <w:rPr>
          <w:lang w:eastAsia="en-GB"/>
        </w:rPr>
        <w:t>8.2.2</w:t>
      </w:r>
      <w:r>
        <w:rPr>
          <w:lang w:eastAsia="en-GB"/>
        </w:rPr>
        <w:t>B</w:t>
      </w:r>
      <w:r w:rsidRPr="00BE5108">
        <w:rPr>
          <w:lang w:eastAsia="en-GB"/>
        </w:rPr>
        <w:t>.3.5</w:t>
      </w:r>
      <w:r w:rsidRPr="00BE5108">
        <w:rPr>
          <w:lang w:eastAsia="en-GB"/>
        </w:rPr>
        <w:tab/>
        <w:t>Test requirement</w:t>
      </w:r>
      <w:bookmarkEnd w:id="8449"/>
      <w:bookmarkEnd w:id="8450"/>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51" w:name="_Toc73963110"/>
      <w:bookmarkStart w:id="8452" w:name="_Toc75260287"/>
      <w:bookmarkStart w:id="8453" w:name="_Toc75275829"/>
      <w:bookmarkStart w:id="8454" w:name="_Toc75276340"/>
      <w:bookmarkStart w:id="8455" w:name="_Toc76541839"/>
      <w:bookmarkStart w:id="8456" w:name="_Toc82437609"/>
      <w:bookmarkStart w:id="8457" w:name="_Toc89944975"/>
      <w:bookmarkStart w:id="8458" w:name="_Toc98753993"/>
      <w:bookmarkStart w:id="8459" w:name="_Toc106180979"/>
      <w:bookmarkStart w:id="8460" w:name="_Toc114151024"/>
      <w:bookmarkStart w:id="8461" w:name="_Toc124151427"/>
      <w:bookmarkStart w:id="8462" w:name="_Toc124151947"/>
      <w:bookmarkStart w:id="8463" w:name="_Toc124152467"/>
      <w:bookmarkStart w:id="8464" w:name="_Toc130396999"/>
      <w:bookmarkStart w:id="8465" w:name="_Toc130397519"/>
      <w:bookmarkStart w:id="8466" w:name="_Toc137558623"/>
      <w:bookmarkStart w:id="8467" w:name="_Toc138862448"/>
      <w:bookmarkStart w:id="8468" w:name="_Toc145532505"/>
      <w:bookmarkStart w:id="8469" w:name="_Toc163218918"/>
      <w:bookmarkStart w:id="8470" w:name="_Toc176702264"/>
      <w:bookmarkStart w:id="8471" w:name="_Toc216436168"/>
      <w:r w:rsidRPr="00BE5108">
        <w:rPr>
          <w:rFonts w:eastAsiaTheme="minorEastAsia"/>
        </w:rPr>
        <w:t>8.2.3</w:t>
      </w:r>
      <w:r w:rsidRPr="00BE5108">
        <w:rPr>
          <w:rFonts w:eastAsiaTheme="minorEastAsia"/>
        </w:rPr>
        <w:tab/>
        <w:t>CSI reporting requirements</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AA91992" w14:textId="77777777" w:rsidR="00345ACA" w:rsidRPr="00BE5108" w:rsidRDefault="00345ACA" w:rsidP="00345ACA">
      <w:pPr>
        <w:pStyle w:val="Heading4"/>
        <w:rPr>
          <w:rFonts w:eastAsiaTheme="minorEastAsia"/>
        </w:rPr>
      </w:pPr>
      <w:bookmarkStart w:id="8472" w:name="_Toc73963111"/>
      <w:bookmarkStart w:id="8473" w:name="_Toc75260288"/>
      <w:bookmarkStart w:id="8474" w:name="_Toc75275830"/>
      <w:bookmarkStart w:id="8475" w:name="_Toc75276341"/>
      <w:bookmarkStart w:id="8476" w:name="_Toc76541840"/>
      <w:bookmarkStart w:id="8477" w:name="_Toc82437610"/>
      <w:bookmarkStart w:id="8478" w:name="_Toc89944976"/>
      <w:bookmarkStart w:id="8479" w:name="_Toc98753994"/>
      <w:bookmarkStart w:id="8480" w:name="_Toc106180980"/>
      <w:bookmarkStart w:id="8481" w:name="_Toc114151025"/>
      <w:bookmarkStart w:id="8482" w:name="_Toc124151428"/>
      <w:bookmarkStart w:id="8483" w:name="_Toc124151948"/>
      <w:bookmarkStart w:id="8484" w:name="_Toc124152468"/>
      <w:bookmarkStart w:id="8485" w:name="_Toc130397000"/>
      <w:bookmarkStart w:id="8486" w:name="_Toc130397520"/>
      <w:bookmarkStart w:id="8487" w:name="_Toc137558624"/>
      <w:bookmarkStart w:id="8488" w:name="_Toc138862449"/>
      <w:bookmarkStart w:id="8489" w:name="_Toc145532506"/>
      <w:bookmarkStart w:id="8490" w:name="_Toc163218919"/>
      <w:bookmarkStart w:id="8491" w:name="_Toc176702265"/>
      <w:bookmarkStart w:id="8492" w:name="_Toc216436169"/>
      <w:r w:rsidRPr="00BE5108">
        <w:rPr>
          <w:rFonts w:eastAsiaTheme="minorEastAsia"/>
        </w:rPr>
        <w:t>8.2.3.1</w:t>
      </w:r>
      <w:r w:rsidRPr="00BE5108">
        <w:rPr>
          <w:rFonts w:eastAsiaTheme="minorEastAsia"/>
        </w:rPr>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446CA1D" w14:textId="77777777" w:rsidR="00345ACA" w:rsidRPr="00BE5108" w:rsidRDefault="00345ACA" w:rsidP="00345ACA">
      <w:pPr>
        <w:pStyle w:val="Heading5"/>
        <w:rPr>
          <w:rFonts w:eastAsiaTheme="minorEastAsia"/>
        </w:rPr>
      </w:pPr>
      <w:bookmarkStart w:id="8493" w:name="_Toc73963112"/>
      <w:bookmarkStart w:id="8494" w:name="_Toc75260289"/>
      <w:bookmarkStart w:id="8495" w:name="_Toc75275831"/>
      <w:bookmarkStart w:id="8496" w:name="_Toc75276342"/>
      <w:bookmarkStart w:id="8497" w:name="_Toc76541841"/>
      <w:bookmarkStart w:id="8498" w:name="_Toc82437611"/>
      <w:bookmarkStart w:id="8499" w:name="_Toc89944977"/>
      <w:bookmarkStart w:id="8500" w:name="_Toc98753995"/>
      <w:bookmarkStart w:id="8501" w:name="_Toc106180981"/>
      <w:bookmarkStart w:id="8502" w:name="_Toc114151026"/>
      <w:bookmarkStart w:id="8503" w:name="_Toc124151429"/>
      <w:bookmarkStart w:id="8504" w:name="_Toc124151949"/>
      <w:bookmarkStart w:id="8505" w:name="_Toc124152469"/>
      <w:bookmarkStart w:id="8506" w:name="_Toc130397001"/>
      <w:bookmarkStart w:id="8507" w:name="_Toc130397521"/>
      <w:bookmarkStart w:id="8508" w:name="_Toc137558625"/>
      <w:bookmarkStart w:id="8509" w:name="_Toc138862450"/>
      <w:bookmarkStart w:id="8510" w:name="_Toc145532507"/>
      <w:bookmarkStart w:id="8511" w:name="_Toc163218920"/>
      <w:bookmarkStart w:id="8512" w:name="_Toc176702266"/>
      <w:bookmarkStart w:id="8513" w:name="_Toc216436170"/>
      <w:r w:rsidRPr="00BE5108">
        <w:rPr>
          <w:rFonts w:eastAsiaTheme="minorEastAsia"/>
        </w:rPr>
        <w:t>8.2.3.1.1</w:t>
      </w:r>
      <w:r w:rsidRPr="00BE5108">
        <w:rPr>
          <w:rFonts w:eastAsiaTheme="minorEastAsia"/>
        </w:rPr>
        <w:tab/>
        <w:t>Applicability rule for IAB-MT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AC4665F" w14:textId="77777777" w:rsidR="00345ACA" w:rsidRPr="00BE5108" w:rsidRDefault="00345ACA" w:rsidP="00345ACA">
      <w:pPr>
        <w:pStyle w:val="Heading6"/>
        <w:rPr>
          <w:rFonts w:eastAsiaTheme="minorEastAsia"/>
        </w:rPr>
      </w:pPr>
      <w:bookmarkStart w:id="8514" w:name="_Toc73963113"/>
      <w:bookmarkStart w:id="8515" w:name="_Toc75260290"/>
      <w:bookmarkStart w:id="8516" w:name="_Toc75275832"/>
      <w:bookmarkStart w:id="8517" w:name="_Toc75276343"/>
      <w:bookmarkStart w:id="8518" w:name="_Toc76541842"/>
      <w:bookmarkStart w:id="8519" w:name="_Toc82437612"/>
      <w:bookmarkStart w:id="8520" w:name="_Toc89944978"/>
      <w:bookmarkStart w:id="8521" w:name="_Toc98753996"/>
      <w:bookmarkStart w:id="8522" w:name="_Toc106180982"/>
      <w:bookmarkStart w:id="8523" w:name="_Toc114151027"/>
      <w:bookmarkStart w:id="8524" w:name="_Toc124151430"/>
      <w:bookmarkStart w:id="8525" w:name="_Toc124151950"/>
      <w:bookmarkStart w:id="8526" w:name="_Toc124152470"/>
      <w:bookmarkStart w:id="8527" w:name="_Toc130397002"/>
      <w:bookmarkStart w:id="8528" w:name="_Toc130397522"/>
      <w:bookmarkStart w:id="8529" w:name="_Toc137558626"/>
      <w:bookmarkStart w:id="8530" w:name="_Toc138862451"/>
      <w:bookmarkStart w:id="8531" w:name="_Toc145532508"/>
      <w:bookmarkStart w:id="8532" w:name="_Toc163218921"/>
      <w:bookmarkStart w:id="8533" w:name="_Toc176702267"/>
      <w:bookmarkStart w:id="8534" w:name="_Toc216436171"/>
      <w:r w:rsidRPr="00BE5108">
        <w:rPr>
          <w:rFonts w:eastAsiaTheme="minorEastAsia"/>
        </w:rPr>
        <w:t>8.2.3.1.1.1</w:t>
      </w:r>
      <w:r w:rsidRPr="00BE5108">
        <w:rPr>
          <w:rFonts w:eastAsiaTheme="minorEastAsia"/>
        </w:rPr>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63D7ACE" w14:textId="72372A6A" w:rsidR="00BB0386" w:rsidRDefault="00BB0386" w:rsidP="00BB0386">
      <w:pPr>
        <w:rPr>
          <w:lang w:eastAsia="zh-CN"/>
        </w:rPr>
      </w:pPr>
      <w:bookmarkStart w:id="8535" w:name="_Toc73963114"/>
      <w:bookmarkStart w:id="8536" w:name="_Toc75260291"/>
      <w:bookmarkStart w:id="8537" w:name="_Toc75275833"/>
      <w:bookmarkStart w:id="8538" w:name="_Toc75276344"/>
      <w:bookmarkStart w:id="853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540" w:name="_Toc82437613"/>
      <w:bookmarkStart w:id="8541" w:name="_Toc89944979"/>
      <w:bookmarkStart w:id="8542" w:name="_Toc98753997"/>
      <w:bookmarkStart w:id="8543" w:name="_Toc106180983"/>
      <w:bookmarkStart w:id="8544" w:name="_Toc114151028"/>
      <w:bookmarkStart w:id="8545" w:name="_Toc124151431"/>
      <w:bookmarkStart w:id="8546" w:name="_Toc124151951"/>
      <w:bookmarkStart w:id="8547" w:name="_Toc124152471"/>
      <w:bookmarkStart w:id="8548" w:name="_Toc130397003"/>
      <w:bookmarkStart w:id="8549" w:name="_Toc130397523"/>
      <w:bookmarkStart w:id="8550" w:name="_Toc137558627"/>
      <w:bookmarkStart w:id="8551" w:name="_Toc138862452"/>
      <w:bookmarkStart w:id="8552" w:name="_Toc145532509"/>
      <w:bookmarkStart w:id="8553" w:name="_Toc163218922"/>
      <w:bookmarkStart w:id="8554" w:name="_Toc176702268"/>
      <w:bookmarkStart w:id="8555" w:name="_Toc21643617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56" w:name="_Toc73963115"/>
      <w:bookmarkStart w:id="8557" w:name="_Toc75260292"/>
      <w:bookmarkStart w:id="8558" w:name="_Toc75275834"/>
      <w:bookmarkStart w:id="8559" w:name="_Toc75276345"/>
      <w:bookmarkStart w:id="8560" w:name="_Toc76541844"/>
      <w:bookmarkStart w:id="8561" w:name="_Toc82437614"/>
      <w:bookmarkStart w:id="8562" w:name="_Toc89944980"/>
      <w:bookmarkStart w:id="8563" w:name="_Toc98753998"/>
      <w:bookmarkStart w:id="8564" w:name="_Toc106180984"/>
      <w:bookmarkStart w:id="8565" w:name="_Toc114151029"/>
      <w:bookmarkStart w:id="8566" w:name="_Toc124151432"/>
      <w:bookmarkStart w:id="8567" w:name="_Toc124151952"/>
      <w:bookmarkStart w:id="8568" w:name="_Toc124152472"/>
      <w:bookmarkStart w:id="8569" w:name="_Toc130397004"/>
      <w:bookmarkStart w:id="8570" w:name="_Toc130397524"/>
      <w:bookmarkStart w:id="8571" w:name="_Toc137558628"/>
      <w:bookmarkStart w:id="8572" w:name="_Toc138862453"/>
      <w:bookmarkStart w:id="8573" w:name="_Toc145532510"/>
      <w:bookmarkStart w:id="8574" w:name="_Toc163218923"/>
      <w:bookmarkStart w:id="8575" w:name="_Toc176702269"/>
      <w:bookmarkStart w:id="8576" w:name="_Toc216436173"/>
      <w:r w:rsidRPr="00BE5108">
        <w:rPr>
          <w:rFonts w:eastAsiaTheme="minorEastAsia"/>
        </w:rPr>
        <w:t>8.2.3.1.1.3</w:t>
      </w:r>
      <w:r w:rsidRPr="00BE5108">
        <w:rPr>
          <w:rFonts w:eastAsiaTheme="minorEastAsia"/>
        </w:rPr>
        <w:tab/>
        <w:t>Applicability of requirements for TDD with different UL-DL patterns</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22142BC9" w14:textId="77777777" w:rsidR="00997B97" w:rsidRDefault="00997B97" w:rsidP="00997B97">
      <w:bookmarkStart w:id="8577" w:name="_Toc73963116"/>
      <w:bookmarkStart w:id="8578" w:name="_Toc75260293"/>
      <w:bookmarkStart w:id="8579" w:name="_Toc75275835"/>
      <w:bookmarkStart w:id="8580" w:name="_Toc75276346"/>
      <w:bookmarkStart w:id="858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82" w:name="_Toc82437615"/>
      <w:bookmarkStart w:id="8583" w:name="_Toc89944981"/>
      <w:bookmarkStart w:id="8584" w:name="_Toc98753999"/>
      <w:bookmarkStart w:id="8585" w:name="_Toc106180985"/>
      <w:bookmarkStart w:id="8586" w:name="_Toc114151030"/>
      <w:bookmarkStart w:id="8587" w:name="_Toc124151433"/>
      <w:bookmarkStart w:id="8588" w:name="_Toc124151953"/>
      <w:bookmarkStart w:id="8589" w:name="_Toc124152473"/>
      <w:bookmarkStart w:id="8590" w:name="_Toc130397005"/>
      <w:bookmarkStart w:id="8591" w:name="_Toc130397525"/>
      <w:bookmarkStart w:id="8592" w:name="_Toc137558629"/>
      <w:bookmarkStart w:id="8593" w:name="_Toc138862454"/>
      <w:bookmarkStart w:id="8594" w:name="_Toc145532511"/>
      <w:bookmarkStart w:id="8595" w:name="_Toc163218924"/>
      <w:bookmarkStart w:id="8596" w:name="_Toc176702270"/>
      <w:bookmarkStart w:id="8597" w:name="_Toc216436174"/>
      <w:r w:rsidRPr="008628E4">
        <w:t>8.2.3.1.1.4</w:t>
      </w:r>
      <w:r w:rsidRPr="008628E4">
        <w:tab/>
        <w:t>Applicability of requirements for IAB-MT features</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598" w:name="_Toc75165403"/>
      <w:bookmarkStart w:id="8599" w:name="_Toc75334327"/>
      <w:bookmarkStart w:id="8600" w:name="_Toc75508519"/>
      <w:bookmarkStart w:id="8601" w:name="_Toc75816258"/>
      <w:bookmarkStart w:id="8602" w:name="_Toc76541416"/>
      <w:bookmarkStart w:id="8603" w:name="_Toc76541983"/>
      <w:bookmarkStart w:id="8604" w:name="_Toc82429873"/>
      <w:bookmarkStart w:id="8605" w:name="_Toc89940124"/>
      <w:bookmarkStart w:id="8606" w:name="_Toc98754450"/>
      <w:bookmarkStart w:id="8607" w:name="_Toc106178264"/>
      <w:bookmarkStart w:id="8608" w:name="_Toc114148982"/>
      <w:bookmarkStart w:id="8609" w:name="_Toc130393767"/>
      <w:bookmarkStart w:id="8610" w:name="_Toc137558630"/>
      <w:bookmarkStart w:id="8611" w:name="_Toc138862455"/>
      <w:bookmarkStart w:id="8612" w:name="_Toc145532512"/>
      <w:bookmarkStart w:id="8613" w:name="_Toc163218925"/>
      <w:bookmarkStart w:id="8614" w:name="_Toc176702271"/>
      <w:bookmarkStart w:id="8615" w:name="_Toc216436175"/>
      <w:r w:rsidRPr="00C13E62">
        <w:t>8.2.3.1.2</w:t>
      </w:r>
      <w:r w:rsidRPr="00C13E62">
        <w:tab/>
        <w:t>Common test parameters</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616" w:name="_Toc82437616"/>
      <w:bookmarkStart w:id="8617" w:name="_Toc89944982"/>
      <w:bookmarkStart w:id="8618" w:name="_Toc98754000"/>
      <w:bookmarkStart w:id="8619" w:name="_Toc106180986"/>
      <w:bookmarkStart w:id="8620" w:name="_Toc114151031"/>
      <w:bookmarkStart w:id="8621" w:name="_Toc124151434"/>
      <w:bookmarkStart w:id="8622" w:name="_Toc124151954"/>
      <w:bookmarkStart w:id="8623" w:name="_Toc124152474"/>
      <w:bookmarkStart w:id="8624" w:name="_Toc130397006"/>
      <w:bookmarkStart w:id="8625" w:name="_Toc130397526"/>
      <w:bookmarkStart w:id="8626" w:name="_Toc137558631"/>
      <w:bookmarkStart w:id="8627" w:name="_Toc138862456"/>
      <w:bookmarkStart w:id="8628" w:name="_Toc145532513"/>
      <w:bookmarkStart w:id="8629" w:name="_Toc163218926"/>
      <w:bookmarkStart w:id="8630" w:name="_Toc176702272"/>
      <w:bookmarkStart w:id="8631" w:name="_Toc216436176"/>
      <w:r w:rsidRPr="00BE5108">
        <w:rPr>
          <w:rFonts w:eastAsiaTheme="minorEastAsia"/>
        </w:rPr>
        <w:t>8.2.3.2</w:t>
      </w:r>
      <w:r w:rsidRPr="00BE5108">
        <w:rPr>
          <w:rFonts w:eastAsiaTheme="minorEastAsia"/>
        </w:rPr>
        <w:tab/>
        <w:t>Reporting Channel Quality Indicator (CQI)</w:t>
      </w:r>
      <w:bookmarkEnd w:id="8577"/>
      <w:bookmarkEnd w:id="8578"/>
      <w:bookmarkEnd w:id="8579"/>
      <w:bookmarkEnd w:id="8580"/>
      <w:bookmarkEnd w:id="8581"/>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F2D1B64" w14:textId="77777777" w:rsidR="00345ACA" w:rsidRPr="00BE5108" w:rsidRDefault="00345ACA" w:rsidP="00345ACA">
      <w:pPr>
        <w:pStyle w:val="Heading5"/>
        <w:rPr>
          <w:rFonts w:eastAsiaTheme="minorEastAsia"/>
        </w:rPr>
      </w:pPr>
      <w:bookmarkStart w:id="8632" w:name="_Toc73963117"/>
      <w:bookmarkStart w:id="8633" w:name="_Toc75260294"/>
      <w:bookmarkStart w:id="8634" w:name="_Toc75275836"/>
      <w:bookmarkStart w:id="8635" w:name="_Toc75276347"/>
      <w:bookmarkStart w:id="8636" w:name="_Toc76541846"/>
      <w:bookmarkStart w:id="8637" w:name="_Toc82437617"/>
      <w:bookmarkStart w:id="8638" w:name="_Toc89944983"/>
      <w:bookmarkStart w:id="8639" w:name="_Toc98754001"/>
      <w:bookmarkStart w:id="8640" w:name="_Toc106180987"/>
      <w:bookmarkStart w:id="8641" w:name="_Toc114151032"/>
      <w:bookmarkStart w:id="8642" w:name="_Toc124151435"/>
      <w:bookmarkStart w:id="8643" w:name="_Toc124151955"/>
      <w:bookmarkStart w:id="8644" w:name="_Toc124152475"/>
      <w:bookmarkStart w:id="8645" w:name="_Toc130397007"/>
      <w:bookmarkStart w:id="8646" w:name="_Toc130397527"/>
      <w:bookmarkStart w:id="8647" w:name="_Toc137558632"/>
      <w:bookmarkStart w:id="8648" w:name="_Toc138862457"/>
      <w:bookmarkStart w:id="8649" w:name="_Toc145532514"/>
      <w:bookmarkStart w:id="8650" w:name="_Toc163218927"/>
      <w:bookmarkStart w:id="8651" w:name="_Toc176702273"/>
      <w:bookmarkStart w:id="8652" w:name="_Toc216436177"/>
      <w:r w:rsidRPr="00BE5108">
        <w:rPr>
          <w:rFonts w:eastAsiaTheme="minorEastAsia"/>
        </w:rPr>
        <w:t>8.2.3.2.1</w:t>
      </w:r>
      <w:r w:rsidRPr="00BE5108">
        <w:rPr>
          <w:rFonts w:eastAsiaTheme="minorEastAsia"/>
        </w:rPr>
        <w:tab/>
        <w:t>Definition and applicability</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1080A060" w14:textId="77777777" w:rsidR="00345ACA" w:rsidRPr="00BE5108" w:rsidRDefault="00345ACA" w:rsidP="00345ACA">
      <w:pPr>
        <w:rPr>
          <w:rFonts w:eastAsiaTheme="minorEastAsia"/>
        </w:rPr>
      </w:pPr>
      <w:r w:rsidRPr="00BE5108">
        <w:rPr>
          <w:rFonts w:eastAsiaTheme="minorEastAsia"/>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w:t>
      </w:r>
      <w:r w:rsidRPr="00BE5108">
        <w:rPr>
          <w:rFonts w:eastAsiaTheme="minorEastAsia"/>
        </w:rPr>
        <w:lastRenderedPageBreak/>
        <w:t>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53" w:name="_Toc73963118"/>
      <w:bookmarkStart w:id="8654" w:name="_Toc75260295"/>
      <w:bookmarkStart w:id="8655" w:name="_Toc75275837"/>
      <w:bookmarkStart w:id="8656" w:name="_Toc75276348"/>
      <w:bookmarkStart w:id="8657" w:name="_Toc76541847"/>
      <w:bookmarkStart w:id="8658" w:name="_Toc82437618"/>
      <w:bookmarkStart w:id="8659" w:name="_Toc89944984"/>
      <w:bookmarkStart w:id="8660" w:name="_Toc98754002"/>
      <w:bookmarkStart w:id="8661" w:name="_Toc106180988"/>
      <w:bookmarkStart w:id="8662" w:name="_Toc114151033"/>
      <w:bookmarkStart w:id="8663" w:name="_Toc124151436"/>
      <w:bookmarkStart w:id="8664" w:name="_Toc124151956"/>
      <w:bookmarkStart w:id="8665" w:name="_Toc124152476"/>
      <w:bookmarkStart w:id="8666" w:name="_Toc130397008"/>
      <w:bookmarkStart w:id="8667" w:name="_Toc130397528"/>
      <w:bookmarkStart w:id="8668" w:name="_Toc137558633"/>
      <w:bookmarkStart w:id="8669" w:name="_Toc138862458"/>
      <w:bookmarkStart w:id="8670" w:name="_Toc145532515"/>
      <w:bookmarkStart w:id="8671" w:name="_Toc163218928"/>
      <w:bookmarkStart w:id="8672" w:name="_Toc176702274"/>
      <w:bookmarkStart w:id="8673" w:name="_Toc216436178"/>
      <w:r w:rsidRPr="00BE5108">
        <w:rPr>
          <w:rFonts w:eastAsiaTheme="minorEastAsia"/>
        </w:rPr>
        <w:t>8.2.3.2.2</w:t>
      </w:r>
      <w:r w:rsidRPr="00BE5108">
        <w:rPr>
          <w:rFonts w:eastAsiaTheme="minorEastAsia"/>
        </w:rPr>
        <w:tab/>
        <w:t>Minimum requirement</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74" w:name="_Toc73963119"/>
      <w:bookmarkStart w:id="8675" w:name="_Toc75260296"/>
      <w:bookmarkStart w:id="8676" w:name="_Toc75275838"/>
      <w:bookmarkStart w:id="8677" w:name="_Toc75276349"/>
      <w:bookmarkStart w:id="8678" w:name="_Toc76541848"/>
      <w:bookmarkStart w:id="8679" w:name="_Toc82437619"/>
      <w:bookmarkStart w:id="8680" w:name="_Toc89944985"/>
      <w:bookmarkStart w:id="8681" w:name="_Toc98754003"/>
      <w:bookmarkStart w:id="8682" w:name="_Toc106180989"/>
      <w:bookmarkStart w:id="8683" w:name="_Toc114151034"/>
      <w:bookmarkStart w:id="8684" w:name="_Toc124151437"/>
      <w:bookmarkStart w:id="8685" w:name="_Toc124151957"/>
      <w:bookmarkStart w:id="8686" w:name="_Toc124152477"/>
      <w:bookmarkStart w:id="8687" w:name="_Toc130397009"/>
      <w:bookmarkStart w:id="8688" w:name="_Toc130397529"/>
      <w:bookmarkStart w:id="8689" w:name="_Toc137558634"/>
      <w:bookmarkStart w:id="8690" w:name="_Toc138862459"/>
      <w:bookmarkStart w:id="8691" w:name="_Toc145532516"/>
      <w:bookmarkStart w:id="8692" w:name="_Toc163218929"/>
      <w:bookmarkStart w:id="8693" w:name="_Toc176702275"/>
      <w:bookmarkStart w:id="8694" w:name="_Toc216436179"/>
      <w:r w:rsidRPr="00BE5108">
        <w:rPr>
          <w:rFonts w:eastAsiaTheme="minorEastAsia"/>
        </w:rPr>
        <w:t>8.2.3.2.3</w:t>
      </w:r>
      <w:r w:rsidRPr="00BE5108">
        <w:rPr>
          <w:rFonts w:eastAsiaTheme="minorEastAsia"/>
        </w:rPr>
        <w:tab/>
        <w:t>Test purpose</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95" w:name="_Toc73963120"/>
      <w:bookmarkStart w:id="8696" w:name="_Toc75260297"/>
      <w:bookmarkStart w:id="8697" w:name="_Toc75275839"/>
      <w:bookmarkStart w:id="8698" w:name="_Toc75276350"/>
      <w:bookmarkStart w:id="8699" w:name="_Toc76541849"/>
      <w:bookmarkStart w:id="8700" w:name="_Toc82437620"/>
      <w:bookmarkStart w:id="8701" w:name="_Toc89944986"/>
      <w:bookmarkStart w:id="8702" w:name="_Toc98754004"/>
      <w:bookmarkStart w:id="8703" w:name="_Toc106180990"/>
      <w:bookmarkStart w:id="8704" w:name="_Toc114151035"/>
      <w:bookmarkStart w:id="8705" w:name="_Toc124151438"/>
      <w:bookmarkStart w:id="8706" w:name="_Toc124151958"/>
      <w:bookmarkStart w:id="8707" w:name="_Toc124152478"/>
      <w:bookmarkStart w:id="8708" w:name="_Toc130397010"/>
      <w:bookmarkStart w:id="8709" w:name="_Toc130397530"/>
      <w:bookmarkStart w:id="8710" w:name="_Toc137558635"/>
      <w:bookmarkStart w:id="8711" w:name="_Toc138862460"/>
      <w:bookmarkStart w:id="8712" w:name="_Toc145532517"/>
      <w:bookmarkStart w:id="8713" w:name="_Toc163218930"/>
      <w:bookmarkStart w:id="8714" w:name="_Toc176702276"/>
      <w:bookmarkStart w:id="8715" w:name="_Toc216436180"/>
      <w:r w:rsidRPr="00BE5108">
        <w:rPr>
          <w:rFonts w:eastAsiaTheme="minorEastAsia"/>
        </w:rPr>
        <w:t>8.2.3.2.4</w:t>
      </w:r>
      <w:r w:rsidRPr="00BE5108">
        <w:rPr>
          <w:rFonts w:eastAsiaTheme="minorEastAsia"/>
        </w:rPr>
        <w:tab/>
        <w:t>Method of test</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716" w:name="_Toc73963121"/>
      <w:bookmarkStart w:id="8717" w:name="_Toc75260298"/>
      <w:bookmarkStart w:id="8718" w:name="_Toc75275840"/>
      <w:bookmarkStart w:id="8719" w:name="_Toc75276351"/>
      <w:bookmarkStart w:id="8720" w:name="_Toc76541850"/>
      <w:bookmarkStart w:id="8721" w:name="_Toc82437621"/>
      <w:bookmarkStart w:id="8722" w:name="_Toc89944987"/>
      <w:bookmarkStart w:id="8723" w:name="_Toc98754005"/>
      <w:bookmarkStart w:id="8724" w:name="_Toc106180991"/>
      <w:bookmarkStart w:id="8725" w:name="_Toc114151036"/>
      <w:bookmarkStart w:id="8726" w:name="_Toc124151439"/>
      <w:bookmarkStart w:id="8727" w:name="_Toc124151959"/>
      <w:bookmarkStart w:id="8728" w:name="_Toc124152479"/>
      <w:bookmarkStart w:id="8729" w:name="_Toc130397011"/>
      <w:bookmarkStart w:id="8730" w:name="_Toc130397531"/>
      <w:bookmarkStart w:id="8731" w:name="_Toc137558636"/>
      <w:bookmarkStart w:id="8732" w:name="_Toc138862461"/>
      <w:bookmarkStart w:id="8733" w:name="_Toc145532518"/>
      <w:bookmarkStart w:id="8734" w:name="_Toc163218931"/>
      <w:bookmarkStart w:id="8735" w:name="_Toc176702277"/>
      <w:bookmarkStart w:id="8736" w:name="_Toc216436181"/>
      <w:r w:rsidRPr="00BE5108">
        <w:rPr>
          <w:rFonts w:eastAsiaTheme="minorEastAsia"/>
        </w:rPr>
        <w:t>8.2.3.2.5</w:t>
      </w:r>
      <w:r w:rsidRPr="00BE5108">
        <w:rPr>
          <w:rFonts w:eastAsiaTheme="minorEastAsia"/>
        </w:rPr>
        <w:tab/>
        <w:t>Test requirement</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737" w:name="_Toc73963122"/>
      <w:bookmarkStart w:id="8738" w:name="_Toc75260299"/>
      <w:bookmarkStart w:id="8739" w:name="_Toc75275841"/>
      <w:bookmarkStart w:id="8740" w:name="_Toc75276352"/>
      <w:bookmarkStart w:id="8741" w:name="_Toc76541851"/>
      <w:bookmarkStart w:id="8742" w:name="_Toc82437622"/>
      <w:bookmarkStart w:id="8743" w:name="_Toc89944988"/>
      <w:bookmarkStart w:id="8744" w:name="_Toc98754006"/>
      <w:bookmarkStart w:id="8745" w:name="_Toc106180992"/>
      <w:bookmarkStart w:id="8746" w:name="_Toc114151037"/>
      <w:bookmarkStart w:id="8747" w:name="_Toc124151440"/>
      <w:bookmarkStart w:id="8748" w:name="_Toc124151960"/>
      <w:bookmarkStart w:id="8749" w:name="_Toc124152480"/>
      <w:bookmarkStart w:id="8750" w:name="_Toc130397012"/>
      <w:bookmarkStart w:id="8751" w:name="_Toc130397532"/>
      <w:bookmarkStart w:id="8752" w:name="_Toc137558637"/>
      <w:bookmarkStart w:id="8753" w:name="_Toc138862462"/>
      <w:bookmarkStart w:id="8754" w:name="_Toc145532519"/>
      <w:bookmarkStart w:id="8755" w:name="_Toc163218932"/>
      <w:bookmarkStart w:id="8756" w:name="_Toc176702278"/>
      <w:bookmarkStart w:id="8757" w:name="_Toc216436182"/>
      <w:r w:rsidRPr="00BE5108">
        <w:rPr>
          <w:rFonts w:eastAsiaTheme="minorEastAsia"/>
        </w:rPr>
        <w:t>8.2.3.3</w:t>
      </w:r>
      <w:r w:rsidRPr="00BE5108">
        <w:rPr>
          <w:rFonts w:eastAsiaTheme="minorEastAsia"/>
        </w:rPr>
        <w:tab/>
        <w:t>Reporting of Precoding Matrix Indicator (PMI)</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7567032E" w14:textId="77777777" w:rsidR="00345ACA" w:rsidRPr="00BE5108" w:rsidRDefault="00345ACA" w:rsidP="00345ACA">
      <w:pPr>
        <w:pStyle w:val="Heading5"/>
        <w:rPr>
          <w:rFonts w:eastAsiaTheme="minorEastAsia"/>
        </w:rPr>
      </w:pPr>
      <w:bookmarkStart w:id="8758" w:name="_Toc73963123"/>
      <w:bookmarkStart w:id="8759" w:name="_Toc75260300"/>
      <w:bookmarkStart w:id="8760" w:name="_Toc75275842"/>
      <w:bookmarkStart w:id="8761" w:name="_Toc75276353"/>
      <w:bookmarkStart w:id="8762" w:name="_Toc76541852"/>
      <w:bookmarkStart w:id="8763" w:name="_Toc82437623"/>
      <w:bookmarkStart w:id="8764" w:name="_Toc89944989"/>
      <w:bookmarkStart w:id="8765" w:name="_Toc98754007"/>
      <w:bookmarkStart w:id="8766" w:name="_Toc106180993"/>
      <w:bookmarkStart w:id="8767" w:name="_Toc114151038"/>
      <w:bookmarkStart w:id="8768" w:name="_Toc124151441"/>
      <w:bookmarkStart w:id="8769" w:name="_Toc124151961"/>
      <w:bookmarkStart w:id="8770" w:name="_Toc124152481"/>
      <w:bookmarkStart w:id="8771" w:name="_Toc130397013"/>
      <w:bookmarkStart w:id="8772" w:name="_Toc130397533"/>
      <w:bookmarkStart w:id="8773" w:name="_Toc137558638"/>
      <w:bookmarkStart w:id="8774" w:name="_Toc138862463"/>
      <w:bookmarkStart w:id="8775" w:name="_Toc145532520"/>
      <w:bookmarkStart w:id="8776" w:name="_Toc163218933"/>
      <w:bookmarkStart w:id="8777" w:name="_Toc176702279"/>
      <w:bookmarkStart w:id="8778" w:name="_Toc216436183"/>
      <w:r w:rsidRPr="00BE5108">
        <w:rPr>
          <w:rFonts w:eastAsiaTheme="minorEastAsia"/>
        </w:rPr>
        <w:t>8.2.3.3.1</w:t>
      </w:r>
      <w:r w:rsidRPr="00BE5108">
        <w:rPr>
          <w:rFonts w:eastAsiaTheme="minorEastAsia"/>
        </w:rPr>
        <w:tab/>
        <w:t>Definition and applicability</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1.8pt;height:36pt" o:ole="">
            <v:imagedata r:id="rId59" o:title=""/>
          </v:shape>
          <o:OLEObject Type="Embed" ProgID="Equation.3" ShapeID="_x0000_i1051" DrawAspect="Content" ObjectID="_1827048990"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2.15pt;height:14.9pt" o:ole="">
            <v:imagedata r:id="rId61" o:title=""/>
          </v:shape>
          <o:OLEObject Type="Embed" ProgID="Equation.DSMT4" ShapeID="_x0000_i1052" DrawAspect="Content" ObjectID="_1827048991"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05pt;height:14.9pt" o:ole="">
            <v:imagedata r:id="rId63" o:title=""/>
          </v:shape>
          <o:OLEObject Type="Embed" ProgID="Equation.DSMT4" ShapeID="_x0000_i1053" DrawAspect="Content" ObjectID="_1827048992"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0.95pt;height:19.85pt" o:ole="">
            <v:imagedata r:id="rId65" o:title=""/>
          </v:shape>
          <o:OLEObject Type="Embed" ProgID="Equation.DSMT4" ShapeID="_x0000_i1054" DrawAspect="Content" ObjectID="_1827048993"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0.85pt;height:14.9pt" o:ole="">
            <v:imagedata r:id="rId63" o:title=""/>
          </v:shape>
          <o:OLEObject Type="Embed" ProgID="Equation.DSMT4" ShapeID="_x0000_i1055" DrawAspect="Content" ObjectID="_1827048994"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79" w:name="_Toc73963124"/>
      <w:bookmarkStart w:id="8780" w:name="_Toc75260301"/>
      <w:bookmarkStart w:id="8781" w:name="_Toc75275843"/>
      <w:bookmarkStart w:id="8782" w:name="_Toc75276354"/>
      <w:bookmarkStart w:id="8783" w:name="_Toc76541853"/>
      <w:bookmarkStart w:id="8784" w:name="_Toc82437624"/>
      <w:bookmarkStart w:id="8785" w:name="_Toc89944990"/>
      <w:bookmarkStart w:id="8786" w:name="_Toc98754008"/>
      <w:bookmarkStart w:id="8787" w:name="_Toc106180994"/>
      <w:bookmarkStart w:id="8788" w:name="_Toc114151039"/>
      <w:bookmarkStart w:id="8789" w:name="_Toc124151442"/>
      <w:bookmarkStart w:id="8790" w:name="_Toc124151962"/>
      <w:bookmarkStart w:id="8791" w:name="_Toc124152482"/>
      <w:bookmarkStart w:id="8792" w:name="_Toc130397014"/>
      <w:bookmarkStart w:id="8793" w:name="_Toc130397534"/>
      <w:bookmarkStart w:id="8794" w:name="_Toc137558639"/>
      <w:bookmarkStart w:id="8795" w:name="_Toc138862464"/>
      <w:bookmarkStart w:id="8796" w:name="_Toc145532521"/>
      <w:bookmarkStart w:id="8797" w:name="_Toc163218934"/>
      <w:bookmarkStart w:id="8798" w:name="_Toc176702280"/>
      <w:bookmarkStart w:id="8799" w:name="_Toc216436184"/>
      <w:r w:rsidRPr="00BE5108">
        <w:rPr>
          <w:rFonts w:eastAsiaTheme="minorEastAsia"/>
        </w:rPr>
        <w:t>8.2.3.3.2</w:t>
      </w:r>
      <w:r w:rsidRPr="00BE5108">
        <w:rPr>
          <w:rFonts w:eastAsiaTheme="minorEastAsia"/>
        </w:rPr>
        <w:tab/>
        <w:t>Minimum requirement</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800" w:name="_Toc73963125"/>
      <w:bookmarkStart w:id="8801" w:name="_Toc75260302"/>
      <w:bookmarkStart w:id="8802" w:name="_Toc75275844"/>
      <w:bookmarkStart w:id="8803" w:name="_Toc75276355"/>
      <w:bookmarkStart w:id="8804" w:name="_Toc76541854"/>
      <w:bookmarkStart w:id="8805" w:name="_Toc82437625"/>
      <w:bookmarkStart w:id="8806" w:name="_Toc89944991"/>
      <w:bookmarkStart w:id="8807" w:name="_Toc98754009"/>
      <w:bookmarkStart w:id="8808" w:name="_Toc106180995"/>
      <w:bookmarkStart w:id="8809" w:name="_Toc114151040"/>
      <w:bookmarkStart w:id="8810" w:name="_Toc124151443"/>
      <w:bookmarkStart w:id="8811" w:name="_Toc124151963"/>
      <w:bookmarkStart w:id="8812" w:name="_Toc124152483"/>
      <w:bookmarkStart w:id="8813" w:name="_Toc130397015"/>
      <w:bookmarkStart w:id="8814" w:name="_Toc130397535"/>
      <w:bookmarkStart w:id="8815" w:name="_Toc137558640"/>
      <w:bookmarkStart w:id="8816" w:name="_Toc138862465"/>
      <w:bookmarkStart w:id="8817" w:name="_Toc145532522"/>
      <w:bookmarkStart w:id="8818" w:name="_Toc163218935"/>
      <w:bookmarkStart w:id="8819" w:name="_Toc176702281"/>
      <w:bookmarkStart w:id="8820" w:name="_Toc216436185"/>
      <w:r w:rsidRPr="00BE5108">
        <w:rPr>
          <w:rFonts w:eastAsiaTheme="minorEastAsia"/>
        </w:rPr>
        <w:t>8.2.3.3.3</w:t>
      </w:r>
      <w:r w:rsidRPr="00BE5108">
        <w:rPr>
          <w:rFonts w:eastAsiaTheme="minorEastAsia"/>
        </w:rPr>
        <w:tab/>
        <w:t>Test purpose</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821" w:name="_Toc73963126"/>
      <w:bookmarkStart w:id="8822" w:name="_Toc75260303"/>
      <w:bookmarkStart w:id="8823" w:name="_Toc75275845"/>
      <w:bookmarkStart w:id="8824" w:name="_Toc75276356"/>
      <w:bookmarkStart w:id="8825" w:name="_Toc76541855"/>
      <w:bookmarkStart w:id="8826" w:name="_Toc82437626"/>
      <w:bookmarkStart w:id="8827" w:name="_Toc89944992"/>
      <w:bookmarkStart w:id="8828" w:name="_Toc98754010"/>
      <w:bookmarkStart w:id="8829" w:name="_Toc106180996"/>
      <w:bookmarkStart w:id="8830" w:name="_Toc114151041"/>
      <w:bookmarkStart w:id="8831" w:name="_Toc124151444"/>
      <w:bookmarkStart w:id="8832" w:name="_Toc124151964"/>
      <w:bookmarkStart w:id="8833" w:name="_Toc124152484"/>
      <w:bookmarkStart w:id="8834" w:name="_Toc130397016"/>
      <w:bookmarkStart w:id="8835" w:name="_Toc130397536"/>
      <w:bookmarkStart w:id="8836" w:name="_Toc137558641"/>
      <w:bookmarkStart w:id="8837" w:name="_Toc138862466"/>
      <w:bookmarkStart w:id="8838" w:name="_Toc145532523"/>
      <w:bookmarkStart w:id="8839" w:name="_Toc163218936"/>
      <w:bookmarkStart w:id="8840" w:name="_Toc176702282"/>
      <w:bookmarkStart w:id="8841" w:name="_Toc216436186"/>
      <w:r w:rsidRPr="00BE5108">
        <w:rPr>
          <w:rFonts w:eastAsiaTheme="minorEastAsia"/>
        </w:rPr>
        <w:t>8.2.3.3.4</w:t>
      </w:r>
      <w:r w:rsidRPr="00BE5108">
        <w:rPr>
          <w:rFonts w:eastAsiaTheme="minorEastAsia"/>
        </w:rPr>
        <w:tab/>
        <w:t>Method of test</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842" w:name="_Toc73963127"/>
      <w:bookmarkStart w:id="8843" w:name="_Toc75260304"/>
      <w:bookmarkStart w:id="8844" w:name="_Toc75275846"/>
      <w:bookmarkStart w:id="8845" w:name="_Toc75276357"/>
      <w:bookmarkStart w:id="8846" w:name="_Toc76541856"/>
      <w:bookmarkStart w:id="8847" w:name="_Toc82437627"/>
      <w:bookmarkStart w:id="8848" w:name="_Toc89944993"/>
      <w:bookmarkStart w:id="8849" w:name="_Toc98754011"/>
      <w:bookmarkStart w:id="8850" w:name="_Toc106180997"/>
      <w:bookmarkStart w:id="8851" w:name="_Toc114151042"/>
      <w:bookmarkStart w:id="8852" w:name="_Toc124151445"/>
      <w:bookmarkStart w:id="8853" w:name="_Toc124151965"/>
      <w:bookmarkStart w:id="8854" w:name="_Toc124152485"/>
      <w:bookmarkStart w:id="8855" w:name="_Toc130397017"/>
      <w:bookmarkStart w:id="8856" w:name="_Toc130397537"/>
      <w:bookmarkStart w:id="8857" w:name="_Toc137558642"/>
      <w:bookmarkStart w:id="8858" w:name="_Toc138862467"/>
      <w:bookmarkStart w:id="8859" w:name="_Toc145532524"/>
      <w:bookmarkStart w:id="8860" w:name="_Toc163218937"/>
      <w:bookmarkStart w:id="8861" w:name="_Toc176702283"/>
      <w:bookmarkStart w:id="8862" w:name="_Toc216436187"/>
      <w:r w:rsidRPr="00BE5108">
        <w:rPr>
          <w:rFonts w:eastAsiaTheme="minorEastAsia"/>
        </w:rPr>
        <w:t>8.2.3.3.5</w:t>
      </w:r>
      <w:r w:rsidRPr="00BE5108">
        <w:rPr>
          <w:rFonts w:eastAsiaTheme="minorEastAsia"/>
        </w:rPr>
        <w:tab/>
        <w:t>Test requirement</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63" w:name="_Toc73963128"/>
      <w:bookmarkStart w:id="8864" w:name="_Toc75260305"/>
      <w:bookmarkStart w:id="8865" w:name="_Toc75275847"/>
      <w:bookmarkStart w:id="8866" w:name="_Toc75276358"/>
      <w:bookmarkStart w:id="8867" w:name="_Toc76541857"/>
      <w:bookmarkStart w:id="8868" w:name="_Toc82437628"/>
      <w:bookmarkStart w:id="8869" w:name="_Toc89944994"/>
      <w:bookmarkStart w:id="8870" w:name="_Toc98754012"/>
      <w:bookmarkStart w:id="8871" w:name="_Toc106180998"/>
      <w:bookmarkStart w:id="8872" w:name="_Toc114151043"/>
      <w:bookmarkStart w:id="8873" w:name="_Toc124151446"/>
      <w:bookmarkStart w:id="8874" w:name="_Toc124151966"/>
      <w:bookmarkStart w:id="8875" w:name="_Toc124152486"/>
      <w:bookmarkStart w:id="8876" w:name="_Toc130397018"/>
      <w:bookmarkStart w:id="8877" w:name="_Toc130397538"/>
      <w:bookmarkStart w:id="8878" w:name="_Toc137558643"/>
      <w:bookmarkStart w:id="8879" w:name="_Toc138862468"/>
      <w:bookmarkStart w:id="8880" w:name="_Toc145532525"/>
      <w:bookmarkStart w:id="8881" w:name="_Toc163218938"/>
      <w:bookmarkStart w:id="8882" w:name="_Toc176702284"/>
      <w:bookmarkStart w:id="8883" w:name="_Toc216436188"/>
      <w:r w:rsidRPr="00BE5108">
        <w:rPr>
          <w:rFonts w:eastAsiaTheme="minorEastAsia"/>
        </w:rPr>
        <w:t>8.2.3.4</w:t>
      </w:r>
      <w:r w:rsidRPr="00BE5108">
        <w:rPr>
          <w:rFonts w:eastAsiaTheme="minorEastAsia"/>
        </w:rPr>
        <w:tab/>
        <w:t>Reporting of Rank Indicator (RI)</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02C18D65" w14:textId="77777777" w:rsidR="00345ACA" w:rsidRPr="00BE5108" w:rsidRDefault="00345ACA" w:rsidP="00345ACA">
      <w:pPr>
        <w:pStyle w:val="Heading5"/>
        <w:rPr>
          <w:rFonts w:eastAsia="SimSun"/>
        </w:rPr>
      </w:pPr>
      <w:bookmarkStart w:id="8884" w:name="_Toc73963129"/>
      <w:bookmarkStart w:id="8885" w:name="_Toc75260306"/>
      <w:bookmarkStart w:id="8886" w:name="_Toc75275848"/>
      <w:bookmarkStart w:id="8887" w:name="_Toc75276359"/>
      <w:bookmarkStart w:id="8888" w:name="_Toc76541858"/>
      <w:bookmarkStart w:id="8889" w:name="_Toc82437629"/>
      <w:bookmarkStart w:id="8890" w:name="_Toc89944995"/>
      <w:bookmarkStart w:id="8891" w:name="_Toc98754013"/>
      <w:bookmarkStart w:id="8892" w:name="_Toc106180999"/>
      <w:bookmarkStart w:id="8893" w:name="_Toc114151044"/>
      <w:bookmarkStart w:id="8894" w:name="_Toc124151447"/>
      <w:bookmarkStart w:id="8895" w:name="_Toc124151967"/>
      <w:bookmarkStart w:id="8896" w:name="_Toc124152487"/>
      <w:bookmarkStart w:id="8897" w:name="_Toc130397019"/>
      <w:bookmarkStart w:id="8898" w:name="_Toc130397539"/>
      <w:bookmarkStart w:id="8899" w:name="_Toc137558644"/>
      <w:bookmarkStart w:id="8900" w:name="_Toc138862469"/>
      <w:bookmarkStart w:id="8901" w:name="_Toc145532526"/>
      <w:bookmarkStart w:id="8902" w:name="_Toc163218939"/>
      <w:bookmarkStart w:id="8903" w:name="_Toc176702285"/>
      <w:bookmarkStart w:id="8904" w:name="_Toc216436189"/>
      <w:r w:rsidRPr="00BE5108">
        <w:rPr>
          <w:rFonts w:eastAsiaTheme="minorEastAsia"/>
        </w:rPr>
        <w:t>8.2.3.4.1</w:t>
      </w:r>
      <w:r w:rsidRPr="00BE5108">
        <w:rPr>
          <w:rFonts w:eastAsiaTheme="minorEastAsia"/>
        </w:rPr>
        <w:tab/>
        <w:t>General</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905" w:name="_Toc73963130"/>
      <w:bookmarkStart w:id="8906" w:name="_Toc75260307"/>
      <w:bookmarkStart w:id="8907" w:name="_Toc75275849"/>
      <w:bookmarkStart w:id="8908" w:name="_Toc75276360"/>
      <w:bookmarkStart w:id="8909" w:name="_Toc76541859"/>
      <w:bookmarkStart w:id="8910" w:name="_Toc82437630"/>
      <w:bookmarkStart w:id="8911" w:name="_Toc89944996"/>
      <w:bookmarkStart w:id="8912" w:name="_Toc98754014"/>
      <w:bookmarkStart w:id="8913" w:name="_Toc106181000"/>
      <w:bookmarkStart w:id="8914" w:name="_Toc114151045"/>
      <w:bookmarkStart w:id="8915" w:name="_Toc124151448"/>
      <w:bookmarkStart w:id="8916" w:name="_Toc124151968"/>
      <w:bookmarkStart w:id="8917" w:name="_Toc124152488"/>
      <w:bookmarkStart w:id="8918" w:name="_Toc130397020"/>
      <w:bookmarkStart w:id="8919" w:name="_Toc130397540"/>
      <w:bookmarkStart w:id="8920" w:name="_Toc137558645"/>
      <w:bookmarkStart w:id="8921" w:name="_Toc138862470"/>
      <w:bookmarkStart w:id="8922" w:name="_Toc145532527"/>
      <w:bookmarkStart w:id="8923" w:name="_Toc163218940"/>
      <w:bookmarkStart w:id="8924" w:name="_Toc176702286"/>
      <w:bookmarkStart w:id="8925" w:name="_Toc216436190"/>
      <w:r w:rsidRPr="00BE5108">
        <w:rPr>
          <w:rFonts w:eastAsiaTheme="minorEastAsia"/>
        </w:rPr>
        <w:t>8.2.3.4.2</w:t>
      </w:r>
      <w:r w:rsidRPr="00BE5108">
        <w:rPr>
          <w:rFonts w:eastAsiaTheme="minorEastAsia"/>
        </w:rPr>
        <w:tab/>
        <w:t>Minimum requirements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926" w:name="_Toc73963131"/>
      <w:bookmarkStart w:id="8927" w:name="_Toc75260308"/>
      <w:bookmarkStart w:id="8928" w:name="_Toc75275850"/>
      <w:bookmarkStart w:id="8929" w:name="_Toc75276361"/>
      <w:bookmarkStart w:id="8930" w:name="_Toc76541860"/>
      <w:bookmarkStart w:id="8931" w:name="_Toc82437631"/>
      <w:bookmarkStart w:id="8932" w:name="_Toc89944997"/>
      <w:bookmarkStart w:id="8933" w:name="_Toc98754015"/>
      <w:bookmarkStart w:id="8934" w:name="_Toc106181001"/>
      <w:bookmarkStart w:id="8935" w:name="_Toc114151046"/>
      <w:bookmarkStart w:id="8936" w:name="_Toc124151449"/>
      <w:bookmarkStart w:id="8937" w:name="_Toc124151969"/>
      <w:bookmarkStart w:id="8938" w:name="_Toc124152489"/>
      <w:bookmarkStart w:id="8939" w:name="_Toc130397021"/>
      <w:bookmarkStart w:id="8940" w:name="_Toc130397541"/>
      <w:bookmarkStart w:id="8941" w:name="_Toc137558646"/>
      <w:bookmarkStart w:id="8942" w:name="_Toc138862471"/>
      <w:bookmarkStart w:id="8943" w:name="_Toc145532528"/>
      <w:bookmarkStart w:id="8944" w:name="_Toc163218941"/>
      <w:bookmarkStart w:id="8945" w:name="_Toc176702287"/>
      <w:bookmarkStart w:id="8946" w:name="_Toc216436191"/>
      <w:r w:rsidRPr="00BE5108">
        <w:rPr>
          <w:rFonts w:eastAsiaTheme="minorEastAsia"/>
        </w:rPr>
        <w:t>8.2.3.4.3</w:t>
      </w:r>
      <w:r w:rsidRPr="00BE5108">
        <w:rPr>
          <w:rFonts w:eastAsiaTheme="minorEastAsia"/>
        </w:rPr>
        <w:tab/>
        <w:t>Test purpose</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47" w:name="_Toc73963132"/>
      <w:bookmarkStart w:id="8948" w:name="_Toc75260309"/>
      <w:bookmarkStart w:id="8949" w:name="_Toc75275851"/>
      <w:bookmarkStart w:id="8950" w:name="_Toc75276362"/>
      <w:bookmarkStart w:id="8951" w:name="_Toc76541861"/>
      <w:bookmarkStart w:id="8952" w:name="_Toc82437632"/>
      <w:bookmarkStart w:id="8953" w:name="_Toc89944998"/>
      <w:bookmarkStart w:id="8954" w:name="_Toc98754016"/>
      <w:bookmarkStart w:id="8955" w:name="_Toc106181002"/>
      <w:bookmarkStart w:id="8956" w:name="_Toc114151047"/>
      <w:bookmarkStart w:id="8957" w:name="_Toc124151450"/>
      <w:bookmarkStart w:id="8958" w:name="_Toc124151970"/>
      <w:bookmarkStart w:id="8959" w:name="_Toc124152490"/>
      <w:bookmarkStart w:id="8960" w:name="_Toc130397022"/>
      <w:bookmarkStart w:id="8961" w:name="_Toc130397542"/>
      <w:bookmarkStart w:id="8962" w:name="_Toc137558647"/>
      <w:bookmarkStart w:id="8963" w:name="_Toc138862472"/>
      <w:bookmarkStart w:id="8964" w:name="_Toc145532529"/>
      <w:bookmarkStart w:id="8965" w:name="_Toc163218942"/>
      <w:bookmarkStart w:id="8966" w:name="_Toc176702288"/>
      <w:bookmarkStart w:id="8967" w:name="_Toc216436192"/>
      <w:r w:rsidRPr="00BE5108">
        <w:rPr>
          <w:rFonts w:eastAsiaTheme="minorEastAsia"/>
        </w:rPr>
        <w:t>8.2.3.4.4</w:t>
      </w:r>
      <w:r w:rsidRPr="00BE5108">
        <w:rPr>
          <w:rFonts w:eastAsiaTheme="minorEastAsia"/>
        </w:rPr>
        <w:tab/>
        <w:t>Method of test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68" w:name="_Toc73963133"/>
      <w:bookmarkStart w:id="8969" w:name="_Toc75260310"/>
      <w:bookmarkStart w:id="8970" w:name="_Toc75275852"/>
      <w:bookmarkStart w:id="8971" w:name="_Toc75276363"/>
      <w:bookmarkStart w:id="8972" w:name="_Toc76541862"/>
      <w:bookmarkStart w:id="8973" w:name="_Toc82437633"/>
      <w:bookmarkStart w:id="8974" w:name="_Toc89944999"/>
      <w:bookmarkStart w:id="8975" w:name="_Toc98754017"/>
      <w:bookmarkStart w:id="8976" w:name="_Toc106181003"/>
      <w:bookmarkStart w:id="8977" w:name="_Toc114151048"/>
      <w:bookmarkStart w:id="8978" w:name="_Toc124151451"/>
      <w:bookmarkStart w:id="8979" w:name="_Toc124151971"/>
      <w:bookmarkStart w:id="8980" w:name="_Toc124152491"/>
      <w:bookmarkStart w:id="8981" w:name="_Toc130397023"/>
      <w:bookmarkStart w:id="8982" w:name="_Toc130397543"/>
      <w:bookmarkStart w:id="8983" w:name="_Toc137558648"/>
      <w:bookmarkStart w:id="8984" w:name="_Toc138862473"/>
      <w:bookmarkStart w:id="8985" w:name="_Toc145532530"/>
      <w:bookmarkStart w:id="8986" w:name="_Toc163218943"/>
      <w:bookmarkStart w:id="8987" w:name="_Toc176702289"/>
      <w:bookmarkStart w:id="8988" w:name="_Toc216436193"/>
      <w:r w:rsidRPr="00BE5108">
        <w:rPr>
          <w:rFonts w:eastAsiaTheme="minorEastAsia"/>
        </w:rPr>
        <w:t>8.2.3.4.5</w:t>
      </w:r>
      <w:r w:rsidRPr="00BE5108">
        <w:rPr>
          <w:rFonts w:eastAsiaTheme="minorEastAsia"/>
        </w:rPr>
        <w:tab/>
        <w:t>Test requirement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989" w:name="_Toc176702290"/>
      <w:bookmarkStart w:id="8990" w:name="_Toc73963134"/>
      <w:bookmarkStart w:id="8991" w:name="_Toc216436194"/>
      <w:r w:rsidRPr="00BE5108">
        <w:t>8.2.3</w:t>
      </w:r>
      <w:r>
        <w:t>B</w:t>
      </w:r>
      <w:r w:rsidRPr="00BE5108">
        <w:tab/>
        <w:t>CSI reporting requirements</w:t>
      </w:r>
      <w:r>
        <w:t xml:space="preserve"> for mIAB</w:t>
      </w:r>
      <w:bookmarkEnd w:id="8989"/>
      <w:bookmarkEnd w:id="8991"/>
    </w:p>
    <w:p w14:paraId="69B7A45A" w14:textId="77777777" w:rsidR="00D73F2D" w:rsidRPr="00BE5108" w:rsidRDefault="00D73F2D" w:rsidP="00D73F2D">
      <w:pPr>
        <w:pStyle w:val="Heading4"/>
      </w:pPr>
      <w:bookmarkStart w:id="8992" w:name="_Toc176702291"/>
      <w:bookmarkStart w:id="8993" w:name="_Toc216436195"/>
      <w:r w:rsidRPr="00BE5108">
        <w:t>8.2.3</w:t>
      </w:r>
      <w:r>
        <w:t>B</w:t>
      </w:r>
      <w:r w:rsidRPr="00BE5108">
        <w:t>.1</w:t>
      </w:r>
      <w:r w:rsidRPr="00BE5108">
        <w:tab/>
        <w:t>General</w:t>
      </w:r>
      <w:bookmarkEnd w:id="8992"/>
      <w:bookmarkEnd w:id="8993"/>
    </w:p>
    <w:p w14:paraId="4529061C" w14:textId="77777777" w:rsidR="00D73F2D" w:rsidRPr="00BE5108" w:rsidRDefault="00D73F2D" w:rsidP="00D73F2D">
      <w:pPr>
        <w:pStyle w:val="Heading5"/>
      </w:pPr>
      <w:bookmarkStart w:id="8994" w:name="_Toc176702292"/>
      <w:bookmarkStart w:id="8995" w:name="_Toc216436196"/>
      <w:r w:rsidRPr="00BE5108">
        <w:t>8.2.3</w:t>
      </w:r>
      <w:r>
        <w:t>B</w:t>
      </w:r>
      <w:r w:rsidRPr="00BE5108">
        <w:t>.1.1</w:t>
      </w:r>
      <w:r w:rsidRPr="00BE5108">
        <w:tab/>
        <w:t xml:space="preserve">Applicability rule for </w:t>
      </w:r>
      <w:r>
        <w:t>m</w:t>
      </w:r>
      <w:r w:rsidRPr="00BE5108">
        <w:t>IAB-MT</w:t>
      </w:r>
      <w:bookmarkEnd w:id="8994"/>
      <w:bookmarkEnd w:id="8995"/>
    </w:p>
    <w:p w14:paraId="51DC2BD9" w14:textId="77777777" w:rsidR="00D73F2D" w:rsidRPr="00BE5108" w:rsidRDefault="00D73F2D" w:rsidP="00D73F2D">
      <w:pPr>
        <w:pStyle w:val="Heading6"/>
      </w:pPr>
      <w:bookmarkStart w:id="8996" w:name="_Toc176702293"/>
      <w:bookmarkStart w:id="8997" w:name="_Toc216436197"/>
      <w:r w:rsidRPr="00BE5108">
        <w:t>8.2.3</w:t>
      </w:r>
      <w:r>
        <w:t>B</w:t>
      </w:r>
      <w:r w:rsidRPr="00BE5108">
        <w:t>.1.1.1</w:t>
      </w:r>
      <w:r w:rsidRPr="00BE5108">
        <w:tab/>
        <w:t>General</w:t>
      </w:r>
      <w:bookmarkEnd w:id="8996"/>
      <w:bookmarkEnd w:id="8997"/>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998" w:name="_Toc176702294"/>
      <w:bookmarkStart w:id="8999" w:name="_Toc216436198"/>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998"/>
      <w:bookmarkEnd w:id="8999"/>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9000" w:name="_Toc176702295"/>
      <w:bookmarkStart w:id="9001" w:name="_Toc216436199"/>
      <w:r w:rsidRPr="00BE5108">
        <w:t>8.2.3</w:t>
      </w:r>
      <w:r>
        <w:t>B</w:t>
      </w:r>
      <w:r w:rsidRPr="00BE5108">
        <w:t>.1.1.3</w:t>
      </w:r>
      <w:r w:rsidRPr="00BE5108">
        <w:tab/>
        <w:t>Applicability of requirements for TDD with different UL-DL patterns</w:t>
      </w:r>
      <w:bookmarkEnd w:id="9000"/>
      <w:bookmarkEnd w:id="9001"/>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9002" w:name="_Toc176702296"/>
      <w:bookmarkStart w:id="9003" w:name="_Toc216436200"/>
      <w:r w:rsidRPr="008628E4">
        <w:t>8.2.3</w:t>
      </w:r>
      <w:r>
        <w:t>B</w:t>
      </w:r>
      <w:r w:rsidRPr="008628E4">
        <w:t>.1.1.4</w:t>
      </w:r>
      <w:r w:rsidRPr="008628E4">
        <w:tab/>
        <w:t xml:space="preserve">Applicability of requirements for </w:t>
      </w:r>
      <w:r>
        <w:t>m</w:t>
      </w:r>
      <w:r w:rsidRPr="008628E4">
        <w:t>IAB-MT features</w:t>
      </w:r>
      <w:bookmarkEnd w:id="9002"/>
      <w:bookmarkEnd w:id="9003"/>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9004" w:name="_Toc176702297"/>
      <w:bookmarkStart w:id="9005" w:name="_Toc216436201"/>
      <w:r w:rsidRPr="00C13E62">
        <w:t>8.2.3</w:t>
      </w:r>
      <w:r>
        <w:t>B</w:t>
      </w:r>
      <w:r w:rsidRPr="00C13E62">
        <w:t>.1.2</w:t>
      </w:r>
      <w:r w:rsidRPr="00C13E62">
        <w:tab/>
        <w:t>Common test parameters</w:t>
      </w:r>
      <w:bookmarkEnd w:id="9004"/>
      <w:bookmarkEnd w:id="9005"/>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9006" w:name="_Toc176702298"/>
      <w:bookmarkStart w:id="9007" w:name="_Toc216436202"/>
      <w:r w:rsidRPr="00BE5108">
        <w:t>8.2.3</w:t>
      </w:r>
      <w:r>
        <w:t>B</w:t>
      </w:r>
      <w:r w:rsidRPr="00BE5108">
        <w:t>.2</w:t>
      </w:r>
      <w:r w:rsidRPr="00BE5108">
        <w:tab/>
        <w:t>Reporting Channel Quality Indicator (CQI)</w:t>
      </w:r>
      <w:r>
        <w:t xml:space="preserve"> for wideband CQI reporting</w:t>
      </w:r>
      <w:bookmarkEnd w:id="9006"/>
      <w:bookmarkEnd w:id="9007"/>
    </w:p>
    <w:p w14:paraId="63E8EACB" w14:textId="77777777" w:rsidR="00D73F2D" w:rsidRPr="00BE5108" w:rsidRDefault="00D73F2D" w:rsidP="00D73F2D">
      <w:pPr>
        <w:pStyle w:val="Heading5"/>
      </w:pPr>
      <w:bookmarkStart w:id="9008" w:name="_Toc176702299"/>
      <w:bookmarkStart w:id="9009" w:name="_Toc216436203"/>
      <w:r w:rsidRPr="00BE5108">
        <w:t>8.2.3</w:t>
      </w:r>
      <w:r>
        <w:t>B</w:t>
      </w:r>
      <w:r w:rsidRPr="00BE5108">
        <w:t>.2.1</w:t>
      </w:r>
      <w:r w:rsidRPr="00BE5108">
        <w:tab/>
        <w:t>Definition and applicability</w:t>
      </w:r>
      <w:bookmarkEnd w:id="9008"/>
      <w:bookmarkEnd w:id="9009"/>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9010" w:name="_Toc176702300"/>
      <w:bookmarkStart w:id="9011" w:name="_Toc216436204"/>
      <w:r w:rsidRPr="00BE5108">
        <w:lastRenderedPageBreak/>
        <w:t>8.2.3</w:t>
      </w:r>
      <w:r>
        <w:t>B</w:t>
      </w:r>
      <w:r w:rsidRPr="00BE5108">
        <w:t>.2.2</w:t>
      </w:r>
      <w:r w:rsidRPr="00BE5108">
        <w:tab/>
        <w:t>Minimum requirement</w:t>
      </w:r>
      <w:bookmarkEnd w:id="9010"/>
      <w:bookmarkEnd w:id="9011"/>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9012" w:name="_Toc176702301"/>
      <w:bookmarkStart w:id="9013" w:name="_Toc216436205"/>
      <w:r w:rsidRPr="00BE5108">
        <w:t>8.2.3</w:t>
      </w:r>
      <w:r>
        <w:t>B</w:t>
      </w:r>
      <w:r w:rsidRPr="00BE5108">
        <w:t>.2.3</w:t>
      </w:r>
      <w:r w:rsidRPr="00BE5108">
        <w:tab/>
        <w:t>Test purpose</w:t>
      </w:r>
      <w:bookmarkEnd w:id="9012"/>
      <w:bookmarkEnd w:id="9013"/>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9014" w:name="_Toc176702302"/>
      <w:bookmarkStart w:id="9015" w:name="_Toc216436206"/>
      <w:r w:rsidRPr="00BE5108">
        <w:t>8.2.3</w:t>
      </w:r>
      <w:r>
        <w:t>B</w:t>
      </w:r>
      <w:r w:rsidRPr="00BE5108">
        <w:t>.2.4</w:t>
      </w:r>
      <w:r w:rsidRPr="00BE5108">
        <w:tab/>
        <w:t>Method of test</w:t>
      </w:r>
      <w:bookmarkEnd w:id="9014"/>
      <w:bookmarkEnd w:id="9015"/>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9016" w:name="_Toc176702303"/>
      <w:bookmarkStart w:id="9017" w:name="_Toc216436207"/>
      <w:r w:rsidRPr="00BE5108">
        <w:t>8.2.3</w:t>
      </w:r>
      <w:r>
        <w:t>B</w:t>
      </w:r>
      <w:r w:rsidRPr="00BE5108">
        <w:t>.2.5</w:t>
      </w:r>
      <w:r w:rsidRPr="00BE5108">
        <w:tab/>
        <w:t>Test requirement</w:t>
      </w:r>
      <w:bookmarkEnd w:id="9016"/>
      <w:bookmarkEnd w:id="9017"/>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9018" w:name="_Toc176702304"/>
      <w:bookmarkStart w:id="9019" w:name="_Toc216436208"/>
      <w:r w:rsidRPr="00BE5108">
        <w:t>8.2.3</w:t>
      </w:r>
      <w:r>
        <w:t>B</w:t>
      </w:r>
      <w:r w:rsidRPr="00BE5108">
        <w:t>.</w:t>
      </w:r>
      <w:r>
        <w:t>3</w:t>
      </w:r>
      <w:r w:rsidRPr="00BE5108">
        <w:tab/>
        <w:t>Reporting Channel Quality Indicator (CQI)</w:t>
      </w:r>
      <w:r>
        <w:t xml:space="preserve"> for sub-band CQI reporting</w:t>
      </w:r>
      <w:bookmarkEnd w:id="9018"/>
      <w:bookmarkEnd w:id="9019"/>
      <w:r>
        <w:t xml:space="preserve"> </w:t>
      </w:r>
    </w:p>
    <w:p w14:paraId="04DF376B" w14:textId="77777777" w:rsidR="00D73F2D" w:rsidRPr="00BE5108" w:rsidRDefault="00D73F2D" w:rsidP="00D73F2D">
      <w:pPr>
        <w:pStyle w:val="Heading5"/>
      </w:pPr>
      <w:bookmarkStart w:id="9020" w:name="_Toc176702305"/>
      <w:bookmarkStart w:id="9021" w:name="_Toc216436209"/>
      <w:r w:rsidRPr="00BE5108">
        <w:t>8.2.3</w:t>
      </w:r>
      <w:r>
        <w:t>B</w:t>
      </w:r>
      <w:r w:rsidRPr="00BE5108">
        <w:t>.</w:t>
      </w:r>
      <w:r>
        <w:t>3</w:t>
      </w:r>
      <w:r w:rsidRPr="00BE5108">
        <w:t>.1</w:t>
      </w:r>
      <w:r w:rsidRPr="00BE5108">
        <w:tab/>
        <w:t>Definition and applicability</w:t>
      </w:r>
      <w:bookmarkEnd w:id="9020"/>
      <w:bookmarkEnd w:id="9021"/>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9022" w:name="_Toc176702306"/>
      <w:bookmarkStart w:id="9023" w:name="_Toc216436210"/>
      <w:r w:rsidRPr="00BE5108">
        <w:t>8.2.3</w:t>
      </w:r>
      <w:r>
        <w:t>B</w:t>
      </w:r>
      <w:r w:rsidRPr="00BE5108">
        <w:t>.</w:t>
      </w:r>
      <w:r>
        <w:t>3</w:t>
      </w:r>
      <w:r w:rsidRPr="00BE5108">
        <w:t>.2</w:t>
      </w:r>
      <w:r w:rsidRPr="00BE5108">
        <w:tab/>
        <w:t>Minimum requirement</w:t>
      </w:r>
      <w:bookmarkEnd w:id="9022"/>
      <w:bookmarkEnd w:id="9023"/>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9024" w:name="_Toc176702307"/>
      <w:bookmarkStart w:id="9025" w:name="_Toc216436211"/>
      <w:r w:rsidRPr="00BE5108">
        <w:t>8.2.3</w:t>
      </w:r>
      <w:r>
        <w:t>B</w:t>
      </w:r>
      <w:r w:rsidRPr="00BE5108">
        <w:t>.</w:t>
      </w:r>
      <w:r>
        <w:t>3</w:t>
      </w:r>
      <w:r w:rsidRPr="00BE5108">
        <w:t>.3</w:t>
      </w:r>
      <w:r w:rsidRPr="00BE5108">
        <w:tab/>
        <w:t>Test purpose</w:t>
      </w:r>
      <w:bookmarkEnd w:id="9024"/>
      <w:bookmarkEnd w:id="9025"/>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9026" w:name="_Toc176702308"/>
      <w:bookmarkStart w:id="9027" w:name="_Toc216436212"/>
      <w:r w:rsidRPr="00BE5108">
        <w:t>8.2.3</w:t>
      </w:r>
      <w:r>
        <w:t>B</w:t>
      </w:r>
      <w:r w:rsidRPr="00BE5108">
        <w:t>.</w:t>
      </w:r>
      <w:r>
        <w:t>3</w:t>
      </w:r>
      <w:r w:rsidRPr="00BE5108">
        <w:t>.4</w:t>
      </w:r>
      <w:r w:rsidRPr="00BE5108">
        <w:tab/>
        <w:t>Method of test</w:t>
      </w:r>
      <w:bookmarkEnd w:id="9026"/>
      <w:bookmarkEnd w:id="9027"/>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9028" w:name="_Toc176702309"/>
      <w:bookmarkStart w:id="9029" w:name="_Toc216436213"/>
      <w:r w:rsidRPr="00BE5108">
        <w:t>8.2.3</w:t>
      </w:r>
      <w:r>
        <w:t>B</w:t>
      </w:r>
      <w:r w:rsidRPr="00BE5108">
        <w:t>.</w:t>
      </w:r>
      <w:r>
        <w:t>3</w:t>
      </w:r>
      <w:r w:rsidRPr="00BE5108">
        <w:t>.5</w:t>
      </w:r>
      <w:r w:rsidRPr="00BE5108">
        <w:tab/>
        <w:t>Test requirement</w:t>
      </w:r>
      <w:bookmarkEnd w:id="9028"/>
      <w:bookmarkEnd w:id="9029"/>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9030" w:name="_Toc176702310"/>
      <w:bookmarkStart w:id="9031" w:name="_Toc216436214"/>
      <w:r>
        <w:t>8.2.4      Void</w:t>
      </w:r>
      <w:bookmarkEnd w:id="9030"/>
      <w:bookmarkEnd w:id="9031"/>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9032" w:name="_Toc176702311"/>
      <w:bookmarkStart w:id="9033" w:name="_Toc216436215"/>
      <w:r>
        <w:t>8.2.4B    PBCH demodulation requirements for mIAB</w:t>
      </w:r>
      <w:bookmarkEnd w:id="9032"/>
      <w:bookmarkEnd w:id="9033"/>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9034" w:name="_Toc75260311"/>
      <w:bookmarkStart w:id="9035" w:name="_Toc75275853"/>
      <w:bookmarkStart w:id="9036" w:name="_Toc75276364"/>
      <w:bookmarkStart w:id="9037" w:name="_Toc76541863"/>
      <w:bookmarkStart w:id="9038" w:name="_Toc82437634"/>
      <w:bookmarkStart w:id="9039" w:name="_Toc89945000"/>
      <w:bookmarkStart w:id="9040" w:name="_Toc98754018"/>
      <w:bookmarkStart w:id="9041" w:name="_Toc106181004"/>
      <w:bookmarkStart w:id="9042" w:name="_Toc114151049"/>
      <w:bookmarkStart w:id="9043" w:name="_Toc124151452"/>
      <w:bookmarkStart w:id="9044" w:name="_Toc124151972"/>
      <w:bookmarkStart w:id="9045" w:name="_Toc124152492"/>
      <w:bookmarkStart w:id="9046" w:name="_Toc130397024"/>
      <w:bookmarkStart w:id="9047" w:name="_Toc130397544"/>
      <w:bookmarkStart w:id="9048" w:name="_Toc137558649"/>
      <w:bookmarkStart w:id="9049" w:name="_Toc138862474"/>
      <w:bookmarkStart w:id="9050" w:name="_Toc145532531"/>
      <w:bookmarkStart w:id="9051" w:name="_Toc163218944"/>
      <w:bookmarkStart w:id="9052" w:name="_Toc176702312"/>
      <w:bookmarkStart w:id="9053" w:name="_Toc216436216"/>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990"/>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04934F5B" w14:textId="77777777" w:rsidR="00C87888" w:rsidRPr="00BE5108" w:rsidRDefault="00C87888" w:rsidP="00E55627">
      <w:pPr>
        <w:pStyle w:val="Heading1"/>
        <w:rPr>
          <w:rFonts w:eastAsiaTheme="minorEastAsia"/>
        </w:rPr>
      </w:pPr>
      <w:bookmarkStart w:id="9054" w:name="_Toc73963135"/>
      <w:bookmarkStart w:id="9055" w:name="_Toc75260312"/>
      <w:bookmarkStart w:id="9056" w:name="_Toc75275854"/>
      <w:bookmarkStart w:id="9057" w:name="_Toc75276365"/>
      <w:bookmarkStart w:id="9058" w:name="_Toc76541864"/>
      <w:bookmarkStart w:id="9059" w:name="_Toc82437635"/>
      <w:bookmarkStart w:id="9060" w:name="_Toc89945001"/>
      <w:bookmarkStart w:id="9061" w:name="_Toc98754019"/>
      <w:bookmarkStart w:id="9062" w:name="_Toc106181005"/>
      <w:bookmarkStart w:id="9063" w:name="_Toc114151050"/>
      <w:bookmarkStart w:id="9064" w:name="_Toc124151453"/>
      <w:bookmarkStart w:id="9065" w:name="_Toc124151973"/>
      <w:bookmarkStart w:id="9066" w:name="_Toc124152493"/>
      <w:bookmarkStart w:id="9067" w:name="_Toc130397025"/>
      <w:bookmarkStart w:id="9068" w:name="_Toc130397545"/>
      <w:bookmarkStart w:id="9069" w:name="_Toc137558650"/>
      <w:bookmarkStart w:id="9070" w:name="_Toc138862475"/>
      <w:bookmarkStart w:id="9071" w:name="_Toc145532532"/>
      <w:bookmarkStart w:id="9072" w:name="_Toc163218945"/>
      <w:bookmarkStart w:id="9073" w:name="_Toc176702313"/>
      <w:bookmarkStart w:id="9074" w:name="_Toc216436217"/>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225817FF" w14:textId="1BAAB95C" w:rsidR="002B3822" w:rsidRDefault="002B3822" w:rsidP="002B3822">
      <w:pPr>
        <w:pStyle w:val="Heading2"/>
        <w:rPr>
          <w:rFonts w:eastAsiaTheme="minorEastAsia"/>
        </w:rPr>
      </w:pPr>
      <w:bookmarkStart w:id="9075" w:name="_Toc73963136"/>
      <w:bookmarkStart w:id="9076" w:name="_Toc75260313"/>
      <w:bookmarkStart w:id="9077" w:name="_Toc75275855"/>
      <w:bookmarkStart w:id="9078" w:name="_Toc75276366"/>
      <w:bookmarkStart w:id="9079" w:name="_Toc76541865"/>
      <w:bookmarkStart w:id="9080" w:name="_Toc82437636"/>
      <w:bookmarkStart w:id="9081" w:name="_Toc89945002"/>
      <w:bookmarkStart w:id="9082" w:name="_Toc98754020"/>
      <w:bookmarkStart w:id="9083" w:name="_Toc106181006"/>
      <w:bookmarkStart w:id="9084" w:name="_Toc114151051"/>
      <w:bookmarkStart w:id="9085" w:name="_Toc124151454"/>
      <w:bookmarkStart w:id="9086" w:name="_Toc124151974"/>
      <w:bookmarkStart w:id="9087" w:name="_Toc124152494"/>
      <w:bookmarkStart w:id="9088" w:name="_Toc130397026"/>
      <w:bookmarkStart w:id="9089" w:name="_Toc130397546"/>
      <w:bookmarkStart w:id="9090" w:name="_Toc137558651"/>
      <w:bookmarkStart w:id="9091" w:name="_Toc138862476"/>
      <w:bookmarkStart w:id="9092" w:name="_Toc145532533"/>
      <w:bookmarkStart w:id="9093" w:name="_Toc163218946"/>
      <w:bookmarkStart w:id="9094" w:name="_Toc176702314"/>
      <w:bookmarkStart w:id="9095" w:name="_Toc216436218"/>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96" w:name="_Toc73963137"/>
      <w:bookmarkStart w:id="9097" w:name="_Toc75260315"/>
      <w:bookmarkStart w:id="9098" w:name="_Toc75275857"/>
      <w:bookmarkStart w:id="9099" w:name="_Toc75276367"/>
      <w:bookmarkStart w:id="9100" w:name="_Toc76541866"/>
      <w:bookmarkStart w:id="9101" w:name="_Toc82437637"/>
      <w:bookmarkStart w:id="9102" w:name="_Toc89945003"/>
      <w:bookmarkStart w:id="9103" w:name="_Toc98754021"/>
      <w:bookmarkStart w:id="9104" w:name="_Toc106181007"/>
      <w:bookmarkStart w:id="9105" w:name="_Toc114151052"/>
      <w:bookmarkStart w:id="9106" w:name="_Toc124151455"/>
      <w:bookmarkStart w:id="9107" w:name="_Toc124151975"/>
      <w:bookmarkStart w:id="9108" w:name="_Toc124152495"/>
      <w:bookmarkStart w:id="9109" w:name="_Toc130397027"/>
      <w:bookmarkStart w:id="9110" w:name="_Toc130397547"/>
      <w:bookmarkStart w:id="9111" w:name="_Toc137558652"/>
      <w:bookmarkStart w:id="9112" w:name="_Toc138862477"/>
      <w:bookmarkStart w:id="9113" w:name="_Toc145532534"/>
      <w:bookmarkStart w:id="9114" w:name="_Toc163218947"/>
      <w:bookmarkStart w:id="9115" w:name="_Toc176702315"/>
      <w:bookmarkStart w:id="9116" w:name="_Toc216436219"/>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0DCBEA6A" w14:textId="77777777" w:rsidR="00C87888" w:rsidRPr="00BE5108" w:rsidRDefault="00C87888" w:rsidP="00EF3135">
      <w:pPr>
        <w:pStyle w:val="Heading3"/>
        <w:rPr>
          <w:rFonts w:eastAsiaTheme="minorEastAsia"/>
        </w:rPr>
      </w:pPr>
      <w:bookmarkStart w:id="9117" w:name="_Toc73963138"/>
      <w:bookmarkStart w:id="9118" w:name="_Toc75260316"/>
      <w:bookmarkStart w:id="9119" w:name="_Toc75275858"/>
      <w:bookmarkStart w:id="9120" w:name="_Toc75276368"/>
      <w:bookmarkStart w:id="9121" w:name="_Toc76541867"/>
      <w:bookmarkStart w:id="9122" w:name="_Toc82437638"/>
      <w:bookmarkStart w:id="9123" w:name="_Toc89945004"/>
      <w:bookmarkStart w:id="9124" w:name="_Toc98754022"/>
      <w:bookmarkStart w:id="9125" w:name="_Toc106181008"/>
      <w:bookmarkStart w:id="9126" w:name="_Toc114151053"/>
      <w:bookmarkStart w:id="9127" w:name="_Toc124151456"/>
      <w:bookmarkStart w:id="9128" w:name="_Toc124151976"/>
      <w:bookmarkStart w:id="9129" w:name="_Toc124152496"/>
      <w:bookmarkStart w:id="9130" w:name="_Toc130397028"/>
      <w:bookmarkStart w:id="9131" w:name="_Toc130397548"/>
      <w:bookmarkStart w:id="9132" w:name="_Toc137558653"/>
      <w:bookmarkStart w:id="9133" w:name="_Toc138862478"/>
      <w:bookmarkStart w:id="9134" w:name="_Toc145532535"/>
      <w:bookmarkStart w:id="9135" w:name="_Toc163218948"/>
      <w:bookmarkStart w:id="9136" w:name="_Toc176702316"/>
      <w:bookmarkStart w:id="9137" w:name="_Toc216436220"/>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2EC94C3" w14:textId="77777777" w:rsidR="00C87888" w:rsidRPr="00BE5108" w:rsidRDefault="00C87888" w:rsidP="00C87888">
      <w:pPr>
        <w:rPr>
          <w:rFonts w:eastAsiaTheme="minorEastAsia"/>
        </w:rPr>
      </w:pPr>
      <w:bookmarkStart w:id="9138" w:name="OLE_LINK15"/>
      <w:bookmarkStart w:id="913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9140" w:name="OLE_LINK11"/>
            <w:bookmarkStart w:id="9141" w:name="OLE_LINK12"/>
            <w:bookmarkStart w:id="914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138"/>
      <w:bookmarkEnd w:id="9139"/>
      <w:bookmarkEnd w:id="9140"/>
      <w:bookmarkEnd w:id="9141"/>
      <w:bookmarkEnd w:id="914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143" w:name="_Toc73963139"/>
      <w:bookmarkStart w:id="9144" w:name="_Toc75260317"/>
      <w:bookmarkStart w:id="9145" w:name="_Toc75275859"/>
      <w:bookmarkStart w:id="9146" w:name="_Toc75276369"/>
      <w:bookmarkStart w:id="9147" w:name="_Toc76541868"/>
      <w:bookmarkStart w:id="9148" w:name="_Toc82437639"/>
      <w:bookmarkStart w:id="9149" w:name="_Toc89945005"/>
      <w:bookmarkStart w:id="9150" w:name="_Toc98754023"/>
      <w:bookmarkStart w:id="9151" w:name="_Toc106181009"/>
      <w:bookmarkStart w:id="9152" w:name="_Toc114151054"/>
      <w:bookmarkStart w:id="9153" w:name="_Toc124151457"/>
      <w:bookmarkStart w:id="9154" w:name="_Toc124151977"/>
      <w:bookmarkStart w:id="9155" w:name="_Toc124152497"/>
      <w:bookmarkStart w:id="9156" w:name="_Toc130397029"/>
      <w:bookmarkStart w:id="9157" w:name="_Toc130397549"/>
      <w:bookmarkStart w:id="9158" w:name="_Toc137558654"/>
      <w:bookmarkStart w:id="9159" w:name="_Toc138862479"/>
      <w:bookmarkStart w:id="9160" w:name="_Toc145532536"/>
      <w:bookmarkStart w:id="9161" w:name="_Toc163218949"/>
      <w:bookmarkStart w:id="9162" w:name="_Toc176702317"/>
      <w:bookmarkStart w:id="9163" w:name="_Toc216436221"/>
      <w:r w:rsidRPr="00BE5108">
        <w:rPr>
          <w:rFonts w:eastAsiaTheme="minorEastAsia"/>
        </w:rPr>
        <w:t>A.2</w:t>
      </w:r>
      <w:r w:rsidRPr="00BE5108">
        <w:rPr>
          <w:rFonts w:eastAsiaTheme="minorEastAsia"/>
        </w:rPr>
        <w:tab/>
        <w:t>IAB-DU Fixed Reference Channels</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F35ABBB" w14:textId="77777777" w:rsidR="002263FD" w:rsidRPr="00BE5108" w:rsidRDefault="002263FD" w:rsidP="002263FD">
      <w:pPr>
        <w:pStyle w:val="Heading2"/>
        <w:rPr>
          <w:rFonts w:eastAsiaTheme="minorEastAsia"/>
        </w:rPr>
      </w:pPr>
      <w:bookmarkStart w:id="9164" w:name="_Toc73963140"/>
      <w:bookmarkStart w:id="9165" w:name="_Toc75260318"/>
      <w:bookmarkStart w:id="9166" w:name="_Toc75275860"/>
      <w:bookmarkStart w:id="9167" w:name="_Toc75276370"/>
      <w:bookmarkStart w:id="9168" w:name="_Toc76541869"/>
      <w:bookmarkStart w:id="9169" w:name="_Toc82437640"/>
      <w:bookmarkStart w:id="9170" w:name="_Toc89945006"/>
      <w:bookmarkStart w:id="9171" w:name="_Toc98754024"/>
      <w:bookmarkStart w:id="9172" w:name="_Toc106181010"/>
      <w:bookmarkStart w:id="9173" w:name="_Toc114151055"/>
      <w:bookmarkStart w:id="9174" w:name="_Toc124151458"/>
      <w:bookmarkStart w:id="9175" w:name="_Toc124151978"/>
      <w:bookmarkStart w:id="9176" w:name="_Toc124152498"/>
      <w:bookmarkStart w:id="9177" w:name="_Toc130397030"/>
      <w:bookmarkStart w:id="9178" w:name="_Toc130397550"/>
      <w:bookmarkStart w:id="9179" w:name="_Toc137558655"/>
      <w:bookmarkStart w:id="9180" w:name="_Toc138862480"/>
      <w:bookmarkStart w:id="9181" w:name="_Toc145532537"/>
      <w:bookmarkStart w:id="9182" w:name="_Toc163218950"/>
      <w:bookmarkStart w:id="9183" w:name="_Toc176702318"/>
      <w:bookmarkStart w:id="9184" w:name="_Toc216436222"/>
      <w:r w:rsidRPr="00BE5108">
        <w:rPr>
          <w:rFonts w:eastAsiaTheme="minorEastAsia"/>
        </w:rPr>
        <w:t>A.2.1</w:t>
      </w:r>
      <w:r w:rsidRPr="00BE5108">
        <w:rPr>
          <w:rFonts w:eastAsiaTheme="minorEastAsia"/>
        </w:rPr>
        <w:tab/>
        <w:t>Fixed Reference Channels for PUSCH performance requirements (QPSK, R = 193/1024)</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185" w:name="_Toc73963141"/>
      <w:bookmarkStart w:id="9186" w:name="_Toc75260319"/>
      <w:bookmarkStart w:id="9187" w:name="_Toc75275861"/>
      <w:bookmarkStart w:id="9188" w:name="_Toc75276371"/>
      <w:bookmarkStart w:id="9189" w:name="_Toc76541870"/>
      <w:bookmarkStart w:id="9190" w:name="_Toc82437641"/>
      <w:bookmarkStart w:id="9191" w:name="_Toc89945007"/>
      <w:bookmarkStart w:id="9192" w:name="_Toc98754025"/>
      <w:bookmarkStart w:id="9193" w:name="_Toc106181011"/>
      <w:bookmarkStart w:id="9194" w:name="_Toc114151056"/>
      <w:bookmarkStart w:id="9195" w:name="_Toc124151459"/>
      <w:bookmarkStart w:id="9196" w:name="_Toc124151979"/>
      <w:bookmarkStart w:id="9197" w:name="_Toc124152499"/>
      <w:bookmarkStart w:id="9198" w:name="_Toc130397031"/>
      <w:bookmarkStart w:id="9199" w:name="_Toc130397551"/>
      <w:bookmarkStart w:id="9200" w:name="_Toc137558656"/>
      <w:bookmarkStart w:id="9201" w:name="_Toc138862481"/>
      <w:bookmarkStart w:id="9202" w:name="_Toc145532538"/>
      <w:bookmarkStart w:id="9203" w:name="_Toc163218951"/>
      <w:bookmarkStart w:id="9204" w:name="_Toc176702319"/>
      <w:bookmarkStart w:id="9205" w:name="_Toc216436223"/>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206" w:name="_Toc73963142"/>
      <w:bookmarkStart w:id="9207" w:name="_Toc75260320"/>
      <w:bookmarkStart w:id="9208" w:name="_Toc75275862"/>
      <w:bookmarkStart w:id="9209" w:name="_Toc75276372"/>
      <w:bookmarkStart w:id="9210" w:name="_Toc76541871"/>
      <w:bookmarkStart w:id="9211" w:name="_Toc82437642"/>
      <w:bookmarkStart w:id="9212" w:name="_Toc89945008"/>
      <w:bookmarkStart w:id="9213" w:name="_Toc98754026"/>
      <w:bookmarkStart w:id="9214" w:name="_Toc106181012"/>
      <w:bookmarkStart w:id="9215" w:name="_Toc114151057"/>
      <w:bookmarkStart w:id="9216" w:name="_Toc124151460"/>
      <w:bookmarkStart w:id="9217" w:name="_Toc124151980"/>
      <w:bookmarkStart w:id="9218" w:name="_Toc124152500"/>
      <w:bookmarkStart w:id="9219" w:name="_Toc130397032"/>
      <w:bookmarkStart w:id="9220" w:name="_Toc130397552"/>
      <w:bookmarkStart w:id="9221" w:name="_Toc137558657"/>
      <w:bookmarkStart w:id="9222" w:name="_Toc138862482"/>
      <w:bookmarkStart w:id="9223" w:name="_Toc145532539"/>
      <w:bookmarkStart w:id="9224" w:name="_Toc163218952"/>
      <w:bookmarkStart w:id="9225" w:name="_Toc176702320"/>
      <w:bookmarkStart w:id="9226" w:name="_Toc216436224"/>
      <w:r w:rsidRPr="00BE5108">
        <w:rPr>
          <w:rFonts w:eastAsiaTheme="minorEastAsia"/>
        </w:rPr>
        <w:t>A.2.3</w:t>
      </w:r>
      <w:r w:rsidRPr="00BE5108">
        <w:rPr>
          <w:rFonts w:eastAsiaTheme="minorEastAsia"/>
        </w:rPr>
        <w:tab/>
        <w:t>Fixed Reference Channels for PUSCH performance requirements (16QAM, R = 658/1024)</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227" w:name="_Toc73963143"/>
      <w:bookmarkStart w:id="9228" w:name="_Toc75260321"/>
      <w:bookmarkStart w:id="9229" w:name="_Toc75275863"/>
      <w:bookmarkStart w:id="9230" w:name="_Toc75276373"/>
      <w:bookmarkStart w:id="9231" w:name="_Toc76541872"/>
      <w:bookmarkStart w:id="9232" w:name="_Toc82437643"/>
      <w:bookmarkStart w:id="9233" w:name="_Toc89945009"/>
      <w:bookmarkStart w:id="9234" w:name="_Toc98754027"/>
      <w:bookmarkStart w:id="9235" w:name="_Toc106181013"/>
      <w:bookmarkStart w:id="9236" w:name="_Toc114151058"/>
      <w:bookmarkStart w:id="9237" w:name="_Toc124151461"/>
      <w:bookmarkStart w:id="9238" w:name="_Toc124151981"/>
      <w:bookmarkStart w:id="9239" w:name="_Toc124152501"/>
      <w:bookmarkStart w:id="9240" w:name="_Toc130397033"/>
      <w:bookmarkStart w:id="9241" w:name="_Toc130397553"/>
      <w:bookmarkStart w:id="9242" w:name="_Toc137558658"/>
      <w:bookmarkStart w:id="9243" w:name="_Toc138862483"/>
      <w:bookmarkStart w:id="9244" w:name="_Toc145532540"/>
      <w:bookmarkStart w:id="9245" w:name="_Toc163218953"/>
      <w:bookmarkStart w:id="9246" w:name="_Toc176702321"/>
      <w:bookmarkStart w:id="9247" w:name="_Toc216436225"/>
      <w:r w:rsidRPr="00BE5108">
        <w:rPr>
          <w:rFonts w:eastAsiaTheme="minorEastAsia"/>
        </w:rPr>
        <w:t>A.2.4</w:t>
      </w:r>
      <w:r w:rsidRPr="00BE5108">
        <w:rPr>
          <w:rFonts w:eastAsiaTheme="minorEastAsia"/>
        </w:rPr>
        <w:tab/>
        <w:t>Fixed Reference Channels for PUSCH performance requirements (64QAM, R = 567/1024)</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248" w:name="_Toc73963144"/>
      <w:bookmarkStart w:id="9249" w:name="_Toc75260322"/>
      <w:bookmarkStart w:id="9250" w:name="_Toc75275864"/>
      <w:bookmarkStart w:id="9251" w:name="_Toc75276374"/>
      <w:bookmarkStart w:id="9252" w:name="_Toc76541873"/>
      <w:bookmarkStart w:id="9253" w:name="_Toc82437644"/>
      <w:bookmarkStart w:id="9254" w:name="_Toc89945010"/>
      <w:bookmarkStart w:id="9255" w:name="_Toc98754028"/>
      <w:bookmarkStart w:id="9256" w:name="_Toc106181014"/>
      <w:bookmarkStart w:id="9257" w:name="_Toc114151059"/>
      <w:bookmarkStart w:id="9258" w:name="_Toc124151462"/>
      <w:bookmarkStart w:id="9259" w:name="_Toc124151982"/>
      <w:bookmarkStart w:id="9260" w:name="_Toc124152502"/>
      <w:bookmarkStart w:id="9261" w:name="_Toc130397034"/>
      <w:bookmarkStart w:id="9262" w:name="_Toc130397554"/>
      <w:bookmarkStart w:id="9263" w:name="_Toc137558659"/>
      <w:bookmarkStart w:id="9264" w:name="_Toc138862484"/>
      <w:bookmarkStart w:id="9265" w:name="_Toc145532541"/>
      <w:bookmarkStart w:id="9266" w:name="_Toc163218954"/>
      <w:bookmarkStart w:id="9267" w:name="_Toc176702322"/>
      <w:bookmarkStart w:id="9268" w:name="_Toc216436226"/>
      <w:r w:rsidRPr="00BE5108">
        <w:rPr>
          <w:rFonts w:eastAsiaTheme="minorEastAsia"/>
        </w:rPr>
        <w:t>A.2.5</w:t>
      </w:r>
      <w:r w:rsidRPr="00BE5108">
        <w:rPr>
          <w:rFonts w:eastAsiaTheme="minorEastAsia"/>
        </w:rPr>
        <w:tab/>
        <w:t>PRACH test preambles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269" w:name="_Toc73963145"/>
      <w:bookmarkStart w:id="9270" w:name="_Toc75260323"/>
      <w:bookmarkStart w:id="9271" w:name="_Toc75275865"/>
      <w:bookmarkStart w:id="9272" w:name="_Toc75276375"/>
      <w:bookmarkStart w:id="9273" w:name="_Toc76541874"/>
      <w:bookmarkStart w:id="9274" w:name="_Toc82437645"/>
      <w:bookmarkStart w:id="9275" w:name="_Toc89945011"/>
      <w:bookmarkStart w:id="9276" w:name="_Toc98754029"/>
      <w:bookmarkStart w:id="9277" w:name="_Toc106181015"/>
      <w:bookmarkStart w:id="9278" w:name="_Toc114151060"/>
      <w:bookmarkStart w:id="9279" w:name="_Toc124151463"/>
      <w:bookmarkStart w:id="9280" w:name="_Toc124151983"/>
      <w:bookmarkStart w:id="9281" w:name="_Toc124152503"/>
      <w:bookmarkStart w:id="9282" w:name="_Toc130397035"/>
      <w:bookmarkStart w:id="9283" w:name="_Toc130397555"/>
      <w:bookmarkStart w:id="9284" w:name="_Toc137558660"/>
      <w:bookmarkStart w:id="9285" w:name="_Toc138862485"/>
      <w:bookmarkStart w:id="9286" w:name="_Toc145532542"/>
      <w:bookmarkStart w:id="9287" w:name="_Toc163218955"/>
      <w:bookmarkStart w:id="9288" w:name="_Toc176702323"/>
      <w:bookmarkStart w:id="9289" w:name="_Toc216436227"/>
      <w:r w:rsidRPr="00BE5108">
        <w:rPr>
          <w:rFonts w:eastAsiaTheme="minorEastAsia"/>
        </w:rPr>
        <w:t>A.3</w:t>
      </w:r>
      <w:r w:rsidRPr="00BE5108">
        <w:rPr>
          <w:rFonts w:eastAsiaTheme="minorEastAsia"/>
        </w:rPr>
        <w:tab/>
        <w:t>IAB-MT Fixed Reference Channels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62006A66" w14:textId="77777777" w:rsidR="002263FD" w:rsidRPr="00BE5108" w:rsidRDefault="002263FD" w:rsidP="002263FD">
      <w:pPr>
        <w:pStyle w:val="Heading2"/>
        <w:rPr>
          <w:rFonts w:eastAsiaTheme="minorEastAsia"/>
        </w:rPr>
      </w:pPr>
      <w:bookmarkStart w:id="9290" w:name="_Toc73963146"/>
      <w:bookmarkStart w:id="9291" w:name="_Toc75260324"/>
      <w:bookmarkStart w:id="9292" w:name="_Toc75275866"/>
      <w:bookmarkStart w:id="9293" w:name="_Toc75276376"/>
      <w:bookmarkStart w:id="9294" w:name="_Toc76541875"/>
      <w:bookmarkStart w:id="9295" w:name="_Toc82437646"/>
      <w:bookmarkStart w:id="9296" w:name="_Toc89945012"/>
      <w:bookmarkStart w:id="9297" w:name="_Toc98754030"/>
      <w:bookmarkStart w:id="9298" w:name="_Toc106181016"/>
      <w:bookmarkStart w:id="9299" w:name="_Toc114151061"/>
      <w:bookmarkStart w:id="9300" w:name="_Toc124151464"/>
      <w:bookmarkStart w:id="9301" w:name="_Toc124151984"/>
      <w:bookmarkStart w:id="9302" w:name="_Toc124152504"/>
      <w:bookmarkStart w:id="9303" w:name="_Toc130397036"/>
      <w:bookmarkStart w:id="9304" w:name="_Toc130397556"/>
      <w:bookmarkStart w:id="9305" w:name="_Toc137558661"/>
      <w:bookmarkStart w:id="9306" w:name="_Toc138862486"/>
      <w:bookmarkStart w:id="9307" w:name="_Toc145532543"/>
      <w:bookmarkStart w:id="9308" w:name="_Toc163218956"/>
      <w:bookmarkStart w:id="9309" w:name="_Toc176702324"/>
      <w:bookmarkStart w:id="9310" w:name="_Toc216436228"/>
      <w:r w:rsidRPr="00BE5108">
        <w:rPr>
          <w:rFonts w:eastAsiaTheme="minorEastAsia"/>
        </w:rPr>
        <w:t>A.3.1</w:t>
      </w:r>
      <w:r w:rsidRPr="00BE5108">
        <w:rPr>
          <w:rFonts w:eastAsiaTheme="minorEastAsia"/>
        </w:rPr>
        <w:tab/>
        <w:t>Fixed Reference Channels for PDSCH performance requirements (16QAM)</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311" w:name="_Toc73963147"/>
      <w:bookmarkStart w:id="9312" w:name="_Toc75260325"/>
      <w:bookmarkStart w:id="9313" w:name="_Toc75275867"/>
      <w:bookmarkStart w:id="9314" w:name="_Toc75276377"/>
      <w:bookmarkStart w:id="9315" w:name="_Toc76541876"/>
      <w:bookmarkStart w:id="9316" w:name="_Toc82437647"/>
      <w:bookmarkStart w:id="9317" w:name="_Toc89945013"/>
      <w:bookmarkStart w:id="9318" w:name="_Toc98754031"/>
      <w:bookmarkStart w:id="9319" w:name="_Toc106181017"/>
      <w:bookmarkStart w:id="9320" w:name="_Toc114151062"/>
      <w:bookmarkStart w:id="9321" w:name="_Toc124151465"/>
      <w:bookmarkStart w:id="9322" w:name="_Toc124151985"/>
      <w:bookmarkStart w:id="9323" w:name="_Toc124152505"/>
      <w:bookmarkStart w:id="9324" w:name="_Toc130397037"/>
      <w:bookmarkStart w:id="9325" w:name="_Toc130397557"/>
      <w:bookmarkStart w:id="9326" w:name="_Toc137558662"/>
      <w:bookmarkStart w:id="9327" w:name="_Toc138862487"/>
      <w:bookmarkStart w:id="9328" w:name="_Toc145532544"/>
      <w:bookmarkStart w:id="9329" w:name="_Toc163218957"/>
      <w:bookmarkStart w:id="9330" w:name="_Toc176702325"/>
      <w:bookmarkStart w:id="9331" w:name="_Toc216436229"/>
      <w:r w:rsidRPr="00BE5108">
        <w:rPr>
          <w:rFonts w:eastAsiaTheme="minorEastAsia"/>
        </w:rPr>
        <w:t>A.3.2</w:t>
      </w:r>
      <w:r w:rsidRPr="00BE5108">
        <w:rPr>
          <w:rFonts w:eastAsiaTheme="minorEastAsia"/>
        </w:rPr>
        <w:tab/>
        <w:t>Fixed Reference Channels for PDSCH performance requirements (64QAM)</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332" w:name="_Toc73963148"/>
      <w:bookmarkStart w:id="9333" w:name="_Toc75260326"/>
      <w:bookmarkStart w:id="9334" w:name="_Toc75275868"/>
      <w:bookmarkStart w:id="9335" w:name="_Toc75276378"/>
      <w:bookmarkStart w:id="9336" w:name="_Toc76541877"/>
      <w:bookmarkStart w:id="9337" w:name="_Toc82437648"/>
      <w:bookmarkStart w:id="9338" w:name="_Toc89945014"/>
      <w:bookmarkStart w:id="9339" w:name="_Toc98754032"/>
      <w:bookmarkStart w:id="9340" w:name="_Toc106181018"/>
      <w:bookmarkStart w:id="9341" w:name="_Toc114151063"/>
      <w:bookmarkStart w:id="9342" w:name="_Toc124151466"/>
      <w:bookmarkStart w:id="9343" w:name="_Toc124151986"/>
      <w:bookmarkStart w:id="9344" w:name="_Toc124152506"/>
      <w:bookmarkStart w:id="9345" w:name="_Toc130397038"/>
      <w:bookmarkStart w:id="9346" w:name="_Toc130397558"/>
      <w:bookmarkStart w:id="9347" w:name="_Toc137558663"/>
      <w:bookmarkStart w:id="9348" w:name="_Toc138862488"/>
      <w:bookmarkStart w:id="9349" w:name="_Toc145532545"/>
      <w:bookmarkStart w:id="9350" w:name="_Toc163218958"/>
      <w:bookmarkStart w:id="9351" w:name="_Toc176702326"/>
      <w:bookmarkStart w:id="9352" w:name="_Toc216436230"/>
      <w:r w:rsidRPr="00BE5108">
        <w:rPr>
          <w:rFonts w:eastAsiaTheme="minorEastAsia"/>
        </w:rPr>
        <w:t>A.3.3</w:t>
      </w:r>
      <w:r w:rsidRPr="00BE5108">
        <w:rPr>
          <w:rFonts w:eastAsiaTheme="minorEastAsia"/>
        </w:rPr>
        <w:tab/>
        <w:t>Fixed Reference Channels for PDSCH performance requirements (256QAM)</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353" w:name="_Toc73963149"/>
      <w:bookmarkStart w:id="9354" w:name="_Toc75260327"/>
      <w:bookmarkStart w:id="9355" w:name="_Toc75275869"/>
      <w:bookmarkStart w:id="9356" w:name="_Toc75276379"/>
      <w:bookmarkStart w:id="9357" w:name="_Toc76541878"/>
      <w:bookmarkStart w:id="9358" w:name="_Toc82437649"/>
      <w:bookmarkStart w:id="9359" w:name="_Toc89945015"/>
      <w:bookmarkStart w:id="9360" w:name="_Toc98754033"/>
      <w:bookmarkStart w:id="9361" w:name="_Toc106181019"/>
      <w:bookmarkStart w:id="9362" w:name="_Toc114151064"/>
      <w:bookmarkStart w:id="9363" w:name="_Toc124151467"/>
      <w:bookmarkStart w:id="9364" w:name="_Toc124151987"/>
      <w:bookmarkStart w:id="9365" w:name="_Toc124152507"/>
      <w:bookmarkStart w:id="9366" w:name="_Toc130397039"/>
      <w:bookmarkStart w:id="9367" w:name="_Toc130397559"/>
      <w:bookmarkStart w:id="9368" w:name="_Toc137558664"/>
      <w:bookmarkStart w:id="9369" w:name="_Toc138862489"/>
      <w:bookmarkStart w:id="9370" w:name="_Toc145532546"/>
      <w:bookmarkStart w:id="9371" w:name="_Toc163218959"/>
      <w:bookmarkStart w:id="9372" w:name="_Toc176702327"/>
      <w:bookmarkStart w:id="9373" w:name="_Toc216436231"/>
      <w:r w:rsidRPr="00BE5108">
        <w:rPr>
          <w:rFonts w:eastAsiaTheme="minorEastAsia"/>
        </w:rPr>
        <w:t>A.3.4</w:t>
      </w:r>
      <w:r w:rsidRPr="00BE5108">
        <w:rPr>
          <w:rFonts w:eastAsiaTheme="minorEastAsia"/>
        </w:rPr>
        <w:tab/>
        <w:t>Fixed Reference Channels for PDCCH performance requirements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374" w:name="_Toc73963150"/>
      <w:bookmarkStart w:id="9375" w:name="_Toc75260328"/>
      <w:bookmarkStart w:id="9376" w:name="_Toc75275870"/>
      <w:bookmarkStart w:id="9377" w:name="_Toc75276380"/>
      <w:bookmarkStart w:id="9378" w:name="_Toc76541879"/>
      <w:bookmarkStart w:id="9379" w:name="_Toc82437650"/>
      <w:bookmarkStart w:id="9380" w:name="_Toc89945016"/>
      <w:bookmarkStart w:id="9381" w:name="_Toc98754034"/>
      <w:bookmarkStart w:id="9382" w:name="_Toc106181020"/>
      <w:bookmarkStart w:id="9383" w:name="_Toc114151065"/>
      <w:bookmarkStart w:id="9384" w:name="_Toc124151468"/>
      <w:bookmarkStart w:id="9385" w:name="_Toc124151988"/>
      <w:bookmarkStart w:id="9386" w:name="_Toc124152508"/>
      <w:bookmarkStart w:id="9387" w:name="_Toc130397040"/>
      <w:bookmarkStart w:id="9388" w:name="_Toc130397560"/>
      <w:bookmarkStart w:id="9389" w:name="_Toc137558665"/>
      <w:bookmarkStart w:id="9390" w:name="_Toc138862490"/>
      <w:bookmarkStart w:id="9391" w:name="_Toc145532547"/>
      <w:bookmarkStart w:id="9392" w:name="_Toc163218960"/>
      <w:bookmarkStart w:id="9393" w:name="_Toc176702328"/>
      <w:bookmarkStart w:id="9394" w:name="_Toc216436232"/>
      <w:r w:rsidRPr="00BE5108">
        <w:rPr>
          <w:rFonts w:eastAsiaTheme="minorEastAsia"/>
        </w:rPr>
        <w:t>A.3.5</w:t>
      </w:r>
      <w:r w:rsidRPr="00BE5108">
        <w:rPr>
          <w:rFonts w:eastAsiaTheme="minorEastAsia"/>
        </w:rPr>
        <w:tab/>
        <w:t>Fixed Reference Channels for CSI reporting performance requirements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9395" w:name="_Toc176702329"/>
      <w:bookmarkStart w:id="9396" w:name="_Toc216436233"/>
      <w:r>
        <w:t>A</w:t>
      </w:r>
      <w:r w:rsidRPr="004710DC">
        <w:t>.</w:t>
      </w:r>
      <w:r>
        <w:t>3B</w:t>
      </w:r>
      <w:r>
        <w:tab/>
        <w:t>mIAB-MT Fixed Reference Channels</w:t>
      </w:r>
      <w:bookmarkEnd w:id="9395"/>
      <w:bookmarkEnd w:id="9396"/>
    </w:p>
    <w:p w14:paraId="2A09F239" w14:textId="77777777" w:rsidR="00C27AE5" w:rsidRDefault="00C27AE5" w:rsidP="00C27AE5">
      <w:pPr>
        <w:pStyle w:val="Heading3"/>
        <w:rPr>
          <w:lang w:eastAsia="zh-CN"/>
        </w:rPr>
      </w:pPr>
      <w:bookmarkStart w:id="9397" w:name="_Toc176702330"/>
      <w:bookmarkStart w:id="9398" w:name="_Toc216436234"/>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9397"/>
      <w:bookmarkEnd w:id="9398"/>
    </w:p>
    <w:p w14:paraId="5A9E31EC" w14:textId="77777777" w:rsidR="00C27AE5" w:rsidRPr="0070769D" w:rsidRDefault="00C27AE5" w:rsidP="00C27AE5">
      <w:bookmarkStart w:id="9399" w:name="_Hlk66811904"/>
      <w:bookmarkStart w:id="9400" w:name="_Toc74583583"/>
      <w:bookmarkStart w:id="9401" w:name="_Toc76542396"/>
      <w:bookmarkStart w:id="9402" w:name="_Toc82450378"/>
      <w:bookmarkStart w:id="9403" w:name="_Toc82451026"/>
      <w:bookmarkStart w:id="9404" w:name="_Toc89949415"/>
      <w:bookmarkStart w:id="9405" w:name="_Toc98755804"/>
      <w:bookmarkStart w:id="9406" w:name="_Toc98763396"/>
      <w:bookmarkStart w:id="9407" w:name="_Toc106184325"/>
      <w:bookmarkStart w:id="9408" w:name="_Toc130402347"/>
      <w:bookmarkStart w:id="9409" w:name="_Toc137554898"/>
      <w:bookmarkStart w:id="9410" w:name="_Toc138853960"/>
      <w:bookmarkStart w:id="9411" w:name="_Toc138946641"/>
      <w:bookmarkStart w:id="9412" w:name="_Toc145531370"/>
      <w:bookmarkStart w:id="9413" w:name="_Toc155358985"/>
      <w:bookmarkStart w:id="9414" w:name="_Toc161658201"/>
      <w:bookmarkStart w:id="9415"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9416" w:name="_Toc21338418"/>
      <w:bookmarkStart w:id="9417" w:name="_Toc29808526"/>
      <w:bookmarkStart w:id="9418" w:name="_Toc37068445"/>
      <w:bookmarkStart w:id="9419" w:name="_Toc37083990"/>
      <w:bookmarkStart w:id="9420" w:name="_Toc37084332"/>
      <w:bookmarkStart w:id="9421" w:name="_Toc40209694"/>
      <w:bookmarkStart w:id="9422" w:name="_Toc40210036"/>
      <w:bookmarkStart w:id="9423" w:name="_Toc45892995"/>
      <w:bookmarkStart w:id="9424" w:name="_Toc53176860"/>
      <w:bookmarkStart w:id="9425" w:name="_Toc61121188"/>
      <w:bookmarkStart w:id="9426" w:name="_Toc67918384"/>
      <w:bookmarkStart w:id="9427" w:name="_Toc76298454"/>
      <w:bookmarkStart w:id="9428" w:name="_Toc76572466"/>
      <w:bookmarkStart w:id="9429" w:name="_Toc76652333"/>
      <w:bookmarkStart w:id="9430" w:name="_Toc76653171"/>
      <w:bookmarkStart w:id="9431" w:name="_Toc83742444"/>
      <w:bookmarkStart w:id="9432" w:name="_Toc91440934"/>
      <w:bookmarkStart w:id="9433" w:name="_Toc98849724"/>
      <w:bookmarkStart w:id="9434" w:name="_Toc106543578"/>
      <w:bookmarkStart w:id="9435" w:name="_Toc106737676"/>
      <w:bookmarkStart w:id="9436" w:name="_Toc107233443"/>
      <w:bookmarkStart w:id="9437" w:name="_Toc107235061"/>
      <w:bookmarkStart w:id="9438" w:name="_Toc107420031"/>
      <w:bookmarkStart w:id="9439" w:name="_Toc107477329"/>
      <w:bookmarkStart w:id="9440" w:name="_Toc114566189"/>
      <w:bookmarkStart w:id="9441" w:name="_Toc123936501"/>
      <w:bookmarkStart w:id="9442" w:name="_Toc124377518"/>
      <w:bookmarkStart w:id="9443" w:name="_Toc176702331"/>
      <w:bookmarkStart w:id="9444" w:name="_Toc216436235"/>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r>
        <w:t>A.3B.2</w:t>
      </w:r>
      <w:r>
        <w:rPr>
          <w:lang w:eastAsia="zh-CN"/>
        </w:rPr>
        <w:tab/>
      </w:r>
      <w:r>
        <w:t>Reference measurement channels for PBCH demodulation requirements</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A2BEE5" w14:textId="77777777" w:rsidR="00C27AE5" w:rsidRDefault="00C27AE5" w:rsidP="00C27AE5">
      <w:pPr>
        <w:pStyle w:val="Heading4"/>
      </w:pPr>
      <w:bookmarkStart w:id="9445" w:name="_Toc21338419"/>
      <w:bookmarkStart w:id="9446" w:name="_Toc29808527"/>
      <w:bookmarkStart w:id="9447" w:name="_Toc37068446"/>
      <w:bookmarkStart w:id="9448" w:name="_Toc37083991"/>
      <w:bookmarkStart w:id="9449" w:name="_Toc37084333"/>
      <w:bookmarkStart w:id="9450" w:name="_Toc40209695"/>
      <w:bookmarkStart w:id="9451" w:name="_Toc40210037"/>
      <w:bookmarkStart w:id="9452" w:name="_Toc45892996"/>
      <w:bookmarkStart w:id="9453" w:name="_Toc53176861"/>
      <w:bookmarkStart w:id="9454" w:name="_Toc61121189"/>
      <w:bookmarkStart w:id="9455" w:name="_Toc67918385"/>
      <w:bookmarkStart w:id="9456" w:name="_Toc76298455"/>
      <w:bookmarkStart w:id="9457" w:name="_Toc76572467"/>
      <w:bookmarkStart w:id="9458" w:name="_Toc76652334"/>
      <w:bookmarkStart w:id="9459" w:name="_Toc76653172"/>
      <w:bookmarkStart w:id="9460" w:name="_Toc83742445"/>
      <w:bookmarkStart w:id="9461" w:name="_Toc91440935"/>
      <w:bookmarkStart w:id="9462" w:name="_Toc98849725"/>
      <w:bookmarkStart w:id="9463" w:name="_Toc106543579"/>
      <w:bookmarkStart w:id="9464" w:name="_Toc106737677"/>
      <w:bookmarkStart w:id="9465" w:name="_Toc107233444"/>
      <w:bookmarkStart w:id="9466" w:name="_Toc107235062"/>
      <w:bookmarkStart w:id="9467" w:name="_Toc107420032"/>
      <w:bookmarkStart w:id="9468" w:name="_Toc107477330"/>
      <w:bookmarkStart w:id="9469" w:name="_Toc114566190"/>
      <w:bookmarkStart w:id="9470" w:name="_Toc123936502"/>
      <w:bookmarkStart w:id="9471" w:name="_Toc124377519"/>
      <w:bookmarkStart w:id="9472" w:name="_Toc176702332"/>
      <w:bookmarkStart w:id="9473" w:name="_Toc216436236"/>
      <w:r>
        <w:t>A.3B.2.1</w:t>
      </w:r>
      <w:r>
        <w:rPr>
          <w:lang w:eastAsia="zh-CN"/>
        </w:rPr>
        <w:tab/>
      </w:r>
      <w:r>
        <w:t>Reference measurement channels for FR1</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474"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475" w:name="_Toc75260329"/>
      <w:bookmarkStart w:id="9476" w:name="_Toc75275871"/>
      <w:bookmarkStart w:id="9477" w:name="_Toc75276381"/>
      <w:bookmarkStart w:id="9478" w:name="_Toc76541880"/>
      <w:bookmarkStart w:id="9479" w:name="_Toc82437651"/>
      <w:bookmarkStart w:id="9480" w:name="_Toc89945017"/>
      <w:bookmarkStart w:id="9481" w:name="_Toc98754035"/>
      <w:bookmarkStart w:id="9482" w:name="_Toc106181021"/>
      <w:bookmarkStart w:id="9483" w:name="_Toc114151066"/>
      <w:bookmarkStart w:id="9484" w:name="_Toc124151469"/>
      <w:bookmarkStart w:id="9485" w:name="_Toc124151989"/>
      <w:bookmarkStart w:id="9486" w:name="_Toc124152509"/>
      <w:bookmarkStart w:id="9487" w:name="_Toc130397041"/>
      <w:bookmarkStart w:id="9488" w:name="_Toc130397561"/>
      <w:bookmarkStart w:id="9489" w:name="_Toc137558666"/>
      <w:bookmarkStart w:id="9490" w:name="_Toc138862491"/>
      <w:bookmarkStart w:id="9491" w:name="_Toc145532548"/>
      <w:bookmarkStart w:id="9492" w:name="_Toc163218961"/>
      <w:bookmarkStart w:id="9493" w:name="_Toc176702333"/>
      <w:bookmarkStart w:id="9494" w:name="_Toc216436237"/>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1B8584FF" w14:textId="77777777" w:rsidR="00AD1976" w:rsidRPr="00BE5108" w:rsidRDefault="00AD1976" w:rsidP="00E55627">
      <w:pPr>
        <w:pStyle w:val="Heading1"/>
        <w:rPr>
          <w:rFonts w:eastAsiaTheme="minorEastAsia"/>
        </w:rPr>
      </w:pPr>
      <w:bookmarkStart w:id="9495" w:name="_Toc73963152"/>
      <w:bookmarkStart w:id="9496" w:name="_Toc75260330"/>
      <w:bookmarkStart w:id="9497" w:name="_Toc75275872"/>
      <w:bookmarkStart w:id="9498" w:name="_Toc75276382"/>
      <w:bookmarkStart w:id="9499" w:name="_Toc76541881"/>
      <w:bookmarkStart w:id="9500" w:name="_Toc82437652"/>
      <w:bookmarkStart w:id="9501" w:name="_Toc89945018"/>
      <w:bookmarkStart w:id="9502" w:name="_Toc98754036"/>
      <w:bookmarkStart w:id="9503" w:name="_Toc106181022"/>
      <w:bookmarkStart w:id="9504" w:name="_Toc114151067"/>
      <w:bookmarkStart w:id="9505" w:name="_Toc124151470"/>
      <w:bookmarkStart w:id="9506" w:name="_Toc124151990"/>
      <w:bookmarkStart w:id="9507" w:name="_Toc124152510"/>
      <w:bookmarkStart w:id="9508" w:name="_Toc130397042"/>
      <w:bookmarkStart w:id="9509" w:name="_Toc130397562"/>
      <w:bookmarkStart w:id="9510" w:name="_Toc137558667"/>
      <w:bookmarkStart w:id="9511" w:name="_Toc138862492"/>
      <w:bookmarkStart w:id="9512" w:name="_Toc145532549"/>
      <w:bookmarkStart w:id="9513" w:name="_Toc163218962"/>
      <w:bookmarkStart w:id="9514" w:name="_Toc176702334"/>
      <w:bookmarkStart w:id="9515" w:name="_Toc216436238"/>
      <w:r w:rsidRPr="00BE5108">
        <w:rPr>
          <w:rFonts w:eastAsiaTheme="minorEastAsia"/>
        </w:rPr>
        <w:t>B.1</w:t>
      </w:r>
      <w:r w:rsidRPr="00BE5108">
        <w:rPr>
          <w:rFonts w:eastAsiaTheme="minorEastAsia"/>
        </w:rPr>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516" w:name="_Toc73963153"/>
      <w:bookmarkStart w:id="9517" w:name="_Toc75260331"/>
      <w:bookmarkStart w:id="9518" w:name="_Toc75275873"/>
      <w:bookmarkStart w:id="9519" w:name="_Toc75276383"/>
      <w:bookmarkStart w:id="9520" w:name="_Toc76541882"/>
      <w:bookmarkStart w:id="9521" w:name="_Toc82437653"/>
      <w:bookmarkStart w:id="9522" w:name="_Toc89945019"/>
      <w:bookmarkStart w:id="9523" w:name="_Toc98754037"/>
      <w:bookmarkStart w:id="9524" w:name="_Toc106181023"/>
      <w:bookmarkStart w:id="9525" w:name="_Toc114151068"/>
      <w:bookmarkStart w:id="9526" w:name="_Toc124151471"/>
      <w:bookmarkStart w:id="9527" w:name="_Toc124151991"/>
      <w:bookmarkStart w:id="9528" w:name="_Toc124152511"/>
      <w:bookmarkStart w:id="9529" w:name="_Toc130397043"/>
      <w:bookmarkStart w:id="9530" w:name="_Toc130397563"/>
      <w:bookmarkStart w:id="9531" w:name="_Toc137558668"/>
      <w:bookmarkStart w:id="9532" w:name="_Toc138862493"/>
      <w:bookmarkStart w:id="9533" w:name="_Toc145532550"/>
      <w:bookmarkStart w:id="9534" w:name="_Toc163218963"/>
      <w:bookmarkStart w:id="9535" w:name="_Toc176702335"/>
      <w:bookmarkStart w:id="9536" w:name="_Toc216436239"/>
      <w:r w:rsidRPr="00BE5108">
        <w:rPr>
          <w:rFonts w:eastAsiaTheme="minorEastAsia"/>
        </w:rPr>
        <w:t>B.2</w:t>
      </w:r>
      <w:r w:rsidRPr="00BE5108">
        <w:rPr>
          <w:rFonts w:eastAsiaTheme="minorEastAsia"/>
        </w:rPr>
        <w:tab/>
        <w:t>Normal test environment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537" w:name="_Toc73963154"/>
      <w:bookmarkStart w:id="9538" w:name="_Toc75260332"/>
      <w:bookmarkStart w:id="9539" w:name="_Toc75275874"/>
      <w:bookmarkStart w:id="9540" w:name="_Toc75276384"/>
      <w:bookmarkStart w:id="9541" w:name="_Toc76541883"/>
      <w:bookmarkStart w:id="9542" w:name="_Toc82437654"/>
      <w:bookmarkStart w:id="9543" w:name="_Toc89945020"/>
      <w:bookmarkStart w:id="9544" w:name="_Toc98754038"/>
      <w:bookmarkStart w:id="9545" w:name="_Toc106181024"/>
      <w:bookmarkStart w:id="9546" w:name="_Toc114151069"/>
      <w:bookmarkStart w:id="9547" w:name="_Toc124151472"/>
      <w:bookmarkStart w:id="9548" w:name="_Toc124151992"/>
      <w:bookmarkStart w:id="9549" w:name="_Toc124152512"/>
      <w:bookmarkStart w:id="9550" w:name="_Toc130397044"/>
      <w:bookmarkStart w:id="9551" w:name="_Toc130397564"/>
      <w:bookmarkStart w:id="9552" w:name="_Toc137558669"/>
      <w:bookmarkStart w:id="9553" w:name="_Toc138862494"/>
      <w:bookmarkStart w:id="9554" w:name="_Toc145532551"/>
      <w:bookmarkStart w:id="9555" w:name="_Toc163218964"/>
      <w:bookmarkStart w:id="9556" w:name="_Toc176702336"/>
      <w:bookmarkStart w:id="9557" w:name="_Toc216436240"/>
      <w:r w:rsidRPr="00BE5108">
        <w:rPr>
          <w:rFonts w:eastAsiaTheme="minorEastAsia"/>
        </w:rPr>
        <w:t>B.3</w:t>
      </w:r>
      <w:r w:rsidRPr="00BE5108">
        <w:rPr>
          <w:rFonts w:eastAsiaTheme="minorEastAsia"/>
        </w:rPr>
        <w:tab/>
        <w:t>Extreme test environment</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1038A45A" w14:textId="515BC8E7" w:rsidR="00051AAE" w:rsidRPr="00BE5108" w:rsidRDefault="00051AAE" w:rsidP="00051AAE">
      <w:pPr>
        <w:pStyle w:val="Heading2"/>
        <w:rPr>
          <w:rFonts w:eastAsiaTheme="minorEastAsia"/>
        </w:rPr>
      </w:pPr>
      <w:bookmarkStart w:id="9558" w:name="_Toc75275875"/>
      <w:bookmarkStart w:id="9559" w:name="_Toc75276385"/>
      <w:bookmarkStart w:id="9560" w:name="_Toc76541884"/>
      <w:bookmarkStart w:id="9561" w:name="_Toc82437655"/>
      <w:bookmarkStart w:id="9562" w:name="_Toc89945021"/>
      <w:bookmarkStart w:id="9563" w:name="_Toc98754039"/>
      <w:bookmarkStart w:id="9564" w:name="_Toc106181025"/>
      <w:bookmarkStart w:id="9565" w:name="_Toc114151070"/>
      <w:bookmarkStart w:id="9566" w:name="_Toc124151473"/>
      <w:bookmarkStart w:id="9567" w:name="_Toc124151993"/>
      <w:bookmarkStart w:id="9568" w:name="_Toc124152513"/>
      <w:bookmarkStart w:id="9569" w:name="_Toc130397045"/>
      <w:bookmarkStart w:id="9570" w:name="_Toc130397565"/>
      <w:bookmarkStart w:id="9571" w:name="_Toc137558670"/>
      <w:bookmarkStart w:id="9572" w:name="_Toc138862495"/>
      <w:bookmarkStart w:id="9573" w:name="_Toc145532552"/>
      <w:bookmarkStart w:id="9574" w:name="_Toc163218965"/>
      <w:bookmarkStart w:id="9575" w:name="_Toc176702337"/>
      <w:bookmarkStart w:id="9576" w:name="_Toc216436241"/>
      <w:r w:rsidRPr="00BE5108">
        <w:rPr>
          <w:rFonts w:eastAsiaTheme="minorEastAsia"/>
        </w:rPr>
        <w:t>B.3.1</w:t>
      </w:r>
      <w:r w:rsidRPr="00BE5108">
        <w:rPr>
          <w:rFonts w:eastAsiaTheme="minorEastAsia"/>
        </w:rPr>
        <w:tab/>
        <w:t>General</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577" w:name="_Toc73963155"/>
      <w:bookmarkStart w:id="9578" w:name="_Toc75260333"/>
      <w:bookmarkStart w:id="9579" w:name="_Toc75275876"/>
      <w:bookmarkStart w:id="9580" w:name="_Toc75276386"/>
      <w:bookmarkStart w:id="9581" w:name="_Toc76541885"/>
      <w:bookmarkStart w:id="9582" w:name="_Toc82437656"/>
      <w:bookmarkStart w:id="9583" w:name="_Toc89945022"/>
      <w:bookmarkStart w:id="9584" w:name="_Toc98754040"/>
      <w:bookmarkStart w:id="9585" w:name="_Toc106181026"/>
      <w:bookmarkStart w:id="9586" w:name="_Toc114151071"/>
      <w:bookmarkStart w:id="9587" w:name="_Toc124151474"/>
      <w:bookmarkStart w:id="9588" w:name="_Toc124151994"/>
      <w:bookmarkStart w:id="9589" w:name="_Toc124152514"/>
      <w:bookmarkStart w:id="9590" w:name="_Toc130397046"/>
      <w:bookmarkStart w:id="9591" w:name="_Toc130397566"/>
      <w:bookmarkStart w:id="9592" w:name="_Toc137558671"/>
      <w:bookmarkStart w:id="9593" w:name="_Toc138862496"/>
      <w:bookmarkStart w:id="9594" w:name="_Toc145532553"/>
      <w:bookmarkStart w:id="9595" w:name="_Toc163218966"/>
      <w:bookmarkStart w:id="9596" w:name="_Toc176702338"/>
      <w:bookmarkStart w:id="9597" w:name="_Toc21643624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598" w:name="_Toc73963156"/>
      <w:bookmarkStart w:id="9599" w:name="_Toc75260334"/>
      <w:bookmarkStart w:id="9600" w:name="_Toc75275877"/>
      <w:bookmarkStart w:id="9601" w:name="_Toc75276387"/>
      <w:bookmarkStart w:id="9602" w:name="_Toc76541886"/>
      <w:bookmarkStart w:id="9603" w:name="_Toc82437657"/>
      <w:bookmarkStart w:id="9604" w:name="_Toc89945023"/>
      <w:bookmarkStart w:id="9605" w:name="_Toc98754041"/>
      <w:bookmarkStart w:id="9606" w:name="_Toc106181027"/>
      <w:bookmarkStart w:id="9607" w:name="_Toc114151072"/>
      <w:bookmarkStart w:id="9608" w:name="_Toc124151475"/>
      <w:bookmarkStart w:id="9609" w:name="_Toc124151995"/>
      <w:bookmarkStart w:id="9610" w:name="_Toc124152515"/>
      <w:bookmarkStart w:id="9611" w:name="_Toc130397047"/>
      <w:bookmarkStart w:id="9612" w:name="_Toc130397567"/>
      <w:bookmarkStart w:id="9613" w:name="_Toc137558672"/>
      <w:bookmarkStart w:id="9614" w:name="_Toc138862497"/>
      <w:bookmarkStart w:id="9615" w:name="_Toc145532554"/>
      <w:bookmarkStart w:id="9616" w:name="_Toc163218967"/>
      <w:bookmarkStart w:id="9617" w:name="_Toc176702339"/>
      <w:bookmarkStart w:id="9618" w:name="_Toc216436243"/>
      <w:r w:rsidRPr="00BE5108">
        <w:rPr>
          <w:rFonts w:eastAsiaTheme="minorEastAsia"/>
        </w:rPr>
        <w:t>B.4</w:t>
      </w:r>
      <w:r w:rsidRPr="00BE5108">
        <w:rPr>
          <w:rFonts w:eastAsiaTheme="minorEastAsia"/>
        </w:rPr>
        <w:tab/>
        <w:t>Vibration</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619" w:name="_Toc73963157"/>
      <w:bookmarkStart w:id="9620" w:name="_Toc75260335"/>
      <w:bookmarkStart w:id="9621" w:name="_Toc75275878"/>
      <w:bookmarkStart w:id="9622" w:name="_Toc75276388"/>
      <w:bookmarkStart w:id="9623" w:name="_Toc76541887"/>
      <w:bookmarkStart w:id="9624" w:name="_Toc82437658"/>
      <w:bookmarkStart w:id="9625" w:name="_Toc89945024"/>
      <w:bookmarkStart w:id="9626" w:name="_Toc98754042"/>
      <w:bookmarkStart w:id="9627" w:name="_Toc106181028"/>
      <w:bookmarkStart w:id="9628" w:name="_Toc114151073"/>
      <w:bookmarkStart w:id="9629" w:name="_Toc124151476"/>
      <w:bookmarkStart w:id="9630" w:name="_Toc124151996"/>
      <w:bookmarkStart w:id="9631" w:name="_Toc124152516"/>
      <w:bookmarkStart w:id="9632" w:name="_Toc130397048"/>
      <w:bookmarkStart w:id="9633" w:name="_Toc130397568"/>
      <w:bookmarkStart w:id="9634" w:name="_Toc137558673"/>
      <w:bookmarkStart w:id="9635" w:name="_Toc138862498"/>
      <w:bookmarkStart w:id="9636" w:name="_Toc145532555"/>
      <w:bookmarkStart w:id="9637" w:name="_Toc163218968"/>
      <w:bookmarkStart w:id="9638" w:name="_Toc176702340"/>
      <w:bookmarkStart w:id="9639" w:name="_Toc216436244"/>
      <w:r w:rsidRPr="00BE5108">
        <w:rPr>
          <w:rFonts w:eastAsiaTheme="minorEastAsia"/>
        </w:rPr>
        <w:t>B.5</w:t>
      </w:r>
      <w:r w:rsidRPr="00BE5108">
        <w:rPr>
          <w:rFonts w:eastAsiaTheme="minorEastAsia"/>
        </w:rPr>
        <w:tab/>
        <w:t>Power supply</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640" w:name="_Toc73963158"/>
      <w:bookmarkStart w:id="9641" w:name="_Toc75260336"/>
      <w:bookmarkStart w:id="9642" w:name="_Toc75275879"/>
      <w:bookmarkStart w:id="9643" w:name="_Toc75276389"/>
      <w:bookmarkStart w:id="9644" w:name="_Toc76541888"/>
      <w:bookmarkStart w:id="9645" w:name="_Toc82437659"/>
      <w:bookmarkStart w:id="9646" w:name="_Toc89945025"/>
      <w:bookmarkStart w:id="9647" w:name="_Toc98754043"/>
      <w:bookmarkStart w:id="9648" w:name="_Toc106181029"/>
      <w:bookmarkStart w:id="9649" w:name="_Toc114151074"/>
      <w:bookmarkStart w:id="9650" w:name="_Toc124151477"/>
      <w:bookmarkStart w:id="9651" w:name="_Toc124151997"/>
      <w:bookmarkStart w:id="9652" w:name="_Toc124152517"/>
      <w:bookmarkStart w:id="9653" w:name="_Toc130397049"/>
      <w:bookmarkStart w:id="9654" w:name="_Toc130397569"/>
      <w:bookmarkStart w:id="9655" w:name="_Toc137558674"/>
      <w:bookmarkStart w:id="9656" w:name="_Toc138862499"/>
      <w:bookmarkStart w:id="9657" w:name="_Toc145532556"/>
      <w:bookmarkStart w:id="9658" w:name="_Toc163218969"/>
      <w:bookmarkStart w:id="9659" w:name="_Toc176702341"/>
      <w:bookmarkStart w:id="9660" w:name="_Toc216436245"/>
      <w:r w:rsidRPr="00BE5108">
        <w:rPr>
          <w:rFonts w:eastAsiaTheme="minorEastAsia"/>
          <w:lang w:eastAsia="sv-SE"/>
        </w:rPr>
        <w:t>B.6</w:t>
      </w:r>
      <w:r w:rsidRPr="00BE5108">
        <w:rPr>
          <w:rFonts w:eastAsiaTheme="minorEastAsia"/>
          <w:lang w:eastAsia="sv-SE"/>
        </w:rPr>
        <w:tab/>
        <w:t>Measurement of test environments</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66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662" w:name="_Toc75260337"/>
      <w:bookmarkStart w:id="9663" w:name="_Toc75275880"/>
      <w:bookmarkStart w:id="9664" w:name="_Toc75276390"/>
      <w:bookmarkStart w:id="9665" w:name="_Toc76541889"/>
      <w:bookmarkStart w:id="9666" w:name="_Toc82437660"/>
      <w:bookmarkStart w:id="9667" w:name="_Toc89945026"/>
      <w:bookmarkStart w:id="9668" w:name="_Toc98754044"/>
      <w:bookmarkStart w:id="9669" w:name="_Toc106181030"/>
      <w:bookmarkStart w:id="9670" w:name="_Toc114151075"/>
      <w:bookmarkStart w:id="9671" w:name="_Toc124151478"/>
      <w:bookmarkStart w:id="9672" w:name="_Toc124151998"/>
      <w:bookmarkStart w:id="9673" w:name="_Toc124152518"/>
      <w:bookmarkStart w:id="9674" w:name="_Toc130397050"/>
      <w:bookmarkStart w:id="9675" w:name="_Toc130397570"/>
      <w:bookmarkStart w:id="9676" w:name="_Toc137558675"/>
      <w:bookmarkStart w:id="9677" w:name="_Toc138862500"/>
      <w:bookmarkStart w:id="9678" w:name="_Toc145532557"/>
      <w:bookmarkStart w:id="9679" w:name="_Toc163218970"/>
      <w:bookmarkStart w:id="9680" w:name="_Toc176702342"/>
      <w:bookmarkStart w:id="9681" w:name="_Toc216436246"/>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992730D" w14:textId="77777777" w:rsidR="00AD1976" w:rsidRPr="00BE5108" w:rsidRDefault="00AD1976" w:rsidP="00E55627">
      <w:pPr>
        <w:pStyle w:val="Heading1"/>
        <w:rPr>
          <w:rFonts w:eastAsiaTheme="minorEastAsia"/>
        </w:rPr>
      </w:pPr>
      <w:bookmarkStart w:id="9682" w:name="_Toc73963160"/>
      <w:bookmarkStart w:id="9683" w:name="_Toc75260338"/>
      <w:bookmarkStart w:id="9684" w:name="_Toc75275881"/>
      <w:bookmarkStart w:id="9685" w:name="_Toc75276391"/>
      <w:bookmarkStart w:id="9686" w:name="_Toc76541890"/>
      <w:bookmarkStart w:id="9687" w:name="_Toc82437661"/>
      <w:bookmarkStart w:id="9688" w:name="_Toc89945027"/>
      <w:bookmarkStart w:id="9689" w:name="_Toc98754045"/>
      <w:bookmarkStart w:id="9690" w:name="_Toc106181031"/>
      <w:bookmarkStart w:id="9691" w:name="_Toc114151076"/>
      <w:bookmarkStart w:id="9692" w:name="_Toc124151479"/>
      <w:bookmarkStart w:id="9693" w:name="_Toc124151999"/>
      <w:bookmarkStart w:id="9694" w:name="_Toc124152519"/>
      <w:bookmarkStart w:id="9695" w:name="_Toc130397051"/>
      <w:bookmarkStart w:id="9696" w:name="_Toc130397571"/>
      <w:bookmarkStart w:id="9697" w:name="_Toc137558676"/>
      <w:bookmarkStart w:id="9698" w:name="_Toc138862501"/>
      <w:bookmarkStart w:id="9699" w:name="_Toc145532558"/>
      <w:bookmarkStart w:id="9700" w:name="_Toc163218971"/>
      <w:bookmarkStart w:id="9701" w:name="_Toc176702343"/>
      <w:bookmarkStart w:id="9702" w:name="_Toc21643624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703" w:name="OLE_LINK129"/>
            <w:bookmarkStart w:id="9704" w:name="OLE_LINK130"/>
            <w:r w:rsidRPr="00BE5108">
              <w:t>(Note</w:t>
            </w:r>
            <w:r>
              <w:t xml:space="preserve"> 1</w:t>
            </w:r>
            <w:r w:rsidRPr="00BE5108">
              <w:t>)</w:t>
            </w:r>
            <w:bookmarkEnd w:id="9703"/>
            <w:bookmarkEnd w:id="970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705" w:name="_Toc73963161"/>
      <w:bookmarkStart w:id="9706" w:name="_Toc75260339"/>
      <w:bookmarkStart w:id="9707" w:name="_Toc75275882"/>
      <w:bookmarkStart w:id="9708" w:name="_Toc75276392"/>
      <w:bookmarkStart w:id="9709" w:name="_Toc76541891"/>
      <w:bookmarkStart w:id="9710" w:name="_Toc82437662"/>
      <w:bookmarkStart w:id="9711" w:name="_Toc89945028"/>
      <w:bookmarkStart w:id="9712" w:name="_Toc98754046"/>
    </w:p>
    <w:p w14:paraId="4BAD19F0" w14:textId="030DBD8E" w:rsidR="00AD1976" w:rsidRPr="00BE5108" w:rsidRDefault="00AD1976" w:rsidP="00E55627">
      <w:pPr>
        <w:pStyle w:val="Heading1"/>
        <w:rPr>
          <w:rFonts w:eastAsiaTheme="minorEastAsia"/>
          <w:lang w:eastAsia="ja-JP"/>
        </w:rPr>
      </w:pPr>
      <w:bookmarkStart w:id="9713" w:name="_Toc106181032"/>
      <w:bookmarkStart w:id="9714" w:name="_Toc114151077"/>
      <w:bookmarkStart w:id="9715" w:name="_Toc124151480"/>
      <w:bookmarkStart w:id="9716" w:name="_Toc124152000"/>
      <w:bookmarkStart w:id="9717" w:name="_Toc124152520"/>
      <w:bookmarkStart w:id="9718" w:name="_Toc130397052"/>
      <w:bookmarkStart w:id="9719" w:name="_Toc130397572"/>
      <w:bookmarkStart w:id="9720" w:name="_Toc137558677"/>
      <w:bookmarkStart w:id="9721" w:name="_Toc138862502"/>
      <w:bookmarkStart w:id="9722" w:name="_Toc145532559"/>
      <w:bookmarkStart w:id="9723" w:name="_Toc163218972"/>
      <w:bookmarkStart w:id="9724" w:name="_Toc176702344"/>
      <w:bookmarkStart w:id="9725" w:name="_Toc216436248"/>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726" w:name="_Toc73963162"/>
      <w:bookmarkStart w:id="9727" w:name="_Toc75260340"/>
      <w:bookmarkStart w:id="9728" w:name="_Toc75275883"/>
      <w:bookmarkStart w:id="9729" w:name="_Toc75276393"/>
    </w:p>
    <w:p w14:paraId="613F3BF7" w14:textId="042E8AC6" w:rsidR="00AD1976" w:rsidRPr="00BE5108" w:rsidRDefault="00AD1976" w:rsidP="00E55627">
      <w:pPr>
        <w:pStyle w:val="Heading1"/>
        <w:rPr>
          <w:rFonts w:eastAsiaTheme="minorEastAsia"/>
          <w:lang w:eastAsia="sv-SE"/>
        </w:rPr>
      </w:pPr>
      <w:bookmarkStart w:id="9730" w:name="_Toc76541892"/>
      <w:bookmarkStart w:id="9731" w:name="_Toc82437663"/>
      <w:bookmarkStart w:id="9732" w:name="_Toc89945029"/>
      <w:bookmarkStart w:id="9733" w:name="_Toc98754047"/>
      <w:bookmarkStart w:id="9734" w:name="_Toc106181033"/>
      <w:bookmarkStart w:id="9735" w:name="_Toc114151078"/>
      <w:bookmarkStart w:id="9736" w:name="_Toc124151481"/>
      <w:bookmarkStart w:id="9737" w:name="_Toc124152001"/>
      <w:bookmarkStart w:id="9738" w:name="_Toc124152521"/>
      <w:bookmarkStart w:id="9739" w:name="_Toc130397053"/>
      <w:bookmarkStart w:id="9740" w:name="_Toc130397573"/>
      <w:bookmarkStart w:id="9741" w:name="_Toc137558678"/>
      <w:bookmarkStart w:id="9742" w:name="_Toc138862503"/>
      <w:bookmarkStart w:id="9743" w:name="_Toc145532560"/>
      <w:bookmarkStart w:id="9744" w:name="_Toc163218973"/>
      <w:bookmarkStart w:id="9745" w:name="_Toc176702345"/>
      <w:bookmarkStart w:id="9746" w:name="_Toc216436249"/>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66B72E50" w14:textId="77777777" w:rsidR="002263FD" w:rsidRPr="00BE5108" w:rsidRDefault="002263FD" w:rsidP="00B369AE">
      <w:pPr>
        <w:pStyle w:val="Heading2"/>
        <w:rPr>
          <w:rFonts w:eastAsiaTheme="minorEastAsia"/>
          <w:lang w:eastAsia="sv-SE"/>
        </w:rPr>
      </w:pPr>
      <w:bookmarkStart w:id="9747" w:name="_Toc73963163"/>
      <w:bookmarkStart w:id="9748" w:name="_Toc75260341"/>
      <w:bookmarkStart w:id="9749" w:name="_Toc75275884"/>
      <w:bookmarkStart w:id="9750" w:name="_Toc75276394"/>
      <w:bookmarkStart w:id="9751" w:name="_Toc76541893"/>
      <w:bookmarkStart w:id="9752" w:name="_Toc82437664"/>
      <w:bookmarkStart w:id="9753" w:name="_Toc89945030"/>
      <w:bookmarkStart w:id="9754" w:name="_Toc98754048"/>
      <w:bookmarkStart w:id="9755" w:name="_Toc106181034"/>
      <w:bookmarkStart w:id="9756" w:name="_Toc114151079"/>
      <w:bookmarkStart w:id="9757" w:name="_Toc124151482"/>
      <w:bookmarkStart w:id="9758" w:name="_Toc124152002"/>
      <w:bookmarkStart w:id="9759" w:name="_Toc124152522"/>
      <w:bookmarkStart w:id="9760" w:name="_Toc130397054"/>
      <w:bookmarkStart w:id="9761" w:name="_Toc130397574"/>
      <w:bookmarkStart w:id="9762" w:name="_Toc137558679"/>
      <w:bookmarkStart w:id="9763" w:name="_Toc138862504"/>
      <w:bookmarkStart w:id="9764" w:name="_Toc145532561"/>
      <w:bookmarkStart w:id="9765" w:name="_Toc163218974"/>
      <w:bookmarkStart w:id="9766" w:name="_Toc176702346"/>
      <w:bookmarkStart w:id="9767" w:name="_Toc216436250"/>
      <w:r w:rsidRPr="00BE5108">
        <w:rPr>
          <w:rFonts w:eastAsiaTheme="minorEastAsia"/>
          <w:lang w:eastAsia="sv-SE"/>
        </w:rPr>
        <w:t>C.3.1</w:t>
      </w:r>
      <w:r w:rsidRPr="00BE5108">
        <w:rPr>
          <w:rFonts w:eastAsiaTheme="minorEastAsia"/>
          <w:lang w:eastAsia="sv-SE"/>
        </w:rPr>
        <w:tab/>
        <w:t>List IAB-DU TTs</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768" w:name="_Toc73963164"/>
      <w:bookmarkStart w:id="9769" w:name="_Toc75260342"/>
      <w:bookmarkStart w:id="9770" w:name="_Toc75275885"/>
      <w:bookmarkStart w:id="9771" w:name="_Toc75276395"/>
      <w:bookmarkStart w:id="9772" w:name="_Toc76541894"/>
      <w:bookmarkStart w:id="9773" w:name="_Toc82437665"/>
      <w:bookmarkStart w:id="9774" w:name="_Toc89945031"/>
      <w:bookmarkStart w:id="9775" w:name="_Toc98754049"/>
      <w:bookmarkStart w:id="9776" w:name="_Toc106181035"/>
      <w:bookmarkStart w:id="9777" w:name="_Toc114151080"/>
      <w:bookmarkStart w:id="9778" w:name="_Toc124151483"/>
      <w:bookmarkStart w:id="9779" w:name="_Toc124152003"/>
      <w:bookmarkStart w:id="9780" w:name="_Toc124152523"/>
      <w:bookmarkStart w:id="9781" w:name="_Toc130397055"/>
      <w:bookmarkStart w:id="9782" w:name="_Toc130397575"/>
      <w:bookmarkStart w:id="9783" w:name="_Toc137558680"/>
      <w:bookmarkStart w:id="9784" w:name="_Toc138862505"/>
      <w:bookmarkStart w:id="9785" w:name="_Toc145532562"/>
      <w:bookmarkStart w:id="9786" w:name="_Toc163218975"/>
      <w:bookmarkStart w:id="9787" w:name="_Toc176702347"/>
      <w:bookmarkStart w:id="9788" w:name="_Toc216436251"/>
      <w:r w:rsidRPr="00BE5108">
        <w:rPr>
          <w:rFonts w:eastAsiaTheme="minorEastAsia"/>
          <w:lang w:eastAsia="sv-SE"/>
        </w:rPr>
        <w:t>C.3.2</w:t>
      </w:r>
      <w:r w:rsidRPr="00BE5108">
        <w:rPr>
          <w:rFonts w:eastAsiaTheme="minorEastAsia"/>
          <w:lang w:eastAsia="sv-SE"/>
        </w:rPr>
        <w:tab/>
        <w:t>List IAB-MT TTs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789" w:name="_Toc73963165"/>
      <w:bookmarkStart w:id="9790" w:name="_Toc75260343"/>
      <w:bookmarkStart w:id="9791" w:name="_Toc75275886"/>
      <w:bookmarkStart w:id="9792" w:name="_Toc75276396"/>
      <w:bookmarkStart w:id="9793" w:name="_Toc76541895"/>
      <w:bookmarkStart w:id="9794" w:name="_Toc82437666"/>
      <w:bookmarkStart w:id="9795" w:name="_Toc89945032"/>
      <w:bookmarkStart w:id="9796" w:name="_Toc98754050"/>
      <w:bookmarkStart w:id="9797" w:name="_Toc106181036"/>
      <w:bookmarkStart w:id="9798" w:name="_Toc114151081"/>
      <w:bookmarkStart w:id="9799" w:name="_Toc124151484"/>
      <w:bookmarkStart w:id="9800" w:name="_Toc124152004"/>
      <w:bookmarkStart w:id="9801" w:name="_Toc124152524"/>
      <w:bookmarkStart w:id="9802" w:name="_Toc130397056"/>
      <w:bookmarkStart w:id="9803" w:name="_Toc130397576"/>
      <w:bookmarkStart w:id="9804" w:name="_Toc137558681"/>
      <w:bookmarkStart w:id="9805" w:name="_Toc138862506"/>
      <w:bookmarkStart w:id="9806" w:name="_Toc145532563"/>
      <w:bookmarkStart w:id="9807" w:name="_Toc163218976"/>
      <w:bookmarkStart w:id="9808" w:name="_Toc176702348"/>
      <w:bookmarkStart w:id="9809" w:name="_Toc216436252"/>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08C18CF4" w14:textId="77777777" w:rsidR="008D3EE5" w:rsidRPr="00BE5108" w:rsidRDefault="008D3EE5" w:rsidP="00E55627">
      <w:pPr>
        <w:pStyle w:val="Heading1"/>
        <w:rPr>
          <w:rFonts w:eastAsiaTheme="minorEastAsia"/>
        </w:rPr>
      </w:pPr>
      <w:bookmarkStart w:id="9810" w:name="_Toc73963166"/>
      <w:bookmarkStart w:id="9811" w:name="_Toc75260344"/>
      <w:bookmarkStart w:id="9812" w:name="_Toc75275887"/>
      <w:bookmarkStart w:id="9813" w:name="_Toc75276397"/>
      <w:bookmarkStart w:id="9814" w:name="_Toc76541896"/>
      <w:bookmarkStart w:id="9815" w:name="_Toc82437667"/>
      <w:bookmarkStart w:id="9816" w:name="_Toc89945033"/>
      <w:bookmarkStart w:id="9817" w:name="_Toc98754051"/>
      <w:bookmarkStart w:id="9818" w:name="_Toc106181037"/>
      <w:bookmarkStart w:id="9819" w:name="_Toc114151082"/>
      <w:bookmarkStart w:id="9820" w:name="_Toc124151485"/>
      <w:bookmarkStart w:id="9821" w:name="_Toc124152005"/>
      <w:bookmarkStart w:id="9822" w:name="_Toc124152525"/>
      <w:bookmarkStart w:id="9823" w:name="_Toc130397057"/>
      <w:bookmarkStart w:id="9824" w:name="_Toc130397577"/>
      <w:bookmarkStart w:id="9825" w:name="_Toc137558682"/>
      <w:bookmarkStart w:id="9826" w:name="_Toc138862507"/>
      <w:bookmarkStart w:id="9827" w:name="_Toc145532564"/>
      <w:bookmarkStart w:id="9828" w:name="_Toc163218977"/>
      <w:bookmarkStart w:id="9829" w:name="_Toc176702349"/>
      <w:bookmarkStart w:id="9830" w:name="_Toc21643625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04493241" w14:textId="77777777" w:rsidR="008D3EE5" w:rsidRPr="00BE5108" w:rsidRDefault="008D3EE5" w:rsidP="00E55627">
      <w:pPr>
        <w:pStyle w:val="Heading2"/>
        <w:rPr>
          <w:rFonts w:eastAsiaTheme="minorEastAsia"/>
        </w:rPr>
      </w:pPr>
      <w:bookmarkStart w:id="9831" w:name="_Toc73963167"/>
      <w:bookmarkStart w:id="9832" w:name="_Toc75260345"/>
      <w:bookmarkStart w:id="9833" w:name="_Toc75275888"/>
      <w:bookmarkStart w:id="9834" w:name="_Toc75276398"/>
      <w:bookmarkStart w:id="9835" w:name="_Toc76541897"/>
      <w:bookmarkStart w:id="9836" w:name="_Toc82437668"/>
      <w:bookmarkStart w:id="9837" w:name="_Toc89945034"/>
      <w:bookmarkStart w:id="9838" w:name="_Toc98754052"/>
      <w:bookmarkStart w:id="9839" w:name="_Toc106181038"/>
      <w:bookmarkStart w:id="9840" w:name="_Toc114151083"/>
      <w:bookmarkStart w:id="9841" w:name="_Toc124151486"/>
      <w:bookmarkStart w:id="9842" w:name="_Toc124152006"/>
      <w:bookmarkStart w:id="9843" w:name="_Toc124152526"/>
      <w:bookmarkStart w:id="9844" w:name="_Toc130397058"/>
      <w:bookmarkStart w:id="9845" w:name="_Toc130397578"/>
      <w:bookmarkStart w:id="9846" w:name="_Toc137558683"/>
      <w:bookmarkStart w:id="9847" w:name="_Toc138862508"/>
      <w:bookmarkStart w:id="9848" w:name="_Toc145532565"/>
      <w:bookmarkStart w:id="9849" w:name="_Toc163218978"/>
      <w:bookmarkStart w:id="9850" w:name="_Toc176702350"/>
      <w:bookmarkStart w:id="9851" w:name="_Toc21643625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1.8pt;height:206.05pt" o:ole="">
            <v:imagedata r:id="rId71" o:title=""/>
          </v:shape>
          <o:OLEObject Type="Embed" ProgID="Word.Picture.8" ShapeID="_x0000_i1056" DrawAspect="Content" ObjectID="_1827048995"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1.8pt;height:206.05pt" o:ole="">
            <v:imagedata r:id="rId73" o:title=""/>
          </v:shape>
          <o:OLEObject Type="Embed" ProgID="Word.Picture.8" ShapeID="_x0000_i1057" DrawAspect="Content" ObjectID="_1827048996"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852" w:name="_Toc73963168"/>
      <w:bookmarkStart w:id="9853" w:name="_Toc75260346"/>
      <w:bookmarkStart w:id="9854" w:name="_Toc75275889"/>
      <w:bookmarkStart w:id="9855" w:name="_Toc75276399"/>
      <w:bookmarkStart w:id="9856" w:name="_Toc76541898"/>
      <w:bookmarkStart w:id="9857" w:name="_Toc82437669"/>
      <w:bookmarkStart w:id="9858" w:name="_Toc89945035"/>
      <w:bookmarkStart w:id="9859" w:name="_Toc98754053"/>
      <w:bookmarkStart w:id="9860" w:name="_Toc106181039"/>
      <w:bookmarkStart w:id="9861" w:name="_Toc114151084"/>
      <w:bookmarkStart w:id="9862" w:name="_Toc124151487"/>
      <w:bookmarkStart w:id="9863" w:name="_Toc124152007"/>
      <w:bookmarkStart w:id="9864" w:name="_Toc124152527"/>
      <w:bookmarkStart w:id="9865" w:name="_Toc130397059"/>
      <w:bookmarkStart w:id="9866" w:name="_Toc130397579"/>
      <w:bookmarkStart w:id="9867" w:name="_Toc137558684"/>
      <w:bookmarkStart w:id="9868" w:name="_Toc138862509"/>
      <w:bookmarkStart w:id="9869" w:name="_Toc145532566"/>
      <w:bookmarkStart w:id="9870" w:name="_Toc163218979"/>
      <w:bookmarkStart w:id="9871" w:name="_Toc176702351"/>
      <w:bookmarkStart w:id="9872" w:name="_Toc216436255"/>
      <w:r w:rsidRPr="00BE5108">
        <w:rPr>
          <w:rFonts w:eastAsiaTheme="minorEastAsia"/>
        </w:rPr>
        <w:t>D.1.2</w:t>
      </w:r>
      <w:r w:rsidRPr="00BE5108">
        <w:rPr>
          <w:rFonts w:eastAsiaTheme="minorEastAsia"/>
        </w:rPr>
        <w:tab/>
        <w:t>Transmitter intermodulation for IAB type 1-H</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2.9pt;height:196.15pt" o:ole="">
            <v:imagedata r:id="rId75" o:title=""/>
          </v:shape>
          <o:OLEObject Type="Embed" ProgID="Word.Picture.8" ShapeID="_x0000_i1058" DrawAspect="Content" ObjectID="_1827048997"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873" w:name="_MON_1720619228"/>
    <w:bookmarkEnd w:id="9873"/>
    <w:p w14:paraId="52AEF7AF" w14:textId="77777777" w:rsidR="00E71A1A" w:rsidRPr="00BE5108" w:rsidRDefault="00E71A1A" w:rsidP="00E71A1A">
      <w:pPr>
        <w:pStyle w:val="TH"/>
      </w:pPr>
      <w:r w:rsidRPr="00BE5108">
        <w:object w:dxaOrig="9835" w:dyaOrig="5242" w14:anchorId="3DB48DC1">
          <v:shape id="_x0000_i1059" type="#_x0000_t75" style="width:482.9pt;height:261.95pt" o:ole="">
            <v:imagedata r:id="rId77" o:title=""/>
          </v:shape>
          <o:OLEObject Type="Embed" ProgID="Word.Picture.8" ShapeID="_x0000_i1059" DrawAspect="Content" ObjectID="_1827048998"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874" w:name="_Toc73963169"/>
      <w:bookmarkStart w:id="9875" w:name="_Toc75260347"/>
      <w:bookmarkStart w:id="9876" w:name="_Toc75275890"/>
      <w:bookmarkStart w:id="9877" w:name="_Toc75276400"/>
      <w:bookmarkStart w:id="9878" w:name="_Toc76541899"/>
      <w:bookmarkStart w:id="9879" w:name="_Toc82437670"/>
      <w:bookmarkStart w:id="9880" w:name="_Toc89945036"/>
      <w:bookmarkStart w:id="9881" w:name="_Toc98754054"/>
      <w:bookmarkStart w:id="9882" w:name="_Toc106181040"/>
      <w:bookmarkStart w:id="9883" w:name="_Toc114151085"/>
      <w:bookmarkStart w:id="9884" w:name="_Toc124151488"/>
      <w:bookmarkStart w:id="9885" w:name="_Toc124152008"/>
      <w:bookmarkStart w:id="9886" w:name="_Toc124152528"/>
      <w:bookmarkStart w:id="9887" w:name="_Toc130397060"/>
      <w:bookmarkStart w:id="9888" w:name="_Toc130397580"/>
      <w:bookmarkStart w:id="9889" w:name="_Toc137558685"/>
      <w:bookmarkStart w:id="9890" w:name="_Toc138862510"/>
      <w:bookmarkStart w:id="9891" w:name="_Toc145532567"/>
      <w:bookmarkStart w:id="9892" w:name="_Toc163218980"/>
      <w:bookmarkStart w:id="9893" w:name="_Toc176702352"/>
      <w:bookmarkStart w:id="9894" w:name="_Toc216436256"/>
      <w:r w:rsidRPr="00BE5108">
        <w:rPr>
          <w:rFonts w:eastAsiaTheme="minorEastAsia"/>
        </w:rPr>
        <w:t>D.1.3</w:t>
      </w:r>
      <w:r w:rsidRPr="00BE5108">
        <w:rPr>
          <w:rFonts w:eastAsiaTheme="minorEastAsia"/>
        </w:rPr>
        <w:tab/>
        <w:t>Transmitter spurious emissions for IAB type 1-H</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1.8pt;height:206.05pt" o:ole="">
            <v:imagedata r:id="rId79" o:title=""/>
          </v:shape>
          <o:OLEObject Type="Embed" ProgID="Word.Picture.8" ShapeID="_x0000_i1060" DrawAspect="Content" ObjectID="_1827048999"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1.8pt;height:206.05pt" o:ole="">
            <v:imagedata r:id="rId81" o:title=""/>
          </v:shape>
          <o:OLEObject Type="Embed" ProgID="Word.Picture.8" ShapeID="_x0000_i1061" DrawAspect="Content" ObjectID="_1827049000"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895" w:name="_Toc73963170"/>
      <w:bookmarkStart w:id="9896" w:name="_Toc75260348"/>
      <w:bookmarkStart w:id="9897" w:name="_Toc75275891"/>
      <w:bookmarkStart w:id="9898" w:name="_Toc75276401"/>
      <w:bookmarkStart w:id="9899" w:name="_Toc76541900"/>
      <w:bookmarkStart w:id="9900" w:name="_Toc82437671"/>
      <w:bookmarkStart w:id="9901" w:name="_Toc89945037"/>
      <w:bookmarkStart w:id="9902" w:name="_Toc98754055"/>
      <w:bookmarkStart w:id="9903" w:name="_Toc106181041"/>
      <w:bookmarkStart w:id="9904" w:name="_Toc114151086"/>
      <w:bookmarkStart w:id="9905" w:name="_Toc124151489"/>
      <w:bookmarkStart w:id="9906" w:name="_Toc124152009"/>
      <w:bookmarkStart w:id="9907" w:name="_Toc124152529"/>
      <w:bookmarkStart w:id="9908" w:name="_Toc130397061"/>
      <w:bookmarkStart w:id="9909" w:name="_Toc130397581"/>
      <w:bookmarkStart w:id="9910" w:name="_Toc137558686"/>
      <w:bookmarkStart w:id="9911" w:name="_Toc138862511"/>
      <w:bookmarkStart w:id="9912" w:name="_Toc145532568"/>
      <w:bookmarkStart w:id="9913" w:name="_Toc163218981"/>
      <w:bookmarkStart w:id="9914" w:name="_Toc176702353"/>
      <w:bookmarkStart w:id="9915" w:name="_Toc216436257"/>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1.8pt;height:206.05pt" o:ole="">
            <v:imagedata r:id="rId83" o:title=""/>
          </v:shape>
          <o:OLEObject Type="Embed" ProgID="Word.Picture.8" ShapeID="_x0000_i1062" DrawAspect="Content" ObjectID="_1827049001"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916" w:name="_Toc73963171"/>
      <w:bookmarkStart w:id="9917" w:name="_Toc75260349"/>
      <w:bookmarkStart w:id="9918" w:name="_Toc75275892"/>
      <w:bookmarkStart w:id="9919" w:name="_Toc75276402"/>
      <w:bookmarkStart w:id="9920" w:name="_Toc76541901"/>
      <w:bookmarkStart w:id="9921" w:name="_Toc82437672"/>
      <w:bookmarkStart w:id="9922" w:name="_Toc89945038"/>
      <w:bookmarkStart w:id="9923" w:name="_Toc98754056"/>
      <w:bookmarkStart w:id="9924" w:name="_Toc106181042"/>
      <w:bookmarkStart w:id="9925" w:name="_Toc114151087"/>
      <w:bookmarkStart w:id="9926" w:name="_Toc124151490"/>
      <w:bookmarkStart w:id="9927" w:name="_Toc124152010"/>
      <w:bookmarkStart w:id="9928" w:name="_Toc124152530"/>
      <w:bookmarkStart w:id="9929" w:name="_Toc130397062"/>
      <w:bookmarkStart w:id="9930" w:name="_Toc130397582"/>
      <w:bookmarkStart w:id="9931" w:name="_Toc137558687"/>
      <w:bookmarkStart w:id="9932" w:name="_Toc138862512"/>
      <w:bookmarkStart w:id="9933" w:name="_Toc145532569"/>
      <w:bookmarkStart w:id="9934" w:name="_Toc163218982"/>
      <w:bookmarkStart w:id="9935" w:name="_Toc176702354"/>
      <w:bookmarkStart w:id="9936" w:name="_Toc216436258"/>
      <w:r w:rsidRPr="00BE5108">
        <w:rPr>
          <w:rFonts w:eastAsiaTheme="minorEastAsia"/>
        </w:rPr>
        <w:lastRenderedPageBreak/>
        <w:t>D.2</w:t>
      </w:r>
      <w:r w:rsidRPr="00BE5108">
        <w:rPr>
          <w:rFonts w:eastAsiaTheme="minorEastAsia"/>
        </w:rPr>
        <w:tab/>
        <w:t>IAB type 1-H receiver</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E5813ED" w14:textId="77777777" w:rsidR="008D3EE5" w:rsidRPr="00BE5108" w:rsidRDefault="008D3EE5" w:rsidP="00E55627">
      <w:pPr>
        <w:pStyle w:val="Heading2"/>
        <w:rPr>
          <w:rFonts w:eastAsiaTheme="minorEastAsia"/>
        </w:rPr>
      </w:pPr>
      <w:bookmarkStart w:id="9937" w:name="_Toc73963172"/>
      <w:bookmarkStart w:id="9938" w:name="_Toc75260350"/>
      <w:bookmarkStart w:id="9939" w:name="_Toc75275893"/>
      <w:bookmarkStart w:id="9940" w:name="_Toc75276403"/>
      <w:bookmarkStart w:id="9941" w:name="_Toc76541902"/>
      <w:bookmarkStart w:id="9942" w:name="_Toc82437673"/>
      <w:bookmarkStart w:id="9943" w:name="_Toc89945039"/>
      <w:bookmarkStart w:id="9944" w:name="_Toc98754057"/>
      <w:bookmarkStart w:id="9945" w:name="_Toc106181043"/>
      <w:bookmarkStart w:id="9946" w:name="_Toc114151088"/>
      <w:bookmarkStart w:id="9947" w:name="_Toc124151491"/>
      <w:bookmarkStart w:id="9948" w:name="_Toc124152011"/>
      <w:bookmarkStart w:id="9949" w:name="_Toc124152531"/>
      <w:bookmarkStart w:id="9950" w:name="_Toc130397063"/>
      <w:bookmarkStart w:id="9951" w:name="_Toc130397583"/>
      <w:bookmarkStart w:id="9952" w:name="_Toc137558688"/>
      <w:bookmarkStart w:id="9953" w:name="_Toc138862513"/>
      <w:bookmarkStart w:id="9954" w:name="_Toc145532570"/>
      <w:bookmarkStart w:id="9955" w:name="_Toc163218983"/>
      <w:bookmarkStart w:id="9956" w:name="_Toc176702355"/>
      <w:bookmarkStart w:id="9957" w:name="_Toc216436259"/>
      <w:r w:rsidRPr="00BE5108">
        <w:rPr>
          <w:rFonts w:eastAsiaTheme="minorEastAsia"/>
        </w:rPr>
        <w:t>D.2.1</w:t>
      </w:r>
      <w:r w:rsidRPr="00BE5108">
        <w:rPr>
          <w:rFonts w:eastAsiaTheme="minorEastAsia"/>
        </w:rPr>
        <w:tab/>
        <w:t>Reference sensitivity level for IAB type 1-H</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1.8pt;height:206.05pt" o:ole="">
            <v:imagedata r:id="rId85" o:title=""/>
          </v:shape>
          <o:OLEObject Type="Embed" ProgID="Word.Picture.8" ShapeID="_x0000_i1063" DrawAspect="Content" ObjectID="_1827049002"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958" w:name="_Toc73963173"/>
      <w:bookmarkStart w:id="9959" w:name="_Toc75260351"/>
      <w:bookmarkStart w:id="9960" w:name="_Toc75275894"/>
      <w:bookmarkStart w:id="9961" w:name="_Toc75276404"/>
      <w:bookmarkStart w:id="9962" w:name="_Toc76541903"/>
      <w:bookmarkStart w:id="9963" w:name="_Toc82437674"/>
      <w:bookmarkStart w:id="9964" w:name="_Toc89945040"/>
      <w:bookmarkStart w:id="9965" w:name="_Toc98754058"/>
      <w:bookmarkStart w:id="9966" w:name="_Toc106181044"/>
      <w:bookmarkStart w:id="9967" w:name="_Toc114151089"/>
      <w:bookmarkStart w:id="9968" w:name="_Toc124151492"/>
      <w:bookmarkStart w:id="9969" w:name="_Toc124152012"/>
      <w:bookmarkStart w:id="9970" w:name="_Toc124152532"/>
      <w:bookmarkStart w:id="9971" w:name="_Toc130397064"/>
      <w:bookmarkStart w:id="9972" w:name="_Toc130397584"/>
      <w:bookmarkStart w:id="9973" w:name="_Toc137558689"/>
      <w:bookmarkStart w:id="9974" w:name="_Toc138862514"/>
      <w:bookmarkStart w:id="9975" w:name="_Toc145532571"/>
      <w:bookmarkStart w:id="9976" w:name="_Toc163218984"/>
      <w:bookmarkStart w:id="9977" w:name="_Toc176702356"/>
      <w:bookmarkStart w:id="9978" w:name="_Toc216436260"/>
      <w:r w:rsidRPr="00BE5108">
        <w:rPr>
          <w:rFonts w:eastAsiaTheme="minorEastAsia"/>
        </w:rPr>
        <w:t>D.2.2</w:t>
      </w:r>
      <w:r w:rsidRPr="00BE5108">
        <w:rPr>
          <w:rFonts w:eastAsiaTheme="minorEastAsia"/>
        </w:rPr>
        <w:tab/>
        <w:t>Receiver dynamic range for IAB type 1-H</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1.8pt;height:206.05pt" o:ole="">
            <v:imagedata r:id="rId87" o:title=""/>
          </v:shape>
          <o:OLEObject Type="Embed" ProgID="Word.Picture.8" ShapeID="_x0000_i1064" DrawAspect="Content" ObjectID="_1827049003"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979" w:name="_Toc73963174"/>
      <w:bookmarkStart w:id="9980" w:name="_Toc75260352"/>
      <w:bookmarkStart w:id="9981" w:name="_Toc75275895"/>
      <w:bookmarkStart w:id="9982" w:name="_Toc75276405"/>
      <w:bookmarkStart w:id="9983" w:name="_Toc76541904"/>
      <w:bookmarkStart w:id="9984" w:name="_Toc82437675"/>
      <w:bookmarkStart w:id="9985" w:name="_Toc89945041"/>
      <w:bookmarkStart w:id="9986" w:name="_Toc98754059"/>
      <w:bookmarkStart w:id="9987" w:name="_Toc106181045"/>
      <w:bookmarkStart w:id="9988" w:name="_Toc114151090"/>
      <w:bookmarkStart w:id="9989" w:name="_Toc124151493"/>
      <w:bookmarkStart w:id="9990" w:name="_Toc124152013"/>
      <w:bookmarkStart w:id="9991" w:name="_Toc124152533"/>
      <w:bookmarkStart w:id="9992" w:name="_Toc130397065"/>
      <w:bookmarkStart w:id="9993" w:name="_Toc130397585"/>
      <w:bookmarkStart w:id="9994" w:name="_Toc137558690"/>
      <w:bookmarkStart w:id="9995" w:name="_Toc138862515"/>
      <w:bookmarkStart w:id="9996" w:name="_Toc145532572"/>
      <w:bookmarkStart w:id="9997" w:name="_Toc163218985"/>
      <w:bookmarkStart w:id="9998" w:name="_Toc176702357"/>
      <w:bookmarkStart w:id="9999" w:name="_Toc216436261"/>
      <w:r w:rsidRPr="00BE5108">
        <w:rPr>
          <w:rFonts w:eastAsiaTheme="minorEastAsia"/>
        </w:rPr>
        <w:lastRenderedPageBreak/>
        <w:t>D.2.3</w:t>
      </w:r>
      <w:r w:rsidRPr="00BE5108">
        <w:rPr>
          <w:rFonts w:eastAsiaTheme="minorEastAsia"/>
        </w:rPr>
        <w:tab/>
        <w:t>Receiver adjacent channel selectivity and narrowband blocking for IAB type 1-H</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1.8pt;height:206.05pt" o:ole="">
            <v:imagedata r:id="rId89" o:title=""/>
          </v:shape>
          <o:OLEObject Type="Embed" ProgID="Word.Picture.8" ShapeID="_x0000_i1065" DrawAspect="Content" ObjectID="_1827049004"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1.8pt;height:206.05pt" o:ole="">
            <v:imagedata r:id="rId91" o:title=""/>
          </v:shape>
          <o:OLEObject Type="Embed" ProgID="Word.Picture.8" ShapeID="_x0000_i1066" DrawAspect="Content" ObjectID="_1827049005"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10000" w:name="_Toc73963175"/>
      <w:bookmarkStart w:id="10001" w:name="_Toc75260353"/>
      <w:bookmarkStart w:id="10002" w:name="_Toc75275896"/>
      <w:bookmarkStart w:id="10003" w:name="_Toc75276406"/>
      <w:bookmarkStart w:id="10004" w:name="_Toc76541905"/>
      <w:bookmarkStart w:id="10005" w:name="_Toc82437676"/>
      <w:bookmarkStart w:id="10006" w:name="_Toc89945042"/>
      <w:bookmarkStart w:id="10007" w:name="_Toc98754060"/>
      <w:bookmarkStart w:id="10008" w:name="_Toc106181046"/>
      <w:bookmarkStart w:id="10009" w:name="_Toc114151091"/>
      <w:bookmarkStart w:id="10010" w:name="_Toc124151494"/>
      <w:bookmarkStart w:id="10011" w:name="_Toc124152014"/>
      <w:bookmarkStart w:id="10012" w:name="_Toc124152534"/>
      <w:bookmarkStart w:id="10013" w:name="_Toc130397066"/>
      <w:bookmarkStart w:id="10014" w:name="_Toc130397586"/>
      <w:bookmarkStart w:id="10015" w:name="_Toc137558691"/>
      <w:bookmarkStart w:id="10016" w:name="_Toc138862516"/>
      <w:bookmarkStart w:id="10017" w:name="_Toc145532573"/>
      <w:bookmarkStart w:id="10018" w:name="_Toc163218986"/>
      <w:bookmarkStart w:id="10019" w:name="_Toc176702358"/>
      <w:bookmarkStart w:id="10020" w:name="_Toc216436262"/>
      <w:r w:rsidRPr="00BE5108">
        <w:rPr>
          <w:rFonts w:eastAsiaTheme="minorEastAsia"/>
        </w:rPr>
        <w:t>D.2.4</w:t>
      </w:r>
      <w:r w:rsidRPr="00BE5108">
        <w:rPr>
          <w:rFonts w:eastAsiaTheme="minorEastAsia"/>
        </w:rPr>
        <w:tab/>
        <w:t>Receiver spurious emissions</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1.8pt;height:206.05pt" o:ole="">
            <v:imagedata r:id="rId93" o:title=""/>
          </v:shape>
          <o:OLEObject Type="Embed" ProgID="Word.Picture.8" ShapeID="_x0000_i1067" DrawAspect="Content" ObjectID="_1827049006"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1.8pt;height:206.05pt" o:ole="">
            <v:imagedata r:id="rId95" o:title=""/>
          </v:shape>
          <o:OLEObject Type="Embed" ProgID="Word.Picture.8" ShapeID="_x0000_i1068" DrawAspect="Content" ObjectID="_1827049007"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021" w:name="_Toc73963176"/>
      <w:bookmarkStart w:id="10022" w:name="_Toc75260354"/>
      <w:bookmarkStart w:id="10023" w:name="_Toc75275897"/>
      <w:bookmarkStart w:id="10024" w:name="_Toc75276407"/>
      <w:bookmarkStart w:id="10025" w:name="_Toc76541906"/>
      <w:bookmarkStart w:id="10026" w:name="_Toc82437677"/>
      <w:bookmarkStart w:id="10027" w:name="_Toc89945043"/>
      <w:bookmarkStart w:id="10028" w:name="_Toc98754061"/>
      <w:bookmarkStart w:id="10029" w:name="_Toc106181047"/>
      <w:bookmarkStart w:id="10030" w:name="_Toc114151092"/>
      <w:bookmarkStart w:id="10031" w:name="_Toc124151495"/>
      <w:bookmarkStart w:id="10032" w:name="_Toc124152015"/>
      <w:bookmarkStart w:id="10033" w:name="_Toc124152535"/>
      <w:bookmarkStart w:id="10034" w:name="_Toc130397067"/>
      <w:bookmarkStart w:id="10035" w:name="_Toc130397587"/>
      <w:bookmarkStart w:id="10036" w:name="_Toc137558692"/>
      <w:bookmarkStart w:id="10037" w:name="_Toc138862517"/>
      <w:bookmarkStart w:id="10038" w:name="_Toc145532574"/>
      <w:bookmarkStart w:id="10039" w:name="_Toc163218987"/>
      <w:bookmarkStart w:id="10040" w:name="_Toc176702359"/>
      <w:bookmarkStart w:id="10041" w:name="_Toc216436263"/>
      <w:r w:rsidRPr="00BE5108">
        <w:rPr>
          <w:rFonts w:eastAsiaTheme="minorEastAsia"/>
        </w:rPr>
        <w:lastRenderedPageBreak/>
        <w:t>D.2.5</w:t>
      </w:r>
      <w:r w:rsidRPr="00BE5108">
        <w:rPr>
          <w:rFonts w:eastAsiaTheme="minorEastAsia"/>
        </w:rPr>
        <w:tab/>
        <w:t>Receiver In-channel selectivity for IAB type 1-H</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1.8pt;height:206.05pt" o:ole="">
            <v:imagedata r:id="rId97" o:title=""/>
          </v:shape>
          <o:OLEObject Type="Embed" ProgID="Word.Picture.8" ShapeID="_x0000_i1069" DrawAspect="Content" ObjectID="_1827049008"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042" w:name="_Toc73963177"/>
      <w:bookmarkStart w:id="10043" w:name="_Toc75260355"/>
      <w:bookmarkStart w:id="10044" w:name="_Toc75275898"/>
      <w:bookmarkStart w:id="10045" w:name="_Toc75276408"/>
      <w:bookmarkStart w:id="10046" w:name="_Toc76541907"/>
      <w:bookmarkStart w:id="10047" w:name="_Toc82437678"/>
      <w:bookmarkStart w:id="10048" w:name="_Toc89945044"/>
      <w:bookmarkStart w:id="10049" w:name="_Toc98754062"/>
      <w:bookmarkStart w:id="10050" w:name="_Toc106181048"/>
      <w:bookmarkStart w:id="10051" w:name="_Toc114151093"/>
      <w:bookmarkStart w:id="10052" w:name="_Toc124151496"/>
      <w:bookmarkStart w:id="10053" w:name="_Toc124152016"/>
      <w:bookmarkStart w:id="10054" w:name="_Toc124152536"/>
      <w:bookmarkStart w:id="10055" w:name="_Toc130397068"/>
      <w:bookmarkStart w:id="10056" w:name="_Toc130397588"/>
      <w:bookmarkStart w:id="10057" w:name="_Toc137558693"/>
      <w:bookmarkStart w:id="10058" w:name="_Toc138862518"/>
      <w:bookmarkStart w:id="10059" w:name="_Toc145532575"/>
      <w:bookmarkStart w:id="10060" w:name="_Toc163218988"/>
      <w:bookmarkStart w:id="10061" w:name="_Toc176702360"/>
      <w:bookmarkStart w:id="10062" w:name="_Toc216436264"/>
      <w:r w:rsidRPr="00BE5108">
        <w:rPr>
          <w:rFonts w:eastAsiaTheme="minorEastAsia"/>
        </w:rPr>
        <w:t>D.2.6</w:t>
      </w:r>
      <w:r w:rsidRPr="00BE5108">
        <w:rPr>
          <w:rFonts w:eastAsiaTheme="minorEastAsia"/>
        </w:rPr>
        <w:tab/>
        <w:t>Receiver intermodulation for IAB type 1-H</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95pt;height:201.1pt" o:ole="">
            <v:imagedata r:id="rId99" o:title=""/>
          </v:shape>
          <o:OLEObject Type="Embed" ProgID="Word.Picture.8" ShapeID="_x0000_i1070" DrawAspect="Content" ObjectID="_1827049009"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063" w:name="_MON_1720598423"/>
    <w:bookmarkEnd w:id="10063"/>
    <w:p w14:paraId="484842D0" w14:textId="77777777" w:rsidR="00AE7A58" w:rsidRPr="00BE5108" w:rsidRDefault="00AE7A58" w:rsidP="00AE7A58">
      <w:pPr>
        <w:pStyle w:val="TH"/>
      </w:pPr>
      <w:r w:rsidRPr="00BE5108">
        <w:object w:dxaOrig="10175" w:dyaOrig="5100" w14:anchorId="3A2F6BD3">
          <v:shape id="_x0000_i1071" type="#_x0000_t75" style="width:477.95pt;height:247.05pt" o:ole="">
            <v:imagedata r:id="rId101" o:title=""/>
          </v:shape>
          <o:OLEObject Type="Embed" ProgID="Word.Picture.8" ShapeID="_x0000_i1071" DrawAspect="Content" ObjectID="_1827049010"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064" w:name="_Toc73963178"/>
      <w:bookmarkStart w:id="10065" w:name="_Toc75260356"/>
      <w:bookmarkStart w:id="10066" w:name="_Toc75275899"/>
      <w:bookmarkStart w:id="10067" w:name="_Toc75276409"/>
      <w:bookmarkStart w:id="10068" w:name="_Toc76541908"/>
      <w:bookmarkStart w:id="10069" w:name="_Toc82437679"/>
      <w:bookmarkStart w:id="10070" w:name="_Toc89945045"/>
      <w:bookmarkStart w:id="10071" w:name="_Toc98754063"/>
      <w:bookmarkStart w:id="10072" w:name="_Toc106181049"/>
      <w:bookmarkStart w:id="10073" w:name="_Toc114151094"/>
      <w:bookmarkStart w:id="10074" w:name="_Toc124151497"/>
      <w:bookmarkStart w:id="10075" w:name="_Toc124152017"/>
      <w:bookmarkStart w:id="10076" w:name="_Toc124152537"/>
      <w:bookmarkStart w:id="10077" w:name="_Toc130397069"/>
      <w:bookmarkStart w:id="10078" w:name="_Toc130397589"/>
      <w:bookmarkStart w:id="10079" w:name="_Toc137558694"/>
      <w:bookmarkStart w:id="10080" w:name="_Toc138862519"/>
      <w:bookmarkStart w:id="10081" w:name="_Toc145532576"/>
      <w:bookmarkStart w:id="10082" w:name="_Toc163218989"/>
      <w:bookmarkStart w:id="10083" w:name="_Toc176702361"/>
      <w:bookmarkStart w:id="10084" w:name="_Toc216436265"/>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29A6621C" w14:textId="77777777" w:rsidR="002263FD" w:rsidRPr="00BE5108" w:rsidRDefault="002263FD" w:rsidP="002263FD">
      <w:pPr>
        <w:pStyle w:val="Heading3"/>
        <w:rPr>
          <w:rFonts w:eastAsiaTheme="minorEastAsia"/>
          <w:lang w:eastAsia="zh-CN"/>
        </w:rPr>
      </w:pPr>
      <w:bookmarkStart w:id="10085" w:name="_Toc73963179"/>
      <w:bookmarkStart w:id="10086" w:name="_Toc75260357"/>
      <w:bookmarkStart w:id="10087" w:name="_Toc75275900"/>
      <w:bookmarkStart w:id="10088" w:name="_Toc75276410"/>
      <w:bookmarkStart w:id="10089" w:name="_Toc76541909"/>
      <w:bookmarkStart w:id="10090" w:name="_Toc82437680"/>
      <w:bookmarkStart w:id="10091" w:name="_Toc89945046"/>
      <w:bookmarkStart w:id="10092" w:name="_Toc98754064"/>
      <w:bookmarkStart w:id="10093" w:name="_Toc106181050"/>
      <w:bookmarkStart w:id="10094" w:name="_Toc114151095"/>
      <w:bookmarkStart w:id="10095" w:name="_Toc124151498"/>
      <w:bookmarkStart w:id="10096" w:name="_Toc124152018"/>
      <w:bookmarkStart w:id="10097" w:name="_Toc124152538"/>
      <w:bookmarkStart w:id="10098" w:name="_Toc130397070"/>
      <w:bookmarkStart w:id="10099" w:name="_Toc130397590"/>
      <w:bookmarkStart w:id="10100" w:name="_Toc137558695"/>
      <w:bookmarkStart w:id="10101" w:name="_Toc138862520"/>
      <w:bookmarkStart w:id="10102" w:name="_Toc145532577"/>
      <w:bookmarkStart w:id="10103" w:name="_Toc163218990"/>
      <w:bookmarkStart w:id="10104" w:name="_Toc176702362"/>
      <w:bookmarkStart w:id="10105" w:name="_Toc21643626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1.8pt;height:206.05pt" o:ole="">
            <v:imagedata r:id="rId103" o:title=""/>
          </v:shape>
          <o:OLEObject Type="Embed" ProgID="Word.Picture.8" ShapeID="_x0000_i1072" DrawAspect="Content" ObjectID="_1827049011"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106" w:name="_Toc73963180"/>
      <w:bookmarkStart w:id="10107" w:name="_Toc75260358"/>
      <w:bookmarkStart w:id="10108" w:name="_Toc75275901"/>
      <w:bookmarkStart w:id="10109" w:name="_Toc75276411"/>
      <w:bookmarkStart w:id="10110" w:name="_Toc76541910"/>
      <w:bookmarkStart w:id="10111" w:name="_Toc82437681"/>
      <w:bookmarkStart w:id="10112" w:name="_Toc89945047"/>
      <w:bookmarkStart w:id="10113" w:name="_Toc98754065"/>
      <w:bookmarkStart w:id="10114" w:name="_Toc106181051"/>
      <w:bookmarkStart w:id="10115" w:name="_Toc114151096"/>
      <w:bookmarkStart w:id="10116" w:name="_Toc124151499"/>
      <w:bookmarkStart w:id="10117" w:name="_Toc124152019"/>
      <w:bookmarkStart w:id="10118" w:name="_Toc124152539"/>
      <w:bookmarkStart w:id="10119" w:name="_Toc130397071"/>
      <w:bookmarkStart w:id="10120" w:name="_Toc130397591"/>
      <w:bookmarkStart w:id="10121" w:name="_Toc137558696"/>
      <w:bookmarkStart w:id="10122" w:name="_Toc138862521"/>
      <w:bookmarkStart w:id="10123" w:name="_Toc145532578"/>
      <w:bookmarkStart w:id="10124" w:name="_Toc163218991"/>
      <w:bookmarkStart w:id="10125" w:name="_Toc176702363"/>
      <w:bookmarkStart w:id="10126" w:name="_Toc21643626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127" w:name="_Hlk82436567"/>
      <w:r w:rsidRPr="00BE5108">
        <w:rPr>
          <w:rFonts w:eastAsiaTheme="minorEastAsia"/>
        </w:rPr>
        <w:tab/>
      </w:r>
      <w:bookmarkEnd w:id="1012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128" w:name="_Toc73963181"/>
      <w:bookmarkStart w:id="10129" w:name="_Toc75260359"/>
      <w:bookmarkStart w:id="10130" w:name="_Toc75275902"/>
      <w:bookmarkStart w:id="10131" w:name="_Toc75276412"/>
      <w:bookmarkStart w:id="10132" w:name="_Toc76541911"/>
      <w:bookmarkStart w:id="10133" w:name="_Toc82437682"/>
      <w:bookmarkStart w:id="10134" w:name="_Toc89945048"/>
      <w:bookmarkStart w:id="10135" w:name="_Toc98754066"/>
      <w:bookmarkStart w:id="10136" w:name="_Toc106181052"/>
      <w:bookmarkStart w:id="10137" w:name="_Toc114151097"/>
      <w:bookmarkStart w:id="10138" w:name="_Toc124151500"/>
      <w:bookmarkStart w:id="10139" w:name="_Toc124152020"/>
      <w:bookmarkStart w:id="10140" w:name="_Toc124152540"/>
      <w:bookmarkStart w:id="10141" w:name="_Toc130397072"/>
      <w:bookmarkStart w:id="10142" w:name="_Toc130397592"/>
      <w:bookmarkStart w:id="10143" w:name="_Toc137558697"/>
      <w:bookmarkStart w:id="10144" w:name="_Toc138862522"/>
      <w:bookmarkStart w:id="10145" w:name="_Toc145532579"/>
      <w:bookmarkStart w:id="10146" w:name="_Toc163218992"/>
      <w:bookmarkStart w:id="10147" w:name="_Toc176702364"/>
      <w:bookmarkStart w:id="10148" w:name="_Toc216436268"/>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149"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150" w:name="_Toc75260360"/>
      <w:bookmarkStart w:id="10151" w:name="_Toc75275903"/>
      <w:bookmarkStart w:id="10152" w:name="_Toc75276413"/>
      <w:bookmarkStart w:id="10153" w:name="_Toc76541912"/>
      <w:bookmarkStart w:id="10154" w:name="_Toc82437683"/>
      <w:bookmarkStart w:id="10155" w:name="_Toc89945049"/>
      <w:bookmarkStart w:id="10156" w:name="_Toc98754067"/>
      <w:bookmarkStart w:id="10157" w:name="_Toc106181053"/>
      <w:bookmarkStart w:id="10158" w:name="_Toc114151098"/>
      <w:bookmarkStart w:id="10159" w:name="_Toc124151501"/>
      <w:bookmarkStart w:id="10160" w:name="_Toc124152021"/>
      <w:bookmarkStart w:id="10161" w:name="_Toc124152541"/>
      <w:bookmarkStart w:id="10162" w:name="_Toc130397073"/>
      <w:bookmarkStart w:id="10163" w:name="_Toc130397593"/>
      <w:bookmarkStart w:id="10164" w:name="_Toc137558698"/>
      <w:bookmarkStart w:id="10165" w:name="_Toc138862523"/>
      <w:bookmarkStart w:id="10166" w:name="_Toc145532580"/>
      <w:bookmarkStart w:id="10167" w:name="_Toc163218993"/>
      <w:bookmarkStart w:id="10168" w:name="_Toc176702365"/>
      <w:bookmarkStart w:id="10169" w:name="_Toc216436269"/>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C2EDC1A" w14:textId="42274E08" w:rsidR="008D3EE5" w:rsidRPr="00BE5108" w:rsidRDefault="008D3EE5" w:rsidP="00E55627">
      <w:pPr>
        <w:pStyle w:val="Heading1"/>
        <w:rPr>
          <w:rFonts w:eastAsiaTheme="minorEastAsia"/>
          <w:lang w:eastAsia="en-GB"/>
        </w:rPr>
      </w:pPr>
      <w:bookmarkStart w:id="10170" w:name="_Toc73963183"/>
      <w:bookmarkStart w:id="10171" w:name="_Toc75260361"/>
      <w:bookmarkStart w:id="10172" w:name="_Toc75275904"/>
      <w:bookmarkStart w:id="10173" w:name="_Toc75276414"/>
      <w:bookmarkStart w:id="10174" w:name="_Toc76541913"/>
      <w:bookmarkStart w:id="10175" w:name="_Toc82437684"/>
      <w:bookmarkStart w:id="10176" w:name="_Toc89945050"/>
      <w:bookmarkStart w:id="10177" w:name="_Toc98754068"/>
      <w:bookmarkStart w:id="10178" w:name="_Toc106181054"/>
      <w:bookmarkStart w:id="10179" w:name="_Toc114151099"/>
      <w:bookmarkStart w:id="10180" w:name="_Toc124151502"/>
      <w:bookmarkStart w:id="10181" w:name="_Toc124152022"/>
      <w:bookmarkStart w:id="10182" w:name="_Toc124152542"/>
      <w:bookmarkStart w:id="10183" w:name="_Toc130397074"/>
      <w:bookmarkStart w:id="10184" w:name="_Toc130397594"/>
      <w:bookmarkStart w:id="10185" w:name="_Toc137558699"/>
      <w:bookmarkStart w:id="10186" w:name="_Toc138862524"/>
      <w:bookmarkStart w:id="10187" w:name="_Toc145532581"/>
      <w:bookmarkStart w:id="10188" w:name="_Toc163218994"/>
      <w:bookmarkStart w:id="10189" w:name="_Toc176702366"/>
      <w:bookmarkStart w:id="10190" w:name="_Toc216436270"/>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191" w:name="_Toc73963184"/>
      <w:bookmarkStart w:id="10192" w:name="_Toc75260362"/>
      <w:bookmarkStart w:id="10193" w:name="_Toc75275905"/>
      <w:bookmarkStart w:id="10194" w:name="_Toc75276415"/>
      <w:bookmarkStart w:id="10195" w:name="_Toc76541914"/>
      <w:bookmarkStart w:id="10196" w:name="_Toc82437685"/>
      <w:bookmarkStart w:id="10197" w:name="_Toc89945051"/>
      <w:bookmarkStart w:id="10198" w:name="_Toc98754069"/>
      <w:bookmarkStart w:id="10199" w:name="_Toc106181055"/>
      <w:bookmarkStart w:id="10200" w:name="_Toc114151100"/>
      <w:bookmarkStart w:id="10201" w:name="_Toc124151503"/>
      <w:bookmarkStart w:id="10202" w:name="_Toc124152023"/>
      <w:bookmarkStart w:id="10203" w:name="_Toc124152543"/>
      <w:bookmarkStart w:id="10204" w:name="_Toc130397075"/>
      <w:bookmarkStart w:id="10205" w:name="_Toc130397595"/>
      <w:bookmarkStart w:id="10206" w:name="_Toc137558700"/>
      <w:bookmarkStart w:id="10207" w:name="_Toc138862525"/>
      <w:bookmarkStart w:id="10208" w:name="_Toc145532582"/>
      <w:bookmarkStart w:id="10209" w:name="_Toc163218995"/>
      <w:bookmarkStart w:id="10210" w:name="_Toc176702367"/>
      <w:bookmarkStart w:id="10211" w:name="_Toc216436271"/>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21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213" w:name="_Toc75260363"/>
      <w:bookmarkStart w:id="10214" w:name="_Toc75275906"/>
      <w:bookmarkStart w:id="10215" w:name="_Toc75276416"/>
      <w:bookmarkStart w:id="10216" w:name="_Toc76541915"/>
      <w:bookmarkStart w:id="10217" w:name="_Toc82437686"/>
      <w:bookmarkStart w:id="10218" w:name="_Toc89945052"/>
      <w:bookmarkStart w:id="10219" w:name="_Toc98754070"/>
      <w:bookmarkStart w:id="10220" w:name="_Toc106181056"/>
      <w:bookmarkStart w:id="10221" w:name="_Toc114151101"/>
      <w:bookmarkStart w:id="10222" w:name="_Toc124151504"/>
      <w:bookmarkStart w:id="10223" w:name="_Toc124152024"/>
      <w:bookmarkStart w:id="10224" w:name="_Toc124152544"/>
      <w:bookmarkStart w:id="10225" w:name="_Toc130397076"/>
      <w:bookmarkStart w:id="10226" w:name="_Toc130397596"/>
      <w:bookmarkStart w:id="10227" w:name="_Toc137558701"/>
      <w:bookmarkStart w:id="10228" w:name="_Toc138862526"/>
      <w:bookmarkStart w:id="10229" w:name="_Toc145532583"/>
      <w:bookmarkStart w:id="10230" w:name="_Toc163218996"/>
      <w:bookmarkStart w:id="10231" w:name="_Toc176702368"/>
      <w:bookmarkStart w:id="10232" w:name="_Toc216436272"/>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4CC6E4A0" w14:textId="6DBB3918" w:rsidR="00224940" w:rsidRPr="00BE5108" w:rsidRDefault="00224940" w:rsidP="006E01F2">
      <w:pPr>
        <w:pStyle w:val="Heading1"/>
        <w:rPr>
          <w:rFonts w:eastAsiaTheme="minorEastAsia"/>
        </w:rPr>
      </w:pPr>
      <w:bookmarkStart w:id="10233" w:name="_Toc73963186"/>
      <w:bookmarkStart w:id="10234" w:name="_Toc75260364"/>
      <w:bookmarkStart w:id="10235" w:name="_Toc75275907"/>
      <w:bookmarkStart w:id="10236" w:name="_Toc75276417"/>
      <w:bookmarkStart w:id="10237" w:name="_Toc76541916"/>
      <w:bookmarkStart w:id="10238" w:name="_Toc82437687"/>
      <w:bookmarkStart w:id="10239" w:name="_Toc89945053"/>
      <w:bookmarkStart w:id="10240" w:name="_Toc98754071"/>
      <w:bookmarkStart w:id="10241" w:name="_Toc106181057"/>
      <w:bookmarkStart w:id="10242" w:name="_Toc114151102"/>
      <w:bookmarkStart w:id="10243" w:name="_Toc124151505"/>
      <w:bookmarkStart w:id="10244" w:name="_Toc124152025"/>
      <w:bookmarkStart w:id="10245" w:name="_Toc124152545"/>
      <w:bookmarkStart w:id="10246" w:name="_Toc130397077"/>
      <w:bookmarkStart w:id="10247" w:name="_Toc130397597"/>
      <w:bookmarkStart w:id="10248" w:name="_Toc137558702"/>
      <w:bookmarkStart w:id="10249" w:name="_Toc138862527"/>
      <w:bookmarkStart w:id="10250" w:name="_Toc145532584"/>
      <w:bookmarkStart w:id="10251" w:name="_Toc163218997"/>
      <w:bookmarkStart w:id="10252" w:name="_Toc176702369"/>
      <w:bookmarkStart w:id="10253" w:name="_Toc216436273"/>
      <w:r w:rsidRPr="00BE5108">
        <w:rPr>
          <w:rFonts w:eastAsiaTheme="minorEastAsia"/>
        </w:rPr>
        <w:t>F.1</w:t>
      </w:r>
      <w:r w:rsidRPr="00BE5108">
        <w:rPr>
          <w:rFonts w:eastAsiaTheme="minorEastAsia"/>
        </w:rPr>
        <w:tab/>
        <w:t>Static propagation condition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254" w:name="_Toc73963187"/>
      <w:bookmarkStart w:id="10255" w:name="_Toc75260365"/>
      <w:bookmarkStart w:id="10256" w:name="_Toc75275908"/>
      <w:bookmarkStart w:id="10257" w:name="_Toc75276418"/>
      <w:bookmarkStart w:id="10258" w:name="_Toc76541917"/>
      <w:bookmarkStart w:id="10259" w:name="_Toc82437688"/>
      <w:bookmarkStart w:id="10260" w:name="_Toc89945054"/>
      <w:bookmarkStart w:id="10261" w:name="_Toc98754072"/>
      <w:bookmarkStart w:id="10262" w:name="_Toc106181058"/>
      <w:bookmarkStart w:id="10263" w:name="_Toc114151103"/>
      <w:bookmarkStart w:id="10264" w:name="_Toc124151506"/>
      <w:bookmarkStart w:id="10265" w:name="_Toc124152026"/>
      <w:bookmarkStart w:id="10266" w:name="_Toc124152546"/>
      <w:bookmarkStart w:id="10267" w:name="_Toc130397078"/>
      <w:bookmarkStart w:id="10268" w:name="_Toc130397598"/>
      <w:bookmarkStart w:id="10269" w:name="_Toc137558703"/>
      <w:bookmarkStart w:id="10270" w:name="_Toc138862528"/>
      <w:bookmarkStart w:id="10271" w:name="_Toc145532585"/>
      <w:bookmarkStart w:id="10272" w:name="_Toc163218998"/>
      <w:bookmarkStart w:id="10273" w:name="_Toc176702370"/>
      <w:bookmarkStart w:id="10274" w:name="_Toc216436274"/>
      <w:r w:rsidRPr="00BE5108">
        <w:rPr>
          <w:rFonts w:eastAsiaTheme="minorEastAsia"/>
        </w:rPr>
        <w:t>F1.1</w:t>
      </w:r>
      <w:r w:rsidRPr="00BE5108">
        <w:rPr>
          <w:rFonts w:eastAsiaTheme="minorEastAsia"/>
        </w:rPr>
        <w:tab/>
        <w:t>IAB-MT receiver with 2RX</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275" w:name="_Toc73963188"/>
      <w:bookmarkStart w:id="10276" w:name="_Toc75260366"/>
      <w:bookmarkStart w:id="10277" w:name="_Toc75275909"/>
      <w:bookmarkStart w:id="10278" w:name="_Toc75276419"/>
      <w:bookmarkStart w:id="10279" w:name="_Toc76541918"/>
      <w:bookmarkStart w:id="10280" w:name="_Toc82437689"/>
      <w:bookmarkStart w:id="10281" w:name="_Toc89945055"/>
      <w:bookmarkStart w:id="10282" w:name="_Toc98754073"/>
      <w:bookmarkStart w:id="10283" w:name="_Toc106181059"/>
      <w:bookmarkStart w:id="10284" w:name="_Toc114151104"/>
      <w:bookmarkStart w:id="10285" w:name="_Toc124151507"/>
      <w:bookmarkStart w:id="10286" w:name="_Toc124152027"/>
      <w:bookmarkStart w:id="10287" w:name="_Toc124152547"/>
      <w:bookmarkStart w:id="10288" w:name="_Toc130397079"/>
      <w:bookmarkStart w:id="10289" w:name="_Toc130397599"/>
      <w:bookmarkStart w:id="10290" w:name="_Toc137558704"/>
      <w:bookmarkStart w:id="10291" w:name="_Toc138862529"/>
      <w:bookmarkStart w:id="10292" w:name="_Toc145532586"/>
      <w:bookmarkStart w:id="10293" w:name="_Toc163218999"/>
      <w:bookmarkStart w:id="10294" w:name="_Toc176702371"/>
      <w:bookmarkStart w:id="10295" w:name="_Toc216436275"/>
      <w:r w:rsidRPr="00BE5108">
        <w:rPr>
          <w:rFonts w:eastAsiaTheme="minorEastAsia"/>
        </w:rPr>
        <w:t>F.2</w:t>
      </w:r>
      <w:r w:rsidRPr="00BE5108">
        <w:rPr>
          <w:rFonts w:eastAsiaTheme="minorEastAsia"/>
        </w:rPr>
        <w:tab/>
        <w:t>Multi-path fading propagation conditions</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128CB45D" w14:textId="135A5E0D" w:rsidR="00051AAE" w:rsidRPr="00BE5108" w:rsidRDefault="00051AAE" w:rsidP="00051AAE">
      <w:pPr>
        <w:pStyle w:val="Heading2"/>
        <w:rPr>
          <w:rFonts w:eastAsiaTheme="minorEastAsia"/>
        </w:rPr>
      </w:pPr>
      <w:bookmarkStart w:id="10296" w:name="_Toc75275910"/>
      <w:bookmarkStart w:id="10297" w:name="_Toc75276420"/>
      <w:bookmarkStart w:id="10298" w:name="_Toc76541919"/>
      <w:bookmarkStart w:id="10299" w:name="_Toc82437690"/>
      <w:bookmarkStart w:id="10300" w:name="_Toc89945056"/>
      <w:bookmarkStart w:id="10301" w:name="_Toc98754074"/>
      <w:bookmarkStart w:id="10302" w:name="_Toc106181060"/>
      <w:bookmarkStart w:id="10303" w:name="_Toc114151105"/>
      <w:bookmarkStart w:id="10304" w:name="_Toc124151508"/>
      <w:bookmarkStart w:id="10305" w:name="_Toc124152028"/>
      <w:bookmarkStart w:id="10306" w:name="_Toc124152548"/>
      <w:bookmarkStart w:id="10307" w:name="_Toc130397080"/>
      <w:bookmarkStart w:id="10308" w:name="_Toc130397600"/>
      <w:bookmarkStart w:id="10309" w:name="_Toc137558705"/>
      <w:bookmarkStart w:id="10310" w:name="_Toc138862530"/>
      <w:bookmarkStart w:id="10311" w:name="_Toc145532587"/>
      <w:bookmarkStart w:id="10312" w:name="_Toc163219000"/>
      <w:bookmarkStart w:id="10313" w:name="_Toc176702372"/>
      <w:bookmarkStart w:id="10314" w:name="_Toc216436276"/>
      <w:r w:rsidRPr="00BE5108">
        <w:rPr>
          <w:rFonts w:eastAsiaTheme="minorEastAsia"/>
        </w:rPr>
        <w:t>F.2.1</w:t>
      </w:r>
      <w:r w:rsidRPr="00BE5108">
        <w:rPr>
          <w:rFonts w:eastAsiaTheme="minorEastAsia"/>
        </w:rPr>
        <w:tab/>
        <w:t>General</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315" w:name="_Toc73963189"/>
      <w:bookmarkStart w:id="10316" w:name="_Toc75260367"/>
      <w:bookmarkStart w:id="10317" w:name="_Toc75275911"/>
      <w:bookmarkStart w:id="10318" w:name="_Toc75276421"/>
      <w:bookmarkStart w:id="10319" w:name="_Toc76541920"/>
      <w:bookmarkStart w:id="10320" w:name="_Toc82437691"/>
      <w:bookmarkStart w:id="10321" w:name="_Toc89945057"/>
      <w:bookmarkStart w:id="10322" w:name="_Toc98754075"/>
      <w:bookmarkStart w:id="10323" w:name="_Toc106181061"/>
      <w:bookmarkStart w:id="10324" w:name="_Toc114151106"/>
      <w:bookmarkStart w:id="10325" w:name="_Toc124151509"/>
      <w:bookmarkStart w:id="10326" w:name="_Toc124152029"/>
      <w:bookmarkStart w:id="10327" w:name="_Toc124152549"/>
      <w:bookmarkStart w:id="10328" w:name="_Toc130397081"/>
      <w:bookmarkStart w:id="10329" w:name="_Toc130397601"/>
      <w:bookmarkStart w:id="10330" w:name="_Toc137558706"/>
      <w:bookmarkStart w:id="10331" w:name="_Toc138862531"/>
      <w:bookmarkStart w:id="10332" w:name="_Toc145532588"/>
      <w:bookmarkStart w:id="10333" w:name="_Toc163219001"/>
      <w:bookmarkStart w:id="10334" w:name="_Toc176702373"/>
      <w:bookmarkStart w:id="10335" w:name="_Toc216436277"/>
      <w:r w:rsidRPr="00BE5108">
        <w:rPr>
          <w:rFonts w:eastAsiaTheme="minorEastAsia"/>
        </w:rPr>
        <w:t>F.2.</w:t>
      </w:r>
      <w:r w:rsidR="00051AAE" w:rsidRPr="00BE5108">
        <w:rPr>
          <w:rFonts w:eastAsiaTheme="minorEastAsia"/>
        </w:rPr>
        <w:t>2</w:t>
      </w:r>
      <w:r w:rsidRPr="00BE5108">
        <w:rPr>
          <w:rFonts w:eastAsiaTheme="minorEastAsia"/>
        </w:rPr>
        <w:tab/>
        <w:t>Delay profiles</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251DABB7" w14:textId="3AC1AB74" w:rsidR="00051AAE" w:rsidRPr="00BE5108" w:rsidRDefault="00051AAE" w:rsidP="00051AAE">
      <w:pPr>
        <w:pStyle w:val="Heading3"/>
        <w:rPr>
          <w:rFonts w:eastAsiaTheme="minorEastAsia"/>
        </w:rPr>
      </w:pPr>
      <w:bookmarkStart w:id="10336" w:name="_Toc75275912"/>
      <w:bookmarkStart w:id="10337" w:name="_Toc75276422"/>
      <w:bookmarkStart w:id="10338" w:name="_Toc76541921"/>
      <w:bookmarkStart w:id="10339" w:name="_Toc82437692"/>
      <w:bookmarkStart w:id="10340" w:name="_Toc89945058"/>
      <w:bookmarkStart w:id="10341" w:name="_Toc98754076"/>
      <w:bookmarkStart w:id="10342" w:name="_Toc106181062"/>
      <w:bookmarkStart w:id="10343" w:name="_Toc114151107"/>
      <w:bookmarkStart w:id="10344" w:name="_Toc124151510"/>
      <w:bookmarkStart w:id="10345" w:name="_Toc124152030"/>
      <w:bookmarkStart w:id="10346" w:name="_Toc124152550"/>
      <w:bookmarkStart w:id="10347" w:name="_Toc130397082"/>
      <w:bookmarkStart w:id="10348" w:name="_Toc130397602"/>
      <w:bookmarkStart w:id="10349" w:name="_Toc137558707"/>
      <w:bookmarkStart w:id="10350" w:name="_Toc138862532"/>
      <w:bookmarkStart w:id="10351" w:name="_Toc145532589"/>
      <w:bookmarkStart w:id="10352" w:name="_Toc163219002"/>
      <w:bookmarkStart w:id="10353" w:name="_Toc176702374"/>
      <w:bookmarkStart w:id="10354" w:name="_Toc216436278"/>
      <w:r w:rsidRPr="00BE5108">
        <w:rPr>
          <w:rFonts w:eastAsiaTheme="minorEastAsia"/>
        </w:rPr>
        <w:t>F.2.2.1</w:t>
      </w:r>
      <w:r w:rsidRPr="00BE5108">
        <w:rPr>
          <w:rFonts w:eastAsiaTheme="minorEastAsia"/>
        </w:rPr>
        <w:tab/>
        <w:t>General</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355" w:name="_Toc73963190"/>
      <w:bookmarkStart w:id="10356" w:name="_Toc75260368"/>
      <w:bookmarkStart w:id="10357" w:name="_Toc75275913"/>
      <w:bookmarkStart w:id="10358" w:name="_Toc75276423"/>
      <w:bookmarkStart w:id="10359" w:name="_Toc76541922"/>
      <w:bookmarkStart w:id="10360" w:name="_Toc82437693"/>
      <w:bookmarkStart w:id="10361" w:name="_Toc89945059"/>
      <w:bookmarkStart w:id="10362" w:name="_Toc98754077"/>
      <w:bookmarkStart w:id="10363" w:name="_Toc106181063"/>
      <w:bookmarkStart w:id="10364" w:name="_Toc114151108"/>
      <w:bookmarkStart w:id="10365" w:name="_Toc124151511"/>
      <w:bookmarkStart w:id="10366" w:name="_Toc124152031"/>
      <w:bookmarkStart w:id="10367" w:name="_Toc124152551"/>
      <w:bookmarkStart w:id="10368" w:name="_Toc130397083"/>
      <w:bookmarkStart w:id="10369" w:name="_Toc130397603"/>
      <w:bookmarkStart w:id="10370" w:name="_Toc137558708"/>
      <w:bookmarkStart w:id="10371" w:name="_Toc138862533"/>
      <w:bookmarkStart w:id="10372" w:name="_Toc145532590"/>
      <w:bookmarkStart w:id="10373" w:name="_Toc163219003"/>
      <w:bookmarkStart w:id="10374" w:name="_Toc176702375"/>
      <w:bookmarkStart w:id="10375" w:name="_Toc21643627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376" w:name="_Toc73963191"/>
      <w:bookmarkStart w:id="10377" w:name="_Toc75260369"/>
      <w:bookmarkStart w:id="10378" w:name="_Toc75275914"/>
      <w:bookmarkStart w:id="10379" w:name="_Toc75276424"/>
      <w:bookmarkStart w:id="10380" w:name="_Toc76541923"/>
      <w:bookmarkStart w:id="10381" w:name="_Toc82437694"/>
      <w:bookmarkStart w:id="10382" w:name="_Toc89945060"/>
      <w:bookmarkStart w:id="10383" w:name="_Toc98754078"/>
      <w:bookmarkStart w:id="10384" w:name="_Toc106181064"/>
      <w:bookmarkStart w:id="10385" w:name="_Toc114151109"/>
      <w:bookmarkStart w:id="10386" w:name="_Toc124151512"/>
      <w:bookmarkStart w:id="10387" w:name="_Toc124152032"/>
      <w:bookmarkStart w:id="10388" w:name="_Toc124152552"/>
      <w:bookmarkStart w:id="10389" w:name="_Toc130397084"/>
      <w:bookmarkStart w:id="10390" w:name="_Toc130397604"/>
      <w:bookmarkStart w:id="10391" w:name="_Toc137558709"/>
      <w:bookmarkStart w:id="10392" w:name="_Toc138862534"/>
      <w:bookmarkStart w:id="10393" w:name="_Toc145532591"/>
      <w:bookmarkStart w:id="10394" w:name="_Toc163219004"/>
      <w:bookmarkStart w:id="10395" w:name="_Toc176702376"/>
      <w:bookmarkStart w:id="10396" w:name="_Toc21643628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397" w:name="_Toc73963192"/>
      <w:bookmarkStart w:id="10398" w:name="_Toc75260370"/>
      <w:bookmarkStart w:id="10399" w:name="_Toc75275915"/>
      <w:bookmarkStart w:id="10400" w:name="_Toc75276425"/>
      <w:bookmarkStart w:id="10401" w:name="_Toc76541924"/>
      <w:bookmarkStart w:id="10402" w:name="_Toc82437695"/>
      <w:bookmarkStart w:id="10403" w:name="_Toc89945061"/>
      <w:bookmarkStart w:id="10404" w:name="_Toc98754079"/>
      <w:bookmarkStart w:id="10405" w:name="_Toc106181065"/>
      <w:bookmarkStart w:id="10406" w:name="_Toc114151110"/>
      <w:bookmarkStart w:id="10407" w:name="_Toc124151513"/>
      <w:bookmarkStart w:id="10408" w:name="_Toc124152033"/>
      <w:bookmarkStart w:id="10409" w:name="_Toc124152553"/>
      <w:bookmarkStart w:id="10410" w:name="_Toc130397085"/>
      <w:bookmarkStart w:id="10411" w:name="_Toc130397605"/>
      <w:bookmarkStart w:id="10412" w:name="_Toc137558710"/>
      <w:bookmarkStart w:id="10413" w:name="_Toc138862535"/>
      <w:bookmarkStart w:id="10414" w:name="_Toc145532592"/>
      <w:bookmarkStart w:id="10415" w:name="_Toc163219005"/>
      <w:bookmarkStart w:id="10416" w:name="_Toc176702377"/>
      <w:bookmarkStart w:id="10417" w:name="_Toc21643628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389F8F9E" w14:textId="29AFE253" w:rsidR="00051AAE" w:rsidRPr="00BE5108" w:rsidRDefault="00051AAE" w:rsidP="00051AAE">
      <w:pPr>
        <w:pStyle w:val="Heading3"/>
        <w:rPr>
          <w:rFonts w:eastAsiaTheme="minorEastAsia"/>
        </w:rPr>
      </w:pPr>
      <w:bookmarkStart w:id="10418" w:name="_Toc75275916"/>
      <w:bookmarkStart w:id="10419" w:name="_Toc75276426"/>
      <w:bookmarkStart w:id="10420" w:name="_Toc76541925"/>
      <w:bookmarkStart w:id="10421" w:name="_Toc82437696"/>
      <w:bookmarkStart w:id="10422" w:name="_Toc89945062"/>
      <w:bookmarkStart w:id="10423" w:name="_Toc98754080"/>
      <w:bookmarkStart w:id="10424" w:name="_Toc106181066"/>
      <w:bookmarkStart w:id="10425" w:name="_Toc114151111"/>
      <w:bookmarkStart w:id="10426" w:name="_Toc124151514"/>
      <w:bookmarkStart w:id="10427" w:name="_Toc124152034"/>
      <w:bookmarkStart w:id="10428" w:name="_Toc124152554"/>
      <w:bookmarkStart w:id="10429" w:name="_Toc130397086"/>
      <w:bookmarkStart w:id="10430" w:name="_Toc130397606"/>
      <w:bookmarkStart w:id="10431" w:name="_Toc137558711"/>
      <w:bookmarkStart w:id="10432" w:name="_Toc138862536"/>
      <w:bookmarkStart w:id="10433" w:name="_Toc145532593"/>
      <w:bookmarkStart w:id="10434" w:name="_Toc163219006"/>
      <w:bookmarkStart w:id="10435" w:name="_Toc176702378"/>
      <w:bookmarkStart w:id="10436" w:name="_Toc216436282"/>
      <w:r w:rsidRPr="00BE5108">
        <w:rPr>
          <w:rFonts w:eastAsiaTheme="minorEastAsia"/>
        </w:rPr>
        <w:t>F.2.4.1</w:t>
      </w:r>
      <w:r w:rsidRPr="00BE5108">
        <w:rPr>
          <w:rFonts w:eastAsiaTheme="minorEastAsia"/>
        </w:rPr>
        <w:tab/>
        <w:t>General</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437" w:name="_Toc73963193"/>
      <w:bookmarkStart w:id="10438" w:name="_Toc75260371"/>
      <w:bookmarkStart w:id="10439" w:name="_Toc75275917"/>
      <w:bookmarkStart w:id="10440" w:name="_Toc75276427"/>
      <w:bookmarkStart w:id="10441" w:name="_Toc76541926"/>
      <w:bookmarkStart w:id="10442" w:name="_Toc82437697"/>
      <w:bookmarkStart w:id="10443" w:name="_Toc89945063"/>
      <w:bookmarkStart w:id="10444" w:name="_Toc98754081"/>
      <w:bookmarkStart w:id="10445" w:name="_Toc106181067"/>
      <w:bookmarkStart w:id="10446" w:name="_Toc114151112"/>
      <w:bookmarkStart w:id="10447" w:name="_Toc124151515"/>
      <w:bookmarkStart w:id="10448" w:name="_Toc124152035"/>
      <w:bookmarkStart w:id="10449" w:name="_Toc124152555"/>
      <w:bookmarkStart w:id="10450" w:name="_Toc130397087"/>
      <w:bookmarkStart w:id="10451" w:name="_Toc130397607"/>
      <w:bookmarkStart w:id="10452" w:name="_Toc137558712"/>
      <w:bookmarkStart w:id="10453" w:name="_Toc138862537"/>
      <w:bookmarkStart w:id="10454" w:name="_Toc145532594"/>
      <w:bookmarkStart w:id="10455" w:name="_Toc163219007"/>
      <w:bookmarkStart w:id="10456" w:name="_Toc176702379"/>
      <w:bookmarkStart w:id="10457" w:name="_Toc21643628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574468BE" w14:textId="7BBE7A89" w:rsidR="00051AAE" w:rsidRPr="00BE5108" w:rsidRDefault="00051AAE" w:rsidP="00463AFD">
      <w:pPr>
        <w:pStyle w:val="Heading4"/>
        <w:rPr>
          <w:rFonts w:eastAsiaTheme="minorHAnsi"/>
        </w:rPr>
      </w:pPr>
      <w:bookmarkStart w:id="10458" w:name="_Toc75275918"/>
      <w:bookmarkStart w:id="10459" w:name="_Toc75276428"/>
      <w:bookmarkStart w:id="10460" w:name="_Toc76541927"/>
      <w:bookmarkStart w:id="10461" w:name="_Toc82437698"/>
      <w:bookmarkStart w:id="10462" w:name="_Toc89945064"/>
      <w:bookmarkStart w:id="10463" w:name="_Toc98754082"/>
      <w:bookmarkStart w:id="10464" w:name="_Toc106181068"/>
      <w:bookmarkStart w:id="10465" w:name="_Toc114151113"/>
      <w:bookmarkStart w:id="10466" w:name="_Toc124151516"/>
      <w:bookmarkStart w:id="10467" w:name="_Toc124152036"/>
      <w:bookmarkStart w:id="10468" w:name="_Toc124152556"/>
      <w:bookmarkStart w:id="10469" w:name="_Toc130397088"/>
      <w:bookmarkStart w:id="10470" w:name="_Toc130397608"/>
      <w:bookmarkStart w:id="10471" w:name="_Toc137558713"/>
      <w:bookmarkStart w:id="10472" w:name="_Toc138862538"/>
      <w:bookmarkStart w:id="10473" w:name="_Toc145532595"/>
      <w:bookmarkStart w:id="10474" w:name="_Toc163219008"/>
      <w:bookmarkStart w:id="10475" w:name="_Toc176702380"/>
      <w:bookmarkStart w:id="10476" w:name="_Toc216436284"/>
      <w:r w:rsidRPr="00BE5108">
        <w:rPr>
          <w:rFonts w:eastAsiaTheme="minorEastAsia"/>
          <w:lang w:eastAsia="ko-KR"/>
        </w:rPr>
        <w:t>F.2.4.2.1</w:t>
      </w:r>
      <w:r w:rsidRPr="00BE5108">
        <w:rPr>
          <w:rFonts w:eastAsiaTheme="minorEastAsia"/>
          <w:lang w:eastAsia="ko-KR"/>
        </w:rPr>
        <w:tab/>
        <w:t>General</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477" w:name="_Toc73963194"/>
      <w:bookmarkStart w:id="10478" w:name="_Toc75260372"/>
      <w:bookmarkStart w:id="10479" w:name="_Toc75275919"/>
      <w:bookmarkStart w:id="10480" w:name="_Toc75276429"/>
      <w:bookmarkStart w:id="10481" w:name="_Toc76541928"/>
      <w:bookmarkStart w:id="10482" w:name="_Toc82437699"/>
      <w:bookmarkStart w:id="10483" w:name="_Toc89945065"/>
      <w:bookmarkStart w:id="10484" w:name="_Toc98754083"/>
      <w:bookmarkStart w:id="10485" w:name="_Toc106181069"/>
      <w:bookmarkStart w:id="10486" w:name="_Toc114151114"/>
      <w:bookmarkStart w:id="10487" w:name="_Toc124151517"/>
      <w:bookmarkStart w:id="10488" w:name="_Toc124152037"/>
      <w:bookmarkStart w:id="10489" w:name="_Toc124152557"/>
      <w:bookmarkStart w:id="10490" w:name="_Toc130397089"/>
      <w:bookmarkStart w:id="10491" w:name="_Toc130397609"/>
      <w:bookmarkStart w:id="10492" w:name="_Toc137558714"/>
      <w:bookmarkStart w:id="10493" w:name="_Toc138862539"/>
      <w:bookmarkStart w:id="10494" w:name="_Toc145532596"/>
      <w:bookmarkStart w:id="10495" w:name="_Toc163219009"/>
      <w:bookmarkStart w:id="10496" w:name="_Toc176702381"/>
      <w:bookmarkStart w:id="10497" w:name="_Toc21643628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05pt;height:160.15pt" o:ole="">
                  <v:imagedata r:id="rId112" o:title=""/>
                </v:shape>
                <o:OLEObject Type="Embed" ProgID="Equation.DSMT4" ShapeID="_x0000_i1073" DrawAspect="Content" ObjectID="_1827049012"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498" w:name="_Toc73963195"/>
      <w:bookmarkStart w:id="10499" w:name="_Toc75260373"/>
      <w:bookmarkStart w:id="10500" w:name="_Toc75275920"/>
      <w:bookmarkStart w:id="10501" w:name="_Toc75276430"/>
      <w:bookmarkStart w:id="10502" w:name="_Toc76541929"/>
      <w:bookmarkStart w:id="10503" w:name="_Toc82437700"/>
      <w:bookmarkStart w:id="10504" w:name="_Toc89945066"/>
      <w:bookmarkStart w:id="10505" w:name="_Toc98754084"/>
      <w:bookmarkStart w:id="10506" w:name="_Toc106181070"/>
      <w:bookmarkStart w:id="10507" w:name="_Toc114151115"/>
      <w:bookmarkStart w:id="10508" w:name="_Toc124151518"/>
      <w:bookmarkStart w:id="10509" w:name="_Toc124152038"/>
      <w:bookmarkStart w:id="10510" w:name="_Toc124152558"/>
      <w:bookmarkStart w:id="10511" w:name="_Toc130397090"/>
      <w:bookmarkStart w:id="10512" w:name="_Toc130397610"/>
      <w:bookmarkStart w:id="10513" w:name="_Toc137558715"/>
      <w:bookmarkStart w:id="10514" w:name="_Toc138862540"/>
      <w:bookmarkStart w:id="10515" w:name="_Toc145532597"/>
      <w:bookmarkStart w:id="10516" w:name="_Toc163219010"/>
      <w:bookmarkStart w:id="10517" w:name="_Toc176702382"/>
      <w:bookmarkStart w:id="10518" w:name="_Toc21643628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2.2pt;height:14.9pt" o:ole="">
                  <v:imagedata r:id="rId135" o:title=""/>
                </v:shape>
                <o:OLEObject Type="Embed" ProgID="Equation.3" ShapeID="_x0000_i1074" DrawAspect="Content" ObjectID="_1827049013"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2.2pt;height:14.9pt" o:ole="">
                  <v:imagedata r:id="rId137" o:title=""/>
                </v:shape>
                <o:OLEObject Type="Embed" ProgID="Equation.3" ShapeID="_x0000_i1075" DrawAspect="Content" ObjectID="_1827049014"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2.2pt;height:14.9pt" o:ole="">
                  <v:imagedata r:id="rId139" o:title=""/>
                </v:shape>
                <o:OLEObject Type="Embed" ProgID="Equation.3" ShapeID="_x0000_i1076" DrawAspect="Content" ObjectID="_1827049015"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2.2pt;height:14.9pt" o:ole="">
                  <v:imagedata r:id="rId137" o:title=""/>
                </v:shape>
                <o:OLEObject Type="Embed" ProgID="Equation.3" ShapeID="_x0000_i1077" DrawAspect="Content" ObjectID="_1827049016"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2.2pt;height:14.9pt" o:ole="">
                  <v:imagedata r:id="rId139" o:title=""/>
                </v:shape>
                <o:OLEObject Type="Embed" ProgID="Equation.3" ShapeID="_x0000_i1078" DrawAspect="Content" ObjectID="_1827049017"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2.2pt;height:14.9pt" o:ole="">
                  <v:imagedata r:id="rId143" o:title=""/>
                </v:shape>
                <o:OLEObject Type="Embed" ProgID="Equation.3" ShapeID="_x0000_i1079" DrawAspect="Content" ObjectID="_1827049018"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2.2pt;height:14.9pt" o:ole="">
                  <v:imagedata r:id="rId143" o:title=""/>
                </v:shape>
                <o:OLEObject Type="Embed" ProgID="Equation.3" ShapeID="_x0000_i1080" DrawAspect="Content" ObjectID="_1827049019"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519" w:name="_Toc73963196"/>
      <w:bookmarkStart w:id="10520" w:name="_Toc75260374"/>
      <w:bookmarkStart w:id="10521" w:name="_Toc75275921"/>
      <w:bookmarkStart w:id="10522" w:name="_Toc75276431"/>
      <w:bookmarkStart w:id="10523" w:name="_Toc76541930"/>
      <w:bookmarkStart w:id="10524" w:name="_Toc82437701"/>
      <w:bookmarkStart w:id="10525" w:name="_Toc89945067"/>
      <w:bookmarkStart w:id="10526" w:name="_Toc98754085"/>
      <w:bookmarkStart w:id="10527" w:name="_Toc106181071"/>
      <w:bookmarkStart w:id="10528" w:name="_Toc114151116"/>
      <w:bookmarkStart w:id="10529" w:name="_Toc124151519"/>
      <w:bookmarkStart w:id="10530" w:name="_Toc124152039"/>
      <w:bookmarkStart w:id="10531" w:name="_Toc124152559"/>
      <w:bookmarkStart w:id="10532" w:name="_Toc130397091"/>
      <w:bookmarkStart w:id="10533" w:name="_Toc130397611"/>
      <w:bookmarkStart w:id="10534" w:name="_Toc137558716"/>
      <w:bookmarkStart w:id="10535" w:name="_Toc138862541"/>
      <w:bookmarkStart w:id="10536" w:name="_Toc145532598"/>
      <w:bookmarkStart w:id="10537" w:name="_Toc163219011"/>
      <w:bookmarkStart w:id="10538" w:name="_Toc176702383"/>
      <w:bookmarkStart w:id="10539" w:name="_Toc21643628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642C3EBA" w14:textId="5236CD48" w:rsidR="00DF12B4" w:rsidRPr="00BE5108" w:rsidRDefault="00DF12B4" w:rsidP="00DF12B4">
      <w:pPr>
        <w:pStyle w:val="Heading4"/>
        <w:rPr>
          <w:rFonts w:eastAsiaTheme="minorEastAsia"/>
        </w:rPr>
      </w:pPr>
      <w:bookmarkStart w:id="10540" w:name="_Toc75275922"/>
      <w:bookmarkStart w:id="10541" w:name="_Toc75276432"/>
      <w:bookmarkStart w:id="10542" w:name="_Toc76541931"/>
      <w:bookmarkStart w:id="10543" w:name="_Toc82437702"/>
      <w:bookmarkStart w:id="10544" w:name="_Toc89945068"/>
      <w:bookmarkStart w:id="10545" w:name="_Toc98754086"/>
      <w:bookmarkStart w:id="10546" w:name="_Toc106181072"/>
      <w:bookmarkStart w:id="10547" w:name="_Toc114151117"/>
      <w:bookmarkStart w:id="10548" w:name="_Toc124151520"/>
      <w:bookmarkStart w:id="10549" w:name="_Toc124152040"/>
      <w:bookmarkStart w:id="10550" w:name="_Toc124152560"/>
      <w:bookmarkStart w:id="10551" w:name="_Toc130397092"/>
      <w:bookmarkStart w:id="10552" w:name="_Toc130397612"/>
      <w:bookmarkStart w:id="10553" w:name="_Toc137558717"/>
      <w:bookmarkStart w:id="10554" w:name="_Toc138862542"/>
      <w:bookmarkStart w:id="10555" w:name="_Toc145532599"/>
      <w:bookmarkStart w:id="10556" w:name="_Toc163219012"/>
      <w:bookmarkStart w:id="10557" w:name="_Toc176702384"/>
      <w:bookmarkStart w:id="10558" w:name="_Toc216436288"/>
      <w:r w:rsidRPr="00BE5108">
        <w:rPr>
          <w:rFonts w:eastAsiaTheme="minorEastAsia"/>
        </w:rPr>
        <w:t>F.2.4.3.1</w:t>
      </w:r>
      <w:r w:rsidRPr="00BE5108">
        <w:rPr>
          <w:rFonts w:eastAsiaTheme="minorEastAsia"/>
        </w:rPr>
        <w:tab/>
        <w:t>General</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559" w:name="_Toc73963197"/>
      <w:bookmarkStart w:id="10560" w:name="_Toc75260375"/>
      <w:bookmarkStart w:id="10561" w:name="_Toc75275923"/>
      <w:bookmarkStart w:id="10562" w:name="_Toc75276433"/>
      <w:bookmarkStart w:id="10563" w:name="_Toc76541932"/>
      <w:bookmarkStart w:id="10564" w:name="_Toc82437703"/>
      <w:bookmarkStart w:id="10565" w:name="_Toc89945069"/>
      <w:bookmarkStart w:id="10566" w:name="_Toc98754087"/>
      <w:bookmarkStart w:id="10567" w:name="_Toc106181073"/>
      <w:bookmarkStart w:id="10568" w:name="_Toc114151118"/>
      <w:bookmarkStart w:id="10569" w:name="_Toc124151521"/>
      <w:bookmarkStart w:id="10570" w:name="_Toc124152041"/>
      <w:bookmarkStart w:id="10571" w:name="_Toc124152561"/>
      <w:bookmarkStart w:id="10572" w:name="_Toc130397093"/>
      <w:bookmarkStart w:id="10573" w:name="_Toc130397613"/>
      <w:bookmarkStart w:id="10574" w:name="_Toc137558718"/>
      <w:bookmarkStart w:id="10575" w:name="_Toc138862543"/>
      <w:bookmarkStart w:id="10576" w:name="_Toc145532600"/>
      <w:bookmarkStart w:id="10577" w:name="_Toc163219013"/>
      <w:bookmarkStart w:id="10578" w:name="_Toc176702385"/>
      <w:bookmarkStart w:id="10579" w:name="_Toc21643628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580" w:name="_Toc73963198"/>
      <w:bookmarkStart w:id="10581" w:name="_Toc75260376"/>
      <w:bookmarkStart w:id="10582" w:name="_Toc75275924"/>
      <w:bookmarkStart w:id="10583" w:name="_Toc75276434"/>
      <w:bookmarkStart w:id="10584" w:name="_Toc76541933"/>
      <w:bookmarkStart w:id="10585" w:name="_Toc82437704"/>
      <w:bookmarkStart w:id="10586" w:name="_Toc89945070"/>
      <w:bookmarkStart w:id="10587" w:name="_Toc98754088"/>
      <w:bookmarkStart w:id="10588" w:name="_Toc106181074"/>
      <w:bookmarkStart w:id="10589" w:name="_Toc114151119"/>
      <w:bookmarkStart w:id="10590" w:name="_Toc124151522"/>
      <w:bookmarkStart w:id="10591" w:name="_Toc124152042"/>
      <w:bookmarkStart w:id="10592" w:name="_Toc124152562"/>
      <w:bookmarkStart w:id="10593" w:name="_Toc130397094"/>
      <w:bookmarkStart w:id="10594" w:name="_Toc130397614"/>
      <w:bookmarkStart w:id="10595" w:name="_Toc137558719"/>
      <w:bookmarkStart w:id="10596" w:name="_Toc138862544"/>
      <w:bookmarkStart w:id="10597" w:name="_Toc145532601"/>
      <w:bookmarkStart w:id="10598" w:name="_Toc163219014"/>
      <w:bookmarkStart w:id="10599" w:name="_Toc176702386"/>
      <w:bookmarkStart w:id="10600" w:name="_Toc21643629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667C5185" w14:textId="6D445235" w:rsidR="00224940" w:rsidRPr="00BE5108" w:rsidRDefault="00224940" w:rsidP="00AD5F8C">
      <w:pPr>
        <w:pStyle w:val="Heading5"/>
        <w:rPr>
          <w:rFonts w:eastAsiaTheme="minorEastAsia"/>
        </w:rPr>
      </w:pPr>
      <w:bookmarkStart w:id="10601" w:name="_Toc73963199"/>
      <w:bookmarkStart w:id="10602" w:name="_Toc75260377"/>
      <w:bookmarkStart w:id="10603" w:name="_Toc75275925"/>
      <w:bookmarkStart w:id="10604" w:name="_Toc75276435"/>
      <w:bookmarkStart w:id="10605" w:name="_Toc76541934"/>
      <w:bookmarkStart w:id="10606" w:name="_Toc82437705"/>
      <w:bookmarkStart w:id="10607" w:name="_Toc89945071"/>
      <w:bookmarkStart w:id="10608" w:name="_Toc98754089"/>
      <w:bookmarkStart w:id="10609" w:name="_Toc106181075"/>
      <w:bookmarkStart w:id="10610" w:name="_Toc114151120"/>
      <w:bookmarkStart w:id="10611" w:name="_Toc124151523"/>
      <w:bookmarkStart w:id="10612" w:name="_Toc124152043"/>
      <w:bookmarkStart w:id="10613" w:name="_Toc124152563"/>
      <w:bookmarkStart w:id="10614" w:name="_Toc130397095"/>
      <w:bookmarkStart w:id="10615" w:name="_Toc130397615"/>
      <w:bookmarkStart w:id="10616" w:name="_Toc137558720"/>
      <w:bookmarkStart w:id="10617" w:name="_Toc138862545"/>
      <w:bookmarkStart w:id="10618" w:name="_Toc145532602"/>
      <w:bookmarkStart w:id="10619" w:name="_Toc163219015"/>
      <w:bookmarkStart w:id="10620" w:name="_Toc176702387"/>
      <w:bookmarkStart w:id="10621" w:name="_Toc21643629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622" w:name="_Toc73963200"/>
      <w:bookmarkStart w:id="10623" w:name="_Toc75260378"/>
      <w:bookmarkStart w:id="10624" w:name="_Toc75275926"/>
      <w:bookmarkStart w:id="10625" w:name="_Toc75276436"/>
      <w:bookmarkStart w:id="10626" w:name="_Toc76541935"/>
      <w:bookmarkStart w:id="10627" w:name="_Toc82437706"/>
      <w:bookmarkStart w:id="10628" w:name="_Toc89945072"/>
      <w:bookmarkStart w:id="10629" w:name="_Toc98754090"/>
      <w:bookmarkStart w:id="10630" w:name="_Toc106181076"/>
      <w:bookmarkStart w:id="10631" w:name="_Toc114151121"/>
      <w:bookmarkStart w:id="10632" w:name="_Toc124151524"/>
      <w:bookmarkStart w:id="10633" w:name="_Toc124152044"/>
      <w:bookmarkStart w:id="10634" w:name="_Toc124152564"/>
      <w:bookmarkStart w:id="10635" w:name="_Toc130397096"/>
      <w:bookmarkStart w:id="10636" w:name="_Toc130397616"/>
      <w:bookmarkStart w:id="10637" w:name="_Toc137558721"/>
      <w:bookmarkStart w:id="10638" w:name="_Toc138862546"/>
      <w:bookmarkStart w:id="10639" w:name="_Toc145532603"/>
      <w:bookmarkStart w:id="10640" w:name="_Toc163219016"/>
      <w:bookmarkStart w:id="10641" w:name="_Toc176702388"/>
      <w:bookmarkStart w:id="10642" w:name="_Toc216436292"/>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643" w:name="_Toc73963201"/>
      <w:bookmarkStart w:id="10644" w:name="_Toc75260379"/>
      <w:bookmarkStart w:id="10645" w:name="_Toc75275927"/>
      <w:bookmarkStart w:id="10646" w:name="_Toc75276437"/>
      <w:bookmarkStart w:id="10647" w:name="_Toc76541936"/>
      <w:bookmarkStart w:id="10648" w:name="_Toc82437707"/>
      <w:bookmarkStart w:id="10649" w:name="_Toc89945073"/>
      <w:bookmarkStart w:id="10650" w:name="_Toc98754091"/>
      <w:bookmarkStart w:id="10651" w:name="_Toc106181077"/>
      <w:bookmarkStart w:id="10652" w:name="_Toc114151122"/>
      <w:bookmarkStart w:id="10653" w:name="_Toc124151525"/>
      <w:bookmarkStart w:id="10654" w:name="_Toc124152045"/>
      <w:bookmarkStart w:id="10655" w:name="_Toc124152565"/>
      <w:bookmarkStart w:id="10656" w:name="_Toc130397097"/>
      <w:bookmarkStart w:id="10657" w:name="_Toc130397617"/>
      <w:bookmarkStart w:id="10658" w:name="_Toc137558722"/>
      <w:bookmarkStart w:id="10659" w:name="_Toc138862547"/>
      <w:bookmarkStart w:id="10660" w:name="_Toc145532604"/>
      <w:bookmarkStart w:id="10661" w:name="_Toc163219017"/>
      <w:bookmarkStart w:id="10662" w:name="_Toc176702389"/>
      <w:bookmarkStart w:id="10663" w:name="_Toc21643629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664" w:name="_Toc124377555"/>
      <w:bookmarkStart w:id="10665" w:name="_Toc123936538"/>
      <w:bookmarkStart w:id="10666" w:name="_Toc114566226"/>
      <w:bookmarkStart w:id="10667" w:name="_Toc107477365"/>
      <w:bookmarkStart w:id="10668" w:name="_Toc107420067"/>
      <w:bookmarkStart w:id="10669" w:name="_Toc107235097"/>
      <w:bookmarkStart w:id="10670" w:name="_Toc107233479"/>
      <w:bookmarkStart w:id="10671" w:name="_Toc106737712"/>
      <w:bookmarkStart w:id="10672" w:name="_Toc106543614"/>
      <w:bookmarkStart w:id="10673" w:name="_Toc98849760"/>
      <w:bookmarkStart w:id="10674" w:name="_Toc91440970"/>
      <w:bookmarkStart w:id="10675" w:name="_Toc83742480"/>
      <w:bookmarkStart w:id="10676" w:name="_Toc76653207"/>
      <w:bookmarkStart w:id="10677" w:name="_Toc76652363"/>
      <w:bookmarkStart w:id="10678" w:name="_Toc76572496"/>
      <w:bookmarkStart w:id="10679" w:name="_Toc76298484"/>
      <w:bookmarkStart w:id="10680" w:name="_Toc67918409"/>
      <w:bookmarkStart w:id="10681" w:name="_Toc61121213"/>
      <w:bookmarkStart w:id="10682" w:name="_Toc53176885"/>
      <w:bookmarkStart w:id="10683" w:name="_Toc137558723"/>
      <w:bookmarkStart w:id="10684" w:name="_Toc138862548"/>
      <w:bookmarkStart w:id="10685" w:name="_Toc145532605"/>
      <w:bookmarkStart w:id="10686" w:name="_Toc163219018"/>
      <w:bookmarkStart w:id="10687" w:name="_Toc176702390"/>
      <w:bookmarkStart w:id="10688" w:name="_Toc216436294"/>
      <w:r>
        <w:t>F</w:t>
      </w:r>
      <w:r w:rsidRPr="0007073E">
        <w:t>.2.</w:t>
      </w:r>
      <w:r>
        <w:t>4</w:t>
      </w:r>
      <w:r w:rsidRPr="0007073E">
        <w:t>.</w:t>
      </w:r>
      <w:r>
        <w:t>3</w:t>
      </w:r>
      <w:r w:rsidRPr="0007073E">
        <w:t>.</w:t>
      </w:r>
      <w:r>
        <w:t>5</w:t>
      </w:r>
      <w:r w:rsidRPr="0007073E">
        <w:rPr>
          <w:lang w:eastAsia="zh-CN"/>
        </w:rPr>
        <w:tab/>
      </w:r>
      <w:r w:rsidRPr="0007073E">
        <w:t>Beam steering approach</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4.4pt;height:22.35pt" o:ole="">
            <v:imagedata r:id="rId165" o:title=""/>
          </v:shape>
          <o:OLEObject Type="Embed" ProgID="Equation.3" ShapeID="_x0000_i1081" DrawAspect="Content" ObjectID="_1827049020"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3pt;height:33.5pt" o:ole="">
            <v:imagedata r:id="rId167" o:title=""/>
          </v:shape>
          <o:OLEObject Type="Embed" ProgID="Equation.3" ShapeID="_x0000_i1082" DrawAspect="Content" ObjectID="_1827049021"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3.5pt;height:22.35pt" o:ole="">
            <v:imagedata r:id="rId169" o:title=""/>
          </v:shape>
          <o:OLEObject Type="Embed" ProgID="Equation.3" ShapeID="_x0000_i1083" DrawAspect="Content" ObjectID="_1827049022"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39.7pt;height:22.35pt" o:ole="">
            <v:imagedata r:id="rId171" o:title=""/>
          </v:shape>
          <o:OLEObject Type="Embed" ProgID="Equation.3" ShapeID="_x0000_i1084" DrawAspect="Content" ObjectID="_1827049023"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2.2pt;height:22.35pt" o:ole="">
            <v:imagedata r:id="rId173" o:title=""/>
          </v:shape>
          <o:OLEObject Type="Embed" ProgID="Equation.3" ShapeID="_x0000_i1085" DrawAspect="Content" ObjectID="_1827049024"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2.4pt;height:18.6pt" o:ole="">
            <v:imagedata r:id="rId175" o:title=""/>
          </v:shape>
          <o:OLEObject Type="Embed" ProgID="Equation.3" ShapeID="_x0000_i1086" DrawAspect="Content" ObjectID="_1827049025"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4.9pt;height:18.6pt" o:ole="">
            <v:imagedata r:id="rId177" o:title=""/>
          </v:shape>
          <o:OLEObject Type="Embed" ProgID="Equation.3" ShapeID="_x0000_i1087" DrawAspect="Content" ObjectID="_1827049026"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4.9pt;height:18.6pt" o:ole="">
            <v:imagedata r:id="rId179" o:title=""/>
          </v:shape>
          <o:OLEObject Type="Embed" ProgID="Equation.3" ShapeID="_x0000_i1088" DrawAspect="Content" ObjectID="_1827049027"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4.7pt;height:22.35pt" o:ole="">
            <v:imagedata r:id="rId181" o:title=""/>
          </v:shape>
          <o:OLEObject Type="Embed" ProgID="Equation.3" ShapeID="_x0000_i1089" DrawAspect="Content" ObjectID="_1827049028"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1.85pt;height:33.5pt" o:ole="">
            <v:imagedata r:id="rId183" o:title=""/>
          </v:shape>
          <o:OLEObject Type="Embed" ProgID="Equation.3" ShapeID="_x0000_i1090" DrawAspect="Content" ObjectID="_1827049029"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15pt;height:49.65pt" o:ole="">
            <v:imagedata r:id="rId185" o:title=""/>
          </v:shape>
          <o:OLEObject Type="Embed" ProgID="Equation.3" ShapeID="_x0000_i1091" DrawAspect="Content" ObjectID="_1827049030"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7.7pt;height:64.55pt" o:ole="">
            <v:imagedata r:id="rId187" o:title=""/>
          </v:shape>
          <o:OLEObject Type="Embed" ProgID="Equation.3" ShapeID="_x0000_i1092" DrawAspect="Content" ObjectID="_1827049031"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7.3pt;height:22.35pt" o:ole="">
            <v:imagedata r:id="rId189" o:title=""/>
          </v:shape>
          <o:OLEObject Type="Embed" ProgID="Equation.3" ShapeID="_x0000_i1093" DrawAspect="Content" ObjectID="_1827049032"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8.6pt;height:22.35pt" o:ole="">
            <v:imagedata r:id="rId191" o:title=""/>
          </v:shape>
          <o:OLEObject Type="Embed" ProgID="Equation.3" ShapeID="_x0000_i1094" DrawAspect="Content" ObjectID="_1827049033"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5pt;height:22.35pt" o:ole="">
            <v:imagedata r:id="rId193" o:title=""/>
          </v:shape>
          <o:OLEObject Type="Embed" ProgID="Equation.3" ShapeID="_x0000_i1095" DrawAspect="Content" ObjectID="_1827049034" r:id="rId194"/>
        </w:object>
      </w:r>
      <w:r w:rsidRPr="0007073E">
        <w:rPr>
          <w:rFonts w:eastAsia="SimSun"/>
        </w:rPr>
        <w:t xml:space="preserve">, where </w:t>
      </w:r>
      <w:r w:rsidRPr="0007073E">
        <w:rPr>
          <w:rFonts w:eastAsia="SimSun"/>
          <w:position w:val="-14"/>
        </w:rPr>
        <w:object w:dxaOrig="390" w:dyaOrig="435" w14:anchorId="447037F2">
          <v:shape id="_x0000_i1096" type="#_x0000_t75" style="width:18.6pt;height:22.35pt" o:ole="">
            <v:imagedata r:id="rId195" o:title=""/>
          </v:shape>
          <o:OLEObject Type="Embed" ProgID="Equation.3" ShapeID="_x0000_i1096" DrawAspect="Content" ObjectID="_1827049035"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3.4pt;height:22.35pt" o:ole="">
            <v:imagedata r:id="rId197" o:title=""/>
          </v:shape>
          <o:OLEObject Type="Embed" ProgID="Equation.3" ShapeID="_x0000_i1097" DrawAspect="Content" ObjectID="_1827049036" r:id="rId198"/>
        </w:object>
      </w:r>
      <w:r w:rsidRPr="0007073E">
        <w:rPr>
          <w:rFonts w:eastAsia="SimSun"/>
        </w:rPr>
        <w:t xml:space="preserve">, </w:t>
      </w:r>
      <w:r w:rsidRPr="0007073E">
        <w:rPr>
          <w:rFonts w:eastAsia="SimSun"/>
          <w:position w:val="-6"/>
        </w:rPr>
        <w:object w:dxaOrig="255" w:dyaOrig="210" w14:anchorId="64C32D3F">
          <v:shape id="_x0000_i1098" type="#_x0000_t75" style="width:12.4pt;height:12.4pt" o:ole="">
            <v:imagedata r:id="rId199" o:title=""/>
          </v:shape>
          <o:OLEObject Type="Embed" ProgID="Equation.3" ShapeID="_x0000_i1098" DrawAspect="Content" ObjectID="_1827049037"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7.3pt;height:22.35pt" o:ole="">
            <v:imagedata r:id="rId201" o:title=""/>
          </v:shape>
          <o:OLEObject Type="Embed" ProgID="Equation.3" ShapeID="_x0000_i1099" DrawAspect="Content" ObjectID="_1827049038"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2.4pt;height:12.4pt" o:ole="">
            <v:imagedata r:id="rId203" o:title=""/>
          </v:shape>
          <o:OLEObject Type="Embed" ProgID="Equation.3" ShapeID="_x0000_i1100" DrawAspect="Content" ObjectID="_1827049039"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7pt;height:12.4pt" o:ole="">
            <v:imagedata r:id="rId205" o:title=""/>
          </v:shape>
          <o:OLEObject Type="Embed" ProgID="Equation.3" ShapeID="_x0000_i1101" DrawAspect="Content" ObjectID="_1827049040"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7pt;height:18.6pt" o:ole="">
            <v:imagedata r:id="rId207" o:title=""/>
          </v:shape>
          <o:OLEObject Type="Embed" ProgID="Equation.3" ShapeID="_x0000_i1102" DrawAspect="Content" ObjectID="_1827049041"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pt;height:33.5pt" o:ole="">
            <v:imagedata r:id="rId209" o:title=""/>
          </v:shape>
          <o:OLEObject Type="Embed" ProgID="Equation.3" ShapeID="_x0000_i1103" DrawAspect="Content" ObjectID="_1827049042"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4pt;height:12.4pt" o:ole="">
                  <v:imagedata r:id="rId211" o:title=""/>
                </v:shape>
                <o:OLEObject Type="Embed" ProgID="Equation.3" ShapeID="_x0000_i1104" DrawAspect="Content" ObjectID="_1827049043"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68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690" w:name="_Toc75260380"/>
      <w:bookmarkStart w:id="10691" w:name="_Toc75275928"/>
      <w:bookmarkStart w:id="10692" w:name="_Toc75276438"/>
      <w:bookmarkStart w:id="10693" w:name="_Toc76541937"/>
      <w:bookmarkStart w:id="10694" w:name="_Toc82437708"/>
      <w:bookmarkStart w:id="10695" w:name="_Toc89945074"/>
      <w:bookmarkStart w:id="10696" w:name="_Toc98754092"/>
      <w:bookmarkStart w:id="10697" w:name="_Toc106181078"/>
      <w:bookmarkStart w:id="10698" w:name="_Toc114151123"/>
      <w:bookmarkStart w:id="10699" w:name="_Toc124151526"/>
      <w:bookmarkStart w:id="10700" w:name="_Toc124152046"/>
      <w:bookmarkStart w:id="10701" w:name="_Toc124152566"/>
      <w:bookmarkStart w:id="10702" w:name="_Toc130397098"/>
      <w:bookmarkStart w:id="10703" w:name="_Toc130397618"/>
      <w:bookmarkStart w:id="10704" w:name="_Toc137558724"/>
      <w:bookmarkStart w:id="10705" w:name="_Toc138862549"/>
      <w:bookmarkStart w:id="10706" w:name="_Toc145532606"/>
      <w:bookmarkStart w:id="10707" w:name="_Toc163219019"/>
      <w:bookmarkStart w:id="10708" w:name="_Toc176702391"/>
      <w:bookmarkStart w:id="10709" w:name="_Toc216436295"/>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710"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711" w:name="_Toc75260381"/>
      <w:bookmarkStart w:id="10712" w:name="_Toc75275929"/>
      <w:bookmarkStart w:id="10713" w:name="_Toc75276439"/>
      <w:bookmarkStart w:id="10714" w:name="_Toc76541938"/>
      <w:bookmarkStart w:id="10715" w:name="_Toc82437709"/>
      <w:bookmarkStart w:id="10716" w:name="_Toc89945075"/>
      <w:bookmarkStart w:id="10717" w:name="_Toc98754093"/>
      <w:bookmarkStart w:id="10718" w:name="_Toc106181079"/>
      <w:bookmarkStart w:id="10719" w:name="_Toc114151124"/>
      <w:bookmarkStart w:id="10720" w:name="_Toc124151527"/>
      <w:bookmarkStart w:id="10721" w:name="_Toc124152047"/>
      <w:bookmarkStart w:id="10722" w:name="_Toc124152567"/>
      <w:bookmarkStart w:id="10723" w:name="_Toc130397099"/>
      <w:bookmarkStart w:id="10724" w:name="_Toc130397619"/>
      <w:bookmarkStart w:id="10725" w:name="_Toc137558725"/>
      <w:bookmarkStart w:id="10726" w:name="_Toc138862550"/>
      <w:bookmarkStart w:id="10727" w:name="_Toc145532607"/>
      <w:bookmarkStart w:id="10728" w:name="_Toc163219020"/>
      <w:bookmarkStart w:id="10729" w:name="_Toc176702392"/>
      <w:bookmarkStart w:id="10730" w:name="_Toc216436296"/>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462978B9" w14:textId="77777777" w:rsidR="00AD1976" w:rsidRPr="00BE5108" w:rsidRDefault="00AD1976" w:rsidP="00E55627">
      <w:pPr>
        <w:pStyle w:val="Heading1"/>
        <w:rPr>
          <w:rFonts w:eastAsiaTheme="minorEastAsia"/>
          <w:lang w:eastAsia="zh-CN"/>
        </w:rPr>
      </w:pPr>
      <w:bookmarkStart w:id="10731" w:name="_Toc73963204"/>
      <w:bookmarkStart w:id="10732" w:name="_Toc75260382"/>
      <w:bookmarkStart w:id="10733" w:name="_Toc75275930"/>
      <w:bookmarkStart w:id="10734" w:name="_Toc75276440"/>
      <w:bookmarkStart w:id="10735" w:name="_Toc76541939"/>
      <w:bookmarkStart w:id="10736" w:name="_Toc82437710"/>
      <w:bookmarkStart w:id="10737" w:name="_Toc89945076"/>
      <w:bookmarkStart w:id="10738" w:name="_Toc98754094"/>
      <w:bookmarkStart w:id="10739" w:name="_Toc106181080"/>
      <w:bookmarkStart w:id="10740" w:name="_Toc114151125"/>
      <w:bookmarkStart w:id="10741" w:name="_Toc124151528"/>
      <w:bookmarkStart w:id="10742" w:name="_Toc124152048"/>
      <w:bookmarkStart w:id="10743" w:name="_Toc124152568"/>
      <w:bookmarkStart w:id="10744" w:name="_Toc130397100"/>
      <w:bookmarkStart w:id="10745" w:name="_Toc130397620"/>
      <w:bookmarkStart w:id="10746" w:name="_Toc137558726"/>
      <w:bookmarkStart w:id="10747" w:name="_Toc138862551"/>
      <w:bookmarkStart w:id="10748" w:name="_Toc145532608"/>
      <w:bookmarkStart w:id="10749" w:name="_Toc163219021"/>
      <w:bookmarkStart w:id="10750" w:name="_Toc176702393"/>
      <w:bookmarkStart w:id="10751" w:name="_Toc21643629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752" w:name="_Toc73963205"/>
      <w:bookmarkStart w:id="10753" w:name="_Toc75260383"/>
      <w:bookmarkStart w:id="10754" w:name="_Toc75275931"/>
      <w:bookmarkStart w:id="10755" w:name="_Toc75276441"/>
      <w:bookmarkStart w:id="10756" w:name="_Toc76541940"/>
      <w:bookmarkStart w:id="10757" w:name="_Toc82437711"/>
      <w:bookmarkStart w:id="10758" w:name="_Toc89945077"/>
      <w:bookmarkStart w:id="10759" w:name="_Toc98754095"/>
      <w:bookmarkStart w:id="10760" w:name="_Toc106181081"/>
      <w:bookmarkStart w:id="10761" w:name="_Toc114151126"/>
      <w:bookmarkStart w:id="10762" w:name="_Toc124151529"/>
      <w:bookmarkStart w:id="10763" w:name="_Toc124152049"/>
      <w:bookmarkStart w:id="10764" w:name="_Toc124152569"/>
      <w:bookmarkStart w:id="10765" w:name="_Toc130397101"/>
      <w:bookmarkStart w:id="10766" w:name="_Toc130397621"/>
      <w:bookmarkStart w:id="10767" w:name="_Toc137558727"/>
      <w:bookmarkStart w:id="10768" w:name="_Toc138862552"/>
      <w:bookmarkStart w:id="10769" w:name="_Toc145532609"/>
      <w:bookmarkStart w:id="10770" w:name="_Toc163219022"/>
      <w:bookmarkStart w:id="10771" w:name="_Toc176702394"/>
      <w:bookmarkStart w:id="10772" w:name="_Toc216436298"/>
      <w:r w:rsidRPr="00BE5108">
        <w:rPr>
          <w:rFonts w:eastAsiaTheme="minorEastAsia"/>
        </w:rPr>
        <w:t>H.1</w:t>
      </w:r>
      <w:r w:rsidRPr="00BE5108">
        <w:rPr>
          <w:rFonts w:eastAsiaTheme="minorEastAsia"/>
        </w:rPr>
        <w:tab/>
        <w:t>General</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773" w:name="_Toc73963206"/>
      <w:bookmarkStart w:id="10774" w:name="_Toc75260384"/>
      <w:bookmarkStart w:id="10775" w:name="_Toc75275932"/>
      <w:bookmarkStart w:id="10776" w:name="_Toc75276442"/>
      <w:bookmarkStart w:id="10777" w:name="_Toc76541941"/>
      <w:bookmarkStart w:id="10778" w:name="_Toc82437712"/>
      <w:bookmarkStart w:id="10779" w:name="_Toc89945078"/>
      <w:bookmarkStart w:id="10780" w:name="_Toc98754096"/>
      <w:bookmarkStart w:id="10781" w:name="_Toc106181082"/>
      <w:bookmarkStart w:id="10782" w:name="_Toc114151127"/>
      <w:bookmarkStart w:id="10783" w:name="_Toc124151530"/>
      <w:bookmarkStart w:id="10784" w:name="_Toc124152050"/>
      <w:bookmarkStart w:id="10785" w:name="_Toc124152570"/>
      <w:bookmarkStart w:id="10786" w:name="_Toc130397102"/>
      <w:bookmarkStart w:id="10787" w:name="_Toc130397622"/>
      <w:bookmarkStart w:id="10788" w:name="_Toc137558728"/>
      <w:bookmarkStart w:id="10789" w:name="_Toc138862553"/>
      <w:bookmarkStart w:id="10790" w:name="_Toc145532610"/>
      <w:bookmarkStart w:id="10791" w:name="_Toc163219023"/>
      <w:bookmarkStart w:id="10792" w:name="_Toc176702395"/>
      <w:bookmarkStart w:id="10793" w:name="_Toc216436299"/>
      <w:r w:rsidRPr="00BE5108">
        <w:rPr>
          <w:rFonts w:eastAsiaTheme="minorEastAsia"/>
        </w:rPr>
        <w:t>H.2</w:t>
      </w:r>
      <w:r w:rsidRPr="00BE5108">
        <w:rPr>
          <w:rFonts w:eastAsiaTheme="minorEastAsia"/>
        </w:rPr>
        <w:tab/>
        <w:t>Basic principles</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794" w:name="_Toc73963207"/>
      <w:bookmarkStart w:id="10795" w:name="_Toc75260385"/>
      <w:bookmarkStart w:id="10796" w:name="_Toc75275933"/>
      <w:bookmarkStart w:id="10797" w:name="_Toc75276443"/>
      <w:bookmarkStart w:id="10798" w:name="_Toc76541942"/>
      <w:bookmarkStart w:id="10799" w:name="_Toc82437713"/>
      <w:bookmarkStart w:id="10800" w:name="_Toc89945079"/>
      <w:bookmarkStart w:id="10801" w:name="_Toc98754097"/>
      <w:bookmarkStart w:id="10802" w:name="_Toc106181083"/>
      <w:bookmarkStart w:id="10803" w:name="_Toc114151128"/>
      <w:bookmarkStart w:id="10804" w:name="_Toc124151531"/>
      <w:bookmarkStart w:id="10805" w:name="_Toc124152051"/>
      <w:bookmarkStart w:id="10806" w:name="_Toc124152571"/>
      <w:bookmarkStart w:id="10807" w:name="_Toc130397103"/>
      <w:bookmarkStart w:id="10808" w:name="_Toc130397623"/>
      <w:bookmarkStart w:id="10809" w:name="_Toc137558729"/>
      <w:bookmarkStart w:id="10810" w:name="_Toc138862554"/>
      <w:bookmarkStart w:id="10811" w:name="_Toc145532611"/>
      <w:bookmarkStart w:id="10812" w:name="_Toc163219024"/>
      <w:bookmarkStart w:id="10813" w:name="_Toc176702396"/>
      <w:bookmarkStart w:id="10814" w:name="_Toc216436300"/>
      <w:r w:rsidRPr="00BE5108">
        <w:rPr>
          <w:rFonts w:eastAsiaTheme="minorEastAsia"/>
        </w:rPr>
        <w:t>H.2.1</w:t>
      </w:r>
      <w:r w:rsidRPr="00BE5108">
        <w:rPr>
          <w:rFonts w:eastAsiaTheme="minorEastAsia"/>
        </w:rPr>
        <w:tab/>
        <w:t>Output signal of the TX under test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815" w:name="_Toc73963208"/>
      <w:bookmarkStart w:id="10816" w:name="_Toc75260386"/>
      <w:bookmarkStart w:id="10817" w:name="_Toc75275934"/>
      <w:bookmarkStart w:id="10818" w:name="_Toc75276444"/>
      <w:bookmarkStart w:id="10819" w:name="_Toc76541943"/>
      <w:bookmarkStart w:id="10820" w:name="_Toc82437714"/>
      <w:bookmarkStart w:id="10821" w:name="_Toc89945080"/>
      <w:bookmarkStart w:id="10822" w:name="_Toc98754098"/>
      <w:bookmarkStart w:id="10823" w:name="_Toc106181084"/>
      <w:bookmarkStart w:id="10824" w:name="_Toc114151129"/>
      <w:bookmarkStart w:id="10825" w:name="_Toc124151532"/>
      <w:bookmarkStart w:id="10826" w:name="_Toc124152052"/>
      <w:bookmarkStart w:id="10827" w:name="_Toc124152572"/>
      <w:bookmarkStart w:id="10828" w:name="_Toc130397104"/>
      <w:bookmarkStart w:id="10829" w:name="_Toc130397624"/>
      <w:bookmarkStart w:id="10830" w:name="_Toc137558730"/>
      <w:bookmarkStart w:id="10831" w:name="_Toc138862555"/>
      <w:bookmarkStart w:id="10832" w:name="_Toc145532612"/>
      <w:bookmarkStart w:id="10833" w:name="_Toc163219025"/>
      <w:bookmarkStart w:id="10834" w:name="_Toc176702397"/>
      <w:bookmarkStart w:id="10835" w:name="_Toc216436301"/>
      <w:r w:rsidRPr="00BE5108">
        <w:rPr>
          <w:rFonts w:eastAsiaTheme="minorEastAsia"/>
        </w:rPr>
        <w:t>H.2.2</w:t>
      </w:r>
      <w:r w:rsidRPr="00BE5108">
        <w:rPr>
          <w:rFonts w:eastAsiaTheme="minorEastAsia"/>
        </w:rPr>
        <w:tab/>
        <w:t>Ideal signal</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836" w:name="_Toc73963209"/>
      <w:bookmarkStart w:id="10837" w:name="_Toc75260387"/>
      <w:bookmarkStart w:id="10838" w:name="_Toc75275935"/>
      <w:bookmarkStart w:id="10839" w:name="_Toc75276445"/>
      <w:bookmarkStart w:id="10840" w:name="_Toc76541944"/>
      <w:bookmarkStart w:id="10841" w:name="_Toc82437715"/>
      <w:bookmarkStart w:id="10842" w:name="_Toc89945081"/>
      <w:bookmarkStart w:id="10843" w:name="_Toc98754099"/>
      <w:bookmarkStart w:id="10844" w:name="_Toc106181085"/>
      <w:bookmarkStart w:id="10845" w:name="_Toc114151130"/>
      <w:bookmarkStart w:id="10846" w:name="_Toc124151533"/>
      <w:bookmarkStart w:id="10847" w:name="_Toc124152053"/>
      <w:bookmarkStart w:id="10848" w:name="_Toc124152573"/>
      <w:bookmarkStart w:id="10849" w:name="_Toc130397105"/>
      <w:bookmarkStart w:id="10850" w:name="_Toc130397625"/>
      <w:bookmarkStart w:id="10851" w:name="_Toc137558731"/>
      <w:bookmarkStart w:id="10852" w:name="_Toc138862556"/>
      <w:bookmarkStart w:id="10853" w:name="_Toc145532613"/>
      <w:bookmarkStart w:id="10854" w:name="_Toc163219026"/>
      <w:bookmarkStart w:id="10855" w:name="_Toc176702398"/>
      <w:bookmarkStart w:id="10856" w:name="_Toc216436302"/>
      <w:r w:rsidRPr="00BE5108">
        <w:rPr>
          <w:rFonts w:eastAsiaTheme="minorEastAsia"/>
        </w:rPr>
        <w:t>H.2.3</w:t>
      </w:r>
      <w:r w:rsidRPr="00BE5108">
        <w:rPr>
          <w:rFonts w:eastAsiaTheme="minorEastAsia"/>
        </w:rPr>
        <w:tab/>
        <w:t>Measurement results</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857" w:name="_Toc73963210"/>
      <w:bookmarkStart w:id="10858" w:name="_Toc75260388"/>
      <w:bookmarkStart w:id="10859" w:name="_Toc75275936"/>
      <w:bookmarkStart w:id="10860" w:name="_Toc75276446"/>
      <w:bookmarkStart w:id="10861" w:name="_Toc76541945"/>
      <w:bookmarkStart w:id="10862" w:name="_Toc82437716"/>
      <w:bookmarkStart w:id="10863" w:name="_Toc89945082"/>
      <w:bookmarkStart w:id="10864" w:name="_Toc98754100"/>
      <w:bookmarkStart w:id="10865" w:name="_Toc106181086"/>
      <w:bookmarkStart w:id="10866" w:name="_Toc114151131"/>
      <w:bookmarkStart w:id="10867" w:name="_Toc124151534"/>
      <w:bookmarkStart w:id="10868" w:name="_Toc124152054"/>
      <w:bookmarkStart w:id="10869" w:name="_Toc124152574"/>
      <w:bookmarkStart w:id="10870" w:name="_Toc130397106"/>
      <w:bookmarkStart w:id="10871" w:name="_Toc130397626"/>
      <w:bookmarkStart w:id="10872" w:name="_Toc137558732"/>
      <w:bookmarkStart w:id="10873" w:name="_Toc138862557"/>
      <w:bookmarkStart w:id="10874" w:name="_Toc145532614"/>
      <w:bookmarkStart w:id="10875" w:name="_Toc163219027"/>
      <w:bookmarkStart w:id="10876" w:name="_Toc176702399"/>
      <w:bookmarkStart w:id="10877" w:name="_Toc216436303"/>
      <w:r w:rsidRPr="00BE5108">
        <w:rPr>
          <w:rFonts w:eastAsiaTheme="minorEastAsia"/>
        </w:rPr>
        <w:t>H.2.4</w:t>
      </w:r>
      <w:r w:rsidRPr="00BE5108">
        <w:rPr>
          <w:rFonts w:eastAsiaTheme="minorEastAsia"/>
        </w:rPr>
        <w:tab/>
        <w:t>Measurement points</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9.1pt;height:252pt" o:ole="">
            <v:imagedata r:id="rId213" o:title=""/>
          </v:shape>
          <o:OLEObject Type="Embed" ProgID="Word.Picture.8" ShapeID="_x0000_i1105" DrawAspect="Content" ObjectID="_1827049044"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878" w:name="_Toc73963211"/>
      <w:bookmarkStart w:id="10879" w:name="_Toc75260389"/>
      <w:bookmarkStart w:id="10880" w:name="_Toc75275937"/>
      <w:bookmarkStart w:id="10881" w:name="_Toc75276447"/>
      <w:bookmarkStart w:id="10882" w:name="_Toc76541946"/>
      <w:bookmarkStart w:id="10883" w:name="_Toc82437717"/>
      <w:bookmarkStart w:id="10884" w:name="_Toc89945083"/>
      <w:bookmarkStart w:id="10885" w:name="_Toc98754101"/>
      <w:bookmarkStart w:id="10886" w:name="_Toc106181087"/>
      <w:bookmarkStart w:id="10887" w:name="_Toc114151132"/>
      <w:bookmarkStart w:id="10888" w:name="_Toc124151535"/>
      <w:bookmarkStart w:id="10889" w:name="_Toc124152055"/>
      <w:bookmarkStart w:id="10890" w:name="_Toc124152575"/>
      <w:bookmarkStart w:id="10891" w:name="_Toc130397107"/>
      <w:bookmarkStart w:id="10892" w:name="_Toc130397627"/>
      <w:bookmarkStart w:id="10893" w:name="_Toc137558733"/>
      <w:bookmarkStart w:id="10894" w:name="_Toc138862558"/>
      <w:bookmarkStart w:id="10895" w:name="_Toc145532615"/>
      <w:bookmarkStart w:id="10896" w:name="_Toc163219028"/>
      <w:bookmarkStart w:id="10897" w:name="_Toc176702400"/>
      <w:bookmarkStart w:id="10898" w:name="_Toc216436304"/>
      <w:r w:rsidRPr="00BE5108">
        <w:rPr>
          <w:rFonts w:eastAsiaTheme="minorEastAsia"/>
        </w:rPr>
        <w:t>H.3</w:t>
      </w:r>
      <w:r w:rsidRPr="00BE5108">
        <w:rPr>
          <w:rFonts w:eastAsiaTheme="minorEastAsia"/>
        </w:rPr>
        <w:tab/>
        <w:t>Pre-FFT minimization process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899" w:name="_Toc73963212"/>
      <w:bookmarkStart w:id="10900" w:name="_Toc75260390"/>
      <w:bookmarkStart w:id="10901" w:name="_Toc75275938"/>
      <w:bookmarkStart w:id="10902" w:name="_Toc75276448"/>
      <w:bookmarkStart w:id="10903" w:name="_Toc76541947"/>
      <w:bookmarkStart w:id="10904" w:name="_Toc82437718"/>
      <w:bookmarkStart w:id="10905" w:name="_Toc89945084"/>
      <w:bookmarkStart w:id="10906" w:name="_Toc98754102"/>
      <w:bookmarkStart w:id="10907" w:name="_Toc106181088"/>
      <w:bookmarkStart w:id="10908" w:name="_Toc114151133"/>
      <w:bookmarkStart w:id="10909" w:name="_Toc124151536"/>
      <w:bookmarkStart w:id="10910" w:name="_Toc124152056"/>
      <w:bookmarkStart w:id="10911" w:name="_Toc124152576"/>
      <w:bookmarkStart w:id="10912" w:name="_Toc130397108"/>
      <w:bookmarkStart w:id="10913" w:name="_Toc130397628"/>
      <w:bookmarkStart w:id="10914" w:name="_Toc137558734"/>
      <w:bookmarkStart w:id="10915" w:name="_Toc138862559"/>
      <w:bookmarkStart w:id="10916" w:name="_Toc145532616"/>
      <w:bookmarkStart w:id="10917" w:name="_Toc163219029"/>
      <w:bookmarkStart w:id="10918" w:name="_Toc176702401"/>
      <w:bookmarkStart w:id="10919" w:name="_Toc216436305"/>
      <w:r w:rsidRPr="00BE5108">
        <w:rPr>
          <w:rFonts w:eastAsiaTheme="minorEastAsia"/>
        </w:rPr>
        <w:t>H.4</w:t>
      </w:r>
      <w:r w:rsidRPr="00BE5108">
        <w:rPr>
          <w:rFonts w:eastAsiaTheme="minorEastAsia"/>
        </w:rPr>
        <w:tab/>
        <w:t>Timing of the FFT window</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920" w:name="_Toc73963213"/>
      <w:bookmarkStart w:id="10921" w:name="_Toc75260391"/>
      <w:bookmarkStart w:id="10922" w:name="_Toc75275939"/>
      <w:bookmarkStart w:id="10923" w:name="_Toc75276449"/>
      <w:bookmarkStart w:id="10924" w:name="_Toc76541948"/>
      <w:bookmarkStart w:id="10925" w:name="_Toc82437719"/>
      <w:bookmarkStart w:id="10926" w:name="_Toc89945085"/>
      <w:bookmarkStart w:id="10927" w:name="_Toc98754103"/>
      <w:bookmarkStart w:id="10928" w:name="_Toc106181089"/>
      <w:bookmarkStart w:id="10929" w:name="_Toc114151134"/>
      <w:bookmarkStart w:id="10930" w:name="_Toc124151537"/>
      <w:bookmarkStart w:id="10931" w:name="_Toc124152057"/>
      <w:bookmarkStart w:id="10932" w:name="_Toc124152577"/>
      <w:bookmarkStart w:id="10933" w:name="_Toc130397109"/>
      <w:bookmarkStart w:id="10934" w:name="_Toc130397629"/>
      <w:bookmarkStart w:id="10935" w:name="_Toc137558735"/>
      <w:bookmarkStart w:id="10936" w:name="_Toc138862560"/>
      <w:bookmarkStart w:id="10937" w:name="_Toc145532617"/>
      <w:bookmarkStart w:id="10938" w:name="_Toc163219030"/>
      <w:bookmarkStart w:id="10939" w:name="_Toc176702402"/>
      <w:bookmarkStart w:id="10940" w:name="_Toc216436306"/>
      <w:r w:rsidRPr="00BE5108">
        <w:rPr>
          <w:rFonts w:eastAsiaTheme="minorEastAsia"/>
        </w:rPr>
        <w:t>H.5</w:t>
      </w:r>
      <w:r w:rsidRPr="00BE5108">
        <w:rPr>
          <w:rFonts w:eastAsiaTheme="minorEastAsia"/>
        </w:rPr>
        <w:tab/>
        <w:t>Resource element TX power</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941" w:name="_Toc73963214"/>
      <w:bookmarkStart w:id="10942" w:name="_Toc75260392"/>
      <w:bookmarkStart w:id="10943" w:name="_Toc75275940"/>
      <w:bookmarkStart w:id="10944" w:name="_Toc75276450"/>
      <w:bookmarkStart w:id="10945" w:name="_Toc76541949"/>
      <w:bookmarkStart w:id="10946" w:name="_Toc82437720"/>
      <w:bookmarkStart w:id="10947" w:name="_Toc89945086"/>
      <w:bookmarkStart w:id="10948" w:name="_Toc98754104"/>
      <w:bookmarkStart w:id="10949" w:name="_Toc106181090"/>
      <w:bookmarkStart w:id="10950" w:name="_Toc114151135"/>
      <w:bookmarkStart w:id="10951" w:name="_Toc124151538"/>
      <w:bookmarkStart w:id="10952" w:name="_Toc124152058"/>
      <w:bookmarkStart w:id="10953" w:name="_Toc124152578"/>
      <w:bookmarkStart w:id="10954" w:name="_Toc130397110"/>
      <w:bookmarkStart w:id="10955" w:name="_Toc130397630"/>
      <w:bookmarkStart w:id="10956" w:name="_Toc137558736"/>
      <w:bookmarkStart w:id="10957" w:name="_Toc138862561"/>
      <w:bookmarkStart w:id="10958" w:name="_Toc145532618"/>
      <w:bookmarkStart w:id="10959" w:name="_Toc163219031"/>
      <w:bookmarkStart w:id="10960" w:name="_Toc176702403"/>
      <w:bookmarkStart w:id="10961" w:name="_Toc216436307"/>
      <w:r w:rsidRPr="00BE5108">
        <w:rPr>
          <w:rFonts w:eastAsiaTheme="minorEastAsia"/>
        </w:rPr>
        <w:lastRenderedPageBreak/>
        <w:t>H.6</w:t>
      </w:r>
      <w:r w:rsidRPr="00BE5108">
        <w:rPr>
          <w:rFonts w:eastAsiaTheme="minorEastAsia"/>
        </w:rPr>
        <w:tab/>
        <w:t>Post-FFT equalisation</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4.15pt;height:364.95pt" o:ole="">
            <v:imagedata r:id="rId215" o:title=""/>
          </v:shape>
          <o:OLEObject Type="Embed" ProgID="Word.Picture.8" ShapeID="_x0000_i1106" DrawAspect="Content" ObjectID="_1827049045"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962" w:name="_Toc73963215"/>
      <w:bookmarkStart w:id="10963" w:name="_Toc75260393"/>
      <w:bookmarkStart w:id="10964" w:name="_Toc75275941"/>
      <w:bookmarkStart w:id="10965" w:name="_Toc75276451"/>
      <w:bookmarkStart w:id="10966" w:name="_Toc76541950"/>
      <w:bookmarkStart w:id="10967" w:name="_Toc82437721"/>
      <w:bookmarkStart w:id="10968" w:name="_Toc89945087"/>
      <w:bookmarkStart w:id="10969" w:name="_Toc98754105"/>
      <w:bookmarkStart w:id="10970" w:name="_Toc106181091"/>
      <w:bookmarkStart w:id="10971" w:name="_Toc114151136"/>
      <w:bookmarkStart w:id="10972" w:name="_Toc124151539"/>
      <w:bookmarkStart w:id="10973" w:name="_Toc124152059"/>
      <w:bookmarkStart w:id="10974" w:name="_Toc124152579"/>
      <w:bookmarkStart w:id="10975" w:name="_Toc130397111"/>
      <w:bookmarkStart w:id="10976" w:name="_Toc130397631"/>
      <w:bookmarkStart w:id="10977" w:name="_Toc137558737"/>
      <w:bookmarkStart w:id="10978" w:name="_Toc138862562"/>
      <w:bookmarkStart w:id="10979" w:name="_Toc145532619"/>
      <w:bookmarkStart w:id="10980" w:name="_Toc163219032"/>
      <w:bookmarkStart w:id="10981" w:name="_Toc176702404"/>
      <w:bookmarkStart w:id="10982" w:name="_Toc216436308"/>
      <w:r w:rsidRPr="00BE5108">
        <w:rPr>
          <w:rFonts w:eastAsiaTheme="minorEastAsia"/>
        </w:rPr>
        <w:t>H.7</w:t>
      </w:r>
      <w:r w:rsidRPr="00BE5108">
        <w:rPr>
          <w:rFonts w:eastAsiaTheme="minorEastAsia"/>
        </w:rPr>
        <w:tab/>
        <w:t>EVM</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6CA47AD2" w14:textId="77777777" w:rsidR="00AD1976" w:rsidRPr="00BE5108" w:rsidRDefault="00AD1976" w:rsidP="00E55627">
      <w:pPr>
        <w:pStyle w:val="Heading2"/>
        <w:rPr>
          <w:rFonts w:eastAsiaTheme="minorEastAsia"/>
        </w:rPr>
      </w:pPr>
      <w:bookmarkStart w:id="10983" w:name="_Toc73963216"/>
      <w:bookmarkStart w:id="10984" w:name="_Toc75260394"/>
      <w:bookmarkStart w:id="10985" w:name="_Toc75275942"/>
      <w:bookmarkStart w:id="10986" w:name="_Toc75276452"/>
      <w:bookmarkStart w:id="10987" w:name="_Toc76541951"/>
      <w:bookmarkStart w:id="10988" w:name="_Toc82437722"/>
      <w:bookmarkStart w:id="10989" w:name="_Toc89945088"/>
      <w:bookmarkStart w:id="10990" w:name="_Toc98754106"/>
      <w:bookmarkStart w:id="10991" w:name="_Toc106181092"/>
      <w:bookmarkStart w:id="10992" w:name="_Toc114151137"/>
      <w:bookmarkStart w:id="10993" w:name="_Toc124151540"/>
      <w:bookmarkStart w:id="10994" w:name="_Toc124152060"/>
      <w:bookmarkStart w:id="10995" w:name="_Toc124152580"/>
      <w:bookmarkStart w:id="10996" w:name="_Toc130397112"/>
      <w:bookmarkStart w:id="10997" w:name="_Toc130397632"/>
      <w:bookmarkStart w:id="10998" w:name="_Toc137558738"/>
      <w:bookmarkStart w:id="10999" w:name="_Toc138862563"/>
      <w:bookmarkStart w:id="11000" w:name="_Toc145532620"/>
      <w:bookmarkStart w:id="11001" w:name="_Toc163219033"/>
      <w:bookmarkStart w:id="11002" w:name="_Toc176702405"/>
      <w:bookmarkStart w:id="11003" w:name="_Toc216436309"/>
      <w:r w:rsidRPr="00BE5108">
        <w:rPr>
          <w:rFonts w:eastAsiaTheme="minorEastAsia"/>
        </w:rPr>
        <w:t>H.7.0</w:t>
      </w:r>
      <w:r w:rsidR="00431A0C" w:rsidRPr="00BE5108">
        <w:rPr>
          <w:rFonts w:eastAsiaTheme="minorEastAsia"/>
        </w:rPr>
        <w:tab/>
      </w:r>
      <w:r w:rsidRPr="00BE5108">
        <w:rPr>
          <w:rFonts w:eastAsiaTheme="minorEastAsia"/>
        </w:rPr>
        <w:t>General</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004" w:name="_Toc73963217"/>
      <w:bookmarkStart w:id="11005" w:name="_Toc75260395"/>
      <w:bookmarkStart w:id="11006" w:name="_Toc75275943"/>
      <w:bookmarkStart w:id="11007" w:name="_Toc75276453"/>
      <w:bookmarkStart w:id="11008" w:name="_Toc76541952"/>
      <w:bookmarkStart w:id="11009" w:name="_Toc82437723"/>
      <w:bookmarkStart w:id="11010" w:name="_Toc89945089"/>
      <w:bookmarkStart w:id="11011" w:name="_Toc98754107"/>
      <w:bookmarkStart w:id="11012" w:name="_Toc106181093"/>
      <w:bookmarkStart w:id="11013" w:name="_Toc114151138"/>
      <w:bookmarkStart w:id="11014" w:name="_Toc124151541"/>
      <w:bookmarkStart w:id="11015" w:name="_Toc124152061"/>
      <w:bookmarkStart w:id="11016" w:name="_Toc124152581"/>
      <w:bookmarkStart w:id="11017" w:name="_Toc130397113"/>
      <w:bookmarkStart w:id="11018" w:name="_Toc130397633"/>
      <w:bookmarkStart w:id="11019" w:name="_Toc137558739"/>
      <w:bookmarkStart w:id="11020" w:name="_Toc138862564"/>
      <w:bookmarkStart w:id="11021" w:name="_Toc145532621"/>
      <w:bookmarkStart w:id="11022" w:name="_Toc163219034"/>
      <w:bookmarkStart w:id="11023" w:name="_Toc176702406"/>
      <w:bookmarkStart w:id="11024" w:name="_Toc21643631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025" w:name="_Toc73963218"/>
      <w:bookmarkStart w:id="11026" w:name="_Toc75260396"/>
      <w:bookmarkStart w:id="11027" w:name="_Toc75275944"/>
      <w:bookmarkStart w:id="11028" w:name="_Toc75276454"/>
      <w:bookmarkStart w:id="11029" w:name="_Toc76541953"/>
      <w:bookmarkStart w:id="11030" w:name="_Toc82437724"/>
      <w:bookmarkStart w:id="11031" w:name="_Toc89945090"/>
      <w:bookmarkStart w:id="11032" w:name="_Toc98754108"/>
      <w:bookmarkStart w:id="11033" w:name="_Toc106181094"/>
      <w:bookmarkStart w:id="11034" w:name="_Toc114151139"/>
      <w:bookmarkStart w:id="11035" w:name="_Toc124151542"/>
      <w:bookmarkStart w:id="11036" w:name="_Toc124152062"/>
      <w:bookmarkStart w:id="11037" w:name="_Toc124152582"/>
      <w:bookmarkStart w:id="11038" w:name="_Toc130397114"/>
      <w:bookmarkStart w:id="11039" w:name="_Toc130397634"/>
      <w:bookmarkStart w:id="11040" w:name="_Toc137558740"/>
      <w:bookmarkStart w:id="11041" w:name="_Toc138862565"/>
      <w:bookmarkStart w:id="11042" w:name="_Toc145532622"/>
      <w:bookmarkStart w:id="11043" w:name="_Toc163219035"/>
      <w:bookmarkStart w:id="11044" w:name="_Toc176702407"/>
      <w:bookmarkStart w:id="11045" w:name="_Toc216436311"/>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1BDAD943" w14:textId="77777777" w:rsidR="00054A22" w:rsidRPr="00BE5108" w:rsidRDefault="00054A22" w:rsidP="00EF3135">
      <w:pPr>
        <w:rPr>
          <w:rFonts w:eastAsiaTheme="minorEastAsia"/>
        </w:rPr>
      </w:pPr>
      <w:bookmarkStart w:id="11046" w:name="historyclause"/>
      <w:bookmarkEnd w:id="1104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6B3E0F95" w14:textId="77777777" w:rsidR="00CF66A2" w:rsidRDefault="00CF66A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E044FF" w:rsidRPr="002E7774" w14:paraId="0D637A8A" w14:textId="77777777" w:rsidTr="002F2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6726398" w14:textId="77777777" w:rsidR="00E044FF" w:rsidRPr="002E7774" w:rsidRDefault="00E044FF" w:rsidP="002F2CA7">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E044FF" w:rsidRPr="002E7774" w14:paraId="14AA886F" w14:textId="77777777" w:rsidTr="002F2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C60BC13"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661C0AB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CD47C0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A6048F"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9C5C1"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BF454D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76823F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13761AB"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276718" w:rsidRPr="002E7774" w14:paraId="3FC34F5A"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7B76906" w14:textId="6A54F547"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44DDAD" w14:textId="797D83B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F90F2A" w14:textId="15B4AC1F" w:rsidR="00707B97" w:rsidRPr="00707B97" w:rsidRDefault="00707B97" w:rsidP="00707B97">
            <w:pPr>
              <w:pStyle w:val="TAC"/>
              <w:rPr>
                <w:rFonts w:eastAsia="SimSun" w:cs="Arial"/>
                <w:sz w:val="16"/>
                <w:szCs w:val="16"/>
                <w:lang w:eastAsia="ja-JP"/>
              </w:rPr>
            </w:pPr>
            <w:r w:rsidRPr="00707B97">
              <w:rPr>
                <w:sz w:val="16"/>
                <w:szCs w:val="16"/>
              </w:rPr>
              <w:t>RP-250618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78584" w14:textId="11A9B4F8" w:rsidR="00707B97" w:rsidRPr="00707B97" w:rsidRDefault="00707B97" w:rsidP="00707B97">
            <w:pPr>
              <w:pStyle w:val="TAC"/>
              <w:rPr>
                <w:rFonts w:eastAsia="SimSun"/>
                <w:sz w:val="16"/>
                <w:szCs w:val="16"/>
                <w:lang w:eastAsia="en-GB"/>
              </w:rPr>
            </w:pPr>
            <w:r w:rsidRPr="00707B97">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9E8D3"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D89F" w14:textId="369048EA"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single" w:sz="4" w:space="0" w:color="A6A6A6"/>
              <w:left w:val="single" w:sz="4" w:space="0" w:color="A6A6A6"/>
              <w:bottom w:val="single" w:sz="4" w:space="0" w:color="A6A6A6"/>
              <w:right w:val="single" w:sz="4" w:space="0" w:color="A6A6A6"/>
            </w:tcBorders>
            <w:shd w:val="clear" w:color="auto" w:fill="auto"/>
          </w:tcPr>
          <w:p w14:paraId="269409CE" w14:textId="03AD1A56"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8E69A" w14:textId="7EB14F91"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3B4F77E7"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2C80C62" w14:textId="077A4FE6"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FD988" w14:textId="7A57D9AE"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64A" w14:textId="4F3BCD2B" w:rsidR="00707B97" w:rsidRPr="00707B97" w:rsidRDefault="00707B97" w:rsidP="00707B97">
            <w:pPr>
              <w:pStyle w:val="TAC"/>
              <w:rPr>
                <w:rFonts w:eastAsia="SimSun" w:cs="Arial"/>
                <w:sz w:val="16"/>
                <w:szCs w:val="16"/>
                <w:lang w:eastAsia="ja-JP"/>
              </w:rPr>
            </w:pPr>
            <w:r w:rsidRPr="00707B97">
              <w:rPr>
                <w:sz w:val="16"/>
                <w:szCs w:val="16"/>
              </w:rPr>
              <w:t>RP-250621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75AFB" w14:textId="584A0309" w:rsidR="00707B97" w:rsidRPr="00707B97" w:rsidRDefault="00707B97" w:rsidP="00707B97">
            <w:pPr>
              <w:pStyle w:val="TAC"/>
              <w:rPr>
                <w:rFonts w:eastAsia="SimSun"/>
                <w:sz w:val="16"/>
                <w:szCs w:val="16"/>
                <w:lang w:eastAsia="en-GB"/>
              </w:rPr>
            </w:pPr>
            <w:r w:rsidRPr="00707B97">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2E91"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5349" w14:textId="2A635BCB"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1E5CCC7F" w14:textId="22D80B0B"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DE7B8" w14:textId="0D19DC62"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0E40664E"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6D40BD59" w14:textId="1746F215"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CF3EB" w14:textId="17C1CB8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16707C" w14:textId="443AD565" w:rsidR="00707B97" w:rsidRPr="00707B97" w:rsidRDefault="00707B97" w:rsidP="00707B97">
            <w:pPr>
              <w:pStyle w:val="TAC"/>
              <w:rPr>
                <w:rFonts w:eastAsia="SimSun" w:cs="Arial"/>
                <w:sz w:val="16"/>
                <w:szCs w:val="16"/>
                <w:lang w:eastAsia="ja-JP"/>
              </w:rPr>
            </w:pPr>
            <w:r w:rsidRPr="00707B97">
              <w:rPr>
                <w:sz w:val="16"/>
                <w:szCs w:val="16"/>
              </w:rPr>
              <w:t>RP-250622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E63764" w14:textId="40C54753" w:rsidR="00707B97" w:rsidRPr="00707B97" w:rsidRDefault="00707B97" w:rsidP="00707B97">
            <w:pPr>
              <w:pStyle w:val="TAC"/>
              <w:rPr>
                <w:rFonts w:eastAsia="SimSun"/>
                <w:sz w:val="16"/>
                <w:szCs w:val="16"/>
                <w:lang w:eastAsia="en-GB"/>
              </w:rPr>
            </w:pPr>
            <w:r w:rsidRPr="00707B97">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7B200"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6617" w14:textId="6B4E070D"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62ED741E" w14:textId="552C6881"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9517" w14:textId="6F29229A"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199996CB"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7719853" w14:textId="00A8A600"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ED9BC4" w14:textId="60F4FFD3"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D9276" w14:textId="20195750" w:rsidR="00707B97" w:rsidRPr="006929D1" w:rsidRDefault="00707B97" w:rsidP="00707B97">
            <w:pPr>
              <w:pStyle w:val="TAC"/>
              <w:rPr>
                <w:rFonts w:eastAsia="SimSun" w:cs="Arial"/>
                <w:sz w:val="16"/>
                <w:szCs w:val="16"/>
                <w:lang w:eastAsia="ja-JP"/>
              </w:rPr>
            </w:pPr>
            <w:r w:rsidRPr="006929D1">
              <w:rPr>
                <w:sz w:val="16"/>
                <w:szCs w:val="16"/>
              </w:rPr>
              <w:t>RP-250627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86DB1" w14:textId="2B717E00" w:rsidR="00707B97" w:rsidRPr="006929D1" w:rsidRDefault="00707B97" w:rsidP="00707B97">
            <w:pPr>
              <w:pStyle w:val="TAC"/>
              <w:rPr>
                <w:rFonts w:eastAsia="SimSun"/>
                <w:sz w:val="16"/>
                <w:szCs w:val="16"/>
                <w:lang w:eastAsia="en-GB"/>
              </w:rPr>
            </w:pPr>
            <w:r w:rsidRPr="006929D1">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FB51" w14:textId="77777777" w:rsidR="00707B97" w:rsidRPr="006929D1"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0801" w14:textId="3BFB9EA4" w:rsidR="00707B97" w:rsidRPr="006929D1" w:rsidRDefault="00707B97" w:rsidP="00707B97">
            <w:pPr>
              <w:pStyle w:val="TAC"/>
              <w:rPr>
                <w:rFonts w:eastAsia="SimSun"/>
                <w:sz w:val="16"/>
                <w:szCs w:val="16"/>
                <w:lang w:eastAsia="en-GB"/>
              </w:rPr>
            </w:pPr>
            <w:r w:rsidRPr="006929D1">
              <w:rPr>
                <w:sz w:val="16"/>
                <w:szCs w:val="16"/>
              </w:rPr>
              <w:t>B</w:t>
            </w:r>
          </w:p>
        </w:tc>
        <w:tc>
          <w:tcPr>
            <w:tcW w:w="4965" w:type="dxa"/>
            <w:tcBorders>
              <w:top w:val="nil"/>
              <w:left w:val="single" w:sz="4" w:space="0" w:color="A6A6A6"/>
              <w:bottom w:val="single" w:sz="4" w:space="0" w:color="auto"/>
              <w:right w:val="single" w:sz="4" w:space="0" w:color="A6A6A6"/>
            </w:tcBorders>
            <w:shd w:val="clear" w:color="auto" w:fill="auto"/>
          </w:tcPr>
          <w:p w14:paraId="65C1BCF7" w14:textId="23B20FF5" w:rsidR="00707B97" w:rsidRPr="006929D1" w:rsidRDefault="00707B97" w:rsidP="00707B97">
            <w:pPr>
              <w:keepNext/>
              <w:keepLines/>
              <w:spacing w:after="0"/>
              <w:rPr>
                <w:rFonts w:ascii="Arial" w:eastAsia="SimSun" w:hAnsi="Arial"/>
                <w:sz w:val="16"/>
                <w:szCs w:val="16"/>
                <w:lang w:eastAsia="zh-CN"/>
              </w:rPr>
            </w:pPr>
            <w:r w:rsidRPr="006929D1">
              <w:rPr>
                <w:rFonts w:ascii="Arial" w:hAnsi="Arial" w:cs="Arial"/>
                <w:sz w:val="16"/>
                <w:szCs w:val="16"/>
              </w:rPr>
              <w:t>CR to TS 38.176-1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4F2F" w14:textId="36E0B384"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6929D1" w:rsidRPr="002E7774" w14:paraId="5F3D21E2"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85F5400" w14:textId="27337AD7"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2664CE" w14:textId="6EBCC9F8"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626C0" w14:textId="3DB90528"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396D84" w14:textId="12315908" w:rsidR="006929D1" w:rsidRPr="006929D1" w:rsidRDefault="006929D1" w:rsidP="006929D1">
            <w:pPr>
              <w:pStyle w:val="TAC"/>
              <w:rPr>
                <w:sz w:val="16"/>
                <w:szCs w:val="16"/>
              </w:rPr>
            </w:pPr>
            <w:r w:rsidRPr="006929D1">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2BA8"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98C" w14:textId="0A313DC9"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0613075A" w14:textId="3E585F38" w:rsidR="006929D1" w:rsidRPr="006929D1" w:rsidRDefault="006929D1" w:rsidP="006929D1">
            <w:pPr>
              <w:pStyle w:val="TAL"/>
              <w:rPr>
                <w:rFonts w:cs="Arial"/>
                <w:sz w:val="16"/>
                <w:szCs w:val="16"/>
              </w:rPr>
            </w:pPr>
            <w:r w:rsidRPr="006929D1">
              <w:rPr>
                <w:sz w:val="16"/>
                <w:szCs w:val="16"/>
              </w:rPr>
              <w:t>(NR_IAB-Perf)CR for 38.176-1, Correction on out-of-band blocking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B09C" w14:textId="666EFB4F"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929D1" w:rsidRPr="002E7774" w14:paraId="3E01D57E"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21D3B0EB" w14:textId="1E99A701"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36E8EF" w14:textId="07A88870"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2F031" w14:textId="7E07998F"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559B3" w14:textId="1E1BEC23" w:rsidR="006929D1" w:rsidRPr="006929D1" w:rsidRDefault="006929D1" w:rsidP="006929D1">
            <w:pPr>
              <w:pStyle w:val="TAC"/>
              <w:rPr>
                <w:sz w:val="16"/>
                <w:szCs w:val="16"/>
              </w:rPr>
            </w:pPr>
            <w:r w:rsidRPr="006929D1">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EFF5"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3A" w14:textId="303EC352"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59730E4F" w14:textId="5F49CBE5" w:rsidR="006929D1" w:rsidRPr="006929D1" w:rsidRDefault="006929D1" w:rsidP="006929D1">
            <w:pPr>
              <w:pStyle w:val="TAL"/>
              <w:rPr>
                <w:rFonts w:cs="Arial"/>
                <w:sz w:val="16"/>
                <w:szCs w:val="16"/>
              </w:rPr>
            </w:pPr>
            <w:r w:rsidRPr="006929D1">
              <w:rPr>
                <w:sz w:val="16"/>
                <w:szCs w:val="16"/>
              </w:rPr>
              <w:t>CR to 38.176-1 with clarification for channel bandwidths below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D4A0" w14:textId="578C4304"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C32C73" w:rsidRPr="002E7774" w14:paraId="0E8AB2D0"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0578CB14" w14:textId="6896685E" w:rsidR="00C32C73" w:rsidRPr="007D407D" w:rsidRDefault="00C32C73" w:rsidP="007D407D">
            <w:pPr>
              <w:pStyle w:val="TAC"/>
              <w:rPr>
                <w:rFonts w:eastAsia="SimSun"/>
                <w:sz w:val="16"/>
                <w:szCs w:val="16"/>
                <w:lang w:val="en-US" w:eastAsia="ja-JP"/>
              </w:rPr>
            </w:pPr>
            <w:r w:rsidRPr="007D407D">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378A3" w14:textId="6D2ECE2A" w:rsidR="00C32C73" w:rsidRPr="007D407D" w:rsidRDefault="00C32C73" w:rsidP="007D407D">
            <w:pPr>
              <w:pStyle w:val="TAC"/>
              <w:rPr>
                <w:rFonts w:eastAsia="SimSun"/>
                <w:sz w:val="16"/>
                <w:szCs w:val="16"/>
                <w:lang w:eastAsia="ja-JP"/>
              </w:rPr>
            </w:pPr>
            <w:r w:rsidRPr="007D407D">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7CBCC" w14:textId="37A8104D" w:rsidR="00C32C73" w:rsidRPr="007D407D" w:rsidRDefault="00C32C73" w:rsidP="007D407D">
            <w:pPr>
              <w:pStyle w:val="TAC"/>
              <w:rPr>
                <w:sz w:val="16"/>
                <w:szCs w:val="16"/>
              </w:rPr>
            </w:pPr>
            <w:r w:rsidRPr="007D407D">
              <w:rPr>
                <w:sz w:val="16"/>
                <w:szCs w:val="16"/>
              </w:rPr>
              <w:t>RP-253646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22EFF" w14:textId="45863B4E" w:rsidR="00C32C73" w:rsidRPr="007D407D" w:rsidRDefault="00C32C73" w:rsidP="007D407D">
            <w:pPr>
              <w:pStyle w:val="TAC"/>
              <w:rPr>
                <w:sz w:val="16"/>
                <w:szCs w:val="16"/>
              </w:rPr>
            </w:pPr>
            <w:r w:rsidRPr="007D40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1B6F6" w14:textId="499DF74D" w:rsidR="00C32C73" w:rsidRPr="007D407D" w:rsidRDefault="00C32C73" w:rsidP="007D407D">
            <w:pPr>
              <w:pStyle w:val="TAC"/>
              <w:rPr>
                <w:rFonts w:eastAsia="SimSun"/>
                <w:sz w:val="16"/>
                <w:szCs w:val="16"/>
                <w:lang w:eastAsia="en-GB"/>
              </w:rPr>
            </w:pPr>
            <w:r w:rsidRPr="007D40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02C4" w14:textId="4C252841" w:rsidR="00C32C73" w:rsidRPr="007D407D" w:rsidRDefault="00C32C73" w:rsidP="007D407D">
            <w:pPr>
              <w:pStyle w:val="TAC"/>
              <w:rPr>
                <w:sz w:val="16"/>
                <w:szCs w:val="16"/>
              </w:rPr>
            </w:pPr>
            <w:r w:rsidRPr="007D407D">
              <w:rPr>
                <w:sz w:val="16"/>
                <w:szCs w:val="16"/>
              </w:rPr>
              <w:t>F</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56C7D55F" w14:textId="488612F0" w:rsidR="00C32C73" w:rsidRPr="007D407D" w:rsidRDefault="00C32C73" w:rsidP="007D407D">
            <w:pPr>
              <w:pStyle w:val="TAC"/>
              <w:jc w:val="left"/>
              <w:rPr>
                <w:sz w:val="16"/>
                <w:szCs w:val="16"/>
              </w:rPr>
            </w:pPr>
            <w:r w:rsidRPr="007D407D">
              <w:rPr>
                <w:sz w:val="16"/>
                <w:szCs w:val="16"/>
              </w:rPr>
              <w:t>(TEI19-BDaT_simp_improvement) CR to TS 38.176-1: spec structure simplification for co-location and co-existence requirements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71E1" w14:textId="5A916C69" w:rsidR="00C32C73" w:rsidRPr="007D407D" w:rsidRDefault="00C32C73" w:rsidP="007D407D">
            <w:pPr>
              <w:pStyle w:val="TAC"/>
              <w:rPr>
                <w:rFonts w:eastAsia="SimSun"/>
                <w:sz w:val="16"/>
                <w:szCs w:val="16"/>
                <w:lang w:eastAsia="zh-CN"/>
              </w:rPr>
            </w:pPr>
            <w:r w:rsidRPr="007D407D">
              <w:rPr>
                <w:sz w:val="16"/>
                <w:szCs w:val="16"/>
              </w:rPr>
              <w:t>19.2.0</w:t>
            </w:r>
          </w:p>
        </w:tc>
      </w:tr>
    </w:tbl>
    <w:p w14:paraId="456CD15F" w14:textId="77777777" w:rsidR="00E044FF" w:rsidRPr="00FF7252" w:rsidRDefault="00E044FF" w:rsidP="00C36564">
      <w:pPr>
        <w:rPr>
          <w:rFonts w:eastAsiaTheme="minorEastAsia"/>
        </w:rPr>
      </w:pPr>
    </w:p>
    <w:sectPr w:rsidR="00E044FF"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FCF0B" w14:textId="77777777" w:rsidR="00364AA3" w:rsidRPr="008025B8" w:rsidRDefault="00364AA3">
      <w:pPr>
        <w:rPr>
          <w:rFonts w:eastAsiaTheme="minorEastAsia"/>
        </w:rPr>
      </w:pPr>
      <w:r w:rsidRPr="008025B8">
        <w:rPr>
          <w:rFonts w:eastAsiaTheme="minorEastAsia"/>
        </w:rPr>
        <w:separator/>
      </w:r>
    </w:p>
  </w:endnote>
  <w:endnote w:type="continuationSeparator" w:id="0">
    <w:p w14:paraId="59A10AD4" w14:textId="77777777" w:rsidR="00364AA3" w:rsidRPr="008025B8" w:rsidRDefault="00364AA3">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F3CDB" w14:textId="77777777" w:rsidR="00364AA3" w:rsidRPr="008025B8" w:rsidRDefault="00364AA3">
      <w:pPr>
        <w:rPr>
          <w:rFonts w:eastAsiaTheme="minorEastAsia"/>
        </w:rPr>
      </w:pPr>
      <w:r w:rsidRPr="008025B8">
        <w:rPr>
          <w:rFonts w:eastAsiaTheme="minorEastAsia"/>
        </w:rPr>
        <w:separator/>
      </w:r>
    </w:p>
  </w:footnote>
  <w:footnote w:type="continuationSeparator" w:id="0">
    <w:p w14:paraId="3C4D9E26" w14:textId="77777777" w:rsidR="00364AA3" w:rsidRPr="008025B8" w:rsidRDefault="00364AA3">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9CF87" w14:textId="237C9C26"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732D55">
      <w:rPr>
        <w:rFonts w:ascii="Arial" w:eastAsiaTheme="minorEastAsia" w:hAnsi="Arial" w:cs="Arial"/>
        <w:b/>
        <w:noProof/>
        <w:sz w:val="18"/>
        <w:szCs w:val="18"/>
      </w:rPr>
      <w:t>3GPP TS 38.176-1 V19.2.0 (2025-12)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D3F57E2"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732D55">
      <w:rPr>
        <w:rFonts w:ascii="Arial" w:eastAsiaTheme="minorEastAsia" w:hAnsi="Arial" w:cs="Arial"/>
        <w:b/>
        <w:noProof/>
        <w:sz w:val="18"/>
        <w:szCs w:val="18"/>
      </w:rPr>
      <w:t>Release 19</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 w:numId="5" w16cid:durableId="197455295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99429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179478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2637349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7330F"/>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01CA7"/>
    <w:rsid w:val="0022028E"/>
    <w:rsid w:val="00222CAC"/>
    <w:rsid w:val="00222D90"/>
    <w:rsid w:val="00224940"/>
    <w:rsid w:val="002263FD"/>
    <w:rsid w:val="002324EA"/>
    <w:rsid w:val="002347A2"/>
    <w:rsid w:val="0024357C"/>
    <w:rsid w:val="00252D4D"/>
    <w:rsid w:val="00252E99"/>
    <w:rsid w:val="00255B32"/>
    <w:rsid w:val="00256CC9"/>
    <w:rsid w:val="002675F0"/>
    <w:rsid w:val="002713BC"/>
    <w:rsid w:val="00276718"/>
    <w:rsid w:val="00284589"/>
    <w:rsid w:val="00287398"/>
    <w:rsid w:val="00292B96"/>
    <w:rsid w:val="002942D7"/>
    <w:rsid w:val="0029795F"/>
    <w:rsid w:val="002A4C16"/>
    <w:rsid w:val="002A55E9"/>
    <w:rsid w:val="002A6A80"/>
    <w:rsid w:val="002A7DE2"/>
    <w:rsid w:val="002B08FD"/>
    <w:rsid w:val="002B3822"/>
    <w:rsid w:val="002B4696"/>
    <w:rsid w:val="002B6339"/>
    <w:rsid w:val="002B6E61"/>
    <w:rsid w:val="002C55B1"/>
    <w:rsid w:val="002C5657"/>
    <w:rsid w:val="002C5E31"/>
    <w:rsid w:val="002C6F2C"/>
    <w:rsid w:val="002D7C58"/>
    <w:rsid w:val="002E00EE"/>
    <w:rsid w:val="002E197A"/>
    <w:rsid w:val="002E5FBB"/>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2EDF"/>
    <w:rsid w:val="00364AA3"/>
    <w:rsid w:val="003671B1"/>
    <w:rsid w:val="00371159"/>
    <w:rsid w:val="00371910"/>
    <w:rsid w:val="00371AA2"/>
    <w:rsid w:val="00371FDB"/>
    <w:rsid w:val="003765B8"/>
    <w:rsid w:val="003823B6"/>
    <w:rsid w:val="0038613B"/>
    <w:rsid w:val="003924E1"/>
    <w:rsid w:val="00392ACA"/>
    <w:rsid w:val="00394777"/>
    <w:rsid w:val="003A0856"/>
    <w:rsid w:val="003A0B67"/>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873A8"/>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0457"/>
    <w:rsid w:val="00552AD0"/>
    <w:rsid w:val="00556F11"/>
    <w:rsid w:val="00556F6B"/>
    <w:rsid w:val="00563D29"/>
    <w:rsid w:val="00565087"/>
    <w:rsid w:val="005720D8"/>
    <w:rsid w:val="00580009"/>
    <w:rsid w:val="00586374"/>
    <w:rsid w:val="00597B11"/>
    <w:rsid w:val="005A02B8"/>
    <w:rsid w:val="005B31AB"/>
    <w:rsid w:val="005B5761"/>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929D1"/>
    <w:rsid w:val="006A0418"/>
    <w:rsid w:val="006A09B0"/>
    <w:rsid w:val="006A323F"/>
    <w:rsid w:val="006A517E"/>
    <w:rsid w:val="006A73D9"/>
    <w:rsid w:val="006B30D0"/>
    <w:rsid w:val="006C3D95"/>
    <w:rsid w:val="006D5989"/>
    <w:rsid w:val="006E01F2"/>
    <w:rsid w:val="006E5C86"/>
    <w:rsid w:val="006E6B1B"/>
    <w:rsid w:val="00701116"/>
    <w:rsid w:val="00703C55"/>
    <w:rsid w:val="00707B97"/>
    <w:rsid w:val="00711A6C"/>
    <w:rsid w:val="00713C44"/>
    <w:rsid w:val="00725F13"/>
    <w:rsid w:val="0072649E"/>
    <w:rsid w:val="00732D55"/>
    <w:rsid w:val="00734A5B"/>
    <w:rsid w:val="0074026F"/>
    <w:rsid w:val="007429F6"/>
    <w:rsid w:val="00744E76"/>
    <w:rsid w:val="007568B1"/>
    <w:rsid w:val="00766DE4"/>
    <w:rsid w:val="00771CEC"/>
    <w:rsid w:val="00774DA4"/>
    <w:rsid w:val="00775EEF"/>
    <w:rsid w:val="00781F0F"/>
    <w:rsid w:val="007825DF"/>
    <w:rsid w:val="00785E88"/>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407D"/>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4DD4"/>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11D4"/>
    <w:rsid w:val="009D26E7"/>
    <w:rsid w:val="009D5C18"/>
    <w:rsid w:val="009E3A3E"/>
    <w:rsid w:val="009F37B7"/>
    <w:rsid w:val="009F3DE0"/>
    <w:rsid w:val="009F5265"/>
    <w:rsid w:val="00A00927"/>
    <w:rsid w:val="00A10F02"/>
    <w:rsid w:val="00A125F2"/>
    <w:rsid w:val="00A164B4"/>
    <w:rsid w:val="00A213CA"/>
    <w:rsid w:val="00A22E43"/>
    <w:rsid w:val="00A24CAD"/>
    <w:rsid w:val="00A26230"/>
    <w:rsid w:val="00A26956"/>
    <w:rsid w:val="00A270DD"/>
    <w:rsid w:val="00A27486"/>
    <w:rsid w:val="00A2756A"/>
    <w:rsid w:val="00A30D15"/>
    <w:rsid w:val="00A31F23"/>
    <w:rsid w:val="00A52DD9"/>
    <w:rsid w:val="00A53724"/>
    <w:rsid w:val="00A56066"/>
    <w:rsid w:val="00A6040E"/>
    <w:rsid w:val="00A61AF6"/>
    <w:rsid w:val="00A632CD"/>
    <w:rsid w:val="00A71702"/>
    <w:rsid w:val="00A73129"/>
    <w:rsid w:val="00A7527B"/>
    <w:rsid w:val="00A75607"/>
    <w:rsid w:val="00A7567E"/>
    <w:rsid w:val="00A82346"/>
    <w:rsid w:val="00A8380A"/>
    <w:rsid w:val="00A87090"/>
    <w:rsid w:val="00A87B83"/>
    <w:rsid w:val="00A90BF6"/>
    <w:rsid w:val="00A92BA1"/>
    <w:rsid w:val="00A95B55"/>
    <w:rsid w:val="00A9798A"/>
    <w:rsid w:val="00AA3D89"/>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014C"/>
    <w:rsid w:val="00C25AAA"/>
    <w:rsid w:val="00C2732A"/>
    <w:rsid w:val="00C27AE5"/>
    <w:rsid w:val="00C30BB8"/>
    <w:rsid w:val="00C32C73"/>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0937"/>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5D0"/>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044FF"/>
    <w:rsid w:val="00E1367A"/>
    <w:rsid w:val="00E137F9"/>
    <w:rsid w:val="00E16509"/>
    <w:rsid w:val="00E20B7A"/>
    <w:rsid w:val="00E30672"/>
    <w:rsid w:val="00E30C63"/>
    <w:rsid w:val="00E33C7B"/>
    <w:rsid w:val="00E34865"/>
    <w:rsid w:val="00E360F1"/>
    <w:rsid w:val="00E44582"/>
    <w:rsid w:val="00E5261D"/>
    <w:rsid w:val="00E54AF5"/>
    <w:rsid w:val="00E55627"/>
    <w:rsid w:val="00E625D8"/>
    <w:rsid w:val="00E71A1A"/>
    <w:rsid w:val="00E73271"/>
    <w:rsid w:val="00E77645"/>
    <w:rsid w:val="00E823AC"/>
    <w:rsid w:val="00E96179"/>
    <w:rsid w:val="00EA15B0"/>
    <w:rsid w:val="00EA5EA7"/>
    <w:rsid w:val="00EA6CFC"/>
    <w:rsid w:val="00EB4D71"/>
    <w:rsid w:val="00EB6602"/>
    <w:rsid w:val="00EC3762"/>
    <w:rsid w:val="00EC4A25"/>
    <w:rsid w:val="00EC5235"/>
    <w:rsid w:val="00EC7FE8"/>
    <w:rsid w:val="00ED365D"/>
    <w:rsid w:val="00ED5AF9"/>
    <w:rsid w:val="00EE3B6C"/>
    <w:rsid w:val="00EE7E7A"/>
    <w:rsid w:val="00EF290C"/>
    <w:rsid w:val="00EF3135"/>
    <w:rsid w:val="00EF698C"/>
    <w:rsid w:val="00EF7AB7"/>
    <w:rsid w:val="00F025A2"/>
    <w:rsid w:val="00F02A60"/>
    <w:rsid w:val="00F04712"/>
    <w:rsid w:val="00F13360"/>
    <w:rsid w:val="00F22766"/>
    <w:rsid w:val="00F22EB5"/>
    <w:rsid w:val="00F22EC7"/>
    <w:rsid w:val="00F325C8"/>
    <w:rsid w:val="00F34A77"/>
    <w:rsid w:val="00F37FBD"/>
    <w:rsid w:val="00F43AF5"/>
    <w:rsid w:val="00F44F03"/>
    <w:rsid w:val="00F5024B"/>
    <w:rsid w:val="00F50401"/>
    <w:rsid w:val="00F5262F"/>
    <w:rsid w:val="00F56505"/>
    <w:rsid w:val="00F57A37"/>
    <w:rsid w:val="00F653B8"/>
    <w:rsid w:val="00F71B25"/>
    <w:rsid w:val="00F73948"/>
    <w:rsid w:val="00F75CEB"/>
    <w:rsid w:val="00F82799"/>
    <w:rsid w:val="00F9008D"/>
    <w:rsid w:val="00F906F6"/>
    <w:rsid w:val="00FA0860"/>
    <w:rsid w:val="00FA1266"/>
    <w:rsid w:val="00FA6875"/>
    <w:rsid w:val="00FA6D5B"/>
    <w:rsid w:val="00FB3917"/>
    <w:rsid w:val="00FC1192"/>
    <w:rsid w:val="00FC3BD8"/>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qFormat="1"/>
    <w:lsdException w:name="annotation text" w:uiPriority="99" w:qFormat="1"/>
    <w:lsdException w:name="header" w:uiPriority="99" w:qFormat="1"/>
    <w:lsdException w:name="footer" w:uiPriority="99" w:qFormat="1"/>
    <w:lsdException w:name="index heading" w:uiPriority="99" w:qFormat="1"/>
    <w:lsdException w:name="caption" w:semiHidden="1" w:unhideWhenUsed="1" w:qFormat="1"/>
    <w:lsdException w:name="table of figures" w:uiPriority="99" w:qFormat="1"/>
    <w:lsdException w:name="envelope address" w:uiPriority="99" w:qFormat="1"/>
    <w:lsdException w:name="envelope return" w:uiPriority="99" w:qFormat="1"/>
    <w:lsdException w:name="footnote reference" w:qFormat="1"/>
    <w:lsdException w:name="annotation reference" w:qFormat="1"/>
    <w:lsdException w:name="page number" w:qFormat="1"/>
    <w:lsdException w:name="endnote reference" w:qFormat="1"/>
    <w:lsdException w:name="endnote text" w:uiPriority="99" w:qFormat="1"/>
    <w:lsdException w:name="table of authorities" w:uiPriority="99" w:qFormat="1"/>
    <w:lsdException w:name="macro" w:uiPriority="99" w:qFormat="1"/>
    <w:lsdException w:name="toa heading" w:uiPriority="99" w:qFormat="1"/>
    <w:lsdException w:name="List" w:qFormat="1"/>
    <w:lsdException w:name="List Bullet" w:qFormat="1"/>
    <w:lsdException w:name="List Number" w:uiPriority="99" w:qFormat="1"/>
    <w:lsdException w:name="List 2" w:qFormat="1"/>
    <w:lsdException w:name="List 3" w:uiPriority="99" w:qFormat="1"/>
    <w:lsdException w:name="List 4" w:uiPriority="99" w:qFormat="1"/>
    <w:lsdException w:name="List 5" w:uiPriority="99" w:qFormat="1"/>
    <w:lsdException w:name="List Bullet 2" w:qFormat="1"/>
    <w:lsdException w:name="List Bullet 3" w:qFormat="1"/>
    <w:lsdException w:name="List Bullet 4" w:uiPriority="99" w:qFormat="1"/>
    <w:lsdException w:name="List Bullet 5" w:uiPriority="99" w:qFormat="1"/>
    <w:lsdException w:name="List Number 2" w:uiPriority="99" w:qFormat="1"/>
    <w:lsdException w:name="List Number 3" w:uiPriority="99" w:qFormat="1"/>
    <w:lsdException w:name="List Number 4" w:uiPriority="99" w:qFormat="1"/>
    <w:lsdException w:name="List Number 5" w:uiPriority="99" w:qFormat="1"/>
    <w:lsdException w:name="Title" w:uiPriority="99" w:qFormat="1"/>
    <w:lsdException w:name="Closing" w:uiPriority="99" w:qFormat="1"/>
    <w:lsdException w:name="Signature" w:uiPriority="99" w:qFormat="1"/>
    <w:lsdException w:name="Body Text" w:uiPriority="99" w:qFormat="1"/>
    <w:lsdException w:name="Body Text Indent" w:uiPriority="99" w:qFormat="1"/>
    <w:lsdException w:name="List Continue" w:uiPriority="99" w:qFormat="1"/>
    <w:lsdException w:name="List Continue 2" w:uiPriority="99" w:qFormat="1"/>
    <w:lsdException w:name="List Continue 3" w:uiPriority="99" w:qFormat="1"/>
    <w:lsdException w:name="List Continue 4" w:uiPriority="99" w:qFormat="1"/>
    <w:lsdException w:name="List Continue 5" w:uiPriority="99" w:qFormat="1"/>
    <w:lsdException w:name="Message Header" w:uiPriority="99" w:qFormat="1"/>
    <w:lsdException w:name="Subtitle" w:uiPriority="99" w:qFormat="1"/>
    <w:lsdException w:name="Salutation" w:uiPriority="99" w:qFormat="1"/>
    <w:lsdException w:name="Date" w:uiPriority="99" w:qFormat="1"/>
    <w:lsdException w:name="Body Text First Indent" w:uiPriority="99" w:qFormat="1"/>
    <w:lsdException w:name="Body Text First Indent 2" w:uiPriority="99"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qFormat="1"/>
    <w:lsdException w:name="FollowedHyperlink" w:qFormat="1"/>
    <w:lsdException w:name="Strong" w:qFormat="1"/>
    <w:lsdException w:name="Emphasis" w:uiPriority="20" w:qFormat="1"/>
    <w:lsdException w:name="Document Map" w:uiPriority="99" w:qFormat="1"/>
    <w:lsdException w:name="Plain Text" w:uiPriority="99" w:qFormat="1"/>
    <w:lsdException w:name="E-mail Signature" w:uiPriority="99" w:qFormat="1"/>
    <w:lsdException w:name="Normal (Web)" w:uiPriority="99" w:qFormat="1"/>
    <w:lsdException w:name="HTML Acronym" w:uiPriority="99"/>
    <w:lsdException w:name="HTML Address"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uiPriority w:val="99"/>
    <w:qFormat/>
    <w:rsid w:val="00A9798A"/>
    <w:pPr>
      <w:ind w:left="0" w:firstLine="0"/>
      <w:outlineLvl w:val="7"/>
    </w:pPr>
  </w:style>
  <w:style w:type="paragraph" w:styleId="Heading9">
    <w:name w:val="heading 9"/>
    <w:aliases w:val="Figure Heading,FH"/>
    <w:basedOn w:val="Heading8"/>
    <w:next w:val="Normal"/>
    <w:link w:val="Heading9Char"/>
    <w:uiPriority w:val="99"/>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qFormat/>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qFormat/>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qFormat/>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uiPriority w:val="99"/>
    <w:qFormat/>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qFormat/>
    <w:rsid w:val="00A9798A"/>
    <w:pPr>
      <w:ind w:left="1701" w:hanging="1701"/>
    </w:pPr>
  </w:style>
  <w:style w:type="paragraph" w:styleId="TOC4">
    <w:name w:val="toc 4"/>
    <w:basedOn w:val="TOC3"/>
    <w:uiPriority w:val="39"/>
    <w:qFormat/>
    <w:rsid w:val="00A9798A"/>
    <w:pPr>
      <w:ind w:left="1418" w:hanging="1418"/>
    </w:pPr>
  </w:style>
  <w:style w:type="paragraph" w:styleId="TOC3">
    <w:name w:val="toc 3"/>
    <w:basedOn w:val="TOC2"/>
    <w:uiPriority w:val="39"/>
    <w:qFormat/>
    <w:rsid w:val="00A9798A"/>
    <w:pPr>
      <w:ind w:left="1134" w:hanging="1134"/>
    </w:pPr>
  </w:style>
  <w:style w:type="paragraph" w:styleId="TOC2">
    <w:name w:val="toc 2"/>
    <w:basedOn w:val="TOC1"/>
    <w:uiPriority w:val="39"/>
    <w:qFormat/>
    <w:rsid w:val="00A9798A"/>
    <w:pPr>
      <w:spacing w:before="0"/>
      <w:ind w:left="851" w:hanging="851"/>
    </w:pPr>
    <w:rPr>
      <w:sz w:val="20"/>
    </w:rPr>
  </w:style>
  <w:style w:type="paragraph" w:styleId="Footer">
    <w:name w:val="footer"/>
    <w:basedOn w:val="Header"/>
    <w:link w:val="FooterChar"/>
    <w:uiPriority w:val="99"/>
    <w:qFormat/>
    <w:rsid w:val="00A9798A"/>
    <w:pPr>
      <w:jc w:val="center"/>
    </w:pPr>
    <w:rPr>
      <w:i/>
    </w:rPr>
  </w:style>
  <w:style w:type="paragraph" w:customStyle="1" w:styleId="TT">
    <w:name w:val="TT"/>
    <w:basedOn w:val="Heading1"/>
    <w:next w:val="Normal"/>
    <w:uiPriority w:val="99"/>
    <w:qFormat/>
    <w:rsid w:val="00A9798A"/>
    <w:pPr>
      <w:outlineLvl w:val="9"/>
    </w:pPr>
  </w:style>
  <w:style w:type="paragraph" w:customStyle="1" w:styleId="NF">
    <w:name w:val="NF"/>
    <w:basedOn w:val="NO"/>
    <w:qFormat/>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qFormat/>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uiPriority w:val="99"/>
    <w:qFormat/>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uiPriority w:val="99"/>
    <w:qFormat/>
    <w:rsid w:val="00A9798A"/>
    <w:pPr>
      <w:spacing w:after="0"/>
    </w:pPr>
  </w:style>
  <w:style w:type="paragraph" w:customStyle="1" w:styleId="NW">
    <w:name w:val="NW"/>
    <w:basedOn w:val="NO"/>
    <w:uiPriority w:val="99"/>
    <w:qFormat/>
    <w:rsid w:val="00A9798A"/>
    <w:pPr>
      <w:spacing w:after="0"/>
    </w:pPr>
  </w:style>
  <w:style w:type="paragraph" w:customStyle="1" w:styleId="EW">
    <w:name w:val="EW"/>
    <w:basedOn w:val="EX"/>
    <w:uiPriority w:val="99"/>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qFormat/>
    <w:rsid w:val="00A9798A"/>
    <w:pPr>
      <w:ind w:left="1985" w:hanging="1985"/>
    </w:pPr>
  </w:style>
  <w:style w:type="paragraph" w:styleId="TOC7">
    <w:name w:val="toc 7"/>
    <w:basedOn w:val="TOC6"/>
    <w:next w:val="Normal"/>
    <w:uiPriority w:val="39"/>
    <w:qFormat/>
    <w:rsid w:val="00A9798A"/>
    <w:pPr>
      <w:ind w:left="2268" w:hanging="2268"/>
    </w:pPr>
  </w:style>
  <w:style w:type="paragraph" w:customStyle="1" w:styleId="EditorsNote">
    <w:name w:val="Editor's Note"/>
    <w:aliases w:val="EN"/>
    <w:basedOn w:val="NO"/>
    <w:link w:val="EditorsNoteChar1"/>
    <w:qFormat/>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uiPriority w:val="99"/>
    <w:qFormat/>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qFormat/>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qForma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uiPriority w:val="99"/>
    <w:qFormat/>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uiPriority w:val="99"/>
    <w:qFormat/>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uiPriority w:val="99"/>
    <w:qFormat/>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qFormat/>
    <w:rsid w:val="00A9798A"/>
  </w:style>
  <w:style w:type="paragraph" w:customStyle="1" w:styleId="B5">
    <w:name w:val="B5"/>
    <w:basedOn w:val="List5"/>
    <w:link w:val="B5Char"/>
    <w:qFormat/>
    <w:rsid w:val="00A9798A"/>
  </w:style>
  <w:style w:type="paragraph" w:customStyle="1" w:styleId="ZTD">
    <w:name w:val="ZTD"/>
    <w:basedOn w:val="ZB"/>
    <w:uiPriority w:val="99"/>
    <w:qFormat/>
    <w:rsid w:val="00A9798A"/>
    <w:pPr>
      <w:framePr w:hRule="auto" w:wrap="notBeside" w:y="852"/>
    </w:pPr>
    <w:rPr>
      <w:i w:val="0"/>
      <w:sz w:val="40"/>
    </w:rPr>
  </w:style>
  <w:style w:type="paragraph" w:customStyle="1" w:styleId="ZV">
    <w:name w:val="ZV"/>
    <w:basedOn w:val="ZU"/>
    <w:uiPriority w:val="99"/>
    <w:qFormat/>
    <w:rsid w:val="00A9798A"/>
    <w:pPr>
      <w:framePr w:wrap="notBeside" w:y="16161"/>
    </w:p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uiPriority w:val="99"/>
    <w:qFormat/>
    <w:rsid w:val="00556F11"/>
  </w:style>
  <w:style w:type="character" w:customStyle="1" w:styleId="CommentTextChar">
    <w:name w:val="Comment Text Char"/>
    <w:basedOn w:val="DefaultParagraphFont"/>
    <w:link w:val="CommentText"/>
    <w:uiPriority w:val="99"/>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uiPriority w:val="99"/>
    <w:qFormat/>
    <w:rsid w:val="00A9798A"/>
    <w:pPr>
      <w:keepLines/>
    </w:pPr>
  </w:style>
  <w:style w:type="paragraph" w:styleId="Index2">
    <w:name w:val="index 2"/>
    <w:basedOn w:val="Index1"/>
    <w:uiPriority w:val="99"/>
    <w:qFormat/>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uiPriority w:val="99"/>
    <w:qFormat/>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qFormat/>
    <w:rsid w:val="008D3EE5"/>
    <w:rPr>
      <w:rFonts w:eastAsia="Times New Roman"/>
      <w:sz w:val="16"/>
      <w:lang w:eastAsia="en-US"/>
    </w:rPr>
  </w:style>
  <w:style w:type="paragraph" w:styleId="ListNumber2">
    <w:name w:val="List Number 2"/>
    <w:basedOn w:val="ListNumber"/>
    <w:uiPriority w:val="99"/>
    <w:qFormat/>
    <w:rsid w:val="00A9798A"/>
    <w:pPr>
      <w:ind w:left="851"/>
    </w:pPr>
  </w:style>
  <w:style w:type="paragraph" w:styleId="ListNumber">
    <w:name w:val="List Number"/>
    <w:basedOn w:val="List"/>
    <w:uiPriority w:val="99"/>
    <w:qFormat/>
    <w:rsid w:val="00A9798A"/>
  </w:style>
  <w:style w:type="paragraph" w:styleId="List">
    <w:name w:val="List"/>
    <w:basedOn w:val="Normal"/>
    <w:link w:val="ListChar"/>
    <w:qFormat/>
    <w:rsid w:val="00A9798A"/>
    <w:pPr>
      <w:ind w:left="568" w:hanging="284"/>
    </w:pPr>
  </w:style>
  <w:style w:type="paragraph" w:styleId="ListBullet2">
    <w:name w:val="List Bullet 2"/>
    <w:basedOn w:val="ListBullet"/>
    <w:link w:val="ListBullet2Char"/>
    <w:qFormat/>
    <w:rsid w:val="00A9798A"/>
    <w:pPr>
      <w:ind w:left="851"/>
    </w:pPr>
  </w:style>
  <w:style w:type="paragraph" w:styleId="ListBullet">
    <w:name w:val="List Bullet"/>
    <w:basedOn w:val="List"/>
    <w:link w:val="ListBulletChar"/>
    <w:qFormat/>
    <w:rsid w:val="00A9798A"/>
  </w:style>
  <w:style w:type="paragraph" w:styleId="ListBullet3">
    <w:name w:val="List Bullet 3"/>
    <w:basedOn w:val="ListBullet2"/>
    <w:link w:val="ListBullet3Char"/>
    <w:qFormat/>
    <w:rsid w:val="00A9798A"/>
    <w:pPr>
      <w:ind w:left="1135"/>
    </w:pPr>
  </w:style>
  <w:style w:type="paragraph" w:styleId="List2">
    <w:name w:val="List 2"/>
    <w:basedOn w:val="List"/>
    <w:link w:val="List2Char"/>
    <w:qFormat/>
    <w:rsid w:val="00A9798A"/>
    <w:pPr>
      <w:ind w:left="851"/>
    </w:pPr>
  </w:style>
  <w:style w:type="paragraph" w:styleId="List3">
    <w:name w:val="List 3"/>
    <w:basedOn w:val="List2"/>
    <w:uiPriority w:val="99"/>
    <w:qFormat/>
    <w:rsid w:val="00A9798A"/>
    <w:pPr>
      <w:ind w:left="1135"/>
    </w:pPr>
  </w:style>
  <w:style w:type="paragraph" w:styleId="List4">
    <w:name w:val="List 4"/>
    <w:basedOn w:val="List3"/>
    <w:uiPriority w:val="99"/>
    <w:qFormat/>
    <w:rsid w:val="00A9798A"/>
    <w:pPr>
      <w:ind w:left="1418"/>
    </w:pPr>
  </w:style>
  <w:style w:type="paragraph" w:styleId="List5">
    <w:name w:val="List 5"/>
    <w:basedOn w:val="List4"/>
    <w:uiPriority w:val="99"/>
    <w:qFormat/>
    <w:rsid w:val="00A9798A"/>
    <w:pPr>
      <w:ind w:left="1702"/>
    </w:pPr>
  </w:style>
  <w:style w:type="paragraph" w:styleId="ListBullet4">
    <w:name w:val="List Bullet 4"/>
    <w:basedOn w:val="ListBullet3"/>
    <w:uiPriority w:val="99"/>
    <w:qFormat/>
    <w:rsid w:val="00A9798A"/>
    <w:pPr>
      <w:ind w:left="1418"/>
    </w:pPr>
  </w:style>
  <w:style w:type="paragraph" w:styleId="ListBullet5">
    <w:name w:val="List Bullet 5"/>
    <w:basedOn w:val="ListBullet4"/>
    <w:uiPriority w:val="99"/>
    <w:qFormat/>
    <w:rsid w:val="00A9798A"/>
    <w:pPr>
      <w:ind w:left="1702"/>
    </w:pPr>
  </w:style>
  <w:style w:type="paragraph" w:styleId="IndexHeading">
    <w:name w:val="index heading"/>
    <w:basedOn w:val="Normal"/>
    <w:next w:val="Normal"/>
    <w:uiPriority w:val="99"/>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uiPriority w:val="99"/>
    <w:qFormat/>
    <w:rsid w:val="008D3EE5"/>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8D3EE5"/>
    <w:rPr>
      <w:rFonts w:ascii="Tahoma" w:eastAsia="Times New Roman" w:hAnsi="Tahoma"/>
      <w:shd w:val="clear" w:color="auto" w:fill="000080"/>
      <w:lang w:eastAsia="en-US"/>
    </w:rPr>
  </w:style>
  <w:style w:type="paragraph" w:styleId="PlainText">
    <w:name w:val="Plain Text"/>
    <w:basedOn w:val="Normal"/>
    <w:link w:val="PlainTextChar"/>
    <w:uiPriority w:val="99"/>
    <w:qFormat/>
    <w:rsid w:val="008D3EE5"/>
    <w:rPr>
      <w:rFonts w:ascii="Courier New" w:hAnsi="Courier New"/>
    </w:rPr>
  </w:style>
  <w:style w:type="character" w:customStyle="1" w:styleId="PlainTextChar">
    <w:name w:val="Plain Text Char"/>
    <w:basedOn w:val="DefaultParagraphFont"/>
    <w:link w:val="PlainText"/>
    <w:uiPriority w:val="99"/>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qFormat/>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qFormat/>
    <w:rsid w:val="008D3EE5"/>
    <w:rPr>
      <w:vanish w:val="0"/>
      <w:webHidden w:val="0"/>
      <w:specVanish w:val="0"/>
    </w:rPr>
  </w:style>
  <w:style w:type="character" w:customStyle="1" w:styleId="e-031">
    <w:name w:val="e-031"/>
    <w:qFormat/>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qFormat/>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qFormat/>
    <w:rsid w:val="008D3EE5"/>
    <w:pPr>
      <w:spacing w:after="120"/>
      <w:ind w:left="283"/>
    </w:pPr>
  </w:style>
  <w:style w:type="character" w:customStyle="1" w:styleId="BodyTextIndentChar">
    <w:name w:val="Body Text Indent Char"/>
    <w:basedOn w:val="DefaultParagraphFont"/>
    <w:link w:val="BodyTextIndent"/>
    <w:uiPriority w:val="99"/>
    <w:qFormat/>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qFormat/>
    <w:rsid w:val="008D3EE5"/>
    <w:rPr>
      <w:rFonts w:ascii="Arial" w:eastAsia="Times New Roman" w:hAnsi="Arial"/>
      <w:b/>
      <w:bCs/>
      <w:kern w:val="28"/>
      <w:sz w:val="28"/>
      <w:szCs w:val="32"/>
      <w:lang w:eastAsia="en-US"/>
    </w:rPr>
  </w:style>
  <w:style w:type="character" w:customStyle="1" w:styleId="Heading1Char2">
    <w:name w:val="Heading 1 Char2"/>
    <w:qFormat/>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qFormat/>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qFormat/>
    <w:rsid w:val="008D3EE5"/>
    <w:rPr>
      <w:lang w:val="en-GB" w:eastAsia="ja-JP" w:bidi="ar-SA"/>
    </w:rPr>
  </w:style>
  <w:style w:type="paragraph" w:styleId="BodyText2">
    <w:name w:val="Body Text 2"/>
    <w:basedOn w:val="Normal"/>
    <w:link w:val="BodyText2Char"/>
    <w:uiPriority w:val="99"/>
    <w:qFormat/>
    <w:rsid w:val="008D3EE5"/>
    <w:rPr>
      <w:i/>
    </w:rPr>
  </w:style>
  <w:style w:type="character" w:customStyle="1" w:styleId="BodyText2Char">
    <w:name w:val="Body Text 2 Char"/>
    <w:basedOn w:val="DefaultParagraphFont"/>
    <w:link w:val="BodyText2"/>
    <w:uiPriority w:val="99"/>
    <w:qFormat/>
    <w:rsid w:val="008D3EE5"/>
    <w:rPr>
      <w:rFonts w:eastAsia="Times New Roman"/>
      <w:i/>
      <w:lang w:eastAsia="en-US"/>
    </w:rPr>
  </w:style>
  <w:style w:type="paragraph" w:styleId="BodyText3">
    <w:name w:val="Body Text 3"/>
    <w:basedOn w:val="Normal"/>
    <w:link w:val="BodyText3Char"/>
    <w:uiPriority w:val="99"/>
    <w:qFormat/>
    <w:rsid w:val="008D3EE5"/>
    <w:pPr>
      <w:keepNext/>
      <w:keepLines/>
    </w:pPr>
    <w:rPr>
      <w:rFonts w:eastAsia="MS Gothic"/>
      <w:color w:val="000000"/>
    </w:rPr>
  </w:style>
  <w:style w:type="character" w:customStyle="1" w:styleId="BodyText3Char">
    <w:name w:val="Body Text 3 Char"/>
    <w:basedOn w:val="DefaultParagraphFont"/>
    <w:link w:val="BodyText3"/>
    <w:uiPriority w:val="99"/>
    <w:qFormat/>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qFormat/>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qFormat/>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D3EE5"/>
    <w:rPr>
      <w:rFonts w:ascii="Arial" w:hAnsi="Arial"/>
      <w:sz w:val="32"/>
      <w:lang w:val="en-GB" w:eastAsia="ja-JP" w:bidi="ar-SA"/>
    </w:rPr>
  </w:style>
  <w:style w:type="character" w:customStyle="1" w:styleId="CharChar4">
    <w:name w:val="Char Char4"/>
    <w:qFormat/>
    <w:rsid w:val="008D3EE5"/>
    <w:rPr>
      <w:rFonts w:ascii="Courier New" w:hAnsi="Courier New"/>
      <w:lang w:val="nb-NO" w:eastAsia="ja-JP" w:bidi="ar-SA"/>
    </w:rPr>
  </w:style>
  <w:style w:type="character" w:customStyle="1" w:styleId="AndreaLeonardi">
    <w:name w:val="Andrea Leonardi"/>
    <w:semiHidden/>
    <w:qFormat/>
    <w:rsid w:val="008D3EE5"/>
    <w:rPr>
      <w:rFonts w:ascii="Arial" w:hAnsi="Arial" w:cs="Arial"/>
      <w:color w:val="auto"/>
      <w:sz w:val="20"/>
      <w:szCs w:val="20"/>
    </w:rPr>
  </w:style>
  <w:style w:type="character" w:customStyle="1" w:styleId="NOCharChar">
    <w:name w:val="NO Char Char"/>
    <w:qFormat/>
    <w:rsid w:val="008D3EE5"/>
    <w:rPr>
      <w:lang w:val="en-GB" w:eastAsia="en-US" w:bidi="ar-SA"/>
    </w:rPr>
  </w:style>
  <w:style w:type="character" w:customStyle="1" w:styleId="NOZchn">
    <w:name w:val="NO Zchn"/>
    <w:qFormat/>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qFormat/>
    <w:rsid w:val="008D3EE5"/>
    <w:rPr>
      <w:rFonts w:ascii="Arial" w:eastAsia="Times New Roman" w:hAnsi="Arial"/>
      <w:lang w:eastAsia="en-US"/>
    </w:rPr>
  </w:style>
  <w:style w:type="character" w:customStyle="1" w:styleId="T1Char1">
    <w:name w:val="T1 Char1"/>
    <w:aliases w:val="Header 6 Char Char1"/>
    <w:basedOn w:val="H6Char"/>
    <w:qFormat/>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qFormat/>
    <w:rsid w:val="008D3EE5"/>
    <w:rPr>
      <w:rFonts w:eastAsia="Batang"/>
      <w:lang w:eastAsia="en-US"/>
    </w:rPr>
  </w:style>
  <w:style w:type="paragraph" w:styleId="BodyTextIndent2">
    <w:name w:val="Body Text Indent 2"/>
    <w:basedOn w:val="Normal"/>
    <w:link w:val="BodyTextIndent2Char"/>
    <w:uiPriority w:val="99"/>
    <w:qFormat/>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qFormat/>
    <w:rsid w:val="008D3EE5"/>
    <w:rPr>
      <w:rFonts w:eastAsia="MS Mincho"/>
    </w:rPr>
  </w:style>
  <w:style w:type="paragraph" w:styleId="NormalIndent">
    <w:name w:val="Normal Indent"/>
    <w:basedOn w:val="Normal"/>
    <w:uiPriority w:val="99"/>
    <w:qFormat/>
    <w:rsid w:val="008D3EE5"/>
    <w:pPr>
      <w:spacing w:after="0"/>
      <w:ind w:left="851"/>
    </w:pPr>
    <w:rPr>
      <w:rFonts w:eastAsia="MS Mincho"/>
      <w:lang w:eastAsia="en-GB"/>
    </w:rPr>
  </w:style>
  <w:style w:type="paragraph" w:styleId="ListNumber5">
    <w:name w:val="List Number 5"/>
    <w:basedOn w:val="Normal"/>
    <w:uiPriority w:val="99"/>
    <w:qFormat/>
    <w:rsid w:val="008D3EE5"/>
    <w:pPr>
      <w:tabs>
        <w:tab w:val="num" w:pos="851"/>
        <w:tab w:val="num" w:pos="1800"/>
      </w:tabs>
      <w:ind w:left="1800" w:hanging="851"/>
    </w:pPr>
    <w:rPr>
      <w:rFonts w:eastAsia="MS Mincho"/>
      <w:lang w:eastAsia="en-GB"/>
    </w:rPr>
  </w:style>
  <w:style w:type="paragraph" w:styleId="ListNumber3">
    <w:name w:val="List Number 3"/>
    <w:basedOn w:val="Normal"/>
    <w:uiPriority w:val="99"/>
    <w:qFormat/>
    <w:rsid w:val="008D3EE5"/>
    <w:pPr>
      <w:numPr>
        <w:numId w:val="2"/>
      </w:numPr>
      <w:tabs>
        <w:tab w:val="num" w:pos="926"/>
      </w:tabs>
      <w:ind w:left="926"/>
    </w:pPr>
    <w:rPr>
      <w:rFonts w:eastAsia="MS Mincho"/>
      <w:lang w:eastAsia="en-GB"/>
    </w:rPr>
  </w:style>
  <w:style w:type="paragraph" w:styleId="ListNumber4">
    <w:name w:val="List Number 4"/>
    <w:basedOn w:val="Normal"/>
    <w:uiPriority w:val="99"/>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qFormat/>
    <w:rsid w:val="008D3EE5"/>
    <w:rPr>
      <w:rFonts w:ascii="Tahoma" w:hAnsi="Tahoma" w:cs="Tahoma"/>
      <w:shd w:val="clear" w:color="auto" w:fill="000080"/>
      <w:lang w:val="en-GB" w:eastAsia="en-US"/>
    </w:rPr>
  </w:style>
  <w:style w:type="character" w:customStyle="1" w:styleId="ZchnZchn5">
    <w:name w:val="Zchn Zchn5"/>
    <w:qFormat/>
    <w:rsid w:val="008D3EE5"/>
    <w:rPr>
      <w:rFonts w:ascii="Courier New" w:eastAsia="Batang" w:hAnsi="Courier New"/>
      <w:lang w:val="nb-NO" w:eastAsia="en-US" w:bidi="ar-SA"/>
    </w:rPr>
  </w:style>
  <w:style w:type="character" w:customStyle="1" w:styleId="CharChar10">
    <w:name w:val="Char Char10"/>
    <w:semiHidden/>
    <w:qFormat/>
    <w:rsid w:val="008D3EE5"/>
    <w:rPr>
      <w:rFonts w:ascii="Times New Roman" w:hAnsi="Times New Roman"/>
      <w:lang w:val="en-GB" w:eastAsia="en-US"/>
    </w:rPr>
  </w:style>
  <w:style w:type="character" w:customStyle="1" w:styleId="CharChar9">
    <w:name w:val="Char Char9"/>
    <w:semiHidden/>
    <w:qFormat/>
    <w:rsid w:val="008D3EE5"/>
    <w:rPr>
      <w:rFonts w:ascii="Tahoma" w:hAnsi="Tahoma" w:cs="Tahoma"/>
      <w:sz w:val="16"/>
      <w:szCs w:val="16"/>
      <w:lang w:val="en-GB" w:eastAsia="en-US"/>
    </w:rPr>
  </w:style>
  <w:style w:type="character" w:customStyle="1" w:styleId="CharChar8">
    <w:name w:val="Char Char8"/>
    <w:semiHidden/>
    <w:qFormat/>
    <w:rsid w:val="008D3EE5"/>
    <w:rPr>
      <w:rFonts w:ascii="Times New Roman" w:hAnsi="Times New Roman"/>
      <w:b/>
      <w:bCs/>
      <w:lang w:val="en-GB" w:eastAsia="en-US"/>
    </w:rPr>
  </w:style>
  <w:style w:type="paragraph" w:customStyle="1" w:styleId="a">
    <w:name w:val="修订"/>
    <w:hidden/>
    <w:uiPriority w:val="99"/>
    <w:semiHidden/>
    <w:qFormat/>
    <w:rsid w:val="008D3EE5"/>
    <w:rPr>
      <w:rFonts w:eastAsia="Batang"/>
      <w:lang w:eastAsia="en-US"/>
    </w:rPr>
  </w:style>
  <w:style w:type="paragraph" w:styleId="EndnoteText">
    <w:name w:val="endnote text"/>
    <w:basedOn w:val="Normal"/>
    <w:link w:val="EndnoteTextChar"/>
    <w:uiPriority w:val="99"/>
    <w:qFormat/>
    <w:rsid w:val="008D3EE5"/>
    <w:pPr>
      <w:snapToGrid w:val="0"/>
    </w:pPr>
    <w:rPr>
      <w:rFonts w:eastAsia="SimSun"/>
    </w:rPr>
  </w:style>
  <w:style w:type="character" w:customStyle="1" w:styleId="EndnoteTextChar">
    <w:name w:val="Endnote Text Char"/>
    <w:basedOn w:val="DefaultParagraphFont"/>
    <w:link w:val="EndnoteText"/>
    <w:uiPriority w:val="99"/>
    <w:qFormat/>
    <w:rsid w:val="008D3EE5"/>
    <w:rPr>
      <w:rFonts w:eastAsia="SimSun"/>
      <w:lang w:eastAsia="en-US"/>
    </w:rPr>
  </w:style>
  <w:style w:type="character" w:styleId="EndnoteReference">
    <w:name w:val="endnote reference"/>
    <w:qFormat/>
    <w:rsid w:val="008D3EE5"/>
    <w:rPr>
      <w:vertAlign w:val="superscript"/>
    </w:rPr>
  </w:style>
  <w:style w:type="character" w:customStyle="1" w:styleId="btChar3">
    <w:name w:val="bt Char3"/>
    <w:qFormat/>
    <w:rsid w:val="008D3EE5"/>
    <w:rPr>
      <w:lang w:val="en-GB" w:eastAsia="ja-JP" w:bidi="ar-SA"/>
    </w:rPr>
  </w:style>
  <w:style w:type="paragraph" w:customStyle="1" w:styleId="FL">
    <w:name w:val="FL"/>
    <w:basedOn w:val="Normal"/>
    <w:uiPriority w:val="99"/>
    <w:qFormat/>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qFormat/>
    <w:rsid w:val="008D3EE5"/>
  </w:style>
  <w:style w:type="character" w:customStyle="1" w:styleId="DateChar">
    <w:name w:val="Date Char"/>
    <w:basedOn w:val="DefaultParagraphFont"/>
    <w:link w:val="Date"/>
    <w:uiPriority w:val="99"/>
    <w:qFormat/>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D3EE5"/>
    <w:rPr>
      <w:rFonts w:ascii="Arial" w:hAnsi="Arial"/>
      <w:sz w:val="24"/>
      <w:lang w:val="en-GB"/>
    </w:rPr>
  </w:style>
  <w:style w:type="character" w:customStyle="1" w:styleId="Heading8Char">
    <w:name w:val="Heading 8 Char"/>
    <w:basedOn w:val="DefaultParagraphFont"/>
    <w:link w:val="Heading8"/>
    <w:uiPriority w:val="99"/>
    <w:qFormat/>
    <w:rsid w:val="008D3EE5"/>
    <w:rPr>
      <w:rFonts w:ascii="Arial" w:eastAsia="Times New Roman" w:hAnsi="Arial"/>
      <w:sz w:val="36"/>
      <w:lang w:eastAsia="en-US"/>
    </w:rPr>
  </w:style>
  <w:style w:type="character" w:customStyle="1" w:styleId="ListChar">
    <w:name w:val="List Char"/>
    <w:link w:val="List"/>
    <w:qFormat/>
    <w:rsid w:val="008D3EE5"/>
    <w:rPr>
      <w:rFonts w:eastAsia="Times New Roman"/>
      <w:lang w:eastAsia="en-US"/>
    </w:rPr>
  </w:style>
  <w:style w:type="character" w:customStyle="1" w:styleId="ListBulletChar">
    <w:name w:val="List Bullet Char"/>
    <w:basedOn w:val="ListChar"/>
    <w:link w:val="ListBullet"/>
    <w:qForma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qFormat/>
    <w:rsid w:val="008D3EE5"/>
    <w:rPr>
      <w:rFonts w:eastAsia="Times New Roman"/>
      <w:lang w:eastAsia="en-US"/>
    </w:rPr>
  </w:style>
  <w:style w:type="character" w:customStyle="1" w:styleId="MTEquationSection">
    <w:name w:val="MTEquationSection"/>
    <w:qFormat/>
    <w:rsid w:val="008D3EE5"/>
    <w:rPr>
      <w:noProof w:val="0"/>
      <w:vanish w:val="0"/>
      <w:color w:val="FF0000"/>
      <w:lang w:eastAsia="en-US"/>
    </w:rPr>
  </w:style>
  <w:style w:type="character" w:customStyle="1" w:styleId="superscript">
    <w:name w:val="superscript"/>
    <w:qFormat/>
    <w:rsid w:val="008D3EE5"/>
    <w:rPr>
      <w:rFonts w:ascii="Cambria" w:hAnsi="Cambria"/>
      <w:position w:val="6"/>
      <w:sz w:val="18"/>
    </w:rPr>
  </w:style>
  <w:style w:type="character" w:customStyle="1" w:styleId="NOChar1">
    <w:name w:val="NO Char1"/>
    <w:qFormat/>
    <w:rsid w:val="008D3EE5"/>
    <w:rPr>
      <w:rFonts w:eastAsia="MS Mincho"/>
      <w:lang w:val="en-GB" w:eastAsia="en-US" w:bidi="ar-SA"/>
    </w:rPr>
  </w:style>
  <w:style w:type="character" w:customStyle="1" w:styleId="B1Char1">
    <w:name w:val="B1 Char1"/>
    <w:qFormat/>
    <w:rsid w:val="008D3EE5"/>
    <w:rPr>
      <w:rFonts w:eastAsia="MS Mincho"/>
      <w:lang w:val="en-GB" w:eastAsia="en-US" w:bidi="ar-SA"/>
    </w:rPr>
  </w:style>
  <w:style w:type="character" w:customStyle="1" w:styleId="FooterChar">
    <w:name w:val="Footer Char"/>
    <w:link w:val="Footer"/>
    <w:uiPriority w:val="99"/>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qFormat/>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qFormat/>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8D3EE5"/>
    <w:rPr>
      <w:rFonts w:ascii="Arial" w:hAnsi="Arial"/>
      <w:sz w:val="36"/>
      <w:lang w:val="en-GB" w:eastAsia="en-US" w:bidi="ar-SA"/>
    </w:rPr>
  </w:style>
  <w:style w:type="character" w:customStyle="1" w:styleId="T1Char3">
    <w:name w:val="T1 Char3"/>
    <w:aliases w:val="Header 6 Char Char3"/>
    <w:qFormat/>
    <w:rsid w:val="008D3EE5"/>
    <w:rPr>
      <w:rFonts w:ascii="Arial" w:hAnsi="Arial"/>
      <w:lang w:val="en-GB" w:eastAsia="en-US" w:bidi="ar-SA"/>
    </w:rPr>
  </w:style>
  <w:style w:type="character" w:customStyle="1" w:styleId="CharChar29">
    <w:name w:val="Char Char29"/>
    <w:qFormat/>
    <w:rsid w:val="008D3EE5"/>
    <w:rPr>
      <w:rFonts w:ascii="Arial" w:hAnsi="Arial"/>
      <w:sz w:val="36"/>
      <w:lang w:val="en-GB" w:eastAsia="en-US" w:bidi="ar-SA"/>
    </w:rPr>
  </w:style>
  <w:style w:type="character" w:customStyle="1" w:styleId="CharChar28">
    <w:name w:val="Char Char28"/>
    <w:qFormat/>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qFormat/>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uiPriority w:val="99"/>
    <w:qFormat/>
    <w:rsid w:val="00C87888"/>
    <w:rPr>
      <w:rFonts w:eastAsia="MS Mincho"/>
      <w:lang w:eastAsia="zh-CN"/>
    </w:rPr>
  </w:style>
  <w:style w:type="character" w:customStyle="1" w:styleId="NoteHeadingChar">
    <w:name w:val="Note Heading Char"/>
    <w:basedOn w:val="DefaultParagraphFont"/>
    <w:link w:val="NoteHeading"/>
    <w:uiPriority w:val="99"/>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uiPriority w:val="99"/>
    <w:semiHidden/>
    <w:qFormat/>
    <w:rsid w:val="00C87888"/>
    <w:rPr>
      <w:rFonts w:eastAsia="Batang"/>
      <w:lang w:eastAsia="en-US"/>
    </w:rPr>
  </w:style>
  <w:style w:type="paragraph" w:customStyle="1" w:styleId="1">
    <w:name w:val="修订1"/>
    <w:hidden/>
    <w:uiPriority w:val="99"/>
    <w:semiHidden/>
    <w:qFormat/>
    <w:rsid w:val="00C87888"/>
    <w:rPr>
      <w:rFonts w:eastAsia="Batang"/>
      <w:lang w:eastAsia="en-US"/>
    </w:rPr>
  </w:style>
  <w:style w:type="paragraph" w:customStyle="1" w:styleId="a1">
    <w:name w:val="変更箇所"/>
    <w:hidden/>
    <w:uiPriority w:val="99"/>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uiPriority w:val="9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uiPriority w:val="99"/>
    <w:qFormat/>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qFormat/>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qForma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qFormat/>
    <w:rsid w:val="00345ACA"/>
  </w:style>
  <w:style w:type="character" w:styleId="SubtleReference">
    <w:name w:val="Subtle Reference"/>
    <w:uiPriority w:val="31"/>
    <w:qFormat/>
    <w:rsid w:val="00345ACA"/>
    <w:rPr>
      <w:smallCaps/>
      <w:color w:val="5A5A5A"/>
    </w:rPr>
  </w:style>
  <w:style w:type="character" w:customStyle="1" w:styleId="msoins00">
    <w:name w:val="msoins0"/>
    <w:qFormat/>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qFormat/>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qFormat/>
    <w:rsid w:val="00345ACA"/>
    <w:pPr>
      <w:ind w:left="400" w:hanging="400"/>
      <w:jc w:val="center"/>
    </w:pPr>
    <w:rPr>
      <w:b/>
      <w:lang w:eastAsia="en-GB"/>
    </w:rPr>
  </w:style>
  <w:style w:type="paragraph" w:styleId="BodyTextIndent3">
    <w:name w:val="Body Text Indent 3"/>
    <w:basedOn w:val="Normal"/>
    <w:link w:val="BodyTextIndent3Char"/>
    <w:uiPriority w:val="99"/>
    <w:unhideWhenUsed/>
    <w:qFormat/>
    <w:rsid w:val="00345ACA"/>
    <w:pPr>
      <w:ind w:left="1080"/>
    </w:pPr>
    <w:rPr>
      <w:lang w:eastAsia="en-GB"/>
    </w:rPr>
  </w:style>
  <w:style w:type="character" w:customStyle="1" w:styleId="BodyTextIndent3Char">
    <w:name w:val="Body Text Indent 3 Char"/>
    <w:basedOn w:val="DefaultParagraphFont"/>
    <w:link w:val="BodyTextIndent3"/>
    <w:uiPriority w:val="99"/>
    <w:qFormat/>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45ACA"/>
    <w:rPr>
      <w:rFonts w:ascii="Arial" w:hAnsi="Arial" w:cs="Arial" w:hint="default"/>
      <w:sz w:val="24"/>
      <w:lang w:val="en-GB" w:eastAsia="en-GB" w:bidi="ar-SA"/>
    </w:rPr>
  </w:style>
  <w:style w:type="character" w:customStyle="1" w:styleId="textbodybold1">
    <w:name w:val="textbodybold1"/>
    <w:qFormat/>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345ACA"/>
  </w:style>
  <w:style w:type="character" w:customStyle="1" w:styleId="B1Zchn">
    <w:name w:val="B1 Zchn"/>
    <w:qFormat/>
    <w:rsid w:val="00345ACA"/>
    <w:rPr>
      <w:rFonts w:ascii="Times New Roman" w:hAnsi="Times New Roman" w:cs="Times New Roman" w:hint="default"/>
      <w:lang w:val="en-GB"/>
    </w:rPr>
  </w:style>
  <w:style w:type="character" w:customStyle="1" w:styleId="10">
    <w:name w:val="未处理的提及1"/>
    <w:basedOn w:val="DefaultParagraphFont"/>
    <w:uiPriority w:val="99"/>
    <w:semiHidden/>
    <w:qFormat/>
    <w:rsid w:val="00345ACA"/>
    <w:rPr>
      <w:color w:val="605E5C"/>
      <w:shd w:val="clear" w:color="auto" w:fill="E1DFDD"/>
    </w:rPr>
  </w:style>
  <w:style w:type="character" w:customStyle="1" w:styleId="UnresolvedMention2">
    <w:name w:val="Unresolved Mention2"/>
    <w:uiPriority w:val="99"/>
    <w:qFormat/>
    <w:rsid w:val="00345ACA"/>
    <w:rPr>
      <w:color w:val="808080"/>
      <w:shd w:val="clear" w:color="auto" w:fill="E6E6E6"/>
    </w:rPr>
  </w:style>
  <w:style w:type="character" w:customStyle="1" w:styleId="a2">
    <w:name w:val="首标题"/>
    <w:qFormat/>
    <w:rsid w:val="00345ACA"/>
    <w:rPr>
      <w:rFonts w:ascii="Arial" w:eastAsia="SimSun" w:hAnsi="Arial"/>
      <w:sz w:val="24"/>
      <w:lang w:val="en-US" w:eastAsia="zh-CN" w:bidi="ar-SA"/>
    </w:rPr>
  </w:style>
  <w:style w:type="paragraph" w:customStyle="1" w:styleId="B10">
    <w:name w:val="B1+"/>
    <w:basedOn w:val="B1"/>
    <w:link w:val="B1Car"/>
    <w:qFormat/>
    <w:rsid w:val="000E52C5"/>
    <w:pPr>
      <w:tabs>
        <w:tab w:val="num" w:pos="737"/>
      </w:tabs>
      <w:ind w:left="737" w:hanging="453"/>
    </w:pPr>
  </w:style>
  <w:style w:type="character" w:customStyle="1" w:styleId="B1Car">
    <w:name w:val="B1+ Car"/>
    <w:link w:val="B10"/>
    <w:qFormat/>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uiPriority w:val="99"/>
    <w:qFormat/>
    <w:rsid w:val="00325672"/>
    <w:pPr>
      <w:ind w:firstLine="360"/>
    </w:pPr>
    <w:rPr>
      <w:rFonts w:eastAsia="Times New Roman"/>
    </w:rPr>
  </w:style>
  <w:style w:type="character" w:customStyle="1" w:styleId="BodyTextFirstIndentChar">
    <w:name w:val="Body Text First Indent Char"/>
    <w:basedOn w:val="BodyTextChar"/>
    <w:link w:val="BodyTextFirstIndent"/>
    <w:uiPriority w:val="99"/>
    <w:qFormat/>
    <w:rsid w:val="00325672"/>
    <w:rPr>
      <w:rFonts w:eastAsia="Times New Roman"/>
      <w:lang w:eastAsia="en-US"/>
    </w:rPr>
  </w:style>
  <w:style w:type="paragraph" w:styleId="BodyTextFirstIndent2">
    <w:name w:val="Body Text First Indent 2"/>
    <w:basedOn w:val="BodyTextIndent"/>
    <w:link w:val="BodyTextFirstIndent2Char"/>
    <w:uiPriority w:val="99"/>
    <w:qFormat/>
    <w:rsid w:val="00325672"/>
    <w:pPr>
      <w:spacing w:after="180"/>
      <w:ind w:left="360" w:firstLine="360"/>
    </w:pPr>
  </w:style>
  <w:style w:type="character" w:customStyle="1" w:styleId="BodyTextFirstIndent2Char">
    <w:name w:val="Body Text First Indent 2 Char"/>
    <w:basedOn w:val="BodyTextIndentChar"/>
    <w:link w:val="BodyTextFirstIndent2"/>
    <w:uiPriority w:val="99"/>
    <w:qFormat/>
    <w:rsid w:val="00325672"/>
    <w:rPr>
      <w:rFonts w:eastAsia="Times New Roman"/>
      <w:lang w:eastAsia="en-US"/>
    </w:rPr>
  </w:style>
  <w:style w:type="paragraph" w:styleId="Closing">
    <w:name w:val="Closing"/>
    <w:basedOn w:val="Normal"/>
    <w:link w:val="ClosingChar"/>
    <w:uiPriority w:val="99"/>
    <w:qFormat/>
    <w:rsid w:val="00325672"/>
    <w:pPr>
      <w:spacing w:after="0"/>
      <w:ind w:left="4320"/>
    </w:pPr>
  </w:style>
  <w:style w:type="character" w:customStyle="1" w:styleId="ClosingChar">
    <w:name w:val="Closing Char"/>
    <w:basedOn w:val="DefaultParagraphFont"/>
    <w:link w:val="Closing"/>
    <w:uiPriority w:val="99"/>
    <w:qFormat/>
    <w:rsid w:val="00325672"/>
    <w:rPr>
      <w:rFonts w:eastAsia="Times New Roman"/>
      <w:lang w:eastAsia="en-US"/>
    </w:rPr>
  </w:style>
  <w:style w:type="paragraph" w:styleId="E-mailSignature">
    <w:name w:val="E-mail Signature"/>
    <w:basedOn w:val="Normal"/>
    <w:link w:val="E-mailSignatureChar"/>
    <w:uiPriority w:val="99"/>
    <w:qFormat/>
    <w:rsid w:val="00325672"/>
    <w:pPr>
      <w:spacing w:after="0"/>
    </w:pPr>
  </w:style>
  <w:style w:type="character" w:customStyle="1" w:styleId="E-mailSignatureChar">
    <w:name w:val="E-mail Signature Char"/>
    <w:basedOn w:val="DefaultParagraphFont"/>
    <w:link w:val="E-mailSignature"/>
    <w:uiPriority w:val="99"/>
    <w:qFormat/>
    <w:rsid w:val="00325672"/>
    <w:rPr>
      <w:rFonts w:eastAsia="Times New Roman"/>
      <w:lang w:eastAsia="en-US"/>
    </w:rPr>
  </w:style>
  <w:style w:type="paragraph" w:styleId="EnvelopeAddress">
    <w:name w:val="envelope address"/>
    <w:basedOn w:val="Normal"/>
    <w:uiPriority w:val="99"/>
    <w:qFormat/>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325672"/>
    <w:pPr>
      <w:spacing w:after="0"/>
    </w:pPr>
    <w:rPr>
      <w:rFonts w:asciiTheme="majorHAnsi" w:eastAsiaTheme="majorEastAsia" w:hAnsiTheme="majorHAnsi" w:cstheme="majorBidi"/>
    </w:rPr>
  </w:style>
  <w:style w:type="paragraph" w:styleId="HTMLAddress">
    <w:name w:val="HTML Address"/>
    <w:basedOn w:val="Normal"/>
    <w:link w:val="HTMLAddressChar"/>
    <w:qFormat/>
    <w:rsid w:val="00325672"/>
    <w:pPr>
      <w:spacing w:after="0"/>
    </w:pPr>
    <w:rPr>
      <w:i/>
      <w:iCs/>
    </w:rPr>
  </w:style>
  <w:style w:type="character" w:customStyle="1" w:styleId="HTMLAddressChar">
    <w:name w:val="HTML Address Char"/>
    <w:basedOn w:val="DefaultParagraphFont"/>
    <w:link w:val="HTMLAddress"/>
    <w:qFormat/>
    <w:rsid w:val="00325672"/>
    <w:rPr>
      <w:rFonts w:eastAsia="Times New Roman"/>
      <w:i/>
      <w:iCs/>
      <w:lang w:eastAsia="en-US"/>
    </w:rPr>
  </w:style>
  <w:style w:type="paragraph" w:styleId="Index3">
    <w:name w:val="index 3"/>
    <w:basedOn w:val="Normal"/>
    <w:next w:val="Normal"/>
    <w:uiPriority w:val="99"/>
    <w:qFormat/>
    <w:rsid w:val="00325672"/>
    <w:pPr>
      <w:spacing w:after="0"/>
      <w:ind w:left="600" w:hanging="200"/>
    </w:pPr>
  </w:style>
  <w:style w:type="paragraph" w:styleId="Index4">
    <w:name w:val="index 4"/>
    <w:basedOn w:val="Normal"/>
    <w:next w:val="Normal"/>
    <w:uiPriority w:val="99"/>
    <w:qFormat/>
    <w:rsid w:val="00325672"/>
    <w:pPr>
      <w:spacing w:after="0"/>
      <w:ind w:left="800" w:hanging="200"/>
    </w:pPr>
  </w:style>
  <w:style w:type="paragraph" w:styleId="Index5">
    <w:name w:val="index 5"/>
    <w:basedOn w:val="Normal"/>
    <w:next w:val="Normal"/>
    <w:uiPriority w:val="99"/>
    <w:qFormat/>
    <w:rsid w:val="00325672"/>
    <w:pPr>
      <w:spacing w:after="0"/>
      <w:ind w:left="1000" w:hanging="200"/>
    </w:pPr>
  </w:style>
  <w:style w:type="paragraph" w:styleId="Index6">
    <w:name w:val="index 6"/>
    <w:basedOn w:val="Normal"/>
    <w:next w:val="Normal"/>
    <w:uiPriority w:val="99"/>
    <w:qFormat/>
    <w:rsid w:val="00325672"/>
    <w:pPr>
      <w:spacing w:after="0"/>
      <w:ind w:left="1200" w:hanging="200"/>
    </w:pPr>
  </w:style>
  <w:style w:type="paragraph" w:styleId="Index7">
    <w:name w:val="index 7"/>
    <w:basedOn w:val="Normal"/>
    <w:next w:val="Normal"/>
    <w:uiPriority w:val="99"/>
    <w:qFormat/>
    <w:rsid w:val="00325672"/>
    <w:pPr>
      <w:spacing w:after="0"/>
      <w:ind w:left="1400" w:hanging="200"/>
    </w:pPr>
  </w:style>
  <w:style w:type="paragraph" w:styleId="Index8">
    <w:name w:val="index 8"/>
    <w:basedOn w:val="Normal"/>
    <w:next w:val="Normal"/>
    <w:uiPriority w:val="99"/>
    <w:qFormat/>
    <w:rsid w:val="00325672"/>
    <w:pPr>
      <w:spacing w:after="0"/>
      <w:ind w:left="1600" w:hanging="200"/>
    </w:pPr>
  </w:style>
  <w:style w:type="paragraph" w:styleId="Index9">
    <w:name w:val="index 9"/>
    <w:basedOn w:val="Normal"/>
    <w:next w:val="Normal"/>
    <w:uiPriority w:val="99"/>
    <w:qFormat/>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325672"/>
    <w:rPr>
      <w:rFonts w:eastAsia="Times New Roman"/>
      <w:i/>
      <w:iCs/>
      <w:color w:val="4472C4" w:themeColor="accent1"/>
      <w:lang w:eastAsia="en-US"/>
    </w:rPr>
  </w:style>
  <w:style w:type="paragraph" w:styleId="ListContinue">
    <w:name w:val="List Continue"/>
    <w:basedOn w:val="Normal"/>
    <w:uiPriority w:val="99"/>
    <w:qFormat/>
    <w:rsid w:val="00325672"/>
    <w:pPr>
      <w:spacing w:after="120"/>
      <w:ind w:left="360"/>
      <w:contextualSpacing/>
    </w:pPr>
  </w:style>
  <w:style w:type="paragraph" w:styleId="ListContinue2">
    <w:name w:val="List Continue 2"/>
    <w:basedOn w:val="Normal"/>
    <w:uiPriority w:val="99"/>
    <w:qFormat/>
    <w:rsid w:val="00325672"/>
    <w:pPr>
      <w:spacing w:after="120"/>
      <w:ind w:left="720"/>
      <w:contextualSpacing/>
    </w:pPr>
  </w:style>
  <w:style w:type="paragraph" w:styleId="ListContinue3">
    <w:name w:val="List Continue 3"/>
    <w:basedOn w:val="Normal"/>
    <w:uiPriority w:val="99"/>
    <w:qFormat/>
    <w:rsid w:val="00325672"/>
    <w:pPr>
      <w:spacing w:after="120"/>
      <w:ind w:left="1080"/>
      <w:contextualSpacing/>
    </w:pPr>
  </w:style>
  <w:style w:type="paragraph" w:styleId="ListContinue4">
    <w:name w:val="List Continue 4"/>
    <w:basedOn w:val="Normal"/>
    <w:uiPriority w:val="99"/>
    <w:qFormat/>
    <w:rsid w:val="00325672"/>
    <w:pPr>
      <w:spacing w:after="120"/>
      <w:ind w:left="1440"/>
      <w:contextualSpacing/>
    </w:pPr>
  </w:style>
  <w:style w:type="paragraph" w:styleId="ListContinue5">
    <w:name w:val="List Continue 5"/>
    <w:basedOn w:val="Normal"/>
    <w:uiPriority w:val="99"/>
    <w:qFormat/>
    <w:rsid w:val="00325672"/>
    <w:pPr>
      <w:spacing w:after="120"/>
      <w:ind w:left="1800"/>
      <w:contextualSpacing/>
    </w:pPr>
  </w:style>
  <w:style w:type="paragraph" w:styleId="MacroText">
    <w:name w:val="macro"/>
    <w:link w:val="MacroTextChar"/>
    <w:uiPriority w:val="99"/>
    <w:qFormat/>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uiPriority w:val="99"/>
    <w:qFormat/>
    <w:rsid w:val="00325672"/>
    <w:rPr>
      <w:rFonts w:ascii="Consolas" w:eastAsia="Times New Roman" w:hAnsi="Consolas"/>
      <w:lang w:eastAsia="en-US"/>
    </w:rPr>
  </w:style>
  <w:style w:type="paragraph" w:styleId="MessageHeader">
    <w:name w:val="Message Header"/>
    <w:basedOn w:val="Normal"/>
    <w:link w:val="MessageHeaderChar"/>
    <w:uiPriority w:val="99"/>
    <w:qFormat/>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325672"/>
    <w:rPr>
      <w:rFonts w:eastAsia="Times New Roman"/>
      <w:i/>
      <w:iCs/>
      <w:color w:val="404040" w:themeColor="text1" w:themeTint="BF"/>
      <w:lang w:eastAsia="en-US"/>
    </w:rPr>
  </w:style>
  <w:style w:type="paragraph" w:styleId="Salutation">
    <w:name w:val="Salutation"/>
    <w:basedOn w:val="Normal"/>
    <w:next w:val="Normal"/>
    <w:link w:val="SalutationChar"/>
    <w:uiPriority w:val="99"/>
    <w:qFormat/>
    <w:rsid w:val="00325672"/>
  </w:style>
  <w:style w:type="character" w:customStyle="1" w:styleId="SalutationChar">
    <w:name w:val="Salutation Char"/>
    <w:basedOn w:val="DefaultParagraphFont"/>
    <w:link w:val="Salutation"/>
    <w:uiPriority w:val="99"/>
    <w:qFormat/>
    <w:rsid w:val="00325672"/>
    <w:rPr>
      <w:rFonts w:eastAsia="Times New Roman"/>
      <w:lang w:eastAsia="en-US"/>
    </w:rPr>
  </w:style>
  <w:style w:type="paragraph" w:styleId="Signature">
    <w:name w:val="Signature"/>
    <w:basedOn w:val="Normal"/>
    <w:link w:val="SignatureChar"/>
    <w:uiPriority w:val="99"/>
    <w:qFormat/>
    <w:rsid w:val="00325672"/>
    <w:pPr>
      <w:spacing w:after="0"/>
      <w:ind w:left="4320"/>
    </w:pPr>
  </w:style>
  <w:style w:type="character" w:customStyle="1" w:styleId="SignatureChar">
    <w:name w:val="Signature Char"/>
    <w:basedOn w:val="DefaultParagraphFont"/>
    <w:link w:val="Signature"/>
    <w:uiPriority w:val="99"/>
    <w:qFormat/>
    <w:rsid w:val="00325672"/>
    <w:rPr>
      <w:rFonts w:eastAsia="Times New Roman"/>
      <w:lang w:eastAsia="en-US"/>
    </w:rPr>
  </w:style>
  <w:style w:type="paragraph" w:styleId="Subtitle">
    <w:name w:val="Subtitle"/>
    <w:basedOn w:val="Normal"/>
    <w:next w:val="Normal"/>
    <w:link w:val="SubtitleChar"/>
    <w:uiPriority w:val="99"/>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qFormat/>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99"/>
    <w:qFormat/>
    <w:rsid w:val="00325672"/>
    <w:pPr>
      <w:spacing w:after="0"/>
      <w:ind w:left="200" w:hanging="200"/>
    </w:pPr>
  </w:style>
  <w:style w:type="paragraph" w:styleId="TOAHeading">
    <w:name w:val="toa heading"/>
    <w:basedOn w:val="Normal"/>
    <w:next w:val="Normal"/>
    <w:uiPriority w:val="99"/>
    <w:qFormat/>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qFormat/>
    <w:rsid w:val="00D73F2D"/>
    <w:pPr>
      <w:spacing w:after="120"/>
    </w:pPr>
    <w:rPr>
      <w:rFonts w:ascii="Arial" w:hAnsi="Arial"/>
      <w:lang w:eastAsia="en-US"/>
    </w:rPr>
  </w:style>
  <w:style w:type="paragraph" w:customStyle="1" w:styleId="tdoc-header">
    <w:name w:val="tdoc-header"/>
    <w:uiPriority w:val="99"/>
    <w:qFormat/>
    <w:rsid w:val="00D73F2D"/>
    <w:rPr>
      <w:rFonts w:ascii="Arial" w:hAnsi="Arial"/>
      <w:noProof/>
      <w:sz w:val="24"/>
      <w:lang w:eastAsia="en-US"/>
    </w:rPr>
  </w:style>
  <w:style w:type="character" w:customStyle="1" w:styleId="CRCoverPageChar">
    <w:name w:val="CR Cover Page Char"/>
    <w:link w:val="CRCoverPage"/>
    <w:qFormat/>
    <w:rsid w:val="00D73F2D"/>
    <w:rPr>
      <w:rFonts w:ascii="Arial" w:hAnsi="Arial"/>
      <w:lang w:eastAsia="en-US"/>
    </w:rPr>
  </w:style>
  <w:style w:type="paragraph" w:customStyle="1" w:styleId="TAJ">
    <w:name w:val="TAJ"/>
    <w:basedOn w:val="TH"/>
    <w:uiPriority w:val="99"/>
    <w:qFormat/>
    <w:rsid w:val="00D73F2D"/>
    <w:rPr>
      <w:lang w:eastAsia="en-GB"/>
    </w:rPr>
  </w:style>
  <w:style w:type="paragraph" w:customStyle="1" w:styleId="Guidance">
    <w:name w:val="Guidance"/>
    <w:basedOn w:val="Normal"/>
    <w:link w:val="GuidanceChar"/>
    <w:qFormat/>
    <w:rsid w:val="00D73F2D"/>
    <w:rPr>
      <w:i/>
      <w:color w:val="0000FF"/>
      <w:lang w:eastAsia="en-GB"/>
    </w:rPr>
  </w:style>
  <w:style w:type="character" w:customStyle="1" w:styleId="GuidanceChar">
    <w:name w:val="Guidance Char"/>
    <w:link w:val="Guidance"/>
    <w:qFormat/>
    <w:rsid w:val="00D73F2D"/>
    <w:rPr>
      <w:rFonts w:eastAsia="Times New Roman"/>
      <w:i/>
      <w:color w:val="0000FF"/>
    </w:rPr>
  </w:style>
  <w:style w:type="paragraph" w:customStyle="1" w:styleId="TableText">
    <w:name w:val="TableText"/>
    <w:basedOn w:val="Normal"/>
    <w:uiPriority w:val="99"/>
    <w:qFormat/>
    <w:rsid w:val="00D73F2D"/>
    <w:pPr>
      <w:keepNext/>
      <w:keepLines/>
      <w:jc w:val="center"/>
    </w:pPr>
    <w:rPr>
      <w:rFonts w:eastAsiaTheme="minorEastAsia"/>
      <w:snapToGrid w:val="0"/>
      <w:kern w:val="2"/>
    </w:rPr>
  </w:style>
  <w:style w:type="paragraph" w:customStyle="1" w:styleId="Default">
    <w:name w:val="Default"/>
    <w:uiPriority w:val="99"/>
    <w:qForma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qFormat/>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qFormat/>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qFormat/>
    <w:rsid w:val="00D73F2D"/>
    <w:pPr>
      <w:ind w:left="851"/>
    </w:pPr>
    <w:rPr>
      <w:lang w:eastAsia="en-GB"/>
    </w:rPr>
  </w:style>
  <w:style w:type="paragraph" w:customStyle="1" w:styleId="INDENT2">
    <w:name w:val="INDENT2"/>
    <w:basedOn w:val="Normal"/>
    <w:uiPriority w:val="99"/>
    <w:qFormat/>
    <w:rsid w:val="00D73F2D"/>
    <w:pPr>
      <w:ind w:left="1135" w:hanging="284"/>
    </w:pPr>
    <w:rPr>
      <w:lang w:eastAsia="en-GB"/>
    </w:rPr>
  </w:style>
  <w:style w:type="paragraph" w:customStyle="1" w:styleId="INDENT3">
    <w:name w:val="INDENT3"/>
    <w:basedOn w:val="Normal"/>
    <w:uiPriority w:val="99"/>
    <w:qFormat/>
    <w:rsid w:val="00D73F2D"/>
    <w:pPr>
      <w:ind w:left="1701" w:hanging="567"/>
    </w:pPr>
    <w:rPr>
      <w:lang w:eastAsia="en-GB"/>
    </w:rPr>
  </w:style>
  <w:style w:type="paragraph" w:customStyle="1" w:styleId="FigureTitle">
    <w:name w:val="Figure_Title"/>
    <w:basedOn w:val="Normal"/>
    <w:next w:val="Normal"/>
    <w:uiPriority w:val="99"/>
    <w:qFormat/>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qFormat/>
    <w:rsid w:val="00D73F2D"/>
    <w:pPr>
      <w:keepNext/>
      <w:keepLines/>
    </w:pPr>
    <w:rPr>
      <w:b/>
      <w:lang w:eastAsia="en-GB"/>
    </w:rPr>
  </w:style>
  <w:style w:type="paragraph" w:customStyle="1" w:styleId="enumlev2">
    <w:name w:val="enumlev2"/>
    <w:basedOn w:val="Normal"/>
    <w:uiPriority w:val="99"/>
    <w:qFormat/>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qFormat/>
    <w:rsid w:val="00D73F2D"/>
    <w:pPr>
      <w:tabs>
        <w:tab w:val="num" w:pos="630"/>
        <w:tab w:val="left" w:pos="851"/>
      </w:tabs>
      <w:ind w:left="630" w:hanging="630"/>
    </w:pPr>
    <w:rPr>
      <w:lang w:eastAsia="en-GB"/>
    </w:rPr>
  </w:style>
  <w:style w:type="paragraph" w:customStyle="1" w:styleId="BN">
    <w:name w:val="BN"/>
    <w:basedOn w:val="Normal"/>
    <w:uiPriority w:val="99"/>
    <w:qFormat/>
    <w:rsid w:val="00D73F2D"/>
    <w:pPr>
      <w:ind w:left="567" w:hanging="283"/>
    </w:pPr>
    <w:rPr>
      <w:lang w:eastAsia="en-GB"/>
    </w:rPr>
  </w:style>
  <w:style w:type="paragraph" w:customStyle="1" w:styleId="MTDisplayEquation">
    <w:name w:val="MTDisplayEquation"/>
    <w:basedOn w:val="Normal"/>
    <w:uiPriority w:val="99"/>
    <w:qFormat/>
    <w:rsid w:val="00D73F2D"/>
    <w:pPr>
      <w:tabs>
        <w:tab w:val="center" w:pos="4820"/>
        <w:tab w:val="right" w:pos="9640"/>
      </w:tabs>
    </w:pPr>
    <w:rPr>
      <w:lang w:eastAsia="en-GB"/>
    </w:rPr>
  </w:style>
  <w:style w:type="paragraph" w:customStyle="1" w:styleId="B6">
    <w:name w:val="B6"/>
    <w:basedOn w:val="B5"/>
    <w:link w:val="B6Char"/>
    <w:qFormat/>
    <w:rsid w:val="00D73F2D"/>
    <w:rPr>
      <w:lang w:eastAsia="x-none"/>
    </w:rPr>
  </w:style>
  <w:style w:type="paragraph" w:customStyle="1" w:styleId="Meetingcaption">
    <w:name w:val="Meeting caption"/>
    <w:basedOn w:val="Normal"/>
    <w:uiPriority w:val="99"/>
    <w:qFormat/>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qFormat/>
    <w:rsid w:val="00D73F2D"/>
    <w:rPr>
      <w:rFonts w:ascii="Arial" w:hAnsi="Arial" w:cs="Arial"/>
      <w:b/>
      <w:lang w:eastAsia="en-GB"/>
    </w:rPr>
  </w:style>
  <w:style w:type="paragraph" w:customStyle="1" w:styleId="Tadc">
    <w:name w:val="Tadc"/>
    <w:basedOn w:val="Normal"/>
    <w:uiPriority w:val="99"/>
    <w:qFormat/>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qFormat/>
    <w:rsid w:val="00D73F2D"/>
    <w:pPr>
      <w:pBdr>
        <w:top w:val="none" w:sz="0" w:space="0" w:color="auto"/>
      </w:pBdr>
    </w:pPr>
    <w:rPr>
      <w:rFonts w:eastAsia="Malgun Gothic"/>
      <w:b/>
      <w:color w:val="0000FF"/>
      <w:lang w:eastAsia="zh-CN"/>
    </w:rPr>
  </w:style>
  <w:style w:type="character" w:customStyle="1" w:styleId="EditorsNoteCarCar">
    <w:name w:val="Editor's Note Car Car"/>
    <w:qFormat/>
    <w:rsid w:val="00D73F2D"/>
    <w:rPr>
      <w:rFonts w:ascii="Times New Roman" w:eastAsiaTheme="minorEastAsia" w:hAnsi="Times New Roman" w:cs="Times New Roman"/>
      <w:color w:val="FF0000"/>
      <w:sz w:val="20"/>
      <w:szCs w:val="20"/>
      <w:lang w:val="en-GB"/>
    </w:rPr>
  </w:style>
  <w:style w:type="character" w:customStyle="1" w:styleId="B6Char">
    <w:name w:val="B6 Char"/>
    <w:link w:val="B6"/>
    <w:qFormat/>
    <w:rsid w:val="00D73F2D"/>
    <w:rPr>
      <w:rFonts w:eastAsia="Times New Roman"/>
      <w:lang w:eastAsia="x-none"/>
    </w:rPr>
  </w:style>
  <w:style w:type="paragraph" w:customStyle="1" w:styleId="Note">
    <w:name w:val="Note"/>
    <w:basedOn w:val="Normal"/>
    <w:uiPriority w:val="99"/>
    <w:qFormat/>
    <w:rsid w:val="00D73F2D"/>
    <w:pPr>
      <w:ind w:left="568" w:hanging="284"/>
    </w:pPr>
    <w:rPr>
      <w:rFonts w:eastAsia="MS Mincho"/>
      <w:lang w:eastAsia="ja-JP"/>
    </w:rPr>
  </w:style>
  <w:style w:type="paragraph" w:customStyle="1" w:styleId="tabletext0">
    <w:name w:val="table text"/>
    <w:basedOn w:val="Normal"/>
    <w:next w:val="Normal"/>
    <w:uiPriority w:val="99"/>
    <w:qFormat/>
    <w:rsid w:val="00D73F2D"/>
    <w:rPr>
      <w:rFonts w:eastAsia="MS Mincho"/>
      <w:i/>
      <w:lang w:eastAsia="ja-JP"/>
    </w:rPr>
  </w:style>
  <w:style w:type="table" w:customStyle="1" w:styleId="TableStyle1">
    <w:name w:val="Table Style1"/>
    <w:basedOn w:val="TableNormal"/>
    <w:qFormat/>
    <w:rsid w:val="00D73F2D"/>
    <w:rPr>
      <w:rFonts w:eastAsia="MS Mincho"/>
      <w:lang w:val="en-US" w:eastAsia="en-US"/>
    </w:rPr>
    <w:tblPr/>
  </w:style>
  <w:style w:type="paragraph" w:customStyle="1" w:styleId="Bullet">
    <w:name w:val="Bullet"/>
    <w:basedOn w:val="Normal"/>
    <w:uiPriority w:val="99"/>
    <w:qFormat/>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D73F2D"/>
    <w:pPr>
      <w:keepNext/>
      <w:ind w:left="1418" w:hanging="1418"/>
    </w:pPr>
    <w:rPr>
      <w:rFonts w:eastAsia="MS Mincho"/>
      <w:noProof/>
      <w:lang w:val="en-US" w:eastAsia="ja-JP"/>
    </w:rPr>
  </w:style>
  <w:style w:type="paragraph" w:customStyle="1" w:styleId="Caption1">
    <w:name w:val="Caption1"/>
    <w:basedOn w:val="Normal"/>
    <w:next w:val="Normal"/>
    <w:uiPriority w:val="99"/>
    <w:qFormat/>
    <w:rsid w:val="00D73F2D"/>
    <w:pPr>
      <w:spacing w:before="120" w:after="120"/>
    </w:pPr>
    <w:rPr>
      <w:rFonts w:eastAsia="MS Mincho"/>
      <w:b/>
      <w:lang w:eastAsia="ja-JP"/>
    </w:rPr>
  </w:style>
  <w:style w:type="paragraph" w:customStyle="1" w:styleId="HE">
    <w:name w:val="HE"/>
    <w:basedOn w:val="Normal"/>
    <w:uiPriority w:val="99"/>
    <w:qFormat/>
    <w:rsid w:val="00D73F2D"/>
    <w:pPr>
      <w:spacing w:after="0"/>
    </w:pPr>
    <w:rPr>
      <w:rFonts w:eastAsia="MS Mincho"/>
      <w:b/>
      <w:lang w:eastAsia="ja-JP"/>
    </w:rPr>
  </w:style>
  <w:style w:type="paragraph" w:customStyle="1" w:styleId="HO">
    <w:name w:val="HO"/>
    <w:basedOn w:val="Normal"/>
    <w:uiPriority w:val="99"/>
    <w:qFormat/>
    <w:rsid w:val="00D73F2D"/>
    <w:pPr>
      <w:spacing w:after="0"/>
      <w:jc w:val="right"/>
    </w:pPr>
    <w:rPr>
      <w:rFonts w:eastAsia="MS Mincho"/>
      <w:b/>
      <w:lang w:eastAsia="ja-JP"/>
    </w:rPr>
  </w:style>
  <w:style w:type="paragraph" w:customStyle="1" w:styleId="WP">
    <w:name w:val="WP"/>
    <w:basedOn w:val="Normal"/>
    <w:uiPriority w:val="99"/>
    <w:qFormat/>
    <w:rsid w:val="00D73F2D"/>
    <w:pPr>
      <w:spacing w:after="0"/>
      <w:jc w:val="both"/>
    </w:pPr>
    <w:rPr>
      <w:rFonts w:eastAsia="MS Mincho"/>
      <w:lang w:eastAsia="ja-JP"/>
    </w:rPr>
  </w:style>
  <w:style w:type="paragraph" w:customStyle="1" w:styleId="ZK">
    <w:name w:val="ZK"/>
    <w:uiPriority w:val="99"/>
    <w:qFormat/>
    <w:rsid w:val="00D73F2D"/>
    <w:pPr>
      <w:spacing w:after="240" w:line="240" w:lineRule="atLeast"/>
      <w:ind w:left="1191" w:right="113" w:hanging="1191"/>
    </w:pPr>
    <w:rPr>
      <w:rFonts w:eastAsia="MS Mincho"/>
      <w:lang w:eastAsia="en-US"/>
    </w:rPr>
  </w:style>
  <w:style w:type="paragraph" w:customStyle="1" w:styleId="ZC">
    <w:name w:val="ZC"/>
    <w:uiPriority w:val="99"/>
    <w:qFormat/>
    <w:rsid w:val="00D73F2D"/>
    <w:pPr>
      <w:spacing w:line="360" w:lineRule="atLeast"/>
      <w:jc w:val="center"/>
    </w:pPr>
    <w:rPr>
      <w:rFonts w:eastAsia="MS Mincho"/>
      <w:lang w:eastAsia="en-US"/>
    </w:rPr>
  </w:style>
  <w:style w:type="paragraph" w:customStyle="1" w:styleId="FooterCentred">
    <w:name w:val="FooterCentred"/>
    <w:basedOn w:val="Footer"/>
    <w:uiPriority w:val="99"/>
    <w:qFormat/>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qFormat/>
    <w:rsid w:val="00D73F2D"/>
    <w:pPr>
      <w:spacing w:before="120" w:after="120"/>
    </w:pPr>
    <w:rPr>
      <w:rFonts w:eastAsia="MS Mincho"/>
      <w:lang w:val="en-US" w:eastAsia="ja-JP"/>
    </w:rPr>
  </w:style>
  <w:style w:type="paragraph" w:customStyle="1" w:styleId="Teststep">
    <w:name w:val="Test step"/>
    <w:basedOn w:val="Normal"/>
    <w:uiPriority w:val="99"/>
    <w:qFormat/>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qFormat/>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73F2D"/>
    <w:pPr>
      <w:ind w:left="400" w:hanging="400"/>
      <w:jc w:val="center"/>
    </w:pPr>
    <w:rPr>
      <w:rFonts w:eastAsia="MS Mincho"/>
      <w:b/>
      <w:lang w:eastAsia="ja-JP"/>
    </w:rPr>
  </w:style>
  <w:style w:type="paragraph" w:customStyle="1" w:styleId="table">
    <w:name w:val="table"/>
    <w:basedOn w:val="Normal"/>
    <w:next w:val="Normal"/>
    <w:uiPriority w:val="99"/>
    <w:qFormat/>
    <w:rsid w:val="00D73F2D"/>
    <w:pPr>
      <w:spacing w:after="0"/>
      <w:jc w:val="center"/>
    </w:pPr>
    <w:rPr>
      <w:rFonts w:eastAsia="MS Mincho"/>
      <w:lang w:val="en-US" w:eastAsia="ja-JP"/>
    </w:rPr>
  </w:style>
  <w:style w:type="paragraph" w:customStyle="1" w:styleId="Copyright">
    <w:name w:val="Copyright"/>
    <w:basedOn w:val="Normal"/>
    <w:uiPriority w:val="99"/>
    <w:qFormat/>
    <w:rsid w:val="00D73F2D"/>
    <w:pPr>
      <w:spacing w:after="0"/>
      <w:jc w:val="center"/>
    </w:pPr>
    <w:rPr>
      <w:rFonts w:ascii="Arial" w:eastAsia="MS Mincho" w:hAnsi="Arial"/>
      <w:b/>
      <w:sz w:val="16"/>
      <w:lang w:eastAsia="ja-JP"/>
    </w:rPr>
  </w:style>
  <w:style w:type="paragraph" w:customStyle="1" w:styleId="Tdoctable">
    <w:name w:val="Tdoc_table"/>
    <w:uiPriority w:val="99"/>
    <w:qFormat/>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D73F2D"/>
    <w:pPr>
      <w:spacing w:after="220"/>
    </w:pPr>
    <w:rPr>
      <w:rFonts w:eastAsia="MS Mincho"/>
      <w:b/>
      <w:lang w:val="en-US" w:eastAsia="ja-JP"/>
    </w:rPr>
  </w:style>
  <w:style w:type="paragraph" w:customStyle="1" w:styleId="Bullets">
    <w:name w:val="Bullets"/>
    <w:basedOn w:val="Normal"/>
    <w:uiPriority w:val="99"/>
    <w:qFormat/>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qFormat/>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qFormat/>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qFormat/>
    <w:rsid w:val="00D73F2D"/>
    <w:pPr>
      <w:keepNext/>
      <w:ind w:left="1418" w:hanging="1418"/>
    </w:pPr>
    <w:rPr>
      <w:rFonts w:eastAsia="MS Mincho"/>
      <w:noProof/>
      <w:lang w:val="en-US" w:eastAsia="ja-JP"/>
    </w:rPr>
  </w:style>
  <w:style w:type="paragraph" w:customStyle="1" w:styleId="Caption2">
    <w:name w:val="Caption2"/>
    <w:basedOn w:val="Normal"/>
    <w:next w:val="Normal"/>
    <w:uiPriority w:val="99"/>
    <w:qFormat/>
    <w:rsid w:val="00D73F2D"/>
    <w:pPr>
      <w:spacing w:before="120" w:after="120"/>
    </w:pPr>
    <w:rPr>
      <w:rFonts w:eastAsia="MS Mincho"/>
      <w:b/>
      <w:lang w:eastAsia="ja-JP"/>
    </w:rPr>
  </w:style>
  <w:style w:type="paragraph" w:customStyle="1" w:styleId="TableofFigures2">
    <w:name w:val="Table of Figures2"/>
    <w:basedOn w:val="Normal"/>
    <w:next w:val="Normal"/>
    <w:uiPriority w:val="99"/>
    <w:qFormat/>
    <w:rsid w:val="00D73F2D"/>
    <w:pPr>
      <w:ind w:left="400" w:hanging="400"/>
      <w:jc w:val="center"/>
    </w:pPr>
    <w:rPr>
      <w:rFonts w:eastAsia="MS Mincho"/>
      <w:b/>
      <w:lang w:eastAsia="ja-JP"/>
    </w:rPr>
  </w:style>
  <w:style w:type="paragraph" w:customStyle="1" w:styleId="TOC93">
    <w:name w:val="TOC 93"/>
    <w:basedOn w:val="TOC8"/>
    <w:uiPriority w:val="99"/>
    <w:qFormat/>
    <w:rsid w:val="00D73F2D"/>
    <w:pPr>
      <w:keepNext/>
      <w:ind w:left="1418" w:hanging="1418"/>
    </w:pPr>
    <w:rPr>
      <w:rFonts w:eastAsia="MS Mincho"/>
      <w:noProof/>
      <w:lang w:val="en-US" w:eastAsia="ja-JP"/>
    </w:rPr>
  </w:style>
  <w:style w:type="paragraph" w:customStyle="1" w:styleId="Caption3">
    <w:name w:val="Caption3"/>
    <w:basedOn w:val="Normal"/>
    <w:next w:val="Normal"/>
    <w:uiPriority w:val="99"/>
    <w:qFormat/>
    <w:rsid w:val="00D73F2D"/>
    <w:pPr>
      <w:spacing w:before="120" w:after="120"/>
    </w:pPr>
    <w:rPr>
      <w:rFonts w:eastAsia="MS Mincho"/>
      <w:b/>
      <w:lang w:eastAsia="ja-JP"/>
    </w:rPr>
  </w:style>
  <w:style w:type="paragraph" w:customStyle="1" w:styleId="TableofFigures3">
    <w:name w:val="Table of Figures3"/>
    <w:basedOn w:val="Normal"/>
    <w:next w:val="Normal"/>
    <w:uiPriority w:val="99"/>
    <w:qFormat/>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qFormat/>
    <w:rsid w:val="00D73F2D"/>
    <w:rPr>
      <w:rFonts w:eastAsia="Arial"/>
      <w:bCs/>
      <w:noProof/>
      <w:sz w:val="22"/>
      <w:lang w:eastAsia="fi-FI"/>
    </w:rPr>
  </w:style>
  <w:style w:type="character" w:customStyle="1" w:styleId="Char">
    <w:name w:val="样式 页眉 Char"/>
    <w:link w:val="a3"/>
    <w:qFormat/>
    <w:rsid w:val="00D73F2D"/>
    <w:rPr>
      <w:rFonts w:ascii="Arial" w:eastAsia="Arial" w:hAnsi="Arial"/>
      <w:b/>
      <w:bCs/>
      <w:noProof/>
      <w:sz w:val="22"/>
      <w:lang w:eastAsia="fi-FI"/>
    </w:rPr>
  </w:style>
  <w:style w:type="paragraph" w:customStyle="1" w:styleId="11BodyText">
    <w:name w:val="11 BodyText"/>
    <w:basedOn w:val="Normal"/>
    <w:link w:val="11BodyTextChar"/>
    <w:uiPriority w:val="99"/>
    <w:qFormat/>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qFormat/>
    <w:rsid w:val="00D73F2D"/>
    <w:rPr>
      <w:rFonts w:ascii="Arial" w:eastAsia="Times New Roman" w:hAnsi="Arial"/>
      <w:lang w:val="en-US" w:eastAsia="x-none"/>
    </w:rPr>
  </w:style>
  <w:style w:type="paragraph" w:customStyle="1" w:styleId="paragraph">
    <w:name w:val="paragraph"/>
    <w:basedOn w:val="Normal"/>
    <w:uiPriority w:val="99"/>
    <w:qFormat/>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qFormat/>
    <w:rsid w:val="00D73F2D"/>
  </w:style>
  <w:style w:type="paragraph" w:customStyle="1" w:styleId="msonormal0">
    <w:name w:val="msonormal"/>
    <w:basedOn w:val="Normal"/>
    <w:uiPriority w:val="99"/>
    <w:qFormat/>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qFormat/>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qFormat/>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qFormat/>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qFormat/>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D73F2D"/>
    <w:rPr>
      <w:rFonts w:eastAsia="Malgun Gothic"/>
      <w:sz w:val="24"/>
      <w:szCs w:val="24"/>
      <w:lang w:eastAsia="ko-KR"/>
    </w:rPr>
  </w:style>
  <w:style w:type="paragraph" w:customStyle="1" w:styleId="-PAGE-">
    <w:name w:val="- PAGE -"/>
    <w:uiPriority w:val="99"/>
    <w:qFormat/>
    <w:rsid w:val="00D73F2D"/>
    <w:rPr>
      <w:rFonts w:eastAsia="Malgun Gothic"/>
      <w:sz w:val="24"/>
      <w:szCs w:val="24"/>
      <w:lang w:eastAsia="ko-KR"/>
    </w:rPr>
  </w:style>
  <w:style w:type="paragraph" w:customStyle="1" w:styleId="PageXofY">
    <w:name w:val="Page X of Y"/>
    <w:uiPriority w:val="99"/>
    <w:qFormat/>
    <w:rsid w:val="00D73F2D"/>
    <w:rPr>
      <w:rFonts w:eastAsia="Malgun Gothic"/>
      <w:sz w:val="24"/>
      <w:szCs w:val="24"/>
      <w:lang w:eastAsia="ko-KR"/>
    </w:rPr>
  </w:style>
  <w:style w:type="paragraph" w:customStyle="1" w:styleId="Createdby">
    <w:name w:val="Created by"/>
    <w:uiPriority w:val="99"/>
    <w:qFormat/>
    <w:rsid w:val="00D73F2D"/>
    <w:rPr>
      <w:rFonts w:eastAsia="Malgun Gothic"/>
      <w:sz w:val="24"/>
      <w:szCs w:val="24"/>
      <w:lang w:eastAsia="ko-KR"/>
    </w:rPr>
  </w:style>
  <w:style w:type="paragraph" w:customStyle="1" w:styleId="Createdon">
    <w:name w:val="Created on"/>
    <w:uiPriority w:val="99"/>
    <w:qFormat/>
    <w:rsid w:val="00D73F2D"/>
    <w:rPr>
      <w:rFonts w:eastAsia="Malgun Gothic"/>
      <w:sz w:val="24"/>
      <w:szCs w:val="24"/>
      <w:lang w:eastAsia="ko-KR"/>
    </w:rPr>
  </w:style>
  <w:style w:type="paragraph" w:customStyle="1" w:styleId="Lastprinted">
    <w:name w:val="Last printed"/>
    <w:uiPriority w:val="99"/>
    <w:qFormat/>
    <w:rsid w:val="00D73F2D"/>
    <w:rPr>
      <w:rFonts w:eastAsia="Malgun Gothic"/>
      <w:sz w:val="24"/>
      <w:szCs w:val="24"/>
      <w:lang w:eastAsia="ko-KR"/>
    </w:rPr>
  </w:style>
  <w:style w:type="paragraph" w:customStyle="1" w:styleId="Lastsavedby">
    <w:name w:val="Last saved by"/>
    <w:uiPriority w:val="99"/>
    <w:qFormat/>
    <w:rsid w:val="00D73F2D"/>
    <w:rPr>
      <w:rFonts w:eastAsia="Malgun Gothic"/>
      <w:sz w:val="24"/>
      <w:szCs w:val="24"/>
      <w:lang w:eastAsia="ko-KR"/>
    </w:rPr>
  </w:style>
  <w:style w:type="paragraph" w:customStyle="1" w:styleId="Filename">
    <w:name w:val="Filename"/>
    <w:uiPriority w:val="99"/>
    <w:qFormat/>
    <w:rsid w:val="00D73F2D"/>
    <w:rPr>
      <w:rFonts w:eastAsia="Malgun Gothic"/>
      <w:sz w:val="24"/>
      <w:szCs w:val="24"/>
      <w:lang w:eastAsia="ko-KR"/>
    </w:rPr>
  </w:style>
  <w:style w:type="paragraph" w:customStyle="1" w:styleId="Filenameandpath">
    <w:name w:val="Filename and path"/>
    <w:uiPriority w:val="99"/>
    <w:qFormat/>
    <w:rsid w:val="00D73F2D"/>
    <w:rPr>
      <w:rFonts w:eastAsia="Malgun Gothic"/>
      <w:sz w:val="24"/>
      <w:szCs w:val="24"/>
      <w:lang w:eastAsia="ko-KR"/>
    </w:rPr>
  </w:style>
  <w:style w:type="paragraph" w:customStyle="1" w:styleId="AuthorPageDate">
    <w:name w:val="Author  Page #  Date"/>
    <w:uiPriority w:val="99"/>
    <w:qFormat/>
    <w:rsid w:val="00D73F2D"/>
    <w:rPr>
      <w:rFonts w:eastAsia="Malgun Gothic"/>
      <w:sz w:val="24"/>
      <w:szCs w:val="24"/>
      <w:lang w:eastAsia="ko-KR"/>
    </w:rPr>
  </w:style>
  <w:style w:type="paragraph" w:customStyle="1" w:styleId="ConfidentialPageDate">
    <w:name w:val="Confidential  Page #  Date"/>
    <w:uiPriority w:val="99"/>
    <w:qFormat/>
    <w:rsid w:val="00D73F2D"/>
    <w:rPr>
      <w:rFonts w:eastAsia="Malgun Gothic"/>
      <w:sz w:val="24"/>
      <w:szCs w:val="24"/>
      <w:lang w:eastAsia="ko-KR"/>
    </w:rPr>
  </w:style>
  <w:style w:type="paragraph" w:customStyle="1" w:styleId="CouvRecTitle">
    <w:name w:val="Couv Rec Title"/>
    <w:basedOn w:val="Normal"/>
    <w:uiPriority w:val="99"/>
    <w:qFormat/>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qFormat/>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qFormat/>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D73F2D"/>
    <w:rPr>
      <w:lang w:eastAsia="ja-JP"/>
    </w:rPr>
  </w:style>
  <w:style w:type="paragraph" w:customStyle="1" w:styleId="TaOC">
    <w:name w:val="TaOC"/>
    <w:basedOn w:val="TAC"/>
    <w:uiPriority w:val="99"/>
    <w:qFormat/>
    <w:rsid w:val="00D73F2D"/>
    <w:rPr>
      <w:rFonts w:cs="Arial"/>
      <w:lang w:val="fr-FR" w:eastAsia="ja-JP"/>
    </w:rPr>
  </w:style>
  <w:style w:type="paragraph" w:customStyle="1" w:styleId="1CharChar1Char">
    <w:name w:val="(文字) (文字)1 Char (文字) (文字) Char (文字) (文字)1 Char (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qFormat/>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qFormat/>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qFormat/>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qFormat/>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qFormat/>
    <w:rsid w:val="00D73F2D"/>
    <w:rPr>
      <w:rFonts w:ascii="Tahoma" w:eastAsia="MS Mincho" w:hAnsi="Tahoma" w:cs="Tahoma"/>
      <w:sz w:val="16"/>
      <w:szCs w:val="16"/>
      <w:lang w:eastAsia="en-GB"/>
    </w:rPr>
  </w:style>
  <w:style w:type="paragraph" w:customStyle="1" w:styleId="20">
    <w:name w:val="吹き出し2"/>
    <w:basedOn w:val="Normal"/>
    <w:uiPriority w:val="99"/>
    <w:semiHidden/>
    <w:qFormat/>
    <w:rsid w:val="00D73F2D"/>
    <w:rPr>
      <w:rFonts w:ascii="Tahoma" w:eastAsia="MS Mincho" w:hAnsi="Tahoma" w:cs="Tahoma"/>
      <w:sz w:val="16"/>
      <w:szCs w:val="16"/>
      <w:lang w:eastAsia="en-GB"/>
    </w:rPr>
  </w:style>
  <w:style w:type="paragraph" w:customStyle="1" w:styleId="CRfront">
    <w:name w:val="CR_front"/>
    <w:basedOn w:val="Normal"/>
    <w:uiPriority w:val="99"/>
    <w:qFormat/>
    <w:rsid w:val="00D73F2D"/>
    <w:rPr>
      <w:rFonts w:eastAsia="MS Mincho"/>
      <w:lang w:eastAsia="en-GB"/>
    </w:rPr>
  </w:style>
  <w:style w:type="paragraph" w:customStyle="1" w:styleId="t2">
    <w:name w:val="t2"/>
    <w:basedOn w:val="Normal"/>
    <w:uiPriority w:val="99"/>
    <w:qFormat/>
    <w:rsid w:val="00D73F2D"/>
    <w:pPr>
      <w:spacing w:after="0"/>
    </w:pPr>
    <w:rPr>
      <w:rFonts w:eastAsia="MS Mincho"/>
      <w:lang w:eastAsia="en-GB"/>
    </w:rPr>
  </w:style>
  <w:style w:type="paragraph" w:customStyle="1" w:styleId="CommentNokia">
    <w:name w:val="Comment Nokia"/>
    <w:basedOn w:val="Normal"/>
    <w:uiPriority w:val="99"/>
    <w:qFormat/>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qFormat/>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qFormat/>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qFormat/>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qFormat/>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qFormat/>
    <w:locked/>
    <w:rsid w:val="00D73F2D"/>
    <w:rPr>
      <w:rFonts w:ascii="Arial" w:hAnsi="Arial" w:cs="Arial"/>
      <w:kern w:val="2"/>
      <w:sz w:val="18"/>
    </w:rPr>
  </w:style>
  <w:style w:type="paragraph" w:customStyle="1" w:styleId="StyleTAC">
    <w:name w:val="Style TAC +"/>
    <w:basedOn w:val="TAC"/>
    <w:next w:val="TAC"/>
    <w:link w:val="StyleTACChar"/>
    <w:autoRedefine/>
    <w:qFormat/>
    <w:rsid w:val="00D73F2D"/>
    <w:rPr>
      <w:rFonts w:eastAsiaTheme="minorEastAsia" w:cs="Arial"/>
      <w:kern w:val="2"/>
      <w:lang w:eastAsia="en-GB"/>
    </w:rPr>
  </w:style>
  <w:style w:type="paragraph" w:customStyle="1" w:styleId="CharChar24">
    <w:name w:val="Char Char24"/>
    <w:basedOn w:val="Normal"/>
    <w:uiPriority w:val="99"/>
    <w:semiHidden/>
    <w:qFormat/>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qFormat/>
    <w:rsid w:val="00D73F2D"/>
    <w:pPr>
      <w:tabs>
        <w:tab w:val="num" w:pos="45"/>
      </w:tabs>
      <w:ind w:left="405" w:hanging="405"/>
    </w:pPr>
    <w:rPr>
      <w:rFonts w:eastAsia="Arial"/>
      <w:lang w:eastAsia="en-GB"/>
    </w:rPr>
  </w:style>
  <w:style w:type="paragraph" w:customStyle="1" w:styleId="MotorolaResponse1">
    <w:name w:val="Motorola Response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D73F2D"/>
    <w:rPr>
      <w:rFonts w:eastAsia="Times New Roman"/>
      <w:sz w:val="24"/>
      <w:lang w:val="fr-FR" w:eastAsia="en-US"/>
    </w:rPr>
  </w:style>
  <w:style w:type="paragraph" w:customStyle="1" w:styleId="FBCharCharCharChar1">
    <w:name w:val="FB Char Char Char Char1"/>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D73F2D"/>
    <w:rPr>
      <w:rFonts w:ascii="Arial" w:eastAsia="Arial" w:hAnsi="Arial" w:cs="Arial"/>
      <w:sz w:val="28"/>
    </w:rPr>
  </w:style>
  <w:style w:type="paragraph" w:customStyle="1" w:styleId="Heading40">
    <w:name w:val="Heading4"/>
    <w:basedOn w:val="Heading3"/>
    <w:link w:val="Heading4Char0"/>
    <w:semiHidden/>
    <w:qFormat/>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qFormat/>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qFormat/>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qFormat/>
    <w:rsid w:val="00D73F2D"/>
    <w:rPr>
      <w:szCs w:val="36"/>
      <w:lang w:eastAsia="en-GB"/>
    </w:rPr>
  </w:style>
  <w:style w:type="paragraph" w:customStyle="1" w:styleId="B20">
    <w:name w:val="B2+"/>
    <w:basedOn w:val="B2"/>
    <w:uiPriority w:val="99"/>
    <w:qFormat/>
    <w:rsid w:val="00D73F2D"/>
    <w:pPr>
      <w:tabs>
        <w:tab w:val="num" w:pos="360"/>
      </w:tabs>
      <w:ind w:left="360" w:hanging="360"/>
    </w:pPr>
    <w:rPr>
      <w:rFonts w:eastAsiaTheme="minorEastAsia"/>
    </w:rPr>
  </w:style>
  <w:style w:type="paragraph" w:customStyle="1" w:styleId="B30">
    <w:name w:val="B3+"/>
    <w:basedOn w:val="B3"/>
    <w:uiPriority w:val="99"/>
    <w:qFormat/>
    <w:rsid w:val="00D73F2D"/>
    <w:pPr>
      <w:tabs>
        <w:tab w:val="num" w:pos="360"/>
        <w:tab w:val="left" w:pos="1134"/>
      </w:tabs>
      <w:ind w:left="360" w:hanging="360"/>
    </w:pPr>
    <w:rPr>
      <w:rFonts w:eastAsiaTheme="minorEastAsia"/>
    </w:rPr>
  </w:style>
  <w:style w:type="paragraph" w:customStyle="1" w:styleId="Atl">
    <w:name w:val="Atl"/>
    <w:basedOn w:val="Normal"/>
    <w:uiPriority w:val="99"/>
    <w:qFormat/>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qFormat/>
    <w:rsid w:val="00D73F2D"/>
    <w:rPr>
      <w:rFonts w:ascii="Arial" w:hAnsi="Arial" w:cs="Arial" w:hint="default"/>
      <w:sz w:val="22"/>
      <w:lang w:val="en-GB" w:eastAsia="en-GB" w:bidi="ar-SA"/>
    </w:rPr>
  </w:style>
  <w:style w:type="table" w:customStyle="1" w:styleId="30">
    <w:name w:val="网格型3"/>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qFormat/>
    <w:rsid w:val="00D73F2D"/>
    <w:rPr>
      <w:color w:val="808080"/>
      <w:shd w:val="clear" w:color="auto" w:fill="E6E6E6"/>
    </w:rPr>
  </w:style>
  <w:style w:type="character" w:customStyle="1" w:styleId="Char10">
    <w:name w:val="注释标题 Char1"/>
    <w:basedOn w:val="DefaultParagraphFont"/>
    <w:uiPriority w:val="99"/>
    <w:semiHidden/>
    <w:qFormat/>
    <w:rsid w:val="00D73F2D"/>
    <w:rPr>
      <w:rFonts w:ascii="Times New Roman" w:hAnsi="Times New Roman"/>
      <w:lang w:val="en-GB" w:eastAsia="en-US"/>
    </w:rPr>
  </w:style>
  <w:style w:type="paragraph" w:customStyle="1" w:styleId="Figuretitle0">
    <w:name w:val="Figure_title"/>
    <w:basedOn w:val="Normal"/>
    <w:next w:val="Normal"/>
    <w:uiPriority w:val="99"/>
    <w:qFormat/>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qFormat/>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qFormat/>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qFormat/>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qFormat/>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qFormat/>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D73F2D"/>
    <w:pPr>
      <w:suppressAutoHyphens/>
      <w:spacing w:after="0"/>
      <w:jc w:val="both"/>
    </w:pPr>
    <w:rPr>
      <w:rFonts w:eastAsia="Batang"/>
    </w:rPr>
  </w:style>
  <w:style w:type="paragraph" w:customStyle="1" w:styleId="enumlev3">
    <w:name w:val="enumlev3"/>
    <w:basedOn w:val="enumlev2"/>
    <w:uiPriority w:val="99"/>
    <w:qFormat/>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qFormat/>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D73F2D"/>
  </w:style>
  <w:style w:type="character" w:customStyle="1" w:styleId="st">
    <w:name w:val="st"/>
    <w:qFormat/>
    <w:rsid w:val="00D73F2D"/>
  </w:style>
  <w:style w:type="character" w:customStyle="1" w:styleId="st1">
    <w:name w:val="st1"/>
    <w:qFormat/>
    <w:rsid w:val="00D73F2D"/>
  </w:style>
  <w:style w:type="table" w:customStyle="1" w:styleId="TableGrid21">
    <w:name w:val="Table Grid2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3F2D"/>
    <w:rPr>
      <w:rFonts w:eastAsia="MS Mincho"/>
    </w:rPr>
    <w:tblPr>
      <w:tblInd w:w="0" w:type="nil"/>
    </w:tblPr>
  </w:style>
  <w:style w:type="table" w:customStyle="1" w:styleId="Tabellengitternetz11">
    <w:name w:val="Tabellengitternetz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qFormat/>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3F2D"/>
    <w:rPr>
      <w:rFonts w:eastAsia="MS Mincho"/>
      <w:lang w:val="en-US" w:eastAsia="en-US"/>
    </w:rPr>
    <w:tblPr/>
  </w:style>
  <w:style w:type="table" w:customStyle="1" w:styleId="Tabellengitternetz12">
    <w:name w:val="Tabellengitternetz1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73F2D"/>
    <w:rPr>
      <w:rFonts w:eastAsia="MS Mincho"/>
      <w:lang w:val="en-US" w:eastAsia="en-US"/>
    </w:rPr>
    <w:tblPr/>
  </w:style>
  <w:style w:type="table" w:customStyle="1" w:styleId="Tabellengitternetz13">
    <w:name w:val="Tabellengitternetz1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3F2D"/>
    <w:rPr>
      <w:rFonts w:eastAsia="MS Mincho"/>
    </w:rPr>
    <w:tblPr>
      <w:tblInd w:w="0" w:type="nil"/>
    </w:tblPr>
  </w:style>
  <w:style w:type="table" w:customStyle="1" w:styleId="Tabellengitternetz111">
    <w:name w:val="Tabellengitternetz1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D73F2D"/>
    <w:rPr>
      <w:rFonts w:eastAsia="MS Mincho"/>
      <w:lang w:val="en-US" w:eastAsia="en-US"/>
    </w:rPr>
    <w:tblPr/>
  </w:style>
  <w:style w:type="table" w:customStyle="1" w:styleId="Tabellengitternetz14">
    <w:name w:val="Tabellengitternetz1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73F2D"/>
    <w:rPr>
      <w:rFonts w:eastAsia="MS Mincho"/>
    </w:rPr>
    <w:tblPr>
      <w:tblInd w:w="0" w:type="nil"/>
    </w:tblPr>
  </w:style>
  <w:style w:type="table" w:customStyle="1" w:styleId="Tabellengitternetz112">
    <w:name w:val="Tabellengitternetz1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qFormat/>
    <w:rsid w:val="00D73F2D"/>
    <w:rPr>
      <w:rFonts w:eastAsia="Times New Roman"/>
      <w:lang w:eastAsia="en-US"/>
    </w:rPr>
  </w:style>
  <w:style w:type="paragraph" w:customStyle="1" w:styleId="TabList">
    <w:name w:val="TabList"/>
    <w:basedOn w:val="Normal"/>
    <w:uiPriority w:val="99"/>
    <w:qFormat/>
    <w:rsid w:val="00D73F2D"/>
    <w:pPr>
      <w:tabs>
        <w:tab w:val="left" w:pos="1134"/>
      </w:tabs>
      <w:spacing w:after="0"/>
    </w:pPr>
    <w:rPr>
      <w:rFonts w:eastAsia="MS Mincho"/>
    </w:rPr>
  </w:style>
  <w:style w:type="paragraph" w:customStyle="1" w:styleId="text">
    <w:name w:val="text"/>
    <w:basedOn w:val="Normal"/>
    <w:uiPriority w:val="99"/>
    <w:qFormat/>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qFormat/>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qFormat/>
    <w:rsid w:val="00D73F2D"/>
    <w:pPr>
      <w:widowControl/>
      <w:tabs>
        <w:tab w:val="num" w:pos="992"/>
      </w:tabs>
      <w:spacing w:after="120"/>
      <w:ind w:left="992" w:hanging="425"/>
    </w:pPr>
    <w:rPr>
      <w:lang w:val="en-US"/>
    </w:rPr>
  </w:style>
  <w:style w:type="paragraph" w:customStyle="1" w:styleId="textintend2">
    <w:name w:val="text intend 2"/>
    <w:basedOn w:val="text"/>
    <w:uiPriority w:val="99"/>
    <w:qFormat/>
    <w:rsid w:val="00D73F2D"/>
    <w:pPr>
      <w:widowControl/>
      <w:tabs>
        <w:tab w:val="num" w:pos="1418"/>
      </w:tabs>
      <w:spacing w:after="120"/>
      <w:ind w:left="1418" w:hanging="426"/>
    </w:pPr>
    <w:rPr>
      <w:lang w:val="en-US"/>
    </w:rPr>
  </w:style>
  <w:style w:type="paragraph" w:customStyle="1" w:styleId="textintend3">
    <w:name w:val="text intend 3"/>
    <w:basedOn w:val="text"/>
    <w:uiPriority w:val="99"/>
    <w:qFormat/>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D73F2D"/>
    <w:pPr>
      <w:spacing w:after="240"/>
      <w:jc w:val="both"/>
    </w:pPr>
    <w:rPr>
      <w:rFonts w:ascii="Helvetica" w:eastAsia="MS Mincho" w:hAnsi="Helvetica"/>
    </w:rPr>
  </w:style>
  <w:style w:type="paragraph" w:customStyle="1" w:styleId="List1">
    <w:name w:val="List1"/>
    <w:basedOn w:val="Normal"/>
    <w:uiPriority w:val="99"/>
    <w:qFormat/>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qFormat/>
    <w:rsid w:val="00D73F2D"/>
    <w:pPr>
      <w:spacing w:before="120" w:after="0"/>
      <w:jc w:val="both"/>
    </w:pPr>
    <w:rPr>
      <w:rFonts w:eastAsia="MS Mincho"/>
      <w:lang w:val="en-US"/>
    </w:rPr>
  </w:style>
  <w:style w:type="paragraph" w:customStyle="1" w:styleId="centered">
    <w:name w:val="centered"/>
    <w:basedOn w:val="Normal"/>
    <w:uiPriority w:val="99"/>
    <w:qFormat/>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qFormat/>
    <w:rsid w:val="00D73F2D"/>
    <w:pPr>
      <w:numPr>
        <w:numId w:val="4"/>
      </w:numPr>
      <w:spacing w:before="120" w:after="120"/>
    </w:pPr>
  </w:style>
  <w:style w:type="character" w:customStyle="1" w:styleId="CharChar3">
    <w:name w:val="Char Char3"/>
    <w:semiHidden/>
    <w:qFormat/>
    <w:rsid w:val="00D73F2D"/>
    <w:rPr>
      <w:rFonts w:ascii="Arial" w:hAnsi="Arial"/>
      <w:sz w:val="28"/>
      <w:lang w:val="en-GB" w:eastAsia="ko-KR" w:bidi="ar-SA"/>
    </w:rPr>
  </w:style>
  <w:style w:type="paragraph" w:customStyle="1" w:styleId="no0">
    <w:name w:val="no"/>
    <w:basedOn w:val="Normal"/>
    <w:uiPriority w:val="99"/>
    <w:qFormat/>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qFormat/>
    <w:rsid w:val="00D73F2D"/>
    <w:rPr>
      <w:rFonts w:ascii="Times New Roman" w:eastAsia="SimSun" w:hAnsi="Times New Roman"/>
      <w:lang w:eastAsia="en-US"/>
    </w:rPr>
  </w:style>
  <w:style w:type="character" w:customStyle="1" w:styleId="CharChar31">
    <w:name w:val="Char Char31"/>
    <w:semiHidden/>
    <w:qFormat/>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qFormat/>
    <w:rsid w:val="00D73F2D"/>
    <w:rPr>
      <w:rFonts w:ascii="Tahoma" w:eastAsia="MS Mincho" w:hAnsi="Tahoma" w:cs="Tahoma"/>
      <w:sz w:val="16"/>
      <w:szCs w:val="16"/>
      <w:lang w:eastAsia="ko-KR"/>
    </w:rPr>
  </w:style>
  <w:style w:type="paragraph" w:customStyle="1" w:styleId="91">
    <w:name w:val="目次 91"/>
    <w:basedOn w:val="TOC8"/>
    <w:uiPriority w:val="99"/>
    <w:qFormat/>
    <w:rsid w:val="00D73F2D"/>
    <w:pPr>
      <w:ind w:left="1418" w:hanging="1418"/>
    </w:pPr>
    <w:rPr>
      <w:rFonts w:eastAsia="MS Mincho"/>
      <w:noProof/>
      <w:lang w:val="en-US" w:eastAsia="en-GB"/>
    </w:rPr>
  </w:style>
  <w:style w:type="paragraph" w:customStyle="1" w:styleId="18">
    <w:name w:val="図表番号1"/>
    <w:basedOn w:val="Normal"/>
    <w:next w:val="Normal"/>
    <w:uiPriority w:val="99"/>
    <w:qFormat/>
    <w:rsid w:val="00D73F2D"/>
    <w:pPr>
      <w:spacing w:before="120" w:after="120"/>
    </w:pPr>
    <w:rPr>
      <w:rFonts w:eastAsia="MS Mincho"/>
      <w:b/>
      <w:lang w:eastAsia="en-GB"/>
    </w:rPr>
  </w:style>
  <w:style w:type="paragraph" w:customStyle="1" w:styleId="19">
    <w:name w:val="図表目次1"/>
    <w:basedOn w:val="Normal"/>
    <w:next w:val="Normal"/>
    <w:uiPriority w:val="99"/>
    <w:qFormat/>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D73F2D"/>
    <w:rPr>
      <w:rFonts w:ascii="Arial" w:eastAsia="Times New Roman" w:hAnsi="Arial"/>
      <w:snapToGrid w:val="0"/>
      <w:sz w:val="22"/>
      <w:szCs w:val="22"/>
      <w:lang w:eastAsia="en-US"/>
    </w:rPr>
  </w:style>
  <w:style w:type="paragraph" w:customStyle="1" w:styleId="24">
    <w:name w:val="修订2"/>
    <w:hidden/>
    <w:uiPriority w:val="99"/>
    <w:semiHidden/>
    <w:qFormat/>
    <w:rsid w:val="00D73F2D"/>
    <w:rPr>
      <w:rFonts w:eastAsia="Batang"/>
      <w:lang w:eastAsia="en-US"/>
    </w:rPr>
  </w:style>
  <w:style w:type="character" w:customStyle="1" w:styleId="Heading9Char1">
    <w:name w:val="Heading 9 Char1"/>
    <w:aliases w:val="Figure Heading Char1,FH Char1,标题 9 Char1"/>
    <w:basedOn w:val="DefaultParagraphFont"/>
    <w:semiHidden/>
    <w:qFormat/>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qFormat/>
    <w:rsid w:val="00D73F2D"/>
    <w:rPr>
      <w:rFonts w:ascii="Arial" w:hAnsi="Arial"/>
      <w:sz w:val="28"/>
      <w:lang w:val="en-GB" w:eastAsia="ko-KR" w:bidi="ar-SA"/>
    </w:rPr>
  </w:style>
  <w:style w:type="character" w:customStyle="1" w:styleId="CharChar33">
    <w:name w:val="Char Char33"/>
    <w:semiHidden/>
    <w:qFormat/>
    <w:rsid w:val="00D73F2D"/>
    <w:rPr>
      <w:rFonts w:ascii="Arial" w:hAnsi="Arial"/>
      <w:sz w:val="28"/>
      <w:lang w:val="en-GB" w:eastAsia="ko-KR" w:bidi="ar-SA"/>
    </w:rPr>
  </w:style>
  <w:style w:type="character" w:customStyle="1" w:styleId="CharChar32">
    <w:name w:val="Char Char32"/>
    <w:semiHidden/>
    <w:qFormat/>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qForma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qFormat/>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qFormat/>
    <w:rsid w:val="00D73F2D"/>
    <w:rPr>
      <w:rFonts w:eastAsia="Batang"/>
      <w:lang w:eastAsia="en-US"/>
    </w:rPr>
  </w:style>
  <w:style w:type="character" w:customStyle="1" w:styleId="NumberedListChar">
    <w:name w:val="Numbered List Char"/>
    <w:basedOn w:val="DefaultParagraphFont"/>
    <w:link w:val="NumberedList"/>
    <w:uiPriority w:val="99"/>
    <w:qFormat/>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D73F2D"/>
    <w:rPr>
      <w:rFonts w:ascii="Arial" w:eastAsia="MS Mincho" w:hAnsi="Arial" w:cs="Arial"/>
      <w:lang w:eastAsia="ja-JP"/>
    </w:rPr>
  </w:style>
  <w:style w:type="character" w:customStyle="1" w:styleId="11Char">
    <w:name w:val="1.1 Char"/>
    <w:qFormat/>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qFormat/>
    <w:rsid w:val="00D73F2D"/>
    <w:rPr>
      <w:rFonts w:ascii="Arial" w:eastAsia="MS Mincho" w:hAnsi="Arial" w:cs="Arial"/>
      <w:b/>
      <w:sz w:val="24"/>
      <w:szCs w:val="24"/>
      <w:lang w:val="en-US"/>
    </w:rPr>
  </w:style>
  <w:style w:type="character" w:customStyle="1" w:styleId="Char2">
    <w:name w:val="明显引用 Char2"/>
    <w:basedOn w:val="DefaultParagraphFont"/>
    <w:uiPriority w:val="30"/>
    <w:qFormat/>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qFormat/>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qFormat/>
    <w:rsid w:val="00D73F2D"/>
    <w:rPr>
      <w:rFonts w:ascii="Arial" w:hAnsi="Arial"/>
      <w:sz w:val="28"/>
      <w:lang w:val="en-GB" w:eastAsia="ko-KR" w:bidi="ar-SA"/>
    </w:rPr>
  </w:style>
  <w:style w:type="table" w:customStyle="1" w:styleId="Tabellengitternetz133">
    <w:name w:val="Tabellengitternetz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qFormat/>
    <w:rsid w:val="00D73F2D"/>
    <w:rPr>
      <w:rFonts w:ascii="Cambria" w:hAnsi="Cambria" w:cs="Times New Roman" w:hint="default"/>
      <w:b/>
      <w:bCs/>
      <w:kern w:val="28"/>
      <w:sz w:val="32"/>
      <w:szCs w:val="32"/>
      <w:lang w:val="en-GB" w:eastAsia="en-US"/>
    </w:rPr>
  </w:style>
  <w:style w:type="character" w:customStyle="1" w:styleId="1f1">
    <w:name w:val="副標題 字元1"/>
    <w:qFormat/>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uiPriority w:val="99"/>
    <w:semiHidden/>
    <w:qFormat/>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uiPriority w:val="99"/>
    <w:semiHidden/>
    <w:qFormat/>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qFormat/>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430072">
      <w:bodyDiv w:val="1"/>
      <w:marLeft w:val="0"/>
      <w:marRight w:val="0"/>
      <w:marTop w:val="0"/>
      <w:marBottom w:val="0"/>
      <w:divBdr>
        <w:top w:val="none" w:sz="0" w:space="0" w:color="auto"/>
        <w:left w:val="none" w:sz="0" w:space="0" w:color="auto"/>
        <w:bottom w:val="none" w:sz="0" w:space="0" w:color="auto"/>
        <w:right w:val="none" w:sz="0" w:space="0" w:color="auto"/>
      </w:divBdr>
    </w:div>
    <w:div w:id="119148140">
      <w:bodyDiv w:val="1"/>
      <w:marLeft w:val="0"/>
      <w:marRight w:val="0"/>
      <w:marTop w:val="0"/>
      <w:marBottom w:val="0"/>
      <w:divBdr>
        <w:top w:val="none" w:sz="0" w:space="0" w:color="auto"/>
        <w:left w:val="none" w:sz="0" w:space="0" w:color="auto"/>
        <w:bottom w:val="none" w:sz="0" w:space="0" w:color="auto"/>
        <w:right w:val="none" w:sz="0" w:space="0" w:color="auto"/>
      </w:divBdr>
    </w:div>
    <w:div w:id="225143507">
      <w:bodyDiv w:val="1"/>
      <w:marLeft w:val="0"/>
      <w:marRight w:val="0"/>
      <w:marTop w:val="0"/>
      <w:marBottom w:val="0"/>
      <w:divBdr>
        <w:top w:val="none" w:sz="0" w:space="0" w:color="auto"/>
        <w:left w:val="none" w:sz="0" w:space="0" w:color="auto"/>
        <w:bottom w:val="none" w:sz="0" w:space="0" w:color="auto"/>
        <w:right w:val="none" w:sz="0" w:space="0" w:color="auto"/>
      </w:divBdr>
    </w:div>
    <w:div w:id="226495082">
      <w:bodyDiv w:val="1"/>
      <w:marLeft w:val="0"/>
      <w:marRight w:val="0"/>
      <w:marTop w:val="0"/>
      <w:marBottom w:val="0"/>
      <w:divBdr>
        <w:top w:val="none" w:sz="0" w:space="0" w:color="auto"/>
        <w:left w:val="none" w:sz="0" w:space="0" w:color="auto"/>
        <w:bottom w:val="none" w:sz="0" w:space="0" w:color="auto"/>
        <w:right w:val="none" w:sz="0" w:space="0" w:color="auto"/>
      </w:divBdr>
    </w:div>
    <w:div w:id="472717860">
      <w:bodyDiv w:val="1"/>
      <w:marLeft w:val="0"/>
      <w:marRight w:val="0"/>
      <w:marTop w:val="0"/>
      <w:marBottom w:val="0"/>
      <w:divBdr>
        <w:top w:val="none" w:sz="0" w:space="0" w:color="auto"/>
        <w:left w:val="none" w:sz="0" w:space="0" w:color="auto"/>
        <w:bottom w:val="none" w:sz="0" w:space="0" w:color="auto"/>
        <w:right w:val="none" w:sz="0" w:space="0" w:color="auto"/>
      </w:divBdr>
    </w:div>
    <w:div w:id="820346311">
      <w:bodyDiv w:val="1"/>
      <w:marLeft w:val="0"/>
      <w:marRight w:val="0"/>
      <w:marTop w:val="0"/>
      <w:marBottom w:val="0"/>
      <w:divBdr>
        <w:top w:val="none" w:sz="0" w:space="0" w:color="auto"/>
        <w:left w:val="none" w:sz="0" w:space="0" w:color="auto"/>
        <w:bottom w:val="none" w:sz="0" w:space="0" w:color="auto"/>
        <w:right w:val="none" w:sz="0" w:space="0" w:color="auto"/>
      </w:divBdr>
    </w:div>
    <w:div w:id="854424671">
      <w:bodyDiv w:val="1"/>
      <w:marLeft w:val="0"/>
      <w:marRight w:val="0"/>
      <w:marTop w:val="0"/>
      <w:marBottom w:val="0"/>
      <w:divBdr>
        <w:top w:val="none" w:sz="0" w:space="0" w:color="auto"/>
        <w:left w:val="none" w:sz="0" w:space="0" w:color="auto"/>
        <w:bottom w:val="none" w:sz="0" w:space="0" w:color="auto"/>
        <w:right w:val="none" w:sz="0" w:space="0" w:color="auto"/>
      </w:divBdr>
    </w:div>
    <w:div w:id="959798585">
      <w:bodyDiv w:val="1"/>
      <w:marLeft w:val="0"/>
      <w:marRight w:val="0"/>
      <w:marTop w:val="0"/>
      <w:marBottom w:val="0"/>
      <w:divBdr>
        <w:top w:val="none" w:sz="0" w:space="0" w:color="auto"/>
        <w:left w:val="none" w:sz="0" w:space="0" w:color="auto"/>
        <w:bottom w:val="none" w:sz="0" w:space="0" w:color="auto"/>
        <w:right w:val="none" w:sz="0" w:space="0" w:color="auto"/>
      </w:divBdr>
    </w:div>
    <w:div w:id="1664699345">
      <w:bodyDiv w:val="1"/>
      <w:marLeft w:val="0"/>
      <w:marRight w:val="0"/>
      <w:marTop w:val="0"/>
      <w:marBottom w:val="0"/>
      <w:divBdr>
        <w:top w:val="none" w:sz="0" w:space="0" w:color="auto"/>
        <w:left w:val="none" w:sz="0" w:space="0" w:color="auto"/>
        <w:bottom w:val="none" w:sz="0" w:space="0" w:color="auto"/>
        <w:right w:val="none" w:sz="0" w:space="0" w:color="auto"/>
      </w:divBdr>
    </w:div>
    <w:div w:id="1669865851">
      <w:bodyDiv w:val="1"/>
      <w:marLeft w:val="0"/>
      <w:marRight w:val="0"/>
      <w:marTop w:val="0"/>
      <w:marBottom w:val="0"/>
      <w:divBdr>
        <w:top w:val="none" w:sz="0" w:space="0" w:color="auto"/>
        <w:left w:val="none" w:sz="0" w:space="0" w:color="auto"/>
        <w:bottom w:val="none" w:sz="0" w:space="0" w:color="auto"/>
        <w:right w:val="none" w:sz="0" w:space="0" w:color="auto"/>
      </w:divBdr>
    </w:div>
    <w:div w:id="1674332346">
      <w:bodyDiv w:val="1"/>
      <w:marLeft w:val="0"/>
      <w:marRight w:val="0"/>
      <w:marTop w:val="0"/>
      <w:marBottom w:val="0"/>
      <w:divBdr>
        <w:top w:val="none" w:sz="0" w:space="0" w:color="auto"/>
        <w:left w:val="none" w:sz="0" w:space="0" w:color="auto"/>
        <w:bottom w:val="none" w:sz="0" w:space="0" w:color="auto"/>
        <w:right w:val="none" w:sz="0" w:space="0" w:color="auto"/>
      </w:divBdr>
    </w:div>
    <w:div w:id="1700625096">
      <w:bodyDiv w:val="1"/>
      <w:marLeft w:val="0"/>
      <w:marRight w:val="0"/>
      <w:marTop w:val="0"/>
      <w:marBottom w:val="0"/>
      <w:divBdr>
        <w:top w:val="none" w:sz="0" w:space="0" w:color="auto"/>
        <w:left w:val="none" w:sz="0" w:space="0" w:color="auto"/>
        <w:bottom w:val="none" w:sz="0" w:space="0" w:color="auto"/>
        <w:right w:val="none" w:sz="0" w:space="0" w:color="auto"/>
      </w:divBdr>
    </w:div>
    <w:div w:id="1819421649">
      <w:bodyDiv w:val="1"/>
      <w:marLeft w:val="0"/>
      <w:marRight w:val="0"/>
      <w:marTop w:val="0"/>
      <w:marBottom w:val="0"/>
      <w:divBdr>
        <w:top w:val="none" w:sz="0" w:space="0" w:color="auto"/>
        <w:left w:val="none" w:sz="0" w:space="0" w:color="auto"/>
        <w:bottom w:val="none" w:sz="0" w:space="0" w:color="auto"/>
        <w:right w:val="none" w:sz="0" w:space="0" w:color="auto"/>
      </w:divBdr>
    </w:div>
    <w:div w:id="2025207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325</TotalTime>
  <Pages>240</Pages>
  <Words>82014</Words>
  <Characters>467480</Characters>
  <Application>Microsoft Office Word</Application>
  <DocSecurity>0</DocSecurity>
  <Lines>3895</Lines>
  <Paragraphs>1096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548398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166</cp:revision>
  <cp:lastPrinted>2019-02-25T14:05:00Z</cp:lastPrinted>
  <dcterms:created xsi:type="dcterms:W3CDTF">2022-04-01T08:38:00Z</dcterms:created>
  <dcterms:modified xsi:type="dcterms:W3CDTF">2025-12-12T11:48:00Z</dcterms:modified>
</cp:coreProperties>
</file>