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194BEB85"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r w:rsidR="003E7BCA">
              <w:t>2</w:t>
            </w:r>
            <w:r w:rsidR="00512D82">
              <w:t>.0</w:t>
            </w:r>
            <w:r w:rsidR="004F0988" w:rsidRPr="00033949">
              <w:t xml:space="preserve"> </w:t>
            </w:r>
            <w:r w:rsidR="004F0988" w:rsidRPr="00033949">
              <w:rPr>
                <w:sz w:val="32"/>
              </w:rPr>
              <w:t>(</w:t>
            </w:r>
            <w:r w:rsidR="008739FE">
              <w:rPr>
                <w:sz w:val="32"/>
              </w:rPr>
              <w:t>2021</w:t>
            </w:r>
            <w:r w:rsidR="00512D82">
              <w:rPr>
                <w:sz w:val="32"/>
              </w:rPr>
              <w:t>-</w:t>
            </w:r>
            <w:r w:rsidR="003E7BCA">
              <w:rPr>
                <w:sz w:val="32"/>
              </w:rPr>
              <w:t>09</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6"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7"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7"/>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8"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DFCBE5B"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2021</w:t>
            </w:r>
            <w:r w:rsidRPr="00033949">
              <w:rPr>
                <w:noProof/>
                <w:sz w:val="18"/>
              </w:rPr>
              <w:t>, 3GPP Organizational Partners (ARIB, ATIS, CCSA, ETSI, TSDSI, TTA, TTC).</w:t>
            </w:r>
            <w:bookmarkStart w:id="9" w:name="copyrightaddon"/>
            <w:bookmarkEnd w:id="9"/>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8"/>
          </w:p>
          <w:p w14:paraId="0383F22D" w14:textId="77777777" w:rsidR="00E16509" w:rsidRPr="00033949" w:rsidRDefault="00E16509" w:rsidP="00133525"/>
        </w:tc>
      </w:tr>
      <w:bookmarkEnd w:id="6"/>
    </w:tbl>
    <w:p w14:paraId="0CAA71D2" w14:textId="77777777" w:rsidR="00080512" w:rsidRPr="00033949" w:rsidRDefault="00080512">
      <w:pPr>
        <w:pStyle w:val="TT"/>
      </w:pPr>
      <w:r w:rsidRPr="00033949">
        <w:br w:type="page"/>
      </w:r>
      <w:bookmarkStart w:id="10" w:name="tableOfContents"/>
      <w:bookmarkEnd w:id="10"/>
      <w:r w:rsidRPr="00033949">
        <w:lastRenderedPageBreak/>
        <w:t>Contents</w:t>
      </w:r>
    </w:p>
    <w:p w14:paraId="1894091E" w14:textId="579A6484" w:rsidR="00225137" w:rsidRDefault="00225137">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_Toc82451255 \h </w:instrText>
      </w:r>
      <w:r>
        <w:fldChar w:fldCharType="separate"/>
      </w:r>
      <w:r>
        <w:t>5</w:t>
      </w:r>
      <w:r>
        <w:fldChar w:fldCharType="end"/>
      </w:r>
    </w:p>
    <w:p w14:paraId="022E9460" w14:textId="3101DC95" w:rsidR="00225137" w:rsidRDefault="0022513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_Toc82451256 \h </w:instrText>
      </w:r>
      <w:r>
        <w:fldChar w:fldCharType="separate"/>
      </w:r>
      <w:r>
        <w:t>7</w:t>
      </w:r>
      <w:r>
        <w:fldChar w:fldCharType="end"/>
      </w:r>
    </w:p>
    <w:p w14:paraId="4FFEDD7F" w14:textId="4F97A119" w:rsidR="00225137" w:rsidRDefault="0022513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_Toc82451257 \h </w:instrText>
      </w:r>
      <w:r>
        <w:fldChar w:fldCharType="separate"/>
      </w:r>
      <w:r>
        <w:t>7</w:t>
      </w:r>
      <w:r>
        <w:fldChar w:fldCharType="end"/>
      </w:r>
    </w:p>
    <w:p w14:paraId="7F843AEF" w14:textId="39BB34B4" w:rsidR="00225137" w:rsidRDefault="0022513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_Toc82451258 \h </w:instrText>
      </w:r>
      <w:r>
        <w:fldChar w:fldCharType="separate"/>
      </w:r>
      <w:r>
        <w:t>8</w:t>
      </w:r>
      <w:r>
        <w:fldChar w:fldCharType="end"/>
      </w:r>
    </w:p>
    <w:p w14:paraId="0ED5E5F4" w14:textId="0EBC51B1" w:rsidR="00225137" w:rsidRDefault="0022513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_Toc82451259 \h </w:instrText>
      </w:r>
      <w:r>
        <w:fldChar w:fldCharType="separate"/>
      </w:r>
      <w:r>
        <w:t>8</w:t>
      </w:r>
      <w:r>
        <w:fldChar w:fldCharType="end"/>
      </w:r>
    </w:p>
    <w:p w14:paraId="3EE37052" w14:textId="35815F95" w:rsidR="00225137" w:rsidRDefault="0022513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_Toc82451260 \h </w:instrText>
      </w:r>
      <w:r>
        <w:fldChar w:fldCharType="separate"/>
      </w:r>
      <w:r>
        <w:t>8</w:t>
      </w:r>
      <w:r>
        <w:fldChar w:fldCharType="end"/>
      </w:r>
    </w:p>
    <w:p w14:paraId="3658D9D9" w14:textId="72D2B5D0" w:rsidR="00225137" w:rsidRDefault="0022513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_Toc82451261 \h </w:instrText>
      </w:r>
      <w:r>
        <w:fldChar w:fldCharType="separate"/>
      </w:r>
      <w:r>
        <w:t>9</w:t>
      </w:r>
      <w:r>
        <w:fldChar w:fldCharType="end"/>
      </w:r>
    </w:p>
    <w:p w14:paraId="09AA2E6E" w14:textId="5D6C988D" w:rsidR="00225137" w:rsidRDefault="00225137">
      <w:pPr>
        <w:pStyle w:val="TOC2"/>
        <w:rPr>
          <w:rFonts w:asciiTheme="minorHAnsi" w:eastAsiaTheme="minorEastAsia" w:hAnsiTheme="minorHAnsi" w:cstheme="minorBidi"/>
          <w:sz w:val="22"/>
          <w:szCs w:val="22"/>
          <w:lang w:eastAsia="en-GB"/>
        </w:rPr>
      </w:pPr>
      <w:r w:rsidRPr="006A160C">
        <w:rPr>
          <w:rFonts w:cs="v4.2.0"/>
          <w:snapToGrid w:val="0"/>
        </w:rPr>
        <w:t>3.4</w:t>
      </w:r>
      <w:r>
        <w:rPr>
          <w:rFonts w:asciiTheme="minorHAnsi" w:eastAsiaTheme="minorEastAsia" w:hAnsiTheme="minorHAnsi" w:cstheme="minorBidi"/>
          <w:sz w:val="22"/>
          <w:szCs w:val="22"/>
          <w:lang w:eastAsia="en-GB"/>
        </w:rPr>
        <w:tab/>
      </w:r>
      <w:r w:rsidRPr="006A160C">
        <w:rPr>
          <w:rFonts w:cs="v4.2.0"/>
          <w:snapToGrid w:val="0"/>
        </w:rPr>
        <w:t>Test tolerances</w:t>
      </w:r>
      <w:r>
        <w:tab/>
      </w:r>
      <w:r>
        <w:fldChar w:fldCharType="begin"/>
      </w:r>
      <w:r>
        <w:instrText xml:space="preserve"> PAGEREF _Toc82451262 \h </w:instrText>
      </w:r>
      <w:r>
        <w:fldChar w:fldCharType="separate"/>
      </w:r>
      <w:r>
        <w:t>9</w:t>
      </w:r>
      <w:r>
        <w:fldChar w:fldCharType="end"/>
      </w:r>
    </w:p>
    <w:p w14:paraId="60C3E835" w14:textId="01BA19A9" w:rsidR="00225137" w:rsidRDefault="0022513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_Toc82451263 \h </w:instrText>
      </w:r>
      <w:r>
        <w:fldChar w:fldCharType="separate"/>
      </w:r>
      <w:r>
        <w:t>10</w:t>
      </w:r>
      <w:r>
        <w:fldChar w:fldCharType="end"/>
      </w:r>
    </w:p>
    <w:p w14:paraId="56B02693" w14:textId="6F36AFE8" w:rsidR="00225137" w:rsidRDefault="0022513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_Toc82451264 \h </w:instrText>
      </w:r>
      <w:r>
        <w:fldChar w:fldCharType="separate"/>
      </w:r>
      <w:r>
        <w:t>10</w:t>
      </w:r>
      <w:r>
        <w:fldChar w:fldCharType="end"/>
      </w:r>
    </w:p>
    <w:p w14:paraId="3EC4AFC4" w14:textId="268259FB" w:rsidR="00225137" w:rsidRDefault="0022513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_Toc82451265 \h </w:instrText>
      </w:r>
      <w:r>
        <w:fldChar w:fldCharType="separate"/>
      </w:r>
      <w:r>
        <w:t>10</w:t>
      </w:r>
      <w:r>
        <w:fldChar w:fldCharType="end"/>
      </w:r>
    </w:p>
    <w:p w14:paraId="1A97CE4B" w14:textId="1E1DC2EC" w:rsidR="00225137" w:rsidRDefault="00225137">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_Toc82451266 \h </w:instrText>
      </w:r>
      <w:r>
        <w:fldChar w:fldCharType="separate"/>
      </w:r>
      <w:r>
        <w:t>10</w:t>
      </w:r>
      <w:r>
        <w:fldChar w:fldCharType="end"/>
      </w:r>
    </w:p>
    <w:p w14:paraId="4CD1CFCA" w14:textId="3ABDE806" w:rsidR="00225137" w:rsidRDefault="00225137">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_Toc82451267 \h </w:instrText>
      </w:r>
      <w:r>
        <w:fldChar w:fldCharType="separate"/>
      </w:r>
      <w:r>
        <w:t>10</w:t>
      </w:r>
      <w:r>
        <w:fldChar w:fldCharType="end"/>
      </w:r>
    </w:p>
    <w:p w14:paraId="281D493B" w14:textId="24A274D6" w:rsidR="00225137" w:rsidRDefault="0022513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_Toc82451268 \h </w:instrText>
      </w:r>
      <w:r>
        <w:fldChar w:fldCharType="separate"/>
      </w:r>
      <w:r>
        <w:t>10</w:t>
      </w:r>
      <w:r>
        <w:fldChar w:fldCharType="end"/>
      </w:r>
    </w:p>
    <w:p w14:paraId="068F35E7" w14:textId="0C4D7BF7" w:rsidR="00225137" w:rsidRDefault="0022513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_Toc82451269 \h </w:instrText>
      </w:r>
      <w:r>
        <w:fldChar w:fldCharType="separate"/>
      </w:r>
      <w:r>
        <w:t>10</w:t>
      </w:r>
      <w:r>
        <w:fldChar w:fldCharType="end"/>
      </w:r>
    </w:p>
    <w:p w14:paraId="3F138DC0" w14:textId="1EADA2FE" w:rsidR="00225137" w:rsidRDefault="0022513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_Toc82451270 \h </w:instrText>
      </w:r>
      <w:r>
        <w:fldChar w:fldCharType="separate"/>
      </w:r>
      <w:r>
        <w:t>11</w:t>
      </w:r>
      <w:r>
        <w:fldChar w:fldCharType="end"/>
      </w:r>
    </w:p>
    <w:p w14:paraId="6C31C661" w14:textId="3ED8BF8D" w:rsidR="00225137" w:rsidRDefault="0022513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_Toc82451271 \h </w:instrText>
      </w:r>
      <w:r>
        <w:fldChar w:fldCharType="separate"/>
      </w:r>
      <w:r>
        <w:t>11</w:t>
      </w:r>
      <w:r>
        <w:fldChar w:fldCharType="end"/>
      </w:r>
    </w:p>
    <w:p w14:paraId="4C9469F4" w14:textId="7C5D0D80" w:rsidR="00225137" w:rsidRDefault="0022513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_Toc82451272 \h </w:instrText>
      </w:r>
      <w:r>
        <w:fldChar w:fldCharType="separate"/>
      </w:r>
      <w:r>
        <w:t>11</w:t>
      </w:r>
      <w:r>
        <w:fldChar w:fldCharType="end"/>
      </w:r>
    </w:p>
    <w:p w14:paraId="74B19313" w14:textId="7FEEA678" w:rsidR="00225137" w:rsidRDefault="0022513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_Toc82451273 \h </w:instrText>
      </w:r>
      <w:r>
        <w:fldChar w:fldCharType="separate"/>
      </w:r>
      <w:r>
        <w:t>12</w:t>
      </w:r>
      <w:r>
        <w:fldChar w:fldCharType="end"/>
      </w:r>
    </w:p>
    <w:p w14:paraId="5B642D25" w14:textId="54928334" w:rsidR="00225137" w:rsidRDefault="00225137">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_Toc82451274 \h </w:instrText>
      </w:r>
      <w:r>
        <w:fldChar w:fldCharType="separate"/>
      </w:r>
      <w:r>
        <w:t>12</w:t>
      </w:r>
      <w:r>
        <w:fldChar w:fldCharType="end"/>
      </w:r>
    </w:p>
    <w:p w14:paraId="2D24DE5A" w14:textId="2ACB7938" w:rsidR="00225137" w:rsidRDefault="0022513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_Toc82451275 \h </w:instrText>
      </w:r>
      <w:r>
        <w:fldChar w:fldCharType="separate"/>
      </w:r>
      <w:r>
        <w:t>12</w:t>
      </w:r>
      <w:r>
        <w:fldChar w:fldCharType="end"/>
      </w:r>
    </w:p>
    <w:p w14:paraId="7A72EA79" w14:textId="363F7CA8" w:rsidR="00225137" w:rsidRDefault="0022513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_Toc82451276 \h </w:instrText>
      </w:r>
      <w:r>
        <w:fldChar w:fldCharType="separate"/>
      </w:r>
      <w:r>
        <w:t>12</w:t>
      </w:r>
      <w:r>
        <w:fldChar w:fldCharType="end"/>
      </w:r>
    </w:p>
    <w:p w14:paraId="259A249C" w14:textId="62647C5C" w:rsidR="00225137" w:rsidRDefault="00225137">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_Toc82451277 \h </w:instrText>
      </w:r>
      <w:r>
        <w:fldChar w:fldCharType="separate"/>
      </w:r>
      <w:r>
        <w:t>12</w:t>
      </w:r>
      <w:r>
        <w:fldChar w:fldCharType="end"/>
      </w:r>
    </w:p>
    <w:p w14:paraId="257B49DE" w14:textId="7EA54379" w:rsidR="00225137" w:rsidRDefault="00225137">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_Toc82451278 \h </w:instrText>
      </w:r>
      <w:r>
        <w:fldChar w:fldCharType="separate"/>
      </w:r>
      <w:r>
        <w:t>12</w:t>
      </w:r>
      <w:r>
        <w:fldChar w:fldCharType="end"/>
      </w:r>
    </w:p>
    <w:p w14:paraId="05CD9149" w14:textId="204291CF" w:rsidR="00225137" w:rsidRDefault="00225137">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_Toc82451279 \h </w:instrText>
      </w:r>
      <w:r>
        <w:fldChar w:fldCharType="separate"/>
      </w:r>
      <w:r>
        <w:t>13</w:t>
      </w:r>
      <w:r>
        <w:fldChar w:fldCharType="end"/>
      </w:r>
    </w:p>
    <w:p w14:paraId="3A4B4382" w14:textId="7E760059" w:rsidR="00225137" w:rsidRDefault="0022513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_Toc82451280 \h </w:instrText>
      </w:r>
      <w:r>
        <w:fldChar w:fldCharType="separate"/>
      </w:r>
      <w:r>
        <w:t>13</w:t>
      </w:r>
      <w:r>
        <w:fldChar w:fldCharType="end"/>
      </w:r>
    </w:p>
    <w:p w14:paraId="7469AF96" w14:textId="7CC74DC7" w:rsidR="00225137" w:rsidRDefault="0022513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_Toc82451281 \h </w:instrText>
      </w:r>
      <w:r>
        <w:fldChar w:fldCharType="separate"/>
      </w:r>
      <w:r>
        <w:t>13</w:t>
      </w:r>
      <w:r>
        <w:fldChar w:fldCharType="end"/>
      </w:r>
    </w:p>
    <w:p w14:paraId="1581F3C6" w14:textId="1C2A0DC5" w:rsidR="00225137" w:rsidRDefault="0022513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_Toc82451282 \h </w:instrText>
      </w:r>
      <w:r>
        <w:fldChar w:fldCharType="separate"/>
      </w:r>
      <w:r>
        <w:t>13</w:t>
      </w:r>
      <w:r>
        <w:fldChar w:fldCharType="end"/>
      </w:r>
    </w:p>
    <w:p w14:paraId="3571A429" w14:textId="55A2DE0C" w:rsidR="00225137" w:rsidRDefault="0022513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_Toc82451283 \h </w:instrText>
      </w:r>
      <w:r>
        <w:fldChar w:fldCharType="separate"/>
      </w:r>
      <w:r>
        <w:t>14</w:t>
      </w:r>
      <w:r>
        <w:fldChar w:fldCharType="end"/>
      </w:r>
    </w:p>
    <w:p w14:paraId="63B37955" w14:textId="7F05E885" w:rsidR="00225137" w:rsidRDefault="0022513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_Toc82451284 \h </w:instrText>
      </w:r>
      <w:r>
        <w:fldChar w:fldCharType="separate"/>
      </w:r>
      <w:r>
        <w:t>14</w:t>
      </w:r>
      <w:r>
        <w:fldChar w:fldCharType="end"/>
      </w:r>
    </w:p>
    <w:p w14:paraId="774293CF" w14:textId="2E2E7A2B" w:rsidR="00225137" w:rsidRDefault="00225137">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_Toc82451285 \h </w:instrText>
      </w:r>
      <w:r>
        <w:fldChar w:fldCharType="separate"/>
      </w:r>
      <w:r>
        <w:t>14</w:t>
      </w:r>
      <w:r>
        <w:fldChar w:fldCharType="end"/>
      </w:r>
    </w:p>
    <w:p w14:paraId="502D558C" w14:textId="1CFB7D7B" w:rsidR="00225137" w:rsidRDefault="0022513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_Toc82451286 \h </w:instrText>
      </w:r>
      <w:r>
        <w:fldChar w:fldCharType="separate"/>
      </w:r>
      <w:r>
        <w:t>15</w:t>
      </w:r>
      <w:r>
        <w:fldChar w:fldCharType="end"/>
      </w:r>
    </w:p>
    <w:p w14:paraId="7637C4AE" w14:textId="6A7D0CF1" w:rsidR="00225137" w:rsidRDefault="00225137">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_Toc82451287 \h </w:instrText>
      </w:r>
      <w:r>
        <w:fldChar w:fldCharType="separate"/>
      </w:r>
      <w:r>
        <w:t>15</w:t>
      </w:r>
      <w:r>
        <w:fldChar w:fldCharType="end"/>
      </w:r>
    </w:p>
    <w:p w14:paraId="54814BD5" w14:textId="7EA5442B" w:rsidR="00225137" w:rsidRDefault="0022513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_Toc82451288 \h </w:instrText>
      </w:r>
      <w:r>
        <w:fldChar w:fldCharType="separate"/>
      </w:r>
      <w:r>
        <w:t>16</w:t>
      </w:r>
      <w:r>
        <w:fldChar w:fldCharType="end"/>
      </w:r>
    </w:p>
    <w:p w14:paraId="7F4717B2" w14:textId="7D78BA31" w:rsidR="00225137" w:rsidRDefault="00225137">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_Toc82451289 \h </w:instrText>
      </w:r>
      <w:r>
        <w:fldChar w:fldCharType="separate"/>
      </w:r>
      <w:r>
        <w:t>16</w:t>
      </w:r>
      <w:r>
        <w:fldChar w:fldCharType="end"/>
      </w:r>
    </w:p>
    <w:p w14:paraId="65650864" w14:textId="3AA0C2D3" w:rsidR="00225137" w:rsidRDefault="0022513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_Toc82451290 \h </w:instrText>
      </w:r>
      <w:r>
        <w:fldChar w:fldCharType="separate"/>
      </w:r>
      <w:r>
        <w:t>16</w:t>
      </w:r>
      <w:r>
        <w:fldChar w:fldCharType="end"/>
      </w:r>
    </w:p>
    <w:p w14:paraId="6FFFC090" w14:textId="4E6854EC" w:rsidR="00225137" w:rsidRDefault="0022513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_Toc82451291 \h </w:instrText>
      </w:r>
      <w:r>
        <w:fldChar w:fldCharType="separate"/>
      </w:r>
      <w:r>
        <w:t>16</w:t>
      </w:r>
      <w:r>
        <w:fldChar w:fldCharType="end"/>
      </w:r>
    </w:p>
    <w:p w14:paraId="418B4528" w14:textId="430B9EE1" w:rsidR="00225137" w:rsidRDefault="00225137">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_Toc82451292 \h </w:instrText>
      </w:r>
      <w:r>
        <w:fldChar w:fldCharType="separate"/>
      </w:r>
      <w:r>
        <w:t>17</w:t>
      </w:r>
      <w:r>
        <w:fldChar w:fldCharType="end"/>
      </w:r>
    </w:p>
    <w:p w14:paraId="16E8D84A" w14:textId="2E9DDDEE" w:rsidR="00225137" w:rsidRDefault="0022513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_Toc82451293 \h </w:instrText>
      </w:r>
      <w:r>
        <w:fldChar w:fldCharType="separate"/>
      </w:r>
      <w:r>
        <w:t>17</w:t>
      </w:r>
      <w:r>
        <w:fldChar w:fldCharType="end"/>
      </w:r>
    </w:p>
    <w:p w14:paraId="7DBE50AB" w14:textId="47F322BC" w:rsidR="00225137" w:rsidRDefault="0022513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_Toc82451294 \h </w:instrText>
      </w:r>
      <w:r>
        <w:fldChar w:fldCharType="separate"/>
      </w:r>
      <w:r>
        <w:t>17</w:t>
      </w:r>
      <w:r>
        <w:fldChar w:fldCharType="end"/>
      </w:r>
    </w:p>
    <w:p w14:paraId="09299C65" w14:textId="0E4431FF" w:rsidR="00225137" w:rsidRDefault="0022513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_Toc82451295 \h </w:instrText>
      </w:r>
      <w:r>
        <w:fldChar w:fldCharType="separate"/>
      </w:r>
      <w:r>
        <w:t>18</w:t>
      </w:r>
      <w:r>
        <w:fldChar w:fldCharType="end"/>
      </w:r>
    </w:p>
    <w:p w14:paraId="1C61944D" w14:textId="72FED794" w:rsidR="00225137" w:rsidRDefault="0022513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_Toc82451296 \h </w:instrText>
      </w:r>
      <w:r>
        <w:fldChar w:fldCharType="separate"/>
      </w:r>
      <w:r>
        <w:t>18</w:t>
      </w:r>
      <w:r>
        <w:fldChar w:fldCharType="end"/>
      </w:r>
    </w:p>
    <w:p w14:paraId="66831DFE" w14:textId="7F395E38" w:rsidR="00225137" w:rsidRDefault="0022513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_Toc82451297 \h </w:instrText>
      </w:r>
      <w:r>
        <w:fldChar w:fldCharType="separate"/>
      </w:r>
      <w:r>
        <w:t>19</w:t>
      </w:r>
      <w:r>
        <w:fldChar w:fldCharType="end"/>
      </w:r>
    </w:p>
    <w:p w14:paraId="4F22992D" w14:textId="4803F4D0" w:rsidR="00225137" w:rsidRDefault="0022513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_Toc82451298 \h </w:instrText>
      </w:r>
      <w:r>
        <w:fldChar w:fldCharType="separate"/>
      </w:r>
      <w:r>
        <w:t>19</w:t>
      </w:r>
      <w:r>
        <w:fldChar w:fldCharType="end"/>
      </w:r>
    </w:p>
    <w:p w14:paraId="7D5B2F82" w14:textId="4953097D" w:rsidR="00225137" w:rsidRDefault="0022513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_Toc82451299 \h </w:instrText>
      </w:r>
      <w:r>
        <w:fldChar w:fldCharType="separate"/>
      </w:r>
      <w:r>
        <w:t>19</w:t>
      </w:r>
      <w:r>
        <w:fldChar w:fldCharType="end"/>
      </w:r>
    </w:p>
    <w:p w14:paraId="2E3A781A" w14:textId="7533CAD4" w:rsidR="00225137" w:rsidRDefault="0022513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_Toc82451300 \h </w:instrText>
      </w:r>
      <w:r>
        <w:fldChar w:fldCharType="separate"/>
      </w:r>
      <w:r>
        <w:t>20</w:t>
      </w:r>
      <w:r>
        <w:fldChar w:fldCharType="end"/>
      </w:r>
    </w:p>
    <w:p w14:paraId="141E4A40" w14:textId="4DA7D32F" w:rsidR="00225137" w:rsidRDefault="0022513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_Toc82451301 \h </w:instrText>
      </w:r>
      <w:r>
        <w:fldChar w:fldCharType="separate"/>
      </w:r>
      <w:r>
        <w:t>20</w:t>
      </w:r>
      <w:r>
        <w:fldChar w:fldCharType="end"/>
      </w:r>
    </w:p>
    <w:p w14:paraId="691333B1" w14:textId="38AB9DEC" w:rsidR="00225137" w:rsidRDefault="0022513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_Toc82451302 \h </w:instrText>
      </w:r>
      <w:r>
        <w:fldChar w:fldCharType="separate"/>
      </w:r>
      <w:r>
        <w:t>22</w:t>
      </w:r>
      <w:r>
        <w:fldChar w:fldCharType="end"/>
      </w:r>
    </w:p>
    <w:p w14:paraId="20B30138" w14:textId="03A95FCD" w:rsidR="00225137" w:rsidRDefault="00225137">
      <w:pPr>
        <w:pStyle w:val="TOC8"/>
        <w:rPr>
          <w:rFonts w:asciiTheme="minorHAnsi" w:eastAsiaTheme="minorEastAsia" w:hAnsiTheme="minorHAnsi" w:cstheme="minorBidi"/>
          <w:b w:val="0"/>
          <w:szCs w:val="22"/>
          <w:lang w:eastAsia="en-GB"/>
        </w:rPr>
      </w:pPr>
      <w:r>
        <w:lastRenderedPageBreak/>
        <w:t xml:space="preserve">Annex A (normative): </w:t>
      </w:r>
      <w:r w:rsidRPr="006A160C">
        <w:rPr>
          <w:rFonts w:cs="v4.2.0"/>
        </w:rPr>
        <w:t>Test cases</w:t>
      </w:r>
      <w:r>
        <w:tab/>
      </w:r>
      <w:r>
        <w:fldChar w:fldCharType="begin"/>
      </w:r>
      <w:r>
        <w:instrText xml:space="preserve"> PAGEREF _Toc82451303 \h </w:instrText>
      </w:r>
      <w:r>
        <w:fldChar w:fldCharType="separate"/>
      </w:r>
      <w:r>
        <w:t>23</w:t>
      </w:r>
      <w:r>
        <w:fldChar w:fldCharType="end"/>
      </w:r>
    </w:p>
    <w:p w14:paraId="0E4274BF" w14:textId="092599FC" w:rsidR="00225137" w:rsidRDefault="0022513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_Toc82451304 \h </w:instrText>
      </w:r>
      <w:r>
        <w:fldChar w:fldCharType="separate"/>
      </w:r>
      <w:r>
        <w:t>23</w:t>
      </w:r>
      <w:r>
        <w:fldChar w:fldCharType="end"/>
      </w:r>
    </w:p>
    <w:p w14:paraId="26858E18" w14:textId="68EE7D18" w:rsidR="00225137" w:rsidRDefault="0022513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_Toc82451305 \h </w:instrText>
      </w:r>
      <w:r>
        <w:fldChar w:fldCharType="separate"/>
      </w:r>
      <w:r>
        <w:t>23</w:t>
      </w:r>
      <w:r>
        <w:fldChar w:fldCharType="end"/>
      </w:r>
    </w:p>
    <w:p w14:paraId="6CA8E5DD" w14:textId="651B4A1B" w:rsidR="00225137" w:rsidRDefault="00225137">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_Toc82451306 \h </w:instrText>
      </w:r>
      <w:r>
        <w:fldChar w:fldCharType="separate"/>
      </w:r>
      <w:r>
        <w:t>24</w:t>
      </w:r>
      <w:r>
        <w:fldChar w:fldCharType="end"/>
      </w:r>
    </w:p>
    <w:p w14:paraId="26874380" w14:textId="321BA1F1" w:rsidR="00225137" w:rsidRDefault="0022513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_Toc82451307 \h </w:instrText>
      </w:r>
      <w:r>
        <w:fldChar w:fldCharType="separate"/>
      </w:r>
      <w:r>
        <w:t>24</w:t>
      </w:r>
      <w:r>
        <w:fldChar w:fldCharType="end"/>
      </w:r>
    </w:p>
    <w:p w14:paraId="2E3554DA" w14:textId="0B142AF1" w:rsidR="00225137" w:rsidRDefault="00225137">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_Toc82451308 \h </w:instrText>
      </w:r>
      <w:r>
        <w:fldChar w:fldCharType="separate"/>
      </w:r>
      <w:r>
        <w:t>24</w:t>
      </w:r>
      <w:r>
        <w:fldChar w:fldCharType="end"/>
      </w:r>
    </w:p>
    <w:p w14:paraId="4F04F062" w14:textId="356A9110" w:rsidR="00225137" w:rsidRDefault="00225137">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_Toc82451309 \h </w:instrText>
      </w:r>
      <w:r>
        <w:fldChar w:fldCharType="separate"/>
      </w:r>
      <w:r>
        <w:t>24</w:t>
      </w:r>
      <w:r>
        <w:fldChar w:fldCharType="end"/>
      </w:r>
    </w:p>
    <w:p w14:paraId="0B86BA7E" w14:textId="1DD54D64" w:rsidR="00225137" w:rsidRDefault="00225137">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_Toc82451310 \h </w:instrText>
      </w:r>
      <w:r>
        <w:fldChar w:fldCharType="separate"/>
      </w:r>
      <w:r>
        <w:t>24</w:t>
      </w:r>
      <w:r>
        <w:fldChar w:fldCharType="end"/>
      </w:r>
    </w:p>
    <w:p w14:paraId="4AAD33E9" w14:textId="414936B1" w:rsidR="00225137" w:rsidRDefault="00225137">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_Toc82451311 \h </w:instrText>
      </w:r>
      <w:r>
        <w:fldChar w:fldCharType="separate"/>
      </w:r>
      <w:r>
        <w:t>25</w:t>
      </w:r>
      <w:r>
        <w:fldChar w:fldCharType="end"/>
      </w:r>
    </w:p>
    <w:p w14:paraId="71AD5E10" w14:textId="1D21A7A1" w:rsidR="00225137" w:rsidRDefault="00225137">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_Toc82451312 \h </w:instrText>
      </w:r>
      <w:r>
        <w:fldChar w:fldCharType="separate"/>
      </w:r>
      <w:r>
        <w:t>25</w:t>
      </w:r>
      <w:r>
        <w:fldChar w:fldCharType="end"/>
      </w:r>
    </w:p>
    <w:p w14:paraId="22FE85A6" w14:textId="6CA96931" w:rsidR="00225137" w:rsidRDefault="00225137">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_Toc82451313 \h </w:instrText>
      </w:r>
      <w:r>
        <w:fldChar w:fldCharType="separate"/>
      </w:r>
      <w:r>
        <w:t>25</w:t>
      </w:r>
      <w:r>
        <w:fldChar w:fldCharType="end"/>
      </w:r>
    </w:p>
    <w:p w14:paraId="1959F245" w14:textId="75D21179" w:rsidR="00225137" w:rsidRDefault="00225137">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_Toc82451314 \h </w:instrText>
      </w:r>
      <w:r>
        <w:fldChar w:fldCharType="separate"/>
      </w:r>
      <w:r>
        <w:t>25</w:t>
      </w:r>
      <w:r>
        <w:fldChar w:fldCharType="end"/>
      </w:r>
    </w:p>
    <w:p w14:paraId="2AB0070D" w14:textId="74203D06" w:rsidR="00225137" w:rsidRDefault="00225137">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_Toc82451315 \h </w:instrText>
      </w:r>
      <w:r>
        <w:fldChar w:fldCharType="separate"/>
      </w:r>
      <w:r>
        <w:t>25</w:t>
      </w:r>
      <w:r>
        <w:fldChar w:fldCharType="end"/>
      </w:r>
    </w:p>
    <w:p w14:paraId="3E0B4A3A" w14:textId="148ABA21" w:rsidR="00225137" w:rsidRDefault="00225137">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_Toc82451316 \h </w:instrText>
      </w:r>
      <w:r>
        <w:fldChar w:fldCharType="separate"/>
      </w:r>
      <w:r>
        <w:t>25</w:t>
      </w:r>
      <w:r>
        <w:fldChar w:fldCharType="end"/>
      </w:r>
    </w:p>
    <w:p w14:paraId="522B5801" w14:textId="78C0103E" w:rsidR="00225137" w:rsidRDefault="00225137">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_Toc82451317 \h </w:instrText>
      </w:r>
      <w:r>
        <w:fldChar w:fldCharType="separate"/>
      </w:r>
      <w:r>
        <w:t>26</w:t>
      </w:r>
      <w:r>
        <w:fldChar w:fldCharType="end"/>
      </w:r>
    </w:p>
    <w:p w14:paraId="63DBFC65" w14:textId="3C62499E" w:rsidR="00225137" w:rsidRDefault="00225137">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_Toc82451318 \h </w:instrText>
      </w:r>
      <w:r>
        <w:fldChar w:fldCharType="separate"/>
      </w:r>
      <w:r>
        <w:t>26</w:t>
      </w:r>
      <w:r>
        <w:fldChar w:fldCharType="end"/>
      </w:r>
    </w:p>
    <w:p w14:paraId="096EAD53" w14:textId="41880DBF" w:rsidR="00225137" w:rsidRDefault="00225137">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_Toc82451319 \h </w:instrText>
      </w:r>
      <w:r>
        <w:fldChar w:fldCharType="separate"/>
      </w:r>
      <w:r>
        <w:t>26</w:t>
      </w:r>
      <w:r>
        <w:fldChar w:fldCharType="end"/>
      </w:r>
    </w:p>
    <w:p w14:paraId="75FBFB93" w14:textId="0F928D49" w:rsidR="00225137" w:rsidRDefault="00225137">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_Toc82451320 \h </w:instrText>
      </w:r>
      <w:r>
        <w:fldChar w:fldCharType="separate"/>
      </w:r>
      <w:r>
        <w:t>26</w:t>
      </w:r>
      <w:r>
        <w:fldChar w:fldCharType="end"/>
      </w:r>
    </w:p>
    <w:p w14:paraId="5EEF3FF8" w14:textId="52B9816C" w:rsidR="00225137" w:rsidRDefault="00225137">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_Toc82451321 \h </w:instrText>
      </w:r>
      <w:r>
        <w:fldChar w:fldCharType="separate"/>
      </w:r>
      <w:r>
        <w:t>26</w:t>
      </w:r>
      <w:r>
        <w:fldChar w:fldCharType="end"/>
      </w:r>
    </w:p>
    <w:p w14:paraId="1B75F9D1" w14:textId="515F3665" w:rsidR="00225137" w:rsidRDefault="00225137">
      <w:pPr>
        <w:pStyle w:val="TOC2"/>
        <w:rPr>
          <w:rFonts w:asciiTheme="minorHAnsi" w:eastAsiaTheme="minorEastAsia" w:hAnsiTheme="minorHAnsi" w:cstheme="minorBidi"/>
          <w:sz w:val="22"/>
          <w:szCs w:val="22"/>
          <w:lang w:eastAsia="en-GB"/>
        </w:rPr>
      </w:pPr>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_Toc82451322 \h </w:instrText>
      </w:r>
      <w:r>
        <w:fldChar w:fldCharType="separate"/>
      </w:r>
      <w:r>
        <w:t>26</w:t>
      </w:r>
      <w:r>
        <w:fldChar w:fldCharType="end"/>
      </w:r>
    </w:p>
    <w:p w14:paraId="17FD8FE9" w14:textId="2711FA7A" w:rsidR="00225137" w:rsidRDefault="00225137">
      <w:pPr>
        <w:pStyle w:val="TOC3"/>
        <w:rPr>
          <w:rFonts w:asciiTheme="minorHAnsi" w:eastAsiaTheme="minorEastAsia" w:hAnsiTheme="minorHAnsi" w:cstheme="minorBidi"/>
          <w:sz w:val="22"/>
          <w:szCs w:val="22"/>
          <w:lang w:eastAsia="en-GB"/>
        </w:rPr>
      </w:pPr>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_Toc82451323 \h </w:instrText>
      </w:r>
      <w:r>
        <w:fldChar w:fldCharType="separate"/>
      </w:r>
      <w:r>
        <w:t>26</w:t>
      </w:r>
      <w:r>
        <w:fldChar w:fldCharType="end"/>
      </w:r>
    </w:p>
    <w:p w14:paraId="75868DF8" w14:textId="01044D28" w:rsidR="00225137" w:rsidRDefault="00225137">
      <w:pPr>
        <w:pStyle w:val="TOC3"/>
        <w:rPr>
          <w:rFonts w:asciiTheme="minorHAnsi" w:eastAsiaTheme="minorEastAsia" w:hAnsiTheme="minorHAnsi" w:cstheme="minorBidi"/>
          <w:sz w:val="22"/>
          <w:szCs w:val="22"/>
          <w:lang w:eastAsia="en-GB"/>
        </w:rPr>
      </w:pPr>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_Toc82451324 \h </w:instrText>
      </w:r>
      <w:r>
        <w:fldChar w:fldCharType="separate"/>
      </w:r>
      <w:r>
        <w:t>30</w:t>
      </w:r>
      <w:r>
        <w:fldChar w:fldCharType="end"/>
      </w:r>
    </w:p>
    <w:p w14:paraId="4601695D" w14:textId="20C75CCD" w:rsidR="00225137" w:rsidRDefault="00225137">
      <w:pPr>
        <w:pStyle w:val="TOC3"/>
        <w:rPr>
          <w:rFonts w:asciiTheme="minorHAnsi" w:eastAsiaTheme="minorEastAsia" w:hAnsiTheme="minorHAnsi" w:cstheme="minorBidi"/>
          <w:sz w:val="22"/>
          <w:szCs w:val="22"/>
          <w:lang w:eastAsia="en-GB"/>
        </w:rPr>
      </w:pPr>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_Toc82451325 \h </w:instrText>
      </w:r>
      <w:r>
        <w:fldChar w:fldCharType="separate"/>
      </w:r>
      <w:r>
        <w:t>31</w:t>
      </w:r>
      <w:r>
        <w:fldChar w:fldCharType="end"/>
      </w:r>
    </w:p>
    <w:p w14:paraId="3F3401CE" w14:textId="7911EF8B" w:rsidR="00225137" w:rsidRDefault="00225137">
      <w:pPr>
        <w:pStyle w:val="TOC8"/>
        <w:rPr>
          <w:rFonts w:asciiTheme="minorHAnsi" w:eastAsiaTheme="minorEastAsia" w:hAnsiTheme="minorHAnsi" w:cstheme="minorBidi"/>
          <w:b w:val="0"/>
          <w:szCs w:val="22"/>
          <w:lang w:eastAsia="en-GB"/>
        </w:rPr>
      </w:pPr>
      <w:r>
        <w:t>Annex C (normative): Propagation conditions</w:t>
      </w:r>
      <w:r>
        <w:tab/>
      </w:r>
      <w:r>
        <w:fldChar w:fldCharType="begin"/>
      </w:r>
      <w:r>
        <w:instrText xml:space="preserve"> PAGEREF _Toc82451326 \h </w:instrText>
      </w:r>
      <w:r>
        <w:fldChar w:fldCharType="separate"/>
      </w:r>
      <w:r>
        <w:t>32</w:t>
      </w:r>
      <w:r>
        <w:fldChar w:fldCharType="end"/>
      </w:r>
    </w:p>
    <w:p w14:paraId="493620B0" w14:textId="1D418E6A" w:rsidR="00225137" w:rsidRDefault="0022513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_Toc82451327 \h </w:instrText>
      </w:r>
      <w:r>
        <w:fldChar w:fldCharType="separate"/>
      </w:r>
      <w:r>
        <w:t>32</w:t>
      </w:r>
      <w:r>
        <w:fldChar w:fldCharType="end"/>
      </w:r>
    </w:p>
    <w:p w14:paraId="3C90EC82" w14:textId="324E9857" w:rsidR="00225137" w:rsidRDefault="0022513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_Toc82451328 \h </w:instrText>
      </w:r>
      <w:r>
        <w:fldChar w:fldCharType="separate"/>
      </w:r>
      <w:r>
        <w:t>32</w:t>
      </w:r>
      <w:r>
        <w:fldChar w:fldCharType="end"/>
      </w:r>
    </w:p>
    <w:p w14:paraId="1ECE18A3" w14:textId="7FA41F4D" w:rsidR="00225137" w:rsidRDefault="00225137">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_Toc82451329 \h </w:instrText>
      </w:r>
      <w:r>
        <w:fldChar w:fldCharType="separate"/>
      </w:r>
      <w:r>
        <w:t>34</w:t>
      </w:r>
      <w:r>
        <w:fldChar w:fldCharType="end"/>
      </w:r>
    </w:p>
    <w:p w14:paraId="6393DDC9" w14:textId="1D9DECA4" w:rsidR="00225137" w:rsidRDefault="0022513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_Toc82451330 \h </w:instrText>
      </w:r>
      <w:r>
        <w:fldChar w:fldCharType="separate"/>
      </w:r>
      <w:r>
        <w:t>34</w:t>
      </w:r>
      <w:r>
        <w:fldChar w:fldCharType="end"/>
      </w:r>
    </w:p>
    <w:p w14:paraId="3AB0472E" w14:textId="4A031CA6" w:rsidR="00225137" w:rsidRDefault="0022513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_Toc82451331 \h </w:instrText>
      </w:r>
      <w:r>
        <w:fldChar w:fldCharType="separate"/>
      </w:r>
      <w:r>
        <w:t>34</w:t>
      </w:r>
      <w:r>
        <w:fldChar w:fldCharType="end"/>
      </w:r>
    </w:p>
    <w:p w14:paraId="17A77D6A" w14:textId="07D000D3" w:rsidR="00225137" w:rsidRDefault="00225137">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_Toc82451332 \h </w:instrText>
      </w:r>
      <w:r>
        <w:fldChar w:fldCharType="separate"/>
      </w:r>
      <w:r>
        <w:t>35</w:t>
      </w:r>
      <w:r>
        <w:fldChar w:fldCharType="end"/>
      </w:r>
    </w:p>
    <w:p w14:paraId="0F830CD9" w14:textId="38432F23" w:rsidR="00225137" w:rsidRDefault="00225137">
      <w:pPr>
        <w:pStyle w:val="TOC8"/>
        <w:rPr>
          <w:rFonts w:asciiTheme="minorHAnsi" w:eastAsiaTheme="minorEastAsia" w:hAnsiTheme="minorHAnsi" w:cstheme="minorBidi"/>
          <w:b w:val="0"/>
          <w:szCs w:val="22"/>
          <w:lang w:eastAsia="en-GB"/>
        </w:rPr>
      </w:pPr>
      <w:r w:rsidRPr="006A160C">
        <w:rPr>
          <w:rFonts w:cs="v4.2.0"/>
        </w:rPr>
        <w:t xml:space="preserve">Annex E (normative): </w:t>
      </w:r>
      <w:r>
        <w:t>Assistance data required for testing</w:t>
      </w:r>
      <w:r>
        <w:tab/>
      </w:r>
      <w:r>
        <w:fldChar w:fldCharType="begin"/>
      </w:r>
      <w:r>
        <w:instrText xml:space="preserve"> PAGEREF _Toc82451333 \h </w:instrText>
      </w:r>
      <w:r>
        <w:fldChar w:fldCharType="separate"/>
      </w:r>
      <w:r>
        <w:t>38</w:t>
      </w:r>
      <w:r>
        <w:fldChar w:fldCharType="end"/>
      </w:r>
    </w:p>
    <w:p w14:paraId="3190A34B" w14:textId="79BDF71D" w:rsidR="00225137" w:rsidRDefault="00225137">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_Toc82451334 \h </w:instrText>
      </w:r>
      <w:r>
        <w:fldChar w:fldCharType="separate"/>
      </w:r>
      <w:r>
        <w:t>38</w:t>
      </w:r>
      <w:r>
        <w:fldChar w:fldCharType="end"/>
      </w:r>
    </w:p>
    <w:p w14:paraId="14D55282" w14:textId="5D4DAAB9" w:rsidR="00225137" w:rsidRDefault="00225137">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_Toc82451335 \h </w:instrText>
      </w:r>
      <w:r>
        <w:fldChar w:fldCharType="separate"/>
      </w:r>
      <w:r>
        <w:t>38</w:t>
      </w:r>
      <w:r>
        <w:fldChar w:fldCharType="end"/>
      </w:r>
    </w:p>
    <w:p w14:paraId="56CB0C08" w14:textId="5F70B63D" w:rsidR="00225137" w:rsidRDefault="00225137">
      <w:pPr>
        <w:pStyle w:val="TOC8"/>
        <w:rPr>
          <w:rFonts w:asciiTheme="minorHAnsi" w:eastAsiaTheme="minorEastAsia" w:hAnsiTheme="minorHAnsi" w:cstheme="minorBidi"/>
          <w:b w:val="0"/>
          <w:szCs w:val="22"/>
          <w:lang w:eastAsia="en-GB"/>
        </w:rPr>
      </w:pPr>
      <w:r w:rsidRPr="006A160C">
        <w:rPr>
          <w:rFonts w:cs="v4.2.0"/>
        </w:rPr>
        <w:t xml:space="preserve">Annex F (normative): </w:t>
      </w:r>
      <w:r>
        <w:t>Converting UE-assisted measurement reports into position estimates</w:t>
      </w:r>
      <w:r>
        <w:tab/>
      </w:r>
      <w:r>
        <w:fldChar w:fldCharType="begin"/>
      </w:r>
      <w:r>
        <w:instrText xml:space="preserve"> PAGEREF _Toc82451336 \h </w:instrText>
      </w:r>
      <w:r>
        <w:fldChar w:fldCharType="separate"/>
      </w:r>
      <w:r>
        <w:t>42</w:t>
      </w:r>
      <w:r>
        <w:fldChar w:fldCharType="end"/>
      </w:r>
    </w:p>
    <w:p w14:paraId="469981B2" w14:textId="615DB069" w:rsidR="00225137" w:rsidRDefault="00225137">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_Toc82451337 \h </w:instrText>
      </w:r>
      <w:r>
        <w:fldChar w:fldCharType="separate"/>
      </w:r>
      <w:r>
        <w:t>42</w:t>
      </w:r>
      <w:r>
        <w:fldChar w:fldCharType="end"/>
      </w:r>
    </w:p>
    <w:p w14:paraId="0A116DFF" w14:textId="2B1CA8C6" w:rsidR="00225137" w:rsidRDefault="00225137">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_Toc82451338 \h </w:instrText>
      </w:r>
      <w:r>
        <w:fldChar w:fldCharType="separate"/>
      </w:r>
      <w:r>
        <w:t>42</w:t>
      </w:r>
      <w:r>
        <w:fldChar w:fldCharType="end"/>
      </w:r>
    </w:p>
    <w:p w14:paraId="59B58B6E" w14:textId="5748F1A7" w:rsidR="00225137" w:rsidRDefault="00225137">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_Toc82451339 \h </w:instrText>
      </w:r>
      <w:r>
        <w:fldChar w:fldCharType="separate"/>
      </w:r>
      <w:r>
        <w:t>42</w:t>
      </w:r>
      <w:r>
        <w:fldChar w:fldCharType="end"/>
      </w:r>
    </w:p>
    <w:p w14:paraId="24B2D2DB" w14:textId="79A12973" w:rsidR="00225137" w:rsidRDefault="00225137">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_Toc82451340 \h </w:instrText>
      </w:r>
      <w:r>
        <w:fldChar w:fldCharType="separate"/>
      </w:r>
      <w:r>
        <w:t>45</w:t>
      </w:r>
      <w:r>
        <w:fldChar w:fldCharType="end"/>
      </w:r>
    </w:p>
    <w:p w14:paraId="1783D98F" w14:textId="685A1CCB" w:rsidR="00080512" w:rsidRPr="00033949" w:rsidRDefault="00225137">
      <w:r>
        <w:fldChar w:fldCharType="end"/>
      </w:r>
    </w:p>
    <w:p w14:paraId="383DFCF2" w14:textId="77777777" w:rsidR="00D07530" w:rsidRPr="00033949" w:rsidRDefault="00080512" w:rsidP="00D07530">
      <w:pPr>
        <w:pStyle w:val="Heading1"/>
      </w:pPr>
      <w:r w:rsidRPr="00033949">
        <w:br w:type="page"/>
      </w:r>
      <w:bookmarkStart w:id="11" w:name="foreword"/>
      <w:bookmarkStart w:id="12" w:name="_Toc2086433"/>
      <w:bookmarkStart w:id="13" w:name="_Toc37140283"/>
      <w:bookmarkStart w:id="14" w:name="_Toc37140570"/>
      <w:bookmarkStart w:id="15" w:name="_Toc37140688"/>
      <w:bookmarkStart w:id="16" w:name="_Toc37268638"/>
      <w:bookmarkStart w:id="17" w:name="_Toc45880043"/>
      <w:bookmarkStart w:id="18" w:name="_Toc74642932"/>
      <w:bookmarkStart w:id="19" w:name="_Toc76542220"/>
      <w:bookmarkStart w:id="20" w:name="_Toc82451255"/>
      <w:bookmarkEnd w:id="11"/>
      <w:r w:rsidR="00D07530" w:rsidRPr="00033949">
        <w:lastRenderedPageBreak/>
        <w:t>Foreword</w:t>
      </w:r>
      <w:bookmarkEnd w:id="12"/>
      <w:bookmarkEnd w:id="13"/>
      <w:bookmarkEnd w:id="14"/>
      <w:bookmarkEnd w:id="15"/>
      <w:bookmarkEnd w:id="16"/>
      <w:bookmarkEnd w:id="17"/>
      <w:bookmarkEnd w:id="18"/>
      <w:bookmarkEnd w:id="19"/>
      <w:bookmarkEnd w:id="20"/>
    </w:p>
    <w:p w14:paraId="3D1D9A05" w14:textId="77777777" w:rsidR="00080512" w:rsidRPr="00033949" w:rsidRDefault="00080512">
      <w:r w:rsidRPr="00033949">
        <w:t xml:space="preserve">This Technical </w:t>
      </w:r>
      <w:bookmarkStart w:id="21" w:name="spectype3"/>
      <w:r w:rsidRPr="00033949">
        <w:t>Specification</w:t>
      </w:r>
      <w:bookmarkEnd w:id="21"/>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2" w:name="scope"/>
      <w:bookmarkStart w:id="23" w:name="_Toc5282106"/>
      <w:bookmarkStart w:id="24" w:name="_Toc29812304"/>
      <w:bookmarkStart w:id="25" w:name="_Toc29812413"/>
      <w:bookmarkStart w:id="26" w:name="_Toc37140284"/>
      <w:bookmarkStart w:id="27" w:name="_Toc37140571"/>
      <w:bookmarkStart w:id="28" w:name="_Toc37140689"/>
      <w:bookmarkStart w:id="29" w:name="_Toc37268639"/>
      <w:bookmarkStart w:id="30" w:name="_Toc45880044"/>
      <w:bookmarkStart w:id="31" w:name="_Toc74642933"/>
      <w:bookmarkStart w:id="32" w:name="_Toc76542221"/>
      <w:bookmarkStart w:id="33" w:name="_Toc82451256"/>
      <w:bookmarkEnd w:id="22"/>
      <w:r w:rsidR="00D07530" w:rsidRPr="00033949">
        <w:lastRenderedPageBreak/>
        <w:t>1</w:t>
      </w:r>
      <w:r w:rsidR="00D07530" w:rsidRPr="00033949">
        <w:tab/>
        <w:t>Scope</w:t>
      </w:r>
      <w:bookmarkEnd w:id="23"/>
      <w:bookmarkEnd w:id="24"/>
      <w:bookmarkEnd w:id="25"/>
      <w:bookmarkEnd w:id="26"/>
      <w:bookmarkEnd w:id="27"/>
      <w:bookmarkEnd w:id="28"/>
      <w:bookmarkEnd w:id="29"/>
      <w:bookmarkEnd w:id="30"/>
      <w:bookmarkEnd w:id="31"/>
      <w:bookmarkEnd w:id="32"/>
      <w:bookmarkEnd w:id="33"/>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4" w:name="_Toc5282107"/>
      <w:bookmarkStart w:id="35" w:name="_Toc29812305"/>
      <w:bookmarkStart w:id="36" w:name="_Toc29812414"/>
      <w:bookmarkStart w:id="37" w:name="_Toc37140285"/>
      <w:bookmarkStart w:id="38" w:name="_Toc37140572"/>
      <w:bookmarkStart w:id="39" w:name="_Toc37140690"/>
      <w:bookmarkStart w:id="40" w:name="_Toc37268640"/>
      <w:bookmarkStart w:id="41" w:name="_Toc45880045"/>
      <w:bookmarkStart w:id="42" w:name="_Toc74642934"/>
      <w:bookmarkStart w:id="43" w:name="_Toc76542222"/>
      <w:bookmarkStart w:id="44" w:name="_Toc82451257"/>
      <w:r w:rsidRPr="00033949">
        <w:t>2</w:t>
      </w:r>
      <w:r w:rsidRPr="00033949">
        <w:tab/>
        <w:t>References</w:t>
      </w:r>
      <w:bookmarkEnd w:id="34"/>
      <w:bookmarkEnd w:id="35"/>
      <w:bookmarkEnd w:id="36"/>
      <w:bookmarkEnd w:id="37"/>
      <w:bookmarkEnd w:id="38"/>
      <w:bookmarkEnd w:id="39"/>
      <w:bookmarkEnd w:id="40"/>
      <w:bookmarkEnd w:id="41"/>
      <w:bookmarkEnd w:id="42"/>
      <w:bookmarkEnd w:id="43"/>
      <w:bookmarkEnd w:id="44"/>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658248F7" w14:textId="77777777"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45" w:name="_Toc5282108"/>
      <w:bookmarkStart w:id="46" w:name="_Toc29812306"/>
      <w:bookmarkStart w:id="47" w:name="_Toc29812415"/>
      <w:bookmarkStart w:id="48" w:name="_Toc37140286"/>
      <w:bookmarkStart w:id="49" w:name="_Toc37140573"/>
      <w:bookmarkStart w:id="50" w:name="_Toc37140691"/>
      <w:bookmarkStart w:id="51" w:name="_Toc37268641"/>
      <w:bookmarkStart w:id="52" w:name="_Toc45880046"/>
      <w:bookmarkStart w:id="53" w:name="_Toc74642935"/>
      <w:bookmarkStart w:id="54" w:name="_Toc76542223"/>
      <w:bookmarkStart w:id="55" w:name="_Toc82451258"/>
      <w:r w:rsidRPr="00033949">
        <w:t>3</w:t>
      </w:r>
      <w:r w:rsidRPr="00033949">
        <w:tab/>
        <w:t>Definitions, symbols and abbreviations</w:t>
      </w:r>
      <w:bookmarkEnd w:id="45"/>
      <w:bookmarkEnd w:id="46"/>
      <w:bookmarkEnd w:id="47"/>
      <w:bookmarkEnd w:id="48"/>
      <w:bookmarkEnd w:id="49"/>
      <w:bookmarkEnd w:id="50"/>
      <w:bookmarkEnd w:id="51"/>
      <w:bookmarkEnd w:id="52"/>
      <w:bookmarkEnd w:id="53"/>
      <w:bookmarkEnd w:id="54"/>
      <w:bookmarkEnd w:id="55"/>
    </w:p>
    <w:p w14:paraId="5119CB0B" w14:textId="77777777" w:rsidR="00D07530" w:rsidRPr="00033949" w:rsidRDefault="00D07530" w:rsidP="00D07530">
      <w:pPr>
        <w:pStyle w:val="Heading2"/>
      </w:pPr>
      <w:bookmarkStart w:id="56" w:name="_Toc5282109"/>
      <w:bookmarkStart w:id="57" w:name="_Toc29812307"/>
      <w:bookmarkStart w:id="58" w:name="_Toc29812416"/>
      <w:bookmarkStart w:id="59" w:name="_Toc37140287"/>
      <w:bookmarkStart w:id="60" w:name="_Toc37140574"/>
      <w:bookmarkStart w:id="61" w:name="_Toc37140692"/>
      <w:bookmarkStart w:id="62" w:name="_Toc37268642"/>
      <w:bookmarkStart w:id="63" w:name="_Toc45880047"/>
      <w:bookmarkStart w:id="64" w:name="_Toc74642936"/>
      <w:bookmarkStart w:id="65" w:name="_Toc76542224"/>
      <w:bookmarkStart w:id="66" w:name="_Toc82451259"/>
      <w:r w:rsidRPr="00033949">
        <w:t>3.1</w:t>
      </w:r>
      <w:r w:rsidRPr="00033949">
        <w:tab/>
        <w:t>Definitions</w:t>
      </w:r>
      <w:bookmarkEnd w:id="56"/>
      <w:bookmarkEnd w:id="57"/>
      <w:bookmarkEnd w:id="58"/>
      <w:bookmarkEnd w:id="59"/>
      <w:bookmarkEnd w:id="60"/>
      <w:bookmarkEnd w:id="61"/>
      <w:bookmarkEnd w:id="62"/>
      <w:bookmarkEnd w:id="63"/>
      <w:bookmarkEnd w:id="64"/>
      <w:bookmarkEnd w:id="65"/>
      <w:bookmarkEnd w:id="66"/>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67" w:name="_Hlk536552730"/>
      <w:r w:rsidRPr="00033949">
        <w:rPr>
          <w:rFonts w:eastAsia="SimSun"/>
        </w:rPr>
        <w:t xml:space="preserve">NR-NR Dual Connectivity </w:t>
      </w:r>
      <w:bookmarkEnd w:id="67"/>
      <w:r w:rsidRPr="00033949">
        <w:rPr>
          <w:rFonts w:eastAsia="SimSun"/>
        </w:rPr>
        <w:t>as defined in TS 37.340 [2].</w:t>
      </w:r>
    </w:p>
    <w:p w14:paraId="731C8244" w14:textId="77777777" w:rsidR="00D07530" w:rsidRPr="00033949" w:rsidRDefault="00D07530" w:rsidP="00D07530">
      <w:pPr>
        <w:pStyle w:val="Heading2"/>
      </w:pPr>
      <w:bookmarkStart w:id="68" w:name="_Toc5282110"/>
      <w:bookmarkStart w:id="69" w:name="_Toc29812308"/>
      <w:bookmarkStart w:id="70" w:name="_Toc29812417"/>
      <w:bookmarkStart w:id="71" w:name="_Toc37140288"/>
      <w:bookmarkStart w:id="72" w:name="_Toc37140575"/>
      <w:bookmarkStart w:id="73" w:name="_Toc37140693"/>
      <w:bookmarkStart w:id="74" w:name="_Toc37268643"/>
      <w:bookmarkStart w:id="75" w:name="_Toc45880048"/>
      <w:bookmarkStart w:id="76" w:name="_Toc74642937"/>
      <w:bookmarkStart w:id="77" w:name="_Toc76542225"/>
      <w:bookmarkStart w:id="78" w:name="_Toc82451260"/>
      <w:r w:rsidRPr="00033949">
        <w:t>3.2</w:t>
      </w:r>
      <w:r w:rsidRPr="00033949">
        <w:tab/>
        <w:t>Symbols</w:t>
      </w:r>
      <w:bookmarkEnd w:id="68"/>
      <w:bookmarkEnd w:id="69"/>
      <w:bookmarkEnd w:id="70"/>
      <w:bookmarkEnd w:id="71"/>
      <w:bookmarkEnd w:id="72"/>
      <w:bookmarkEnd w:id="73"/>
      <w:bookmarkEnd w:id="74"/>
      <w:bookmarkEnd w:id="75"/>
      <w:bookmarkEnd w:id="76"/>
      <w:bookmarkEnd w:id="77"/>
      <w:bookmarkEnd w:id="78"/>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1" o:title=""/>
          </v:shape>
          <o:OLEObject Type="Embed" ProgID="Equation.3" ShapeID="_x0000_i1025" DrawAspect="Content" ObjectID="_1694558339"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lastRenderedPageBreak/>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79" w:name="_Toc5282111"/>
      <w:bookmarkStart w:id="80" w:name="_Toc29812309"/>
      <w:bookmarkStart w:id="81" w:name="_Toc29812418"/>
      <w:bookmarkStart w:id="82" w:name="_Toc37140289"/>
      <w:bookmarkStart w:id="83" w:name="_Toc37140576"/>
      <w:bookmarkStart w:id="84" w:name="_Toc37140694"/>
      <w:bookmarkStart w:id="85" w:name="_Toc37268644"/>
      <w:bookmarkStart w:id="86" w:name="_Toc45880049"/>
      <w:bookmarkStart w:id="87" w:name="_Toc74642938"/>
      <w:bookmarkStart w:id="88" w:name="_Toc76542226"/>
      <w:bookmarkStart w:id="89" w:name="_Toc82451261"/>
      <w:r w:rsidRPr="00033949">
        <w:t>3.3</w:t>
      </w:r>
      <w:r w:rsidRPr="00033949">
        <w:tab/>
        <w:t>Abbreviations</w:t>
      </w:r>
      <w:bookmarkEnd w:id="79"/>
      <w:bookmarkEnd w:id="80"/>
      <w:bookmarkEnd w:id="81"/>
      <w:bookmarkEnd w:id="82"/>
      <w:bookmarkEnd w:id="83"/>
      <w:bookmarkEnd w:id="84"/>
      <w:bookmarkEnd w:id="85"/>
      <w:bookmarkEnd w:id="86"/>
      <w:bookmarkEnd w:id="87"/>
      <w:bookmarkEnd w:id="88"/>
      <w:bookmarkEnd w:id="89"/>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90" w:name="_Toc5282112"/>
      <w:bookmarkStart w:id="91" w:name="_Toc29812310"/>
      <w:bookmarkStart w:id="92" w:name="_Toc29812419"/>
      <w:bookmarkStart w:id="93" w:name="_Toc37140290"/>
      <w:bookmarkStart w:id="94" w:name="_Toc37140577"/>
      <w:bookmarkStart w:id="95" w:name="_Toc37140695"/>
      <w:bookmarkStart w:id="96" w:name="_Toc37268645"/>
      <w:bookmarkStart w:id="97" w:name="_Toc45880050"/>
      <w:bookmarkStart w:id="98" w:name="_Toc74642939"/>
      <w:bookmarkStart w:id="99" w:name="_Toc76542227"/>
      <w:bookmarkStart w:id="100" w:name="_Toc82451262"/>
      <w:r w:rsidRPr="00033949">
        <w:rPr>
          <w:rFonts w:cs="v4.2.0"/>
          <w:snapToGrid w:val="0"/>
        </w:rPr>
        <w:t>3.4</w:t>
      </w:r>
      <w:r w:rsidRPr="00033949">
        <w:rPr>
          <w:rFonts w:cs="v4.2.0"/>
          <w:snapToGrid w:val="0"/>
        </w:rPr>
        <w:tab/>
        <w:t>Test tolerances</w:t>
      </w:r>
      <w:bookmarkEnd w:id="90"/>
      <w:bookmarkEnd w:id="91"/>
      <w:bookmarkEnd w:id="92"/>
      <w:bookmarkEnd w:id="93"/>
      <w:bookmarkEnd w:id="94"/>
      <w:bookmarkEnd w:id="95"/>
      <w:bookmarkEnd w:id="96"/>
      <w:bookmarkEnd w:id="97"/>
      <w:bookmarkEnd w:id="98"/>
      <w:bookmarkEnd w:id="99"/>
      <w:bookmarkEnd w:id="100"/>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101" w:name="_Toc5282113"/>
      <w:bookmarkStart w:id="102" w:name="_Toc29812311"/>
      <w:bookmarkStart w:id="103" w:name="_Toc29812420"/>
      <w:bookmarkStart w:id="104" w:name="_Toc37140291"/>
      <w:bookmarkStart w:id="105" w:name="_Toc37140578"/>
      <w:bookmarkStart w:id="106" w:name="_Toc37140696"/>
      <w:bookmarkStart w:id="107" w:name="_Toc37268646"/>
      <w:bookmarkStart w:id="108" w:name="_Toc45880051"/>
      <w:bookmarkStart w:id="109" w:name="_Toc74642940"/>
      <w:bookmarkStart w:id="110" w:name="_Toc76542228"/>
      <w:bookmarkStart w:id="111" w:name="_Toc82451263"/>
      <w:r w:rsidRPr="00033949">
        <w:lastRenderedPageBreak/>
        <w:t>4</w:t>
      </w:r>
      <w:r w:rsidRPr="00033949">
        <w:tab/>
        <w:t>General</w:t>
      </w:r>
      <w:bookmarkEnd w:id="101"/>
      <w:bookmarkEnd w:id="102"/>
      <w:bookmarkEnd w:id="103"/>
      <w:bookmarkEnd w:id="104"/>
      <w:bookmarkEnd w:id="105"/>
      <w:bookmarkEnd w:id="106"/>
      <w:bookmarkEnd w:id="107"/>
      <w:bookmarkEnd w:id="108"/>
      <w:bookmarkEnd w:id="109"/>
      <w:bookmarkEnd w:id="110"/>
      <w:bookmarkEnd w:id="111"/>
    </w:p>
    <w:p w14:paraId="05F76581" w14:textId="77777777" w:rsidR="00D07530" w:rsidRPr="00033949" w:rsidRDefault="00D07530" w:rsidP="00D07530">
      <w:pPr>
        <w:pStyle w:val="Heading2"/>
      </w:pPr>
      <w:bookmarkStart w:id="112" w:name="_Toc5282114"/>
      <w:bookmarkStart w:id="113" w:name="_Toc29812312"/>
      <w:bookmarkStart w:id="114" w:name="_Toc29812421"/>
      <w:bookmarkStart w:id="115" w:name="_Toc37140292"/>
      <w:bookmarkStart w:id="116" w:name="_Toc37140579"/>
      <w:bookmarkStart w:id="117" w:name="_Toc37140697"/>
      <w:bookmarkStart w:id="118" w:name="_Toc37268647"/>
      <w:bookmarkStart w:id="119" w:name="_Toc45880052"/>
      <w:bookmarkStart w:id="120" w:name="_Toc74642941"/>
      <w:bookmarkStart w:id="121" w:name="_Toc76542229"/>
      <w:bookmarkStart w:id="122" w:name="_Toc82451264"/>
      <w:r w:rsidRPr="00033949">
        <w:t>4.1</w:t>
      </w:r>
      <w:r w:rsidRPr="00033949">
        <w:tab/>
        <w:t>Introduction</w:t>
      </w:r>
      <w:bookmarkEnd w:id="112"/>
      <w:bookmarkEnd w:id="113"/>
      <w:bookmarkEnd w:id="114"/>
      <w:bookmarkEnd w:id="115"/>
      <w:bookmarkEnd w:id="116"/>
      <w:bookmarkEnd w:id="117"/>
      <w:bookmarkEnd w:id="118"/>
      <w:bookmarkEnd w:id="119"/>
      <w:bookmarkEnd w:id="120"/>
      <w:bookmarkEnd w:id="121"/>
      <w:bookmarkEnd w:id="122"/>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123" w:name="_Toc5282115"/>
      <w:bookmarkStart w:id="124" w:name="_Toc29812313"/>
      <w:bookmarkStart w:id="125" w:name="_Toc29812422"/>
      <w:bookmarkStart w:id="126" w:name="_Toc37140293"/>
      <w:bookmarkStart w:id="127" w:name="_Toc37140580"/>
      <w:bookmarkStart w:id="128" w:name="_Toc37140698"/>
      <w:bookmarkStart w:id="129" w:name="_Toc37268648"/>
      <w:bookmarkStart w:id="130" w:name="_Toc45880053"/>
      <w:bookmarkStart w:id="131" w:name="_Toc74642942"/>
      <w:bookmarkStart w:id="132" w:name="_Toc76542230"/>
      <w:bookmarkStart w:id="133" w:name="_Toc82451265"/>
      <w:r w:rsidRPr="00033949">
        <w:t>4.2</w:t>
      </w:r>
      <w:r w:rsidRPr="00033949">
        <w:tab/>
        <w:t>Measurement parameters</w:t>
      </w:r>
      <w:bookmarkEnd w:id="123"/>
      <w:bookmarkEnd w:id="124"/>
      <w:bookmarkEnd w:id="125"/>
      <w:bookmarkEnd w:id="126"/>
      <w:bookmarkEnd w:id="127"/>
      <w:bookmarkEnd w:id="128"/>
      <w:bookmarkEnd w:id="129"/>
      <w:bookmarkEnd w:id="130"/>
      <w:bookmarkEnd w:id="131"/>
      <w:bookmarkEnd w:id="132"/>
      <w:bookmarkEnd w:id="133"/>
    </w:p>
    <w:p w14:paraId="67BB1C55" w14:textId="77777777" w:rsidR="00D07530" w:rsidRPr="00033949" w:rsidRDefault="00D07530" w:rsidP="00D07530">
      <w:pPr>
        <w:pStyle w:val="Heading3"/>
      </w:pPr>
      <w:bookmarkStart w:id="134" w:name="_Toc5282116"/>
      <w:bookmarkStart w:id="135" w:name="_Toc29812314"/>
      <w:bookmarkStart w:id="136" w:name="_Toc29812423"/>
      <w:bookmarkStart w:id="137" w:name="_Toc37140294"/>
      <w:bookmarkStart w:id="138" w:name="_Toc37140581"/>
      <w:bookmarkStart w:id="139" w:name="_Toc37140699"/>
      <w:bookmarkStart w:id="140" w:name="_Toc37268649"/>
      <w:bookmarkStart w:id="141" w:name="_Toc45880054"/>
      <w:bookmarkStart w:id="142" w:name="_Toc74642943"/>
      <w:bookmarkStart w:id="143" w:name="_Toc76542231"/>
      <w:bookmarkStart w:id="144" w:name="_Toc82451266"/>
      <w:r w:rsidRPr="00033949">
        <w:t>4.2.1</w:t>
      </w:r>
      <w:r w:rsidRPr="00033949">
        <w:tab/>
        <w:t>UE based A-GNSS measurement parameters</w:t>
      </w:r>
      <w:bookmarkEnd w:id="134"/>
      <w:bookmarkEnd w:id="135"/>
      <w:bookmarkEnd w:id="136"/>
      <w:bookmarkEnd w:id="137"/>
      <w:bookmarkEnd w:id="138"/>
      <w:bookmarkEnd w:id="139"/>
      <w:bookmarkEnd w:id="140"/>
      <w:bookmarkEnd w:id="141"/>
      <w:bookmarkEnd w:id="142"/>
      <w:bookmarkEnd w:id="143"/>
      <w:bookmarkEnd w:id="144"/>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145" w:name="_Toc5282117"/>
      <w:bookmarkStart w:id="146" w:name="_Toc29812315"/>
      <w:bookmarkStart w:id="147" w:name="_Toc29812424"/>
      <w:bookmarkStart w:id="148" w:name="_Toc37140295"/>
      <w:bookmarkStart w:id="149" w:name="_Toc37140582"/>
      <w:bookmarkStart w:id="150" w:name="_Toc37140700"/>
      <w:bookmarkStart w:id="151" w:name="_Toc37268650"/>
      <w:bookmarkStart w:id="152" w:name="_Toc45880055"/>
      <w:bookmarkStart w:id="153" w:name="_Toc74642944"/>
      <w:bookmarkStart w:id="154" w:name="_Toc76542232"/>
      <w:bookmarkStart w:id="155" w:name="_Toc82451267"/>
      <w:r w:rsidRPr="00033949">
        <w:t>4.2.2</w:t>
      </w:r>
      <w:r w:rsidRPr="00033949">
        <w:tab/>
        <w:t>UE assisted A-GNSS measurement parameters</w:t>
      </w:r>
      <w:bookmarkEnd w:id="145"/>
      <w:bookmarkEnd w:id="146"/>
      <w:bookmarkEnd w:id="147"/>
      <w:bookmarkEnd w:id="148"/>
      <w:bookmarkEnd w:id="149"/>
      <w:bookmarkEnd w:id="150"/>
      <w:bookmarkEnd w:id="151"/>
      <w:bookmarkEnd w:id="152"/>
      <w:bookmarkEnd w:id="153"/>
      <w:bookmarkEnd w:id="154"/>
      <w:bookmarkEnd w:id="155"/>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156" w:name="_Toc5282118"/>
      <w:bookmarkStart w:id="157" w:name="_Toc29812316"/>
      <w:bookmarkStart w:id="158" w:name="_Toc29812425"/>
      <w:bookmarkStart w:id="159" w:name="_Toc37140296"/>
      <w:bookmarkStart w:id="160" w:name="_Toc37140583"/>
      <w:bookmarkStart w:id="161" w:name="_Toc37140701"/>
      <w:bookmarkStart w:id="162" w:name="_Toc37268651"/>
      <w:bookmarkStart w:id="163" w:name="_Toc45880056"/>
      <w:bookmarkStart w:id="164" w:name="_Toc74642945"/>
      <w:bookmarkStart w:id="165" w:name="_Toc76542233"/>
      <w:bookmarkStart w:id="166" w:name="_Toc82451268"/>
      <w:r w:rsidRPr="00033949">
        <w:t>4.3</w:t>
      </w:r>
      <w:r w:rsidRPr="00033949">
        <w:tab/>
        <w:t>Response time</w:t>
      </w:r>
      <w:bookmarkEnd w:id="156"/>
      <w:bookmarkEnd w:id="157"/>
      <w:bookmarkEnd w:id="158"/>
      <w:bookmarkEnd w:id="159"/>
      <w:bookmarkEnd w:id="160"/>
      <w:bookmarkEnd w:id="161"/>
      <w:bookmarkEnd w:id="162"/>
      <w:bookmarkEnd w:id="163"/>
      <w:bookmarkEnd w:id="164"/>
      <w:bookmarkEnd w:id="165"/>
      <w:bookmarkEnd w:id="166"/>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167" w:name="_Toc5282119"/>
      <w:bookmarkStart w:id="168" w:name="_Toc29812317"/>
      <w:bookmarkStart w:id="169" w:name="_Toc29812426"/>
      <w:bookmarkStart w:id="170" w:name="_Toc37140297"/>
      <w:bookmarkStart w:id="171" w:name="_Toc37140584"/>
      <w:bookmarkStart w:id="172" w:name="_Toc37140702"/>
      <w:bookmarkStart w:id="173" w:name="_Toc37268652"/>
      <w:bookmarkStart w:id="174" w:name="_Toc45880057"/>
      <w:bookmarkStart w:id="175" w:name="_Toc74642946"/>
      <w:bookmarkStart w:id="176" w:name="_Toc76542234"/>
      <w:bookmarkStart w:id="177" w:name="_Toc82451269"/>
      <w:r w:rsidRPr="00033949">
        <w:t>4.4</w:t>
      </w:r>
      <w:r w:rsidRPr="00033949">
        <w:tab/>
        <w:t>Time assistance</w:t>
      </w:r>
      <w:bookmarkEnd w:id="167"/>
      <w:bookmarkEnd w:id="168"/>
      <w:bookmarkEnd w:id="169"/>
      <w:bookmarkEnd w:id="170"/>
      <w:bookmarkEnd w:id="171"/>
      <w:bookmarkEnd w:id="172"/>
      <w:bookmarkEnd w:id="173"/>
      <w:bookmarkEnd w:id="174"/>
      <w:bookmarkEnd w:id="175"/>
      <w:bookmarkEnd w:id="176"/>
      <w:bookmarkEnd w:id="177"/>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178" w:name="_Toc5282120"/>
      <w:bookmarkStart w:id="179" w:name="_Toc29812318"/>
      <w:bookmarkStart w:id="180" w:name="_Toc29812427"/>
      <w:bookmarkStart w:id="181" w:name="_Toc37140298"/>
      <w:bookmarkStart w:id="182" w:name="_Toc37140585"/>
      <w:bookmarkStart w:id="183" w:name="_Toc37140703"/>
      <w:bookmarkStart w:id="184" w:name="_Toc37268653"/>
      <w:bookmarkStart w:id="185" w:name="_Toc45880058"/>
      <w:bookmarkStart w:id="186" w:name="_Toc74642947"/>
      <w:bookmarkStart w:id="187" w:name="_Toc76542235"/>
      <w:bookmarkStart w:id="188" w:name="_Toc82451270"/>
      <w:r w:rsidRPr="00033949">
        <w:lastRenderedPageBreak/>
        <w:t>4.4.1</w:t>
      </w:r>
      <w:r w:rsidRPr="00033949">
        <w:tab/>
        <w:t>Use of fine time assistance</w:t>
      </w:r>
      <w:bookmarkEnd w:id="178"/>
      <w:bookmarkEnd w:id="179"/>
      <w:bookmarkEnd w:id="180"/>
      <w:bookmarkEnd w:id="181"/>
      <w:bookmarkEnd w:id="182"/>
      <w:bookmarkEnd w:id="183"/>
      <w:bookmarkEnd w:id="184"/>
      <w:bookmarkEnd w:id="185"/>
      <w:bookmarkEnd w:id="186"/>
      <w:bookmarkEnd w:id="187"/>
      <w:bookmarkEnd w:id="188"/>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189" w:name="_Toc5282121"/>
      <w:bookmarkStart w:id="190" w:name="_Toc29812319"/>
      <w:bookmarkStart w:id="191" w:name="_Toc29812428"/>
      <w:bookmarkStart w:id="192" w:name="_Toc37140299"/>
      <w:bookmarkStart w:id="193" w:name="_Toc37140586"/>
      <w:bookmarkStart w:id="194" w:name="_Toc37140704"/>
      <w:bookmarkStart w:id="195" w:name="_Toc37268654"/>
      <w:bookmarkStart w:id="196" w:name="_Toc45880059"/>
      <w:bookmarkStart w:id="197" w:name="_Toc74642948"/>
      <w:bookmarkStart w:id="198" w:name="_Toc76542236"/>
      <w:bookmarkStart w:id="199" w:name="_Toc82451271"/>
      <w:r w:rsidRPr="00033949">
        <w:t>4.5</w:t>
      </w:r>
      <w:r w:rsidRPr="00033949">
        <w:tab/>
        <w:t>RRC states</w:t>
      </w:r>
      <w:bookmarkEnd w:id="189"/>
      <w:bookmarkEnd w:id="190"/>
      <w:bookmarkEnd w:id="191"/>
      <w:bookmarkEnd w:id="192"/>
      <w:bookmarkEnd w:id="193"/>
      <w:bookmarkEnd w:id="194"/>
      <w:bookmarkEnd w:id="195"/>
      <w:bookmarkEnd w:id="196"/>
      <w:bookmarkEnd w:id="197"/>
      <w:bookmarkEnd w:id="198"/>
      <w:bookmarkEnd w:id="199"/>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200" w:name="_Toc5282122"/>
      <w:bookmarkStart w:id="201" w:name="_Toc29812320"/>
      <w:bookmarkStart w:id="202" w:name="_Toc29812429"/>
      <w:bookmarkStart w:id="203" w:name="_Toc37140300"/>
      <w:bookmarkStart w:id="204" w:name="_Toc37140587"/>
      <w:bookmarkStart w:id="205" w:name="_Toc37140705"/>
      <w:bookmarkStart w:id="206" w:name="_Toc37268655"/>
      <w:bookmarkStart w:id="207" w:name="_Toc45880060"/>
      <w:bookmarkStart w:id="208" w:name="_Toc74642949"/>
      <w:bookmarkStart w:id="209" w:name="_Toc76542237"/>
      <w:bookmarkStart w:id="210" w:name="_Toc82451272"/>
      <w:r w:rsidRPr="00033949">
        <w:t>4.6</w:t>
      </w:r>
      <w:r w:rsidRPr="00033949">
        <w:tab/>
        <w:t>Error definitions</w:t>
      </w:r>
      <w:bookmarkEnd w:id="200"/>
      <w:bookmarkEnd w:id="201"/>
      <w:bookmarkEnd w:id="202"/>
      <w:bookmarkEnd w:id="203"/>
      <w:bookmarkEnd w:id="204"/>
      <w:bookmarkEnd w:id="205"/>
      <w:bookmarkEnd w:id="206"/>
      <w:bookmarkEnd w:id="207"/>
      <w:bookmarkEnd w:id="208"/>
      <w:bookmarkEnd w:id="209"/>
      <w:bookmarkEnd w:id="210"/>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211" w:name="OLE_LINK13"/>
      <w:bookmarkStart w:id="212" w:name="OLE_LINK14"/>
      <w:r w:rsidRPr="00033949">
        <w:t>unless otherwise specified</w:t>
      </w:r>
      <w:bookmarkEnd w:id="211"/>
      <w:bookmarkEnd w:id="212"/>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C65CF1">
            <w:pPr>
              <w:pStyle w:val="TAL"/>
            </w:pPr>
          </w:p>
        </w:tc>
        <w:tc>
          <w:tcPr>
            <w:tcW w:w="567" w:type="dxa"/>
          </w:tcPr>
          <w:p w14:paraId="0B0071FF" w14:textId="77777777" w:rsidR="0040451E" w:rsidRPr="00033949" w:rsidRDefault="0040451E" w:rsidP="00C65CF1">
            <w:pPr>
              <w:pStyle w:val="TAC"/>
            </w:pPr>
            <w:r>
              <w:t>B1C</w:t>
            </w:r>
          </w:p>
        </w:tc>
        <w:tc>
          <w:tcPr>
            <w:tcW w:w="567" w:type="dxa"/>
          </w:tcPr>
          <w:p w14:paraId="2B2204C0" w14:textId="77777777" w:rsidR="0040451E" w:rsidRPr="00033949" w:rsidRDefault="0040451E" w:rsidP="00C65CF1">
            <w:pPr>
              <w:pStyle w:val="TAC"/>
            </w:pPr>
            <w:r w:rsidRPr="00033949">
              <w:rPr>
                <w:lang w:eastAsia="zh-CN"/>
              </w:rPr>
              <w:t>D1</w:t>
            </w:r>
          </w:p>
        </w:tc>
        <w:tc>
          <w:tcPr>
            <w:tcW w:w="709" w:type="dxa"/>
          </w:tcPr>
          <w:p w14:paraId="531D0DAB" w14:textId="77777777" w:rsidR="0040451E" w:rsidRPr="00033949" w:rsidRDefault="0040451E" w:rsidP="00C65CF1">
            <w:pPr>
              <w:pStyle w:val="TAC"/>
            </w:pPr>
            <w:r w:rsidRPr="00033949">
              <w:rPr>
                <w:lang w:eastAsia="zh-CN"/>
              </w:rPr>
              <w:t>0 dB</w:t>
            </w:r>
          </w:p>
        </w:tc>
        <w:tc>
          <w:tcPr>
            <w:tcW w:w="567" w:type="dxa"/>
          </w:tcPr>
          <w:p w14:paraId="1CA243BF" w14:textId="77777777" w:rsidR="0040451E" w:rsidRPr="00033949" w:rsidRDefault="0040451E" w:rsidP="00C65CF1">
            <w:pPr>
              <w:pStyle w:val="TAC"/>
            </w:pPr>
            <w:r w:rsidRPr="00033949">
              <w:t>E6</w:t>
            </w:r>
          </w:p>
        </w:tc>
        <w:tc>
          <w:tcPr>
            <w:tcW w:w="709" w:type="dxa"/>
          </w:tcPr>
          <w:p w14:paraId="180DBC13" w14:textId="77777777" w:rsidR="0040451E" w:rsidRPr="00033949" w:rsidRDefault="0040451E" w:rsidP="00C65CF1">
            <w:pPr>
              <w:pStyle w:val="TAC"/>
            </w:pPr>
            <w:r w:rsidRPr="00033949">
              <w:t>+2 dB</w:t>
            </w:r>
          </w:p>
        </w:tc>
        <w:tc>
          <w:tcPr>
            <w:tcW w:w="567" w:type="dxa"/>
          </w:tcPr>
          <w:p w14:paraId="61F4D587" w14:textId="77777777" w:rsidR="0040451E" w:rsidRPr="00033949" w:rsidRDefault="0040451E" w:rsidP="00C65CF1">
            <w:pPr>
              <w:pStyle w:val="TAC"/>
            </w:pPr>
            <w:r w:rsidRPr="00033949">
              <w:t>G2</w:t>
            </w:r>
          </w:p>
        </w:tc>
        <w:tc>
          <w:tcPr>
            <w:tcW w:w="708" w:type="dxa"/>
          </w:tcPr>
          <w:p w14:paraId="08B097D4" w14:textId="77777777" w:rsidR="0040451E" w:rsidRPr="00033949" w:rsidRDefault="0040451E" w:rsidP="00C65CF1">
            <w:pPr>
              <w:pStyle w:val="TAC"/>
            </w:pPr>
            <w:r w:rsidRPr="00033949">
              <w:t>-6 dB</w:t>
            </w:r>
          </w:p>
        </w:tc>
        <w:tc>
          <w:tcPr>
            <w:tcW w:w="851" w:type="dxa"/>
          </w:tcPr>
          <w:p w14:paraId="79BD5630" w14:textId="77777777" w:rsidR="0040451E" w:rsidRPr="00033949" w:rsidRDefault="0040451E" w:rsidP="00C65CF1">
            <w:pPr>
              <w:pStyle w:val="TAC"/>
            </w:pPr>
            <w:r w:rsidRPr="00033949">
              <w:t>L1C</w:t>
            </w:r>
          </w:p>
        </w:tc>
        <w:tc>
          <w:tcPr>
            <w:tcW w:w="850" w:type="dxa"/>
          </w:tcPr>
          <w:p w14:paraId="6FA055C9" w14:textId="77777777" w:rsidR="0040451E" w:rsidRPr="00033949" w:rsidRDefault="0040451E" w:rsidP="00C65CF1">
            <w:pPr>
              <w:pStyle w:val="TAC"/>
            </w:pPr>
            <w:r w:rsidRPr="00033949">
              <w:t>+1.5 dB</w:t>
            </w:r>
          </w:p>
        </w:tc>
        <w:tc>
          <w:tcPr>
            <w:tcW w:w="851" w:type="dxa"/>
          </w:tcPr>
          <w:p w14:paraId="75080504" w14:textId="77777777" w:rsidR="0040451E" w:rsidRPr="00033949" w:rsidRDefault="0040451E" w:rsidP="00C65CF1">
            <w:pPr>
              <w:pStyle w:val="TAC"/>
            </w:pPr>
            <w:r w:rsidRPr="00033949">
              <w:t>L1C</w:t>
            </w:r>
          </w:p>
        </w:tc>
        <w:tc>
          <w:tcPr>
            <w:tcW w:w="850" w:type="dxa"/>
          </w:tcPr>
          <w:p w14:paraId="4FB5542D" w14:textId="77777777" w:rsidR="0040451E" w:rsidRPr="00033949" w:rsidRDefault="0040451E" w:rsidP="00C65CF1">
            <w:pPr>
              <w:pStyle w:val="TAC"/>
            </w:pPr>
            <w:r w:rsidRPr="00033949">
              <w:t>+1.5 dB</w:t>
            </w:r>
          </w:p>
        </w:tc>
        <w:tc>
          <w:tcPr>
            <w:tcW w:w="426" w:type="dxa"/>
          </w:tcPr>
          <w:p w14:paraId="7A6B2793" w14:textId="77777777" w:rsidR="0040451E" w:rsidRPr="00033949" w:rsidRDefault="0040451E" w:rsidP="00C65CF1">
            <w:pPr>
              <w:pStyle w:val="TAC"/>
            </w:pPr>
          </w:p>
        </w:tc>
        <w:tc>
          <w:tcPr>
            <w:tcW w:w="708" w:type="dxa"/>
          </w:tcPr>
          <w:p w14:paraId="7BDA1B73" w14:textId="77777777" w:rsidR="0040451E" w:rsidRPr="00033949" w:rsidRDefault="0040451E" w:rsidP="00C65CF1">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C65CF1">
            <w:pPr>
              <w:pStyle w:val="TAL"/>
            </w:pPr>
          </w:p>
        </w:tc>
        <w:tc>
          <w:tcPr>
            <w:tcW w:w="567" w:type="dxa"/>
          </w:tcPr>
          <w:p w14:paraId="142D35B4" w14:textId="77777777" w:rsidR="0040451E" w:rsidRPr="00033949" w:rsidRDefault="0040451E" w:rsidP="00C65CF1">
            <w:pPr>
              <w:pStyle w:val="TAC"/>
            </w:pPr>
          </w:p>
        </w:tc>
        <w:tc>
          <w:tcPr>
            <w:tcW w:w="567" w:type="dxa"/>
          </w:tcPr>
          <w:p w14:paraId="2571F164" w14:textId="77777777" w:rsidR="0040451E" w:rsidRPr="00033949" w:rsidRDefault="0040451E" w:rsidP="00C65CF1">
            <w:pPr>
              <w:pStyle w:val="TAC"/>
            </w:pPr>
          </w:p>
        </w:tc>
        <w:tc>
          <w:tcPr>
            <w:tcW w:w="709" w:type="dxa"/>
          </w:tcPr>
          <w:p w14:paraId="1F46493F" w14:textId="77777777" w:rsidR="0040451E" w:rsidRPr="00033949" w:rsidRDefault="0040451E" w:rsidP="00C65CF1">
            <w:pPr>
              <w:pStyle w:val="TAC"/>
            </w:pPr>
          </w:p>
        </w:tc>
        <w:tc>
          <w:tcPr>
            <w:tcW w:w="567" w:type="dxa"/>
          </w:tcPr>
          <w:p w14:paraId="6674A70A" w14:textId="77777777" w:rsidR="0040451E" w:rsidRPr="00033949" w:rsidRDefault="0040451E" w:rsidP="00C65CF1">
            <w:pPr>
              <w:pStyle w:val="TAC"/>
            </w:pPr>
            <w:r w:rsidRPr="00033949">
              <w:t>E5</w:t>
            </w:r>
          </w:p>
        </w:tc>
        <w:tc>
          <w:tcPr>
            <w:tcW w:w="709" w:type="dxa"/>
          </w:tcPr>
          <w:p w14:paraId="24390A78" w14:textId="77777777" w:rsidR="0040451E" w:rsidRPr="00033949" w:rsidRDefault="0040451E" w:rsidP="00C65CF1">
            <w:pPr>
              <w:pStyle w:val="TAC"/>
            </w:pPr>
            <w:r w:rsidRPr="00033949">
              <w:t>+2 dB</w:t>
            </w:r>
          </w:p>
        </w:tc>
        <w:tc>
          <w:tcPr>
            <w:tcW w:w="567" w:type="dxa"/>
          </w:tcPr>
          <w:p w14:paraId="3B535D49" w14:textId="77777777" w:rsidR="0040451E" w:rsidRPr="00033949" w:rsidRDefault="0040451E" w:rsidP="00C65CF1">
            <w:pPr>
              <w:pStyle w:val="TAC"/>
            </w:pPr>
          </w:p>
        </w:tc>
        <w:tc>
          <w:tcPr>
            <w:tcW w:w="708" w:type="dxa"/>
          </w:tcPr>
          <w:p w14:paraId="082E7C22" w14:textId="77777777" w:rsidR="0040451E" w:rsidRPr="00033949" w:rsidRDefault="0040451E" w:rsidP="00C65CF1">
            <w:pPr>
              <w:pStyle w:val="TAC"/>
            </w:pPr>
          </w:p>
        </w:tc>
        <w:tc>
          <w:tcPr>
            <w:tcW w:w="851" w:type="dxa"/>
          </w:tcPr>
          <w:p w14:paraId="7A5CEA2E" w14:textId="77777777" w:rsidR="0040451E" w:rsidRPr="00033949" w:rsidRDefault="0040451E" w:rsidP="00C65CF1">
            <w:pPr>
              <w:pStyle w:val="TAC"/>
            </w:pPr>
            <w:r w:rsidRPr="00033949">
              <w:t>L2C</w:t>
            </w:r>
          </w:p>
        </w:tc>
        <w:tc>
          <w:tcPr>
            <w:tcW w:w="850" w:type="dxa"/>
          </w:tcPr>
          <w:p w14:paraId="5990F200" w14:textId="77777777" w:rsidR="0040451E" w:rsidRPr="00033949" w:rsidRDefault="0040451E" w:rsidP="00C65CF1">
            <w:pPr>
              <w:pStyle w:val="TAC"/>
            </w:pPr>
            <w:r w:rsidRPr="00033949">
              <w:t>-1.5 dB</w:t>
            </w:r>
          </w:p>
        </w:tc>
        <w:tc>
          <w:tcPr>
            <w:tcW w:w="851" w:type="dxa"/>
          </w:tcPr>
          <w:p w14:paraId="28A0DD9E" w14:textId="77777777" w:rsidR="0040451E" w:rsidRPr="00033949" w:rsidRDefault="0040451E" w:rsidP="00C65CF1">
            <w:pPr>
              <w:pStyle w:val="TAC"/>
            </w:pPr>
            <w:r w:rsidRPr="00033949">
              <w:t>L2C</w:t>
            </w:r>
          </w:p>
        </w:tc>
        <w:tc>
          <w:tcPr>
            <w:tcW w:w="850" w:type="dxa"/>
          </w:tcPr>
          <w:p w14:paraId="3E62B44A" w14:textId="77777777" w:rsidR="0040451E" w:rsidRPr="00033949" w:rsidRDefault="0040451E" w:rsidP="00C65CF1">
            <w:pPr>
              <w:pStyle w:val="TAC"/>
            </w:pPr>
            <w:r w:rsidRPr="00033949">
              <w:t>-1.5 dB</w:t>
            </w:r>
          </w:p>
        </w:tc>
        <w:tc>
          <w:tcPr>
            <w:tcW w:w="426" w:type="dxa"/>
          </w:tcPr>
          <w:p w14:paraId="6BAB5611" w14:textId="77777777" w:rsidR="0040451E" w:rsidRPr="00033949" w:rsidRDefault="0040451E" w:rsidP="00C65CF1">
            <w:pPr>
              <w:pStyle w:val="TAC"/>
            </w:pPr>
          </w:p>
        </w:tc>
        <w:tc>
          <w:tcPr>
            <w:tcW w:w="708" w:type="dxa"/>
          </w:tcPr>
          <w:p w14:paraId="2711CC8E" w14:textId="77777777" w:rsidR="0040451E" w:rsidRPr="00033949" w:rsidRDefault="0040451E" w:rsidP="00C65CF1">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C65CF1">
            <w:pPr>
              <w:pStyle w:val="TAL"/>
            </w:pPr>
          </w:p>
        </w:tc>
        <w:tc>
          <w:tcPr>
            <w:tcW w:w="567" w:type="dxa"/>
          </w:tcPr>
          <w:p w14:paraId="393A0D87" w14:textId="77777777" w:rsidR="0040451E" w:rsidRPr="00033949" w:rsidRDefault="0040451E" w:rsidP="00C65CF1">
            <w:pPr>
              <w:pStyle w:val="TAC"/>
            </w:pPr>
          </w:p>
        </w:tc>
        <w:tc>
          <w:tcPr>
            <w:tcW w:w="567" w:type="dxa"/>
          </w:tcPr>
          <w:p w14:paraId="0325B456" w14:textId="77777777" w:rsidR="0040451E" w:rsidRPr="00033949" w:rsidRDefault="0040451E" w:rsidP="00C65CF1">
            <w:pPr>
              <w:pStyle w:val="TAC"/>
            </w:pPr>
          </w:p>
        </w:tc>
        <w:tc>
          <w:tcPr>
            <w:tcW w:w="709" w:type="dxa"/>
          </w:tcPr>
          <w:p w14:paraId="5883F4DF" w14:textId="77777777" w:rsidR="0040451E" w:rsidRPr="00033949" w:rsidRDefault="0040451E" w:rsidP="00C65CF1">
            <w:pPr>
              <w:pStyle w:val="TAC"/>
            </w:pPr>
          </w:p>
        </w:tc>
        <w:tc>
          <w:tcPr>
            <w:tcW w:w="567" w:type="dxa"/>
          </w:tcPr>
          <w:p w14:paraId="5956009B" w14:textId="77777777" w:rsidR="0040451E" w:rsidRPr="00033949" w:rsidRDefault="0040451E" w:rsidP="00C65CF1">
            <w:pPr>
              <w:pStyle w:val="TAC"/>
            </w:pPr>
          </w:p>
        </w:tc>
        <w:tc>
          <w:tcPr>
            <w:tcW w:w="709" w:type="dxa"/>
          </w:tcPr>
          <w:p w14:paraId="536212DF" w14:textId="77777777" w:rsidR="0040451E" w:rsidRPr="00033949" w:rsidRDefault="0040451E" w:rsidP="00C65CF1">
            <w:pPr>
              <w:pStyle w:val="TAC"/>
            </w:pPr>
          </w:p>
        </w:tc>
        <w:tc>
          <w:tcPr>
            <w:tcW w:w="567" w:type="dxa"/>
          </w:tcPr>
          <w:p w14:paraId="747AE9AC" w14:textId="77777777" w:rsidR="0040451E" w:rsidRPr="00033949" w:rsidRDefault="0040451E" w:rsidP="00C65CF1">
            <w:pPr>
              <w:pStyle w:val="TAC"/>
            </w:pPr>
          </w:p>
        </w:tc>
        <w:tc>
          <w:tcPr>
            <w:tcW w:w="708" w:type="dxa"/>
          </w:tcPr>
          <w:p w14:paraId="2A636492" w14:textId="77777777" w:rsidR="0040451E" w:rsidRPr="00033949" w:rsidRDefault="0040451E" w:rsidP="00C65CF1">
            <w:pPr>
              <w:pStyle w:val="TAC"/>
            </w:pPr>
          </w:p>
        </w:tc>
        <w:tc>
          <w:tcPr>
            <w:tcW w:w="851" w:type="dxa"/>
          </w:tcPr>
          <w:p w14:paraId="4215FCE5" w14:textId="77777777" w:rsidR="0040451E" w:rsidRPr="00033949" w:rsidRDefault="0040451E" w:rsidP="00C65CF1">
            <w:pPr>
              <w:pStyle w:val="TAC"/>
            </w:pPr>
            <w:r w:rsidRPr="00033949">
              <w:t>L5</w:t>
            </w:r>
          </w:p>
        </w:tc>
        <w:tc>
          <w:tcPr>
            <w:tcW w:w="850" w:type="dxa"/>
          </w:tcPr>
          <w:p w14:paraId="6093BE72" w14:textId="77777777" w:rsidR="0040451E" w:rsidRPr="00033949" w:rsidRDefault="0040451E" w:rsidP="00C65CF1">
            <w:pPr>
              <w:pStyle w:val="TAC"/>
            </w:pPr>
            <w:r w:rsidRPr="00033949">
              <w:t>+3.6 dB</w:t>
            </w:r>
          </w:p>
        </w:tc>
        <w:tc>
          <w:tcPr>
            <w:tcW w:w="851" w:type="dxa"/>
          </w:tcPr>
          <w:p w14:paraId="1EFE12C7" w14:textId="77777777" w:rsidR="0040451E" w:rsidRPr="00033949" w:rsidRDefault="0040451E" w:rsidP="00C65CF1">
            <w:pPr>
              <w:pStyle w:val="TAC"/>
            </w:pPr>
            <w:r w:rsidRPr="00033949">
              <w:t>L5</w:t>
            </w:r>
          </w:p>
        </w:tc>
        <w:tc>
          <w:tcPr>
            <w:tcW w:w="850" w:type="dxa"/>
          </w:tcPr>
          <w:p w14:paraId="14231D55" w14:textId="77777777" w:rsidR="0040451E" w:rsidRPr="00033949" w:rsidRDefault="0040451E" w:rsidP="00C65CF1">
            <w:pPr>
              <w:pStyle w:val="TAC"/>
            </w:pPr>
            <w:r w:rsidRPr="00033949">
              <w:t>+3.6 dB</w:t>
            </w:r>
          </w:p>
        </w:tc>
        <w:tc>
          <w:tcPr>
            <w:tcW w:w="426" w:type="dxa"/>
          </w:tcPr>
          <w:p w14:paraId="222912D5" w14:textId="77777777" w:rsidR="0040451E" w:rsidRPr="00033949" w:rsidRDefault="0040451E" w:rsidP="00C65CF1">
            <w:pPr>
              <w:pStyle w:val="TAC"/>
            </w:pPr>
          </w:p>
        </w:tc>
        <w:tc>
          <w:tcPr>
            <w:tcW w:w="708" w:type="dxa"/>
          </w:tcPr>
          <w:p w14:paraId="1CC43DC3" w14:textId="77777777" w:rsidR="0040451E" w:rsidRPr="00033949" w:rsidRDefault="0040451E" w:rsidP="00C65CF1">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213" w:name="_Toc5282123"/>
      <w:bookmarkStart w:id="214" w:name="_Toc29812321"/>
      <w:bookmarkStart w:id="215" w:name="_Toc29812430"/>
      <w:bookmarkStart w:id="216" w:name="_Toc37140301"/>
      <w:bookmarkStart w:id="217" w:name="_Toc37140588"/>
      <w:bookmarkStart w:id="218" w:name="_Toc37140706"/>
      <w:bookmarkStart w:id="219" w:name="_Toc37268656"/>
      <w:bookmarkStart w:id="220" w:name="_Toc45880061"/>
      <w:bookmarkStart w:id="221" w:name="_Toc74642950"/>
      <w:bookmarkStart w:id="222" w:name="_Toc76542238"/>
      <w:bookmarkStart w:id="223" w:name="_Toc82451273"/>
      <w:r w:rsidRPr="00033949">
        <w:lastRenderedPageBreak/>
        <w:t>5</w:t>
      </w:r>
      <w:r w:rsidRPr="00033949">
        <w:tab/>
        <w:t>A-GNSS minimum performance requirements (UE supports A-GPS L1 C/A only)</w:t>
      </w:r>
      <w:bookmarkEnd w:id="213"/>
      <w:bookmarkEnd w:id="214"/>
      <w:bookmarkEnd w:id="215"/>
      <w:bookmarkEnd w:id="216"/>
      <w:bookmarkEnd w:id="217"/>
      <w:bookmarkEnd w:id="218"/>
      <w:bookmarkEnd w:id="219"/>
      <w:bookmarkEnd w:id="220"/>
      <w:bookmarkEnd w:id="221"/>
      <w:bookmarkEnd w:id="222"/>
      <w:bookmarkEnd w:id="223"/>
    </w:p>
    <w:p w14:paraId="0670417D" w14:textId="77777777" w:rsidR="00D07530" w:rsidRPr="00033949" w:rsidRDefault="00D07530" w:rsidP="00D07530">
      <w:pPr>
        <w:pStyle w:val="Heading2"/>
      </w:pPr>
      <w:bookmarkStart w:id="224" w:name="_Toc5282124"/>
      <w:bookmarkStart w:id="225" w:name="_Toc29812322"/>
      <w:bookmarkStart w:id="226" w:name="_Toc29812431"/>
      <w:bookmarkStart w:id="227" w:name="_Toc37140302"/>
      <w:bookmarkStart w:id="228" w:name="_Toc37140589"/>
      <w:bookmarkStart w:id="229" w:name="_Toc37140707"/>
      <w:bookmarkStart w:id="230" w:name="_Toc37268657"/>
      <w:bookmarkStart w:id="231" w:name="_Toc45880062"/>
      <w:bookmarkStart w:id="232" w:name="_Toc74642951"/>
      <w:bookmarkStart w:id="233" w:name="_Toc76542239"/>
      <w:bookmarkStart w:id="234" w:name="_Toc82451274"/>
      <w:r w:rsidRPr="00033949">
        <w:t>5.0</w:t>
      </w:r>
      <w:r w:rsidRPr="00033949">
        <w:tab/>
        <w:t>Introduction</w:t>
      </w:r>
      <w:bookmarkEnd w:id="224"/>
      <w:bookmarkEnd w:id="225"/>
      <w:bookmarkEnd w:id="226"/>
      <w:bookmarkEnd w:id="227"/>
      <w:bookmarkEnd w:id="228"/>
      <w:bookmarkEnd w:id="229"/>
      <w:bookmarkEnd w:id="230"/>
      <w:bookmarkEnd w:id="231"/>
      <w:bookmarkEnd w:id="232"/>
      <w:bookmarkEnd w:id="233"/>
      <w:bookmarkEnd w:id="23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235" w:name="_Toc5282125"/>
      <w:bookmarkStart w:id="236" w:name="_Toc29812323"/>
      <w:bookmarkStart w:id="237" w:name="_Toc29812432"/>
      <w:bookmarkStart w:id="238" w:name="_Toc37140303"/>
      <w:bookmarkStart w:id="239" w:name="_Toc37140590"/>
      <w:bookmarkStart w:id="240" w:name="_Toc37140708"/>
      <w:bookmarkStart w:id="241" w:name="_Toc37268658"/>
      <w:bookmarkStart w:id="242" w:name="_Toc45880063"/>
      <w:bookmarkStart w:id="243" w:name="_Toc74642952"/>
      <w:bookmarkStart w:id="244" w:name="_Toc76542240"/>
      <w:bookmarkStart w:id="245" w:name="_Toc82451275"/>
      <w:r w:rsidRPr="00033949">
        <w:t>5.1</w:t>
      </w:r>
      <w:r w:rsidRPr="00033949">
        <w:tab/>
        <w:t>Sensitivity</w:t>
      </w:r>
      <w:bookmarkEnd w:id="235"/>
      <w:bookmarkEnd w:id="236"/>
      <w:bookmarkEnd w:id="237"/>
      <w:bookmarkEnd w:id="238"/>
      <w:bookmarkEnd w:id="239"/>
      <w:bookmarkEnd w:id="240"/>
      <w:bookmarkEnd w:id="241"/>
      <w:bookmarkEnd w:id="242"/>
      <w:bookmarkEnd w:id="243"/>
      <w:bookmarkEnd w:id="244"/>
      <w:bookmarkEnd w:id="245"/>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246" w:name="_Toc5282126"/>
      <w:bookmarkStart w:id="247" w:name="_Toc29812324"/>
      <w:bookmarkStart w:id="248" w:name="_Toc29812433"/>
      <w:bookmarkStart w:id="249" w:name="_Toc37140304"/>
      <w:bookmarkStart w:id="250" w:name="_Toc37140591"/>
      <w:bookmarkStart w:id="251" w:name="_Toc37140709"/>
      <w:bookmarkStart w:id="252" w:name="_Toc37268659"/>
      <w:bookmarkStart w:id="253" w:name="_Toc45880064"/>
      <w:bookmarkStart w:id="254" w:name="_Toc74642953"/>
      <w:bookmarkStart w:id="255" w:name="_Toc76542241"/>
      <w:bookmarkStart w:id="256" w:name="_Toc82451276"/>
      <w:r w:rsidRPr="00033949">
        <w:t>5.1.1</w:t>
      </w:r>
      <w:r w:rsidRPr="00033949">
        <w:tab/>
        <w:t>Coarse time assistance</w:t>
      </w:r>
      <w:bookmarkEnd w:id="246"/>
      <w:bookmarkEnd w:id="247"/>
      <w:bookmarkEnd w:id="248"/>
      <w:bookmarkEnd w:id="249"/>
      <w:bookmarkEnd w:id="250"/>
      <w:bookmarkEnd w:id="251"/>
      <w:bookmarkEnd w:id="252"/>
      <w:bookmarkEnd w:id="253"/>
      <w:bookmarkEnd w:id="254"/>
      <w:bookmarkEnd w:id="255"/>
      <w:bookmarkEnd w:id="256"/>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257" w:name="_Toc5282127"/>
      <w:bookmarkStart w:id="258" w:name="_Toc29812325"/>
      <w:bookmarkStart w:id="259" w:name="_Toc29812434"/>
      <w:bookmarkStart w:id="260" w:name="_Toc37140305"/>
      <w:bookmarkStart w:id="261" w:name="_Toc37140592"/>
      <w:bookmarkStart w:id="262" w:name="_Toc37140710"/>
      <w:bookmarkStart w:id="263" w:name="_Toc37268660"/>
      <w:bookmarkStart w:id="264" w:name="_Toc45880065"/>
      <w:bookmarkStart w:id="265" w:name="_Toc74642954"/>
      <w:bookmarkStart w:id="266" w:name="_Toc76542242"/>
      <w:bookmarkStart w:id="267" w:name="_Toc82451277"/>
      <w:r w:rsidRPr="00033949">
        <w:t>5.1.1.1</w:t>
      </w:r>
      <w:r w:rsidRPr="00033949">
        <w:tab/>
        <w:t>Minimum requirements (Coarse time assistance)</w:t>
      </w:r>
      <w:bookmarkEnd w:id="257"/>
      <w:bookmarkEnd w:id="258"/>
      <w:bookmarkEnd w:id="259"/>
      <w:bookmarkEnd w:id="260"/>
      <w:bookmarkEnd w:id="261"/>
      <w:bookmarkEnd w:id="262"/>
      <w:bookmarkEnd w:id="263"/>
      <w:bookmarkEnd w:id="264"/>
      <w:bookmarkEnd w:id="265"/>
      <w:bookmarkEnd w:id="266"/>
      <w:bookmarkEnd w:id="267"/>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268" w:name="_Toc5282128"/>
      <w:bookmarkStart w:id="269" w:name="_Toc29812326"/>
      <w:bookmarkStart w:id="270" w:name="_Toc29812435"/>
      <w:bookmarkStart w:id="271" w:name="_Toc37140306"/>
      <w:bookmarkStart w:id="272" w:name="_Toc37140593"/>
      <w:bookmarkStart w:id="273" w:name="_Toc37140711"/>
      <w:bookmarkStart w:id="274" w:name="_Toc37268661"/>
      <w:bookmarkStart w:id="275" w:name="_Toc45880066"/>
      <w:bookmarkStart w:id="276" w:name="_Toc74642955"/>
      <w:bookmarkStart w:id="277" w:name="_Toc76542243"/>
      <w:bookmarkStart w:id="278" w:name="_Toc82451278"/>
      <w:r w:rsidRPr="00033949">
        <w:t>5.1.2</w:t>
      </w:r>
      <w:r w:rsidRPr="00033949">
        <w:tab/>
        <w:t>Fine time assistance</w:t>
      </w:r>
      <w:bookmarkEnd w:id="268"/>
      <w:bookmarkEnd w:id="269"/>
      <w:bookmarkEnd w:id="270"/>
      <w:bookmarkEnd w:id="271"/>
      <w:bookmarkEnd w:id="272"/>
      <w:bookmarkEnd w:id="273"/>
      <w:bookmarkEnd w:id="274"/>
      <w:bookmarkEnd w:id="275"/>
      <w:bookmarkEnd w:id="276"/>
      <w:bookmarkEnd w:id="277"/>
      <w:bookmarkEnd w:id="278"/>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279" w:name="_Toc5282129"/>
      <w:bookmarkStart w:id="280" w:name="_Toc29812327"/>
      <w:bookmarkStart w:id="281" w:name="_Toc29812436"/>
      <w:bookmarkStart w:id="282" w:name="_Toc37140307"/>
      <w:bookmarkStart w:id="283" w:name="_Toc37140594"/>
      <w:bookmarkStart w:id="284" w:name="_Toc37140712"/>
      <w:bookmarkStart w:id="285" w:name="_Toc37268662"/>
      <w:bookmarkStart w:id="286" w:name="_Toc45880067"/>
      <w:bookmarkStart w:id="287" w:name="_Toc74642956"/>
      <w:bookmarkStart w:id="288" w:name="_Toc76542244"/>
      <w:bookmarkStart w:id="289" w:name="_Toc82451279"/>
      <w:r w:rsidRPr="00033949">
        <w:t>5.1.2.1</w:t>
      </w:r>
      <w:r w:rsidRPr="00033949">
        <w:tab/>
        <w:t>Minimum requirements (Fine time assistance)</w:t>
      </w:r>
      <w:bookmarkEnd w:id="279"/>
      <w:bookmarkEnd w:id="280"/>
      <w:bookmarkEnd w:id="281"/>
      <w:bookmarkEnd w:id="282"/>
      <w:bookmarkEnd w:id="283"/>
      <w:bookmarkEnd w:id="284"/>
      <w:bookmarkEnd w:id="285"/>
      <w:bookmarkEnd w:id="286"/>
      <w:bookmarkEnd w:id="287"/>
      <w:bookmarkEnd w:id="288"/>
      <w:bookmarkEnd w:id="289"/>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290" w:name="_Toc5282130"/>
      <w:bookmarkStart w:id="291" w:name="_Toc29812328"/>
      <w:bookmarkStart w:id="292" w:name="_Toc29812437"/>
      <w:bookmarkStart w:id="293" w:name="_Toc37140308"/>
      <w:bookmarkStart w:id="294" w:name="_Toc37140595"/>
      <w:bookmarkStart w:id="295" w:name="_Toc37140713"/>
      <w:bookmarkStart w:id="296" w:name="_Toc37268663"/>
      <w:bookmarkStart w:id="297" w:name="_Toc45880068"/>
      <w:bookmarkStart w:id="298" w:name="_Toc74642957"/>
      <w:bookmarkStart w:id="299" w:name="_Toc76542245"/>
      <w:bookmarkStart w:id="300" w:name="_Toc82451280"/>
      <w:r w:rsidRPr="00033949">
        <w:t>5.2</w:t>
      </w:r>
      <w:r w:rsidRPr="00033949">
        <w:tab/>
        <w:t>Nominal accuracy</w:t>
      </w:r>
      <w:bookmarkEnd w:id="290"/>
      <w:bookmarkEnd w:id="291"/>
      <w:bookmarkEnd w:id="292"/>
      <w:bookmarkEnd w:id="293"/>
      <w:bookmarkEnd w:id="294"/>
      <w:bookmarkEnd w:id="295"/>
      <w:bookmarkEnd w:id="296"/>
      <w:bookmarkEnd w:id="297"/>
      <w:bookmarkEnd w:id="298"/>
      <w:bookmarkEnd w:id="299"/>
      <w:bookmarkEnd w:id="300"/>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301" w:name="_Toc5282131"/>
      <w:bookmarkStart w:id="302" w:name="_Toc29812329"/>
      <w:bookmarkStart w:id="303" w:name="_Toc29812438"/>
      <w:bookmarkStart w:id="304" w:name="_Toc37140309"/>
      <w:bookmarkStart w:id="305" w:name="_Toc37140596"/>
      <w:bookmarkStart w:id="306" w:name="_Toc37140714"/>
      <w:bookmarkStart w:id="307" w:name="_Toc37268664"/>
      <w:bookmarkStart w:id="308" w:name="_Toc45880069"/>
      <w:bookmarkStart w:id="309" w:name="_Toc74642958"/>
      <w:bookmarkStart w:id="310" w:name="_Toc76542246"/>
      <w:bookmarkStart w:id="311" w:name="_Toc82451281"/>
      <w:r w:rsidRPr="00033949">
        <w:t>5.2.1</w:t>
      </w:r>
      <w:r w:rsidRPr="00033949">
        <w:tab/>
        <w:t>Minimum requirements (nominal accuracy)</w:t>
      </w:r>
      <w:bookmarkEnd w:id="301"/>
      <w:bookmarkEnd w:id="302"/>
      <w:bookmarkEnd w:id="303"/>
      <w:bookmarkEnd w:id="304"/>
      <w:bookmarkEnd w:id="305"/>
      <w:bookmarkEnd w:id="306"/>
      <w:bookmarkEnd w:id="307"/>
      <w:bookmarkEnd w:id="308"/>
      <w:bookmarkEnd w:id="309"/>
      <w:bookmarkEnd w:id="310"/>
      <w:bookmarkEnd w:id="311"/>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312" w:name="_Toc5282132"/>
      <w:bookmarkStart w:id="313" w:name="_Toc29812330"/>
      <w:bookmarkStart w:id="314" w:name="_Toc29812439"/>
      <w:bookmarkStart w:id="315" w:name="_Toc37140310"/>
      <w:bookmarkStart w:id="316" w:name="_Toc37140597"/>
      <w:bookmarkStart w:id="317" w:name="_Toc37140715"/>
      <w:bookmarkStart w:id="318" w:name="_Toc37268665"/>
      <w:bookmarkStart w:id="319" w:name="_Toc45880070"/>
      <w:bookmarkStart w:id="320" w:name="_Toc74642959"/>
      <w:bookmarkStart w:id="321" w:name="_Toc76542247"/>
      <w:bookmarkStart w:id="322" w:name="_Toc82451282"/>
      <w:r w:rsidRPr="00033949">
        <w:t>5.3</w:t>
      </w:r>
      <w:r w:rsidRPr="00033949">
        <w:tab/>
        <w:t>Dynamic range</w:t>
      </w:r>
      <w:bookmarkEnd w:id="312"/>
      <w:bookmarkEnd w:id="313"/>
      <w:bookmarkEnd w:id="314"/>
      <w:bookmarkEnd w:id="315"/>
      <w:bookmarkEnd w:id="316"/>
      <w:bookmarkEnd w:id="317"/>
      <w:bookmarkEnd w:id="318"/>
      <w:bookmarkEnd w:id="319"/>
      <w:bookmarkEnd w:id="320"/>
      <w:bookmarkEnd w:id="321"/>
      <w:bookmarkEnd w:id="322"/>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323" w:name="_Toc5282133"/>
      <w:bookmarkStart w:id="324" w:name="_Toc29812331"/>
      <w:bookmarkStart w:id="325" w:name="_Toc29812440"/>
      <w:bookmarkStart w:id="326" w:name="_Toc37140311"/>
      <w:bookmarkStart w:id="327" w:name="_Toc37140598"/>
      <w:bookmarkStart w:id="328" w:name="_Toc37140716"/>
      <w:bookmarkStart w:id="329" w:name="_Toc37268666"/>
      <w:bookmarkStart w:id="330" w:name="_Toc45880071"/>
      <w:bookmarkStart w:id="331" w:name="_Toc74642960"/>
      <w:bookmarkStart w:id="332" w:name="_Toc76542248"/>
      <w:bookmarkStart w:id="333" w:name="_Toc82451283"/>
      <w:r w:rsidRPr="00033949">
        <w:t>5.3.1</w:t>
      </w:r>
      <w:r w:rsidRPr="00033949">
        <w:tab/>
        <w:t>Minimum requirements (dynamic range)</w:t>
      </w:r>
      <w:bookmarkEnd w:id="323"/>
      <w:bookmarkEnd w:id="324"/>
      <w:bookmarkEnd w:id="325"/>
      <w:bookmarkEnd w:id="326"/>
      <w:bookmarkEnd w:id="327"/>
      <w:bookmarkEnd w:id="328"/>
      <w:bookmarkEnd w:id="329"/>
      <w:bookmarkEnd w:id="330"/>
      <w:bookmarkEnd w:id="331"/>
      <w:bookmarkEnd w:id="332"/>
      <w:bookmarkEnd w:id="333"/>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334" w:name="_Toc5282134"/>
      <w:bookmarkStart w:id="335" w:name="_Toc29812332"/>
      <w:bookmarkStart w:id="336" w:name="_Toc29812441"/>
      <w:bookmarkStart w:id="337" w:name="_Toc37140312"/>
      <w:bookmarkStart w:id="338" w:name="_Toc37140599"/>
      <w:bookmarkStart w:id="339" w:name="_Toc37140717"/>
      <w:bookmarkStart w:id="340" w:name="_Toc37268667"/>
      <w:bookmarkStart w:id="341" w:name="_Toc45880072"/>
      <w:bookmarkStart w:id="342" w:name="_Toc74642961"/>
      <w:bookmarkStart w:id="343" w:name="_Toc76542249"/>
      <w:bookmarkStart w:id="344" w:name="_Toc82451284"/>
      <w:r w:rsidRPr="00033949">
        <w:t>5.4</w:t>
      </w:r>
      <w:r w:rsidRPr="00033949">
        <w:tab/>
        <w:t>Multi-path scenario</w:t>
      </w:r>
      <w:bookmarkEnd w:id="334"/>
      <w:bookmarkEnd w:id="335"/>
      <w:bookmarkEnd w:id="336"/>
      <w:bookmarkEnd w:id="337"/>
      <w:bookmarkEnd w:id="338"/>
      <w:bookmarkEnd w:id="339"/>
      <w:bookmarkEnd w:id="340"/>
      <w:bookmarkEnd w:id="341"/>
      <w:bookmarkEnd w:id="342"/>
      <w:bookmarkEnd w:id="343"/>
      <w:bookmarkEnd w:id="34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345" w:name="_Toc5282135"/>
      <w:bookmarkStart w:id="346" w:name="_Toc29812333"/>
      <w:bookmarkStart w:id="347" w:name="_Toc29812442"/>
      <w:bookmarkStart w:id="348" w:name="_Toc37140313"/>
      <w:bookmarkStart w:id="349" w:name="_Toc37140600"/>
      <w:bookmarkStart w:id="350" w:name="_Toc37140718"/>
      <w:bookmarkStart w:id="351" w:name="_Toc37268668"/>
      <w:bookmarkStart w:id="352" w:name="_Toc45880073"/>
      <w:bookmarkStart w:id="353" w:name="_Toc74642962"/>
      <w:bookmarkStart w:id="354" w:name="_Toc76542250"/>
      <w:bookmarkStart w:id="355" w:name="_Toc82451285"/>
      <w:r w:rsidRPr="00033949">
        <w:t>5.4.1</w:t>
      </w:r>
      <w:r w:rsidRPr="00033949">
        <w:tab/>
        <w:t>Minimum requirements (multi-path scenario)</w:t>
      </w:r>
      <w:bookmarkEnd w:id="345"/>
      <w:bookmarkEnd w:id="346"/>
      <w:bookmarkEnd w:id="347"/>
      <w:bookmarkEnd w:id="348"/>
      <w:bookmarkEnd w:id="349"/>
      <w:bookmarkEnd w:id="350"/>
      <w:bookmarkEnd w:id="351"/>
      <w:bookmarkEnd w:id="352"/>
      <w:bookmarkEnd w:id="353"/>
      <w:bookmarkEnd w:id="354"/>
      <w:bookmarkEnd w:id="355"/>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356" w:name="_Toc5282136"/>
      <w:bookmarkStart w:id="357" w:name="_Toc29812334"/>
      <w:bookmarkStart w:id="358" w:name="_Toc29812443"/>
      <w:bookmarkStart w:id="359" w:name="_Toc37140314"/>
      <w:bookmarkStart w:id="360" w:name="_Toc37140601"/>
      <w:bookmarkStart w:id="361" w:name="_Toc37140719"/>
      <w:bookmarkStart w:id="362" w:name="_Toc37268669"/>
      <w:bookmarkStart w:id="363" w:name="_Toc45880074"/>
      <w:bookmarkStart w:id="364" w:name="_Toc74642963"/>
      <w:bookmarkStart w:id="365" w:name="_Toc76542251"/>
      <w:bookmarkStart w:id="366" w:name="_Toc82451286"/>
      <w:r w:rsidRPr="00033949">
        <w:lastRenderedPageBreak/>
        <w:t>5.5</w:t>
      </w:r>
      <w:r w:rsidRPr="00033949">
        <w:tab/>
        <w:t>Moving scenario and periodic update</w:t>
      </w:r>
      <w:bookmarkEnd w:id="356"/>
      <w:bookmarkEnd w:id="357"/>
      <w:bookmarkEnd w:id="358"/>
      <w:bookmarkEnd w:id="359"/>
      <w:bookmarkEnd w:id="360"/>
      <w:bookmarkEnd w:id="361"/>
      <w:bookmarkEnd w:id="362"/>
      <w:bookmarkEnd w:id="363"/>
      <w:bookmarkEnd w:id="364"/>
      <w:bookmarkEnd w:id="365"/>
      <w:bookmarkEnd w:id="366"/>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367" w:name="_Toc5282137"/>
      <w:bookmarkStart w:id="368" w:name="_Toc29812335"/>
      <w:bookmarkStart w:id="369" w:name="_Toc29812444"/>
      <w:bookmarkStart w:id="370" w:name="_Toc37140315"/>
      <w:bookmarkStart w:id="371" w:name="_Toc37140602"/>
      <w:bookmarkStart w:id="372" w:name="_Toc37140720"/>
      <w:bookmarkStart w:id="373" w:name="_Toc37268670"/>
      <w:bookmarkStart w:id="374" w:name="_Toc45880075"/>
      <w:bookmarkStart w:id="375" w:name="_Toc74642964"/>
      <w:bookmarkStart w:id="376" w:name="_Toc76542252"/>
      <w:bookmarkStart w:id="377" w:name="_Toc82451287"/>
      <w:r w:rsidRPr="00033949">
        <w:t>5.5.1</w:t>
      </w:r>
      <w:r w:rsidRPr="00033949">
        <w:tab/>
        <w:t>Minimum requirements (moving scenario and periodic update)</w:t>
      </w:r>
      <w:bookmarkEnd w:id="367"/>
      <w:bookmarkEnd w:id="368"/>
      <w:bookmarkEnd w:id="369"/>
      <w:bookmarkEnd w:id="370"/>
      <w:bookmarkEnd w:id="371"/>
      <w:bookmarkEnd w:id="372"/>
      <w:bookmarkEnd w:id="373"/>
      <w:bookmarkEnd w:id="374"/>
      <w:bookmarkEnd w:id="375"/>
      <w:bookmarkEnd w:id="376"/>
      <w:bookmarkEnd w:id="377"/>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378" w:name="_Toc5282138"/>
      <w:bookmarkStart w:id="379" w:name="_Toc29812336"/>
      <w:bookmarkStart w:id="380" w:name="_Toc29812445"/>
      <w:bookmarkStart w:id="381" w:name="_Toc37140316"/>
      <w:bookmarkStart w:id="382" w:name="_Toc37140603"/>
      <w:bookmarkStart w:id="383" w:name="_Toc37140721"/>
      <w:bookmarkStart w:id="384" w:name="_Toc37268671"/>
      <w:bookmarkStart w:id="385" w:name="_Toc45880076"/>
      <w:bookmarkStart w:id="386" w:name="_Toc74642965"/>
      <w:bookmarkStart w:id="387" w:name="_Toc76542253"/>
      <w:bookmarkStart w:id="388" w:name="_Toc82451288"/>
      <w:r w:rsidRPr="00033949">
        <w:t>6</w:t>
      </w:r>
      <w:r w:rsidRPr="00033949">
        <w:tab/>
        <w:t>A-GNSS minimum performance requirements (UE supports other or additional GNSSs)</w:t>
      </w:r>
      <w:bookmarkEnd w:id="378"/>
      <w:bookmarkEnd w:id="379"/>
      <w:bookmarkEnd w:id="380"/>
      <w:bookmarkEnd w:id="381"/>
      <w:bookmarkEnd w:id="382"/>
      <w:bookmarkEnd w:id="383"/>
      <w:bookmarkEnd w:id="384"/>
      <w:bookmarkEnd w:id="385"/>
      <w:bookmarkEnd w:id="386"/>
      <w:bookmarkEnd w:id="387"/>
      <w:bookmarkEnd w:id="388"/>
    </w:p>
    <w:p w14:paraId="1050FA7A" w14:textId="77777777" w:rsidR="00D07530" w:rsidRPr="00033949" w:rsidRDefault="00D07530" w:rsidP="00D07530">
      <w:pPr>
        <w:pStyle w:val="Heading2"/>
      </w:pPr>
      <w:bookmarkStart w:id="389" w:name="_Toc5282139"/>
      <w:bookmarkStart w:id="390" w:name="_Toc29812337"/>
      <w:bookmarkStart w:id="391" w:name="_Toc29812446"/>
      <w:bookmarkStart w:id="392" w:name="_Toc37140317"/>
      <w:bookmarkStart w:id="393" w:name="_Toc37140604"/>
      <w:bookmarkStart w:id="394" w:name="_Toc37140722"/>
      <w:bookmarkStart w:id="395" w:name="_Toc37268672"/>
      <w:bookmarkStart w:id="396" w:name="_Toc45880077"/>
      <w:bookmarkStart w:id="397" w:name="_Toc74642966"/>
      <w:bookmarkStart w:id="398" w:name="_Toc76542254"/>
      <w:bookmarkStart w:id="399" w:name="_Toc82451289"/>
      <w:r w:rsidRPr="00033949">
        <w:t>6.0</w:t>
      </w:r>
      <w:r w:rsidRPr="00033949">
        <w:tab/>
        <w:t>Introduction</w:t>
      </w:r>
      <w:bookmarkEnd w:id="389"/>
      <w:bookmarkEnd w:id="390"/>
      <w:bookmarkEnd w:id="391"/>
      <w:bookmarkEnd w:id="392"/>
      <w:bookmarkEnd w:id="393"/>
      <w:bookmarkEnd w:id="394"/>
      <w:bookmarkEnd w:id="395"/>
      <w:bookmarkEnd w:id="396"/>
      <w:bookmarkEnd w:id="397"/>
      <w:bookmarkEnd w:id="398"/>
      <w:bookmarkEnd w:id="399"/>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400" w:name="_Toc5282140"/>
      <w:bookmarkStart w:id="401" w:name="_Toc29812338"/>
      <w:bookmarkStart w:id="402" w:name="_Toc29812447"/>
      <w:bookmarkStart w:id="403" w:name="_Toc37140318"/>
      <w:bookmarkStart w:id="404" w:name="_Toc37140605"/>
      <w:bookmarkStart w:id="405" w:name="_Toc37140723"/>
      <w:bookmarkStart w:id="406" w:name="_Toc37268673"/>
      <w:bookmarkStart w:id="407" w:name="_Toc45880078"/>
      <w:bookmarkStart w:id="408" w:name="_Toc74642967"/>
      <w:bookmarkStart w:id="409" w:name="_Toc76542255"/>
      <w:bookmarkStart w:id="410" w:name="_Toc82451290"/>
      <w:r w:rsidRPr="00033949">
        <w:t>6.1</w:t>
      </w:r>
      <w:r w:rsidRPr="00033949">
        <w:tab/>
        <w:t>Sensitivity</w:t>
      </w:r>
      <w:bookmarkEnd w:id="400"/>
      <w:bookmarkEnd w:id="401"/>
      <w:bookmarkEnd w:id="402"/>
      <w:bookmarkEnd w:id="403"/>
      <w:bookmarkEnd w:id="404"/>
      <w:bookmarkEnd w:id="405"/>
      <w:bookmarkEnd w:id="406"/>
      <w:bookmarkEnd w:id="407"/>
      <w:bookmarkEnd w:id="408"/>
      <w:bookmarkEnd w:id="409"/>
      <w:bookmarkEnd w:id="410"/>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411" w:name="_Toc5282141"/>
      <w:bookmarkStart w:id="412" w:name="_Toc29812339"/>
      <w:bookmarkStart w:id="413" w:name="_Toc29812448"/>
      <w:bookmarkStart w:id="414" w:name="_Toc37140319"/>
      <w:bookmarkStart w:id="415" w:name="_Toc37140606"/>
      <w:bookmarkStart w:id="416" w:name="_Toc37140724"/>
      <w:bookmarkStart w:id="417" w:name="_Toc37268674"/>
      <w:bookmarkStart w:id="418" w:name="_Toc45880079"/>
      <w:bookmarkStart w:id="419" w:name="_Toc74642968"/>
      <w:bookmarkStart w:id="420" w:name="_Toc76542256"/>
      <w:bookmarkStart w:id="421" w:name="_Toc82451291"/>
      <w:r w:rsidRPr="00033949">
        <w:t>6.1.1</w:t>
      </w:r>
      <w:r w:rsidRPr="00033949">
        <w:tab/>
        <w:t>Coarse time assistance</w:t>
      </w:r>
      <w:bookmarkEnd w:id="411"/>
      <w:bookmarkEnd w:id="412"/>
      <w:bookmarkEnd w:id="413"/>
      <w:bookmarkEnd w:id="414"/>
      <w:bookmarkEnd w:id="415"/>
      <w:bookmarkEnd w:id="416"/>
      <w:bookmarkEnd w:id="417"/>
      <w:bookmarkEnd w:id="418"/>
      <w:bookmarkEnd w:id="419"/>
      <w:bookmarkEnd w:id="420"/>
      <w:bookmarkEnd w:id="421"/>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422"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423" w:name="_Toc5282142"/>
      <w:bookmarkStart w:id="424" w:name="_Toc29812340"/>
      <w:bookmarkStart w:id="425" w:name="_Toc29812449"/>
      <w:bookmarkStart w:id="426" w:name="_Toc37140320"/>
      <w:bookmarkStart w:id="427" w:name="_Toc37140607"/>
      <w:bookmarkStart w:id="428" w:name="_Toc37140725"/>
      <w:bookmarkStart w:id="429" w:name="_Toc37268675"/>
      <w:bookmarkStart w:id="430" w:name="_Toc45880080"/>
      <w:bookmarkStart w:id="431" w:name="_Toc74642969"/>
      <w:bookmarkStart w:id="432" w:name="_Toc76542257"/>
      <w:bookmarkStart w:id="433" w:name="_Toc82451292"/>
      <w:bookmarkEnd w:id="422"/>
      <w:r w:rsidRPr="00033949">
        <w:t>6.1.1.1</w:t>
      </w:r>
      <w:r w:rsidRPr="00033949">
        <w:tab/>
        <w:t>Minimum requirements (Coarse time assistance)</w:t>
      </w:r>
      <w:bookmarkEnd w:id="423"/>
      <w:bookmarkEnd w:id="424"/>
      <w:bookmarkEnd w:id="425"/>
      <w:bookmarkEnd w:id="426"/>
      <w:bookmarkEnd w:id="427"/>
      <w:bookmarkEnd w:id="428"/>
      <w:bookmarkEnd w:id="429"/>
      <w:bookmarkEnd w:id="430"/>
      <w:bookmarkEnd w:id="431"/>
      <w:bookmarkEnd w:id="432"/>
      <w:bookmarkEnd w:id="433"/>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434" w:name="_Toc5282143"/>
      <w:bookmarkStart w:id="435" w:name="_Toc29812341"/>
      <w:bookmarkStart w:id="436" w:name="_Toc29812450"/>
      <w:bookmarkStart w:id="437" w:name="_Toc37140321"/>
      <w:bookmarkStart w:id="438" w:name="_Toc37140608"/>
      <w:bookmarkStart w:id="439" w:name="_Toc37140726"/>
      <w:bookmarkStart w:id="440" w:name="_Toc37268676"/>
      <w:bookmarkStart w:id="441" w:name="_Toc45880081"/>
      <w:bookmarkStart w:id="442" w:name="_Toc74642970"/>
      <w:bookmarkStart w:id="443" w:name="_Toc76542258"/>
      <w:bookmarkStart w:id="444" w:name="_Toc82451293"/>
      <w:r w:rsidRPr="00033949">
        <w:t>6.1.2</w:t>
      </w:r>
      <w:r w:rsidRPr="00033949">
        <w:tab/>
        <w:t>Fine time assistance</w:t>
      </w:r>
      <w:bookmarkEnd w:id="434"/>
      <w:bookmarkEnd w:id="435"/>
      <w:bookmarkEnd w:id="436"/>
      <w:bookmarkEnd w:id="437"/>
      <w:bookmarkEnd w:id="438"/>
      <w:bookmarkEnd w:id="439"/>
      <w:bookmarkEnd w:id="440"/>
      <w:bookmarkEnd w:id="441"/>
      <w:bookmarkEnd w:id="442"/>
      <w:bookmarkEnd w:id="443"/>
      <w:bookmarkEnd w:id="444"/>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445" w:name="_Toc5282144"/>
      <w:bookmarkStart w:id="446" w:name="_Toc29812342"/>
      <w:bookmarkStart w:id="447" w:name="_Toc29812451"/>
      <w:bookmarkStart w:id="448" w:name="_Toc37140322"/>
      <w:bookmarkStart w:id="449" w:name="_Toc37140609"/>
      <w:bookmarkStart w:id="450" w:name="_Toc37140727"/>
      <w:bookmarkStart w:id="451" w:name="_Toc37268677"/>
      <w:bookmarkStart w:id="452" w:name="_Toc45880082"/>
      <w:bookmarkStart w:id="453" w:name="_Toc74642971"/>
      <w:bookmarkStart w:id="454" w:name="_Toc76542259"/>
      <w:bookmarkStart w:id="455" w:name="_Toc82451294"/>
      <w:r w:rsidRPr="00033949">
        <w:t>6.1.2.1</w:t>
      </w:r>
      <w:r w:rsidRPr="00033949">
        <w:tab/>
        <w:t>Minimum requirements (Fine time assistance)</w:t>
      </w:r>
      <w:bookmarkEnd w:id="445"/>
      <w:bookmarkEnd w:id="446"/>
      <w:bookmarkEnd w:id="447"/>
      <w:bookmarkEnd w:id="448"/>
      <w:bookmarkEnd w:id="449"/>
      <w:bookmarkEnd w:id="450"/>
      <w:bookmarkEnd w:id="451"/>
      <w:bookmarkEnd w:id="452"/>
      <w:bookmarkEnd w:id="453"/>
      <w:bookmarkEnd w:id="454"/>
      <w:bookmarkEnd w:id="455"/>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456" w:name="_Toc5282145"/>
      <w:bookmarkStart w:id="457" w:name="_Toc29812343"/>
      <w:bookmarkStart w:id="458" w:name="_Toc29812452"/>
      <w:bookmarkStart w:id="459" w:name="_Toc37140323"/>
      <w:bookmarkStart w:id="460" w:name="_Toc37140610"/>
      <w:bookmarkStart w:id="461" w:name="_Toc37140728"/>
      <w:bookmarkStart w:id="462" w:name="_Toc37268678"/>
      <w:bookmarkStart w:id="463" w:name="_Toc45880083"/>
      <w:bookmarkStart w:id="464" w:name="_Toc74642972"/>
      <w:bookmarkStart w:id="465" w:name="_Toc76542260"/>
      <w:bookmarkStart w:id="466" w:name="_Toc82451295"/>
      <w:r w:rsidRPr="00033949">
        <w:t>6.2</w:t>
      </w:r>
      <w:r w:rsidRPr="00033949">
        <w:tab/>
        <w:t>Nominal accuracy</w:t>
      </w:r>
      <w:bookmarkEnd w:id="456"/>
      <w:bookmarkEnd w:id="457"/>
      <w:bookmarkEnd w:id="458"/>
      <w:bookmarkEnd w:id="459"/>
      <w:bookmarkEnd w:id="460"/>
      <w:bookmarkEnd w:id="461"/>
      <w:bookmarkEnd w:id="462"/>
      <w:bookmarkEnd w:id="463"/>
      <w:bookmarkEnd w:id="464"/>
      <w:bookmarkEnd w:id="465"/>
      <w:bookmarkEnd w:id="466"/>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467" w:name="_Toc5282146"/>
      <w:bookmarkStart w:id="468" w:name="_Toc29812344"/>
      <w:bookmarkStart w:id="469" w:name="_Toc29812453"/>
      <w:bookmarkStart w:id="470" w:name="_Toc37140324"/>
      <w:bookmarkStart w:id="471" w:name="_Toc37140611"/>
      <w:bookmarkStart w:id="472" w:name="_Toc37140729"/>
      <w:bookmarkStart w:id="473" w:name="_Toc37268679"/>
      <w:bookmarkStart w:id="474" w:name="_Toc45880084"/>
      <w:bookmarkStart w:id="475" w:name="_Toc74642973"/>
      <w:bookmarkStart w:id="476" w:name="_Toc76542261"/>
      <w:bookmarkStart w:id="477" w:name="_Toc82451296"/>
      <w:r w:rsidRPr="00033949">
        <w:t>6.2.1</w:t>
      </w:r>
      <w:r w:rsidRPr="00033949">
        <w:tab/>
        <w:t>Minimum requirements (nominal accuracy)</w:t>
      </w:r>
      <w:bookmarkEnd w:id="467"/>
      <w:bookmarkEnd w:id="468"/>
      <w:bookmarkEnd w:id="469"/>
      <w:bookmarkEnd w:id="470"/>
      <w:bookmarkEnd w:id="471"/>
      <w:bookmarkEnd w:id="472"/>
      <w:bookmarkEnd w:id="473"/>
      <w:bookmarkEnd w:id="474"/>
      <w:bookmarkEnd w:id="475"/>
      <w:bookmarkEnd w:id="476"/>
      <w:bookmarkEnd w:id="477"/>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478" w:name="_Toc5282147"/>
      <w:bookmarkStart w:id="479" w:name="_Toc29812345"/>
      <w:bookmarkStart w:id="480" w:name="_Toc29812454"/>
      <w:bookmarkStart w:id="481" w:name="_Toc37140325"/>
      <w:bookmarkStart w:id="482" w:name="_Toc37140612"/>
      <w:bookmarkStart w:id="483" w:name="_Toc37140730"/>
      <w:bookmarkStart w:id="484" w:name="_Toc37268680"/>
      <w:bookmarkStart w:id="485" w:name="_Toc45880085"/>
      <w:bookmarkStart w:id="486" w:name="_Toc74642974"/>
      <w:bookmarkStart w:id="487" w:name="_Toc76542262"/>
      <w:bookmarkStart w:id="488" w:name="_Toc82451297"/>
      <w:r w:rsidRPr="00033949">
        <w:lastRenderedPageBreak/>
        <w:t>6.3</w:t>
      </w:r>
      <w:r w:rsidRPr="00033949">
        <w:tab/>
        <w:t>Dynamic range</w:t>
      </w:r>
      <w:bookmarkEnd w:id="478"/>
      <w:bookmarkEnd w:id="479"/>
      <w:bookmarkEnd w:id="480"/>
      <w:bookmarkEnd w:id="481"/>
      <w:bookmarkEnd w:id="482"/>
      <w:bookmarkEnd w:id="483"/>
      <w:bookmarkEnd w:id="484"/>
      <w:bookmarkEnd w:id="485"/>
      <w:bookmarkEnd w:id="486"/>
      <w:bookmarkEnd w:id="487"/>
      <w:bookmarkEnd w:id="488"/>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489" w:name="_Toc5282148"/>
      <w:bookmarkStart w:id="490" w:name="_Toc29812346"/>
      <w:bookmarkStart w:id="491" w:name="_Toc29812455"/>
      <w:bookmarkStart w:id="492" w:name="_Toc37140326"/>
      <w:bookmarkStart w:id="493" w:name="_Toc37140613"/>
      <w:bookmarkStart w:id="494" w:name="_Toc37140731"/>
      <w:bookmarkStart w:id="495" w:name="_Toc37268681"/>
      <w:bookmarkStart w:id="496" w:name="_Toc45880086"/>
      <w:bookmarkStart w:id="497" w:name="_Toc74642975"/>
      <w:bookmarkStart w:id="498" w:name="_Toc76542263"/>
      <w:bookmarkStart w:id="499" w:name="_Toc82451298"/>
      <w:r w:rsidRPr="00033949">
        <w:t>6.3.1</w:t>
      </w:r>
      <w:r w:rsidRPr="00033949">
        <w:tab/>
        <w:t>Minimum requirements (dynamic range)</w:t>
      </w:r>
      <w:bookmarkEnd w:id="489"/>
      <w:bookmarkEnd w:id="490"/>
      <w:bookmarkEnd w:id="491"/>
      <w:bookmarkEnd w:id="492"/>
      <w:bookmarkEnd w:id="493"/>
      <w:bookmarkEnd w:id="494"/>
      <w:bookmarkEnd w:id="495"/>
      <w:bookmarkEnd w:id="496"/>
      <w:bookmarkEnd w:id="497"/>
      <w:bookmarkEnd w:id="498"/>
      <w:bookmarkEnd w:id="499"/>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500" w:name="_Toc5282149"/>
      <w:bookmarkStart w:id="501" w:name="_Toc29812347"/>
      <w:bookmarkStart w:id="502" w:name="_Toc29812456"/>
      <w:bookmarkStart w:id="503" w:name="_Toc37140327"/>
      <w:bookmarkStart w:id="504" w:name="_Toc37140614"/>
      <w:bookmarkStart w:id="505" w:name="_Toc37140732"/>
      <w:bookmarkStart w:id="506" w:name="_Toc37268682"/>
      <w:bookmarkStart w:id="507" w:name="_Toc45880087"/>
      <w:bookmarkStart w:id="508" w:name="_Toc74642976"/>
      <w:bookmarkStart w:id="509" w:name="_Toc76542264"/>
      <w:bookmarkStart w:id="510" w:name="_Toc82451299"/>
      <w:r w:rsidRPr="00033949">
        <w:t>6.4</w:t>
      </w:r>
      <w:r w:rsidRPr="00033949">
        <w:tab/>
        <w:t>Multi-path scenario</w:t>
      </w:r>
      <w:bookmarkEnd w:id="500"/>
      <w:bookmarkEnd w:id="501"/>
      <w:bookmarkEnd w:id="502"/>
      <w:bookmarkEnd w:id="503"/>
      <w:bookmarkEnd w:id="504"/>
      <w:bookmarkEnd w:id="505"/>
      <w:bookmarkEnd w:id="506"/>
      <w:bookmarkEnd w:id="507"/>
      <w:bookmarkEnd w:id="508"/>
      <w:bookmarkEnd w:id="509"/>
      <w:bookmarkEnd w:id="510"/>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511" w:name="_Toc5282150"/>
      <w:bookmarkStart w:id="512" w:name="_Toc29812348"/>
      <w:bookmarkStart w:id="513" w:name="_Toc29812457"/>
      <w:bookmarkStart w:id="514" w:name="_Toc37140328"/>
      <w:bookmarkStart w:id="515" w:name="_Toc37140615"/>
      <w:bookmarkStart w:id="516" w:name="_Toc37140733"/>
      <w:bookmarkStart w:id="517" w:name="_Toc37268683"/>
      <w:bookmarkStart w:id="518" w:name="_Toc45880088"/>
      <w:bookmarkStart w:id="519" w:name="_Toc74642977"/>
      <w:bookmarkStart w:id="520" w:name="_Toc76542265"/>
      <w:bookmarkStart w:id="521" w:name="_Toc82451300"/>
      <w:r w:rsidRPr="00033949">
        <w:t>6.4.1</w:t>
      </w:r>
      <w:r w:rsidRPr="00033949">
        <w:tab/>
        <w:t>Minimum requirements (multi-path scenario)</w:t>
      </w:r>
      <w:bookmarkEnd w:id="511"/>
      <w:bookmarkEnd w:id="512"/>
      <w:bookmarkEnd w:id="513"/>
      <w:bookmarkEnd w:id="514"/>
      <w:bookmarkEnd w:id="515"/>
      <w:bookmarkEnd w:id="516"/>
      <w:bookmarkEnd w:id="517"/>
      <w:bookmarkEnd w:id="518"/>
      <w:bookmarkEnd w:id="519"/>
      <w:bookmarkEnd w:id="520"/>
      <w:bookmarkEnd w:id="521"/>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522" w:name="_Toc5282151"/>
      <w:bookmarkStart w:id="523" w:name="_Toc29812349"/>
      <w:bookmarkStart w:id="524" w:name="_Toc29812458"/>
      <w:bookmarkStart w:id="525" w:name="_Toc37140329"/>
      <w:bookmarkStart w:id="526" w:name="_Toc37140616"/>
      <w:bookmarkStart w:id="527" w:name="_Toc37140734"/>
      <w:bookmarkStart w:id="528" w:name="_Toc37268684"/>
      <w:bookmarkStart w:id="529" w:name="_Toc45880089"/>
      <w:bookmarkStart w:id="530" w:name="_Toc74642978"/>
      <w:bookmarkStart w:id="531" w:name="_Toc76542266"/>
      <w:bookmarkStart w:id="532" w:name="_Toc82451301"/>
      <w:r w:rsidRPr="00033949">
        <w:t>6.5</w:t>
      </w:r>
      <w:r w:rsidRPr="00033949">
        <w:tab/>
        <w:t>Moving scenario and periodic update</w:t>
      </w:r>
      <w:bookmarkEnd w:id="522"/>
      <w:bookmarkEnd w:id="523"/>
      <w:bookmarkEnd w:id="524"/>
      <w:bookmarkEnd w:id="525"/>
      <w:bookmarkEnd w:id="526"/>
      <w:bookmarkEnd w:id="527"/>
      <w:bookmarkEnd w:id="528"/>
      <w:bookmarkEnd w:id="529"/>
      <w:bookmarkEnd w:id="530"/>
      <w:bookmarkEnd w:id="531"/>
      <w:bookmarkEnd w:id="532"/>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533" w:name="_Toc5282152"/>
      <w:bookmarkStart w:id="534" w:name="_Toc29812350"/>
      <w:bookmarkStart w:id="535" w:name="_Toc29812459"/>
      <w:bookmarkStart w:id="536" w:name="_Toc37140330"/>
      <w:bookmarkStart w:id="537" w:name="_Toc37140617"/>
      <w:bookmarkStart w:id="538" w:name="_Toc37140735"/>
      <w:bookmarkStart w:id="539" w:name="_Toc37268685"/>
      <w:bookmarkStart w:id="540" w:name="_Toc45880090"/>
      <w:bookmarkStart w:id="541" w:name="_Toc74642979"/>
      <w:bookmarkStart w:id="542" w:name="_Toc76542267"/>
      <w:bookmarkStart w:id="543" w:name="_Toc82451302"/>
      <w:r w:rsidRPr="00033949">
        <w:lastRenderedPageBreak/>
        <w:t>6.5.1</w:t>
      </w:r>
      <w:r w:rsidRPr="00033949">
        <w:tab/>
        <w:t>Minimum requirements (moving scenario and periodic update)</w:t>
      </w:r>
      <w:bookmarkEnd w:id="533"/>
      <w:bookmarkEnd w:id="534"/>
      <w:bookmarkEnd w:id="535"/>
      <w:bookmarkEnd w:id="536"/>
      <w:bookmarkEnd w:id="537"/>
      <w:bookmarkEnd w:id="538"/>
      <w:bookmarkEnd w:id="539"/>
      <w:bookmarkEnd w:id="540"/>
      <w:bookmarkEnd w:id="541"/>
      <w:bookmarkEnd w:id="542"/>
      <w:bookmarkEnd w:id="543"/>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544" w:name="_Toc5282153"/>
      <w:bookmarkStart w:id="545" w:name="_Toc29812351"/>
      <w:bookmarkStart w:id="546" w:name="_Toc29812460"/>
      <w:bookmarkStart w:id="547" w:name="_Toc37140331"/>
      <w:bookmarkStart w:id="548" w:name="_Toc37140618"/>
      <w:bookmarkStart w:id="549" w:name="_Toc37140736"/>
      <w:bookmarkStart w:id="550" w:name="_Toc37268686"/>
      <w:bookmarkStart w:id="551" w:name="_Toc45880091"/>
      <w:bookmarkStart w:id="552" w:name="_Toc74642980"/>
      <w:bookmarkStart w:id="553" w:name="_Toc76542268"/>
      <w:bookmarkStart w:id="554" w:name="_Toc82451303"/>
      <w:r w:rsidRPr="00033949">
        <w:lastRenderedPageBreak/>
        <w:t>Annex A (normative):</w:t>
      </w:r>
      <w:r w:rsidRPr="00033949">
        <w:br/>
      </w:r>
      <w:r w:rsidRPr="00033949">
        <w:rPr>
          <w:rFonts w:cs="v4.2.0"/>
        </w:rPr>
        <w:t>Test cases</w:t>
      </w:r>
      <w:bookmarkEnd w:id="544"/>
      <w:bookmarkEnd w:id="545"/>
      <w:bookmarkEnd w:id="546"/>
      <w:bookmarkEnd w:id="547"/>
      <w:bookmarkEnd w:id="548"/>
      <w:bookmarkEnd w:id="549"/>
      <w:bookmarkEnd w:id="550"/>
      <w:bookmarkEnd w:id="551"/>
      <w:bookmarkEnd w:id="552"/>
      <w:bookmarkEnd w:id="553"/>
      <w:bookmarkEnd w:id="554"/>
    </w:p>
    <w:p w14:paraId="78A5B86E" w14:textId="77777777" w:rsidR="00D07530" w:rsidRPr="00033949" w:rsidRDefault="00D07530" w:rsidP="00D07530">
      <w:pPr>
        <w:pStyle w:val="Heading1"/>
      </w:pPr>
      <w:bookmarkStart w:id="555" w:name="_Toc5282154"/>
      <w:bookmarkStart w:id="556" w:name="_Toc29812352"/>
      <w:bookmarkStart w:id="557" w:name="_Toc29812461"/>
      <w:bookmarkStart w:id="558" w:name="_Toc37140332"/>
      <w:bookmarkStart w:id="559" w:name="_Toc37140619"/>
      <w:bookmarkStart w:id="560" w:name="_Toc37140737"/>
      <w:bookmarkStart w:id="561" w:name="_Toc37268687"/>
      <w:bookmarkStart w:id="562" w:name="_Toc45880092"/>
      <w:bookmarkStart w:id="563" w:name="_Toc74642981"/>
      <w:bookmarkStart w:id="564" w:name="_Toc76542269"/>
      <w:bookmarkStart w:id="565" w:name="_Toc82451304"/>
      <w:r w:rsidRPr="00033949">
        <w:t>A.1</w:t>
      </w:r>
      <w:r w:rsidRPr="00033949">
        <w:tab/>
        <w:t>Conformance tests</w:t>
      </w:r>
      <w:bookmarkEnd w:id="555"/>
      <w:bookmarkEnd w:id="556"/>
      <w:bookmarkEnd w:id="557"/>
      <w:bookmarkEnd w:id="558"/>
      <w:bookmarkEnd w:id="559"/>
      <w:bookmarkEnd w:id="560"/>
      <w:bookmarkEnd w:id="561"/>
      <w:bookmarkEnd w:id="562"/>
      <w:bookmarkEnd w:id="563"/>
      <w:bookmarkEnd w:id="564"/>
      <w:bookmarkEnd w:id="56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566" w:name="_Toc5282155"/>
      <w:bookmarkStart w:id="567" w:name="_Toc29812353"/>
      <w:bookmarkStart w:id="568" w:name="_Toc29812462"/>
      <w:bookmarkStart w:id="569" w:name="_Toc37140333"/>
      <w:bookmarkStart w:id="570" w:name="_Toc37140620"/>
      <w:bookmarkStart w:id="571" w:name="_Toc37140738"/>
      <w:bookmarkStart w:id="572" w:name="_Toc37268688"/>
      <w:bookmarkStart w:id="573" w:name="_Toc45880093"/>
      <w:bookmarkStart w:id="574" w:name="_Toc74642982"/>
      <w:bookmarkStart w:id="575" w:name="_Toc76542270"/>
      <w:bookmarkStart w:id="576" w:name="_Toc82451305"/>
      <w:r w:rsidRPr="00033949">
        <w:t>A.2</w:t>
      </w:r>
      <w:r w:rsidRPr="00033949">
        <w:tab/>
        <w:t>Requirement classification for statistical testing</w:t>
      </w:r>
      <w:bookmarkEnd w:id="566"/>
      <w:bookmarkEnd w:id="567"/>
      <w:bookmarkEnd w:id="568"/>
      <w:bookmarkEnd w:id="569"/>
      <w:bookmarkEnd w:id="570"/>
      <w:bookmarkEnd w:id="571"/>
      <w:bookmarkEnd w:id="572"/>
      <w:bookmarkEnd w:id="573"/>
      <w:bookmarkEnd w:id="574"/>
      <w:bookmarkEnd w:id="575"/>
      <w:bookmarkEnd w:id="576"/>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577" w:name="_Toc5282156"/>
      <w:bookmarkStart w:id="578" w:name="_Toc29812354"/>
      <w:bookmarkStart w:id="579" w:name="_Toc29812463"/>
      <w:bookmarkStart w:id="580" w:name="_Toc37140334"/>
      <w:bookmarkStart w:id="581" w:name="_Toc37140621"/>
      <w:bookmarkStart w:id="582" w:name="_Toc37140739"/>
      <w:bookmarkStart w:id="583" w:name="_Toc37268689"/>
      <w:bookmarkStart w:id="584" w:name="_Toc45880094"/>
      <w:bookmarkStart w:id="585" w:name="_Toc74642983"/>
      <w:bookmarkStart w:id="586" w:name="_Toc76542271"/>
      <w:bookmarkStart w:id="587" w:name="_Toc82451306"/>
      <w:r w:rsidRPr="00033949">
        <w:lastRenderedPageBreak/>
        <w:t>Annex B (normative):</w:t>
      </w:r>
      <w:r w:rsidRPr="00033949">
        <w:br/>
        <w:t>Test conditions</w:t>
      </w:r>
      <w:bookmarkEnd w:id="577"/>
      <w:bookmarkEnd w:id="578"/>
      <w:bookmarkEnd w:id="579"/>
      <w:bookmarkEnd w:id="580"/>
      <w:bookmarkEnd w:id="581"/>
      <w:bookmarkEnd w:id="582"/>
      <w:bookmarkEnd w:id="583"/>
      <w:bookmarkEnd w:id="584"/>
      <w:bookmarkEnd w:id="585"/>
      <w:bookmarkEnd w:id="586"/>
      <w:bookmarkEnd w:id="587"/>
    </w:p>
    <w:p w14:paraId="61025A28" w14:textId="77777777" w:rsidR="00D07530" w:rsidRPr="00033949" w:rsidRDefault="00D07530" w:rsidP="00D07530">
      <w:pPr>
        <w:pStyle w:val="Heading1"/>
      </w:pPr>
      <w:bookmarkStart w:id="588" w:name="_Toc5282157"/>
      <w:bookmarkStart w:id="589" w:name="_Toc29812355"/>
      <w:bookmarkStart w:id="590" w:name="_Toc29812464"/>
      <w:bookmarkStart w:id="591" w:name="_Toc37140335"/>
      <w:bookmarkStart w:id="592" w:name="_Toc37140622"/>
      <w:bookmarkStart w:id="593" w:name="_Toc37140740"/>
      <w:bookmarkStart w:id="594" w:name="_Toc37268690"/>
      <w:bookmarkStart w:id="595" w:name="_Toc45880095"/>
      <w:bookmarkStart w:id="596" w:name="_Toc74642984"/>
      <w:bookmarkStart w:id="597" w:name="_Toc76542272"/>
      <w:bookmarkStart w:id="598" w:name="_Toc82451307"/>
      <w:r w:rsidRPr="00033949">
        <w:t>B.1</w:t>
      </w:r>
      <w:r w:rsidRPr="00033949">
        <w:tab/>
        <w:t>General</w:t>
      </w:r>
      <w:bookmarkEnd w:id="588"/>
      <w:bookmarkEnd w:id="589"/>
      <w:bookmarkEnd w:id="590"/>
      <w:bookmarkEnd w:id="591"/>
      <w:bookmarkEnd w:id="592"/>
      <w:bookmarkEnd w:id="593"/>
      <w:bookmarkEnd w:id="594"/>
      <w:bookmarkEnd w:id="595"/>
      <w:bookmarkEnd w:id="596"/>
      <w:bookmarkEnd w:id="597"/>
      <w:bookmarkEnd w:id="598"/>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599" w:name="_Toc5282158"/>
      <w:bookmarkStart w:id="600" w:name="_Toc29812356"/>
      <w:bookmarkStart w:id="601" w:name="_Toc29812465"/>
      <w:bookmarkStart w:id="602" w:name="_Toc37140336"/>
      <w:bookmarkStart w:id="603" w:name="_Toc37140623"/>
      <w:bookmarkStart w:id="604" w:name="_Toc37140741"/>
      <w:bookmarkStart w:id="605" w:name="_Toc37268691"/>
      <w:bookmarkStart w:id="606" w:name="_Toc45880096"/>
      <w:bookmarkStart w:id="607" w:name="_Toc74642985"/>
      <w:bookmarkStart w:id="608" w:name="_Toc76542273"/>
      <w:bookmarkStart w:id="609" w:name="_Toc82451308"/>
      <w:r w:rsidRPr="00033949">
        <w:t>B.1.1</w:t>
      </w:r>
      <w:r w:rsidRPr="00033949">
        <w:tab/>
        <w:t>Parameter values</w:t>
      </w:r>
      <w:bookmarkEnd w:id="599"/>
      <w:bookmarkEnd w:id="600"/>
      <w:bookmarkEnd w:id="601"/>
      <w:bookmarkEnd w:id="602"/>
      <w:bookmarkEnd w:id="603"/>
      <w:bookmarkEnd w:id="604"/>
      <w:bookmarkEnd w:id="605"/>
      <w:bookmarkEnd w:id="606"/>
      <w:bookmarkEnd w:id="607"/>
      <w:bookmarkEnd w:id="608"/>
      <w:bookmarkEnd w:id="609"/>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610" w:name="_Toc5282159"/>
      <w:bookmarkStart w:id="611" w:name="_Toc29812357"/>
      <w:bookmarkStart w:id="612" w:name="_Toc29812466"/>
      <w:bookmarkStart w:id="613" w:name="_Toc37140337"/>
      <w:bookmarkStart w:id="614" w:name="_Toc37140624"/>
      <w:bookmarkStart w:id="615" w:name="_Toc37140742"/>
      <w:bookmarkStart w:id="616" w:name="_Toc37268692"/>
      <w:bookmarkStart w:id="617" w:name="_Toc45880097"/>
      <w:bookmarkStart w:id="618" w:name="_Toc74642986"/>
      <w:bookmarkStart w:id="619" w:name="_Toc76542274"/>
      <w:bookmarkStart w:id="620" w:name="_Toc82451309"/>
      <w:r w:rsidRPr="00033949">
        <w:t>B.1.2</w:t>
      </w:r>
      <w:r w:rsidRPr="00033949">
        <w:tab/>
        <w:t>Time assistance</w:t>
      </w:r>
      <w:bookmarkEnd w:id="610"/>
      <w:bookmarkEnd w:id="611"/>
      <w:bookmarkEnd w:id="612"/>
      <w:bookmarkEnd w:id="613"/>
      <w:bookmarkEnd w:id="614"/>
      <w:bookmarkEnd w:id="615"/>
      <w:bookmarkEnd w:id="616"/>
      <w:bookmarkEnd w:id="617"/>
      <w:bookmarkEnd w:id="618"/>
      <w:bookmarkEnd w:id="619"/>
      <w:bookmarkEnd w:id="620"/>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621" w:name="_Toc5282160"/>
      <w:bookmarkStart w:id="622" w:name="_Toc29812358"/>
      <w:bookmarkStart w:id="623" w:name="_Toc29812467"/>
      <w:bookmarkStart w:id="624" w:name="_Toc37140338"/>
      <w:bookmarkStart w:id="625" w:name="_Toc37140625"/>
      <w:bookmarkStart w:id="626" w:name="_Toc37140743"/>
      <w:bookmarkStart w:id="627" w:name="_Toc37268693"/>
      <w:bookmarkStart w:id="628" w:name="_Toc45880098"/>
      <w:bookmarkStart w:id="629" w:name="_Toc74642987"/>
      <w:bookmarkStart w:id="630" w:name="_Toc76542275"/>
      <w:bookmarkStart w:id="631" w:name="_Toc82451310"/>
      <w:r w:rsidRPr="00033949">
        <w:t>B.1.3</w:t>
      </w:r>
      <w:r w:rsidRPr="00033949">
        <w:tab/>
        <w:t>GNSS reference time</w:t>
      </w:r>
      <w:bookmarkEnd w:id="621"/>
      <w:bookmarkEnd w:id="622"/>
      <w:bookmarkEnd w:id="623"/>
      <w:bookmarkEnd w:id="624"/>
      <w:bookmarkEnd w:id="625"/>
      <w:bookmarkEnd w:id="626"/>
      <w:bookmarkEnd w:id="627"/>
      <w:bookmarkEnd w:id="628"/>
      <w:bookmarkEnd w:id="629"/>
      <w:bookmarkEnd w:id="630"/>
      <w:bookmarkEnd w:id="631"/>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632" w:name="_Toc5282161"/>
      <w:bookmarkStart w:id="633" w:name="_Toc29812359"/>
      <w:bookmarkStart w:id="634" w:name="_Toc29812468"/>
      <w:bookmarkStart w:id="635" w:name="_Toc37140339"/>
      <w:bookmarkStart w:id="636" w:name="_Toc37140626"/>
      <w:bookmarkStart w:id="637" w:name="_Toc37140744"/>
      <w:bookmarkStart w:id="638" w:name="_Toc37268694"/>
      <w:bookmarkStart w:id="639" w:name="_Toc45880099"/>
      <w:bookmarkStart w:id="640" w:name="_Toc74642988"/>
      <w:bookmarkStart w:id="641" w:name="_Toc76542276"/>
      <w:bookmarkStart w:id="642" w:name="_Toc82451311"/>
      <w:r w:rsidRPr="00033949">
        <w:lastRenderedPageBreak/>
        <w:t>B.1.4</w:t>
      </w:r>
      <w:r w:rsidRPr="00033949">
        <w:tab/>
        <w:t>Reference and UE locations</w:t>
      </w:r>
      <w:bookmarkEnd w:id="632"/>
      <w:bookmarkEnd w:id="633"/>
      <w:bookmarkEnd w:id="634"/>
      <w:bookmarkEnd w:id="635"/>
      <w:bookmarkEnd w:id="636"/>
      <w:bookmarkEnd w:id="637"/>
      <w:bookmarkEnd w:id="638"/>
      <w:bookmarkEnd w:id="639"/>
      <w:bookmarkEnd w:id="640"/>
      <w:bookmarkEnd w:id="641"/>
      <w:bookmarkEnd w:id="642"/>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643" w:name="_Toc5282162"/>
      <w:bookmarkStart w:id="644" w:name="_Toc29812360"/>
      <w:bookmarkStart w:id="645" w:name="_Toc29812469"/>
      <w:bookmarkStart w:id="646" w:name="_Toc37140340"/>
      <w:bookmarkStart w:id="647" w:name="_Toc37140627"/>
      <w:bookmarkStart w:id="648" w:name="_Toc37140745"/>
      <w:bookmarkStart w:id="649" w:name="_Toc37268695"/>
      <w:bookmarkStart w:id="650" w:name="_Toc45880100"/>
      <w:bookmarkStart w:id="651" w:name="_Toc74642989"/>
      <w:bookmarkStart w:id="652" w:name="_Toc76542277"/>
      <w:bookmarkStart w:id="653" w:name="_Toc82451312"/>
      <w:r w:rsidRPr="00033949">
        <w:t>B.1.5</w:t>
      </w:r>
      <w:r w:rsidRPr="00033949">
        <w:tab/>
        <w:t>Satellite constellation and assistance data</w:t>
      </w:r>
      <w:bookmarkEnd w:id="643"/>
      <w:bookmarkEnd w:id="644"/>
      <w:bookmarkEnd w:id="645"/>
      <w:bookmarkEnd w:id="646"/>
      <w:bookmarkEnd w:id="647"/>
      <w:bookmarkEnd w:id="648"/>
      <w:bookmarkEnd w:id="649"/>
      <w:bookmarkEnd w:id="650"/>
      <w:bookmarkEnd w:id="651"/>
      <w:bookmarkEnd w:id="652"/>
      <w:bookmarkEnd w:id="653"/>
    </w:p>
    <w:p w14:paraId="6D505FBE" w14:textId="77777777" w:rsidR="00D07530" w:rsidRPr="00033949" w:rsidRDefault="00D07530" w:rsidP="00D07530">
      <w:pPr>
        <w:pStyle w:val="Heading3"/>
      </w:pPr>
      <w:bookmarkStart w:id="654" w:name="_Toc5282163"/>
      <w:bookmarkStart w:id="655" w:name="_Toc29812361"/>
      <w:bookmarkStart w:id="656" w:name="_Toc29812470"/>
      <w:bookmarkStart w:id="657" w:name="_Toc37140341"/>
      <w:bookmarkStart w:id="658" w:name="_Toc37140628"/>
      <w:bookmarkStart w:id="659" w:name="_Toc37140746"/>
      <w:bookmarkStart w:id="660" w:name="_Toc37268696"/>
      <w:bookmarkStart w:id="661" w:name="_Toc45880101"/>
      <w:bookmarkStart w:id="662" w:name="_Toc74642990"/>
      <w:bookmarkStart w:id="663" w:name="_Toc76542278"/>
      <w:bookmarkStart w:id="664" w:name="_Toc82451313"/>
      <w:r w:rsidRPr="00033949">
        <w:t>B.1.5.1</w:t>
      </w:r>
      <w:r w:rsidRPr="00033949">
        <w:tab/>
        <w:t>UE supports A-GPS L1 C/A only</w:t>
      </w:r>
      <w:bookmarkEnd w:id="654"/>
      <w:bookmarkEnd w:id="655"/>
      <w:bookmarkEnd w:id="656"/>
      <w:bookmarkEnd w:id="657"/>
      <w:bookmarkEnd w:id="658"/>
      <w:bookmarkEnd w:id="659"/>
      <w:bookmarkEnd w:id="660"/>
      <w:bookmarkEnd w:id="661"/>
      <w:bookmarkEnd w:id="662"/>
      <w:bookmarkEnd w:id="663"/>
      <w:bookmarkEnd w:id="664"/>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665" w:name="_Toc5282164"/>
      <w:bookmarkStart w:id="666" w:name="_Toc29812362"/>
      <w:bookmarkStart w:id="667" w:name="_Toc29812471"/>
      <w:bookmarkStart w:id="668" w:name="_Toc37140342"/>
      <w:bookmarkStart w:id="669" w:name="_Toc37140629"/>
      <w:bookmarkStart w:id="670" w:name="_Toc37140747"/>
      <w:bookmarkStart w:id="671" w:name="_Toc37268697"/>
      <w:bookmarkStart w:id="672" w:name="_Toc45880102"/>
      <w:bookmarkStart w:id="673" w:name="_Toc74642991"/>
      <w:bookmarkStart w:id="674" w:name="_Toc76542279"/>
      <w:bookmarkStart w:id="675" w:name="_Toc82451314"/>
      <w:r w:rsidRPr="00033949">
        <w:t>B.1.5.2</w:t>
      </w:r>
      <w:r w:rsidRPr="00033949">
        <w:tab/>
        <w:t>UE supports other A-GNSSs</w:t>
      </w:r>
      <w:bookmarkEnd w:id="665"/>
      <w:bookmarkEnd w:id="666"/>
      <w:bookmarkEnd w:id="667"/>
      <w:bookmarkEnd w:id="668"/>
      <w:bookmarkEnd w:id="669"/>
      <w:bookmarkEnd w:id="670"/>
      <w:bookmarkEnd w:id="671"/>
      <w:bookmarkEnd w:id="672"/>
      <w:bookmarkEnd w:id="673"/>
      <w:bookmarkEnd w:id="674"/>
      <w:bookmarkEnd w:id="675"/>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676" w:name="_Toc5282165"/>
      <w:bookmarkStart w:id="677" w:name="_Toc29812363"/>
      <w:bookmarkStart w:id="678" w:name="_Toc29812472"/>
      <w:bookmarkStart w:id="679" w:name="_Toc37140343"/>
      <w:bookmarkStart w:id="680" w:name="_Toc37140630"/>
      <w:bookmarkStart w:id="681" w:name="_Toc37140748"/>
      <w:bookmarkStart w:id="682" w:name="_Toc37268698"/>
      <w:bookmarkStart w:id="683" w:name="_Toc45880103"/>
      <w:bookmarkStart w:id="684" w:name="_Toc74642992"/>
      <w:bookmarkStart w:id="685" w:name="_Toc76542280"/>
      <w:bookmarkStart w:id="686" w:name="_Toc82451315"/>
      <w:r w:rsidRPr="00033949">
        <w:t>B.1.6</w:t>
      </w:r>
      <w:r w:rsidRPr="00033949">
        <w:tab/>
        <w:t>Atmospheric delays</w:t>
      </w:r>
      <w:bookmarkEnd w:id="676"/>
      <w:bookmarkEnd w:id="677"/>
      <w:bookmarkEnd w:id="678"/>
      <w:bookmarkEnd w:id="679"/>
      <w:bookmarkEnd w:id="680"/>
      <w:bookmarkEnd w:id="681"/>
      <w:bookmarkEnd w:id="682"/>
      <w:bookmarkEnd w:id="683"/>
      <w:bookmarkEnd w:id="684"/>
      <w:bookmarkEnd w:id="685"/>
      <w:bookmarkEnd w:id="686"/>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687" w:name="_Toc5282166"/>
      <w:bookmarkStart w:id="688" w:name="_Toc29812364"/>
      <w:bookmarkStart w:id="689" w:name="_Toc29812473"/>
      <w:bookmarkStart w:id="690" w:name="_Toc37140344"/>
      <w:bookmarkStart w:id="691" w:name="_Toc37140631"/>
      <w:bookmarkStart w:id="692" w:name="_Toc37140749"/>
      <w:bookmarkStart w:id="693" w:name="_Toc37268699"/>
      <w:bookmarkStart w:id="694" w:name="_Toc45880104"/>
      <w:bookmarkStart w:id="695" w:name="_Toc74642993"/>
      <w:bookmarkStart w:id="696" w:name="_Toc76542281"/>
      <w:bookmarkStart w:id="697" w:name="_Toc82451316"/>
      <w:r w:rsidRPr="00033949">
        <w:t>B.1.7</w:t>
      </w:r>
      <w:r w:rsidRPr="00033949">
        <w:tab/>
        <w:t>E-UTRA or NR frequency and frequency error</w:t>
      </w:r>
      <w:bookmarkEnd w:id="687"/>
      <w:bookmarkEnd w:id="688"/>
      <w:bookmarkEnd w:id="689"/>
      <w:bookmarkEnd w:id="690"/>
      <w:bookmarkEnd w:id="691"/>
      <w:bookmarkEnd w:id="692"/>
      <w:bookmarkEnd w:id="693"/>
      <w:bookmarkEnd w:id="694"/>
      <w:bookmarkEnd w:id="695"/>
      <w:bookmarkEnd w:id="696"/>
      <w:bookmarkEnd w:id="697"/>
    </w:p>
    <w:p w14:paraId="096693E6" w14:textId="77777777" w:rsidR="00D07530" w:rsidRPr="00033949" w:rsidRDefault="00D07530" w:rsidP="00D07530">
      <w:pPr>
        <w:overflowPunct w:val="0"/>
        <w:autoSpaceDE w:val="0"/>
        <w:autoSpaceDN w:val="0"/>
        <w:adjustRightInd w:val="0"/>
        <w:textAlignment w:val="baseline"/>
      </w:pPr>
      <w:r w:rsidRPr="00033949">
        <w:t>In all test cases with E-UTRA frequency, the E-UTRA frequency used shall be the mid-range for the E-UTRA operating band. The E-UTRA frequency with respect to the GNSS carrier frequency shall be offset by +0.025 PPM.</w:t>
      </w:r>
    </w:p>
    <w:p w14:paraId="3F448166" w14:textId="77777777" w:rsidR="00D07530" w:rsidRPr="00033949" w:rsidRDefault="00D07530" w:rsidP="00D07530">
      <w:pPr>
        <w:overflowPunct w:val="0"/>
        <w:autoSpaceDE w:val="0"/>
        <w:autoSpaceDN w:val="0"/>
        <w:adjustRightInd w:val="0"/>
        <w:textAlignment w:val="baseline"/>
        <w:rPr>
          <w:i/>
          <w:iCs/>
        </w:rPr>
      </w:pPr>
      <w:bookmarkStart w:id="698" w:name="_Toc5282167"/>
      <w:r w:rsidRPr="00033949">
        <w:t>In all test cases with NR, the NR frequency used shall be as specified in TS 38.508-1 [20], clause 4.3.1. The NR frequency with respect to the GNSS carrier frequency shall be offset by + 0.025 PPM.</w:t>
      </w:r>
    </w:p>
    <w:p w14:paraId="4224EB4A" w14:textId="77777777" w:rsidR="00D07530" w:rsidRPr="00033949" w:rsidRDefault="00D07530" w:rsidP="00D07530">
      <w:pPr>
        <w:pStyle w:val="Heading2"/>
      </w:pPr>
      <w:bookmarkStart w:id="699" w:name="_Toc29812365"/>
      <w:bookmarkStart w:id="700" w:name="_Toc29812474"/>
      <w:bookmarkStart w:id="701" w:name="_Toc37140345"/>
      <w:bookmarkStart w:id="702" w:name="_Toc37140632"/>
      <w:bookmarkStart w:id="703" w:name="_Toc37140750"/>
      <w:bookmarkStart w:id="704" w:name="_Toc37268700"/>
      <w:bookmarkStart w:id="705" w:name="_Toc45880105"/>
      <w:bookmarkStart w:id="706" w:name="_Toc74642994"/>
      <w:bookmarkStart w:id="707" w:name="_Toc76542282"/>
      <w:bookmarkStart w:id="708" w:name="_Toc82451317"/>
      <w:r w:rsidRPr="00033949">
        <w:lastRenderedPageBreak/>
        <w:t>B.1.8</w:t>
      </w:r>
      <w:r w:rsidRPr="00033949">
        <w:tab/>
        <w:t>Information elements</w:t>
      </w:r>
      <w:bookmarkEnd w:id="698"/>
      <w:bookmarkEnd w:id="699"/>
      <w:bookmarkEnd w:id="700"/>
      <w:bookmarkEnd w:id="701"/>
      <w:bookmarkEnd w:id="702"/>
      <w:bookmarkEnd w:id="703"/>
      <w:bookmarkEnd w:id="704"/>
      <w:bookmarkEnd w:id="705"/>
      <w:bookmarkEnd w:id="706"/>
      <w:bookmarkEnd w:id="707"/>
      <w:bookmarkEnd w:id="708"/>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709" w:name="_Toc5282168"/>
      <w:bookmarkStart w:id="710" w:name="_Toc29812366"/>
      <w:bookmarkStart w:id="711" w:name="_Toc29812475"/>
      <w:bookmarkStart w:id="712" w:name="_Toc37140346"/>
      <w:bookmarkStart w:id="713" w:name="_Toc37140633"/>
      <w:bookmarkStart w:id="714" w:name="_Toc37140751"/>
      <w:bookmarkStart w:id="715" w:name="_Toc37268701"/>
      <w:bookmarkStart w:id="716" w:name="_Toc45880106"/>
      <w:bookmarkStart w:id="717" w:name="_Toc74642995"/>
      <w:bookmarkStart w:id="718" w:name="_Toc76542283"/>
      <w:bookmarkStart w:id="719" w:name="_Toc82451318"/>
      <w:r w:rsidRPr="00033949">
        <w:t>B.1.9</w:t>
      </w:r>
      <w:r w:rsidRPr="00033949">
        <w:tab/>
        <w:t>GNSS signals</w:t>
      </w:r>
      <w:bookmarkEnd w:id="709"/>
      <w:bookmarkEnd w:id="710"/>
      <w:bookmarkEnd w:id="711"/>
      <w:bookmarkEnd w:id="712"/>
      <w:bookmarkEnd w:id="713"/>
      <w:bookmarkEnd w:id="714"/>
      <w:bookmarkEnd w:id="715"/>
      <w:bookmarkEnd w:id="716"/>
      <w:bookmarkEnd w:id="717"/>
      <w:bookmarkEnd w:id="718"/>
      <w:bookmarkEnd w:id="719"/>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720" w:name="_Toc5282169"/>
      <w:bookmarkStart w:id="721" w:name="_Toc29812367"/>
      <w:bookmarkStart w:id="722" w:name="_Toc29812476"/>
      <w:bookmarkStart w:id="723" w:name="_Toc37140347"/>
      <w:bookmarkStart w:id="724" w:name="_Toc37140634"/>
      <w:bookmarkStart w:id="725" w:name="_Toc37140752"/>
      <w:bookmarkStart w:id="726" w:name="_Toc37268702"/>
      <w:bookmarkStart w:id="727" w:name="_Toc45880107"/>
      <w:bookmarkStart w:id="728" w:name="_Toc74642996"/>
      <w:bookmarkStart w:id="729" w:name="_Toc76542284"/>
      <w:bookmarkStart w:id="730" w:name="_Toc82451319"/>
      <w:r w:rsidRPr="00033949">
        <w:t>B.1.10</w:t>
      </w:r>
      <w:r w:rsidRPr="00033949">
        <w:tab/>
        <w:t>RESET UE POSITIONING STORED INFORMATION Message</w:t>
      </w:r>
      <w:bookmarkEnd w:id="720"/>
      <w:bookmarkEnd w:id="721"/>
      <w:bookmarkEnd w:id="722"/>
      <w:bookmarkEnd w:id="723"/>
      <w:bookmarkEnd w:id="724"/>
      <w:bookmarkEnd w:id="725"/>
      <w:bookmarkEnd w:id="726"/>
      <w:bookmarkEnd w:id="727"/>
      <w:bookmarkEnd w:id="728"/>
      <w:bookmarkEnd w:id="729"/>
      <w:bookmarkEnd w:id="730"/>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731" w:name="_Toc5282170"/>
      <w:bookmarkStart w:id="732" w:name="_Toc29812368"/>
      <w:bookmarkStart w:id="733" w:name="_Toc29812477"/>
      <w:bookmarkStart w:id="734" w:name="_Toc37140348"/>
      <w:bookmarkStart w:id="735" w:name="_Toc37140635"/>
      <w:bookmarkStart w:id="736" w:name="_Toc37140753"/>
      <w:bookmarkStart w:id="737" w:name="_Toc37268703"/>
      <w:bookmarkStart w:id="738" w:name="_Toc45880108"/>
      <w:bookmarkStart w:id="739" w:name="_Toc74642997"/>
      <w:bookmarkStart w:id="740" w:name="_Toc76542285"/>
      <w:bookmarkStart w:id="741" w:name="_Toc82451320"/>
      <w:r w:rsidRPr="00033949">
        <w:t>B.1.11</w:t>
      </w:r>
      <w:r w:rsidRPr="00033949">
        <w:tab/>
        <w:t>GNSS system time offsets</w:t>
      </w:r>
      <w:bookmarkEnd w:id="731"/>
      <w:bookmarkEnd w:id="732"/>
      <w:bookmarkEnd w:id="733"/>
      <w:bookmarkEnd w:id="734"/>
      <w:bookmarkEnd w:id="735"/>
      <w:bookmarkEnd w:id="736"/>
      <w:bookmarkEnd w:id="737"/>
      <w:bookmarkEnd w:id="738"/>
      <w:bookmarkEnd w:id="739"/>
      <w:bookmarkEnd w:id="740"/>
      <w:bookmarkEnd w:id="741"/>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742" w:name="_Toc5282171"/>
      <w:bookmarkStart w:id="743" w:name="_Toc29812369"/>
      <w:bookmarkStart w:id="744" w:name="_Toc29812478"/>
      <w:bookmarkStart w:id="745" w:name="_Toc37140349"/>
      <w:bookmarkStart w:id="746" w:name="_Toc37140636"/>
      <w:bookmarkStart w:id="747" w:name="_Toc37140754"/>
      <w:bookmarkStart w:id="748" w:name="_Toc37268704"/>
      <w:bookmarkStart w:id="749" w:name="_Toc45880109"/>
      <w:bookmarkStart w:id="750" w:name="_Toc74642998"/>
      <w:bookmarkStart w:id="751" w:name="_Toc76542286"/>
      <w:bookmarkStart w:id="752" w:name="_Toc82451321"/>
      <w:r w:rsidRPr="00033949">
        <w:t>B.1.12</w:t>
      </w:r>
      <w:r w:rsidRPr="00033949">
        <w:tab/>
        <w:t>Sensors</w:t>
      </w:r>
      <w:bookmarkEnd w:id="742"/>
      <w:bookmarkEnd w:id="743"/>
      <w:bookmarkEnd w:id="744"/>
      <w:bookmarkEnd w:id="745"/>
      <w:bookmarkEnd w:id="746"/>
      <w:bookmarkEnd w:id="747"/>
      <w:bookmarkEnd w:id="748"/>
      <w:bookmarkEnd w:id="749"/>
      <w:bookmarkEnd w:id="750"/>
      <w:bookmarkEnd w:id="751"/>
      <w:bookmarkEnd w:id="752"/>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753" w:name="_Toc82451322"/>
      <w:r w:rsidRPr="00033949">
        <w:t>B.1.1</w:t>
      </w:r>
      <w:r>
        <w:t>3</w:t>
      </w:r>
      <w:r w:rsidRPr="00033949">
        <w:tab/>
      </w:r>
      <w:r>
        <w:t>EN-DC band combinations for testing A-GNSS sensitivity</w:t>
      </w:r>
      <w:bookmarkEnd w:id="753"/>
    </w:p>
    <w:p w14:paraId="033CE568" w14:textId="77777777" w:rsidR="00BE1929" w:rsidRDefault="00BE1929" w:rsidP="00BE1929">
      <w:pPr>
        <w:pStyle w:val="Heading3"/>
      </w:pPr>
      <w:bookmarkStart w:id="754" w:name="_Toc82451323"/>
      <w:r>
        <w:t>B.1.13.1</w:t>
      </w:r>
      <w:r>
        <w:tab/>
        <w:t>EN-DC band combination groups</w:t>
      </w:r>
      <w:bookmarkEnd w:id="754"/>
    </w:p>
    <w:p w14:paraId="52396DF8" w14:textId="77777777" w:rsidR="00BE1929" w:rsidRDefault="00BE1929" w:rsidP="00BE1929">
      <w:pPr>
        <w:rPr>
          <w:lang w:eastAsia="ja-JP"/>
        </w:rPr>
      </w:pPr>
      <w:r>
        <w:rPr>
          <w:lang w:eastAsia="ja-JP"/>
        </w:rPr>
        <w:t>For the A-GNSS sensitivity requirements in EN-DC operation mode with uplink assigned to E-UTRA and NR frequency bands, the requirements in clause 5.1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lastRenderedPageBreak/>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lastRenderedPageBreak/>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lastRenderedPageBreak/>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lastRenderedPageBreak/>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lastRenderedPageBreak/>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755" w:name="_Hlk71241124"/>
      <w:r>
        <w:rPr>
          <w:lang w:eastAsia="ja-JP"/>
        </w:rPr>
        <w:t>Table B.1.13.1-2: Definition of Frequency Groups</w:t>
      </w:r>
      <w:bookmarkEnd w:id="755"/>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756" w:name="_Toc82451324"/>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756"/>
    </w:p>
    <w:p w14:paraId="74BCB4ED" w14:textId="77777777" w:rsidR="00BE1929" w:rsidRDefault="00BE1929" w:rsidP="00BE1929">
      <w:pPr>
        <w:spacing w:after="120"/>
      </w:pPr>
      <w:r>
        <w:rPr>
          <w:lang w:eastAsia="ja-JP"/>
        </w:rPr>
        <w:t>The A-GNSS sensitivity requirements in clause 5.1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757" w:name="_Hlk78918047"/>
            <w:r w:rsidRPr="00A05AE7">
              <w:rPr>
                <w:lang w:eastAsia="ja-JP"/>
              </w:rPr>
              <w:t>EN-DC band combinations</w:t>
            </w:r>
            <w:bookmarkEnd w:id="75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t>DC_20A_n83A</w:t>
            </w:r>
          </w:p>
        </w:tc>
        <w:tc>
          <w:tcPr>
            <w:tcW w:w="1843" w:type="dxa"/>
          </w:tcPr>
          <w:p w14:paraId="0A514679" w14:textId="77777777" w:rsidR="00BE1929" w:rsidRDefault="00BE1929" w:rsidP="007C6792">
            <w:pPr>
              <w:pStyle w:val="TAL"/>
              <w:keepNext w:val="0"/>
              <w:keepLines w:val="0"/>
              <w:rPr>
                <w:lang w:eastAsia="ja-JP"/>
              </w:rPr>
            </w:pPr>
            <w:r>
              <w:rPr>
                <w:lang w:eastAsia="ja-JP"/>
              </w:rPr>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lastRenderedPageBreak/>
              <w:t>DC_26A_n78A</w:t>
            </w:r>
          </w:p>
        </w:tc>
        <w:tc>
          <w:tcPr>
            <w:tcW w:w="1843" w:type="dxa"/>
          </w:tcPr>
          <w:p w14:paraId="0E331CAE" w14:textId="77777777" w:rsidR="00BE1929" w:rsidRDefault="00BE1929" w:rsidP="007C6792">
            <w:pPr>
              <w:pStyle w:val="TAL"/>
              <w:keepNext w:val="0"/>
              <w:keepLines w:val="0"/>
              <w:rPr>
                <w:lang w:eastAsia="ja-JP"/>
              </w:rPr>
            </w:pPr>
            <w:r>
              <w:rPr>
                <w:lang w:eastAsia="ja-JP"/>
              </w:rPr>
              <w:lastRenderedPageBreak/>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758" w:name="_Toc82451325"/>
      <w:r w:rsidRPr="006A5776">
        <w:t>B.1.1</w:t>
      </w:r>
      <w:r>
        <w:t>3</w:t>
      </w:r>
      <w:r w:rsidRPr="006A5776">
        <w:t>.</w:t>
      </w:r>
      <w:r>
        <w:t>3</w:t>
      </w:r>
      <w:r w:rsidRPr="006A5776">
        <w:tab/>
      </w:r>
      <w:r w:rsidRPr="00FB4B38">
        <w:t>Test frequencies for EN-DC band combinations</w:t>
      </w:r>
      <w:bookmarkEnd w:id="758"/>
    </w:p>
    <w:p w14:paraId="55D1ED4B" w14:textId="77777777" w:rsidR="00BE1929" w:rsidRDefault="00BE1929" w:rsidP="00BE1929">
      <w:r>
        <w:t>For verifying the sensitivity requirements in clause 5.1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759" w:name="_Toc5282172"/>
      <w:bookmarkStart w:id="760" w:name="_Toc29812370"/>
      <w:bookmarkStart w:id="761" w:name="_Toc29812479"/>
      <w:bookmarkStart w:id="762" w:name="_Toc37140350"/>
      <w:bookmarkStart w:id="763" w:name="_Toc37140637"/>
      <w:bookmarkStart w:id="764" w:name="_Toc37140755"/>
      <w:bookmarkStart w:id="765" w:name="_Toc37268705"/>
      <w:bookmarkStart w:id="766" w:name="_Toc45880110"/>
      <w:bookmarkStart w:id="767" w:name="_Toc74642999"/>
      <w:bookmarkStart w:id="768" w:name="_Toc76542287"/>
      <w:bookmarkStart w:id="769" w:name="_Toc82451326"/>
      <w:r w:rsidRPr="00033949">
        <w:lastRenderedPageBreak/>
        <w:t>Annex C (normative):</w:t>
      </w:r>
      <w:r w:rsidRPr="00033949">
        <w:br/>
        <w:t>Propagation conditions</w:t>
      </w:r>
      <w:bookmarkEnd w:id="759"/>
      <w:bookmarkEnd w:id="760"/>
      <w:bookmarkEnd w:id="761"/>
      <w:bookmarkEnd w:id="762"/>
      <w:bookmarkEnd w:id="763"/>
      <w:bookmarkEnd w:id="764"/>
      <w:bookmarkEnd w:id="765"/>
      <w:bookmarkEnd w:id="766"/>
      <w:bookmarkEnd w:id="767"/>
      <w:bookmarkEnd w:id="768"/>
      <w:bookmarkEnd w:id="769"/>
    </w:p>
    <w:p w14:paraId="44B79FC0" w14:textId="77777777" w:rsidR="00D07530" w:rsidRPr="00033949" w:rsidRDefault="00D07530" w:rsidP="00D07530">
      <w:pPr>
        <w:pStyle w:val="Heading1"/>
      </w:pPr>
      <w:bookmarkStart w:id="770" w:name="_Toc5282173"/>
      <w:bookmarkStart w:id="771" w:name="_Toc29812371"/>
      <w:bookmarkStart w:id="772" w:name="_Toc29812480"/>
      <w:bookmarkStart w:id="773" w:name="_Toc37140351"/>
      <w:bookmarkStart w:id="774" w:name="_Toc37140638"/>
      <w:bookmarkStart w:id="775" w:name="_Toc37140756"/>
      <w:bookmarkStart w:id="776" w:name="_Toc37268706"/>
      <w:bookmarkStart w:id="777" w:name="_Toc45880111"/>
      <w:bookmarkStart w:id="778" w:name="_Toc74643000"/>
      <w:bookmarkStart w:id="779" w:name="_Toc76542288"/>
      <w:bookmarkStart w:id="780" w:name="_Toc82451327"/>
      <w:r w:rsidRPr="00033949">
        <w:t>C.1</w:t>
      </w:r>
      <w:r w:rsidRPr="00033949">
        <w:tab/>
        <w:t>Static propagation conditions</w:t>
      </w:r>
      <w:bookmarkEnd w:id="770"/>
      <w:bookmarkEnd w:id="771"/>
      <w:bookmarkEnd w:id="772"/>
      <w:bookmarkEnd w:id="773"/>
      <w:bookmarkEnd w:id="774"/>
      <w:bookmarkEnd w:id="775"/>
      <w:bookmarkEnd w:id="776"/>
      <w:bookmarkEnd w:id="777"/>
      <w:bookmarkEnd w:id="778"/>
      <w:bookmarkEnd w:id="779"/>
      <w:bookmarkEnd w:id="780"/>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781" w:name="_Toc5282174"/>
      <w:bookmarkStart w:id="782" w:name="_Toc29812372"/>
      <w:bookmarkStart w:id="783" w:name="_Toc29812481"/>
      <w:bookmarkStart w:id="784" w:name="_Toc37140352"/>
      <w:bookmarkStart w:id="785" w:name="_Toc37140639"/>
      <w:bookmarkStart w:id="786" w:name="_Toc37140757"/>
      <w:bookmarkStart w:id="787" w:name="_Toc37268707"/>
      <w:bookmarkStart w:id="788" w:name="_Toc45880112"/>
      <w:bookmarkStart w:id="789" w:name="_Toc74643001"/>
      <w:bookmarkStart w:id="790" w:name="_Toc76542289"/>
      <w:bookmarkStart w:id="791" w:name="_Toc82451328"/>
      <w:r w:rsidRPr="00033949">
        <w:t>C.2</w:t>
      </w:r>
      <w:r w:rsidRPr="00033949">
        <w:tab/>
        <w:t>Multi-path case</w:t>
      </w:r>
      <w:bookmarkEnd w:id="781"/>
      <w:bookmarkEnd w:id="782"/>
      <w:bookmarkEnd w:id="783"/>
      <w:bookmarkEnd w:id="784"/>
      <w:bookmarkEnd w:id="785"/>
      <w:bookmarkEnd w:id="786"/>
      <w:bookmarkEnd w:id="787"/>
      <w:bookmarkEnd w:id="788"/>
      <w:bookmarkEnd w:id="789"/>
      <w:bookmarkEnd w:id="790"/>
      <w:bookmarkEnd w:id="791"/>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6B2F21" w:rsidRPr="00033949" w14:paraId="393AECB1" w14:textId="77777777" w:rsidTr="008E1B9D">
        <w:trPr>
          <w:jc w:val="center"/>
        </w:trPr>
        <w:tc>
          <w:tcPr>
            <w:tcW w:w="1696" w:type="dxa"/>
            <w:vMerge/>
            <w:tcBorders>
              <w:bottom w:val="single" w:sz="4" w:space="0" w:color="auto"/>
            </w:tcBorders>
          </w:tcPr>
          <w:p w14:paraId="2C74BF87" w14:textId="77777777" w:rsidR="006B2F21" w:rsidRPr="00033949" w:rsidRDefault="006B2F21" w:rsidP="006B2F21">
            <w:pPr>
              <w:pStyle w:val="TAC"/>
              <w:rPr>
                <w:lang w:eastAsia="zh-CN"/>
              </w:rPr>
            </w:pPr>
          </w:p>
        </w:tc>
        <w:tc>
          <w:tcPr>
            <w:tcW w:w="1530" w:type="dxa"/>
            <w:tcBorders>
              <w:bottom w:val="single" w:sz="4" w:space="0" w:color="auto"/>
            </w:tcBorders>
          </w:tcPr>
          <w:p w14:paraId="15E469B9" w14:textId="77777777" w:rsidR="006B2F21" w:rsidRPr="00033949" w:rsidRDefault="006B2F21" w:rsidP="006B2F21">
            <w:pPr>
              <w:pStyle w:val="TAC"/>
            </w:pPr>
            <w:r>
              <w:rPr>
                <w:rFonts w:hint="eastAsia"/>
                <w:lang w:eastAsia="zh-CN"/>
              </w:rPr>
              <w:t>B1C</w:t>
            </w:r>
          </w:p>
        </w:tc>
        <w:tc>
          <w:tcPr>
            <w:tcW w:w="1139" w:type="dxa"/>
            <w:tcBorders>
              <w:bottom w:val="single" w:sz="4" w:space="0" w:color="auto"/>
            </w:tcBorders>
          </w:tcPr>
          <w:p w14:paraId="76B8A337" w14:textId="77777777" w:rsidR="006B2F21" w:rsidRPr="00033949" w:rsidRDefault="006B2F21" w:rsidP="006B2F21">
            <w:pPr>
              <w:pStyle w:val="TAC"/>
              <w:rPr>
                <w:lang w:eastAsia="zh-CN"/>
              </w:rPr>
            </w:pPr>
            <w:r>
              <w:rPr>
                <w:rFonts w:hint="eastAsia"/>
                <w:lang w:eastAsia="zh-CN"/>
              </w:rPr>
              <w:t>75</w:t>
            </w:r>
          </w:p>
        </w:tc>
        <w:tc>
          <w:tcPr>
            <w:tcW w:w="1080" w:type="dxa"/>
            <w:tcBorders>
              <w:bottom w:val="single" w:sz="4" w:space="0" w:color="auto"/>
            </w:tcBorders>
          </w:tcPr>
          <w:p w14:paraId="245A59FC" w14:textId="77777777" w:rsidR="006B2F21" w:rsidRPr="00033949" w:rsidRDefault="006B2F21" w:rsidP="006B2F21">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6B2F21" w:rsidRPr="00033949" w14:paraId="39EDB66B" w14:textId="77777777" w:rsidTr="008E1B9D">
        <w:trPr>
          <w:jc w:val="center"/>
        </w:trPr>
        <w:tc>
          <w:tcPr>
            <w:tcW w:w="1696" w:type="dxa"/>
            <w:vMerge/>
            <w:tcBorders>
              <w:bottom w:val="single" w:sz="4" w:space="0" w:color="auto"/>
            </w:tcBorders>
          </w:tcPr>
          <w:p w14:paraId="1B7268A1" w14:textId="77777777" w:rsidR="006B2F21" w:rsidRPr="00033949" w:rsidRDefault="006B2F21" w:rsidP="006B2F21">
            <w:pPr>
              <w:pStyle w:val="TAC"/>
              <w:rPr>
                <w:lang w:eastAsia="zh-CN"/>
              </w:rPr>
            </w:pPr>
          </w:p>
        </w:tc>
        <w:tc>
          <w:tcPr>
            <w:tcW w:w="1530" w:type="dxa"/>
            <w:tcBorders>
              <w:bottom w:val="single" w:sz="4" w:space="0" w:color="auto"/>
            </w:tcBorders>
          </w:tcPr>
          <w:p w14:paraId="0F24997F" w14:textId="77777777" w:rsidR="006B2F21" w:rsidRPr="00033949" w:rsidRDefault="006B2F21" w:rsidP="006B2F21">
            <w:pPr>
              <w:pStyle w:val="TAC"/>
            </w:pPr>
            <w:r>
              <w:rPr>
                <w:rFonts w:hint="eastAsia"/>
                <w:lang w:eastAsia="zh-CN"/>
              </w:rPr>
              <w:t>B1C</w:t>
            </w:r>
          </w:p>
        </w:tc>
        <w:tc>
          <w:tcPr>
            <w:tcW w:w="1890" w:type="dxa"/>
            <w:tcBorders>
              <w:bottom w:val="single" w:sz="4" w:space="0" w:color="auto"/>
            </w:tcBorders>
          </w:tcPr>
          <w:p w14:paraId="0A2148AC" w14:textId="77777777" w:rsidR="006B2F21" w:rsidRPr="00033949" w:rsidRDefault="006B2F21" w:rsidP="006B2F21">
            <w:pPr>
              <w:pStyle w:val="TAC"/>
              <w:rPr>
                <w:lang w:eastAsia="zh-CN"/>
              </w:rPr>
            </w:pPr>
            <w:r>
              <w:rPr>
                <w:rFonts w:hint="eastAsia"/>
                <w:lang w:eastAsia="zh-CN"/>
              </w:rPr>
              <w:t>770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792" w:name="_Toc5282175"/>
      <w:bookmarkStart w:id="793" w:name="_Toc29812373"/>
      <w:bookmarkStart w:id="794" w:name="_Toc29812482"/>
      <w:bookmarkStart w:id="795" w:name="_Toc37140353"/>
      <w:bookmarkStart w:id="796" w:name="_Toc37140640"/>
      <w:bookmarkStart w:id="797" w:name="_Toc37140758"/>
      <w:bookmarkStart w:id="798" w:name="_Toc37268708"/>
      <w:bookmarkStart w:id="799" w:name="_Toc45880113"/>
      <w:bookmarkStart w:id="800" w:name="_Toc74643002"/>
      <w:bookmarkStart w:id="801" w:name="_Toc76542290"/>
      <w:bookmarkStart w:id="802" w:name="_Toc82451329"/>
      <w:r w:rsidRPr="00033949">
        <w:lastRenderedPageBreak/>
        <w:t>Annex D (normative):</w:t>
      </w:r>
      <w:r w:rsidRPr="00033949">
        <w:br/>
        <w:t>Measurement sequence chart</w:t>
      </w:r>
      <w:bookmarkEnd w:id="792"/>
      <w:bookmarkEnd w:id="793"/>
      <w:bookmarkEnd w:id="794"/>
      <w:bookmarkEnd w:id="795"/>
      <w:bookmarkEnd w:id="796"/>
      <w:bookmarkEnd w:id="797"/>
      <w:bookmarkEnd w:id="798"/>
      <w:bookmarkEnd w:id="799"/>
      <w:bookmarkEnd w:id="800"/>
      <w:bookmarkEnd w:id="801"/>
      <w:bookmarkEnd w:id="802"/>
    </w:p>
    <w:p w14:paraId="668BD1F6" w14:textId="77777777" w:rsidR="00D07530" w:rsidRPr="00033949" w:rsidRDefault="00D07530" w:rsidP="00D07530">
      <w:pPr>
        <w:pStyle w:val="Heading1"/>
      </w:pPr>
      <w:bookmarkStart w:id="803" w:name="_Toc5282176"/>
      <w:bookmarkStart w:id="804" w:name="_Toc29812374"/>
      <w:bookmarkStart w:id="805" w:name="_Toc29812483"/>
      <w:bookmarkStart w:id="806" w:name="_Toc37140354"/>
      <w:bookmarkStart w:id="807" w:name="_Toc37140641"/>
      <w:bookmarkStart w:id="808" w:name="_Toc37140759"/>
      <w:bookmarkStart w:id="809" w:name="_Toc37268709"/>
      <w:bookmarkStart w:id="810" w:name="_Toc45880114"/>
      <w:bookmarkStart w:id="811" w:name="_Toc74643003"/>
      <w:bookmarkStart w:id="812" w:name="_Toc76542291"/>
      <w:bookmarkStart w:id="813" w:name="_Toc82451330"/>
      <w:r w:rsidRPr="00033949">
        <w:t>D.1</w:t>
      </w:r>
      <w:r w:rsidRPr="00033949">
        <w:tab/>
        <w:t>General</w:t>
      </w:r>
      <w:bookmarkEnd w:id="803"/>
      <w:bookmarkEnd w:id="804"/>
      <w:bookmarkEnd w:id="805"/>
      <w:bookmarkEnd w:id="806"/>
      <w:bookmarkEnd w:id="807"/>
      <w:bookmarkEnd w:id="808"/>
      <w:bookmarkEnd w:id="809"/>
      <w:bookmarkEnd w:id="810"/>
      <w:bookmarkEnd w:id="811"/>
      <w:bookmarkEnd w:id="812"/>
      <w:bookmarkEnd w:id="813"/>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814" w:name="_Toc5282177"/>
      <w:bookmarkStart w:id="815" w:name="_Toc29812375"/>
      <w:bookmarkStart w:id="816" w:name="_Toc29812484"/>
      <w:bookmarkStart w:id="817" w:name="_Toc37140355"/>
      <w:bookmarkStart w:id="818" w:name="_Toc37140642"/>
      <w:bookmarkStart w:id="819" w:name="_Toc37140760"/>
      <w:bookmarkStart w:id="820" w:name="_Toc37268710"/>
      <w:bookmarkStart w:id="821" w:name="_Toc45880115"/>
      <w:bookmarkStart w:id="822" w:name="_Toc74643004"/>
      <w:bookmarkStart w:id="823" w:name="_Toc76542292"/>
      <w:bookmarkStart w:id="824" w:name="_Toc82451331"/>
      <w:r w:rsidRPr="00033949">
        <w:t>D.2</w:t>
      </w:r>
      <w:r w:rsidRPr="00033949">
        <w:tab/>
        <w:t>TTFF measurement sequence chart</w:t>
      </w:r>
      <w:bookmarkEnd w:id="814"/>
      <w:bookmarkEnd w:id="815"/>
      <w:bookmarkEnd w:id="816"/>
      <w:bookmarkEnd w:id="817"/>
      <w:bookmarkEnd w:id="818"/>
      <w:bookmarkEnd w:id="819"/>
      <w:bookmarkEnd w:id="820"/>
      <w:bookmarkEnd w:id="821"/>
      <w:bookmarkEnd w:id="822"/>
      <w:bookmarkEnd w:id="823"/>
      <w:bookmarkEnd w:id="824"/>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825" w:name="_MON_1321336327"/>
      <w:bookmarkStart w:id="826" w:name="_MON_1321336381"/>
      <w:bookmarkStart w:id="827" w:name="_MON_1321336410"/>
      <w:bookmarkEnd w:id="825"/>
      <w:bookmarkEnd w:id="826"/>
      <w:bookmarkEnd w:id="827"/>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828" w:name="OLE_LINK17"/>
      <w:bookmarkStart w:id="829" w:name="OLE_LINK18"/>
      <w:r w:rsidRPr="00033949">
        <w:t xml:space="preserve">SS sends an </w:t>
      </w:r>
      <w:bookmarkStart w:id="830" w:name="OLE_LINK15"/>
      <w:bookmarkStart w:id="831" w:name="OLE_LINK16"/>
      <w:r w:rsidRPr="00033949">
        <w:t xml:space="preserve">LPP message of type REQUEST CAPABILITIES </w:t>
      </w:r>
      <w:bookmarkEnd w:id="828"/>
      <w:bookmarkEnd w:id="829"/>
      <w:bookmarkEnd w:id="830"/>
      <w:bookmarkEnd w:id="831"/>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832"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832"/>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833" w:name="_Toc5282178"/>
      <w:bookmarkStart w:id="834" w:name="_Toc29812376"/>
      <w:bookmarkStart w:id="835" w:name="_Toc29812485"/>
      <w:bookmarkStart w:id="836" w:name="_Toc37140356"/>
      <w:bookmarkStart w:id="837" w:name="_Toc37140643"/>
      <w:bookmarkStart w:id="838" w:name="_Toc37140761"/>
      <w:bookmarkStart w:id="839" w:name="_Toc37268711"/>
      <w:bookmarkStart w:id="840" w:name="_Toc45880116"/>
      <w:bookmarkStart w:id="841" w:name="_Toc74643005"/>
      <w:bookmarkStart w:id="842" w:name="_Toc76542293"/>
      <w:bookmarkStart w:id="843" w:name="_Toc82451332"/>
      <w:r w:rsidRPr="00033949">
        <w:t>D.3</w:t>
      </w:r>
      <w:r w:rsidRPr="00033949">
        <w:tab/>
        <w:t>Moving scenario and periodic update measurement sequence chart</w:t>
      </w:r>
      <w:bookmarkEnd w:id="833"/>
      <w:bookmarkEnd w:id="834"/>
      <w:bookmarkEnd w:id="835"/>
      <w:bookmarkEnd w:id="836"/>
      <w:bookmarkEnd w:id="837"/>
      <w:bookmarkEnd w:id="838"/>
      <w:bookmarkEnd w:id="839"/>
      <w:bookmarkEnd w:id="840"/>
      <w:bookmarkEnd w:id="841"/>
      <w:bookmarkEnd w:id="842"/>
      <w:bookmarkEnd w:id="843"/>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844" w:name="_Toc5282179"/>
      <w:bookmarkStart w:id="845" w:name="_Toc29812377"/>
      <w:bookmarkStart w:id="846" w:name="_Toc29812486"/>
      <w:bookmarkStart w:id="847" w:name="_Toc37140357"/>
      <w:bookmarkStart w:id="848" w:name="_Toc37140644"/>
      <w:bookmarkStart w:id="849" w:name="_Toc37140762"/>
      <w:bookmarkStart w:id="850" w:name="_Toc37268712"/>
      <w:bookmarkStart w:id="851" w:name="_Toc45880117"/>
      <w:bookmarkStart w:id="852" w:name="_Toc74643006"/>
      <w:bookmarkStart w:id="853" w:name="_Toc76542294"/>
      <w:bookmarkStart w:id="854" w:name="_Toc82451333"/>
      <w:r w:rsidRPr="00033949">
        <w:rPr>
          <w:rFonts w:cs="v4.2.0"/>
        </w:rPr>
        <w:lastRenderedPageBreak/>
        <w:t>Annex E (normative):</w:t>
      </w:r>
      <w:r w:rsidRPr="00033949">
        <w:rPr>
          <w:rFonts w:cs="v4.2.0"/>
        </w:rPr>
        <w:br/>
      </w:r>
      <w:r w:rsidRPr="00033949">
        <w:t>Assistance data required for testing</w:t>
      </w:r>
      <w:bookmarkEnd w:id="844"/>
      <w:bookmarkEnd w:id="845"/>
      <w:bookmarkEnd w:id="846"/>
      <w:bookmarkEnd w:id="847"/>
      <w:bookmarkEnd w:id="848"/>
      <w:bookmarkEnd w:id="849"/>
      <w:bookmarkEnd w:id="850"/>
      <w:bookmarkEnd w:id="851"/>
      <w:bookmarkEnd w:id="852"/>
      <w:bookmarkEnd w:id="853"/>
      <w:bookmarkEnd w:id="854"/>
    </w:p>
    <w:p w14:paraId="7DAF97B1" w14:textId="77777777" w:rsidR="00D07530" w:rsidRPr="00033949" w:rsidRDefault="00D07530" w:rsidP="00D07530">
      <w:pPr>
        <w:pStyle w:val="Heading1"/>
      </w:pPr>
      <w:bookmarkStart w:id="855" w:name="_Toc5282180"/>
      <w:bookmarkStart w:id="856" w:name="_Toc29812378"/>
      <w:bookmarkStart w:id="857" w:name="_Toc29812487"/>
      <w:bookmarkStart w:id="858" w:name="_Toc37140358"/>
      <w:bookmarkStart w:id="859" w:name="_Toc37140645"/>
      <w:bookmarkStart w:id="860" w:name="_Toc37140763"/>
      <w:bookmarkStart w:id="861" w:name="_Toc37268713"/>
      <w:bookmarkStart w:id="862" w:name="_Toc45880118"/>
      <w:bookmarkStart w:id="863" w:name="_Toc74643007"/>
      <w:bookmarkStart w:id="864" w:name="_Toc76542295"/>
      <w:bookmarkStart w:id="865" w:name="_Toc82451334"/>
      <w:r w:rsidRPr="00033949">
        <w:t>E.1</w:t>
      </w:r>
      <w:r w:rsidRPr="00033949">
        <w:tab/>
        <w:t>Introduction</w:t>
      </w:r>
      <w:bookmarkEnd w:id="855"/>
      <w:bookmarkEnd w:id="856"/>
      <w:bookmarkEnd w:id="857"/>
      <w:bookmarkEnd w:id="858"/>
      <w:bookmarkEnd w:id="859"/>
      <w:bookmarkEnd w:id="860"/>
      <w:bookmarkEnd w:id="861"/>
      <w:bookmarkEnd w:id="862"/>
      <w:bookmarkEnd w:id="863"/>
      <w:bookmarkEnd w:id="864"/>
      <w:bookmarkEnd w:id="86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866" w:name="_Toc5282181"/>
      <w:bookmarkStart w:id="867" w:name="_Toc29812379"/>
      <w:bookmarkStart w:id="868" w:name="_Toc29812488"/>
      <w:bookmarkStart w:id="869" w:name="_Toc37140359"/>
      <w:bookmarkStart w:id="870" w:name="_Toc37140646"/>
      <w:bookmarkStart w:id="871" w:name="_Toc37140764"/>
      <w:bookmarkStart w:id="872" w:name="_Toc37268714"/>
      <w:bookmarkStart w:id="873" w:name="_Toc45880119"/>
      <w:bookmarkStart w:id="874" w:name="_Toc74643008"/>
      <w:bookmarkStart w:id="875" w:name="_Toc76542296"/>
      <w:bookmarkStart w:id="876" w:name="_Toc82451335"/>
      <w:r w:rsidRPr="00033949">
        <w:t>E.2</w:t>
      </w:r>
      <w:r w:rsidRPr="00033949">
        <w:tab/>
        <w:t>GNSS assistance data</w:t>
      </w:r>
      <w:bookmarkEnd w:id="866"/>
      <w:bookmarkEnd w:id="867"/>
      <w:bookmarkEnd w:id="868"/>
      <w:bookmarkEnd w:id="869"/>
      <w:bookmarkEnd w:id="870"/>
      <w:bookmarkEnd w:id="871"/>
      <w:bookmarkEnd w:id="872"/>
      <w:bookmarkEnd w:id="873"/>
      <w:bookmarkEnd w:id="874"/>
      <w:bookmarkEnd w:id="875"/>
      <w:bookmarkEnd w:id="876"/>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877" w:name="_Toc5282182"/>
      <w:bookmarkStart w:id="878" w:name="_Toc29812380"/>
      <w:bookmarkStart w:id="879" w:name="_Toc29812489"/>
      <w:bookmarkStart w:id="880" w:name="_Toc37140360"/>
      <w:bookmarkStart w:id="881" w:name="_Toc37140647"/>
      <w:bookmarkStart w:id="882" w:name="_Toc37140765"/>
      <w:bookmarkStart w:id="883" w:name="_Toc37268715"/>
      <w:bookmarkStart w:id="884" w:name="_Toc45880120"/>
      <w:bookmarkStart w:id="885" w:name="_Toc74643009"/>
      <w:bookmarkStart w:id="886" w:name="_Toc76542297"/>
      <w:bookmarkStart w:id="887" w:name="_Toc82451336"/>
      <w:r w:rsidRPr="00033949">
        <w:rPr>
          <w:rFonts w:cs="v4.2.0"/>
        </w:rPr>
        <w:lastRenderedPageBreak/>
        <w:t>Annex F (normative):</w:t>
      </w:r>
      <w:r w:rsidRPr="00033949">
        <w:rPr>
          <w:rFonts w:cs="v4.2.0"/>
        </w:rPr>
        <w:br/>
      </w:r>
      <w:r w:rsidRPr="00033949">
        <w:t>Converting UE-assisted measurement reports into position estimates</w:t>
      </w:r>
      <w:bookmarkEnd w:id="877"/>
      <w:bookmarkEnd w:id="878"/>
      <w:bookmarkEnd w:id="879"/>
      <w:bookmarkEnd w:id="880"/>
      <w:bookmarkEnd w:id="881"/>
      <w:bookmarkEnd w:id="882"/>
      <w:bookmarkEnd w:id="883"/>
      <w:bookmarkEnd w:id="884"/>
      <w:bookmarkEnd w:id="885"/>
      <w:bookmarkEnd w:id="886"/>
      <w:bookmarkEnd w:id="887"/>
    </w:p>
    <w:p w14:paraId="160A4CAF" w14:textId="77777777" w:rsidR="00D07530" w:rsidRPr="00033949" w:rsidRDefault="00D07530" w:rsidP="00D07530">
      <w:pPr>
        <w:pStyle w:val="Heading1"/>
      </w:pPr>
      <w:bookmarkStart w:id="888" w:name="_Toc5282183"/>
      <w:bookmarkStart w:id="889" w:name="_Toc29812381"/>
      <w:bookmarkStart w:id="890" w:name="_Toc29812490"/>
      <w:bookmarkStart w:id="891" w:name="_Toc37140361"/>
      <w:bookmarkStart w:id="892" w:name="_Toc37140648"/>
      <w:bookmarkStart w:id="893" w:name="_Toc37140766"/>
      <w:bookmarkStart w:id="894" w:name="_Toc37268716"/>
      <w:bookmarkStart w:id="895" w:name="_Toc45880121"/>
      <w:bookmarkStart w:id="896" w:name="_Toc74643010"/>
      <w:bookmarkStart w:id="897" w:name="_Toc76542298"/>
      <w:bookmarkStart w:id="898" w:name="_Toc82451337"/>
      <w:r w:rsidRPr="00033949">
        <w:t>F.1</w:t>
      </w:r>
      <w:r w:rsidRPr="00033949">
        <w:tab/>
        <w:t>Introduction</w:t>
      </w:r>
      <w:bookmarkEnd w:id="888"/>
      <w:bookmarkEnd w:id="889"/>
      <w:bookmarkEnd w:id="890"/>
      <w:bookmarkEnd w:id="891"/>
      <w:bookmarkEnd w:id="892"/>
      <w:bookmarkEnd w:id="893"/>
      <w:bookmarkEnd w:id="894"/>
      <w:bookmarkEnd w:id="895"/>
      <w:bookmarkEnd w:id="896"/>
      <w:bookmarkEnd w:id="897"/>
      <w:bookmarkEnd w:id="898"/>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899" w:name="_Toc5282184"/>
      <w:bookmarkStart w:id="900" w:name="_Toc29812382"/>
      <w:bookmarkStart w:id="901" w:name="_Toc29812491"/>
      <w:bookmarkStart w:id="902" w:name="_Toc37140362"/>
      <w:bookmarkStart w:id="903" w:name="_Toc37140649"/>
      <w:bookmarkStart w:id="904" w:name="_Toc37140767"/>
      <w:bookmarkStart w:id="905" w:name="_Toc37268717"/>
      <w:bookmarkStart w:id="906" w:name="_Toc45880122"/>
      <w:bookmarkStart w:id="907" w:name="_Toc74643011"/>
      <w:bookmarkStart w:id="908" w:name="_Toc76542299"/>
      <w:bookmarkStart w:id="909" w:name="_Toc82451338"/>
      <w:r w:rsidRPr="00033949">
        <w:t>F.2</w:t>
      </w:r>
      <w:r w:rsidRPr="00033949">
        <w:tab/>
        <w:t>UE measurement reports</w:t>
      </w:r>
      <w:bookmarkEnd w:id="899"/>
      <w:bookmarkEnd w:id="900"/>
      <w:bookmarkEnd w:id="901"/>
      <w:bookmarkEnd w:id="902"/>
      <w:bookmarkEnd w:id="903"/>
      <w:bookmarkEnd w:id="904"/>
      <w:bookmarkEnd w:id="905"/>
      <w:bookmarkEnd w:id="906"/>
      <w:bookmarkEnd w:id="907"/>
      <w:bookmarkEnd w:id="908"/>
      <w:bookmarkEnd w:id="909"/>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910" w:name="_Toc5282185"/>
      <w:bookmarkStart w:id="911" w:name="_Toc29812383"/>
      <w:bookmarkStart w:id="912" w:name="_Toc29812492"/>
      <w:bookmarkStart w:id="913" w:name="_Toc37140363"/>
      <w:bookmarkStart w:id="914" w:name="_Toc37140650"/>
      <w:bookmarkStart w:id="915" w:name="_Toc37140768"/>
      <w:bookmarkStart w:id="916" w:name="_Toc37268718"/>
      <w:bookmarkStart w:id="917" w:name="_Toc45880123"/>
      <w:bookmarkStart w:id="918" w:name="_Toc74643012"/>
      <w:bookmarkStart w:id="919" w:name="_Toc76542300"/>
      <w:bookmarkStart w:id="920" w:name="_Toc82451339"/>
      <w:r w:rsidRPr="00033949">
        <w:t>F.3</w:t>
      </w:r>
      <w:r w:rsidRPr="00033949">
        <w:tab/>
        <w:t>WLS position solution</w:t>
      </w:r>
      <w:bookmarkEnd w:id="910"/>
      <w:bookmarkEnd w:id="911"/>
      <w:bookmarkEnd w:id="912"/>
      <w:bookmarkEnd w:id="913"/>
      <w:bookmarkEnd w:id="914"/>
      <w:bookmarkEnd w:id="915"/>
      <w:bookmarkEnd w:id="916"/>
      <w:bookmarkEnd w:id="917"/>
      <w:bookmarkEnd w:id="918"/>
      <w:bookmarkEnd w:id="919"/>
      <w:bookmarkEnd w:id="920"/>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pt;height:19pt" o:ole="">
            <v:imagedata r:id="rId18" o:title=""/>
          </v:shape>
          <o:OLEObject Type="Embed" ProgID="Equation.3" ShapeID="_x0000_i1026" DrawAspect="Content" ObjectID="_1694558340"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pt;height:19pt" o:ole="">
            <v:imagedata r:id="rId11" o:title=""/>
          </v:shape>
          <o:OLEObject Type="Embed" ProgID="Equation.3" ShapeID="_x0000_i1027" DrawAspect="Content" ObjectID="_1694558341"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5pt;height:19pt" o:ole="">
            <v:imagedata r:id="rId21" o:title=""/>
          </v:shape>
          <o:OLEObject Type="Embed" ProgID="Equation.3" ShapeID="_x0000_i1028" DrawAspect="Content" ObjectID="_1694558342"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pt;height:19pt" o:ole="">
            <v:imagedata r:id="rId23" o:title=""/>
          </v:shape>
          <o:OLEObject Type="Embed" ProgID="Equation.3" ShapeID="_x0000_i1029" DrawAspect="Content" ObjectID="_1694558343"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2pt;height:20.5pt" o:ole="">
            <v:imagedata r:id="rId26" o:title=""/>
          </v:shape>
          <o:OLEObject Type="Embed" ProgID="Equation.3" ShapeID="_x0000_i1030" DrawAspect="Content" ObjectID="_1694558344"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pt;height:168pt" o:ole="">
            <v:imagedata r:id="rId29" o:title=""/>
          </v:shape>
          <o:OLEObject Type="Embed" ProgID="Equation.3" ShapeID="_x0000_i1031" DrawAspect="Content" ObjectID="_1694558345"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694558346"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pt;height:18.5pt" o:ole="">
            <v:imagedata r:id="rId33" o:title=""/>
          </v:shape>
          <o:OLEObject Type="Embed" ProgID="Equation.3" ShapeID="_x0000_i1033" DrawAspect="Content" ObjectID="_1694558347"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921" w:name="_Toc5282186"/>
      <w:bookmarkStart w:id="922" w:name="_Toc29812384"/>
      <w:bookmarkStart w:id="923" w:name="_Toc29812493"/>
      <w:bookmarkStart w:id="924" w:name="_Toc37140364"/>
      <w:bookmarkStart w:id="925" w:name="_Toc37140651"/>
      <w:bookmarkStart w:id="926" w:name="_Toc37140769"/>
      <w:bookmarkStart w:id="927" w:name="_Toc37268719"/>
      <w:bookmarkStart w:id="928" w:name="_Toc45880124"/>
      <w:bookmarkStart w:id="929" w:name="_Toc74643013"/>
      <w:bookmarkStart w:id="930" w:name="_Toc76542301"/>
      <w:bookmarkStart w:id="931" w:name="_Toc82451340"/>
      <w:bookmarkStart w:id="932" w:name="historyclause"/>
      <w:r w:rsidRPr="00033949">
        <w:lastRenderedPageBreak/>
        <w:t>Annex G (informative):</w:t>
      </w:r>
      <w:r w:rsidRPr="00033949">
        <w:br/>
        <w:t>Change history</w:t>
      </w:r>
      <w:bookmarkEnd w:id="921"/>
      <w:bookmarkEnd w:id="922"/>
      <w:bookmarkEnd w:id="923"/>
      <w:bookmarkEnd w:id="924"/>
      <w:bookmarkEnd w:id="925"/>
      <w:bookmarkEnd w:id="926"/>
      <w:bookmarkEnd w:id="927"/>
      <w:bookmarkEnd w:id="928"/>
      <w:bookmarkEnd w:id="929"/>
      <w:bookmarkEnd w:id="930"/>
      <w:bookmarkEnd w:id="931"/>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932"/>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bl>
    <w:p w14:paraId="4B28DAA4" w14:textId="77777777" w:rsidR="00D07530" w:rsidRPr="00232390" w:rsidRDefault="00D07530" w:rsidP="00D07530"/>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E5B74" w14:textId="77777777" w:rsidR="00C65CF1" w:rsidRDefault="00C65CF1">
      <w:r>
        <w:separator/>
      </w:r>
    </w:p>
  </w:endnote>
  <w:endnote w:type="continuationSeparator" w:id="0">
    <w:p w14:paraId="2A4739F9" w14:textId="77777777" w:rsidR="00C65CF1" w:rsidRDefault="00C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B4AB3" w14:textId="77777777" w:rsidR="00C65CF1" w:rsidRDefault="00C65CF1">
      <w:r>
        <w:separator/>
      </w:r>
    </w:p>
  </w:footnote>
  <w:footnote w:type="continuationSeparator" w:id="0">
    <w:p w14:paraId="30ED861A" w14:textId="77777777" w:rsidR="00C65CF1" w:rsidRDefault="00C6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3B6FB" w14:textId="4E594020"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D5D">
      <w:rPr>
        <w:rFonts w:ascii="Arial" w:hAnsi="Arial" w:cs="Arial"/>
        <w:b/>
        <w:noProof/>
        <w:sz w:val="18"/>
        <w:szCs w:val="18"/>
      </w:rPr>
      <w:t>3GPP TS 38.171 V16.12.0 (2021-0609)</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35816D1D"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D5D">
      <w:rPr>
        <w:rFonts w:ascii="Arial" w:hAnsi="Arial" w:cs="Arial"/>
        <w:b/>
        <w:noProof/>
        <w:sz w:val="18"/>
        <w:szCs w:val="18"/>
      </w:rPr>
      <w:t>Release 16</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65B8"/>
    <w:rsid w:val="00386C09"/>
    <w:rsid w:val="003A1881"/>
    <w:rsid w:val="003B7D0C"/>
    <w:rsid w:val="003C3971"/>
    <w:rsid w:val="003E7BCA"/>
    <w:rsid w:val="003F5206"/>
    <w:rsid w:val="0040451E"/>
    <w:rsid w:val="00423334"/>
    <w:rsid w:val="004345EC"/>
    <w:rsid w:val="00465515"/>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30747"/>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12327</Words>
  <Characters>70268</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2021-09-30T23:36:00Z</dcterms:created>
  <dcterms:modified xsi:type="dcterms:W3CDTF">2021-09-30T23:52:00Z</dcterms:modified>
</cp:coreProperties>
</file>