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CC33DBF"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F23B1D">
              <w:t>8</w:t>
            </w:r>
            <w:r w:rsidRPr="00931575">
              <w:t>.</w:t>
            </w:r>
            <w:bookmarkEnd w:id="3"/>
            <w:r w:rsidR="00AF77B0" w:rsidRPr="00931575">
              <w:t>0</w:t>
            </w:r>
            <w:r w:rsidRPr="00931575">
              <w:t xml:space="preserve"> </w:t>
            </w:r>
            <w:r w:rsidRPr="00931575">
              <w:rPr>
                <w:sz w:val="32"/>
              </w:rPr>
              <w:t>(</w:t>
            </w:r>
            <w:bookmarkStart w:id="4" w:name="issueDate"/>
            <w:r w:rsidR="004B2F41" w:rsidRPr="00931575">
              <w:rPr>
                <w:sz w:val="32"/>
              </w:rPr>
              <w:t>202</w:t>
            </w:r>
            <w:r w:rsidR="004B2F41">
              <w:rPr>
                <w:sz w:val="32"/>
              </w:rPr>
              <w:t>1</w:t>
            </w:r>
            <w:r w:rsidRPr="00931575">
              <w:rPr>
                <w:sz w:val="32"/>
              </w:rPr>
              <w:t>-</w:t>
            </w:r>
            <w:bookmarkEnd w:id="4"/>
            <w:r w:rsidR="00F23B1D">
              <w:rPr>
                <w:sz w:val="32"/>
              </w:rPr>
              <w:t>06</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2A499B35" w14:textId="0F3DDDAD" w:rsidR="00BA050C" w:rsidRDefault="00BA050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_Toc76544288 \h </w:instrText>
      </w:r>
      <w:r>
        <w:fldChar w:fldCharType="separate"/>
      </w:r>
      <w:r>
        <w:t>16</w:t>
      </w:r>
      <w:r>
        <w:fldChar w:fldCharType="end"/>
      </w:r>
    </w:p>
    <w:p w14:paraId="64D41B4A" w14:textId="242BFF05" w:rsidR="00BA050C" w:rsidRDefault="00BA050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_Toc76544289 \h </w:instrText>
      </w:r>
      <w:r>
        <w:fldChar w:fldCharType="separate"/>
      </w:r>
      <w:r>
        <w:t>18</w:t>
      </w:r>
      <w:r>
        <w:fldChar w:fldCharType="end"/>
      </w:r>
    </w:p>
    <w:p w14:paraId="3827DA52" w14:textId="30616491" w:rsidR="00BA050C" w:rsidRDefault="00BA050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_Toc76544290 \h </w:instrText>
      </w:r>
      <w:r>
        <w:fldChar w:fldCharType="separate"/>
      </w:r>
      <w:r>
        <w:t>18</w:t>
      </w:r>
      <w:r>
        <w:fldChar w:fldCharType="end"/>
      </w:r>
    </w:p>
    <w:p w14:paraId="6BEF5FF7" w14:textId="5D07BA72" w:rsidR="00BA050C" w:rsidRDefault="00BA050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_Toc76544291 \h </w:instrText>
      </w:r>
      <w:r>
        <w:fldChar w:fldCharType="separate"/>
      </w:r>
      <w:r>
        <w:t>20</w:t>
      </w:r>
      <w:r>
        <w:fldChar w:fldCharType="end"/>
      </w:r>
    </w:p>
    <w:p w14:paraId="59418150" w14:textId="44684A8D" w:rsidR="00BA050C" w:rsidRDefault="00BA050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_Toc76544292 \h </w:instrText>
      </w:r>
      <w:r>
        <w:fldChar w:fldCharType="separate"/>
      </w:r>
      <w:r>
        <w:t>20</w:t>
      </w:r>
      <w:r>
        <w:fldChar w:fldCharType="end"/>
      </w:r>
    </w:p>
    <w:p w14:paraId="410ABA32" w14:textId="49F4FC87" w:rsidR="00BA050C" w:rsidRDefault="00BA050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_Toc76544293 \h </w:instrText>
      </w:r>
      <w:r>
        <w:fldChar w:fldCharType="separate"/>
      </w:r>
      <w:r>
        <w:t>23</w:t>
      </w:r>
      <w:r>
        <w:fldChar w:fldCharType="end"/>
      </w:r>
    </w:p>
    <w:p w14:paraId="5395EBBA" w14:textId="7AFF7281" w:rsidR="00BA050C" w:rsidRDefault="00BA050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_Toc76544294 \h </w:instrText>
      </w:r>
      <w:r>
        <w:fldChar w:fldCharType="separate"/>
      </w:r>
      <w:r>
        <w:t>25</w:t>
      </w:r>
      <w:r>
        <w:fldChar w:fldCharType="end"/>
      </w:r>
    </w:p>
    <w:p w14:paraId="39811710" w14:textId="639DA41A" w:rsidR="00BA050C" w:rsidRDefault="00BA050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_Toc76544295 \h </w:instrText>
      </w:r>
      <w:r>
        <w:fldChar w:fldCharType="separate"/>
      </w:r>
      <w:r>
        <w:t>27</w:t>
      </w:r>
      <w:r>
        <w:fldChar w:fldCharType="end"/>
      </w:r>
    </w:p>
    <w:p w14:paraId="285E8825" w14:textId="63938261" w:rsidR="00BA050C" w:rsidRDefault="00BA050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_Toc76544296 \h </w:instrText>
      </w:r>
      <w:r>
        <w:fldChar w:fldCharType="separate"/>
      </w:r>
      <w:r>
        <w:t>27</w:t>
      </w:r>
      <w:r>
        <w:fldChar w:fldCharType="end"/>
      </w:r>
    </w:p>
    <w:p w14:paraId="4D99CA48" w14:textId="53BDE57B" w:rsidR="00BA050C" w:rsidRDefault="00BA050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_Toc76544297 \h </w:instrText>
      </w:r>
      <w:r>
        <w:fldChar w:fldCharType="separate"/>
      </w:r>
      <w:r>
        <w:t>27</w:t>
      </w:r>
      <w:r>
        <w:fldChar w:fldCharType="end"/>
      </w:r>
    </w:p>
    <w:p w14:paraId="1FF21A01" w14:textId="7CE3AF7F" w:rsidR="00BA050C" w:rsidRDefault="00BA050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_Toc76544298 \h </w:instrText>
      </w:r>
      <w:r>
        <w:fldChar w:fldCharType="separate"/>
      </w:r>
      <w:r>
        <w:t>29</w:t>
      </w:r>
      <w:r>
        <w:fldChar w:fldCharType="end"/>
      </w:r>
    </w:p>
    <w:p w14:paraId="25DC56C8" w14:textId="61C2C5E8" w:rsidR="00BA050C" w:rsidRDefault="00BA050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_Toc76544299 \h </w:instrText>
      </w:r>
      <w:r>
        <w:fldChar w:fldCharType="separate"/>
      </w:r>
      <w:r>
        <w:t>29</w:t>
      </w:r>
      <w:r>
        <w:fldChar w:fldCharType="end"/>
      </w:r>
    </w:p>
    <w:p w14:paraId="10F9F5E6" w14:textId="3BE7D0E9" w:rsidR="00BA050C" w:rsidRDefault="00BA050C">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_Toc76544300 \h </w:instrText>
      </w:r>
      <w:r>
        <w:fldChar w:fldCharType="separate"/>
      </w:r>
      <w:r>
        <w:t>30</w:t>
      </w:r>
      <w:r>
        <w:fldChar w:fldCharType="end"/>
      </w:r>
    </w:p>
    <w:p w14:paraId="605B37B8" w14:textId="2F34A99E" w:rsidR="00BA050C" w:rsidRDefault="00BA050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_Toc76544301 \h </w:instrText>
      </w:r>
      <w:r>
        <w:fldChar w:fldCharType="separate"/>
      </w:r>
      <w:r>
        <w:t>33</w:t>
      </w:r>
      <w:r>
        <w:fldChar w:fldCharType="end"/>
      </w:r>
    </w:p>
    <w:p w14:paraId="26756C68" w14:textId="4CD48175" w:rsidR="00BA050C" w:rsidRDefault="00BA050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_Toc76544302 \h </w:instrText>
      </w:r>
      <w:r>
        <w:fldChar w:fldCharType="separate"/>
      </w:r>
      <w:r>
        <w:t>35</w:t>
      </w:r>
      <w:r>
        <w:fldChar w:fldCharType="end"/>
      </w:r>
    </w:p>
    <w:p w14:paraId="01CC8E1A" w14:textId="590ABC42" w:rsidR="00BA050C" w:rsidRDefault="00BA050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_Toc76544303 \h </w:instrText>
      </w:r>
      <w:r>
        <w:fldChar w:fldCharType="separate"/>
      </w:r>
      <w:r>
        <w:t>36</w:t>
      </w:r>
      <w:r>
        <w:fldChar w:fldCharType="end"/>
      </w:r>
    </w:p>
    <w:p w14:paraId="1F743764" w14:textId="7FA3B437" w:rsidR="00BA050C" w:rsidRDefault="00BA050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_Toc76544304 \h </w:instrText>
      </w:r>
      <w:r>
        <w:fldChar w:fldCharType="separate"/>
      </w:r>
      <w:r>
        <w:t>36</w:t>
      </w:r>
      <w:r>
        <w:fldChar w:fldCharType="end"/>
      </w:r>
    </w:p>
    <w:p w14:paraId="487DB6CB" w14:textId="2BC645BF" w:rsidR="00BA050C" w:rsidRDefault="00BA050C">
      <w:pPr>
        <w:pStyle w:val="TOC2"/>
        <w:rPr>
          <w:rFonts w:asciiTheme="minorHAnsi" w:eastAsiaTheme="minorEastAsia" w:hAnsiTheme="minorHAnsi" w:cstheme="minorBidi"/>
          <w:sz w:val="22"/>
          <w:szCs w:val="22"/>
          <w:lang w:eastAsia="en-GB"/>
        </w:rPr>
      </w:pPr>
      <w:r w:rsidRPr="00EB2EE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_Toc76544305 \h </w:instrText>
      </w:r>
      <w:r>
        <w:fldChar w:fldCharType="separate"/>
      </w:r>
      <w:r>
        <w:t>38</w:t>
      </w:r>
      <w:r>
        <w:fldChar w:fldCharType="end"/>
      </w:r>
    </w:p>
    <w:p w14:paraId="19DA74D2" w14:textId="1FA34CFF" w:rsidR="00BA050C" w:rsidRDefault="00BA050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_Toc76544306 \h </w:instrText>
      </w:r>
      <w:r>
        <w:fldChar w:fldCharType="separate"/>
      </w:r>
      <w:r>
        <w:t>38</w:t>
      </w:r>
      <w:r>
        <w:fldChar w:fldCharType="end"/>
      </w:r>
    </w:p>
    <w:p w14:paraId="6CC0656B" w14:textId="007EA576" w:rsidR="00BA050C" w:rsidRDefault="00BA050C">
      <w:pPr>
        <w:pStyle w:val="TOC2"/>
        <w:rPr>
          <w:rFonts w:asciiTheme="minorHAnsi" w:eastAsiaTheme="minorEastAsia" w:hAnsiTheme="minorHAnsi" w:cstheme="minorBidi"/>
          <w:sz w:val="22"/>
          <w:szCs w:val="22"/>
          <w:lang w:eastAsia="en-GB"/>
        </w:rPr>
      </w:pPr>
      <w:r w:rsidRPr="00EB2EE5">
        <w:rPr>
          <w:rFonts w:cs="v4.2.0"/>
        </w:rPr>
        <w:t>4.5</w:t>
      </w:r>
      <w:r>
        <w:rPr>
          <w:rFonts w:asciiTheme="minorHAnsi" w:eastAsiaTheme="minorEastAsia" w:hAnsiTheme="minorHAnsi" w:cstheme="minorBidi"/>
          <w:sz w:val="22"/>
          <w:szCs w:val="22"/>
          <w:lang w:eastAsia="en-GB"/>
        </w:rPr>
        <w:tab/>
      </w:r>
      <w:r w:rsidRPr="00EB2EE5">
        <w:rPr>
          <w:rFonts w:cs="v4.2.0"/>
        </w:rPr>
        <w:t>BS configurations</w:t>
      </w:r>
      <w:r>
        <w:tab/>
      </w:r>
      <w:r>
        <w:fldChar w:fldCharType="begin"/>
      </w:r>
      <w:r>
        <w:instrText xml:space="preserve"> PAGEREF _Toc76544307 \h </w:instrText>
      </w:r>
      <w:r>
        <w:fldChar w:fldCharType="separate"/>
      </w:r>
      <w:r>
        <w:t>39</w:t>
      </w:r>
      <w:r>
        <w:fldChar w:fldCharType="end"/>
      </w:r>
    </w:p>
    <w:p w14:paraId="2BFF9E80" w14:textId="629DB165" w:rsidR="00BA050C" w:rsidRDefault="00BA050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_Toc76544308 \h </w:instrText>
      </w:r>
      <w:r>
        <w:fldChar w:fldCharType="separate"/>
      </w:r>
      <w:r>
        <w:t>39</w:t>
      </w:r>
      <w:r>
        <w:fldChar w:fldCharType="end"/>
      </w:r>
    </w:p>
    <w:p w14:paraId="08706C3F" w14:textId="088BDCC5" w:rsidR="00BA050C" w:rsidRDefault="00BA050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_Toc76544309 \h </w:instrText>
      </w:r>
      <w:r>
        <w:fldChar w:fldCharType="separate"/>
      </w:r>
      <w:r>
        <w:t>40</w:t>
      </w:r>
      <w:r>
        <w:fldChar w:fldCharType="end"/>
      </w:r>
    </w:p>
    <w:p w14:paraId="5BF554E6" w14:textId="45556102" w:rsidR="00BA050C" w:rsidRDefault="00BA050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_Toc76544310 \h </w:instrText>
      </w:r>
      <w:r>
        <w:fldChar w:fldCharType="separate"/>
      </w:r>
      <w:r>
        <w:t>41</w:t>
      </w:r>
      <w:r>
        <w:fldChar w:fldCharType="end"/>
      </w:r>
    </w:p>
    <w:p w14:paraId="6DC6D53E" w14:textId="30543EAF" w:rsidR="00BA050C" w:rsidRDefault="00BA050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_Toc76544311 \h </w:instrText>
      </w:r>
      <w:r>
        <w:fldChar w:fldCharType="separate"/>
      </w:r>
      <w:r>
        <w:t>41</w:t>
      </w:r>
      <w:r>
        <w:fldChar w:fldCharType="end"/>
      </w:r>
    </w:p>
    <w:p w14:paraId="7FEF959E" w14:textId="3A20BD54" w:rsidR="00BA050C" w:rsidRDefault="00BA050C">
      <w:pPr>
        <w:pStyle w:val="TOC2"/>
        <w:rPr>
          <w:rFonts w:asciiTheme="minorHAnsi" w:eastAsiaTheme="minorEastAsia" w:hAnsiTheme="minorHAnsi" w:cstheme="minorBidi"/>
          <w:sz w:val="22"/>
          <w:szCs w:val="22"/>
          <w:lang w:eastAsia="en-GB"/>
        </w:rPr>
      </w:pPr>
      <w:r w:rsidRPr="00EB2EE5">
        <w:rPr>
          <w:rFonts w:cs="v4.2.0"/>
        </w:rPr>
        <w:t>4.6</w:t>
      </w:r>
      <w:r>
        <w:rPr>
          <w:rFonts w:asciiTheme="minorHAnsi" w:eastAsiaTheme="minorEastAsia" w:hAnsiTheme="minorHAnsi" w:cstheme="minorBidi"/>
          <w:sz w:val="22"/>
          <w:szCs w:val="22"/>
          <w:lang w:eastAsia="en-GB"/>
        </w:rPr>
        <w:tab/>
      </w:r>
      <w:r w:rsidRPr="00EB2EE5">
        <w:rPr>
          <w:rFonts w:cs="v4.2.0"/>
        </w:rPr>
        <w:t>Manufacturer</w:t>
      </w:r>
      <w:r>
        <w:rPr>
          <w:lang w:eastAsia="zh-CN"/>
        </w:rPr>
        <w:t>'</w:t>
      </w:r>
      <w:r w:rsidRPr="00EB2EE5">
        <w:rPr>
          <w:rFonts w:cs="v4.2.0"/>
        </w:rPr>
        <w:t>s declarations</w:t>
      </w:r>
      <w:r>
        <w:tab/>
      </w:r>
      <w:r>
        <w:fldChar w:fldCharType="begin"/>
      </w:r>
      <w:r>
        <w:instrText xml:space="preserve"> PAGEREF _Toc76544312 \h </w:instrText>
      </w:r>
      <w:r>
        <w:fldChar w:fldCharType="separate"/>
      </w:r>
      <w:r>
        <w:t>41</w:t>
      </w:r>
      <w:r>
        <w:fldChar w:fldCharType="end"/>
      </w:r>
    </w:p>
    <w:p w14:paraId="254BD665" w14:textId="5D8A7A72" w:rsidR="00BA050C" w:rsidRDefault="00BA050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_Toc76544313 \h </w:instrText>
      </w:r>
      <w:r>
        <w:fldChar w:fldCharType="separate"/>
      </w:r>
      <w:r>
        <w:t>51</w:t>
      </w:r>
      <w:r>
        <w:fldChar w:fldCharType="end"/>
      </w:r>
    </w:p>
    <w:p w14:paraId="696CAE3D" w14:textId="3CA99F7E" w:rsidR="00BA050C" w:rsidRDefault="00BA050C">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_Toc76544314 \h </w:instrText>
      </w:r>
      <w:r>
        <w:fldChar w:fldCharType="separate"/>
      </w:r>
      <w:r>
        <w:t>51</w:t>
      </w:r>
      <w:r>
        <w:fldChar w:fldCharType="end"/>
      </w:r>
    </w:p>
    <w:p w14:paraId="09655A4B" w14:textId="615C39FA" w:rsidR="00BA050C" w:rsidRDefault="00BA050C">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_Toc76544315 \h </w:instrText>
      </w:r>
      <w:r>
        <w:fldChar w:fldCharType="separate"/>
      </w:r>
      <w:r>
        <w:t>51</w:t>
      </w:r>
      <w:r>
        <w:fldChar w:fldCharType="end"/>
      </w:r>
    </w:p>
    <w:p w14:paraId="10459397" w14:textId="4154C4BC" w:rsidR="00BA050C" w:rsidRDefault="00BA050C">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_Toc76544316 \h </w:instrText>
      </w:r>
      <w:r>
        <w:fldChar w:fldCharType="separate"/>
      </w:r>
      <w:r>
        <w:t>51</w:t>
      </w:r>
      <w:r>
        <w:fldChar w:fldCharType="end"/>
      </w:r>
    </w:p>
    <w:p w14:paraId="583BBF00" w14:textId="1739328D" w:rsidR="00BA050C" w:rsidRDefault="00BA050C">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_Toc76544317 \h </w:instrText>
      </w:r>
      <w:r>
        <w:fldChar w:fldCharType="separate"/>
      </w:r>
      <w:r>
        <w:t>51</w:t>
      </w:r>
      <w:r>
        <w:fldChar w:fldCharType="end"/>
      </w:r>
    </w:p>
    <w:p w14:paraId="071B5738" w14:textId="31077A0F" w:rsidR="00BA050C" w:rsidRDefault="00BA050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_Toc76544318 \h </w:instrText>
      </w:r>
      <w:r>
        <w:fldChar w:fldCharType="separate"/>
      </w:r>
      <w:r>
        <w:t>51</w:t>
      </w:r>
      <w:r>
        <w:fldChar w:fldCharType="end"/>
      </w:r>
    </w:p>
    <w:p w14:paraId="3EEDA841" w14:textId="51C3491F" w:rsidR="00BA050C" w:rsidRDefault="00BA050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_Toc76544319 \h </w:instrText>
      </w:r>
      <w:r>
        <w:fldChar w:fldCharType="separate"/>
      </w:r>
      <w:r>
        <w:t>52</w:t>
      </w:r>
      <w:r>
        <w:fldChar w:fldCharType="end"/>
      </w:r>
    </w:p>
    <w:p w14:paraId="3E5CA632" w14:textId="2E2F8408" w:rsidR="00BA050C" w:rsidRDefault="00BA050C">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_Toc76544320 \h </w:instrText>
      </w:r>
      <w:r>
        <w:fldChar w:fldCharType="separate"/>
      </w:r>
      <w:r>
        <w:t>52</w:t>
      </w:r>
      <w:r>
        <w:fldChar w:fldCharType="end"/>
      </w:r>
    </w:p>
    <w:p w14:paraId="0360AB2D" w14:textId="2C3A389D" w:rsidR="00BA050C" w:rsidRDefault="00BA050C">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_Toc76544321 \h </w:instrText>
      </w:r>
      <w:r>
        <w:fldChar w:fldCharType="separate"/>
      </w:r>
      <w:r>
        <w:t>52</w:t>
      </w:r>
      <w:r>
        <w:fldChar w:fldCharType="end"/>
      </w:r>
    </w:p>
    <w:p w14:paraId="2E939D1D" w14:textId="5272447B" w:rsidR="00BA050C" w:rsidRDefault="00BA050C">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_Toc76544322 \h </w:instrText>
      </w:r>
      <w:r>
        <w:fldChar w:fldCharType="separate"/>
      </w:r>
      <w:r>
        <w:t>52</w:t>
      </w:r>
      <w:r>
        <w:fldChar w:fldCharType="end"/>
      </w:r>
    </w:p>
    <w:p w14:paraId="6FFF2B1D" w14:textId="791059B4" w:rsidR="00BA050C" w:rsidRDefault="00BA050C">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_Toc76544323 \h </w:instrText>
      </w:r>
      <w:r>
        <w:fldChar w:fldCharType="separate"/>
      </w:r>
      <w:r>
        <w:t>53</w:t>
      </w:r>
      <w:r>
        <w:fldChar w:fldCharType="end"/>
      </w:r>
    </w:p>
    <w:p w14:paraId="2B25DF9D" w14:textId="07336F0F" w:rsidR="00BA050C" w:rsidRDefault="00BA050C">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_Toc76544324 \h </w:instrText>
      </w:r>
      <w:r>
        <w:fldChar w:fldCharType="separate"/>
      </w:r>
      <w:r>
        <w:t>53</w:t>
      </w:r>
      <w:r>
        <w:fldChar w:fldCharType="end"/>
      </w:r>
    </w:p>
    <w:p w14:paraId="6700490C" w14:textId="74792716" w:rsidR="00BA050C" w:rsidRDefault="00BA050C">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_Toc76544325 \h </w:instrText>
      </w:r>
      <w:r>
        <w:fldChar w:fldCharType="separate"/>
      </w:r>
      <w:r>
        <w:t>53</w:t>
      </w:r>
      <w:r>
        <w:fldChar w:fldCharType="end"/>
      </w:r>
    </w:p>
    <w:p w14:paraId="10FF4859" w14:textId="67C902B3" w:rsidR="00BA050C" w:rsidRDefault="00BA050C">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_Toc76544326 \h </w:instrText>
      </w:r>
      <w:r>
        <w:fldChar w:fldCharType="separate"/>
      </w:r>
      <w:r>
        <w:t>53</w:t>
      </w:r>
      <w:r>
        <w:fldChar w:fldCharType="end"/>
      </w:r>
    </w:p>
    <w:p w14:paraId="2C8742E5" w14:textId="52673E0A" w:rsidR="00BA050C" w:rsidRDefault="00BA050C">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_Toc76544327 \h </w:instrText>
      </w:r>
      <w:r>
        <w:fldChar w:fldCharType="separate"/>
      </w:r>
      <w:r>
        <w:t>53</w:t>
      </w:r>
      <w:r>
        <w:fldChar w:fldCharType="end"/>
      </w:r>
    </w:p>
    <w:p w14:paraId="5C1E0662" w14:textId="71523D0E" w:rsidR="00BA050C" w:rsidRDefault="00BA050C">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_Toc76544328 \h </w:instrText>
      </w:r>
      <w:r>
        <w:fldChar w:fldCharType="separate"/>
      </w:r>
      <w:r>
        <w:t>54</w:t>
      </w:r>
      <w:r>
        <w:fldChar w:fldCharType="end"/>
      </w:r>
    </w:p>
    <w:p w14:paraId="06E7CA7A" w14:textId="53BCE7BB" w:rsidR="00BA050C" w:rsidRDefault="00BA050C">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_Toc76544329 \h </w:instrText>
      </w:r>
      <w:r>
        <w:fldChar w:fldCharType="separate"/>
      </w:r>
      <w:r>
        <w:t>54</w:t>
      </w:r>
      <w:r>
        <w:fldChar w:fldCharType="end"/>
      </w:r>
    </w:p>
    <w:p w14:paraId="054F5AE1" w14:textId="27265334" w:rsidR="00BA050C" w:rsidRDefault="00BA050C">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_Toc76544330 \h </w:instrText>
      </w:r>
      <w:r>
        <w:fldChar w:fldCharType="separate"/>
      </w:r>
      <w:r>
        <w:t>54</w:t>
      </w:r>
      <w:r>
        <w:fldChar w:fldCharType="end"/>
      </w:r>
    </w:p>
    <w:p w14:paraId="505E11D3" w14:textId="0F26D2F1" w:rsidR="00BA050C" w:rsidRDefault="00BA050C">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_Toc76544331 \h </w:instrText>
      </w:r>
      <w:r>
        <w:fldChar w:fldCharType="separate"/>
      </w:r>
      <w:r>
        <w:t>55</w:t>
      </w:r>
      <w:r>
        <w:fldChar w:fldCharType="end"/>
      </w:r>
    </w:p>
    <w:p w14:paraId="43DEAC4F" w14:textId="1490DB76" w:rsidR="00BA050C" w:rsidRDefault="00BA050C">
      <w:pPr>
        <w:pStyle w:val="TOC2"/>
        <w:rPr>
          <w:rFonts w:asciiTheme="minorHAnsi" w:eastAsiaTheme="minorEastAsia" w:hAnsiTheme="minorHAnsi" w:cstheme="minorBidi"/>
          <w:sz w:val="22"/>
          <w:szCs w:val="22"/>
          <w:lang w:eastAsia="en-GB"/>
        </w:rPr>
      </w:pPr>
      <w:r w:rsidRPr="00EB2EE5">
        <w:rPr>
          <w:rFonts w:cs="v4.2.0"/>
        </w:rPr>
        <w:t>4.8</w:t>
      </w:r>
      <w:r>
        <w:rPr>
          <w:rFonts w:asciiTheme="minorHAnsi" w:eastAsiaTheme="minorEastAsia" w:hAnsiTheme="minorHAnsi" w:cstheme="minorBidi"/>
          <w:sz w:val="22"/>
          <w:szCs w:val="22"/>
          <w:lang w:eastAsia="en-GB"/>
        </w:rPr>
        <w:tab/>
      </w:r>
      <w:r w:rsidRPr="00EB2EE5">
        <w:rPr>
          <w:rFonts w:cs="v4.2.0"/>
        </w:rPr>
        <w:t>Applicability of requirements</w:t>
      </w:r>
      <w:r>
        <w:tab/>
      </w:r>
      <w:r>
        <w:fldChar w:fldCharType="begin"/>
      </w:r>
      <w:r>
        <w:instrText xml:space="preserve"> PAGEREF _Toc76544332 \h </w:instrText>
      </w:r>
      <w:r>
        <w:fldChar w:fldCharType="separate"/>
      </w:r>
      <w:r>
        <w:t>55</w:t>
      </w:r>
      <w:r>
        <w:fldChar w:fldCharType="end"/>
      </w:r>
    </w:p>
    <w:p w14:paraId="508538AD" w14:textId="43617749" w:rsidR="00BA050C" w:rsidRDefault="00BA050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_Toc76544333 \h </w:instrText>
      </w:r>
      <w:r>
        <w:fldChar w:fldCharType="separate"/>
      </w:r>
      <w:r>
        <w:t>55</w:t>
      </w:r>
      <w:r>
        <w:fldChar w:fldCharType="end"/>
      </w:r>
    </w:p>
    <w:p w14:paraId="21DC26DB" w14:textId="49C87886" w:rsidR="00BA050C" w:rsidRDefault="00BA050C">
      <w:pPr>
        <w:pStyle w:val="TOC3"/>
        <w:rPr>
          <w:rFonts w:asciiTheme="minorHAnsi" w:eastAsiaTheme="minorEastAsia" w:hAnsiTheme="minorHAnsi" w:cstheme="minorBidi"/>
          <w:sz w:val="22"/>
          <w:szCs w:val="22"/>
          <w:lang w:eastAsia="en-GB"/>
        </w:rPr>
      </w:pPr>
      <w:r>
        <w:t>4.</w:t>
      </w:r>
      <w:r w:rsidRPr="00EB2EE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B2EE5">
        <w:rPr>
          <w:rFonts w:eastAsia="SimSun"/>
        </w:rPr>
        <w:t xml:space="preserve">test configurations for </w:t>
      </w:r>
      <w:r w:rsidRPr="00EB2EE5">
        <w:rPr>
          <w:rFonts w:eastAsia="SimSun"/>
          <w:i/>
        </w:rPr>
        <w:t>single-band RIB</w:t>
      </w:r>
      <w:r>
        <w:tab/>
      </w:r>
      <w:r>
        <w:fldChar w:fldCharType="begin"/>
      </w:r>
      <w:r>
        <w:instrText xml:space="preserve"> PAGEREF _Toc76544334 \h </w:instrText>
      </w:r>
      <w:r>
        <w:fldChar w:fldCharType="separate"/>
      </w:r>
      <w:r>
        <w:t>55</w:t>
      </w:r>
      <w:r>
        <w:fldChar w:fldCharType="end"/>
      </w:r>
    </w:p>
    <w:p w14:paraId="15CB6984" w14:textId="1733A349" w:rsidR="00BA050C" w:rsidRDefault="00BA050C">
      <w:pPr>
        <w:pStyle w:val="TOC3"/>
        <w:rPr>
          <w:rFonts w:asciiTheme="minorHAnsi" w:eastAsiaTheme="minorEastAsia" w:hAnsiTheme="minorHAnsi" w:cstheme="minorBidi"/>
          <w:sz w:val="22"/>
          <w:szCs w:val="22"/>
          <w:lang w:eastAsia="en-GB"/>
        </w:rPr>
      </w:pPr>
      <w:r>
        <w:t>4.</w:t>
      </w:r>
      <w:r w:rsidRPr="00EB2EE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B2EE5">
        <w:rPr>
          <w:rFonts w:eastAsia="SimSun"/>
        </w:rPr>
        <w:t xml:space="preserve">test configurations for </w:t>
      </w:r>
      <w:r w:rsidRPr="00EB2EE5">
        <w:rPr>
          <w:rFonts w:eastAsia="SimSun"/>
          <w:i/>
        </w:rPr>
        <w:t>multi-band RIB</w:t>
      </w:r>
      <w:r>
        <w:tab/>
      </w:r>
      <w:r>
        <w:fldChar w:fldCharType="begin"/>
      </w:r>
      <w:r>
        <w:instrText xml:space="preserve"> PAGEREF _Toc76544335 \h </w:instrText>
      </w:r>
      <w:r>
        <w:fldChar w:fldCharType="separate"/>
      </w:r>
      <w:r>
        <w:t>56</w:t>
      </w:r>
      <w:r>
        <w:fldChar w:fldCharType="end"/>
      </w:r>
    </w:p>
    <w:p w14:paraId="379BAB25" w14:textId="6FE3CFF9" w:rsidR="00BA050C" w:rsidRDefault="00BA050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_Toc76544336 \h </w:instrText>
      </w:r>
      <w:r>
        <w:fldChar w:fldCharType="separate"/>
      </w:r>
      <w:r>
        <w:t>57</w:t>
      </w:r>
      <w:r>
        <w:fldChar w:fldCharType="end"/>
      </w:r>
    </w:p>
    <w:p w14:paraId="6A017B23" w14:textId="1765CBA7" w:rsidR="00BA050C" w:rsidRDefault="00BA050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_Toc76544337 \h </w:instrText>
      </w:r>
      <w:r>
        <w:fldChar w:fldCharType="separate"/>
      </w:r>
      <w:r>
        <w:t>57</w:t>
      </w:r>
      <w:r>
        <w:fldChar w:fldCharType="end"/>
      </w:r>
    </w:p>
    <w:p w14:paraId="55DDDF9B" w14:textId="0D2CD1FF" w:rsidR="00BA050C" w:rsidRDefault="00BA050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_Toc76544338 \h </w:instrText>
      </w:r>
      <w:r>
        <w:fldChar w:fldCharType="separate"/>
      </w:r>
      <w:r>
        <w:t>58</w:t>
      </w:r>
      <w:r>
        <w:fldChar w:fldCharType="end"/>
      </w:r>
    </w:p>
    <w:p w14:paraId="3BD81ABF" w14:textId="748624E9" w:rsidR="00BA050C" w:rsidRDefault="00BA050C">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_Toc76544339 \h </w:instrText>
      </w:r>
      <w:r>
        <w:fldChar w:fldCharType="separate"/>
      </w:r>
      <w:r>
        <w:t>58</w:t>
      </w:r>
      <w:r>
        <w:fldChar w:fldCharType="end"/>
      </w:r>
    </w:p>
    <w:p w14:paraId="6C86D844" w14:textId="79734368" w:rsidR="00BA050C" w:rsidRDefault="00BA050C">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B2EE5">
        <w:rPr>
          <w:lang w:val="en-US" w:eastAsia="zh-CN"/>
        </w:rPr>
        <w:t xml:space="preserve">FR2 </w:t>
      </w:r>
      <w:r>
        <w:t>test models</w:t>
      </w:r>
      <w:r>
        <w:tab/>
      </w:r>
      <w:r>
        <w:fldChar w:fldCharType="begin"/>
      </w:r>
      <w:r>
        <w:instrText xml:space="preserve"> PAGEREF _Toc76544340 \h </w:instrText>
      </w:r>
      <w:r>
        <w:fldChar w:fldCharType="separate"/>
      </w:r>
      <w:r>
        <w:t>58</w:t>
      </w:r>
      <w:r>
        <w:fldChar w:fldCharType="end"/>
      </w:r>
    </w:p>
    <w:p w14:paraId="0C23A277" w14:textId="41D093F8" w:rsidR="00BA050C" w:rsidRDefault="00BA050C">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B2EE5">
        <w:rPr>
          <w:lang w:val="en-US" w:eastAsia="zh-CN"/>
        </w:rPr>
        <w:t xml:space="preserve">FR2 </w:t>
      </w:r>
      <w:r>
        <w:t>test model 1.1 (NR-</w:t>
      </w:r>
      <w:r w:rsidRPr="00EB2EE5">
        <w:rPr>
          <w:lang w:val="en-US" w:eastAsia="zh-CN"/>
        </w:rPr>
        <w:t>FR2-</w:t>
      </w:r>
      <w:r>
        <w:t>TM1.1)</w:t>
      </w:r>
      <w:r>
        <w:tab/>
      </w:r>
      <w:r>
        <w:fldChar w:fldCharType="begin"/>
      </w:r>
      <w:r>
        <w:instrText xml:space="preserve"> PAGEREF _Toc76544341 \h </w:instrText>
      </w:r>
      <w:r>
        <w:fldChar w:fldCharType="separate"/>
      </w:r>
      <w:r>
        <w:t>59</w:t>
      </w:r>
      <w:r>
        <w:fldChar w:fldCharType="end"/>
      </w:r>
    </w:p>
    <w:p w14:paraId="4E1C6926" w14:textId="1DE59F61" w:rsidR="00BA050C" w:rsidRDefault="00BA050C">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B2EE5">
        <w:rPr>
          <w:lang w:val="en-US" w:eastAsia="zh-CN"/>
        </w:rPr>
        <w:t>FR2-</w:t>
      </w:r>
      <w:r>
        <w:t>TM2)</w:t>
      </w:r>
      <w:r>
        <w:tab/>
      </w:r>
      <w:r>
        <w:fldChar w:fldCharType="begin"/>
      </w:r>
      <w:r>
        <w:instrText xml:space="preserve"> PAGEREF _Toc76544342 \h </w:instrText>
      </w:r>
      <w:r>
        <w:fldChar w:fldCharType="separate"/>
      </w:r>
      <w:r>
        <w:t>60</w:t>
      </w:r>
      <w:r>
        <w:fldChar w:fldCharType="end"/>
      </w:r>
    </w:p>
    <w:p w14:paraId="32FAC04E" w14:textId="571CDABC" w:rsidR="00BA050C" w:rsidRDefault="00BA050C">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EB2EE5">
        <w:rPr>
          <w:lang w:val="en-US" w:eastAsia="zh-CN"/>
        </w:rPr>
        <w:t>FR2-</w:t>
      </w:r>
      <w:r>
        <w:t>TM2a)</w:t>
      </w:r>
      <w:r>
        <w:tab/>
      </w:r>
      <w:r>
        <w:fldChar w:fldCharType="begin"/>
      </w:r>
      <w:r>
        <w:instrText xml:space="preserve"> PAGEREF _Toc76544343 \h </w:instrText>
      </w:r>
      <w:r>
        <w:fldChar w:fldCharType="separate"/>
      </w:r>
      <w:r>
        <w:t>60</w:t>
      </w:r>
      <w:r>
        <w:fldChar w:fldCharType="end"/>
      </w:r>
    </w:p>
    <w:p w14:paraId="58B04095" w14:textId="6244AF2C" w:rsidR="00BA050C" w:rsidRDefault="00BA050C">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_Toc76544344 \h </w:instrText>
      </w:r>
      <w:r>
        <w:fldChar w:fldCharType="separate"/>
      </w:r>
      <w:r>
        <w:t>61</w:t>
      </w:r>
      <w:r>
        <w:fldChar w:fldCharType="end"/>
      </w:r>
    </w:p>
    <w:p w14:paraId="7CAA8292" w14:textId="41B24F90" w:rsidR="00BA050C" w:rsidRDefault="00BA050C">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_Toc76544345 \h </w:instrText>
      </w:r>
      <w:r>
        <w:fldChar w:fldCharType="separate"/>
      </w:r>
      <w:r>
        <w:t>61</w:t>
      </w:r>
      <w:r>
        <w:fldChar w:fldCharType="end"/>
      </w:r>
    </w:p>
    <w:p w14:paraId="34601134" w14:textId="4E4DFA5D" w:rsidR="00BA050C" w:rsidRDefault="00BA050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_Toc76544346 \h </w:instrText>
      </w:r>
      <w:r>
        <w:fldChar w:fldCharType="separate"/>
      </w:r>
      <w:r>
        <w:t>61</w:t>
      </w:r>
      <w:r>
        <w:fldChar w:fldCharType="end"/>
      </w:r>
    </w:p>
    <w:p w14:paraId="6480BC99" w14:textId="4CCC0642" w:rsidR="00BA050C" w:rsidRDefault="00BA050C">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_Toc76544347 \h </w:instrText>
      </w:r>
      <w:r>
        <w:fldChar w:fldCharType="separate"/>
      </w:r>
      <w:r>
        <w:t>62</w:t>
      </w:r>
      <w:r>
        <w:fldChar w:fldCharType="end"/>
      </w:r>
    </w:p>
    <w:p w14:paraId="39D02913" w14:textId="5D57138A" w:rsidR="00BA050C" w:rsidRDefault="00BA050C">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_Toc76544348 \h </w:instrText>
      </w:r>
      <w:r>
        <w:fldChar w:fldCharType="separate"/>
      </w:r>
      <w:r>
        <w:t>62</w:t>
      </w:r>
      <w:r>
        <w:fldChar w:fldCharType="end"/>
      </w:r>
    </w:p>
    <w:p w14:paraId="01C4A289" w14:textId="0AF4FB3C" w:rsidR="00BA050C" w:rsidRDefault="00BA050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_Toc76544349 \h </w:instrText>
      </w:r>
      <w:r>
        <w:fldChar w:fldCharType="separate"/>
      </w:r>
      <w:r>
        <w:t>63</w:t>
      </w:r>
      <w:r>
        <w:fldChar w:fldCharType="end"/>
      </w:r>
    </w:p>
    <w:p w14:paraId="6F9C1312" w14:textId="03C4AB86" w:rsidR="00BA050C" w:rsidRDefault="00BA050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_Toc76544350 \h </w:instrText>
      </w:r>
      <w:r>
        <w:fldChar w:fldCharType="separate"/>
      </w:r>
      <w:r>
        <w:t>63</w:t>
      </w:r>
      <w:r>
        <w:fldChar w:fldCharType="end"/>
      </w:r>
    </w:p>
    <w:p w14:paraId="51948750" w14:textId="552EAE19" w:rsidR="00BA050C" w:rsidRDefault="00BA050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_Toc76544351 \h </w:instrText>
      </w:r>
      <w:r>
        <w:fldChar w:fldCharType="separate"/>
      </w:r>
      <w:r>
        <w:t>64</w:t>
      </w:r>
      <w:r>
        <w:fldChar w:fldCharType="end"/>
      </w:r>
    </w:p>
    <w:p w14:paraId="4A17D683" w14:textId="0E5A0147" w:rsidR="00BA050C" w:rsidRDefault="00BA050C">
      <w:pPr>
        <w:pStyle w:val="TOC3"/>
        <w:rPr>
          <w:rFonts w:asciiTheme="minorHAnsi" w:eastAsiaTheme="minorEastAsia" w:hAnsiTheme="minorHAnsi" w:cstheme="minorBidi"/>
          <w:sz w:val="22"/>
          <w:szCs w:val="22"/>
          <w:lang w:eastAsia="en-GB"/>
        </w:rPr>
      </w:pPr>
      <w:r>
        <w:rPr>
          <w:lang w:eastAsia="zh-CN"/>
        </w:rPr>
        <w:t>4.1</w:t>
      </w:r>
      <w:r w:rsidRPr="00EB2EE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_Toc76544352 \h </w:instrText>
      </w:r>
      <w:r>
        <w:fldChar w:fldCharType="separate"/>
      </w:r>
      <w:r>
        <w:t>64</w:t>
      </w:r>
      <w:r>
        <w:fldChar w:fldCharType="end"/>
      </w:r>
    </w:p>
    <w:p w14:paraId="0F8D4040" w14:textId="2FA2207A" w:rsidR="00BA050C" w:rsidRDefault="00BA050C">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_Toc76544353 \h </w:instrText>
      </w:r>
      <w:r>
        <w:fldChar w:fldCharType="separate"/>
      </w:r>
      <w:r>
        <w:t>64</w:t>
      </w:r>
      <w:r>
        <w:fldChar w:fldCharType="end"/>
      </w:r>
    </w:p>
    <w:p w14:paraId="38E696DD" w14:textId="64EDD943" w:rsidR="00BA050C" w:rsidRDefault="00BA050C">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_Toc76544354 \h </w:instrText>
      </w:r>
      <w:r>
        <w:fldChar w:fldCharType="separate"/>
      </w:r>
      <w:r>
        <w:t>64</w:t>
      </w:r>
      <w:r>
        <w:fldChar w:fldCharType="end"/>
      </w:r>
    </w:p>
    <w:p w14:paraId="01367E4C" w14:textId="79FCC3E9" w:rsidR="00BA050C" w:rsidRDefault="00BA050C">
      <w:pPr>
        <w:pStyle w:val="TOC4"/>
        <w:rPr>
          <w:rFonts w:asciiTheme="minorHAnsi" w:eastAsiaTheme="minorEastAsia" w:hAnsiTheme="minorHAnsi" w:cstheme="minorBidi"/>
          <w:sz w:val="22"/>
          <w:szCs w:val="22"/>
          <w:lang w:eastAsia="en-GB"/>
        </w:rPr>
      </w:pPr>
      <w:r>
        <w:rPr>
          <w:lang w:eastAsia="zh-CN"/>
        </w:rPr>
        <w:t>4.1</w:t>
      </w:r>
      <w:r w:rsidRPr="00EB2EE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B2EE5">
        <w:rPr>
          <w:lang w:val="en-US" w:eastAsia="zh-CN"/>
        </w:rPr>
        <w:t xml:space="preserve"> </w:t>
      </w:r>
      <w:r>
        <w:rPr>
          <w:lang w:eastAsia="zh-CN"/>
        </w:rPr>
        <w:t>test antenna</w:t>
      </w:r>
      <w:r w:rsidRPr="00EB2EE5">
        <w:rPr>
          <w:lang w:val="en-US" w:eastAsia="zh-CN"/>
        </w:rPr>
        <w:t xml:space="preserve"> characteristics</w:t>
      </w:r>
      <w:r>
        <w:tab/>
      </w:r>
      <w:r>
        <w:fldChar w:fldCharType="begin"/>
      </w:r>
      <w:r>
        <w:instrText xml:space="preserve"> PAGEREF _Toc76544355 \h </w:instrText>
      </w:r>
      <w:r>
        <w:fldChar w:fldCharType="separate"/>
      </w:r>
      <w:r>
        <w:t>64</w:t>
      </w:r>
      <w:r>
        <w:fldChar w:fldCharType="end"/>
      </w:r>
    </w:p>
    <w:p w14:paraId="2297CD34" w14:textId="3E8703C2" w:rsidR="00BA050C" w:rsidRDefault="00BA050C">
      <w:pPr>
        <w:pStyle w:val="TOC4"/>
        <w:rPr>
          <w:rFonts w:asciiTheme="minorHAnsi" w:eastAsiaTheme="minorEastAsia" w:hAnsiTheme="minorHAnsi" w:cstheme="minorBidi"/>
          <w:sz w:val="22"/>
          <w:szCs w:val="22"/>
          <w:lang w:eastAsia="en-GB"/>
        </w:rPr>
      </w:pPr>
      <w:r>
        <w:rPr>
          <w:lang w:eastAsia="zh-CN"/>
        </w:rPr>
        <w:t>4.1</w:t>
      </w:r>
      <w:r w:rsidRPr="00EB2EE5">
        <w:rPr>
          <w:lang w:val="en-US" w:eastAsia="zh-CN"/>
        </w:rPr>
        <w:t>2</w:t>
      </w:r>
      <w:r>
        <w:rPr>
          <w:lang w:eastAsia="zh-CN"/>
        </w:rPr>
        <w:t>.2.</w:t>
      </w:r>
      <w:r w:rsidRPr="00EB2EE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B2EE5">
        <w:rPr>
          <w:lang w:val="en-US" w:eastAsia="zh-CN"/>
        </w:rPr>
        <w:t xml:space="preserve"> alignment</w:t>
      </w:r>
      <w:r>
        <w:tab/>
      </w:r>
      <w:r>
        <w:fldChar w:fldCharType="begin"/>
      </w:r>
      <w:r>
        <w:instrText xml:space="preserve"> PAGEREF _Toc76544356 \h </w:instrText>
      </w:r>
      <w:r>
        <w:fldChar w:fldCharType="separate"/>
      </w:r>
      <w:r>
        <w:t>65</w:t>
      </w:r>
      <w:r>
        <w:fldChar w:fldCharType="end"/>
      </w:r>
    </w:p>
    <w:p w14:paraId="34A80215" w14:textId="0908A9FB" w:rsidR="00BA050C" w:rsidRDefault="00BA050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_Toc76544357 \h </w:instrText>
      </w:r>
      <w:r>
        <w:fldChar w:fldCharType="separate"/>
      </w:r>
      <w:r>
        <w:t>66</w:t>
      </w:r>
      <w:r>
        <w:fldChar w:fldCharType="end"/>
      </w:r>
    </w:p>
    <w:p w14:paraId="2C64BBD4" w14:textId="7FBD9A02" w:rsidR="00BA050C" w:rsidRDefault="00BA050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_Toc76544358 \h </w:instrText>
      </w:r>
      <w:r>
        <w:fldChar w:fldCharType="separate"/>
      </w:r>
      <w:r>
        <w:t>67</w:t>
      </w:r>
      <w:r>
        <w:fldChar w:fldCharType="end"/>
      </w:r>
    </w:p>
    <w:p w14:paraId="2F868E31" w14:textId="0F833ED5" w:rsidR="00BA050C" w:rsidRDefault="00BA050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_Toc76544359 \h </w:instrText>
      </w:r>
      <w:r>
        <w:fldChar w:fldCharType="separate"/>
      </w:r>
      <w:r>
        <w:t>69</w:t>
      </w:r>
      <w:r>
        <w:fldChar w:fldCharType="end"/>
      </w:r>
    </w:p>
    <w:p w14:paraId="5809CBA6" w14:textId="49D696E2" w:rsidR="00BA050C" w:rsidRDefault="00BA050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_Toc76544360 \h </w:instrText>
      </w:r>
      <w:r>
        <w:fldChar w:fldCharType="separate"/>
      </w:r>
      <w:r>
        <w:t>70</w:t>
      </w:r>
      <w:r>
        <w:fldChar w:fldCharType="end"/>
      </w:r>
    </w:p>
    <w:p w14:paraId="0AD67956" w14:textId="3D760043" w:rsidR="00BA050C" w:rsidRDefault="00BA050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_Toc76544361 \h </w:instrText>
      </w:r>
      <w:r>
        <w:fldChar w:fldCharType="separate"/>
      </w:r>
      <w:r>
        <w:t>70</w:t>
      </w:r>
      <w:r>
        <w:fldChar w:fldCharType="end"/>
      </w:r>
    </w:p>
    <w:p w14:paraId="60F981C0" w14:textId="3268DACC" w:rsidR="00BA050C" w:rsidRDefault="00BA050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_Toc76544362 \h </w:instrText>
      </w:r>
      <w:r>
        <w:fldChar w:fldCharType="separate"/>
      </w:r>
      <w:r>
        <w:t>70</w:t>
      </w:r>
      <w:r>
        <w:fldChar w:fldCharType="end"/>
      </w:r>
    </w:p>
    <w:p w14:paraId="5EF394B7" w14:textId="3EA80932" w:rsidR="00BA050C" w:rsidRDefault="00BA050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_Toc76544363 \h </w:instrText>
      </w:r>
      <w:r>
        <w:fldChar w:fldCharType="separate"/>
      </w:r>
      <w:r>
        <w:t>70</w:t>
      </w:r>
      <w:r>
        <w:fldChar w:fldCharType="end"/>
      </w:r>
    </w:p>
    <w:p w14:paraId="419D14E2" w14:textId="46A841B4" w:rsidR="00BA050C" w:rsidRDefault="00BA050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_Toc76544364 \h </w:instrText>
      </w:r>
      <w:r>
        <w:fldChar w:fldCharType="separate"/>
      </w:r>
      <w:r>
        <w:t>71</w:t>
      </w:r>
      <w:r>
        <w:fldChar w:fldCharType="end"/>
      </w:r>
    </w:p>
    <w:p w14:paraId="42370B3A" w14:textId="4D715F64" w:rsidR="00BA050C" w:rsidRDefault="00BA050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_Toc76544365 \h </w:instrText>
      </w:r>
      <w:r>
        <w:fldChar w:fldCharType="separate"/>
      </w:r>
      <w:r>
        <w:t>71</w:t>
      </w:r>
      <w:r>
        <w:fldChar w:fldCharType="end"/>
      </w:r>
    </w:p>
    <w:p w14:paraId="54B683D7" w14:textId="52672388" w:rsidR="00BA050C" w:rsidRDefault="00BA050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_Toc76544366 \h </w:instrText>
      </w:r>
      <w:r>
        <w:fldChar w:fldCharType="separate"/>
      </w:r>
      <w:r>
        <w:t>71</w:t>
      </w:r>
      <w:r>
        <w:fldChar w:fldCharType="end"/>
      </w:r>
    </w:p>
    <w:p w14:paraId="78ECABCA" w14:textId="5D8A5A89" w:rsidR="00BA050C" w:rsidRDefault="00BA050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_Toc76544367 \h </w:instrText>
      </w:r>
      <w:r>
        <w:fldChar w:fldCharType="separate"/>
      </w:r>
      <w:r>
        <w:t>71</w:t>
      </w:r>
      <w:r>
        <w:fldChar w:fldCharType="end"/>
      </w:r>
    </w:p>
    <w:p w14:paraId="2A8758AC" w14:textId="05CCE544" w:rsidR="00BA050C" w:rsidRDefault="00BA050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_Toc76544368 \h </w:instrText>
      </w:r>
      <w:r>
        <w:fldChar w:fldCharType="separate"/>
      </w:r>
      <w:r>
        <w:t>71</w:t>
      </w:r>
      <w:r>
        <w:fldChar w:fldCharType="end"/>
      </w:r>
    </w:p>
    <w:p w14:paraId="256194BB" w14:textId="08D69166" w:rsidR="00BA050C" w:rsidRDefault="00BA050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_Toc76544369 \h </w:instrText>
      </w:r>
      <w:r>
        <w:fldChar w:fldCharType="separate"/>
      </w:r>
      <w:r>
        <w:t>72</w:t>
      </w:r>
      <w:r>
        <w:fldChar w:fldCharType="end"/>
      </w:r>
    </w:p>
    <w:p w14:paraId="2B938009" w14:textId="381ADEA3" w:rsidR="00BA050C" w:rsidRDefault="00BA050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_Toc76544370 \h </w:instrText>
      </w:r>
      <w:r>
        <w:fldChar w:fldCharType="separate"/>
      </w:r>
      <w:r>
        <w:t>72</w:t>
      </w:r>
      <w:r>
        <w:fldChar w:fldCharType="end"/>
      </w:r>
    </w:p>
    <w:p w14:paraId="54A3924A" w14:textId="12C3B3E5" w:rsidR="00BA050C" w:rsidRDefault="00BA050C">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_Toc76544371 \h </w:instrText>
      </w:r>
      <w:r>
        <w:fldChar w:fldCharType="separate"/>
      </w:r>
      <w:r>
        <w:t>72</w:t>
      </w:r>
      <w:r>
        <w:fldChar w:fldCharType="end"/>
      </w:r>
    </w:p>
    <w:p w14:paraId="2230037E" w14:textId="20F73C32" w:rsidR="00BA050C" w:rsidRDefault="00BA050C">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_Toc76544372 \h </w:instrText>
      </w:r>
      <w:r>
        <w:fldChar w:fldCharType="separate"/>
      </w:r>
      <w:r>
        <w:t>72</w:t>
      </w:r>
      <w:r>
        <w:fldChar w:fldCharType="end"/>
      </w:r>
    </w:p>
    <w:p w14:paraId="2702ADC0" w14:textId="73CB4C5B" w:rsidR="00BA050C" w:rsidRDefault="00BA050C">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_Toc76544373 \h </w:instrText>
      </w:r>
      <w:r>
        <w:fldChar w:fldCharType="separate"/>
      </w:r>
      <w:r>
        <w:t>73</w:t>
      </w:r>
      <w:r>
        <w:fldChar w:fldCharType="end"/>
      </w:r>
    </w:p>
    <w:p w14:paraId="2CD06256" w14:textId="73A9EECF" w:rsidR="00BA050C" w:rsidRDefault="00BA050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_Toc76544374 \h </w:instrText>
      </w:r>
      <w:r>
        <w:fldChar w:fldCharType="separate"/>
      </w:r>
      <w:r>
        <w:t>73</w:t>
      </w:r>
      <w:r>
        <w:fldChar w:fldCharType="end"/>
      </w:r>
    </w:p>
    <w:p w14:paraId="515950F0" w14:textId="2797EBED" w:rsidR="00BA050C" w:rsidRDefault="00BA050C">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_Toc76544375 \h </w:instrText>
      </w:r>
      <w:r>
        <w:fldChar w:fldCharType="separate"/>
      </w:r>
      <w:r>
        <w:t>73</w:t>
      </w:r>
      <w:r>
        <w:fldChar w:fldCharType="end"/>
      </w:r>
    </w:p>
    <w:p w14:paraId="6A82DCE7" w14:textId="3753D1D7" w:rsidR="00BA050C" w:rsidRDefault="00BA050C">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_Toc76544376 \h </w:instrText>
      </w:r>
      <w:r>
        <w:fldChar w:fldCharType="separate"/>
      </w:r>
      <w:r>
        <w:t>73</w:t>
      </w:r>
      <w:r>
        <w:fldChar w:fldCharType="end"/>
      </w:r>
    </w:p>
    <w:p w14:paraId="39618254" w14:textId="2BDCBC7E" w:rsidR="00BA050C" w:rsidRDefault="00BA050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_Toc76544377 \h </w:instrText>
      </w:r>
      <w:r>
        <w:fldChar w:fldCharType="separate"/>
      </w:r>
      <w:r>
        <w:t>74</w:t>
      </w:r>
      <w:r>
        <w:fldChar w:fldCharType="end"/>
      </w:r>
    </w:p>
    <w:p w14:paraId="6CD1A662" w14:textId="04901323" w:rsidR="00BA050C" w:rsidRDefault="00BA050C">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B2EE5">
        <w:rPr>
          <w:i/>
          <w:lang w:eastAsia="sv-SE"/>
        </w:rPr>
        <w:t>BS type 1-O</w:t>
      </w:r>
      <w:r>
        <w:tab/>
      </w:r>
      <w:r>
        <w:fldChar w:fldCharType="begin"/>
      </w:r>
      <w:r>
        <w:instrText xml:space="preserve"> PAGEREF _Toc76544378 \h </w:instrText>
      </w:r>
      <w:r>
        <w:fldChar w:fldCharType="separate"/>
      </w:r>
      <w:r>
        <w:t>74</w:t>
      </w:r>
      <w:r>
        <w:fldChar w:fldCharType="end"/>
      </w:r>
    </w:p>
    <w:p w14:paraId="41E8DD96" w14:textId="76B4AB4A" w:rsidR="00BA050C" w:rsidRDefault="00BA050C">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B2EE5">
        <w:rPr>
          <w:i/>
          <w:lang w:eastAsia="sv-SE"/>
        </w:rPr>
        <w:t>BS type 2-O</w:t>
      </w:r>
      <w:r>
        <w:tab/>
      </w:r>
      <w:r>
        <w:fldChar w:fldCharType="begin"/>
      </w:r>
      <w:r>
        <w:instrText xml:space="preserve"> PAGEREF _Toc76544379 \h </w:instrText>
      </w:r>
      <w:r>
        <w:fldChar w:fldCharType="separate"/>
      </w:r>
      <w:r>
        <w:t>74</w:t>
      </w:r>
      <w:r>
        <w:fldChar w:fldCharType="end"/>
      </w:r>
    </w:p>
    <w:p w14:paraId="1D899132" w14:textId="1A2CA6BB" w:rsidR="00BA050C" w:rsidRDefault="00BA050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_Toc76544380 \h </w:instrText>
      </w:r>
      <w:r>
        <w:fldChar w:fldCharType="separate"/>
      </w:r>
      <w:r>
        <w:t>74</w:t>
      </w:r>
      <w:r>
        <w:fldChar w:fldCharType="end"/>
      </w:r>
    </w:p>
    <w:p w14:paraId="4193EC80" w14:textId="407FF5E3" w:rsidR="00BA050C" w:rsidRDefault="00BA050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_Toc76544381 \h </w:instrText>
      </w:r>
      <w:r>
        <w:fldChar w:fldCharType="separate"/>
      </w:r>
      <w:r>
        <w:t>74</w:t>
      </w:r>
      <w:r>
        <w:fldChar w:fldCharType="end"/>
      </w:r>
    </w:p>
    <w:p w14:paraId="62E4D353" w14:textId="1A1E26E0" w:rsidR="00BA050C" w:rsidRDefault="00BA050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_Toc76544382 \h </w:instrText>
      </w:r>
      <w:r>
        <w:fldChar w:fldCharType="separate"/>
      </w:r>
      <w:r>
        <w:t>74</w:t>
      </w:r>
      <w:r>
        <w:fldChar w:fldCharType="end"/>
      </w:r>
    </w:p>
    <w:p w14:paraId="7F8BF569" w14:textId="1F15F5D6" w:rsidR="00BA050C" w:rsidRDefault="00BA050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_Toc76544383 \h </w:instrText>
      </w:r>
      <w:r>
        <w:fldChar w:fldCharType="separate"/>
      </w:r>
      <w:r>
        <w:t>74</w:t>
      </w:r>
      <w:r>
        <w:fldChar w:fldCharType="end"/>
      </w:r>
    </w:p>
    <w:p w14:paraId="3752AA51" w14:textId="0A36CC9B" w:rsidR="00BA050C" w:rsidRDefault="00BA050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_Toc76544384 \h </w:instrText>
      </w:r>
      <w:r>
        <w:fldChar w:fldCharType="separate"/>
      </w:r>
      <w:r>
        <w:t>74</w:t>
      </w:r>
      <w:r>
        <w:fldChar w:fldCharType="end"/>
      </w:r>
    </w:p>
    <w:p w14:paraId="795CB1ED" w14:textId="33C75078"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_Toc76544385 \h </w:instrText>
      </w:r>
      <w:r>
        <w:fldChar w:fldCharType="separate"/>
      </w:r>
      <w:r>
        <w:t>74</w:t>
      </w:r>
      <w:r>
        <w:fldChar w:fldCharType="end"/>
      </w:r>
    </w:p>
    <w:p w14:paraId="7422BC64" w14:textId="6AECD737" w:rsidR="00BA050C" w:rsidRDefault="00BA050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_Toc76544386 \h </w:instrText>
      </w:r>
      <w:r>
        <w:fldChar w:fldCharType="separate"/>
      </w:r>
      <w:r>
        <w:t>75</w:t>
      </w:r>
      <w:r>
        <w:fldChar w:fldCharType="end"/>
      </w:r>
    </w:p>
    <w:p w14:paraId="73A24CB9" w14:textId="062CAA37" w:rsidR="00BA050C" w:rsidRDefault="00BA050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_Toc76544387 \h </w:instrText>
      </w:r>
      <w:r>
        <w:fldChar w:fldCharType="separate"/>
      </w:r>
      <w:r>
        <w:t>75</w:t>
      </w:r>
      <w:r>
        <w:fldChar w:fldCharType="end"/>
      </w:r>
    </w:p>
    <w:p w14:paraId="346653E9" w14:textId="734FFA22" w:rsidR="00BA050C" w:rsidRDefault="00BA050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_Toc76544388 \h </w:instrText>
      </w:r>
      <w:r>
        <w:fldChar w:fldCharType="separate"/>
      </w:r>
      <w:r>
        <w:t>75</w:t>
      </w:r>
      <w:r>
        <w:fldChar w:fldCharType="end"/>
      </w:r>
    </w:p>
    <w:p w14:paraId="54ADF17A" w14:textId="4D85D8F5" w:rsidR="00BA050C" w:rsidRDefault="00BA050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_Toc76544389 \h </w:instrText>
      </w:r>
      <w:r>
        <w:fldChar w:fldCharType="separate"/>
      </w:r>
      <w:r>
        <w:t>75</w:t>
      </w:r>
      <w:r>
        <w:fldChar w:fldCharType="end"/>
      </w:r>
    </w:p>
    <w:p w14:paraId="3015BB60" w14:textId="075D71C3"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_Toc76544390 \h </w:instrText>
      </w:r>
      <w:r>
        <w:fldChar w:fldCharType="separate"/>
      </w:r>
      <w:r>
        <w:t>75</w:t>
      </w:r>
      <w:r>
        <w:fldChar w:fldCharType="end"/>
      </w:r>
    </w:p>
    <w:p w14:paraId="4CC2147C" w14:textId="2F46D5D5" w:rsidR="00BA050C" w:rsidRDefault="00BA050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_Toc76544391 \h </w:instrText>
      </w:r>
      <w:r>
        <w:fldChar w:fldCharType="separate"/>
      </w:r>
      <w:r>
        <w:t>75</w:t>
      </w:r>
      <w:r>
        <w:fldChar w:fldCharType="end"/>
      </w:r>
    </w:p>
    <w:p w14:paraId="4C98C53E" w14:textId="7A227293" w:rsidR="00BA050C" w:rsidRDefault="00BA050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_Toc76544392 \h </w:instrText>
      </w:r>
      <w:r>
        <w:fldChar w:fldCharType="separate"/>
      </w:r>
      <w:r>
        <w:t>75</w:t>
      </w:r>
      <w:r>
        <w:fldChar w:fldCharType="end"/>
      </w:r>
    </w:p>
    <w:p w14:paraId="1BD3C074" w14:textId="4D2F3608"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_Toc76544393 \h </w:instrText>
      </w:r>
      <w:r>
        <w:fldChar w:fldCharType="separate"/>
      </w:r>
      <w:r>
        <w:t>76</w:t>
      </w:r>
      <w:r>
        <w:fldChar w:fldCharType="end"/>
      </w:r>
    </w:p>
    <w:p w14:paraId="258AEF52" w14:textId="6D0018C9" w:rsidR="00BA050C" w:rsidRDefault="00BA050C">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B2EE5">
        <w:rPr>
          <w:i/>
          <w:lang w:eastAsia="sv-SE"/>
        </w:rPr>
        <w:t>BS type 1-O</w:t>
      </w:r>
      <w:r>
        <w:tab/>
      </w:r>
      <w:r>
        <w:fldChar w:fldCharType="begin"/>
      </w:r>
      <w:r>
        <w:instrText xml:space="preserve"> PAGEREF _Toc76544394 \h </w:instrText>
      </w:r>
      <w:r>
        <w:fldChar w:fldCharType="separate"/>
      </w:r>
      <w:r>
        <w:t>76</w:t>
      </w:r>
      <w:r>
        <w:fldChar w:fldCharType="end"/>
      </w:r>
    </w:p>
    <w:p w14:paraId="5E0BD3B6" w14:textId="287A8543" w:rsidR="00BA050C" w:rsidRDefault="00BA050C">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B2EE5">
        <w:rPr>
          <w:i/>
          <w:lang w:eastAsia="sv-SE"/>
        </w:rPr>
        <w:t>BS type 2-O</w:t>
      </w:r>
      <w:r>
        <w:tab/>
      </w:r>
      <w:r>
        <w:fldChar w:fldCharType="begin"/>
      </w:r>
      <w:r>
        <w:instrText xml:space="preserve"> PAGEREF _Toc76544395 \h </w:instrText>
      </w:r>
      <w:r>
        <w:fldChar w:fldCharType="separate"/>
      </w:r>
      <w:r>
        <w:t>77</w:t>
      </w:r>
      <w:r>
        <w:fldChar w:fldCharType="end"/>
      </w:r>
    </w:p>
    <w:p w14:paraId="06C5CC6E" w14:textId="49C2110F" w:rsidR="00BA050C" w:rsidRDefault="00BA050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_Toc76544396 \h </w:instrText>
      </w:r>
      <w:r>
        <w:fldChar w:fldCharType="separate"/>
      </w:r>
      <w:r>
        <w:t>77</w:t>
      </w:r>
      <w:r>
        <w:fldChar w:fldCharType="end"/>
      </w:r>
    </w:p>
    <w:p w14:paraId="6D404D3C" w14:textId="44AC1A47" w:rsidR="00BA050C" w:rsidRDefault="00BA050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_Toc76544397 \h </w:instrText>
      </w:r>
      <w:r>
        <w:fldChar w:fldCharType="separate"/>
      </w:r>
      <w:r>
        <w:t>77</w:t>
      </w:r>
      <w:r>
        <w:fldChar w:fldCharType="end"/>
      </w:r>
    </w:p>
    <w:p w14:paraId="56DFD641" w14:textId="0E471084" w:rsidR="00BA050C" w:rsidRDefault="00BA050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_Toc76544398 \h </w:instrText>
      </w:r>
      <w:r>
        <w:fldChar w:fldCharType="separate"/>
      </w:r>
      <w:r>
        <w:t>77</w:t>
      </w:r>
      <w:r>
        <w:fldChar w:fldCharType="end"/>
      </w:r>
    </w:p>
    <w:p w14:paraId="642B6556" w14:textId="6F81E864" w:rsidR="00BA050C" w:rsidRDefault="00BA050C">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_Toc76544399 \h </w:instrText>
      </w:r>
      <w:r>
        <w:fldChar w:fldCharType="separate"/>
      </w:r>
      <w:r>
        <w:t>77</w:t>
      </w:r>
      <w:r>
        <w:fldChar w:fldCharType="end"/>
      </w:r>
    </w:p>
    <w:p w14:paraId="6FDB7965" w14:textId="4ED7CB2B" w:rsidR="00BA050C" w:rsidRDefault="00BA050C">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_Toc76544400 \h </w:instrText>
      </w:r>
      <w:r>
        <w:fldChar w:fldCharType="separate"/>
      </w:r>
      <w:r>
        <w:t>77</w:t>
      </w:r>
      <w:r>
        <w:fldChar w:fldCharType="end"/>
      </w:r>
    </w:p>
    <w:p w14:paraId="51CCF9C6" w14:textId="7CBFEAC7" w:rsidR="00BA050C" w:rsidRDefault="00BA050C">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_Toc76544401 \h </w:instrText>
      </w:r>
      <w:r>
        <w:fldChar w:fldCharType="separate"/>
      </w:r>
      <w:r>
        <w:t>77</w:t>
      </w:r>
      <w:r>
        <w:fldChar w:fldCharType="end"/>
      </w:r>
    </w:p>
    <w:p w14:paraId="3F96F1ED" w14:textId="1A39F28D" w:rsidR="00BA050C" w:rsidRDefault="00BA050C">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_Toc76544402 \h </w:instrText>
      </w:r>
      <w:r>
        <w:fldChar w:fldCharType="separate"/>
      </w:r>
      <w:r>
        <w:t>77</w:t>
      </w:r>
      <w:r>
        <w:fldChar w:fldCharType="end"/>
      </w:r>
    </w:p>
    <w:p w14:paraId="1CCBF880" w14:textId="7646B8DB" w:rsidR="00BA050C" w:rsidRDefault="00BA050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_Toc76544403 \h </w:instrText>
      </w:r>
      <w:r>
        <w:fldChar w:fldCharType="separate"/>
      </w:r>
      <w:r>
        <w:t>78</w:t>
      </w:r>
      <w:r>
        <w:fldChar w:fldCharType="end"/>
      </w:r>
    </w:p>
    <w:p w14:paraId="58091373" w14:textId="485C5D1E" w:rsidR="00BA050C" w:rsidRDefault="00BA050C">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_Toc76544404 \h </w:instrText>
      </w:r>
      <w:r>
        <w:fldChar w:fldCharType="separate"/>
      </w:r>
      <w:r>
        <w:t>78</w:t>
      </w:r>
      <w:r>
        <w:fldChar w:fldCharType="end"/>
      </w:r>
    </w:p>
    <w:p w14:paraId="6F3C1185" w14:textId="11FE09EF" w:rsidR="00BA050C" w:rsidRDefault="00BA050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_Toc76544405 \h </w:instrText>
      </w:r>
      <w:r>
        <w:fldChar w:fldCharType="separate"/>
      </w:r>
      <w:r>
        <w:t>78</w:t>
      </w:r>
      <w:r>
        <w:fldChar w:fldCharType="end"/>
      </w:r>
    </w:p>
    <w:p w14:paraId="6E7906FC" w14:textId="655CDF90" w:rsidR="00BA050C" w:rsidRDefault="00BA050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_Toc76544406 \h </w:instrText>
      </w:r>
      <w:r>
        <w:fldChar w:fldCharType="separate"/>
      </w:r>
      <w:r>
        <w:t>78</w:t>
      </w:r>
      <w:r>
        <w:fldChar w:fldCharType="end"/>
      </w:r>
    </w:p>
    <w:p w14:paraId="340DF280" w14:textId="5B1EF79F" w:rsidR="00BA050C" w:rsidRDefault="00BA050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_Toc76544407 \h </w:instrText>
      </w:r>
      <w:r>
        <w:fldChar w:fldCharType="separate"/>
      </w:r>
      <w:r>
        <w:t>78</w:t>
      </w:r>
      <w:r>
        <w:fldChar w:fldCharType="end"/>
      </w:r>
    </w:p>
    <w:p w14:paraId="161CE335" w14:textId="1DA72B60" w:rsidR="00BA050C" w:rsidRDefault="00BA050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_Toc76544408 \h </w:instrText>
      </w:r>
      <w:r>
        <w:fldChar w:fldCharType="separate"/>
      </w:r>
      <w:r>
        <w:t>78</w:t>
      </w:r>
      <w:r>
        <w:fldChar w:fldCharType="end"/>
      </w:r>
    </w:p>
    <w:p w14:paraId="6D451F66" w14:textId="62137765" w:rsidR="00BA050C" w:rsidRDefault="00BA050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_Toc76544409 \h </w:instrText>
      </w:r>
      <w:r>
        <w:fldChar w:fldCharType="separate"/>
      </w:r>
      <w:r>
        <w:t>79</w:t>
      </w:r>
      <w:r>
        <w:fldChar w:fldCharType="end"/>
      </w:r>
    </w:p>
    <w:p w14:paraId="0FD28046" w14:textId="334A81D5" w:rsidR="00BA050C" w:rsidRDefault="00BA050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_Toc76544410 \h </w:instrText>
      </w:r>
      <w:r>
        <w:fldChar w:fldCharType="separate"/>
      </w:r>
      <w:r>
        <w:t>80</w:t>
      </w:r>
      <w:r>
        <w:fldChar w:fldCharType="end"/>
      </w:r>
    </w:p>
    <w:p w14:paraId="198FA66B" w14:textId="674B1DA5" w:rsidR="00BA050C" w:rsidRDefault="00BA050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B2EE5">
        <w:rPr>
          <w:i/>
        </w:rPr>
        <w:t>BS type 1-O</w:t>
      </w:r>
      <w:r>
        <w:tab/>
      </w:r>
      <w:r>
        <w:fldChar w:fldCharType="begin"/>
      </w:r>
      <w:r>
        <w:instrText xml:space="preserve"> PAGEREF _Toc76544411 \h </w:instrText>
      </w:r>
      <w:r>
        <w:fldChar w:fldCharType="separate"/>
      </w:r>
      <w:r>
        <w:t>80</w:t>
      </w:r>
      <w:r>
        <w:fldChar w:fldCharType="end"/>
      </w:r>
    </w:p>
    <w:p w14:paraId="36F0180F" w14:textId="16154EF2" w:rsidR="00BA050C" w:rsidRDefault="00BA050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B2EE5">
        <w:rPr>
          <w:i/>
        </w:rPr>
        <w:t>BS type 2-O</w:t>
      </w:r>
      <w:r>
        <w:tab/>
      </w:r>
      <w:r>
        <w:fldChar w:fldCharType="begin"/>
      </w:r>
      <w:r>
        <w:instrText xml:space="preserve"> PAGEREF _Toc76544412 \h </w:instrText>
      </w:r>
      <w:r>
        <w:fldChar w:fldCharType="separate"/>
      </w:r>
      <w:r>
        <w:t>80</w:t>
      </w:r>
      <w:r>
        <w:fldChar w:fldCharType="end"/>
      </w:r>
    </w:p>
    <w:p w14:paraId="33D7D257" w14:textId="58A0A46A" w:rsidR="00BA050C" w:rsidRDefault="00BA050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_Toc76544413 \h </w:instrText>
      </w:r>
      <w:r>
        <w:fldChar w:fldCharType="separate"/>
      </w:r>
      <w:r>
        <w:t>80</w:t>
      </w:r>
      <w:r>
        <w:fldChar w:fldCharType="end"/>
      </w:r>
    </w:p>
    <w:p w14:paraId="79AD13BE" w14:textId="6E4CC32B" w:rsidR="00BA050C" w:rsidRDefault="00BA050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_Toc76544414 \h </w:instrText>
      </w:r>
      <w:r>
        <w:fldChar w:fldCharType="separate"/>
      </w:r>
      <w:r>
        <w:t>80</w:t>
      </w:r>
      <w:r>
        <w:fldChar w:fldCharType="end"/>
      </w:r>
    </w:p>
    <w:p w14:paraId="7FDB4C71" w14:textId="3A0B1894" w:rsidR="00BA050C" w:rsidRDefault="00BA050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_Toc76544415 \h </w:instrText>
      </w:r>
      <w:r>
        <w:fldChar w:fldCharType="separate"/>
      </w:r>
      <w:r>
        <w:t>80</w:t>
      </w:r>
      <w:r>
        <w:fldChar w:fldCharType="end"/>
      </w:r>
    </w:p>
    <w:p w14:paraId="1B1084F6" w14:textId="1C99CC0A" w:rsidR="00BA050C" w:rsidRDefault="00BA050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_Toc76544416 \h </w:instrText>
      </w:r>
      <w:r>
        <w:fldChar w:fldCharType="separate"/>
      </w:r>
      <w:r>
        <w:t>80</w:t>
      </w:r>
      <w:r>
        <w:fldChar w:fldCharType="end"/>
      </w:r>
    </w:p>
    <w:p w14:paraId="63C99939" w14:textId="0C34A628" w:rsidR="00BA050C" w:rsidRDefault="00BA050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_Toc76544417 \h </w:instrText>
      </w:r>
      <w:r>
        <w:fldChar w:fldCharType="separate"/>
      </w:r>
      <w:r>
        <w:t>80</w:t>
      </w:r>
      <w:r>
        <w:fldChar w:fldCharType="end"/>
      </w:r>
    </w:p>
    <w:p w14:paraId="480800F7" w14:textId="7C7344E3" w:rsidR="00BA050C" w:rsidRDefault="00BA050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_Toc76544418 \h </w:instrText>
      </w:r>
      <w:r>
        <w:fldChar w:fldCharType="separate"/>
      </w:r>
      <w:r>
        <w:t>81</w:t>
      </w:r>
      <w:r>
        <w:fldChar w:fldCharType="end"/>
      </w:r>
    </w:p>
    <w:p w14:paraId="7619D4BA" w14:textId="226E4B5B" w:rsidR="00BA050C" w:rsidRDefault="00BA050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_Toc76544419 \h </w:instrText>
      </w:r>
      <w:r>
        <w:fldChar w:fldCharType="separate"/>
      </w:r>
      <w:r>
        <w:t>81</w:t>
      </w:r>
      <w:r>
        <w:fldChar w:fldCharType="end"/>
      </w:r>
    </w:p>
    <w:p w14:paraId="5802CAF8" w14:textId="3826733C" w:rsidR="00BA050C" w:rsidRDefault="00BA050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_Toc76544420 \h </w:instrText>
      </w:r>
      <w:r>
        <w:fldChar w:fldCharType="separate"/>
      </w:r>
      <w:r>
        <w:t>81</w:t>
      </w:r>
      <w:r>
        <w:fldChar w:fldCharType="end"/>
      </w:r>
    </w:p>
    <w:p w14:paraId="7E317F68" w14:textId="4B03EC07" w:rsidR="00BA050C" w:rsidRDefault="00BA050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_Toc76544421 \h </w:instrText>
      </w:r>
      <w:r>
        <w:fldChar w:fldCharType="separate"/>
      </w:r>
      <w:r>
        <w:t>81</w:t>
      </w:r>
      <w:r>
        <w:fldChar w:fldCharType="end"/>
      </w:r>
    </w:p>
    <w:p w14:paraId="4BF1A786" w14:textId="4CE6ABC8" w:rsidR="00BA050C" w:rsidRDefault="00BA050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_Toc76544422 \h </w:instrText>
      </w:r>
      <w:r>
        <w:fldChar w:fldCharType="separate"/>
      </w:r>
      <w:r>
        <w:t>81</w:t>
      </w:r>
      <w:r>
        <w:fldChar w:fldCharType="end"/>
      </w:r>
    </w:p>
    <w:p w14:paraId="10B4AB81" w14:textId="64BE1C43" w:rsidR="00BA050C" w:rsidRDefault="00BA050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_Toc76544423 \h </w:instrText>
      </w:r>
      <w:r>
        <w:fldChar w:fldCharType="separate"/>
      </w:r>
      <w:r>
        <w:t>81</w:t>
      </w:r>
      <w:r>
        <w:fldChar w:fldCharType="end"/>
      </w:r>
    </w:p>
    <w:p w14:paraId="7E2435F2" w14:textId="18B3087A" w:rsidR="00BA050C" w:rsidRDefault="00BA050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_Toc76544424 \h </w:instrText>
      </w:r>
      <w:r>
        <w:fldChar w:fldCharType="separate"/>
      </w:r>
      <w:r>
        <w:t>81</w:t>
      </w:r>
      <w:r>
        <w:fldChar w:fldCharType="end"/>
      </w:r>
    </w:p>
    <w:p w14:paraId="4E368D0F" w14:textId="4E070537" w:rsidR="00BA050C" w:rsidRDefault="00BA050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_Toc76544425 \h </w:instrText>
      </w:r>
      <w:r>
        <w:fldChar w:fldCharType="separate"/>
      </w:r>
      <w:r>
        <w:t>81</w:t>
      </w:r>
      <w:r>
        <w:fldChar w:fldCharType="end"/>
      </w:r>
    </w:p>
    <w:p w14:paraId="1DCE53F0" w14:textId="7F0314B9" w:rsidR="00BA050C" w:rsidRDefault="00BA050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_Toc76544426 \h </w:instrText>
      </w:r>
      <w:r>
        <w:fldChar w:fldCharType="separate"/>
      </w:r>
      <w:r>
        <w:t>81</w:t>
      </w:r>
      <w:r>
        <w:fldChar w:fldCharType="end"/>
      </w:r>
    </w:p>
    <w:p w14:paraId="0F76EFB6" w14:textId="572A7FBB" w:rsidR="00BA050C" w:rsidRDefault="00BA050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_Toc76544427 \h </w:instrText>
      </w:r>
      <w:r>
        <w:fldChar w:fldCharType="separate"/>
      </w:r>
      <w:r>
        <w:t>81</w:t>
      </w:r>
      <w:r>
        <w:fldChar w:fldCharType="end"/>
      </w:r>
    </w:p>
    <w:p w14:paraId="60D6E491" w14:textId="40B5B076" w:rsidR="00BA050C" w:rsidRDefault="00BA050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_Toc76544428 \h </w:instrText>
      </w:r>
      <w:r>
        <w:fldChar w:fldCharType="separate"/>
      </w:r>
      <w:r>
        <w:t>82</w:t>
      </w:r>
      <w:r>
        <w:fldChar w:fldCharType="end"/>
      </w:r>
    </w:p>
    <w:p w14:paraId="2F0B8B82" w14:textId="4735BF93" w:rsidR="00BA050C" w:rsidRDefault="00BA050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_Toc76544429 \h </w:instrText>
      </w:r>
      <w:r>
        <w:fldChar w:fldCharType="separate"/>
      </w:r>
      <w:r>
        <w:t>83</w:t>
      </w:r>
      <w:r>
        <w:fldChar w:fldCharType="end"/>
      </w:r>
    </w:p>
    <w:p w14:paraId="68F3C53A" w14:textId="1FAD3465" w:rsidR="00BA050C" w:rsidRDefault="00BA050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B2EE5">
        <w:rPr>
          <w:i/>
          <w:iCs/>
          <w:lang w:val="en-US" w:eastAsia="zh-CN"/>
        </w:rPr>
        <w:t>BS type 1-O</w:t>
      </w:r>
      <w:r>
        <w:tab/>
      </w:r>
      <w:r>
        <w:fldChar w:fldCharType="begin"/>
      </w:r>
      <w:r>
        <w:instrText xml:space="preserve"> PAGEREF _Toc76544430 \h </w:instrText>
      </w:r>
      <w:r>
        <w:fldChar w:fldCharType="separate"/>
      </w:r>
      <w:r>
        <w:t>83</w:t>
      </w:r>
      <w:r>
        <w:fldChar w:fldCharType="end"/>
      </w:r>
    </w:p>
    <w:p w14:paraId="6AE23B74" w14:textId="3D1F6AD0" w:rsidR="00BA050C" w:rsidRDefault="00BA050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B2EE5">
        <w:rPr>
          <w:i/>
          <w:lang w:val="en-US" w:eastAsia="zh-CN"/>
        </w:rPr>
        <w:t>BS type 2-O</w:t>
      </w:r>
      <w:r>
        <w:tab/>
      </w:r>
      <w:r>
        <w:fldChar w:fldCharType="begin"/>
      </w:r>
      <w:r>
        <w:instrText xml:space="preserve"> PAGEREF _Toc76544431 \h </w:instrText>
      </w:r>
      <w:r>
        <w:fldChar w:fldCharType="separate"/>
      </w:r>
      <w:r>
        <w:t>84</w:t>
      </w:r>
      <w:r>
        <w:fldChar w:fldCharType="end"/>
      </w:r>
    </w:p>
    <w:p w14:paraId="040FB4E0" w14:textId="3958C2B4" w:rsidR="00BA050C" w:rsidRDefault="00BA050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_Toc76544432 \h </w:instrText>
      </w:r>
      <w:r>
        <w:fldChar w:fldCharType="separate"/>
      </w:r>
      <w:r>
        <w:t>85</w:t>
      </w:r>
      <w:r>
        <w:fldChar w:fldCharType="end"/>
      </w:r>
    </w:p>
    <w:p w14:paraId="699A9FDB" w14:textId="1E2B9FDC" w:rsidR="00BA050C" w:rsidRDefault="00BA050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_Toc76544433 \h </w:instrText>
      </w:r>
      <w:r>
        <w:fldChar w:fldCharType="separate"/>
      </w:r>
      <w:r>
        <w:t>85</w:t>
      </w:r>
      <w:r>
        <w:fldChar w:fldCharType="end"/>
      </w:r>
    </w:p>
    <w:p w14:paraId="6BF39462" w14:textId="281DEF49" w:rsidR="00BA050C" w:rsidRDefault="00BA050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_Toc76544434 \h </w:instrText>
      </w:r>
      <w:r>
        <w:fldChar w:fldCharType="separate"/>
      </w:r>
      <w:r>
        <w:t>85</w:t>
      </w:r>
      <w:r>
        <w:fldChar w:fldCharType="end"/>
      </w:r>
    </w:p>
    <w:p w14:paraId="7A906F28" w14:textId="0F51909F" w:rsidR="00BA050C" w:rsidRDefault="00BA050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_Toc76544435 \h </w:instrText>
      </w:r>
      <w:r>
        <w:fldChar w:fldCharType="separate"/>
      </w:r>
      <w:r>
        <w:t>86</w:t>
      </w:r>
      <w:r>
        <w:fldChar w:fldCharType="end"/>
      </w:r>
    </w:p>
    <w:p w14:paraId="12053F9B" w14:textId="0550BC4F"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_Toc76544436 \h </w:instrText>
      </w:r>
      <w:r>
        <w:fldChar w:fldCharType="separate"/>
      </w:r>
      <w:r>
        <w:t>86</w:t>
      </w:r>
      <w:r>
        <w:fldChar w:fldCharType="end"/>
      </w:r>
    </w:p>
    <w:p w14:paraId="6E65CA57" w14:textId="0B74CFD1" w:rsidR="00BA050C" w:rsidRDefault="00BA050C">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_Toc76544437 \h </w:instrText>
      </w:r>
      <w:r>
        <w:fldChar w:fldCharType="separate"/>
      </w:r>
      <w:r>
        <w:t>86</w:t>
      </w:r>
      <w:r>
        <w:fldChar w:fldCharType="end"/>
      </w:r>
    </w:p>
    <w:p w14:paraId="52104BD0" w14:textId="2B05EEBE" w:rsidR="00BA050C" w:rsidRDefault="00BA050C">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_Toc76544438 \h </w:instrText>
      </w:r>
      <w:r>
        <w:fldChar w:fldCharType="separate"/>
      </w:r>
      <w:r>
        <w:t>86</w:t>
      </w:r>
      <w:r>
        <w:fldChar w:fldCharType="end"/>
      </w:r>
    </w:p>
    <w:p w14:paraId="56394D18" w14:textId="0A8D5C57"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_Toc76544439 \h </w:instrText>
      </w:r>
      <w:r>
        <w:fldChar w:fldCharType="separate"/>
      </w:r>
      <w:r>
        <w:t>87</w:t>
      </w:r>
      <w:r>
        <w:fldChar w:fldCharType="end"/>
      </w:r>
    </w:p>
    <w:p w14:paraId="6F4F6616" w14:textId="6C963F14" w:rsidR="00BA050C" w:rsidRDefault="00BA050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B2EE5">
        <w:rPr>
          <w:i/>
        </w:rPr>
        <w:t>BS type 1-O</w:t>
      </w:r>
      <w:r>
        <w:tab/>
      </w:r>
      <w:r>
        <w:fldChar w:fldCharType="begin"/>
      </w:r>
      <w:r>
        <w:instrText xml:space="preserve"> PAGEREF _Toc76544440 \h </w:instrText>
      </w:r>
      <w:r>
        <w:fldChar w:fldCharType="separate"/>
      </w:r>
      <w:r>
        <w:t>87</w:t>
      </w:r>
      <w:r>
        <w:fldChar w:fldCharType="end"/>
      </w:r>
    </w:p>
    <w:p w14:paraId="540C4810" w14:textId="4550465E" w:rsidR="00BA050C" w:rsidRDefault="00BA050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B2EE5">
        <w:rPr>
          <w:i/>
        </w:rPr>
        <w:t>BS type 2-O</w:t>
      </w:r>
      <w:r>
        <w:tab/>
      </w:r>
      <w:r>
        <w:fldChar w:fldCharType="begin"/>
      </w:r>
      <w:r>
        <w:instrText xml:space="preserve"> PAGEREF _Toc76544441 \h </w:instrText>
      </w:r>
      <w:r>
        <w:fldChar w:fldCharType="separate"/>
      </w:r>
      <w:r>
        <w:t>87</w:t>
      </w:r>
      <w:r>
        <w:fldChar w:fldCharType="end"/>
      </w:r>
    </w:p>
    <w:p w14:paraId="76356134" w14:textId="2F2F5007" w:rsidR="00BA050C" w:rsidRDefault="00BA050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_Toc76544442 \h </w:instrText>
      </w:r>
      <w:r>
        <w:fldChar w:fldCharType="separate"/>
      </w:r>
      <w:r>
        <w:t>87</w:t>
      </w:r>
      <w:r>
        <w:fldChar w:fldCharType="end"/>
      </w:r>
    </w:p>
    <w:p w14:paraId="78DF0E75" w14:textId="34209542" w:rsidR="00BA050C" w:rsidRDefault="00BA050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_Toc76544443 \h </w:instrText>
      </w:r>
      <w:r>
        <w:fldChar w:fldCharType="separate"/>
      </w:r>
      <w:r>
        <w:t>87</w:t>
      </w:r>
      <w:r>
        <w:fldChar w:fldCharType="end"/>
      </w:r>
    </w:p>
    <w:p w14:paraId="203AA766" w14:textId="043FF832" w:rsidR="00BA050C" w:rsidRDefault="00BA050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_Toc76544444 \h </w:instrText>
      </w:r>
      <w:r>
        <w:fldChar w:fldCharType="separate"/>
      </w:r>
      <w:r>
        <w:t>88</w:t>
      </w:r>
      <w:r>
        <w:fldChar w:fldCharType="end"/>
      </w:r>
    </w:p>
    <w:p w14:paraId="0534C881" w14:textId="10959C93" w:rsidR="00BA050C" w:rsidRDefault="00BA050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_Toc76544445 \h </w:instrText>
      </w:r>
      <w:r>
        <w:fldChar w:fldCharType="separate"/>
      </w:r>
      <w:r>
        <w:t>88</w:t>
      </w:r>
      <w:r>
        <w:fldChar w:fldCharType="end"/>
      </w:r>
    </w:p>
    <w:p w14:paraId="54FCA52C" w14:textId="7F36B52C" w:rsidR="00BA050C" w:rsidRDefault="00BA050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_Toc76544446 \h </w:instrText>
      </w:r>
      <w:r>
        <w:fldChar w:fldCharType="separate"/>
      </w:r>
      <w:r>
        <w:t>88</w:t>
      </w:r>
      <w:r>
        <w:fldChar w:fldCharType="end"/>
      </w:r>
    </w:p>
    <w:p w14:paraId="7B597E8B" w14:textId="152CF173" w:rsidR="00BA050C" w:rsidRDefault="00BA050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_Toc76544447 \h </w:instrText>
      </w:r>
      <w:r>
        <w:fldChar w:fldCharType="separate"/>
      </w:r>
      <w:r>
        <w:t>88</w:t>
      </w:r>
      <w:r>
        <w:fldChar w:fldCharType="end"/>
      </w:r>
    </w:p>
    <w:p w14:paraId="33589A7A" w14:textId="69F7F97B"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_Toc76544448 \h </w:instrText>
      </w:r>
      <w:r>
        <w:fldChar w:fldCharType="separate"/>
      </w:r>
      <w:r>
        <w:t>88</w:t>
      </w:r>
      <w:r>
        <w:fldChar w:fldCharType="end"/>
      </w:r>
    </w:p>
    <w:p w14:paraId="692AF716" w14:textId="6177AE4A" w:rsidR="00BA050C" w:rsidRDefault="00BA050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_Toc76544449 \h </w:instrText>
      </w:r>
      <w:r>
        <w:fldChar w:fldCharType="separate"/>
      </w:r>
      <w:r>
        <w:t>88</w:t>
      </w:r>
      <w:r>
        <w:fldChar w:fldCharType="end"/>
      </w:r>
    </w:p>
    <w:p w14:paraId="3055ECBF" w14:textId="0AEC661E" w:rsidR="00BA050C" w:rsidRDefault="00BA050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_Toc76544450 \h </w:instrText>
      </w:r>
      <w:r>
        <w:fldChar w:fldCharType="separate"/>
      </w:r>
      <w:r>
        <w:t>88</w:t>
      </w:r>
      <w:r>
        <w:fldChar w:fldCharType="end"/>
      </w:r>
    </w:p>
    <w:p w14:paraId="6B68287C" w14:textId="61E00C0B" w:rsidR="00BA050C" w:rsidRDefault="00BA050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_Toc76544451 \h </w:instrText>
      </w:r>
      <w:r>
        <w:fldChar w:fldCharType="separate"/>
      </w:r>
      <w:r>
        <w:t>90</w:t>
      </w:r>
      <w:r>
        <w:fldChar w:fldCharType="end"/>
      </w:r>
    </w:p>
    <w:p w14:paraId="15E619BB" w14:textId="4F5033FD" w:rsidR="00BA050C" w:rsidRDefault="00BA050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B2EE5">
        <w:rPr>
          <w:i/>
        </w:rPr>
        <w:t>BS type 1-O</w:t>
      </w:r>
      <w:r>
        <w:tab/>
      </w:r>
      <w:r>
        <w:fldChar w:fldCharType="begin"/>
      </w:r>
      <w:r>
        <w:instrText xml:space="preserve"> PAGEREF _Toc76544452 \h </w:instrText>
      </w:r>
      <w:r>
        <w:fldChar w:fldCharType="separate"/>
      </w:r>
      <w:r>
        <w:t>90</w:t>
      </w:r>
      <w:r>
        <w:fldChar w:fldCharType="end"/>
      </w:r>
    </w:p>
    <w:p w14:paraId="3775D800" w14:textId="29174DEC" w:rsidR="00BA050C" w:rsidRDefault="00BA050C">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EB2EE5">
        <w:rPr>
          <w:i/>
        </w:rPr>
        <w:t>BS type 2-O</w:t>
      </w:r>
      <w:r>
        <w:tab/>
      </w:r>
      <w:r>
        <w:fldChar w:fldCharType="begin"/>
      </w:r>
      <w:r>
        <w:instrText xml:space="preserve"> PAGEREF _Toc76544453 \h </w:instrText>
      </w:r>
      <w:r>
        <w:fldChar w:fldCharType="separate"/>
      </w:r>
      <w:r>
        <w:t>90</w:t>
      </w:r>
      <w:r>
        <w:fldChar w:fldCharType="end"/>
      </w:r>
    </w:p>
    <w:p w14:paraId="3EEC5343" w14:textId="167DABDF" w:rsidR="00BA050C" w:rsidRDefault="00BA050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_Toc76544454 \h </w:instrText>
      </w:r>
      <w:r>
        <w:fldChar w:fldCharType="separate"/>
      </w:r>
      <w:r>
        <w:t>90</w:t>
      </w:r>
      <w:r>
        <w:fldChar w:fldCharType="end"/>
      </w:r>
    </w:p>
    <w:p w14:paraId="0B431453" w14:textId="7C4C8DE6" w:rsidR="00BA050C" w:rsidRDefault="00BA050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_Toc76544455 \h </w:instrText>
      </w:r>
      <w:r>
        <w:fldChar w:fldCharType="separate"/>
      </w:r>
      <w:r>
        <w:t>90</w:t>
      </w:r>
      <w:r>
        <w:fldChar w:fldCharType="end"/>
      </w:r>
    </w:p>
    <w:p w14:paraId="276F659B" w14:textId="0591C5F4" w:rsidR="00BA050C" w:rsidRDefault="00BA050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_Toc76544456 \h </w:instrText>
      </w:r>
      <w:r>
        <w:fldChar w:fldCharType="separate"/>
      </w:r>
      <w:r>
        <w:t>90</w:t>
      </w:r>
      <w:r>
        <w:fldChar w:fldCharType="end"/>
      </w:r>
    </w:p>
    <w:p w14:paraId="7799C0A6" w14:textId="42175436" w:rsidR="00BA050C" w:rsidRDefault="00BA050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_Toc76544457 \h </w:instrText>
      </w:r>
      <w:r>
        <w:fldChar w:fldCharType="separate"/>
      </w:r>
      <w:r>
        <w:t>90</w:t>
      </w:r>
      <w:r>
        <w:fldChar w:fldCharType="end"/>
      </w:r>
    </w:p>
    <w:p w14:paraId="60809C3C" w14:textId="210B899B" w:rsidR="00BA050C" w:rsidRDefault="00BA050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_Toc76544458 \h </w:instrText>
      </w:r>
      <w:r>
        <w:fldChar w:fldCharType="separate"/>
      </w:r>
      <w:r>
        <w:t>90</w:t>
      </w:r>
      <w:r>
        <w:fldChar w:fldCharType="end"/>
      </w:r>
    </w:p>
    <w:p w14:paraId="40F6946C" w14:textId="2E065AF3" w:rsidR="00BA050C" w:rsidRDefault="00BA050C">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_Toc76544459 \h </w:instrText>
      </w:r>
      <w:r>
        <w:fldChar w:fldCharType="separate"/>
      </w:r>
      <w:r>
        <w:t>90</w:t>
      </w:r>
      <w:r>
        <w:fldChar w:fldCharType="end"/>
      </w:r>
    </w:p>
    <w:p w14:paraId="4EA8B8EB" w14:textId="0FA9DB85" w:rsidR="00BA050C" w:rsidRDefault="00BA050C">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_Toc76544460 \h </w:instrText>
      </w:r>
      <w:r>
        <w:fldChar w:fldCharType="separate"/>
      </w:r>
      <w:r>
        <w:t>91</w:t>
      </w:r>
      <w:r>
        <w:fldChar w:fldCharType="end"/>
      </w:r>
    </w:p>
    <w:p w14:paraId="39CAE65D" w14:textId="0500C5B2" w:rsidR="00BA050C" w:rsidRDefault="00BA050C">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_Toc76544461 \h </w:instrText>
      </w:r>
      <w:r>
        <w:fldChar w:fldCharType="separate"/>
      </w:r>
      <w:r>
        <w:t>92</w:t>
      </w:r>
      <w:r>
        <w:fldChar w:fldCharType="end"/>
      </w:r>
    </w:p>
    <w:p w14:paraId="37F45334" w14:textId="22D4F9A0" w:rsidR="00BA050C" w:rsidRDefault="00BA050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B2EE5">
        <w:rPr>
          <w:i/>
        </w:rPr>
        <w:t>BS type 1-O</w:t>
      </w:r>
      <w:r>
        <w:tab/>
      </w:r>
      <w:r>
        <w:fldChar w:fldCharType="begin"/>
      </w:r>
      <w:r>
        <w:instrText xml:space="preserve"> PAGEREF _Toc76544462 \h </w:instrText>
      </w:r>
      <w:r>
        <w:fldChar w:fldCharType="separate"/>
      </w:r>
      <w:r>
        <w:t>92</w:t>
      </w:r>
      <w:r>
        <w:fldChar w:fldCharType="end"/>
      </w:r>
    </w:p>
    <w:p w14:paraId="3328CE6E" w14:textId="5F35A62E" w:rsidR="00BA050C" w:rsidRDefault="00BA050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B2EE5">
        <w:rPr>
          <w:i/>
        </w:rPr>
        <w:t>BS type 2-O</w:t>
      </w:r>
      <w:r>
        <w:tab/>
      </w:r>
      <w:r>
        <w:fldChar w:fldCharType="begin"/>
      </w:r>
      <w:r>
        <w:instrText xml:space="preserve"> PAGEREF _Toc76544463 \h </w:instrText>
      </w:r>
      <w:r>
        <w:fldChar w:fldCharType="separate"/>
      </w:r>
      <w:r>
        <w:t>94</w:t>
      </w:r>
      <w:r>
        <w:fldChar w:fldCharType="end"/>
      </w:r>
    </w:p>
    <w:p w14:paraId="3F8411F3" w14:textId="5121716A" w:rsidR="00BA050C" w:rsidRDefault="00BA050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_Toc76544464 \h </w:instrText>
      </w:r>
      <w:r>
        <w:fldChar w:fldCharType="separate"/>
      </w:r>
      <w:r>
        <w:t>97</w:t>
      </w:r>
      <w:r>
        <w:fldChar w:fldCharType="end"/>
      </w:r>
    </w:p>
    <w:p w14:paraId="48B175C3" w14:textId="473D27DA" w:rsidR="00BA050C" w:rsidRDefault="00BA050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_Toc76544465 \h </w:instrText>
      </w:r>
      <w:r>
        <w:fldChar w:fldCharType="separate"/>
      </w:r>
      <w:r>
        <w:t>97</w:t>
      </w:r>
      <w:r>
        <w:fldChar w:fldCharType="end"/>
      </w:r>
    </w:p>
    <w:p w14:paraId="5AFF958D" w14:textId="4942F940" w:rsidR="00BA050C" w:rsidRDefault="00BA050C">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_Toc76544466 \h </w:instrText>
      </w:r>
      <w:r>
        <w:fldChar w:fldCharType="separate"/>
      </w:r>
      <w:r>
        <w:t>97</w:t>
      </w:r>
      <w:r>
        <w:fldChar w:fldCharType="end"/>
      </w:r>
    </w:p>
    <w:p w14:paraId="1A1928A7" w14:textId="129DAC73" w:rsidR="00BA050C" w:rsidRDefault="00BA050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_Toc76544467 \h </w:instrText>
      </w:r>
      <w:r>
        <w:fldChar w:fldCharType="separate"/>
      </w:r>
      <w:r>
        <w:t>97</w:t>
      </w:r>
      <w:r>
        <w:fldChar w:fldCharType="end"/>
      </w:r>
    </w:p>
    <w:p w14:paraId="52394DC2" w14:textId="0E7BD974" w:rsidR="00BA050C" w:rsidRDefault="00BA050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_Toc76544468 \h </w:instrText>
      </w:r>
      <w:r>
        <w:fldChar w:fldCharType="separate"/>
      </w:r>
      <w:r>
        <w:t>97</w:t>
      </w:r>
      <w:r>
        <w:fldChar w:fldCharType="end"/>
      </w:r>
    </w:p>
    <w:p w14:paraId="7B68E310" w14:textId="4CC53B8A" w:rsidR="00BA050C" w:rsidRDefault="00BA050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_Toc76544469 \h </w:instrText>
      </w:r>
      <w:r>
        <w:fldChar w:fldCharType="separate"/>
      </w:r>
      <w:r>
        <w:t>97</w:t>
      </w:r>
      <w:r>
        <w:fldChar w:fldCharType="end"/>
      </w:r>
    </w:p>
    <w:p w14:paraId="01DBE9FB" w14:textId="6B444B60" w:rsidR="00BA050C" w:rsidRDefault="00BA050C">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_Toc76544470 \h </w:instrText>
      </w:r>
      <w:r>
        <w:fldChar w:fldCharType="separate"/>
      </w:r>
      <w:r>
        <w:t>97</w:t>
      </w:r>
      <w:r>
        <w:fldChar w:fldCharType="end"/>
      </w:r>
    </w:p>
    <w:p w14:paraId="6CABFDC0" w14:textId="25B27587" w:rsidR="00BA050C" w:rsidRDefault="00BA050C">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_Toc76544471 \h </w:instrText>
      </w:r>
      <w:r>
        <w:fldChar w:fldCharType="separate"/>
      </w:r>
      <w:r>
        <w:t>98</w:t>
      </w:r>
      <w:r>
        <w:fldChar w:fldCharType="end"/>
      </w:r>
    </w:p>
    <w:p w14:paraId="1D32981B" w14:textId="15C22F06" w:rsidR="00BA050C" w:rsidRDefault="00BA050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B2EE5">
        <w:rPr>
          <w:i/>
        </w:rPr>
        <w:t>BS type 1-O</w:t>
      </w:r>
      <w:r>
        <w:tab/>
      </w:r>
      <w:r>
        <w:fldChar w:fldCharType="begin"/>
      </w:r>
      <w:r>
        <w:instrText xml:space="preserve"> PAGEREF _Toc76544472 \h </w:instrText>
      </w:r>
      <w:r>
        <w:fldChar w:fldCharType="separate"/>
      </w:r>
      <w:r>
        <w:t>98</w:t>
      </w:r>
      <w:r>
        <w:fldChar w:fldCharType="end"/>
      </w:r>
    </w:p>
    <w:p w14:paraId="3901F6D6" w14:textId="07B8DA3C" w:rsidR="00BA050C" w:rsidRDefault="00BA050C">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B2EE5">
        <w:rPr>
          <w:i/>
        </w:rPr>
        <w:t>BS type 2-O</w:t>
      </w:r>
      <w:r>
        <w:tab/>
      </w:r>
      <w:r>
        <w:fldChar w:fldCharType="begin"/>
      </w:r>
      <w:r>
        <w:instrText xml:space="preserve"> PAGEREF _Toc76544473 \h </w:instrText>
      </w:r>
      <w:r>
        <w:fldChar w:fldCharType="separate"/>
      </w:r>
      <w:r>
        <w:t>109</w:t>
      </w:r>
      <w:r>
        <w:fldChar w:fldCharType="end"/>
      </w:r>
    </w:p>
    <w:p w14:paraId="1B673DF8" w14:textId="1BA22CDD" w:rsidR="00BA050C" w:rsidRDefault="00BA050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_Toc76544474 \h </w:instrText>
      </w:r>
      <w:r>
        <w:fldChar w:fldCharType="separate"/>
      </w:r>
      <w:r>
        <w:t>111</w:t>
      </w:r>
      <w:r>
        <w:fldChar w:fldCharType="end"/>
      </w:r>
    </w:p>
    <w:p w14:paraId="62C11ED8" w14:textId="3A71051A" w:rsidR="00BA050C" w:rsidRDefault="00BA050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_Toc76544475 \h </w:instrText>
      </w:r>
      <w:r>
        <w:fldChar w:fldCharType="separate"/>
      </w:r>
      <w:r>
        <w:t>111</w:t>
      </w:r>
      <w:r>
        <w:fldChar w:fldCharType="end"/>
      </w:r>
    </w:p>
    <w:p w14:paraId="25C936D0" w14:textId="4C6005B0" w:rsidR="00BA050C" w:rsidRDefault="00BA050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_Toc76544476 \h </w:instrText>
      </w:r>
      <w:r>
        <w:fldChar w:fldCharType="separate"/>
      </w:r>
      <w:r>
        <w:t>111</w:t>
      </w:r>
      <w:r>
        <w:fldChar w:fldCharType="end"/>
      </w:r>
    </w:p>
    <w:p w14:paraId="33488415" w14:textId="2EFB7776" w:rsidR="00BA050C" w:rsidRDefault="00BA050C">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_Toc76544477 \h </w:instrText>
      </w:r>
      <w:r>
        <w:fldChar w:fldCharType="separate"/>
      </w:r>
      <w:r>
        <w:t>111</w:t>
      </w:r>
      <w:r>
        <w:fldChar w:fldCharType="end"/>
      </w:r>
    </w:p>
    <w:p w14:paraId="7FFFEE25" w14:textId="2D1130A7" w:rsidR="00BA050C" w:rsidRDefault="00BA050C">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B2EE5">
        <w:rPr>
          <w:lang w:val="en-US" w:eastAsia="sv-SE"/>
        </w:rPr>
        <w:t>r</w:t>
      </w:r>
      <w:r>
        <w:rPr>
          <w:lang w:eastAsia="sv-SE"/>
        </w:rPr>
        <w:t>equirement</w:t>
      </w:r>
      <w:r>
        <w:tab/>
      </w:r>
      <w:r>
        <w:fldChar w:fldCharType="begin"/>
      </w:r>
      <w:r>
        <w:instrText xml:space="preserve"> PAGEREF _Toc76544478 \h </w:instrText>
      </w:r>
      <w:r>
        <w:fldChar w:fldCharType="separate"/>
      </w:r>
      <w:r>
        <w:t>111</w:t>
      </w:r>
      <w:r>
        <w:fldChar w:fldCharType="end"/>
      </w:r>
    </w:p>
    <w:p w14:paraId="185FFD73" w14:textId="27095B40" w:rsidR="00BA050C" w:rsidRDefault="00BA050C">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_Toc76544479 \h </w:instrText>
      </w:r>
      <w:r>
        <w:fldChar w:fldCharType="separate"/>
      </w:r>
      <w:r>
        <w:t>111</w:t>
      </w:r>
      <w:r>
        <w:fldChar w:fldCharType="end"/>
      </w:r>
    </w:p>
    <w:p w14:paraId="358AEFEE" w14:textId="751F0E54" w:rsidR="00BA050C" w:rsidRDefault="00BA050C">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_Toc76544480 \h </w:instrText>
      </w:r>
      <w:r>
        <w:fldChar w:fldCharType="separate"/>
      </w:r>
      <w:r>
        <w:t>112</w:t>
      </w:r>
      <w:r>
        <w:fldChar w:fldCharType="end"/>
      </w:r>
    </w:p>
    <w:p w14:paraId="2E235E6B" w14:textId="65C5FA12" w:rsidR="00BA050C" w:rsidRDefault="00BA050C">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_Toc76544481 \h </w:instrText>
      </w:r>
      <w:r>
        <w:fldChar w:fldCharType="separate"/>
      </w:r>
      <w:r>
        <w:t>113</w:t>
      </w:r>
      <w:r>
        <w:fldChar w:fldCharType="end"/>
      </w:r>
    </w:p>
    <w:p w14:paraId="1DEA0A5C" w14:textId="0DFEC3F5" w:rsidR="00BA050C" w:rsidRDefault="00BA050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_Toc76544482 \h </w:instrText>
      </w:r>
      <w:r>
        <w:fldChar w:fldCharType="separate"/>
      </w:r>
      <w:r>
        <w:t>115</w:t>
      </w:r>
      <w:r>
        <w:fldChar w:fldCharType="end"/>
      </w:r>
    </w:p>
    <w:p w14:paraId="369C3CF2" w14:textId="620DCFEE" w:rsidR="00BA050C" w:rsidRDefault="00BA050C">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_Toc76544483 \h </w:instrText>
      </w:r>
      <w:r>
        <w:fldChar w:fldCharType="separate"/>
      </w:r>
      <w:r>
        <w:t>115</w:t>
      </w:r>
      <w:r>
        <w:fldChar w:fldCharType="end"/>
      </w:r>
    </w:p>
    <w:p w14:paraId="22DADB5E" w14:textId="40492D25" w:rsidR="00BA050C" w:rsidRDefault="00BA050C">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B2EE5">
        <w:rPr>
          <w:lang w:val="en-US" w:eastAsia="sv-SE"/>
        </w:rPr>
        <w:t>Minimum requirements</w:t>
      </w:r>
      <w:r>
        <w:tab/>
      </w:r>
      <w:r>
        <w:fldChar w:fldCharType="begin"/>
      </w:r>
      <w:r>
        <w:instrText xml:space="preserve"> PAGEREF _Toc76544484 \h </w:instrText>
      </w:r>
      <w:r>
        <w:fldChar w:fldCharType="separate"/>
      </w:r>
      <w:r>
        <w:t>115</w:t>
      </w:r>
      <w:r>
        <w:fldChar w:fldCharType="end"/>
      </w:r>
    </w:p>
    <w:p w14:paraId="411E7B9E" w14:textId="49A82959" w:rsidR="00BA050C" w:rsidRDefault="00BA050C">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B2EE5">
        <w:rPr>
          <w:lang w:val="en-US" w:eastAsia="sv-SE"/>
        </w:rPr>
        <w:t>Test purpose</w:t>
      </w:r>
      <w:r>
        <w:tab/>
      </w:r>
      <w:r>
        <w:fldChar w:fldCharType="begin"/>
      </w:r>
      <w:r>
        <w:instrText xml:space="preserve"> PAGEREF _Toc76544485 \h </w:instrText>
      </w:r>
      <w:r>
        <w:fldChar w:fldCharType="separate"/>
      </w:r>
      <w:r>
        <w:t>115</w:t>
      </w:r>
      <w:r>
        <w:fldChar w:fldCharType="end"/>
      </w:r>
    </w:p>
    <w:p w14:paraId="49792767" w14:textId="302A090E" w:rsidR="00BA050C" w:rsidRDefault="00BA050C">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B2EE5">
        <w:rPr>
          <w:lang w:val="en-US" w:eastAsia="sv-SE"/>
        </w:rPr>
        <w:t>Method of test</w:t>
      </w:r>
      <w:r>
        <w:tab/>
      </w:r>
      <w:r>
        <w:fldChar w:fldCharType="begin"/>
      </w:r>
      <w:r>
        <w:instrText xml:space="preserve"> PAGEREF _Toc76544486 \h </w:instrText>
      </w:r>
      <w:r>
        <w:fldChar w:fldCharType="separate"/>
      </w:r>
      <w:r>
        <w:t>115</w:t>
      </w:r>
      <w:r>
        <w:fldChar w:fldCharType="end"/>
      </w:r>
    </w:p>
    <w:p w14:paraId="47E96D70" w14:textId="2EEEC51B" w:rsidR="00BA050C" w:rsidRDefault="00BA050C">
      <w:pPr>
        <w:pStyle w:val="TOC5"/>
        <w:rPr>
          <w:rFonts w:asciiTheme="minorHAnsi" w:eastAsiaTheme="minorEastAsia" w:hAnsiTheme="minorHAnsi" w:cstheme="minorBidi"/>
          <w:sz w:val="22"/>
          <w:szCs w:val="22"/>
          <w:lang w:eastAsia="en-GB"/>
        </w:rPr>
      </w:pPr>
      <w:r>
        <w:rPr>
          <w:lang w:eastAsia="sv-SE"/>
        </w:rPr>
        <w:t>6.7.5.</w:t>
      </w:r>
      <w:r w:rsidRPr="00EB2EE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_Toc76544487 \h </w:instrText>
      </w:r>
      <w:r>
        <w:fldChar w:fldCharType="separate"/>
      </w:r>
      <w:r>
        <w:t>116</w:t>
      </w:r>
      <w:r>
        <w:fldChar w:fldCharType="end"/>
      </w:r>
    </w:p>
    <w:p w14:paraId="6118456A" w14:textId="44CA64F2" w:rsidR="00BA050C" w:rsidRDefault="00BA050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_Toc76544488 \h </w:instrText>
      </w:r>
      <w:r>
        <w:fldChar w:fldCharType="separate"/>
      </w:r>
      <w:r>
        <w:t>117</w:t>
      </w:r>
      <w:r>
        <w:fldChar w:fldCharType="end"/>
      </w:r>
    </w:p>
    <w:p w14:paraId="7B2BEAA4" w14:textId="076FE60A" w:rsidR="00BA050C" w:rsidRDefault="00BA050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_Toc76544489 \h </w:instrText>
      </w:r>
      <w:r>
        <w:fldChar w:fldCharType="separate"/>
      </w:r>
      <w:r>
        <w:t>117</w:t>
      </w:r>
      <w:r>
        <w:fldChar w:fldCharType="end"/>
      </w:r>
    </w:p>
    <w:p w14:paraId="5ED58E70" w14:textId="42DA7503" w:rsidR="00BA050C" w:rsidRDefault="00BA050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_Toc76544490 \h </w:instrText>
      </w:r>
      <w:r>
        <w:fldChar w:fldCharType="separate"/>
      </w:r>
      <w:r>
        <w:t>117</w:t>
      </w:r>
      <w:r>
        <w:fldChar w:fldCharType="end"/>
      </w:r>
    </w:p>
    <w:p w14:paraId="41C63814" w14:textId="10255EEC" w:rsidR="00BA050C" w:rsidRDefault="00BA050C">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_Toc76544491 \h </w:instrText>
      </w:r>
      <w:r>
        <w:fldChar w:fldCharType="separate"/>
      </w:r>
      <w:r>
        <w:t>117</w:t>
      </w:r>
      <w:r>
        <w:fldChar w:fldCharType="end"/>
      </w:r>
    </w:p>
    <w:p w14:paraId="6C62257D" w14:textId="4D70FC17" w:rsidR="00BA050C" w:rsidRDefault="00BA050C">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_Toc76544492 \h </w:instrText>
      </w:r>
      <w:r>
        <w:fldChar w:fldCharType="separate"/>
      </w:r>
      <w:r>
        <w:t>117</w:t>
      </w:r>
      <w:r>
        <w:fldChar w:fldCharType="end"/>
      </w:r>
    </w:p>
    <w:p w14:paraId="0C451E88" w14:textId="5F586827" w:rsidR="00BA050C" w:rsidRDefault="00BA050C">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_Toc76544493 \h </w:instrText>
      </w:r>
      <w:r>
        <w:fldChar w:fldCharType="separate"/>
      </w:r>
      <w:r>
        <w:t>119</w:t>
      </w:r>
      <w:r>
        <w:fldChar w:fldCharType="end"/>
      </w:r>
    </w:p>
    <w:p w14:paraId="52B0ED18" w14:textId="0BC5E3E7" w:rsidR="00BA050C" w:rsidRDefault="00BA050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B2EE5">
        <w:rPr>
          <w:lang w:val="en-US"/>
        </w:rPr>
        <w:t>Co-location requirements</w:t>
      </w:r>
      <w:r>
        <w:tab/>
      </w:r>
      <w:r>
        <w:fldChar w:fldCharType="begin"/>
      </w:r>
      <w:r>
        <w:instrText xml:space="preserve"> PAGEREF _Toc76544494 \h </w:instrText>
      </w:r>
      <w:r>
        <w:fldChar w:fldCharType="separate"/>
      </w:r>
      <w:r>
        <w:t>127</w:t>
      </w:r>
      <w:r>
        <w:fldChar w:fldCharType="end"/>
      </w:r>
    </w:p>
    <w:p w14:paraId="68849991" w14:textId="1A6E832C" w:rsidR="00BA050C" w:rsidRDefault="00BA050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_Toc76544495 \h </w:instrText>
      </w:r>
      <w:r>
        <w:fldChar w:fldCharType="separate"/>
      </w:r>
      <w:r>
        <w:t>127</w:t>
      </w:r>
      <w:r>
        <w:fldChar w:fldCharType="end"/>
      </w:r>
    </w:p>
    <w:p w14:paraId="42044670" w14:textId="6A38327B" w:rsidR="00BA050C" w:rsidRDefault="00BA050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B2EE5">
        <w:rPr>
          <w:lang w:val="en-US" w:eastAsia="sv-SE"/>
        </w:rPr>
        <w:t>Minimum requirements</w:t>
      </w:r>
      <w:r>
        <w:tab/>
      </w:r>
      <w:r>
        <w:fldChar w:fldCharType="begin"/>
      </w:r>
      <w:r>
        <w:instrText xml:space="preserve"> PAGEREF _Toc76544496 \h </w:instrText>
      </w:r>
      <w:r>
        <w:fldChar w:fldCharType="separate"/>
      </w:r>
      <w:r>
        <w:t>127</w:t>
      </w:r>
      <w:r>
        <w:fldChar w:fldCharType="end"/>
      </w:r>
    </w:p>
    <w:p w14:paraId="390F0CB5" w14:textId="0B8C1DD3" w:rsidR="00BA050C" w:rsidRDefault="00BA050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B2EE5">
        <w:rPr>
          <w:lang w:val="en-US" w:eastAsia="sv-SE"/>
        </w:rPr>
        <w:t>Test purpose</w:t>
      </w:r>
      <w:r>
        <w:tab/>
      </w:r>
      <w:r>
        <w:fldChar w:fldCharType="begin"/>
      </w:r>
      <w:r>
        <w:instrText xml:space="preserve"> PAGEREF _Toc76544497 \h </w:instrText>
      </w:r>
      <w:r>
        <w:fldChar w:fldCharType="separate"/>
      </w:r>
      <w:r>
        <w:t>128</w:t>
      </w:r>
      <w:r>
        <w:fldChar w:fldCharType="end"/>
      </w:r>
    </w:p>
    <w:p w14:paraId="11674350" w14:textId="74B65056" w:rsidR="00BA050C" w:rsidRDefault="00BA050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B2EE5">
        <w:rPr>
          <w:lang w:val="en-US" w:eastAsia="sv-SE"/>
        </w:rPr>
        <w:t>Method of test</w:t>
      </w:r>
      <w:r>
        <w:tab/>
      </w:r>
      <w:r>
        <w:fldChar w:fldCharType="begin"/>
      </w:r>
      <w:r>
        <w:instrText xml:space="preserve"> PAGEREF _Toc76544498 \h </w:instrText>
      </w:r>
      <w:r>
        <w:fldChar w:fldCharType="separate"/>
      </w:r>
      <w:r>
        <w:t>128</w:t>
      </w:r>
      <w:r>
        <w:fldChar w:fldCharType="end"/>
      </w:r>
    </w:p>
    <w:p w14:paraId="418E1972" w14:textId="3116CDEF" w:rsidR="00BA050C" w:rsidRDefault="00BA050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_Toc76544499 \h </w:instrText>
      </w:r>
      <w:r>
        <w:fldChar w:fldCharType="separate"/>
      </w:r>
      <w:r>
        <w:t>129</w:t>
      </w:r>
      <w:r>
        <w:fldChar w:fldCharType="end"/>
      </w:r>
    </w:p>
    <w:p w14:paraId="03730BE6" w14:textId="1CCE1FBE" w:rsidR="00BA050C" w:rsidRDefault="00BA050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_Toc76544500 \h </w:instrText>
      </w:r>
      <w:r>
        <w:fldChar w:fldCharType="separate"/>
      </w:r>
      <w:r>
        <w:t>134</w:t>
      </w:r>
      <w:r>
        <w:fldChar w:fldCharType="end"/>
      </w:r>
    </w:p>
    <w:p w14:paraId="6F9C3617" w14:textId="70E6B55F" w:rsidR="00BA050C" w:rsidRDefault="00BA050C">
      <w:pPr>
        <w:pStyle w:val="TOC3"/>
        <w:rPr>
          <w:rFonts w:asciiTheme="minorHAnsi" w:eastAsiaTheme="minorEastAsia" w:hAnsiTheme="minorHAnsi" w:cstheme="minorBidi"/>
          <w:sz w:val="22"/>
          <w:szCs w:val="22"/>
          <w:lang w:eastAsia="en-GB"/>
        </w:rPr>
      </w:pPr>
      <w:r>
        <w:t>6.</w:t>
      </w:r>
      <w:r w:rsidRPr="00EB2EE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_Toc76544501 \h </w:instrText>
      </w:r>
      <w:r>
        <w:fldChar w:fldCharType="separate"/>
      </w:r>
      <w:r>
        <w:t>134</w:t>
      </w:r>
      <w:r>
        <w:fldChar w:fldCharType="end"/>
      </w:r>
    </w:p>
    <w:p w14:paraId="56D411C1" w14:textId="7048104A" w:rsidR="00BA050C" w:rsidRDefault="00BA050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_Toc76544502 \h </w:instrText>
      </w:r>
      <w:r>
        <w:fldChar w:fldCharType="separate"/>
      </w:r>
      <w:r>
        <w:t>134</w:t>
      </w:r>
      <w:r>
        <w:fldChar w:fldCharType="end"/>
      </w:r>
    </w:p>
    <w:p w14:paraId="20BA0DA1" w14:textId="544E0D21" w:rsidR="00BA050C" w:rsidRDefault="00BA050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_Toc76544503 \h </w:instrText>
      </w:r>
      <w:r>
        <w:fldChar w:fldCharType="separate"/>
      </w:r>
      <w:r>
        <w:t>134</w:t>
      </w:r>
      <w:r>
        <w:fldChar w:fldCharType="end"/>
      </w:r>
    </w:p>
    <w:p w14:paraId="1CA99E46" w14:textId="089A58EF" w:rsidR="00BA050C" w:rsidRDefault="00BA050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_Toc76544504 \h </w:instrText>
      </w:r>
      <w:r>
        <w:fldChar w:fldCharType="separate"/>
      </w:r>
      <w:r>
        <w:t>134</w:t>
      </w:r>
      <w:r>
        <w:fldChar w:fldCharType="end"/>
      </w:r>
    </w:p>
    <w:p w14:paraId="3229B387" w14:textId="62D94542" w:rsidR="00BA050C" w:rsidRDefault="00BA050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_Toc76544505 \h </w:instrText>
      </w:r>
      <w:r>
        <w:fldChar w:fldCharType="separate"/>
      </w:r>
      <w:r>
        <w:t>134</w:t>
      </w:r>
      <w:r>
        <w:fldChar w:fldCharType="end"/>
      </w:r>
    </w:p>
    <w:p w14:paraId="04D9228E" w14:textId="46A0B98C" w:rsidR="00BA050C" w:rsidRDefault="00BA050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_Toc76544506 \h </w:instrText>
      </w:r>
      <w:r>
        <w:fldChar w:fldCharType="separate"/>
      </w:r>
      <w:r>
        <w:t>135</w:t>
      </w:r>
      <w:r>
        <w:fldChar w:fldCharType="end"/>
      </w:r>
    </w:p>
    <w:p w14:paraId="190F5344" w14:textId="7D225030" w:rsidR="00BA050C" w:rsidRDefault="00BA050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B2EE5">
        <w:rPr>
          <w:lang w:val="en-US"/>
        </w:rPr>
        <w:t>s</w:t>
      </w:r>
      <w:r>
        <w:tab/>
      </w:r>
      <w:r>
        <w:fldChar w:fldCharType="begin"/>
      </w:r>
      <w:r>
        <w:instrText xml:space="preserve"> PAGEREF _Toc76544507 \h </w:instrText>
      </w:r>
      <w:r>
        <w:fldChar w:fldCharType="separate"/>
      </w:r>
      <w:r>
        <w:t>136</w:t>
      </w:r>
      <w:r>
        <w:fldChar w:fldCharType="end"/>
      </w:r>
    </w:p>
    <w:p w14:paraId="7BFA1B96" w14:textId="5D07574B" w:rsidR="00BA050C" w:rsidRDefault="00BA050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_Toc76544508 \h </w:instrText>
      </w:r>
      <w:r>
        <w:fldChar w:fldCharType="separate"/>
      </w:r>
      <w:r>
        <w:t>136</w:t>
      </w:r>
      <w:r>
        <w:fldChar w:fldCharType="end"/>
      </w:r>
    </w:p>
    <w:p w14:paraId="4501390F" w14:textId="7F52412C" w:rsidR="00BA050C" w:rsidRDefault="00BA050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_Toc76544509 \h </w:instrText>
      </w:r>
      <w:r>
        <w:fldChar w:fldCharType="separate"/>
      </w:r>
      <w:r>
        <w:t>138</w:t>
      </w:r>
      <w:r>
        <w:fldChar w:fldCharType="end"/>
      </w:r>
    </w:p>
    <w:p w14:paraId="5AF6E01F" w14:textId="2086B84B" w:rsidR="00BA050C" w:rsidRDefault="00BA050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_Toc76544510 \h </w:instrText>
      </w:r>
      <w:r>
        <w:fldChar w:fldCharType="separate"/>
      </w:r>
      <w:r>
        <w:t>138</w:t>
      </w:r>
      <w:r>
        <w:fldChar w:fldCharType="end"/>
      </w:r>
    </w:p>
    <w:p w14:paraId="4C00DFC6" w14:textId="30863B0C" w:rsidR="00BA050C" w:rsidRDefault="00BA050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_Toc76544511 \h </w:instrText>
      </w:r>
      <w:r>
        <w:fldChar w:fldCharType="separate"/>
      </w:r>
      <w:r>
        <w:t>138</w:t>
      </w:r>
      <w:r>
        <w:fldChar w:fldCharType="end"/>
      </w:r>
    </w:p>
    <w:p w14:paraId="589598F4" w14:textId="2C85E367" w:rsidR="00BA050C" w:rsidRDefault="00BA050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_Toc76544512 \h </w:instrText>
      </w:r>
      <w:r>
        <w:fldChar w:fldCharType="separate"/>
      </w:r>
      <w:r>
        <w:t>138</w:t>
      </w:r>
      <w:r>
        <w:fldChar w:fldCharType="end"/>
      </w:r>
    </w:p>
    <w:p w14:paraId="7E19A34D" w14:textId="714E520D" w:rsidR="00BA050C" w:rsidRDefault="00BA050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_Toc76544513 \h </w:instrText>
      </w:r>
      <w:r>
        <w:fldChar w:fldCharType="separate"/>
      </w:r>
      <w:r>
        <w:t>139</w:t>
      </w:r>
      <w:r>
        <w:fldChar w:fldCharType="end"/>
      </w:r>
    </w:p>
    <w:p w14:paraId="389AB8EF" w14:textId="09E953CB" w:rsidR="00BA050C" w:rsidRDefault="00BA050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_Toc76544514 \h </w:instrText>
      </w:r>
      <w:r>
        <w:fldChar w:fldCharType="separate"/>
      </w:r>
      <w:r>
        <w:t>139</w:t>
      </w:r>
      <w:r>
        <w:fldChar w:fldCharType="end"/>
      </w:r>
    </w:p>
    <w:p w14:paraId="22B57B53" w14:textId="491B36B7" w:rsidR="00BA050C" w:rsidRDefault="00BA050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_Toc76544515 \h </w:instrText>
      </w:r>
      <w:r>
        <w:fldChar w:fldCharType="separate"/>
      </w:r>
      <w:r>
        <w:t>139</w:t>
      </w:r>
      <w:r>
        <w:fldChar w:fldCharType="end"/>
      </w:r>
    </w:p>
    <w:p w14:paraId="2748D21B" w14:textId="6A7C08AC" w:rsidR="00BA050C" w:rsidRDefault="00BA050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_Toc76544516 \h </w:instrText>
      </w:r>
      <w:r>
        <w:fldChar w:fldCharType="separate"/>
      </w:r>
      <w:r>
        <w:t>139</w:t>
      </w:r>
      <w:r>
        <w:fldChar w:fldCharType="end"/>
      </w:r>
    </w:p>
    <w:p w14:paraId="2FB11D11" w14:textId="203AB31D" w:rsidR="00BA050C" w:rsidRDefault="00BA050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_Toc76544517 \h </w:instrText>
      </w:r>
      <w:r>
        <w:fldChar w:fldCharType="separate"/>
      </w:r>
      <w:r>
        <w:t>140</w:t>
      </w:r>
      <w:r>
        <w:fldChar w:fldCharType="end"/>
      </w:r>
    </w:p>
    <w:p w14:paraId="38B4E50D" w14:textId="1F64FA81" w:rsidR="00BA050C" w:rsidRDefault="00BA050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_Toc76544518 \h </w:instrText>
      </w:r>
      <w:r>
        <w:fldChar w:fldCharType="separate"/>
      </w:r>
      <w:r>
        <w:t>140</w:t>
      </w:r>
      <w:r>
        <w:fldChar w:fldCharType="end"/>
      </w:r>
    </w:p>
    <w:p w14:paraId="0EC3EF54" w14:textId="7949BF77" w:rsidR="00BA050C" w:rsidRDefault="00BA050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_Toc76544519 \h </w:instrText>
      </w:r>
      <w:r>
        <w:fldChar w:fldCharType="separate"/>
      </w:r>
      <w:r>
        <w:t>140</w:t>
      </w:r>
      <w:r>
        <w:fldChar w:fldCharType="end"/>
      </w:r>
    </w:p>
    <w:p w14:paraId="0DC1278F" w14:textId="65B0E223" w:rsidR="00BA050C" w:rsidRDefault="00BA050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B2EE5">
        <w:rPr>
          <w:i/>
        </w:rPr>
        <w:t>BS type 1-H</w:t>
      </w:r>
      <w:r>
        <w:t xml:space="preserve"> and </w:t>
      </w:r>
      <w:r w:rsidRPr="00EB2EE5">
        <w:rPr>
          <w:i/>
        </w:rPr>
        <w:t>BS type 1-O</w:t>
      </w:r>
      <w:r>
        <w:tab/>
      </w:r>
      <w:r>
        <w:fldChar w:fldCharType="begin"/>
      </w:r>
      <w:r>
        <w:instrText xml:space="preserve"> PAGEREF _Toc76544520 \h </w:instrText>
      </w:r>
      <w:r>
        <w:fldChar w:fldCharType="separate"/>
      </w:r>
      <w:r>
        <w:t>140</w:t>
      </w:r>
      <w:r>
        <w:fldChar w:fldCharType="end"/>
      </w:r>
    </w:p>
    <w:p w14:paraId="46175BB6" w14:textId="1CCD8F9B" w:rsidR="00BA050C" w:rsidRDefault="00BA050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B2EE5">
        <w:rPr>
          <w:i/>
        </w:rPr>
        <w:t>BS type 2-O</w:t>
      </w:r>
      <w:r>
        <w:tab/>
      </w:r>
      <w:r>
        <w:fldChar w:fldCharType="begin"/>
      </w:r>
      <w:r>
        <w:instrText xml:space="preserve"> PAGEREF _Toc76544521 \h </w:instrText>
      </w:r>
      <w:r>
        <w:fldChar w:fldCharType="separate"/>
      </w:r>
      <w:r>
        <w:t>141</w:t>
      </w:r>
      <w:r>
        <w:fldChar w:fldCharType="end"/>
      </w:r>
    </w:p>
    <w:p w14:paraId="092628E4" w14:textId="27B79ABD" w:rsidR="00BA050C" w:rsidRDefault="00BA050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_Toc76544522 \h </w:instrText>
      </w:r>
      <w:r>
        <w:fldChar w:fldCharType="separate"/>
      </w:r>
      <w:r>
        <w:t>142</w:t>
      </w:r>
      <w:r>
        <w:fldChar w:fldCharType="end"/>
      </w:r>
    </w:p>
    <w:p w14:paraId="17FB6927" w14:textId="49E8B98F" w:rsidR="00BA050C" w:rsidRDefault="00BA050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_Toc76544523 \h </w:instrText>
      </w:r>
      <w:r>
        <w:fldChar w:fldCharType="separate"/>
      </w:r>
      <w:r>
        <w:t>142</w:t>
      </w:r>
      <w:r>
        <w:fldChar w:fldCharType="end"/>
      </w:r>
    </w:p>
    <w:p w14:paraId="22FDCB18" w14:textId="6638F760" w:rsidR="00BA050C" w:rsidRDefault="00BA050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_Toc76544524 \h </w:instrText>
      </w:r>
      <w:r>
        <w:fldChar w:fldCharType="separate"/>
      </w:r>
      <w:r>
        <w:t>142</w:t>
      </w:r>
      <w:r>
        <w:fldChar w:fldCharType="end"/>
      </w:r>
    </w:p>
    <w:p w14:paraId="7D652DF5" w14:textId="0C9F69FA" w:rsidR="00BA050C" w:rsidRDefault="00BA050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_Toc76544525 \h </w:instrText>
      </w:r>
      <w:r>
        <w:fldChar w:fldCharType="separate"/>
      </w:r>
      <w:r>
        <w:t>142</w:t>
      </w:r>
      <w:r>
        <w:fldChar w:fldCharType="end"/>
      </w:r>
    </w:p>
    <w:p w14:paraId="2DA112D5" w14:textId="0FD58F8C" w:rsidR="00BA050C" w:rsidRDefault="00BA050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_Toc76544526 \h </w:instrText>
      </w:r>
      <w:r>
        <w:fldChar w:fldCharType="separate"/>
      </w:r>
      <w:r>
        <w:t>142</w:t>
      </w:r>
      <w:r>
        <w:fldChar w:fldCharType="end"/>
      </w:r>
    </w:p>
    <w:p w14:paraId="175C2E8D" w14:textId="2FA17645" w:rsidR="00BA050C" w:rsidRDefault="00BA050C">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_Toc76544527 \h </w:instrText>
      </w:r>
      <w:r>
        <w:fldChar w:fldCharType="separate"/>
      </w:r>
      <w:r>
        <w:t>142</w:t>
      </w:r>
      <w:r>
        <w:fldChar w:fldCharType="end"/>
      </w:r>
    </w:p>
    <w:p w14:paraId="4672A167" w14:textId="70BCEE58" w:rsidR="00BA050C" w:rsidRDefault="00BA050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_Toc76544528 \h </w:instrText>
      </w:r>
      <w:r>
        <w:fldChar w:fldCharType="separate"/>
      </w:r>
      <w:r>
        <w:t>142</w:t>
      </w:r>
      <w:r>
        <w:fldChar w:fldCharType="end"/>
      </w:r>
    </w:p>
    <w:p w14:paraId="36A6BF84" w14:textId="6B0F96E0" w:rsidR="00BA050C" w:rsidRDefault="00BA050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_Toc76544529 \h </w:instrText>
      </w:r>
      <w:r>
        <w:fldChar w:fldCharType="separate"/>
      </w:r>
      <w:r>
        <w:t>143</w:t>
      </w:r>
      <w:r>
        <w:fldChar w:fldCharType="end"/>
      </w:r>
    </w:p>
    <w:p w14:paraId="360DEF4A" w14:textId="1CE0AAE0" w:rsidR="00BA050C" w:rsidRDefault="00BA050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_Toc76544530 \h </w:instrText>
      </w:r>
      <w:r>
        <w:fldChar w:fldCharType="separate"/>
      </w:r>
      <w:r>
        <w:t>143</w:t>
      </w:r>
      <w:r>
        <w:fldChar w:fldCharType="end"/>
      </w:r>
    </w:p>
    <w:p w14:paraId="4FA1B689" w14:textId="25CADDB3" w:rsidR="00BA050C" w:rsidRDefault="00BA050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B2EE5">
        <w:rPr>
          <w:i/>
        </w:rPr>
        <w:t>BS type 1-O</w:t>
      </w:r>
      <w:r>
        <w:tab/>
      </w:r>
      <w:r>
        <w:fldChar w:fldCharType="begin"/>
      </w:r>
      <w:r>
        <w:instrText xml:space="preserve"> PAGEREF _Toc76544531 \h </w:instrText>
      </w:r>
      <w:r>
        <w:fldChar w:fldCharType="separate"/>
      </w:r>
      <w:r>
        <w:t>143</w:t>
      </w:r>
      <w:r>
        <w:fldChar w:fldCharType="end"/>
      </w:r>
    </w:p>
    <w:p w14:paraId="09E478A5" w14:textId="3D298D79" w:rsidR="00BA050C" w:rsidRDefault="00BA050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B2EE5">
        <w:rPr>
          <w:i/>
        </w:rPr>
        <w:t>BS type 2-O</w:t>
      </w:r>
      <w:r>
        <w:tab/>
      </w:r>
      <w:r>
        <w:fldChar w:fldCharType="begin"/>
      </w:r>
      <w:r>
        <w:instrText xml:space="preserve"> PAGEREF _Toc76544532 \h </w:instrText>
      </w:r>
      <w:r>
        <w:fldChar w:fldCharType="separate"/>
      </w:r>
      <w:r>
        <w:t>144</w:t>
      </w:r>
      <w:r>
        <w:fldChar w:fldCharType="end"/>
      </w:r>
    </w:p>
    <w:p w14:paraId="1CF50160" w14:textId="3B016414" w:rsidR="00BA050C" w:rsidRDefault="00BA050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_Toc76544533 \h </w:instrText>
      </w:r>
      <w:r>
        <w:fldChar w:fldCharType="separate"/>
      </w:r>
      <w:r>
        <w:t>145</w:t>
      </w:r>
      <w:r>
        <w:fldChar w:fldCharType="end"/>
      </w:r>
    </w:p>
    <w:p w14:paraId="7E427286" w14:textId="2926C582" w:rsidR="00BA050C" w:rsidRDefault="00BA050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_Toc76544534 \h </w:instrText>
      </w:r>
      <w:r>
        <w:fldChar w:fldCharType="separate"/>
      </w:r>
      <w:r>
        <w:t>145</w:t>
      </w:r>
      <w:r>
        <w:fldChar w:fldCharType="end"/>
      </w:r>
    </w:p>
    <w:p w14:paraId="563076CA" w14:textId="170AC55E" w:rsidR="00BA050C" w:rsidRDefault="00BA050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_Toc76544535 \h </w:instrText>
      </w:r>
      <w:r>
        <w:fldChar w:fldCharType="separate"/>
      </w:r>
      <w:r>
        <w:t>145</w:t>
      </w:r>
      <w:r>
        <w:fldChar w:fldCharType="end"/>
      </w:r>
    </w:p>
    <w:p w14:paraId="1C4A03D1" w14:textId="07F4E028" w:rsidR="00BA050C" w:rsidRDefault="00BA050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_Toc76544536 \h </w:instrText>
      </w:r>
      <w:r>
        <w:fldChar w:fldCharType="separate"/>
      </w:r>
      <w:r>
        <w:t>145</w:t>
      </w:r>
      <w:r>
        <w:fldChar w:fldCharType="end"/>
      </w:r>
    </w:p>
    <w:p w14:paraId="5E8139FF" w14:textId="47677992" w:rsidR="00BA050C" w:rsidRDefault="00BA050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_Toc76544537 \h </w:instrText>
      </w:r>
      <w:r>
        <w:fldChar w:fldCharType="separate"/>
      </w:r>
      <w:r>
        <w:t>145</w:t>
      </w:r>
      <w:r>
        <w:fldChar w:fldCharType="end"/>
      </w:r>
    </w:p>
    <w:p w14:paraId="1E9ADA02" w14:textId="07DC301D" w:rsidR="00BA050C" w:rsidRDefault="00BA050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_Toc76544538 \h </w:instrText>
      </w:r>
      <w:r>
        <w:fldChar w:fldCharType="separate"/>
      </w:r>
      <w:r>
        <w:t>145</w:t>
      </w:r>
      <w:r>
        <w:fldChar w:fldCharType="end"/>
      </w:r>
    </w:p>
    <w:p w14:paraId="35AA478F" w14:textId="0628F612" w:rsidR="00BA050C" w:rsidRDefault="00BA050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_Toc76544539 \h </w:instrText>
      </w:r>
      <w:r>
        <w:fldChar w:fldCharType="separate"/>
      </w:r>
      <w:r>
        <w:t>145</w:t>
      </w:r>
      <w:r>
        <w:fldChar w:fldCharType="end"/>
      </w:r>
    </w:p>
    <w:p w14:paraId="608801B4" w14:textId="54250C6F" w:rsidR="00BA050C" w:rsidRDefault="00BA050C">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_Toc76544540 \h </w:instrText>
      </w:r>
      <w:r>
        <w:fldChar w:fldCharType="separate"/>
      </w:r>
      <w:r>
        <w:t>146</w:t>
      </w:r>
      <w:r>
        <w:fldChar w:fldCharType="end"/>
      </w:r>
    </w:p>
    <w:p w14:paraId="5CB63E8A" w14:textId="1933D955" w:rsidR="00BA050C" w:rsidRDefault="00BA050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_Toc76544541 \h </w:instrText>
      </w:r>
      <w:r>
        <w:fldChar w:fldCharType="separate"/>
      </w:r>
      <w:r>
        <w:t>146</w:t>
      </w:r>
      <w:r>
        <w:fldChar w:fldCharType="end"/>
      </w:r>
    </w:p>
    <w:p w14:paraId="568A2067" w14:textId="08CF7ADD" w:rsidR="00BA050C" w:rsidRDefault="00BA050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B2EE5">
        <w:rPr>
          <w:i/>
        </w:rPr>
        <w:t>BS type 1-O</w:t>
      </w:r>
      <w:r>
        <w:tab/>
      </w:r>
      <w:r>
        <w:fldChar w:fldCharType="begin"/>
      </w:r>
      <w:r>
        <w:instrText xml:space="preserve"> PAGEREF _Toc76544542 \h </w:instrText>
      </w:r>
      <w:r>
        <w:fldChar w:fldCharType="separate"/>
      </w:r>
      <w:r>
        <w:t>146</w:t>
      </w:r>
      <w:r>
        <w:fldChar w:fldCharType="end"/>
      </w:r>
    </w:p>
    <w:p w14:paraId="0C09FB51" w14:textId="3EA88679" w:rsidR="00BA050C" w:rsidRDefault="00BA050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_Toc76544543 \h </w:instrText>
      </w:r>
      <w:r>
        <w:fldChar w:fldCharType="separate"/>
      </w:r>
      <w:r>
        <w:t>155</w:t>
      </w:r>
      <w:r>
        <w:fldChar w:fldCharType="end"/>
      </w:r>
    </w:p>
    <w:p w14:paraId="75FB1B7A" w14:textId="61A1756A" w:rsidR="00BA050C" w:rsidRDefault="00BA050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B2EE5">
        <w:rPr>
          <w:rFonts w:eastAsia="SimSun"/>
        </w:rPr>
        <w:t xml:space="preserve">OTA </w:t>
      </w:r>
      <w:r>
        <w:rPr>
          <w:lang w:eastAsia="sv-SE"/>
        </w:rPr>
        <w:t>adjacent channel selectivity</w:t>
      </w:r>
      <w:r>
        <w:tab/>
      </w:r>
      <w:r>
        <w:fldChar w:fldCharType="begin"/>
      </w:r>
      <w:r>
        <w:instrText xml:space="preserve"> PAGEREF _Toc76544544 \h </w:instrText>
      </w:r>
      <w:r>
        <w:fldChar w:fldCharType="separate"/>
      </w:r>
      <w:r>
        <w:t>155</w:t>
      </w:r>
      <w:r>
        <w:fldChar w:fldCharType="end"/>
      </w:r>
    </w:p>
    <w:p w14:paraId="3D5A1B58" w14:textId="6A66C898" w:rsidR="00BA050C" w:rsidRDefault="00BA050C">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_Toc76544545 \h </w:instrText>
      </w:r>
      <w:r>
        <w:fldChar w:fldCharType="separate"/>
      </w:r>
      <w:r>
        <w:t>155</w:t>
      </w:r>
      <w:r>
        <w:fldChar w:fldCharType="end"/>
      </w:r>
    </w:p>
    <w:p w14:paraId="44D7DAE8" w14:textId="630352BF" w:rsidR="00BA050C" w:rsidRDefault="00BA050C">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_Toc76544546 \h </w:instrText>
      </w:r>
      <w:r>
        <w:fldChar w:fldCharType="separate"/>
      </w:r>
      <w:r>
        <w:t>155</w:t>
      </w:r>
      <w:r>
        <w:fldChar w:fldCharType="end"/>
      </w:r>
    </w:p>
    <w:p w14:paraId="27F5CB40" w14:textId="02ECB8D8" w:rsidR="00BA050C" w:rsidRDefault="00BA050C">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_Toc76544547 \h </w:instrText>
      </w:r>
      <w:r>
        <w:fldChar w:fldCharType="separate"/>
      </w:r>
      <w:r>
        <w:t>155</w:t>
      </w:r>
      <w:r>
        <w:fldChar w:fldCharType="end"/>
      </w:r>
    </w:p>
    <w:p w14:paraId="1B832F58" w14:textId="16CFFD20" w:rsidR="00BA050C" w:rsidRDefault="00BA050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_Toc76544548 \h </w:instrText>
      </w:r>
      <w:r>
        <w:fldChar w:fldCharType="separate"/>
      </w:r>
      <w:r>
        <w:t>155</w:t>
      </w:r>
      <w:r>
        <w:fldChar w:fldCharType="end"/>
      </w:r>
    </w:p>
    <w:p w14:paraId="12BBF553" w14:textId="3FA2CBF1" w:rsidR="00BA050C" w:rsidRDefault="00BA050C">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_Toc76544549 \h </w:instrText>
      </w:r>
      <w:r>
        <w:fldChar w:fldCharType="separate"/>
      </w:r>
      <w:r>
        <w:t>155</w:t>
      </w:r>
      <w:r>
        <w:fldChar w:fldCharType="end"/>
      </w:r>
    </w:p>
    <w:p w14:paraId="4FBF2706" w14:textId="118CE6DC" w:rsidR="00BA050C" w:rsidRDefault="00BA050C">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_Toc76544550 \h </w:instrText>
      </w:r>
      <w:r>
        <w:fldChar w:fldCharType="separate"/>
      </w:r>
      <w:r>
        <w:t>155</w:t>
      </w:r>
      <w:r>
        <w:fldChar w:fldCharType="end"/>
      </w:r>
    </w:p>
    <w:p w14:paraId="73490205" w14:textId="58332E42" w:rsidR="00BA050C" w:rsidRDefault="00BA050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_Toc76544551 \h </w:instrText>
      </w:r>
      <w:r>
        <w:fldChar w:fldCharType="separate"/>
      </w:r>
      <w:r>
        <w:t>156</w:t>
      </w:r>
      <w:r>
        <w:fldChar w:fldCharType="end"/>
      </w:r>
    </w:p>
    <w:p w14:paraId="52DF68C9" w14:textId="6836F76C" w:rsidR="00BA050C" w:rsidRDefault="00BA050C">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_Toc76544552 \h </w:instrText>
      </w:r>
      <w:r>
        <w:fldChar w:fldCharType="separate"/>
      </w:r>
      <w:r>
        <w:t>156</w:t>
      </w:r>
      <w:r>
        <w:fldChar w:fldCharType="end"/>
      </w:r>
    </w:p>
    <w:p w14:paraId="5FC3C14E" w14:textId="4A07F9F1" w:rsidR="00BA050C" w:rsidRDefault="00BA050C">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B2EE5">
        <w:rPr>
          <w:i/>
          <w:lang w:eastAsia="sv-SE"/>
        </w:rPr>
        <w:t>BS type 1-O</w:t>
      </w:r>
      <w:r>
        <w:tab/>
      </w:r>
      <w:r>
        <w:fldChar w:fldCharType="begin"/>
      </w:r>
      <w:r>
        <w:instrText xml:space="preserve"> PAGEREF _Toc76544553 \h </w:instrText>
      </w:r>
      <w:r>
        <w:fldChar w:fldCharType="separate"/>
      </w:r>
      <w:r>
        <w:t>156</w:t>
      </w:r>
      <w:r>
        <w:fldChar w:fldCharType="end"/>
      </w:r>
    </w:p>
    <w:p w14:paraId="73DBC8D1" w14:textId="68E8E1D2" w:rsidR="00BA050C" w:rsidRDefault="00BA050C">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B2EE5">
        <w:rPr>
          <w:i/>
          <w:lang w:eastAsia="sv-SE"/>
        </w:rPr>
        <w:t>BS type 2-O</w:t>
      </w:r>
      <w:r>
        <w:tab/>
      </w:r>
      <w:r>
        <w:fldChar w:fldCharType="begin"/>
      </w:r>
      <w:r>
        <w:instrText xml:space="preserve"> PAGEREF _Toc76544554 \h </w:instrText>
      </w:r>
      <w:r>
        <w:fldChar w:fldCharType="separate"/>
      </w:r>
      <w:r>
        <w:t>157</w:t>
      </w:r>
      <w:r>
        <w:fldChar w:fldCharType="end"/>
      </w:r>
    </w:p>
    <w:p w14:paraId="51B3E0F4" w14:textId="46B33DEF" w:rsidR="00BA050C" w:rsidRDefault="00BA050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B2EE5">
        <w:rPr>
          <w:rFonts w:eastAsia="SimSun"/>
        </w:rPr>
        <w:t xml:space="preserve">OTA </w:t>
      </w:r>
      <w:r>
        <w:rPr>
          <w:lang w:eastAsia="sv-SE"/>
        </w:rPr>
        <w:t>in-band blocking</w:t>
      </w:r>
      <w:r>
        <w:tab/>
      </w:r>
      <w:r>
        <w:fldChar w:fldCharType="begin"/>
      </w:r>
      <w:r>
        <w:instrText xml:space="preserve"> PAGEREF _Toc76544555 \h </w:instrText>
      </w:r>
      <w:r>
        <w:fldChar w:fldCharType="separate"/>
      </w:r>
      <w:r>
        <w:t>158</w:t>
      </w:r>
      <w:r>
        <w:fldChar w:fldCharType="end"/>
      </w:r>
    </w:p>
    <w:p w14:paraId="7CC9C12F" w14:textId="3B2CD201" w:rsidR="00BA050C" w:rsidRDefault="00BA050C">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_Toc76544556 \h </w:instrText>
      </w:r>
      <w:r>
        <w:fldChar w:fldCharType="separate"/>
      </w:r>
      <w:r>
        <w:t>158</w:t>
      </w:r>
      <w:r>
        <w:fldChar w:fldCharType="end"/>
      </w:r>
    </w:p>
    <w:p w14:paraId="63053264" w14:textId="44D4BBED" w:rsidR="00BA050C" w:rsidRDefault="00BA050C">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_Toc76544557 \h </w:instrText>
      </w:r>
      <w:r>
        <w:fldChar w:fldCharType="separate"/>
      </w:r>
      <w:r>
        <w:t>158</w:t>
      </w:r>
      <w:r>
        <w:fldChar w:fldCharType="end"/>
      </w:r>
    </w:p>
    <w:p w14:paraId="596B0C28" w14:textId="12DC096F" w:rsidR="00BA050C" w:rsidRDefault="00BA050C">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_Toc76544558 \h </w:instrText>
      </w:r>
      <w:r>
        <w:fldChar w:fldCharType="separate"/>
      </w:r>
      <w:r>
        <w:t>158</w:t>
      </w:r>
      <w:r>
        <w:fldChar w:fldCharType="end"/>
      </w:r>
    </w:p>
    <w:p w14:paraId="7ABE2E99" w14:textId="05755869" w:rsidR="00BA050C" w:rsidRDefault="00BA050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_Toc76544559 \h </w:instrText>
      </w:r>
      <w:r>
        <w:fldChar w:fldCharType="separate"/>
      </w:r>
      <w:r>
        <w:t>158</w:t>
      </w:r>
      <w:r>
        <w:fldChar w:fldCharType="end"/>
      </w:r>
    </w:p>
    <w:p w14:paraId="6D0E9C24" w14:textId="404A7C90" w:rsidR="00BA050C" w:rsidRDefault="00BA050C">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_Toc76544560 \h </w:instrText>
      </w:r>
      <w:r>
        <w:fldChar w:fldCharType="separate"/>
      </w:r>
      <w:r>
        <w:t>158</w:t>
      </w:r>
      <w:r>
        <w:fldChar w:fldCharType="end"/>
      </w:r>
    </w:p>
    <w:p w14:paraId="6488F4F5" w14:textId="44DF4C18" w:rsidR="00BA050C" w:rsidRDefault="00BA050C">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_Toc76544561 \h </w:instrText>
      </w:r>
      <w:r>
        <w:fldChar w:fldCharType="separate"/>
      </w:r>
      <w:r>
        <w:t>159</w:t>
      </w:r>
      <w:r>
        <w:fldChar w:fldCharType="end"/>
      </w:r>
    </w:p>
    <w:p w14:paraId="752A39C9" w14:textId="2E93E314" w:rsidR="00BA050C" w:rsidRDefault="00BA050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_Toc76544562 \h </w:instrText>
      </w:r>
      <w:r>
        <w:fldChar w:fldCharType="separate"/>
      </w:r>
      <w:r>
        <w:t>160</w:t>
      </w:r>
      <w:r>
        <w:fldChar w:fldCharType="end"/>
      </w:r>
    </w:p>
    <w:p w14:paraId="6FF7CB9A" w14:textId="489F24C7" w:rsidR="00BA050C" w:rsidRDefault="00BA050C">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_Toc76544563 \h </w:instrText>
      </w:r>
      <w:r>
        <w:fldChar w:fldCharType="separate"/>
      </w:r>
      <w:r>
        <w:t>160</w:t>
      </w:r>
      <w:r>
        <w:fldChar w:fldCharType="end"/>
      </w:r>
    </w:p>
    <w:p w14:paraId="104ACF41" w14:textId="5FA1B5FB" w:rsidR="00BA050C" w:rsidRDefault="00BA050C">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B2EE5">
        <w:rPr>
          <w:i/>
          <w:lang w:eastAsia="sv-SE"/>
        </w:rPr>
        <w:t>BS type 1-O</w:t>
      </w:r>
      <w:r>
        <w:tab/>
      </w:r>
      <w:r>
        <w:fldChar w:fldCharType="begin"/>
      </w:r>
      <w:r>
        <w:instrText xml:space="preserve"> PAGEREF _Toc76544564 \h </w:instrText>
      </w:r>
      <w:r>
        <w:fldChar w:fldCharType="separate"/>
      </w:r>
      <w:r>
        <w:t>160</w:t>
      </w:r>
      <w:r>
        <w:fldChar w:fldCharType="end"/>
      </w:r>
    </w:p>
    <w:p w14:paraId="20FDB147" w14:textId="1A4938AA" w:rsidR="00BA050C" w:rsidRDefault="00BA050C">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B2EE5">
        <w:rPr>
          <w:i/>
          <w:lang w:eastAsia="sv-SE"/>
        </w:rPr>
        <w:t>BS type 2-O</w:t>
      </w:r>
      <w:r>
        <w:tab/>
      </w:r>
      <w:r>
        <w:fldChar w:fldCharType="begin"/>
      </w:r>
      <w:r>
        <w:instrText xml:space="preserve"> PAGEREF _Toc76544565 \h </w:instrText>
      </w:r>
      <w:r>
        <w:fldChar w:fldCharType="separate"/>
      </w:r>
      <w:r>
        <w:t>163</w:t>
      </w:r>
      <w:r>
        <w:fldChar w:fldCharType="end"/>
      </w:r>
    </w:p>
    <w:p w14:paraId="3F86C144" w14:textId="79598166" w:rsidR="00BA050C" w:rsidRDefault="00BA050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_Toc76544566 \h </w:instrText>
      </w:r>
      <w:r>
        <w:fldChar w:fldCharType="separate"/>
      </w:r>
      <w:r>
        <w:t>164</w:t>
      </w:r>
      <w:r>
        <w:fldChar w:fldCharType="end"/>
      </w:r>
    </w:p>
    <w:p w14:paraId="2FB12AB1" w14:textId="4F5D133F" w:rsidR="00BA050C" w:rsidRDefault="00BA050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_Toc76544567 \h </w:instrText>
      </w:r>
      <w:r>
        <w:fldChar w:fldCharType="separate"/>
      </w:r>
      <w:r>
        <w:t>164</w:t>
      </w:r>
      <w:r>
        <w:fldChar w:fldCharType="end"/>
      </w:r>
    </w:p>
    <w:p w14:paraId="3ABF8BBD" w14:textId="3383D61E" w:rsidR="00BA050C" w:rsidRDefault="00BA050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B2EE5">
        <w:rPr>
          <w:lang w:val="en-US"/>
        </w:rPr>
        <w:t>r</w:t>
      </w:r>
      <w:r>
        <w:t>equirement</w:t>
      </w:r>
      <w:r>
        <w:tab/>
      </w:r>
      <w:r>
        <w:fldChar w:fldCharType="begin"/>
      </w:r>
      <w:r>
        <w:instrText xml:space="preserve"> PAGEREF _Toc76544568 \h </w:instrText>
      </w:r>
      <w:r>
        <w:fldChar w:fldCharType="separate"/>
      </w:r>
      <w:r>
        <w:t>164</w:t>
      </w:r>
      <w:r>
        <w:fldChar w:fldCharType="end"/>
      </w:r>
    </w:p>
    <w:p w14:paraId="6160976B" w14:textId="6C8B4405" w:rsidR="00BA050C" w:rsidRDefault="00BA050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_Toc76544569 \h </w:instrText>
      </w:r>
      <w:r>
        <w:fldChar w:fldCharType="separate"/>
      </w:r>
      <w:r>
        <w:t>164</w:t>
      </w:r>
      <w:r>
        <w:fldChar w:fldCharType="end"/>
      </w:r>
    </w:p>
    <w:p w14:paraId="519DC1D5" w14:textId="65D25D42" w:rsidR="00BA050C" w:rsidRDefault="00BA050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_Toc76544570 \h </w:instrText>
      </w:r>
      <w:r>
        <w:fldChar w:fldCharType="separate"/>
      </w:r>
      <w:r>
        <w:t>164</w:t>
      </w:r>
      <w:r>
        <w:fldChar w:fldCharType="end"/>
      </w:r>
    </w:p>
    <w:p w14:paraId="2C21D9AD" w14:textId="6BA32CEB" w:rsidR="00BA050C" w:rsidRDefault="00BA050C">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_Toc76544571 \h </w:instrText>
      </w:r>
      <w:r>
        <w:fldChar w:fldCharType="separate"/>
      </w:r>
      <w:r>
        <w:t>164</w:t>
      </w:r>
      <w:r>
        <w:fldChar w:fldCharType="end"/>
      </w:r>
    </w:p>
    <w:p w14:paraId="29A89EC3" w14:textId="27B3C3C3" w:rsidR="00BA050C" w:rsidRDefault="00BA050C">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_Toc76544572 \h </w:instrText>
      </w:r>
      <w:r>
        <w:fldChar w:fldCharType="separate"/>
      </w:r>
      <w:r>
        <w:t>165</w:t>
      </w:r>
      <w:r>
        <w:fldChar w:fldCharType="end"/>
      </w:r>
    </w:p>
    <w:p w14:paraId="44DF5B4F" w14:textId="19C1A8D2" w:rsidR="00BA050C" w:rsidRDefault="00BA050C">
      <w:pPr>
        <w:pStyle w:val="TOC5"/>
        <w:rPr>
          <w:rFonts w:asciiTheme="minorHAnsi" w:eastAsiaTheme="minorEastAsia" w:hAnsiTheme="minorHAnsi" w:cstheme="minorBidi"/>
          <w:sz w:val="22"/>
          <w:szCs w:val="22"/>
          <w:lang w:eastAsia="en-GB"/>
        </w:rPr>
      </w:pPr>
      <w:r>
        <w:rPr>
          <w:lang w:eastAsia="sv-SE"/>
        </w:rPr>
        <w:t>7.6.</w:t>
      </w:r>
      <w:r w:rsidRPr="00EB2EE5">
        <w:rPr>
          <w:lang w:val="en-US" w:eastAsia="sv-SE"/>
        </w:rPr>
        <w:t>4</w:t>
      </w:r>
      <w:r>
        <w:rPr>
          <w:lang w:eastAsia="sv-SE"/>
        </w:rPr>
        <w:t>.</w:t>
      </w:r>
      <w:r w:rsidRPr="00EB2EE5">
        <w:rPr>
          <w:lang w:val="en-US" w:eastAsia="sv-SE"/>
        </w:rPr>
        <w:t>2</w:t>
      </w:r>
      <w:r>
        <w:rPr>
          <w:lang w:eastAsia="sv-SE"/>
        </w:rPr>
        <w:t>.1</w:t>
      </w:r>
      <w:r>
        <w:rPr>
          <w:rFonts w:asciiTheme="minorHAnsi" w:eastAsiaTheme="minorEastAsia" w:hAnsiTheme="minorHAnsi" w:cstheme="minorBidi"/>
          <w:sz w:val="22"/>
          <w:szCs w:val="22"/>
          <w:lang w:eastAsia="en-GB"/>
        </w:rPr>
        <w:tab/>
      </w:r>
      <w:r w:rsidRPr="00EB2EE5">
        <w:rPr>
          <w:i/>
          <w:lang w:val="en-US" w:eastAsia="sv-SE"/>
        </w:rPr>
        <w:t>BS type 1-O</w:t>
      </w:r>
      <w:r w:rsidRPr="00EB2EE5">
        <w:rPr>
          <w:lang w:val="en-US" w:eastAsia="sv-SE"/>
        </w:rPr>
        <w:t xml:space="preserve"> procedure for out-of-band blocking</w:t>
      </w:r>
      <w:r>
        <w:tab/>
      </w:r>
      <w:r>
        <w:fldChar w:fldCharType="begin"/>
      </w:r>
      <w:r>
        <w:instrText xml:space="preserve"> PAGEREF _Toc76544573 \h </w:instrText>
      </w:r>
      <w:r>
        <w:fldChar w:fldCharType="separate"/>
      </w:r>
      <w:r>
        <w:t>165</w:t>
      </w:r>
      <w:r>
        <w:fldChar w:fldCharType="end"/>
      </w:r>
    </w:p>
    <w:p w14:paraId="47BEAF94" w14:textId="06B98E73" w:rsidR="00BA050C" w:rsidRDefault="00BA050C">
      <w:pPr>
        <w:pStyle w:val="TOC5"/>
        <w:rPr>
          <w:rFonts w:asciiTheme="minorHAnsi" w:eastAsiaTheme="minorEastAsia" w:hAnsiTheme="minorHAnsi" w:cstheme="minorBidi"/>
          <w:sz w:val="22"/>
          <w:szCs w:val="22"/>
          <w:lang w:eastAsia="en-GB"/>
        </w:rPr>
      </w:pPr>
      <w:r>
        <w:rPr>
          <w:lang w:eastAsia="sv-SE"/>
        </w:rPr>
        <w:t>7.6.</w:t>
      </w:r>
      <w:r w:rsidRPr="00EB2EE5">
        <w:rPr>
          <w:lang w:val="en-US" w:eastAsia="sv-SE"/>
        </w:rPr>
        <w:t>4</w:t>
      </w:r>
      <w:r>
        <w:rPr>
          <w:lang w:eastAsia="sv-SE"/>
        </w:rPr>
        <w:t>.</w:t>
      </w:r>
      <w:r w:rsidRPr="00EB2EE5">
        <w:rPr>
          <w:lang w:val="en-US" w:eastAsia="sv-SE"/>
        </w:rPr>
        <w:t>2</w:t>
      </w:r>
      <w:r>
        <w:rPr>
          <w:lang w:eastAsia="sv-SE"/>
        </w:rPr>
        <w:t>.</w:t>
      </w:r>
      <w:r w:rsidRPr="00EB2EE5">
        <w:rPr>
          <w:lang w:val="en-US" w:eastAsia="sv-SE"/>
        </w:rPr>
        <w:t>2</w:t>
      </w:r>
      <w:r>
        <w:rPr>
          <w:rFonts w:asciiTheme="minorHAnsi" w:eastAsiaTheme="minorEastAsia" w:hAnsiTheme="minorHAnsi" w:cstheme="minorBidi"/>
          <w:sz w:val="22"/>
          <w:szCs w:val="22"/>
          <w:lang w:eastAsia="en-GB"/>
        </w:rPr>
        <w:tab/>
      </w:r>
      <w:r w:rsidRPr="00EB2EE5">
        <w:rPr>
          <w:i/>
          <w:lang w:val="en-US" w:eastAsia="sv-SE"/>
        </w:rPr>
        <w:t>BS type 1-O</w:t>
      </w:r>
      <w:r w:rsidRPr="00EB2EE5">
        <w:rPr>
          <w:lang w:val="en-US" w:eastAsia="sv-SE"/>
        </w:rPr>
        <w:t xml:space="preserve"> procedure for co-location blocking</w:t>
      </w:r>
      <w:r>
        <w:tab/>
      </w:r>
      <w:r>
        <w:fldChar w:fldCharType="begin"/>
      </w:r>
      <w:r>
        <w:instrText xml:space="preserve"> PAGEREF _Toc76544574 \h </w:instrText>
      </w:r>
      <w:r>
        <w:fldChar w:fldCharType="separate"/>
      </w:r>
      <w:r>
        <w:t>165</w:t>
      </w:r>
      <w:r>
        <w:fldChar w:fldCharType="end"/>
      </w:r>
    </w:p>
    <w:p w14:paraId="79629E59" w14:textId="42EAC837" w:rsidR="00BA050C" w:rsidRDefault="00BA050C">
      <w:pPr>
        <w:pStyle w:val="TOC5"/>
        <w:rPr>
          <w:rFonts w:asciiTheme="minorHAnsi" w:eastAsiaTheme="minorEastAsia" w:hAnsiTheme="minorHAnsi" w:cstheme="minorBidi"/>
          <w:sz w:val="22"/>
          <w:szCs w:val="22"/>
          <w:lang w:eastAsia="en-GB"/>
        </w:rPr>
      </w:pPr>
      <w:r>
        <w:t>7.</w:t>
      </w:r>
      <w:r w:rsidRPr="00EB2EE5">
        <w:rPr>
          <w:lang w:val="en-US"/>
        </w:rPr>
        <w:t>6</w:t>
      </w:r>
      <w:r>
        <w:t>.</w:t>
      </w:r>
      <w:r w:rsidRPr="00EB2EE5">
        <w:rPr>
          <w:lang w:val="en-US"/>
        </w:rPr>
        <w:t>4</w:t>
      </w:r>
      <w:r>
        <w:t>.</w:t>
      </w:r>
      <w:r w:rsidRPr="00EB2EE5">
        <w:rPr>
          <w:lang w:val="en-US"/>
        </w:rPr>
        <w:t>2</w:t>
      </w:r>
      <w:r>
        <w:t>.</w:t>
      </w:r>
      <w:r w:rsidRPr="00EB2EE5">
        <w:rPr>
          <w:lang w:val="en-US"/>
        </w:rPr>
        <w:t>3</w:t>
      </w:r>
      <w:r>
        <w:rPr>
          <w:rFonts w:asciiTheme="minorHAnsi" w:eastAsiaTheme="minorEastAsia" w:hAnsiTheme="minorHAnsi" w:cstheme="minorBidi"/>
          <w:sz w:val="22"/>
          <w:szCs w:val="22"/>
          <w:lang w:eastAsia="en-GB"/>
        </w:rPr>
        <w:tab/>
      </w:r>
      <w:r w:rsidRPr="00EB2EE5">
        <w:rPr>
          <w:i/>
        </w:rPr>
        <w:t>BS type 2-O</w:t>
      </w:r>
      <w:r>
        <w:t xml:space="preserve"> procedure for out-of-band blocking</w:t>
      </w:r>
      <w:r>
        <w:tab/>
      </w:r>
      <w:r>
        <w:fldChar w:fldCharType="begin"/>
      </w:r>
      <w:r>
        <w:instrText xml:space="preserve"> PAGEREF _Toc76544575 \h </w:instrText>
      </w:r>
      <w:r>
        <w:fldChar w:fldCharType="separate"/>
      </w:r>
      <w:r>
        <w:t>166</w:t>
      </w:r>
      <w:r>
        <w:fldChar w:fldCharType="end"/>
      </w:r>
    </w:p>
    <w:p w14:paraId="5761B783" w14:textId="12F5BD45" w:rsidR="00BA050C" w:rsidRDefault="00BA050C">
      <w:pPr>
        <w:pStyle w:val="TOC3"/>
        <w:rPr>
          <w:rFonts w:asciiTheme="minorHAnsi" w:eastAsiaTheme="minorEastAsia" w:hAnsiTheme="minorHAnsi" w:cstheme="minorBidi"/>
          <w:sz w:val="22"/>
          <w:szCs w:val="22"/>
          <w:lang w:eastAsia="en-GB"/>
        </w:rPr>
      </w:pPr>
      <w:r>
        <w:t>7.</w:t>
      </w:r>
      <w:r w:rsidRPr="00EB2EE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_Toc76544576 \h </w:instrText>
      </w:r>
      <w:r>
        <w:fldChar w:fldCharType="separate"/>
      </w:r>
      <w:r>
        <w:t>167</w:t>
      </w:r>
      <w:r>
        <w:fldChar w:fldCharType="end"/>
      </w:r>
    </w:p>
    <w:p w14:paraId="5ACA0E1B" w14:textId="6F394B8B" w:rsidR="00BA050C" w:rsidRDefault="00BA050C">
      <w:pPr>
        <w:pStyle w:val="TOC4"/>
        <w:rPr>
          <w:rFonts w:asciiTheme="minorHAnsi" w:eastAsiaTheme="minorEastAsia" w:hAnsiTheme="minorHAnsi" w:cstheme="minorBidi"/>
          <w:sz w:val="22"/>
          <w:szCs w:val="22"/>
          <w:lang w:eastAsia="en-GB"/>
        </w:rPr>
      </w:pPr>
      <w:r>
        <w:t>7.</w:t>
      </w:r>
      <w:r w:rsidRPr="00EB2EE5">
        <w:rPr>
          <w:lang w:val="en-US"/>
        </w:rPr>
        <w:t>6</w:t>
      </w:r>
      <w:r>
        <w:t>.5.1</w:t>
      </w:r>
      <w:r>
        <w:rPr>
          <w:rFonts w:asciiTheme="minorHAnsi" w:eastAsiaTheme="minorEastAsia" w:hAnsiTheme="minorHAnsi" w:cstheme="minorBidi"/>
          <w:sz w:val="22"/>
          <w:szCs w:val="22"/>
          <w:lang w:eastAsia="en-GB"/>
        </w:rPr>
        <w:tab/>
      </w:r>
      <w:r>
        <w:t xml:space="preserve">Requirement for </w:t>
      </w:r>
      <w:r w:rsidRPr="00EB2EE5">
        <w:rPr>
          <w:i/>
        </w:rPr>
        <w:t>BS type 1-O</w:t>
      </w:r>
      <w:r>
        <w:tab/>
      </w:r>
      <w:r>
        <w:fldChar w:fldCharType="begin"/>
      </w:r>
      <w:r>
        <w:instrText xml:space="preserve"> PAGEREF _Toc76544577 \h </w:instrText>
      </w:r>
      <w:r>
        <w:fldChar w:fldCharType="separate"/>
      </w:r>
      <w:r>
        <w:t>167</w:t>
      </w:r>
      <w:r>
        <w:fldChar w:fldCharType="end"/>
      </w:r>
    </w:p>
    <w:p w14:paraId="148C02C5" w14:textId="4507CBC4" w:rsidR="00BA050C" w:rsidRDefault="00BA050C">
      <w:pPr>
        <w:pStyle w:val="TOC5"/>
        <w:rPr>
          <w:rFonts w:asciiTheme="minorHAnsi" w:eastAsiaTheme="minorEastAsia" w:hAnsiTheme="minorHAnsi" w:cstheme="minorBidi"/>
          <w:sz w:val="22"/>
          <w:szCs w:val="22"/>
          <w:lang w:eastAsia="en-GB"/>
        </w:rPr>
      </w:pPr>
      <w:r>
        <w:t>7.</w:t>
      </w:r>
      <w:r w:rsidRPr="00EB2EE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_Toc76544578 \h </w:instrText>
      </w:r>
      <w:r>
        <w:fldChar w:fldCharType="separate"/>
      </w:r>
      <w:r>
        <w:t>167</w:t>
      </w:r>
      <w:r>
        <w:fldChar w:fldCharType="end"/>
      </w:r>
    </w:p>
    <w:p w14:paraId="5A52F4B0" w14:textId="5795FA88" w:rsidR="00BA050C" w:rsidRDefault="00BA050C">
      <w:pPr>
        <w:pStyle w:val="TOC5"/>
        <w:rPr>
          <w:rFonts w:asciiTheme="minorHAnsi" w:eastAsiaTheme="minorEastAsia" w:hAnsiTheme="minorHAnsi" w:cstheme="minorBidi"/>
          <w:sz w:val="22"/>
          <w:szCs w:val="22"/>
          <w:lang w:eastAsia="en-GB"/>
        </w:rPr>
      </w:pPr>
      <w:r>
        <w:t>7.</w:t>
      </w:r>
      <w:r w:rsidRPr="00EB2EE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_Toc76544579 \h </w:instrText>
      </w:r>
      <w:r>
        <w:fldChar w:fldCharType="separate"/>
      </w:r>
      <w:r>
        <w:t>167</w:t>
      </w:r>
      <w:r>
        <w:fldChar w:fldCharType="end"/>
      </w:r>
    </w:p>
    <w:p w14:paraId="3B81FBD3" w14:textId="50717774" w:rsidR="00BA050C" w:rsidRDefault="00BA050C">
      <w:pPr>
        <w:pStyle w:val="TOC4"/>
        <w:rPr>
          <w:rFonts w:asciiTheme="minorHAnsi" w:eastAsiaTheme="minorEastAsia" w:hAnsiTheme="minorHAnsi" w:cstheme="minorBidi"/>
          <w:sz w:val="22"/>
          <w:szCs w:val="22"/>
          <w:lang w:eastAsia="en-GB"/>
        </w:rPr>
      </w:pPr>
      <w:r>
        <w:t>7.</w:t>
      </w:r>
      <w:r w:rsidRPr="00EB2EE5">
        <w:rPr>
          <w:lang w:val="en-US"/>
        </w:rPr>
        <w:t>6</w:t>
      </w:r>
      <w:r>
        <w:t>.5.2</w:t>
      </w:r>
      <w:r>
        <w:rPr>
          <w:rFonts w:asciiTheme="minorHAnsi" w:eastAsiaTheme="minorEastAsia" w:hAnsiTheme="minorHAnsi" w:cstheme="minorBidi"/>
          <w:sz w:val="22"/>
          <w:szCs w:val="22"/>
          <w:lang w:eastAsia="en-GB"/>
        </w:rPr>
        <w:tab/>
      </w:r>
      <w:r>
        <w:t xml:space="preserve">Requirement for </w:t>
      </w:r>
      <w:r w:rsidRPr="00EB2EE5">
        <w:rPr>
          <w:i/>
        </w:rPr>
        <w:t>BS type 2-O</w:t>
      </w:r>
      <w:r>
        <w:tab/>
      </w:r>
      <w:r>
        <w:fldChar w:fldCharType="begin"/>
      </w:r>
      <w:r>
        <w:instrText xml:space="preserve"> PAGEREF _Toc76544580 \h </w:instrText>
      </w:r>
      <w:r>
        <w:fldChar w:fldCharType="separate"/>
      </w:r>
      <w:r>
        <w:t>168</w:t>
      </w:r>
      <w:r>
        <w:fldChar w:fldCharType="end"/>
      </w:r>
    </w:p>
    <w:p w14:paraId="04A6991C" w14:textId="75856775" w:rsidR="00BA050C" w:rsidRDefault="00BA050C">
      <w:pPr>
        <w:pStyle w:val="TOC5"/>
        <w:rPr>
          <w:rFonts w:asciiTheme="minorHAnsi" w:eastAsiaTheme="minorEastAsia" w:hAnsiTheme="minorHAnsi" w:cstheme="minorBidi"/>
          <w:sz w:val="22"/>
          <w:szCs w:val="22"/>
          <w:lang w:eastAsia="en-GB"/>
        </w:rPr>
      </w:pPr>
      <w:r>
        <w:t>7.</w:t>
      </w:r>
      <w:r w:rsidRPr="00EB2EE5">
        <w:rPr>
          <w:lang w:val="en-US"/>
        </w:rPr>
        <w:t>6</w:t>
      </w:r>
      <w:r>
        <w:t>.5.</w:t>
      </w:r>
      <w:r w:rsidRPr="00EB2EE5">
        <w:rPr>
          <w:lang w:val="en-US"/>
        </w:rPr>
        <w:t>2</w:t>
      </w:r>
      <w:r>
        <w:t>.1</w:t>
      </w:r>
      <w:r>
        <w:rPr>
          <w:rFonts w:asciiTheme="minorHAnsi" w:eastAsiaTheme="minorEastAsia" w:hAnsiTheme="minorHAnsi" w:cstheme="minorBidi"/>
          <w:sz w:val="22"/>
          <w:szCs w:val="22"/>
          <w:lang w:eastAsia="en-GB"/>
        </w:rPr>
        <w:tab/>
      </w:r>
      <w:r>
        <w:t>General r</w:t>
      </w:r>
      <w:r w:rsidRPr="00EB2EE5">
        <w:rPr>
          <w:lang w:val="en-US"/>
        </w:rPr>
        <w:t>equirement</w:t>
      </w:r>
      <w:r>
        <w:tab/>
      </w:r>
      <w:r>
        <w:fldChar w:fldCharType="begin"/>
      </w:r>
      <w:r>
        <w:instrText xml:space="preserve"> PAGEREF _Toc76544581 \h </w:instrText>
      </w:r>
      <w:r>
        <w:fldChar w:fldCharType="separate"/>
      </w:r>
      <w:r>
        <w:t>168</w:t>
      </w:r>
      <w:r>
        <w:fldChar w:fldCharType="end"/>
      </w:r>
    </w:p>
    <w:p w14:paraId="064C7748" w14:textId="7DCFB46D" w:rsidR="00BA050C" w:rsidRDefault="00BA050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_Toc76544582 \h </w:instrText>
      </w:r>
      <w:r>
        <w:fldChar w:fldCharType="separate"/>
      </w:r>
      <w:r>
        <w:t>168</w:t>
      </w:r>
      <w:r>
        <w:fldChar w:fldCharType="end"/>
      </w:r>
    </w:p>
    <w:p w14:paraId="3E88A9CC" w14:textId="2981C5ED" w:rsidR="00BA050C" w:rsidRDefault="00BA050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_Toc76544583 \h </w:instrText>
      </w:r>
      <w:r>
        <w:fldChar w:fldCharType="separate"/>
      </w:r>
      <w:r>
        <w:t>168</w:t>
      </w:r>
      <w:r>
        <w:fldChar w:fldCharType="end"/>
      </w:r>
    </w:p>
    <w:p w14:paraId="1BE6CA22" w14:textId="195B4986" w:rsidR="00BA050C" w:rsidRDefault="00BA050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_Toc76544584 \h </w:instrText>
      </w:r>
      <w:r>
        <w:fldChar w:fldCharType="separate"/>
      </w:r>
      <w:r>
        <w:t>169</w:t>
      </w:r>
      <w:r>
        <w:fldChar w:fldCharType="end"/>
      </w:r>
    </w:p>
    <w:p w14:paraId="7FE537B7" w14:textId="2FD3FE35" w:rsidR="00BA050C" w:rsidRDefault="00BA050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_Toc76544585 \h </w:instrText>
      </w:r>
      <w:r>
        <w:fldChar w:fldCharType="separate"/>
      </w:r>
      <w:r>
        <w:t>169</w:t>
      </w:r>
      <w:r>
        <w:fldChar w:fldCharType="end"/>
      </w:r>
    </w:p>
    <w:p w14:paraId="17975E9F" w14:textId="4C44746B" w:rsidR="00BA050C" w:rsidRDefault="00BA050C">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_Toc76544586 \h </w:instrText>
      </w:r>
      <w:r>
        <w:fldChar w:fldCharType="separate"/>
      </w:r>
      <w:r>
        <w:t>169</w:t>
      </w:r>
      <w:r>
        <w:fldChar w:fldCharType="end"/>
      </w:r>
    </w:p>
    <w:p w14:paraId="2515A60C" w14:textId="79142C47" w:rsidR="00BA050C" w:rsidRDefault="00BA050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_Toc76544587 \h </w:instrText>
      </w:r>
      <w:r>
        <w:fldChar w:fldCharType="separate"/>
      </w:r>
      <w:r>
        <w:t>169</w:t>
      </w:r>
      <w:r>
        <w:fldChar w:fldCharType="end"/>
      </w:r>
    </w:p>
    <w:p w14:paraId="4A8FDB3F" w14:textId="26295FFB" w:rsidR="00BA050C" w:rsidRDefault="00BA050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_Toc76544588 \h </w:instrText>
      </w:r>
      <w:r>
        <w:fldChar w:fldCharType="separate"/>
      </w:r>
      <w:r>
        <w:t>170</w:t>
      </w:r>
      <w:r>
        <w:fldChar w:fldCharType="end"/>
      </w:r>
    </w:p>
    <w:p w14:paraId="0BDAE545" w14:textId="468DE0F9" w:rsidR="00BA050C" w:rsidRDefault="00BA050C">
      <w:pPr>
        <w:pStyle w:val="TOC3"/>
        <w:rPr>
          <w:rFonts w:asciiTheme="minorHAnsi" w:eastAsiaTheme="minorEastAsia" w:hAnsiTheme="minorHAnsi" w:cstheme="minorBidi"/>
          <w:sz w:val="22"/>
          <w:szCs w:val="22"/>
          <w:lang w:eastAsia="en-GB"/>
        </w:rPr>
      </w:pPr>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_Toc76544589 \h </w:instrText>
      </w:r>
      <w:r>
        <w:fldChar w:fldCharType="separate"/>
      </w:r>
      <w:r>
        <w:t>170</w:t>
      </w:r>
      <w:r>
        <w:fldChar w:fldCharType="end"/>
      </w:r>
    </w:p>
    <w:p w14:paraId="679A3253" w14:textId="4D0BFE88" w:rsidR="00BA050C" w:rsidRDefault="00BA050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B2EE5">
        <w:rPr>
          <w:i/>
        </w:rPr>
        <w:t>BS type 1-O</w:t>
      </w:r>
      <w:r>
        <w:tab/>
      </w:r>
      <w:r>
        <w:fldChar w:fldCharType="begin"/>
      </w:r>
      <w:r>
        <w:instrText xml:space="preserve"> PAGEREF _Toc76544590 \h </w:instrText>
      </w:r>
      <w:r>
        <w:fldChar w:fldCharType="separate"/>
      </w:r>
      <w:r>
        <w:t>170</w:t>
      </w:r>
      <w:r>
        <w:fldChar w:fldCharType="end"/>
      </w:r>
    </w:p>
    <w:p w14:paraId="21898514" w14:textId="05582D39" w:rsidR="00BA050C" w:rsidRDefault="00BA050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B2EE5">
        <w:rPr>
          <w:i/>
        </w:rPr>
        <w:t>BS type 2-O</w:t>
      </w:r>
      <w:r>
        <w:tab/>
      </w:r>
      <w:r>
        <w:fldChar w:fldCharType="begin"/>
      </w:r>
      <w:r>
        <w:instrText xml:space="preserve"> PAGEREF _Toc76544591 \h </w:instrText>
      </w:r>
      <w:r>
        <w:fldChar w:fldCharType="separate"/>
      </w:r>
      <w:r>
        <w:t>171</w:t>
      </w:r>
      <w:r>
        <w:fldChar w:fldCharType="end"/>
      </w:r>
    </w:p>
    <w:p w14:paraId="33C30B76" w14:textId="50EF3D1A" w:rsidR="00BA050C" w:rsidRDefault="00BA050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_Toc76544592 \h </w:instrText>
      </w:r>
      <w:r>
        <w:fldChar w:fldCharType="separate"/>
      </w:r>
      <w:r>
        <w:t>172</w:t>
      </w:r>
      <w:r>
        <w:fldChar w:fldCharType="end"/>
      </w:r>
    </w:p>
    <w:p w14:paraId="5C9B7460" w14:textId="3198C091" w:rsidR="00BA050C" w:rsidRDefault="00BA050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_Toc76544593 \h </w:instrText>
      </w:r>
      <w:r>
        <w:fldChar w:fldCharType="separate"/>
      </w:r>
      <w:r>
        <w:t>172</w:t>
      </w:r>
      <w:r>
        <w:fldChar w:fldCharType="end"/>
      </w:r>
    </w:p>
    <w:p w14:paraId="52CC5DCA" w14:textId="0877E258" w:rsidR="00BA050C" w:rsidRDefault="00BA050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_Toc76544594 \h </w:instrText>
      </w:r>
      <w:r>
        <w:fldChar w:fldCharType="separate"/>
      </w:r>
      <w:r>
        <w:t>172</w:t>
      </w:r>
      <w:r>
        <w:fldChar w:fldCharType="end"/>
      </w:r>
    </w:p>
    <w:p w14:paraId="05370333" w14:textId="2517FD7C" w:rsidR="00BA050C" w:rsidRDefault="00BA050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_Toc76544595 \h </w:instrText>
      </w:r>
      <w:r>
        <w:fldChar w:fldCharType="separate"/>
      </w:r>
      <w:r>
        <w:t>172</w:t>
      </w:r>
      <w:r>
        <w:fldChar w:fldCharType="end"/>
      </w:r>
    </w:p>
    <w:p w14:paraId="2A8275D3" w14:textId="1EDFE085" w:rsidR="00BA050C" w:rsidRDefault="00BA050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_Toc76544596 \h </w:instrText>
      </w:r>
      <w:r>
        <w:fldChar w:fldCharType="separate"/>
      </w:r>
      <w:r>
        <w:t>172</w:t>
      </w:r>
      <w:r>
        <w:fldChar w:fldCharType="end"/>
      </w:r>
    </w:p>
    <w:p w14:paraId="69EEDF44" w14:textId="0AA1B854" w:rsidR="00BA050C" w:rsidRDefault="00BA050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_Toc76544597 \h </w:instrText>
      </w:r>
      <w:r>
        <w:fldChar w:fldCharType="separate"/>
      </w:r>
      <w:r>
        <w:t>172</w:t>
      </w:r>
      <w:r>
        <w:fldChar w:fldCharType="end"/>
      </w:r>
    </w:p>
    <w:p w14:paraId="0BF815B6" w14:textId="5AE18476" w:rsidR="00BA050C" w:rsidRDefault="00BA050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_Toc76544598 \h </w:instrText>
      </w:r>
      <w:r>
        <w:fldChar w:fldCharType="separate"/>
      </w:r>
      <w:r>
        <w:t>173</w:t>
      </w:r>
      <w:r>
        <w:fldChar w:fldCharType="end"/>
      </w:r>
    </w:p>
    <w:p w14:paraId="4765B112" w14:textId="306DC0B9" w:rsidR="00BA050C" w:rsidRDefault="00BA050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_Toc76544599 \h </w:instrText>
      </w:r>
      <w:r>
        <w:fldChar w:fldCharType="separate"/>
      </w:r>
      <w:r>
        <w:t>173</w:t>
      </w:r>
      <w:r>
        <w:fldChar w:fldCharType="end"/>
      </w:r>
    </w:p>
    <w:p w14:paraId="2346E418" w14:textId="6254CC0F" w:rsidR="00BA050C" w:rsidRDefault="00BA050C">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B2EE5">
        <w:rPr>
          <w:i/>
          <w:lang w:eastAsia="sv-SE"/>
        </w:rPr>
        <w:t>BS type 1-O</w:t>
      </w:r>
      <w:r>
        <w:tab/>
      </w:r>
      <w:r>
        <w:fldChar w:fldCharType="begin"/>
      </w:r>
      <w:r>
        <w:instrText xml:space="preserve"> PAGEREF _Toc76544600 \h </w:instrText>
      </w:r>
      <w:r>
        <w:fldChar w:fldCharType="separate"/>
      </w:r>
      <w:r>
        <w:t>173</w:t>
      </w:r>
      <w:r>
        <w:fldChar w:fldCharType="end"/>
      </w:r>
    </w:p>
    <w:p w14:paraId="71A93D6A" w14:textId="498819B7" w:rsidR="00BA050C" w:rsidRDefault="00BA050C">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B2EE5">
        <w:rPr>
          <w:i/>
          <w:lang w:eastAsia="sv-SE"/>
        </w:rPr>
        <w:t>BS type 2-O</w:t>
      </w:r>
      <w:r>
        <w:tab/>
      </w:r>
      <w:r>
        <w:fldChar w:fldCharType="begin"/>
      </w:r>
      <w:r>
        <w:instrText xml:space="preserve"> PAGEREF _Toc76544601 \h </w:instrText>
      </w:r>
      <w:r>
        <w:fldChar w:fldCharType="separate"/>
      </w:r>
      <w:r>
        <w:t>178</w:t>
      </w:r>
      <w:r>
        <w:fldChar w:fldCharType="end"/>
      </w:r>
    </w:p>
    <w:p w14:paraId="04A5FD67" w14:textId="31F247E4" w:rsidR="00BA050C" w:rsidRDefault="00BA050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_Toc76544602 \h </w:instrText>
      </w:r>
      <w:r>
        <w:fldChar w:fldCharType="separate"/>
      </w:r>
      <w:r>
        <w:t>178</w:t>
      </w:r>
      <w:r>
        <w:fldChar w:fldCharType="end"/>
      </w:r>
    </w:p>
    <w:p w14:paraId="6EF70F7D" w14:textId="75BBA033" w:rsidR="00BA050C" w:rsidRDefault="00BA050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_Toc76544603 \h </w:instrText>
      </w:r>
      <w:r>
        <w:fldChar w:fldCharType="separate"/>
      </w:r>
      <w:r>
        <w:t>178</w:t>
      </w:r>
      <w:r>
        <w:fldChar w:fldCharType="end"/>
      </w:r>
    </w:p>
    <w:p w14:paraId="171A1BA9" w14:textId="6636BCFB" w:rsidR="00BA050C" w:rsidRDefault="00BA050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_Toc76544604 \h </w:instrText>
      </w:r>
      <w:r>
        <w:fldChar w:fldCharType="separate"/>
      </w:r>
      <w:r>
        <w:t>178</w:t>
      </w:r>
      <w:r>
        <w:fldChar w:fldCharType="end"/>
      </w:r>
    </w:p>
    <w:p w14:paraId="5FA3CF93" w14:textId="51D2BFB2" w:rsidR="00BA050C" w:rsidRDefault="00BA050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_Toc76544605 \h </w:instrText>
      </w:r>
      <w:r>
        <w:fldChar w:fldCharType="separate"/>
      </w:r>
      <w:r>
        <w:t>179</w:t>
      </w:r>
      <w:r>
        <w:fldChar w:fldCharType="end"/>
      </w:r>
    </w:p>
    <w:p w14:paraId="2A5F288C" w14:textId="0D76867D" w:rsidR="00BA050C" w:rsidRDefault="00BA050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_Toc76544606 \h </w:instrText>
      </w:r>
      <w:r>
        <w:fldChar w:fldCharType="separate"/>
      </w:r>
      <w:r>
        <w:t>179</w:t>
      </w:r>
      <w:r>
        <w:fldChar w:fldCharType="end"/>
      </w:r>
    </w:p>
    <w:p w14:paraId="1FA35D26" w14:textId="43355C9D" w:rsidR="00BA050C" w:rsidRDefault="00BA050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_Toc76544607 \h </w:instrText>
      </w:r>
      <w:r>
        <w:fldChar w:fldCharType="separate"/>
      </w:r>
      <w:r>
        <w:t>179</w:t>
      </w:r>
      <w:r>
        <w:fldChar w:fldCharType="end"/>
      </w:r>
    </w:p>
    <w:p w14:paraId="59394FEC" w14:textId="174FF04A" w:rsidR="00BA050C" w:rsidRDefault="00BA050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_Toc76544608 \h </w:instrText>
      </w:r>
      <w:r>
        <w:fldChar w:fldCharType="separate"/>
      </w:r>
      <w:r>
        <w:t>179</w:t>
      </w:r>
      <w:r>
        <w:fldChar w:fldCharType="end"/>
      </w:r>
    </w:p>
    <w:p w14:paraId="06BBF7C4" w14:textId="61EDEBC9" w:rsidR="00BA050C" w:rsidRDefault="00BA050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_Toc76544609 \h </w:instrText>
      </w:r>
      <w:r>
        <w:fldChar w:fldCharType="separate"/>
      </w:r>
      <w:r>
        <w:t>180</w:t>
      </w:r>
      <w:r>
        <w:fldChar w:fldCharType="end"/>
      </w:r>
    </w:p>
    <w:p w14:paraId="741CC44F" w14:textId="4FE14287" w:rsidR="00BA050C" w:rsidRDefault="00BA050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B2EE5">
        <w:rPr>
          <w:i/>
          <w:lang w:eastAsia="sv-SE"/>
        </w:rPr>
        <w:t>BS type 1-O</w:t>
      </w:r>
      <w:r>
        <w:tab/>
      </w:r>
      <w:r>
        <w:fldChar w:fldCharType="begin"/>
      </w:r>
      <w:r>
        <w:instrText xml:space="preserve"> PAGEREF _Toc76544610 \h </w:instrText>
      </w:r>
      <w:r>
        <w:fldChar w:fldCharType="separate"/>
      </w:r>
      <w:r>
        <w:t>180</w:t>
      </w:r>
      <w:r>
        <w:fldChar w:fldCharType="end"/>
      </w:r>
    </w:p>
    <w:p w14:paraId="0EA40E0D" w14:textId="7470D640" w:rsidR="00BA050C" w:rsidRDefault="00BA050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B2EE5">
        <w:rPr>
          <w:i/>
          <w:lang w:eastAsia="sv-SE"/>
        </w:rPr>
        <w:t>BS type 2-O</w:t>
      </w:r>
      <w:r>
        <w:tab/>
      </w:r>
      <w:r>
        <w:fldChar w:fldCharType="begin"/>
      </w:r>
      <w:r>
        <w:instrText xml:space="preserve"> PAGEREF _Toc76544611 \h </w:instrText>
      </w:r>
      <w:r>
        <w:fldChar w:fldCharType="separate"/>
      </w:r>
      <w:r>
        <w:t>182</w:t>
      </w:r>
      <w:r>
        <w:fldChar w:fldCharType="end"/>
      </w:r>
    </w:p>
    <w:p w14:paraId="46BBCC3C" w14:textId="3C6A7360" w:rsidR="00BA050C" w:rsidRDefault="00BA050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_Toc76544612 \h </w:instrText>
      </w:r>
      <w:r>
        <w:fldChar w:fldCharType="separate"/>
      </w:r>
      <w:r>
        <w:t>184</w:t>
      </w:r>
      <w:r>
        <w:fldChar w:fldCharType="end"/>
      </w:r>
    </w:p>
    <w:p w14:paraId="2D96E686" w14:textId="50A28254" w:rsidR="00BA050C" w:rsidRDefault="00BA050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_Toc76544613 \h </w:instrText>
      </w:r>
      <w:r>
        <w:fldChar w:fldCharType="separate"/>
      </w:r>
      <w:r>
        <w:t>184</w:t>
      </w:r>
      <w:r>
        <w:fldChar w:fldCharType="end"/>
      </w:r>
    </w:p>
    <w:p w14:paraId="11167C86" w14:textId="7EEA672F" w:rsidR="00BA050C" w:rsidRDefault="00BA050C">
      <w:pPr>
        <w:pStyle w:val="TOC3"/>
        <w:rPr>
          <w:rFonts w:asciiTheme="minorHAnsi" w:eastAsiaTheme="minorEastAsia" w:hAnsiTheme="minorHAnsi" w:cstheme="minorBidi"/>
          <w:sz w:val="22"/>
          <w:szCs w:val="22"/>
          <w:lang w:eastAsia="en-GB"/>
        </w:rPr>
      </w:pPr>
      <w:r w:rsidRPr="00EB2EE5">
        <w:rPr>
          <w:rFonts w:eastAsia="Malgun Gothic"/>
        </w:rPr>
        <w:t>8.</w:t>
      </w:r>
      <w:r w:rsidRPr="00EB2EE5">
        <w:rPr>
          <w:rFonts w:eastAsia="DengXian"/>
          <w:lang w:eastAsia="zh-CN"/>
        </w:rPr>
        <w:t>1.</w:t>
      </w:r>
      <w:r w:rsidRPr="00EB2EE5">
        <w:rPr>
          <w:rFonts w:eastAsiaTheme="minorEastAsia"/>
          <w:lang w:eastAsia="zh-CN"/>
        </w:rPr>
        <w:t>0</w:t>
      </w:r>
      <w:r>
        <w:rPr>
          <w:rFonts w:asciiTheme="minorHAnsi" w:eastAsiaTheme="minorEastAsia" w:hAnsiTheme="minorHAnsi" w:cstheme="minorBidi"/>
          <w:sz w:val="22"/>
          <w:szCs w:val="22"/>
          <w:lang w:eastAsia="en-GB"/>
        </w:rPr>
        <w:tab/>
      </w:r>
      <w:r w:rsidRPr="00EB2EE5">
        <w:rPr>
          <w:rFonts w:eastAsia="Malgun Gothic"/>
        </w:rPr>
        <w:t>Scope and definitions</w:t>
      </w:r>
      <w:r>
        <w:tab/>
      </w:r>
      <w:r>
        <w:fldChar w:fldCharType="begin"/>
      </w:r>
      <w:r>
        <w:instrText xml:space="preserve"> PAGEREF _Toc76544614 \h </w:instrText>
      </w:r>
      <w:r>
        <w:fldChar w:fldCharType="separate"/>
      </w:r>
      <w:r>
        <w:t>184</w:t>
      </w:r>
      <w:r>
        <w:fldChar w:fldCharType="end"/>
      </w:r>
    </w:p>
    <w:p w14:paraId="26B3CBFD" w14:textId="768DFA29" w:rsidR="00BA050C" w:rsidRDefault="00BA050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_Toc76544615 \h </w:instrText>
      </w:r>
      <w:r>
        <w:fldChar w:fldCharType="separate"/>
      </w:r>
      <w:r>
        <w:t>184</w:t>
      </w:r>
      <w:r>
        <w:fldChar w:fldCharType="end"/>
      </w:r>
    </w:p>
    <w:p w14:paraId="5AA5824C" w14:textId="508C2C87" w:rsidR="00BA050C" w:rsidRDefault="00BA050C">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_Toc76544616 \h </w:instrText>
      </w:r>
      <w:r>
        <w:fldChar w:fldCharType="separate"/>
      </w:r>
      <w:r>
        <w:t>185</w:t>
      </w:r>
      <w:r>
        <w:fldChar w:fldCharType="end"/>
      </w:r>
    </w:p>
    <w:p w14:paraId="1A849233" w14:textId="25C1FC13"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_Toc76544617 \h </w:instrText>
      </w:r>
      <w:r>
        <w:fldChar w:fldCharType="separate"/>
      </w:r>
      <w:r>
        <w:t>185</w:t>
      </w:r>
      <w:r>
        <w:fldChar w:fldCharType="end"/>
      </w:r>
    </w:p>
    <w:p w14:paraId="6AE97A47" w14:textId="12623DA5"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B2EE5">
        <w:rPr>
          <w:snapToGrid w:val="0"/>
          <w:lang w:eastAsia="zh-CN"/>
        </w:rPr>
        <w:t>requirements</w:t>
      </w:r>
      <w:r>
        <w:tab/>
      </w:r>
      <w:r>
        <w:fldChar w:fldCharType="begin"/>
      </w:r>
      <w:r>
        <w:instrText xml:space="preserve"> PAGEREF _Toc76544618 \h </w:instrText>
      </w:r>
      <w:r>
        <w:fldChar w:fldCharType="separate"/>
      </w:r>
      <w:r>
        <w:t>185</w:t>
      </w:r>
      <w:r>
        <w:fldChar w:fldCharType="end"/>
      </w:r>
    </w:p>
    <w:p w14:paraId="1A04E823" w14:textId="6BA5DED1"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_Toc76544619 \h </w:instrText>
      </w:r>
      <w:r>
        <w:fldChar w:fldCharType="separate"/>
      </w:r>
      <w:r>
        <w:t>185</w:t>
      </w:r>
      <w:r>
        <w:fldChar w:fldCharType="end"/>
      </w:r>
    </w:p>
    <w:p w14:paraId="494A4162" w14:textId="361BDBA5" w:rsidR="00BA050C" w:rsidRDefault="00BA050C">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_Toc76544620 \h </w:instrText>
      </w:r>
      <w:r>
        <w:fldChar w:fldCharType="separate"/>
      </w:r>
      <w:r>
        <w:t>185</w:t>
      </w:r>
      <w:r>
        <w:fldChar w:fldCharType="end"/>
      </w:r>
    </w:p>
    <w:p w14:paraId="40BB2F0F" w14:textId="77303976" w:rsidR="00BA050C" w:rsidRDefault="00BA050C">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_Toc76544621 \h </w:instrText>
      </w:r>
      <w:r>
        <w:fldChar w:fldCharType="separate"/>
      </w:r>
      <w:r>
        <w:t>185</w:t>
      </w:r>
      <w:r>
        <w:fldChar w:fldCharType="end"/>
      </w:r>
    </w:p>
    <w:p w14:paraId="68091FD9" w14:textId="6005E986" w:rsidR="00BA050C" w:rsidRDefault="00BA050C">
      <w:pPr>
        <w:pStyle w:val="TOC5"/>
        <w:rPr>
          <w:rFonts w:asciiTheme="minorHAnsi" w:eastAsiaTheme="minorEastAsia" w:hAnsiTheme="minorHAnsi" w:cstheme="minorBidi"/>
          <w:sz w:val="22"/>
          <w:szCs w:val="22"/>
          <w:lang w:eastAsia="en-GB"/>
        </w:rPr>
      </w:pPr>
      <w:r w:rsidRPr="00EB2EE5">
        <w:rPr>
          <w:rFonts w:eastAsia="SimSun"/>
        </w:rPr>
        <w:t>8.1.2.1</w:t>
      </w:r>
      <w:r w:rsidRPr="00EB2EE5">
        <w:rPr>
          <w:rFonts w:eastAsia="SimSun"/>
          <w:lang w:eastAsia="zh-CN"/>
        </w:rPr>
        <w:t>.4</w:t>
      </w:r>
      <w:r>
        <w:rPr>
          <w:rFonts w:asciiTheme="minorHAnsi" w:eastAsiaTheme="minorEastAsia" w:hAnsiTheme="minorHAnsi" w:cstheme="minorBidi"/>
          <w:sz w:val="22"/>
          <w:szCs w:val="22"/>
          <w:lang w:eastAsia="en-GB"/>
        </w:rPr>
        <w:tab/>
      </w:r>
      <w:r w:rsidRPr="00EB2EE5">
        <w:rPr>
          <w:rFonts w:eastAsia="SimSun"/>
        </w:rPr>
        <w:t>Applicability of requirements for</w:t>
      </w:r>
      <w:r w:rsidRPr="00EB2EE5">
        <w:rPr>
          <w:rFonts w:eastAsia="SimSun"/>
          <w:lang w:eastAsia="zh-CN"/>
        </w:rPr>
        <w:t xml:space="preserve"> uplink</w:t>
      </w:r>
      <w:r w:rsidRPr="00EB2EE5">
        <w:rPr>
          <w:rFonts w:eastAsia="SimSun"/>
        </w:rPr>
        <w:t xml:space="preserve"> </w:t>
      </w:r>
      <w:r w:rsidRPr="00EB2EE5">
        <w:rPr>
          <w:rFonts w:eastAsia="SimSun"/>
          <w:lang w:eastAsia="zh-CN"/>
        </w:rPr>
        <w:t>carrier aggregation</w:t>
      </w:r>
      <w:r>
        <w:tab/>
      </w:r>
      <w:r>
        <w:fldChar w:fldCharType="begin"/>
      </w:r>
      <w:r>
        <w:instrText xml:space="preserve"> PAGEREF _Toc76544622 \h </w:instrText>
      </w:r>
      <w:r>
        <w:fldChar w:fldCharType="separate"/>
      </w:r>
      <w:r>
        <w:t>185</w:t>
      </w:r>
      <w:r>
        <w:fldChar w:fldCharType="end"/>
      </w:r>
    </w:p>
    <w:p w14:paraId="4117BA06" w14:textId="6E8F2F8C" w:rsidR="00BA050C" w:rsidRDefault="00BA050C">
      <w:pPr>
        <w:pStyle w:val="TOC5"/>
        <w:rPr>
          <w:rFonts w:asciiTheme="minorHAnsi" w:eastAsiaTheme="minorEastAsia" w:hAnsiTheme="minorHAnsi" w:cstheme="minorBidi"/>
          <w:sz w:val="22"/>
          <w:szCs w:val="22"/>
          <w:lang w:eastAsia="en-GB"/>
        </w:rPr>
      </w:pPr>
      <w:r w:rsidRPr="00EB2EE5">
        <w:rPr>
          <w:rFonts w:eastAsia="SimSun"/>
        </w:rPr>
        <w:t>8.1.2.1.5</w:t>
      </w:r>
      <w:r>
        <w:rPr>
          <w:rFonts w:asciiTheme="minorHAnsi" w:eastAsiaTheme="minorEastAsia" w:hAnsiTheme="minorHAnsi" w:cstheme="minorBidi"/>
          <w:sz w:val="22"/>
          <w:szCs w:val="22"/>
          <w:lang w:eastAsia="en-GB"/>
        </w:rPr>
        <w:tab/>
      </w:r>
      <w:r w:rsidRPr="00EB2EE5">
        <w:rPr>
          <w:rFonts w:eastAsia="SimSun"/>
        </w:rPr>
        <w:t>Applicability of requirements for TDD with different UL-DL patterns</w:t>
      </w:r>
      <w:r>
        <w:tab/>
      </w:r>
      <w:r>
        <w:fldChar w:fldCharType="begin"/>
      </w:r>
      <w:r>
        <w:instrText xml:space="preserve"> PAGEREF _Toc76544623 \h </w:instrText>
      </w:r>
      <w:r>
        <w:fldChar w:fldCharType="separate"/>
      </w:r>
      <w:r>
        <w:t>185</w:t>
      </w:r>
      <w:r>
        <w:fldChar w:fldCharType="end"/>
      </w:r>
    </w:p>
    <w:p w14:paraId="46484B20" w14:textId="3CF9AB66" w:rsidR="00BA050C" w:rsidRDefault="00BA050C">
      <w:pPr>
        <w:pStyle w:val="TOC5"/>
        <w:rPr>
          <w:rFonts w:asciiTheme="minorHAnsi" w:eastAsiaTheme="minorEastAsia" w:hAnsiTheme="minorHAnsi" w:cstheme="minorBidi"/>
          <w:sz w:val="22"/>
          <w:szCs w:val="22"/>
          <w:lang w:eastAsia="en-GB"/>
        </w:rPr>
      </w:pPr>
      <w:r w:rsidRPr="00EB2EE5">
        <w:rPr>
          <w:rFonts w:eastAsia="SimSun"/>
        </w:rPr>
        <w:t>8.1.2.1.6</w:t>
      </w:r>
      <w:r>
        <w:rPr>
          <w:rFonts w:asciiTheme="minorHAnsi" w:eastAsiaTheme="minorEastAsia" w:hAnsiTheme="minorHAnsi" w:cstheme="minorBidi"/>
          <w:sz w:val="22"/>
          <w:szCs w:val="22"/>
          <w:lang w:eastAsia="en-GB"/>
        </w:rPr>
        <w:tab/>
      </w:r>
      <w:r w:rsidRPr="00EB2EE5">
        <w:rPr>
          <w:rFonts w:eastAsia="SimSun"/>
        </w:rPr>
        <w:t>Applicability of UL timing adjustment requirements for different scenarios</w:t>
      </w:r>
      <w:r>
        <w:tab/>
      </w:r>
      <w:r>
        <w:fldChar w:fldCharType="begin"/>
      </w:r>
      <w:r>
        <w:instrText xml:space="preserve"> PAGEREF _Toc76544624 \h </w:instrText>
      </w:r>
      <w:r>
        <w:fldChar w:fldCharType="separate"/>
      </w:r>
      <w:r>
        <w:t>186</w:t>
      </w:r>
      <w:r>
        <w:fldChar w:fldCharType="end"/>
      </w:r>
    </w:p>
    <w:p w14:paraId="5E76E762" w14:textId="4B4E3A1C" w:rsidR="00BA050C" w:rsidRDefault="00BA050C">
      <w:pPr>
        <w:pStyle w:val="TOC5"/>
        <w:rPr>
          <w:rFonts w:asciiTheme="minorHAnsi" w:eastAsiaTheme="minorEastAsia" w:hAnsiTheme="minorHAnsi" w:cstheme="minorBidi"/>
          <w:sz w:val="22"/>
          <w:szCs w:val="22"/>
          <w:lang w:eastAsia="en-GB"/>
        </w:rPr>
      </w:pPr>
      <w:r w:rsidRPr="00EB2EE5">
        <w:rPr>
          <w:rFonts w:eastAsia="SimSun"/>
        </w:rPr>
        <w:t>8.1.2.1.7</w:t>
      </w:r>
      <w:r>
        <w:rPr>
          <w:rFonts w:asciiTheme="minorHAnsi" w:eastAsiaTheme="minorEastAsia" w:hAnsiTheme="minorHAnsi" w:cstheme="minorBidi"/>
          <w:sz w:val="22"/>
          <w:szCs w:val="22"/>
          <w:lang w:eastAsia="en-GB"/>
        </w:rPr>
        <w:tab/>
      </w:r>
      <w:r w:rsidRPr="00EB2EE5">
        <w:rPr>
          <w:rFonts w:eastAsia="SimSun"/>
        </w:rPr>
        <w:t>Applicability of 2-step RA type requirements for different subcarrier spacings</w:t>
      </w:r>
      <w:r>
        <w:tab/>
      </w:r>
      <w:r>
        <w:fldChar w:fldCharType="begin"/>
      </w:r>
      <w:r>
        <w:instrText xml:space="preserve"> PAGEREF _Toc76544625 \h </w:instrText>
      </w:r>
      <w:r>
        <w:fldChar w:fldCharType="separate"/>
      </w:r>
      <w:r>
        <w:t>186</w:t>
      </w:r>
      <w:r>
        <w:fldChar w:fldCharType="end"/>
      </w:r>
    </w:p>
    <w:p w14:paraId="129795DD" w14:textId="67D65C5E"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B2EE5">
        <w:rPr>
          <w:snapToGrid w:val="0"/>
          <w:lang w:eastAsia="zh-CN"/>
        </w:rPr>
        <w:t>requirements</w:t>
      </w:r>
      <w:r>
        <w:tab/>
      </w:r>
      <w:r>
        <w:fldChar w:fldCharType="begin"/>
      </w:r>
      <w:r>
        <w:instrText xml:space="preserve"> PAGEREF _Toc76544626 \h </w:instrText>
      </w:r>
      <w:r>
        <w:fldChar w:fldCharType="separate"/>
      </w:r>
      <w:r>
        <w:t>186</w:t>
      </w:r>
      <w:r>
        <w:fldChar w:fldCharType="end"/>
      </w:r>
    </w:p>
    <w:p w14:paraId="5C5CEB0B" w14:textId="388E6331"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formats</w:t>
      </w:r>
      <w:r>
        <w:tab/>
      </w:r>
      <w:r>
        <w:fldChar w:fldCharType="begin"/>
      </w:r>
      <w:r>
        <w:instrText xml:space="preserve"> PAGEREF _Toc76544627 \h </w:instrText>
      </w:r>
      <w:r>
        <w:fldChar w:fldCharType="separate"/>
      </w:r>
      <w:r>
        <w:t>186</w:t>
      </w:r>
      <w:r>
        <w:fldChar w:fldCharType="end"/>
      </w:r>
    </w:p>
    <w:p w14:paraId="73B1E1D4" w14:textId="33BE6EE0"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_Toc76544628 \h </w:instrText>
      </w:r>
      <w:r>
        <w:fldChar w:fldCharType="separate"/>
      </w:r>
      <w:r>
        <w:t>186</w:t>
      </w:r>
      <w:r>
        <w:fldChar w:fldCharType="end"/>
      </w:r>
    </w:p>
    <w:p w14:paraId="0A31843F" w14:textId="451DD92E" w:rsidR="00BA050C" w:rsidRDefault="00BA050C">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_Toc76544629 \h </w:instrText>
      </w:r>
      <w:r>
        <w:fldChar w:fldCharType="separate"/>
      </w:r>
      <w:r>
        <w:t>186</w:t>
      </w:r>
      <w:r>
        <w:fldChar w:fldCharType="end"/>
      </w:r>
    </w:p>
    <w:p w14:paraId="28AB0CAD" w14:textId="717CFC26" w:rsidR="00BA050C" w:rsidRDefault="00BA050C">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_Toc76544630 \h </w:instrText>
      </w:r>
      <w:r>
        <w:fldChar w:fldCharType="separate"/>
      </w:r>
      <w:r>
        <w:t>186</w:t>
      </w:r>
      <w:r>
        <w:fldChar w:fldCharType="end"/>
      </w:r>
    </w:p>
    <w:p w14:paraId="45120DA2" w14:textId="43947825"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B2EE5">
        <w:rPr>
          <w:rFonts w:eastAsiaTheme="minorEastAsia"/>
          <w:lang w:eastAsia="zh-CN"/>
        </w:rPr>
        <w:t>2</w:t>
      </w:r>
      <w:r>
        <w:t>.</w:t>
      </w:r>
      <w:r w:rsidRPr="00EB2EE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 xml:space="preserve">requirements for </w:t>
      </w:r>
      <w:r w:rsidRPr="00EB2EE5">
        <w:rPr>
          <w:rFonts w:eastAsiaTheme="minorEastAsia"/>
          <w:snapToGrid w:val="0"/>
          <w:lang w:eastAsia="zh-CN"/>
        </w:rPr>
        <w:t>multi-slot PUCCH</w:t>
      </w:r>
      <w:r>
        <w:tab/>
      </w:r>
      <w:r>
        <w:fldChar w:fldCharType="begin"/>
      </w:r>
      <w:r>
        <w:instrText xml:space="preserve"> PAGEREF _Toc76544631 \h </w:instrText>
      </w:r>
      <w:r>
        <w:fldChar w:fldCharType="separate"/>
      </w:r>
      <w:r>
        <w:t>186</w:t>
      </w:r>
      <w:r>
        <w:fldChar w:fldCharType="end"/>
      </w:r>
    </w:p>
    <w:p w14:paraId="60A1CFF3" w14:textId="621F3E98"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B2EE5">
        <w:rPr>
          <w:snapToGrid w:val="0"/>
          <w:lang w:eastAsia="zh-CN"/>
        </w:rPr>
        <w:t>requirements</w:t>
      </w:r>
      <w:r>
        <w:tab/>
      </w:r>
      <w:r>
        <w:fldChar w:fldCharType="begin"/>
      </w:r>
      <w:r>
        <w:instrText xml:space="preserve"> PAGEREF _Toc76544632 \h </w:instrText>
      </w:r>
      <w:r>
        <w:fldChar w:fldCharType="separate"/>
      </w:r>
      <w:r>
        <w:t>186</w:t>
      </w:r>
      <w:r>
        <w:fldChar w:fldCharType="end"/>
      </w:r>
    </w:p>
    <w:p w14:paraId="3AB37DC9" w14:textId="2CD88A8F"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formats</w:t>
      </w:r>
      <w:r>
        <w:tab/>
      </w:r>
      <w:r>
        <w:fldChar w:fldCharType="begin"/>
      </w:r>
      <w:r>
        <w:instrText xml:space="preserve"> PAGEREF _Toc76544633 \h </w:instrText>
      </w:r>
      <w:r>
        <w:fldChar w:fldCharType="separate"/>
      </w:r>
      <w:r>
        <w:t>186</w:t>
      </w:r>
      <w:r>
        <w:fldChar w:fldCharType="end"/>
      </w:r>
    </w:p>
    <w:p w14:paraId="12ED6010" w14:textId="7E08C0DE"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_Toc76544634 \h </w:instrText>
      </w:r>
      <w:r>
        <w:fldChar w:fldCharType="separate"/>
      </w:r>
      <w:r>
        <w:t>187</w:t>
      </w:r>
      <w:r>
        <w:fldChar w:fldCharType="end"/>
      </w:r>
    </w:p>
    <w:p w14:paraId="378B09B3" w14:textId="225B54C4" w:rsidR="00BA050C" w:rsidRDefault="00BA050C">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_Toc76544635 \h </w:instrText>
      </w:r>
      <w:r>
        <w:fldChar w:fldCharType="separate"/>
      </w:r>
      <w:r>
        <w:t>187</w:t>
      </w:r>
      <w:r>
        <w:fldChar w:fldCharType="end"/>
      </w:r>
    </w:p>
    <w:p w14:paraId="6BFFE13B" w14:textId="5471DF67" w:rsidR="00BA050C" w:rsidRDefault="00BA050C">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_Toc76544636 \h </w:instrText>
      </w:r>
      <w:r>
        <w:fldChar w:fldCharType="separate"/>
      </w:r>
      <w:r>
        <w:t>187</w:t>
      </w:r>
      <w:r>
        <w:fldChar w:fldCharType="end"/>
      </w:r>
    </w:p>
    <w:p w14:paraId="52708008" w14:textId="1D270732" w:rsidR="00BA050C" w:rsidRDefault="00BA050C">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_Toc76544637 \h </w:instrText>
      </w:r>
      <w:r>
        <w:fldChar w:fldCharType="separate"/>
      </w:r>
      <w:r>
        <w:t>187</w:t>
      </w:r>
      <w:r>
        <w:fldChar w:fldCharType="end"/>
      </w:r>
    </w:p>
    <w:p w14:paraId="40EC8674" w14:textId="6986AB2A" w:rsidR="00BA050C" w:rsidRDefault="00BA050C">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_Toc76544638 \h </w:instrText>
      </w:r>
      <w:r>
        <w:fldChar w:fldCharType="separate"/>
      </w:r>
      <w:r>
        <w:t>187</w:t>
      </w:r>
      <w:r>
        <w:fldChar w:fldCharType="end"/>
      </w:r>
    </w:p>
    <w:p w14:paraId="4CEED7EC" w14:textId="26A8EF12" w:rsidR="00BA050C" w:rsidRDefault="00BA050C">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_Toc76544639 \h </w:instrText>
      </w:r>
      <w:r>
        <w:fldChar w:fldCharType="separate"/>
      </w:r>
      <w:r>
        <w:t>187</w:t>
      </w:r>
      <w:r>
        <w:fldChar w:fldCharType="end"/>
      </w:r>
    </w:p>
    <w:p w14:paraId="01DE5307" w14:textId="55062339"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B2EE5">
        <w:rPr>
          <w:snapToGrid w:val="0"/>
          <w:lang w:eastAsia="zh-CN"/>
        </w:rPr>
        <w:t>requirements</w:t>
      </w:r>
      <w:r>
        <w:tab/>
      </w:r>
      <w:r>
        <w:fldChar w:fldCharType="begin"/>
      </w:r>
      <w:r>
        <w:instrText xml:space="preserve"> PAGEREF _Toc76544640 \h </w:instrText>
      </w:r>
      <w:r>
        <w:fldChar w:fldCharType="separate"/>
      </w:r>
      <w:r>
        <w:t>187</w:t>
      </w:r>
      <w:r>
        <w:fldChar w:fldCharType="end"/>
      </w:r>
    </w:p>
    <w:p w14:paraId="4923E24C" w14:textId="783CFBC5" w:rsidR="00BA050C" w:rsidRDefault="00BA050C">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_Toc76544641 \h </w:instrText>
      </w:r>
      <w:r>
        <w:fldChar w:fldCharType="separate"/>
      </w:r>
      <w:r>
        <w:t>187</w:t>
      </w:r>
      <w:r>
        <w:fldChar w:fldCharType="end"/>
      </w:r>
    </w:p>
    <w:p w14:paraId="00AD64A4" w14:textId="514A3916"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_Toc76544642 \h </w:instrText>
      </w:r>
      <w:r>
        <w:fldChar w:fldCharType="separate"/>
      </w:r>
      <w:r>
        <w:t>187</w:t>
      </w:r>
      <w:r>
        <w:fldChar w:fldCharType="end"/>
      </w:r>
    </w:p>
    <w:p w14:paraId="16FAA8B2" w14:textId="65F45DDF" w:rsidR="00BA050C" w:rsidRDefault="00BA050C">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_Toc76544643 \h </w:instrText>
      </w:r>
      <w:r>
        <w:fldChar w:fldCharType="separate"/>
      </w:r>
      <w:r>
        <w:t>187</w:t>
      </w:r>
      <w:r>
        <w:fldChar w:fldCharType="end"/>
      </w:r>
    </w:p>
    <w:p w14:paraId="29266239" w14:textId="5622D5A5" w:rsidR="00BA050C" w:rsidRDefault="00BA050C">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_Toc76544644 \h </w:instrText>
      </w:r>
      <w:r>
        <w:fldChar w:fldCharType="separate"/>
      </w:r>
      <w:r>
        <w:t>188</w:t>
      </w:r>
      <w:r>
        <w:fldChar w:fldCharType="end"/>
      </w:r>
    </w:p>
    <w:p w14:paraId="4092F478" w14:textId="31F841D4" w:rsidR="00BA050C" w:rsidRDefault="00BA050C">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_Toc76544645 \h </w:instrText>
      </w:r>
      <w:r>
        <w:fldChar w:fldCharType="separate"/>
      </w:r>
      <w:r>
        <w:t>188</w:t>
      </w:r>
      <w:r>
        <w:fldChar w:fldCharType="end"/>
      </w:r>
    </w:p>
    <w:p w14:paraId="60B973ED" w14:textId="10AA6963"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B2EE5">
        <w:rPr>
          <w:snapToGrid w:val="0"/>
          <w:lang w:eastAsia="zh-CN"/>
        </w:rPr>
        <w:t>requirements</w:t>
      </w:r>
      <w:r>
        <w:tab/>
      </w:r>
      <w:r>
        <w:fldChar w:fldCharType="begin"/>
      </w:r>
      <w:r>
        <w:instrText xml:space="preserve"> PAGEREF _Toc76544646 \h </w:instrText>
      </w:r>
      <w:r>
        <w:fldChar w:fldCharType="separate"/>
      </w:r>
      <w:r>
        <w:t>188</w:t>
      </w:r>
      <w:r>
        <w:fldChar w:fldCharType="end"/>
      </w:r>
    </w:p>
    <w:p w14:paraId="45A12277" w14:textId="41448471" w:rsidR="00BA050C" w:rsidRDefault="00BA050C">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_Toc76544647 \h </w:instrText>
      </w:r>
      <w:r>
        <w:fldChar w:fldCharType="separate"/>
      </w:r>
      <w:r>
        <w:t>188</w:t>
      </w:r>
      <w:r>
        <w:fldChar w:fldCharType="end"/>
      </w:r>
    </w:p>
    <w:p w14:paraId="51B40120" w14:textId="0F9CA591"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formats</w:t>
      </w:r>
      <w:r>
        <w:tab/>
      </w:r>
      <w:r>
        <w:fldChar w:fldCharType="begin"/>
      </w:r>
      <w:r>
        <w:instrText xml:space="preserve"> PAGEREF _Toc76544648 \h </w:instrText>
      </w:r>
      <w:r>
        <w:fldChar w:fldCharType="separate"/>
      </w:r>
      <w:r>
        <w:t>188</w:t>
      </w:r>
      <w:r>
        <w:fldChar w:fldCharType="end"/>
      </w:r>
    </w:p>
    <w:p w14:paraId="019C16EC" w14:textId="2D3A0C53"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_Toc76544649 \h </w:instrText>
      </w:r>
      <w:r>
        <w:fldChar w:fldCharType="separate"/>
      </w:r>
      <w:r>
        <w:t>188</w:t>
      </w:r>
      <w:r>
        <w:fldChar w:fldCharType="end"/>
      </w:r>
    </w:p>
    <w:p w14:paraId="5C281D98" w14:textId="43944466" w:rsidR="00BA050C" w:rsidRDefault="00BA050C">
      <w:pPr>
        <w:pStyle w:val="TOC5"/>
        <w:rPr>
          <w:rFonts w:asciiTheme="minorHAnsi" w:eastAsiaTheme="minorEastAsia" w:hAnsiTheme="minorHAnsi" w:cstheme="minorBidi"/>
          <w:sz w:val="22"/>
          <w:szCs w:val="22"/>
          <w:lang w:eastAsia="en-GB"/>
        </w:rPr>
      </w:pPr>
      <w:r>
        <w:lastRenderedPageBreak/>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_Toc76544650 \h </w:instrText>
      </w:r>
      <w:r>
        <w:fldChar w:fldCharType="separate"/>
      </w:r>
      <w:r>
        <w:t>188</w:t>
      </w:r>
      <w:r>
        <w:fldChar w:fldCharType="end"/>
      </w:r>
    </w:p>
    <w:p w14:paraId="0A044377" w14:textId="4B2C8C17" w:rsidR="00BA050C" w:rsidRDefault="00BA050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B2EE5">
        <w:rPr>
          <w:snapToGrid w:val="0"/>
          <w:lang w:eastAsia="zh-CN"/>
        </w:rPr>
        <w:t xml:space="preserve">requirements for PRACH </w:t>
      </w:r>
      <w:r>
        <w:t>with L</w:t>
      </w:r>
      <w:r w:rsidRPr="00EB2EE5">
        <w:rPr>
          <w:vertAlign w:val="subscript"/>
        </w:rPr>
        <w:t>RA</w:t>
      </w:r>
      <w:r>
        <w:t xml:space="preserve"> =1151 and L</w:t>
      </w:r>
      <w:r w:rsidRPr="00EB2EE5">
        <w:rPr>
          <w:vertAlign w:val="subscript"/>
        </w:rPr>
        <w:t>RA</w:t>
      </w:r>
      <w:r>
        <w:t xml:space="preserve"> =571</w:t>
      </w:r>
      <w:r>
        <w:tab/>
      </w:r>
      <w:r>
        <w:fldChar w:fldCharType="begin"/>
      </w:r>
      <w:r>
        <w:instrText xml:space="preserve"> PAGEREF _Toc76544651 \h </w:instrText>
      </w:r>
      <w:r>
        <w:fldChar w:fldCharType="separate"/>
      </w:r>
      <w:r>
        <w:t>188</w:t>
      </w:r>
      <w:r>
        <w:fldChar w:fldCharType="end"/>
      </w:r>
    </w:p>
    <w:p w14:paraId="609CD2BE" w14:textId="67857F30"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formats</w:t>
      </w:r>
      <w:r>
        <w:tab/>
      </w:r>
      <w:r>
        <w:fldChar w:fldCharType="begin"/>
      </w:r>
      <w:r>
        <w:instrText xml:space="preserve"> PAGEREF _Toc76544652 \h </w:instrText>
      </w:r>
      <w:r>
        <w:fldChar w:fldCharType="separate"/>
      </w:r>
      <w:r>
        <w:t>188</w:t>
      </w:r>
      <w:r>
        <w:fldChar w:fldCharType="end"/>
      </w:r>
    </w:p>
    <w:p w14:paraId="7B4DAACC" w14:textId="062C1DE5" w:rsidR="00BA050C" w:rsidRDefault="00BA050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2EE5">
        <w:rPr>
          <w:snapToGrid w:val="0"/>
          <w:lang w:eastAsia="zh-CN"/>
        </w:rPr>
        <w:t>requirements for different subcarrier spacings</w:t>
      </w:r>
      <w:r>
        <w:tab/>
      </w:r>
      <w:r>
        <w:fldChar w:fldCharType="begin"/>
      </w:r>
      <w:r>
        <w:instrText xml:space="preserve"> PAGEREF _Toc76544653 \h </w:instrText>
      </w:r>
      <w:r>
        <w:fldChar w:fldCharType="separate"/>
      </w:r>
      <w:r>
        <w:t>189</w:t>
      </w:r>
      <w:r>
        <w:fldChar w:fldCharType="end"/>
      </w:r>
    </w:p>
    <w:p w14:paraId="6D9E43E6" w14:textId="123B3369" w:rsidR="00BA050C" w:rsidRDefault="00BA050C">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_Toc76544654 \h </w:instrText>
      </w:r>
      <w:r>
        <w:fldChar w:fldCharType="separate"/>
      </w:r>
      <w:r>
        <w:t>189</w:t>
      </w:r>
      <w:r>
        <w:fldChar w:fldCharType="end"/>
      </w:r>
    </w:p>
    <w:p w14:paraId="6B9FCF0E" w14:textId="62E2DA49" w:rsidR="00BA050C" w:rsidRDefault="00BA050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_Toc76544655 \h </w:instrText>
      </w:r>
      <w:r>
        <w:fldChar w:fldCharType="separate"/>
      </w:r>
      <w:r>
        <w:t>189</w:t>
      </w:r>
      <w:r>
        <w:fldChar w:fldCharType="end"/>
      </w:r>
    </w:p>
    <w:p w14:paraId="6CD739B4" w14:textId="6CBDC953" w:rsidR="00BA050C" w:rsidRDefault="00BA050C">
      <w:pPr>
        <w:pStyle w:val="TOC3"/>
        <w:rPr>
          <w:rFonts w:asciiTheme="minorHAnsi" w:eastAsiaTheme="minorEastAsia" w:hAnsiTheme="minorHAnsi" w:cstheme="minorBidi"/>
          <w:sz w:val="22"/>
          <w:szCs w:val="22"/>
          <w:lang w:eastAsia="en-GB"/>
        </w:rPr>
      </w:pPr>
      <w:r w:rsidRPr="00EB2EE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_Toc76544656 \h </w:instrText>
      </w:r>
      <w:r>
        <w:fldChar w:fldCharType="separate"/>
      </w:r>
      <w:r>
        <w:t>189</w:t>
      </w:r>
      <w:r>
        <w:fldChar w:fldCharType="end"/>
      </w:r>
    </w:p>
    <w:p w14:paraId="17CDA4B5" w14:textId="7C06601A" w:rsidR="00BA050C" w:rsidRDefault="00BA050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_Toc76544657 \h </w:instrText>
      </w:r>
      <w:r>
        <w:fldChar w:fldCharType="separate"/>
      </w:r>
      <w:r>
        <w:t>189</w:t>
      </w:r>
      <w:r>
        <w:fldChar w:fldCharType="end"/>
      </w:r>
    </w:p>
    <w:p w14:paraId="47346009" w14:textId="3D79DD4C" w:rsidR="00BA050C" w:rsidRDefault="00BA050C">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_Toc76544658 \h </w:instrText>
      </w:r>
      <w:r>
        <w:fldChar w:fldCharType="separate"/>
      </w:r>
      <w:r>
        <w:t>189</w:t>
      </w:r>
      <w:r>
        <w:fldChar w:fldCharType="end"/>
      </w:r>
    </w:p>
    <w:p w14:paraId="3F552085" w14:textId="185D6F3B" w:rsidR="00BA050C" w:rsidRDefault="00BA050C">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_Toc76544659 \h </w:instrText>
      </w:r>
      <w:r>
        <w:fldChar w:fldCharType="separate"/>
      </w:r>
      <w:r>
        <w:t>189</w:t>
      </w:r>
      <w:r>
        <w:fldChar w:fldCharType="end"/>
      </w:r>
    </w:p>
    <w:p w14:paraId="3FCD73B2" w14:textId="215E9017" w:rsidR="00BA050C" w:rsidRDefault="00BA050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_Toc76544660 \h </w:instrText>
      </w:r>
      <w:r>
        <w:fldChar w:fldCharType="separate"/>
      </w:r>
      <w:r>
        <w:t>189</w:t>
      </w:r>
      <w:r>
        <w:fldChar w:fldCharType="end"/>
      </w:r>
    </w:p>
    <w:p w14:paraId="47DC4449" w14:textId="2AAD3869" w:rsidR="00BA050C" w:rsidRDefault="00BA050C">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_Toc76544661 \h </w:instrText>
      </w:r>
      <w:r>
        <w:fldChar w:fldCharType="separate"/>
      </w:r>
      <w:r>
        <w:t>189</w:t>
      </w:r>
      <w:r>
        <w:fldChar w:fldCharType="end"/>
      </w:r>
    </w:p>
    <w:p w14:paraId="68348F71" w14:textId="3112B617" w:rsidR="00BA050C" w:rsidRDefault="00BA050C">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_Toc76544662 \h </w:instrText>
      </w:r>
      <w:r>
        <w:fldChar w:fldCharType="separate"/>
      </w:r>
      <w:r>
        <w:t>189</w:t>
      </w:r>
      <w:r>
        <w:fldChar w:fldCharType="end"/>
      </w:r>
    </w:p>
    <w:p w14:paraId="436FC39C" w14:textId="6D86CEDF" w:rsidR="00BA050C" w:rsidRDefault="00BA050C">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_Toc76544663 \h </w:instrText>
      </w:r>
      <w:r>
        <w:fldChar w:fldCharType="separate"/>
      </w:r>
      <w:r>
        <w:t>191</w:t>
      </w:r>
      <w:r>
        <w:fldChar w:fldCharType="end"/>
      </w:r>
    </w:p>
    <w:p w14:paraId="31AFFE2E" w14:textId="0749EA85" w:rsidR="00BA050C" w:rsidRDefault="00BA050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_Toc76544664 \h </w:instrText>
      </w:r>
      <w:r>
        <w:fldChar w:fldCharType="separate"/>
      </w:r>
      <w:r>
        <w:t>191</w:t>
      </w:r>
      <w:r>
        <w:fldChar w:fldCharType="end"/>
      </w:r>
    </w:p>
    <w:p w14:paraId="47B701A1" w14:textId="26B62233" w:rsidR="00BA050C" w:rsidRDefault="00BA050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2-O</w:t>
      </w:r>
      <w:r>
        <w:tab/>
      </w:r>
      <w:r>
        <w:fldChar w:fldCharType="begin"/>
      </w:r>
      <w:r>
        <w:instrText xml:space="preserve"> PAGEREF _Toc76544665 \h </w:instrText>
      </w:r>
      <w:r>
        <w:fldChar w:fldCharType="separate"/>
      </w:r>
      <w:r>
        <w:t>196</w:t>
      </w:r>
      <w:r>
        <w:fldChar w:fldCharType="end"/>
      </w:r>
    </w:p>
    <w:p w14:paraId="52C64BF0" w14:textId="1C53434F" w:rsidR="00BA050C" w:rsidRDefault="00BA050C">
      <w:pPr>
        <w:pStyle w:val="TOC3"/>
        <w:rPr>
          <w:rFonts w:asciiTheme="minorHAnsi" w:eastAsiaTheme="minorEastAsia" w:hAnsiTheme="minorHAnsi" w:cstheme="minorBidi"/>
          <w:sz w:val="22"/>
          <w:szCs w:val="22"/>
          <w:lang w:eastAsia="en-GB"/>
        </w:rPr>
      </w:pPr>
      <w:r w:rsidRPr="00EB2EE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B2EE5">
        <w:rPr>
          <w:rFonts w:eastAsia="Malgun Gothic"/>
        </w:rPr>
        <w:t xml:space="preserve">transform </w:t>
      </w:r>
      <w:r>
        <w:rPr>
          <w:lang w:eastAsia="zh-CN"/>
        </w:rPr>
        <w:t>precoding enabled</w:t>
      </w:r>
      <w:r>
        <w:tab/>
      </w:r>
      <w:r>
        <w:fldChar w:fldCharType="begin"/>
      </w:r>
      <w:r>
        <w:instrText xml:space="preserve"> PAGEREF _Toc76544666 \h </w:instrText>
      </w:r>
      <w:r>
        <w:fldChar w:fldCharType="separate"/>
      </w:r>
      <w:r>
        <w:t>199</w:t>
      </w:r>
      <w:r>
        <w:fldChar w:fldCharType="end"/>
      </w:r>
    </w:p>
    <w:p w14:paraId="1C5C16D9" w14:textId="6D9DBE5E" w:rsidR="00BA050C" w:rsidRDefault="00BA050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_Toc76544667 \h </w:instrText>
      </w:r>
      <w:r>
        <w:fldChar w:fldCharType="separate"/>
      </w:r>
      <w:r>
        <w:t>199</w:t>
      </w:r>
      <w:r>
        <w:fldChar w:fldCharType="end"/>
      </w:r>
    </w:p>
    <w:p w14:paraId="13E54273" w14:textId="30CF3103" w:rsidR="00BA050C" w:rsidRDefault="00BA050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_Toc76544668 \h </w:instrText>
      </w:r>
      <w:r>
        <w:fldChar w:fldCharType="separate"/>
      </w:r>
      <w:r>
        <w:t>199</w:t>
      </w:r>
      <w:r>
        <w:fldChar w:fldCharType="end"/>
      </w:r>
    </w:p>
    <w:p w14:paraId="5D32F16B" w14:textId="5B81B863" w:rsidR="00BA050C" w:rsidRDefault="00BA050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_Toc76544669 \h </w:instrText>
      </w:r>
      <w:r>
        <w:fldChar w:fldCharType="separate"/>
      </w:r>
      <w:r>
        <w:t>199</w:t>
      </w:r>
      <w:r>
        <w:fldChar w:fldCharType="end"/>
      </w:r>
    </w:p>
    <w:p w14:paraId="06648631" w14:textId="76E2FEDD" w:rsidR="00BA050C" w:rsidRDefault="00BA050C">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_Toc76544670 \h </w:instrText>
      </w:r>
      <w:r>
        <w:fldChar w:fldCharType="separate"/>
      </w:r>
      <w:r>
        <w:t>199</w:t>
      </w:r>
      <w:r>
        <w:fldChar w:fldCharType="end"/>
      </w:r>
    </w:p>
    <w:p w14:paraId="597CC3FD" w14:textId="187B0715" w:rsidR="00BA050C" w:rsidRDefault="00BA050C">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_Toc76544671 \h </w:instrText>
      </w:r>
      <w:r>
        <w:fldChar w:fldCharType="separate"/>
      </w:r>
      <w:r>
        <w:t>199</w:t>
      </w:r>
      <w:r>
        <w:fldChar w:fldCharType="end"/>
      </w:r>
    </w:p>
    <w:p w14:paraId="2277B7F9" w14:textId="42CF1F80" w:rsidR="00BA050C" w:rsidRDefault="00BA050C">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_Toc76544672 \h </w:instrText>
      </w:r>
      <w:r>
        <w:fldChar w:fldCharType="separate"/>
      </w:r>
      <w:r>
        <w:t>199</w:t>
      </w:r>
      <w:r>
        <w:fldChar w:fldCharType="end"/>
      </w:r>
    </w:p>
    <w:p w14:paraId="65D996FC" w14:textId="16063E42" w:rsidR="00BA050C" w:rsidRDefault="00BA050C">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_Toc76544673 \h </w:instrText>
      </w:r>
      <w:r>
        <w:fldChar w:fldCharType="separate"/>
      </w:r>
      <w:r>
        <w:t>201</w:t>
      </w:r>
      <w:r>
        <w:fldChar w:fldCharType="end"/>
      </w:r>
    </w:p>
    <w:p w14:paraId="67821EFB" w14:textId="27C32F38" w:rsidR="00BA050C" w:rsidRDefault="00BA050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_Toc76544674 \h </w:instrText>
      </w:r>
      <w:r>
        <w:fldChar w:fldCharType="separate"/>
      </w:r>
      <w:r>
        <w:t>201</w:t>
      </w:r>
      <w:r>
        <w:fldChar w:fldCharType="end"/>
      </w:r>
    </w:p>
    <w:p w14:paraId="05EB706F" w14:textId="314C0BD4" w:rsidR="00BA050C" w:rsidRDefault="00BA050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 xml:space="preserve">BS type </w:t>
      </w:r>
      <w:r w:rsidRPr="00EB2EE5">
        <w:rPr>
          <w:rFonts w:cs="Arial"/>
          <w:i/>
          <w:iCs/>
          <w:lang w:eastAsia="zh-CN"/>
        </w:rPr>
        <w:t>2</w:t>
      </w:r>
      <w:r w:rsidRPr="00EB2EE5">
        <w:rPr>
          <w:rFonts w:cs="Arial"/>
          <w:i/>
          <w:iCs/>
        </w:rPr>
        <w:t>-O</w:t>
      </w:r>
      <w:r>
        <w:tab/>
      </w:r>
      <w:r>
        <w:fldChar w:fldCharType="begin"/>
      </w:r>
      <w:r>
        <w:instrText xml:space="preserve"> PAGEREF _Toc76544675 \h </w:instrText>
      </w:r>
      <w:r>
        <w:fldChar w:fldCharType="separate"/>
      </w:r>
      <w:r>
        <w:t>202</w:t>
      </w:r>
      <w:r>
        <w:fldChar w:fldCharType="end"/>
      </w:r>
    </w:p>
    <w:p w14:paraId="3444FF5B" w14:textId="232617F8" w:rsidR="00BA050C" w:rsidRDefault="00BA050C">
      <w:pPr>
        <w:pStyle w:val="TOC3"/>
        <w:rPr>
          <w:rFonts w:asciiTheme="minorHAnsi" w:eastAsiaTheme="minorEastAsia" w:hAnsiTheme="minorHAnsi" w:cstheme="minorBidi"/>
          <w:sz w:val="22"/>
          <w:szCs w:val="22"/>
          <w:lang w:eastAsia="en-GB"/>
        </w:rPr>
      </w:pPr>
      <w:r w:rsidRPr="00EB2EE5">
        <w:rPr>
          <w:rFonts w:eastAsia="SimSun"/>
        </w:rPr>
        <w:t>8.2.3</w:t>
      </w:r>
      <w:r>
        <w:rPr>
          <w:rFonts w:asciiTheme="minorHAnsi" w:eastAsiaTheme="minorEastAsia" w:hAnsiTheme="minorHAnsi" w:cstheme="minorBidi"/>
          <w:sz w:val="22"/>
          <w:szCs w:val="22"/>
          <w:lang w:eastAsia="en-GB"/>
        </w:rPr>
        <w:tab/>
      </w:r>
      <w:r w:rsidRPr="00EB2EE5">
        <w:rPr>
          <w:rFonts w:eastAsia="SimSun"/>
        </w:rPr>
        <w:t>Performance requirements for UCI multiplexed on PUSCH</w:t>
      </w:r>
      <w:r>
        <w:tab/>
      </w:r>
      <w:r>
        <w:fldChar w:fldCharType="begin"/>
      </w:r>
      <w:r>
        <w:instrText xml:space="preserve"> PAGEREF _Toc76544676 \h </w:instrText>
      </w:r>
      <w:r>
        <w:fldChar w:fldCharType="separate"/>
      </w:r>
      <w:r>
        <w:t>202</w:t>
      </w:r>
      <w:r>
        <w:fldChar w:fldCharType="end"/>
      </w:r>
    </w:p>
    <w:p w14:paraId="56052644" w14:textId="6F895C3E" w:rsidR="00BA050C" w:rsidRDefault="00BA050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_Toc76544677 \h </w:instrText>
      </w:r>
      <w:r>
        <w:fldChar w:fldCharType="separate"/>
      </w:r>
      <w:r>
        <w:t>202</w:t>
      </w:r>
      <w:r>
        <w:fldChar w:fldCharType="end"/>
      </w:r>
    </w:p>
    <w:p w14:paraId="1E99E13C" w14:textId="4A095767" w:rsidR="00BA050C" w:rsidRDefault="00BA050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_Toc76544678 \h </w:instrText>
      </w:r>
      <w:r>
        <w:fldChar w:fldCharType="separate"/>
      </w:r>
      <w:r>
        <w:t>203</w:t>
      </w:r>
      <w:r>
        <w:fldChar w:fldCharType="end"/>
      </w:r>
    </w:p>
    <w:p w14:paraId="10628F2B" w14:textId="295ED4CB" w:rsidR="00BA050C" w:rsidRDefault="00BA050C">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_Toc76544679 \h </w:instrText>
      </w:r>
      <w:r>
        <w:fldChar w:fldCharType="separate"/>
      </w:r>
      <w:r>
        <w:t>203</w:t>
      </w:r>
      <w:r>
        <w:fldChar w:fldCharType="end"/>
      </w:r>
    </w:p>
    <w:p w14:paraId="301B2C54" w14:textId="135FDB0F" w:rsidR="00BA050C" w:rsidRDefault="00BA050C">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_Toc76544680 \h </w:instrText>
      </w:r>
      <w:r>
        <w:fldChar w:fldCharType="separate"/>
      </w:r>
      <w:r>
        <w:t>203</w:t>
      </w:r>
      <w:r>
        <w:fldChar w:fldCharType="end"/>
      </w:r>
    </w:p>
    <w:p w14:paraId="1D8065D7" w14:textId="21667B04" w:rsidR="00BA050C" w:rsidRDefault="00BA050C">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_Toc76544681 \h </w:instrText>
      </w:r>
      <w:r>
        <w:fldChar w:fldCharType="separate"/>
      </w:r>
      <w:r>
        <w:t>203</w:t>
      </w:r>
      <w:r>
        <w:fldChar w:fldCharType="end"/>
      </w:r>
    </w:p>
    <w:p w14:paraId="61CF9BFB" w14:textId="373B3E19" w:rsidR="00BA050C" w:rsidRDefault="00BA050C">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_Toc76544682 \h </w:instrText>
      </w:r>
      <w:r>
        <w:fldChar w:fldCharType="separate"/>
      </w:r>
      <w:r>
        <w:t>203</w:t>
      </w:r>
      <w:r>
        <w:fldChar w:fldCharType="end"/>
      </w:r>
    </w:p>
    <w:p w14:paraId="749FD2D5" w14:textId="018E2D5B" w:rsidR="00BA050C" w:rsidRDefault="00BA050C">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_Toc76544683 \h </w:instrText>
      </w:r>
      <w:r>
        <w:fldChar w:fldCharType="separate"/>
      </w:r>
      <w:r>
        <w:t>205</w:t>
      </w:r>
      <w:r>
        <w:fldChar w:fldCharType="end"/>
      </w:r>
    </w:p>
    <w:p w14:paraId="32682FBD" w14:textId="56ED443C" w:rsidR="00BA050C" w:rsidRDefault="00BA050C">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B2EE5">
        <w:rPr>
          <w:i/>
        </w:rPr>
        <w:t>BS type 1-O</w:t>
      </w:r>
      <w:r>
        <w:tab/>
      </w:r>
      <w:r>
        <w:fldChar w:fldCharType="begin"/>
      </w:r>
      <w:r>
        <w:instrText xml:space="preserve"> PAGEREF _Toc76544684 \h </w:instrText>
      </w:r>
      <w:r>
        <w:fldChar w:fldCharType="separate"/>
      </w:r>
      <w:r>
        <w:t>205</w:t>
      </w:r>
      <w:r>
        <w:fldChar w:fldCharType="end"/>
      </w:r>
    </w:p>
    <w:p w14:paraId="61FC30F6" w14:textId="4565AD2A" w:rsidR="00BA050C" w:rsidRDefault="00BA050C">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B2EE5">
        <w:rPr>
          <w:i/>
        </w:rPr>
        <w:t>BS type 2-O</w:t>
      </w:r>
      <w:r>
        <w:tab/>
      </w:r>
      <w:r>
        <w:fldChar w:fldCharType="begin"/>
      </w:r>
      <w:r>
        <w:instrText xml:space="preserve"> PAGEREF _Toc76544685 \h </w:instrText>
      </w:r>
      <w:r>
        <w:fldChar w:fldCharType="separate"/>
      </w:r>
      <w:r>
        <w:t>206</w:t>
      </w:r>
      <w:r>
        <w:fldChar w:fldCharType="end"/>
      </w:r>
    </w:p>
    <w:p w14:paraId="22EF3C43" w14:textId="3026CDF2" w:rsidR="00BA050C" w:rsidRDefault="00BA050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_Toc76544686 \h </w:instrText>
      </w:r>
      <w:r>
        <w:fldChar w:fldCharType="separate"/>
      </w:r>
      <w:r>
        <w:t>207</w:t>
      </w:r>
      <w:r>
        <w:fldChar w:fldCharType="end"/>
      </w:r>
    </w:p>
    <w:p w14:paraId="4EE7A996" w14:textId="6357F68C" w:rsidR="00BA050C" w:rsidRDefault="00BA050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_Toc76544687 \h </w:instrText>
      </w:r>
      <w:r>
        <w:fldChar w:fldCharType="separate"/>
      </w:r>
      <w:r>
        <w:t>207</w:t>
      </w:r>
      <w:r>
        <w:fldChar w:fldCharType="end"/>
      </w:r>
    </w:p>
    <w:p w14:paraId="2861B1C4" w14:textId="466FF914" w:rsidR="00BA050C" w:rsidRDefault="00BA050C">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_Toc76544688 \h </w:instrText>
      </w:r>
      <w:r>
        <w:fldChar w:fldCharType="separate"/>
      </w:r>
      <w:r>
        <w:t>207</w:t>
      </w:r>
      <w:r>
        <w:fldChar w:fldCharType="end"/>
      </w:r>
    </w:p>
    <w:p w14:paraId="46ED709D" w14:textId="4104A532" w:rsidR="00BA050C" w:rsidRDefault="00BA050C">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_Toc76544689 \h </w:instrText>
      </w:r>
      <w:r>
        <w:fldChar w:fldCharType="separate"/>
      </w:r>
      <w:r>
        <w:t>207</w:t>
      </w:r>
      <w:r>
        <w:fldChar w:fldCharType="end"/>
      </w:r>
    </w:p>
    <w:p w14:paraId="1E060AA8" w14:textId="5BB2753D" w:rsidR="00BA050C" w:rsidRDefault="00BA050C">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_Toc76544690 \h </w:instrText>
      </w:r>
      <w:r>
        <w:fldChar w:fldCharType="separate"/>
      </w:r>
      <w:r>
        <w:t>207</w:t>
      </w:r>
      <w:r>
        <w:fldChar w:fldCharType="end"/>
      </w:r>
    </w:p>
    <w:p w14:paraId="68D39DC7" w14:textId="10C666BB" w:rsidR="00BA050C" w:rsidRDefault="00BA050C">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_Toc76544691 \h </w:instrText>
      </w:r>
      <w:r>
        <w:fldChar w:fldCharType="separate"/>
      </w:r>
      <w:r>
        <w:t>207</w:t>
      </w:r>
      <w:r>
        <w:fldChar w:fldCharType="end"/>
      </w:r>
    </w:p>
    <w:p w14:paraId="1958D7D4" w14:textId="039DA47D" w:rsidR="00BA050C" w:rsidRDefault="00BA050C">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_Toc76544692 \h </w:instrText>
      </w:r>
      <w:r>
        <w:fldChar w:fldCharType="separate"/>
      </w:r>
      <w:r>
        <w:t>208</w:t>
      </w:r>
      <w:r>
        <w:fldChar w:fldCharType="end"/>
      </w:r>
    </w:p>
    <w:p w14:paraId="005C8F26" w14:textId="394118ED" w:rsidR="00BA050C" w:rsidRDefault="00BA050C">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_Toc76544693 \h </w:instrText>
      </w:r>
      <w:r>
        <w:fldChar w:fldCharType="separate"/>
      </w:r>
      <w:r>
        <w:t>209</w:t>
      </w:r>
      <w:r>
        <w:fldChar w:fldCharType="end"/>
      </w:r>
    </w:p>
    <w:p w14:paraId="79EC61F1" w14:textId="2882BD53" w:rsidR="00BA050C" w:rsidRDefault="00BA050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_Toc76544694 \h </w:instrText>
      </w:r>
      <w:r>
        <w:fldChar w:fldCharType="separate"/>
      </w:r>
      <w:r>
        <w:t>211</w:t>
      </w:r>
      <w:r>
        <w:fldChar w:fldCharType="end"/>
      </w:r>
    </w:p>
    <w:p w14:paraId="7C766325" w14:textId="22916A54" w:rsidR="00BA050C" w:rsidRDefault="00BA050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_Toc76544695 \h </w:instrText>
      </w:r>
      <w:r>
        <w:fldChar w:fldCharType="separate"/>
      </w:r>
      <w:r>
        <w:t>211</w:t>
      </w:r>
      <w:r>
        <w:fldChar w:fldCharType="end"/>
      </w:r>
    </w:p>
    <w:p w14:paraId="64C66FC3" w14:textId="5F023E6B" w:rsidR="00BA050C" w:rsidRDefault="00BA050C">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_Toc76544696 \h </w:instrText>
      </w:r>
      <w:r>
        <w:fldChar w:fldCharType="separate"/>
      </w:r>
      <w:r>
        <w:t>211</w:t>
      </w:r>
      <w:r>
        <w:fldChar w:fldCharType="end"/>
      </w:r>
    </w:p>
    <w:p w14:paraId="2BBA6648" w14:textId="6B5F426E" w:rsidR="00BA050C" w:rsidRDefault="00BA050C">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_Toc76544697 \h </w:instrText>
      </w:r>
      <w:r>
        <w:fldChar w:fldCharType="separate"/>
      </w:r>
      <w:r>
        <w:t>211</w:t>
      </w:r>
      <w:r>
        <w:fldChar w:fldCharType="end"/>
      </w:r>
    </w:p>
    <w:p w14:paraId="28F294DA" w14:textId="448D32B3" w:rsidR="00BA050C" w:rsidRDefault="00BA050C">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_Toc76544698 \h </w:instrText>
      </w:r>
      <w:r>
        <w:fldChar w:fldCharType="separate"/>
      </w:r>
      <w:r>
        <w:t>211</w:t>
      </w:r>
      <w:r>
        <w:fldChar w:fldCharType="end"/>
      </w:r>
    </w:p>
    <w:p w14:paraId="7D45279D" w14:textId="049AE3B6" w:rsidR="00BA050C" w:rsidRDefault="00BA050C">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_Toc76544699 \h </w:instrText>
      </w:r>
      <w:r>
        <w:fldChar w:fldCharType="separate"/>
      </w:r>
      <w:r>
        <w:t>211</w:t>
      </w:r>
      <w:r>
        <w:fldChar w:fldCharType="end"/>
      </w:r>
    </w:p>
    <w:p w14:paraId="610DA99E" w14:textId="562F85D3" w:rsidR="00BA050C" w:rsidRDefault="00BA050C">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_Toc76544700 \h </w:instrText>
      </w:r>
      <w:r>
        <w:fldChar w:fldCharType="separate"/>
      </w:r>
      <w:r>
        <w:t>212</w:t>
      </w:r>
      <w:r>
        <w:fldChar w:fldCharType="end"/>
      </w:r>
    </w:p>
    <w:p w14:paraId="64310EB4" w14:textId="7F5B31F5" w:rsidR="00BA050C" w:rsidRDefault="00BA050C">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_Toc76544701 \h </w:instrText>
      </w:r>
      <w:r>
        <w:fldChar w:fldCharType="separate"/>
      </w:r>
      <w:r>
        <w:t>214</w:t>
      </w:r>
      <w:r>
        <w:fldChar w:fldCharType="end"/>
      </w:r>
    </w:p>
    <w:p w14:paraId="490DF658" w14:textId="04AC94D7" w:rsidR="00BA050C" w:rsidRDefault="00BA050C">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_Toc76544702 \h </w:instrText>
      </w:r>
      <w:r>
        <w:fldChar w:fldCharType="separate"/>
      </w:r>
      <w:r>
        <w:t>214</w:t>
      </w:r>
      <w:r>
        <w:fldChar w:fldCharType="end"/>
      </w:r>
    </w:p>
    <w:p w14:paraId="37B05779" w14:textId="3CBE54E6" w:rsidR="00BA050C" w:rsidRDefault="00BA050C">
      <w:pPr>
        <w:pStyle w:val="TOC3"/>
        <w:rPr>
          <w:rFonts w:asciiTheme="minorHAnsi" w:eastAsiaTheme="minorEastAsia" w:hAnsiTheme="minorHAnsi" w:cstheme="minorBidi"/>
          <w:sz w:val="22"/>
          <w:szCs w:val="22"/>
          <w:lang w:eastAsia="en-GB"/>
        </w:rPr>
      </w:pPr>
      <w:r w:rsidRPr="00EB2EE5">
        <w:rPr>
          <w:rFonts w:eastAsia="SimSun"/>
        </w:rPr>
        <w:t>8.2.6</w:t>
      </w:r>
      <w:r>
        <w:rPr>
          <w:rFonts w:asciiTheme="minorHAnsi" w:eastAsiaTheme="minorEastAsia" w:hAnsiTheme="minorHAnsi" w:cstheme="minorBidi"/>
          <w:sz w:val="22"/>
          <w:szCs w:val="22"/>
          <w:lang w:eastAsia="en-GB"/>
        </w:rPr>
        <w:tab/>
      </w:r>
      <w:r w:rsidRPr="00EB2EE5">
        <w:rPr>
          <w:rFonts w:eastAsia="SimSun"/>
        </w:rPr>
        <w:t>Perf</w:t>
      </w:r>
      <w:r>
        <w:t xml:space="preserve">ormance requirements for PUSCH </w:t>
      </w:r>
      <w:r>
        <w:rPr>
          <w:lang w:eastAsia="zh-CN"/>
        </w:rPr>
        <w:t>with 0.001% BLER</w:t>
      </w:r>
      <w:r>
        <w:tab/>
      </w:r>
      <w:r>
        <w:fldChar w:fldCharType="begin"/>
      </w:r>
      <w:r>
        <w:instrText xml:space="preserve"> PAGEREF _Toc76544703 \h </w:instrText>
      </w:r>
      <w:r>
        <w:fldChar w:fldCharType="separate"/>
      </w:r>
      <w:r>
        <w:t>215</w:t>
      </w:r>
      <w:r>
        <w:fldChar w:fldCharType="end"/>
      </w:r>
    </w:p>
    <w:p w14:paraId="03189E11" w14:textId="39155C5A" w:rsidR="00BA050C" w:rsidRDefault="00BA050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_Toc76544704 \h </w:instrText>
      </w:r>
      <w:r>
        <w:fldChar w:fldCharType="separate"/>
      </w:r>
      <w:r>
        <w:t>215</w:t>
      </w:r>
      <w:r>
        <w:fldChar w:fldCharType="end"/>
      </w:r>
    </w:p>
    <w:p w14:paraId="6274B53C" w14:textId="4B0FD4C1" w:rsidR="00BA050C" w:rsidRDefault="00BA050C">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_Toc76544705 \h </w:instrText>
      </w:r>
      <w:r>
        <w:fldChar w:fldCharType="separate"/>
      </w:r>
      <w:r>
        <w:t>215</w:t>
      </w:r>
      <w:r>
        <w:fldChar w:fldCharType="end"/>
      </w:r>
    </w:p>
    <w:p w14:paraId="3259AE72" w14:textId="47383F0E" w:rsidR="00BA050C" w:rsidRDefault="00BA050C">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_Toc76544706 \h </w:instrText>
      </w:r>
      <w:r>
        <w:fldChar w:fldCharType="separate"/>
      </w:r>
      <w:r>
        <w:t>215</w:t>
      </w:r>
      <w:r>
        <w:fldChar w:fldCharType="end"/>
      </w:r>
    </w:p>
    <w:p w14:paraId="35860842" w14:textId="125E2DC8" w:rsidR="00BA050C" w:rsidRDefault="00BA050C">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_Toc76544707 \h </w:instrText>
      </w:r>
      <w:r>
        <w:fldChar w:fldCharType="separate"/>
      </w:r>
      <w:r>
        <w:t>215</w:t>
      </w:r>
      <w:r>
        <w:fldChar w:fldCharType="end"/>
      </w:r>
    </w:p>
    <w:p w14:paraId="71F79255" w14:textId="060C7596" w:rsidR="00BA050C" w:rsidRDefault="00BA050C">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_Toc76544708 \h </w:instrText>
      </w:r>
      <w:r>
        <w:fldChar w:fldCharType="separate"/>
      </w:r>
      <w:r>
        <w:t>215</w:t>
      </w:r>
      <w:r>
        <w:fldChar w:fldCharType="end"/>
      </w:r>
    </w:p>
    <w:p w14:paraId="41B5B639" w14:textId="049B939E" w:rsidR="00BA050C" w:rsidRDefault="00BA050C">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_Toc76544709 \h </w:instrText>
      </w:r>
      <w:r>
        <w:fldChar w:fldCharType="separate"/>
      </w:r>
      <w:r>
        <w:t>215</w:t>
      </w:r>
      <w:r>
        <w:fldChar w:fldCharType="end"/>
      </w:r>
    </w:p>
    <w:p w14:paraId="731C7F8C" w14:textId="3974DCDE" w:rsidR="00BA050C" w:rsidRDefault="00BA050C">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_Toc76544710 \h </w:instrText>
      </w:r>
      <w:r>
        <w:fldChar w:fldCharType="separate"/>
      </w:r>
      <w:r>
        <w:t>217</w:t>
      </w:r>
      <w:r>
        <w:fldChar w:fldCharType="end"/>
      </w:r>
    </w:p>
    <w:p w14:paraId="27560BB5" w14:textId="2B5B6A83" w:rsidR="00BA050C" w:rsidRDefault="00BA050C">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_Toc76544711 \h </w:instrText>
      </w:r>
      <w:r>
        <w:fldChar w:fldCharType="separate"/>
      </w:r>
      <w:r>
        <w:t>217</w:t>
      </w:r>
      <w:r>
        <w:fldChar w:fldCharType="end"/>
      </w:r>
    </w:p>
    <w:p w14:paraId="2B0BDD52" w14:textId="5D16EBC2" w:rsidR="00BA050C" w:rsidRDefault="00BA050C">
      <w:pPr>
        <w:pStyle w:val="TOC3"/>
        <w:rPr>
          <w:rFonts w:asciiTheme="minorHAnsi" w:eastAsiaTheme="minorEastAsia" w:hAnsiTheme="minorHAnsi" w:cstheme="minorBidi"/>
          <w:sz w:val="22"/>
          <w:szCs w:val="22"/>
          <w:lang w:eastAsia="en-GB"/>
        </w:rPr>
      </w:pPr>
      <w:r w:rsidRPr="00EB2EE5">
        <w:rPr>
          <w:rFonts w:eastAsia="SimSun"/>
        </w:rPr>
        <w:lastRenderedPageBreak/>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_Toc76544712 \h </w:instrText>
      </w:r>
      <w:r>
        <w:fldChar w:fldCharType="separate"/>
      </w:r>
      <w:r>
        <w:t>218</w:t>
      </w:r>
      <w:r>
        <w:fldChar w:fldCharType="end"/>
      </w:r>
    </w:p>
    <w:p w14:paraId="01365FF8" w14:textId="42ED1287" w:rsidR="00BA050C" w:rsidRDefault="00BA050C">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_Toc76544713 \h </w:instrText>
      </w:r>
      <w:r>
        <w:fldChar w:fldCharType="separate"/>
      </w:r>
      <w:r>
        <w:t>218</w:t>
      </w:r>
      <w:r>
        <w:fldChar w:fldCharType="end"/>
      </w:r>
    </w:p>
    <w:p w14:paraId="1E0C6405" w14:textId="396D6781" w:rsidR="00BA050C" w:rsidRDefault="00BA050C">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_Toc76544714 \h </w:instrText>
      </w:r>
      <w:r>
        <w:fldChar w:fldCharType="separate"/>
      </w:r>
      <w:r>
        <w:t>218</w:t>
      </w:r>
      <w:r>
        <w:fldChar w:fldCharType="end"/>
      </w:r>
    </w:p>
    <w:p w14:paraId="5C65CCC3" w14:textId="1A271018" w:rsidR="00BA050C" w:rsidRDefault="00BA050C">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_Toc76544715 \h </w:instrText>
      </w:r>
      <w:r>
        <w:fldChar w:fldCharType="separate"/>
      </w:r>
      <w:r>
        <w:t>218</w:t>
      </w:r>
      <w:r>
        <w:fldChar w:fldCharType="end"/>
      </w:r>
    </w:p>
    <w:p w14:paraId="486D3BFA" w14:textId="1C8CCD53" w:rsidR="00BA050C" w:rsidRDefault="00BA050C">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_Toc76544716 \h </w:instrText>
      </w:r>
      <w:r>
        <w:fldChar w:fldCharType="separate"/>
      </w:r>
      <w:r>
        <w:t>218</w:t>
      </w:r>
      <w:r>
        <w:fldChar w:fldCharType="end"/>
      </w:r>
    </w:p>
    <w:p w14:paraId="21A2D3F8" w14:textId="6BC7472D" w:rsidR="00BA050C" w:rsidRDefault="00BA050C">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_Toc76544717 \h </w:instrText>
      </w:r>
      <w:r>
        <w:fldChar w:fldCharType="separate"/>
      </w:r>
      <w:r>
        <w:t>218</w:t>
      </w:r>
      <w:r>
        <w:fldChar w:fldCharType="end"/>
      </w:r>
    </w:p>
    <w:p w14:paraId="7EAA8504" w14:textId="178F374F" w:rsidR="00BA050C" w:rsidRDefault="00BA050C">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_Toc76544718 \h </w:instrText>
      </w:r>
      <w:r>
        <w:fldChar w:fldCharType="separate"/>
      </w:r>
      <w:r>
        <w:t>218</w:t>
      </w:r>
      <w:r>
        <w:fldChar w:fldCharType="end"/>
      </w:r>
    </w:p>
    <w:p w14:paraId="6EBDE5EF" w14:textId="16EB6B11" w:rsidR="00BA050C" w:rsidRDefault="00BA050C">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_Toc76544719 \h </w:instrText>
      </w:r>
      <w:r>
        <w:fldChar w:fldCharType="separate"/>
      </w:r>
      <w:r>
        <w:t>220</w:t>
      </w:r>
      <w:r>
        <w:fldChar w:fldCharType="end"/>
      </w:r>
    </w:p>
    <w:p w14:paraId="062AE8DB" w14:textId="4BD0DC2C" w:rsidR="00BA050C" w:rsidRDefault="00BA050C">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_Toc76544720 \h </w:instrText>
      </w:r>
      <w:r>
        <w:fldChar w:fldCharType="separate"/>
      </w:r>
      <w:r>
        <w:t>220</w:t>
      </w:r>
      <w:r>
        <w:fldChar w:fldCharType="end"/>
      </w:r>
    </w:p>
    <w:p w14:paraId="3733C3BE" w14:textId="6233D959" w:rsidR="00BA050C" w:rsidRDefault="00BA050C">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2-O</w:t>
      </w:r>
      <w:r>
        <w:tab/>
      </w:r>
      <w:r>
        <w:fldChar w:fldCharType="begin"/>
      </w:r>
      <w:r>
        <w:instrText xml:space="preserve"> PAGEREF _Toc76544721 \h </w:instrText>
      </w:r>
      <w:r>
        <w:fldChar w:fldCharType="separate"/>
      </w:r>
      <w:r>
        <w:t>222</w:t>
      </w:r>
      <w:r>
        <w:fldChar w:fldCharType="end"/>
      </w:r>
    </w:p>
    <w:p w14:paraId="57E933FA" w14:textId="67CDD182" w:rsidR="00BA050C" w:rsidRDefault="00BA050C">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_Toc76544722 \h </w:instrText>
      </w:r>
      <w:r>
        <w:fldChar w:fldCharType="separate"/>
      </w:r>
      <w:r>
        <w:t>222</w:t>
      </w:r>
      <w:r>
        <w:fldChar w:fldCharType="end"/>
      </w:r>
    </w:p>
    <w:p w14:paraId="287BE380" w14:textId="1D27B91A" w:rsidR="00BA050C" w:rsidRDefault="00BA050C">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_Toc76544723 \h </w:instrText>
      </w:r>
      <w:r>
        <w:fldChar w:fldCharType="separate"/>
      </w:r>
      <w:r>
        <w:t>223</w:t>
      </w:r>
      <w:r>
        <w:fldChar w:fldCharType="end"/>
      </w:r>
    </w:p>
    <w:p w14:paraId="33D36BA2" w14:textId="4AF5F96E" w:rsidR="00BA050C" w:rsidRDefault="00BA050C">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_Toc76544724 \h </w:instrText>
      </w:r>
      <w:r>
        <w:fldChar w:fldCharType="separate"/>
      </w:r>
      <w:r>
        <w:t>223</w:t>
      </w:r>
      <w:r>
        <w:fldChar w:fldCharType="end"/>
      </w:r>
    </w:p>
    <w:p w14:paraId="50D5004A" w14:textId="2146FF0B" w:rsidR="00BA050C" w:rsidRDefault="00BA050C">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_Toc76544725 \h </w:instrText>
      </w:r>
      <w:r>
        <w:fldChar w:fldCharType="separate"/>
      </w:r>
      <w:r>
        <w:t>223</w:t>
      </w:r>
      <w:r>
        <w:fldChar w:fldCharType="end"/>
      </w:r>
    </w:p>
    <w:p w14:paraId="1678F9F1" w14:textId="1A7F8EDC" w:rsidR="00BA050C" w:rsidRDefault="00BA050C">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_Toc76544726 \h </w:instrText>
      </w:r>
      <w:r>
        <w:fldChar w:fldCharType="separate"/>
      </w:r>
      <w:r>
        <w:t>223</w:t>
      </w:r>
      <w:r>
        <w:fldChar w:fldCharType="end"/>
      </w:r>
    </w:p>
    <w:p w14:paraId="3A194AF9" w14:textId="35C8C0C2" w:rsidR="00BA050C" w:rsidRDefault="00BA050C">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_Toc76544727 \h </w:instrText>
      </w:r>
      <w:r>
        <w:fldChar w:fldCharType="separate"/>
      </w:r>
      <w:r>
        <w:t>223</w:t>
      </w:r>
      <w:r>
        <w:fldChar w:fldCharType="end"/>
      </w:r>
    </w:p>
    <w:p w14:paraId="775E03AD" w14:textId="1210488F" w:rsidR="00BA050C" w:rsidRDefault="00BA050C">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_Toc76544728 \h </w:instrText>
      </w:r>
      <w:r>
        <w:fldChar w:fldCharType="separate"/>
      </w:r>
      <w:r>
        <w:t>225</w:t>
      </w:r>
      <w:r>
        <w:fldChar w:fldCharType="end"/>
      </w:r>
    </w:p>
    <w:p w14:paraId="6CC00027" w14:textId="580675C1" w:rsidR="00BA050C" w:rsidRDefault="00BA050C">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_Toc76544729 \h </w:instrText>
      </w:r>
      <w:r>
        <w:fldChar w:fldCharType="separate"/>
      </w:r>
      <w:r>
        <w:t>225</w:t>
      </w:r>
      <w:r>
        <w:fldChar w:fldCharType="end"/>
      </w:r>
    </w:p>
    <w:p w14:paraId="1CD2BF32" w14:textId="00DB37E5" w:rsidR="00BA050C" w:rsidRDefault="00BA050C">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2-O</w:t>
      </w:r>
      <w:r>
        <w:tab/>
      </w:r>
      <w:r>
        <w:fldChar w:fldCharType="begin"/>
      </w:r>
      <w:r>
        <w:instrText xml:space="preserve"> PAGEREF _Toc76544730 \h </w:instrText>
      </w:r>
      <w:r>
        <w:fldChar w:fldCharType="separate"/>
      </w:r>
      <w:r>
        <w:t>226</w:t>
      </w:r>
      <w:r>
        <w:fldChar w:fldCharType="end"/>
      </w:r>
    </w:p>
    <w:p w14:paraId="5BFDB1B6" w14:textId="48E88EE5" w:rsidR="00BA050C" w:rsidRDefault="00BA050C">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_Toc76544731 \h </w:instrText>
      </w:r>
      <w:r>
        <w:fldChar w:fldCharType="separate"/>
      </w:r>
      <w:r>
        <w:t>227</w:t>
      </w:r>
      <w:r>
        <w:fldChar w:fldCharType="end"/>
      </w:r>
    </w:p>
    <w:p w14:paraId="2E977713" w14:textId="6CC3AF2C" w:rsidR="00BA050C" w:rsidRDefault="00BA050C">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_Toc76544732 \h </w:instrText>
      </w:r>
      <w:r>
        <w:fldChar w:fldCharType="separate"/>
      </w:r>
      <w:r>
        <w:t>227</w:t>
      </w:r>
      <w:r>
        <w:fldChar w:fldCharType="end"/>
      </w:r>
    </w:p>
    <w:p w14:paraId="03BFD339" w14:textId="09E33778" w:rsidR="00BA050C" w:rsidRDefault="00BA050C">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_Toc76544733 \h </w:instrText>
      </w:r>
      <w:r>
        <w:fldChar w:fldCharType="separate"/>
      </w:r>
      <w:r>
        <w:t>227</w:t>
      </w:r>
      <w:r>
        <w:fldChar w:fldCharType="end"/>
      </w:r>
    </w:p>
    <w:p w14:paraId="7116D179" w14:textId="1900BC48" w:rsidR="00BA050C" w:rsidRDefault="00BA050C">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_Toc76544734 \h </w:instrText>
      </w:r>
      <w:r>
        <w:fldChar w:fldCharType="separate"/>
      </w:r>
      <w:r>
        <w:t>227</w:t>
      </w:r>
      <w:r>
        <w:fldChar w:fldCharType="end"/>
      </w:r>
    </w:p>
    <w:p w14:paraId="136F0FC3" w14:textId="4F1AE34D" w:rsidR="00BA050C" w:rsidRDefault="00BA050C">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_Toc76544735 \h </w:instrText>
      </w:r>
      <w:r>
        <w:fldChar w:fldCharType="separate"/>
      </w:r>
      <w:r>
        <w:t>227</w:t>
      </w:r>
      <w:r>
        <w:fldChar w:fldCharType="end"/>
      </w:r>
    </w:p>
    <w:p w14:paraId="26BC689C" w14:textId="4F87B250" w:rsidR="00BA050C" w:rsidRDefault="00BA050C">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_Toc76544736 \h </w:instrText>
      </w:r>
      <w:r>
        <w:fldChar w:fldCharType="separate"/>
      </w:r>
      <w:r>
        <w:t>227</w:t>
      </w:r>
      <w:r>
        <w:fldChar w:fldCharType="end"/>
      </w:r>
    </w:p>
    <w:p w14:paraId="2505E810" w14:textId="617018D4" w:rsidR="00BA050C" w:rsidRDefault="00BA050C">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_Toc76544737 \h </w:instrText>
      </w:r>
      <w:r>
        <w:fldChar w:fldCharType="separate"/>
      </w:r>
      <w:r>
        <w:t>227</w:t>
      </w:r>
      <w:r>
        <w:fldChar w:fldCharType="end"/>
      </w:r>
    </w:p>
    <w:p w14:paraId="6EA47AE9" w14:textId="61F282AE" w:rsidR="00BA050C" w:rsidRDefault="00BA050C">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_Toc76544738 \h </w:instrText>
      </w:r>
      <w:r>
        <w:fldChar w:fldCharType="separate"/>
      </w:r>
      <w:r>
        <w:t>230</w:t>
      </w:r>
      <w:r>
        <w:fldChar w:fldCharType="end"/>
      </w:r>
    </w:p>
    <w:p w14:paraId="370C3953" w14:textId="2CA1C242" w:rsidR="00BA050C" w:rsidRDefault="00BA050C">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EB2EE5">
        <w:rPr>
          <w:i/>
        </w:rPr>
        <w:t>BS type 1-O</w:t>
      </w:r>
      <w:r>
        <w:tab/>
      </w:r>
      <w:r>
        <w:fldChar w:fldCharType="begin"/>
      </w:r>
      <w:r>
        <w:instrText xml:space="preserve"> PAGEREF _Toc76544739 \h </w:instrText>
      </w:r>
      <w:r>
        <w:fldChar w:fldCharType="separate"/>
      </w:r>
      <w:r>
        <w:t>230</w:t>
      </w:r>
      <w:r>
        <w:fldChar w:fldCharType="end"/>
      </w:r>
    </w:p>
    <w:p w14:paraId="6B000894" w14:textId="262B87C8" w:rsidR="00BA050C" w:rsidRDefault="00BA050C">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EB2EE5">
        <w:rPr>
          <w:i/>
        </w:rPr>
        <w:t>BS type 2-O</w:t>
      </w:r>
      <w:r>
        <w:tab/>
      </w:r>
      <w:r>
        <w:fldChar w:fldCharType="begin"/>
      </w:r>
      <w:r>
        <w:instrText xml:space="preserve"> PAGEREF _Toc76544740 \h </w:instrText>
      </w:r>
      <w:r>
        <w:fldChar w:fldCharType="separate"/>
      </w:r>
      <w:r>
        <w:t>231</w:t>
      </w:r>
      <w:r>
        <w:fldChar w:fldCharType="end"/>
      </w:r>
    </w:p>
    <w:p w14:paraId="7B561763" w14:textId="289429A9" w:rsidR="00BA050C" w:rsidRDefault="00BA050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_Toc76544741 \h </w:instrText>
      </w:r>
      <w:r>
        <w:fldChar w:fldCharType="separate"/>
      </w:r>
      <w:r>
        <w:t>232</w:t>
      </w:r>
      <w:r>
        <w:fldChar w:fldCharType="end"/>
      </w:r>
    </w:p>
    <w:p w14:paraId="30CC3A76" w14:textId="453721D8" w:rsidR="00BA050C" w:rsidRDefault="00BA050C">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_Toc76544742 \h </w:instrText>
      </w:r>
      <w:r>
        <w:fldChar w:fldCharType="separate"/>
      </w:r>
      <w:r>
        <w:t>232</w:t>
      </w:r>
      <w:r>
        <w:fldChar w:fldCharType="end"/>
      </w:r>
    </w:p>
    <w:p w14:paraId="25EB8055" w14:textId="59B1754A" w:rsidR="00BA050C" w:rsidRDefault="00BA050C">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_Toc76544743 \h </w:instrText>
      </w:r>
      <w:r>
        <w:fldChar w:fldCharType="separate"/>
      </w:r>
      <w:r>
        <w:t>232</w:t>
      </w:r>
      <w:r>
        <w:fldChar w:fldCharType="end"/>
      </w:r>
    </w:p>
    <w:p w14:paraId="56A710F3" w14:textId="69313A00" w:rsidR="00BA050C" w:rsidRDefault="00BA050C">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_Toc76544744 \h </w:instrText>
      </w:r>
      <w:r>
        <w:fldChar w:fldCharType="separate"/>
      </w:r>
      <w:r>
        <w:t>232</w:t>
      </w:r>
      <w:r>
        <w:fldChar w:fldCharType="end"/>
      </w:r>
    </w:p>
    <w:p w14:paraId="62420C79" w14:textId="230A03F1" w:rsidR="00BA050C" w:rsidRDefault="00BA050C">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_Toc76544745 \h </w:instrText>
      </w:r>
      <w:r>
        <w:fldChar w:fldCharType="separate"/>
      </w:r>
      <w:r>
        <w:t>232</w:t>
      </w:r>
      <w:r>
        <w:fldChar w:fldCharType="end"/>
      </w:r>
    </w:p>
    <w:p w14:paraId="1AE561C4" w14:textId="1FD1D194" w:rsidR="00BA050C" w:rsidRDefault="00BA050C">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_Toc76544746 \h </w:instrText>
      </w:r>
      <w:r>
        <w:fldChar w:fldCharType="separate"/>
      </w:r>
      <w:r>
        <w:t>232</w:t>
      </w:r>
      <w:r>
        <w:fldChar w:fldCharType="end"/>
      </w:r>
    </w:p>
    <w:p w14:paraId="6CE44D94" w14:textId="5766C186" w:rsidR="00BA050C" w:rsidRDefault="00BA050C">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_Toc76544747 \h </w:instrText>
      </w:r>
      <w:r>
        <w:fldChar w:fldCharType="separate"/>
      </w:r>
      <w:r>
        <w:t>233</w:t>
      </w:r>
      <w:r>
        <w:fldChar w:fldCharType="end"/>
      </w:r>
    </w:p>
    <w:p w14:paraId="0D811B82" w14:textId="24B89601" w:rsidR="00BA050C" w:rsidRDefault="00BA050C">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_Toc76544748 \h </w:instrText>
      </w:r>
      <w:r>
        <w:fldChar w:fldCharType="separate"/>
      </w:r>
      <w:r>
        <w:t>234</w:t>
      </w:r>
      <w:r>
        <w:fldChar w:fldCharType="end"/>
      </w:r>
    </w:p>
    <w:p w14:paraId="2D08FDB4" w14:textId="5670CA15" w:rsidR="00BA050C" w:rsidRDefault="00BA050C">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_Toc76544749 \h </w:instrText>
      </w:r>
      <w:r>
        <w:fldChar w:fldCharType="separate"/>
      </w:r>
      <w:r>
        <w:t>234</w:t>
      </w:r>
      <w:r>
        <w:fldChar w:fldCharType="end"/>
      </w:r>
    </w:p>
    <w:p w14:paraId="4CF9B410" w14:textId="38B5B302" w:rsidR="00BA050C" w:rsidRDefault="00BA050C">
      <w:pPr>
        <w:pStyle w:val="TOC3"/>
        <w:rPr>
          <w:rFonts w:asciiTheme="minorHAnsi" w:eastAsiaTheme="minorEastAsia" w:hAnsiTheme="minorHAnsi" w:cstheme="minorBidi"/>
          <w:sz w:val="22"/>
          <w:szCs w:val="22"/>
          <w:lang w:eastAsia="en-GB"/>
        </w:rPr>
      </w:pPr>
      <w:r w:rsidRPr="00EB2EE5">
        <w:rPr>
          <w:rFonts w:eastAsia="SimSun"/>
        </w:rPr>
        <w:t>8.2.11</w:t>
      </w:r>
      <w:r>
        <w:rPr>
          <w:rFonts w:asciiTheme="minorHAnsi" w:eastAsiaTheme="minorEastAsia" w:hAnsiTheme="minorHAnsi" w:cstheme="minorBidi"/>
          <w:sz w:val="22"/>
          <w:szCs w:val="22"/>
          <w:lang w:eastAsia="en-GB"/>
        </w:rPr>
        <w:tab/>
      </w:r>
      <w:r w:rsidRPr="00EB2EE5">
        <w:rPr>
          <w:rFonts w:eastAsia="SimSun"/>
        </w:rPr>
        <w:t>Performance requirements for CG-UCI multiplexed on interlaced PUSCH</w:t>
      </w:r>
      <w:r>
        <w:tab/>
      </w:r>
      <w:r>
        <w:fldChar w:fldCharType="begin"/>
      </w:r>
      <w:r>
        <w:instrText xml:space="preserve"> PAGEREF _Toc76544750 \h </w:instrText>
      </w:r>
      <w:r>
        <w:fldChar w:fldCharType="separate"/>
      </w:r>
      <w:r>
        <w:t>234</w:t>
      </w:r>
      <w:r>
        <w:fldChar w:fldCharType="end"/>
      </w:r>
    </w:p>
    <w:p w14:paraId="227DA334" w14:textId="07BCD637" w:rsidR="00BA050C" w:rsidRDefault="00BA050C">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_Toc76544751 \h </w:instrText>
      </w:r>
      <w:r>
        <w:fldChar w:fldCharType="separate"/>
      </w:r>
      <w:r>
        <w:t>234</w:t>
      </w:r>
      <w:r>
        <w:fldChar w:fldCharType="end"/>
      </w:r>
    </w:p>
    <w:p w14:paraId="48EAD01E" w14:textId="76E91743" w:rsidR="00BA050C" w:rsidRDefault="00BA050C">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_Toc76544752 \h </w:instrText>
      </w:r>
      <w:r>
        <w:fldChar w:fldCharType="separate"/>
      </w:r>
      <w:r>
        <w:t>235</w:t>
      </w:r>
      <w:r>
        <w:fldChar w:fldCharType="end"/>
      </w:r>
    </w:p>
    <w:p w14:paraId="733EDAA6" w14:textId="6AADB03C" w:rsidR="00BA050C" w:rsidRDefault="00BA050C">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_Toc76544753 \h </w:instrText>
      </w:r>
      <w:r>
        <w:fldChar w:fldCharType="separate"/>
      </w:r>
      <w:r>
        <w:t>235</w:t>
      </w:r>
      <w:r>
        <w:fldChar w:fldCharType="end"/>
      </w:r>
    </w:p>
    <w:p w14:paraId="4D5704A5" w14:textId="16C9D60C" w:rsidR="00BA050C" w:rsidRDefault="00BA050C">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_Toc76544754 \h </w:instrText>
      </w:r>
      <w:r>
        <w:fldChar w:fldCharType="separate"/>
      </w:r>
      <w:r>
        <w:t>235</w:t>
      </w:r>
      <w:r>
        <w:fldChar w:fldCharType="end"/>
      </w:r>
    </w:p>
    <w:p w14:paraId="1E5A0EFA" w14:textId="488A64AE" w:rsidR="00BA050C" w:rsidRDefault="00BA050C">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_Toc76544755 \h </w:instrText>
      </w:r>
      <w:r>
        <w:fldChar w:fldCharType="separate"/>
      </w:r>
      <w:r>
        <w:t>235</w:t>
      </w:r>
      <w:r>
        <w:fldChar w:fldCharType="end"/>
      </w:r>
    </w:p>
    <w:p w14:paraId="7FFD48E9" w14:textId="59109BF2" w:rsidR="00BA050C" w:rsidRDefault="00BA050C">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_Toc76544756 \h </w:instrText>
      </w:r>
      <w:r>
        <w:fldChar w:fldCharType="separate"/>
      </w:r>
      <w:r>
        <w:t>235</w:t>
      </w:r>
      <w:r>
        <w:fldChar w:fldCharType="end"/>
      </w:r>
    </w:p>
    <w:p w14:paraId="32E30669" w14:textId="2FCBE1D3" w:rsidR="00BA050C" w:rsidRDefault="00BA050C">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_Toc76544757 \h </w:instrText>
      </w:r>
      <w:r>
        <w:fldChar w:fldCharType="separate"/>
      </w:r>
      <w:r>
        <w:t>236</w:t>
      </w:r>
      <w:r>
        <w:fldChar w:fldCharType="end"/>
      </w:r>
    </w:p>
    <w:p w14:paraId="4A79B60C" w14:textId="33CC8AAA" w:rsidR="00BA050C" w:rsidRDefault="00BA050C">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_Toc76544758 \h </w:instrText>
      </w:r>
      <w:r>
        <w:fldChar w:fldCharType="separate"/>
      </w:r>
      <w:r>
        <w:t>236</w:t>
      </w:r>
      <w:r>
        <w:fldChar w:fldCharType="end"/>
      </w:r>
    </w:p>
    <w:p w14:paraId="3A49C446" w14:textId="7996913E" w:rsidR="00BA050C" w:rsidRDefault="00BA050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_Toc76544759 \h </w:instrText>
      </w:r>
      <w:r>
        <w:fldChar w:fldCharType="separate"/>
      </w:r>
      <w:r>
        <w:t>237</w:t>
      </w:r>
      <w:r>
        <w:fldChar w:fldCharType="end"/>
      </w:r>
    </w:p>
    <w:p w14:paraId="3AFB8A12" w14:textId="6174761A" w:rsidR="00BA050C" w:rsidRDefault="00BA050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_Toc76544760 \h </w:instrText>
      </w:r>
      <w:r>
        <w:fldChar w:fldCharType="separate"/>
      </w:r>
      <w:r>
        <w:t>237</w:t>
      </w:r>
      <w:r>
        <w:fldChar w:fldCharType="end"/>
      </w:r>
    </w:p>
    <w:p w14:paraId="5EECA9CE" w14:textId="4297622B" w:rsidR="00BA050C" w:rsidRDefault="00BA050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_Toc76544761 \h </w:instrText>
      </w:r>
      <w:r>
        <w:fldChar w:fldCharType="separate"/>
      </w:r>
      <w:r>
        <w:t>237</w:t>
      </w:r>
      <w:r>
        <w:fldChar w:fldCharType="end"/>
      </w:r>
    </w:p>
    <w:p w14:paraId="383B38CD" w14:textId="748CCB35" w:rsidR="00BA050C" w:rsidRDefault="00BA050C">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_Toc76544762 \h </w:instrText>
      </w:r>
      <w:r>
        <w:fldChar w:fldCharType="separate"/>
      </w:r>
      <w:r>
        <w:t>238</w:t>
      </w:r>
      <w:r>
        <w:fldChar w:fldCharType="end"/>
      </w:r>
    </w:p>
    <w:p w14:paraId="52FED8B4" w14:textId="175477E3" w:rsidR="00BA050C" w:rsidRDefault="00BA050C">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_Toc76544763 \h </w:instrText>
      </w:r>
      <w:r>
        <w:fldChar w:fldCharType="separate"/>
      </w:r>
      <w:r>
        <w:t>238</w:t>
      </w:r>
      <w:r>
        <w:fldChar w:fldCharType="end"/>
      </w:r>
    </w:p>
    <w:p w14:paraId="15CC4F21" w14:textId="525B837C" w:rsidR="00BA050C" w:rsidRDefault="00BA050C">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_Toc76544764 \h </w:instrText>
      </w:r>
      <w:r>
        <w:fldChar w:fldCharType="separate"/>
      </w:r>
      <w:r>
        <w:t>238</w:t>
      </w:r>
      <w:r>
        <w:fldChar w:fldCharType="end"/>
      </w:r>
    </w:p>
    <w:p w14:paraId="5A046161" w14:textId="11D8C1F0" w:rsidR="00BA050C" w:rsidRDefault="00BA050C">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_Toc76544765 \h </w:instrText>
      </w:r>
      <w:r>
        <w:fldChar w:fldCharType="separate"/>
      </w:r>
      <w:r>
        <w:t>238</w:t>
      </w:r>
      <w:r>
        <w:fldChar w:fldCharType="end"/>
      </w:r>
    </w:p>
    <w:p w14:paraId="7518AF82" w14:textId="3823B072" w:rsidR="00BA050C" w:rsidRDefault="00BA050C">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_Toc76544766 \h </w:instrText>
      </w:r>
      <w:r>
        <w:fldChar w:fldCharType="separate"/>
      </w:r>
      <w:r>
        <w:t>238</w:t>
      </w:r>
      <w:r>
        <w:fldChar w:fldCharType="end"/>
      </w:r>
    </w:p>
    <w:p w14:paraId="4F12164C" w14:textId="3C470853" w:rsidR="00BA050C" w:rsidRDefault="00BA050C">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_Toc76544767 \h </w:instrText>
      </w:r>
      <w:r>
        <w:fldChar w:fldCharType="separate"/>
      </w:r>
      <w:r>
        <w:t>239</w:t>
      </w:r>
      <w:r>
        <w:fldChar w:fldCharType="end"/>
      </w:r>
    </w:p>
    <w:p w14:paraId="03EE360F" w14:textId="038CCC5D" w:rsidR="00BA050C" w:rsidRDefault="00BA050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2EE5">
        <w:rPr>
          <w:i/>
          <w:iCs/>
        </w:rPr>
        <w:t>BS type 1-O</w:t>
      </w:r>
      <w:r>
        <w:tab/>
      </w:r>
      <w:r>
        <w:fldChar w:fldCharType="begin"/>
      </w:r>
      <w:r>
        <w:instrText xml:space="preserve"> PAGEREF _Toc76544768 \h </w:instrText>
      </w:r>
      <w:r>
        <w:fldChar w:fldCharType="separate"/>
      </w:r>
      <w:r>
        <w:t>239</w:t>
      </w:r>
      <w:r>
        <w:fldChar w:fldCharType="end"/>
      </w:r>
    </w:p>
    <w:p w14:paraId="649C85C2" w14:textId="602569A3" w:rsidR="00BA050C" w:rsidRDefault="00BA050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2EE5">
        <w:rPr>
          <w:i/>
          <w:iCs/>
        </w:rPr>
        <w:t>BS type 2-O</w:t>
      </w:r>
      <w:r>
        <w:tab/>
      </w:r>
      <w:r>
        <w:fldChar w:fldCharType="begin"/>
      </w:r>
      <w:r>
        <w:instrText xml:space="preserve"> PAGEREF _Toc76544769 \h </w:instrText>
      </w:r>
      <w:r>
        <w:fldChar w:fldCharType="separate"/>
      </w:r>
      <w:r>
        <w:t>240</w:t>
      </w:r>
      <w:r>
        <w:fldChar w:fldCharType="end"/>
      </w:r>
    </w:p>
    <w:p w14:paraId="63C4590A" w14:textId="2DE7BF9D" w:rsidR="00BA050C" w:rsidRDefault="00BA050C">
      <w:pPr>
        <w:pStyle w:val="TOC3"/>
        <w:rPr>
          <w:rFonts w:asciiTheme="minorHAnsi" w:eastAsiaTheme="minorEastAsia" w:hAnsiTheme="minorHAnsi" w:cstheme="minorBidi"/>
          <w:sz w:val="22"/>
          <w:szCs w:val="22"/>
          <w:lang w:eastAsia="en-GB"/>
        </w:rPr>
      </w:pPr>
      <w:r w:rsidRPr="00EB2EE5">
        <w:rPr>
          <w:lang w:val="en-US"/>
        </w:rPr>
        <w:t>8.3.2</w:t>
      </w:r>
      <w:r>
        <w:rPr>
          <w:rFonts w:asciiTheme="minorHAnsi" w:eastAsiaTheme="minorEastAsia" w:hAnsiTheme="minorHAnsi" w:cstheme="minorBidi"/>
          <w:sz w:val="22"/>
          <w:szCs w:val="22"/>
          <w:lang w:eastAsia="en-GB"/>
        </w:rPr>
        <w:tab/>
      </w:r>
      <w:r w:rsidRPr="00EB2EE5">
        <w:rPr>
          <w:lang w:val="en-US"/>
        </w:rPr>
        <w:t>Performance requirements for PUCCH format 1</w:t>
      </w:r>
      <w:r>
        <w:tab/>
      </w:r>
      <w:r>
        <w:fldChar w:fldCharType="begin"/>
      </w:r>
      <w:r>
        <w:instrText xml:space="preserve"> PAGEREF _Toc76544770 \h </w:instrText>
      </w:r>
      <w:r>
        <w:fldChar w:fldCharType="separate"/>
      </w:r>
      <w:r>
        <w:t>240</w:t>
      </w:r>
      <w:r>
        <w:fldChar w:fldCharType="end"/>
      </w:r>
    </w:p>
    <w:p w14:paraId="7E98AE3E" w14:textId="7C5F5F5D" w:rsidR="00BA050C" w:rsidRDefault="00BA050C">
      <w:pPr>
        <w:pStyle w:val="TOC4"/>
        <w:rPr>
          <w:rFonts w:asciiTheme="minorHAnsi" w:eastAsiaTheme="minorEastAsia" w:hAnsiTheme="minorHAnsi" w:cstheme="minorBidi"/>
          <w:sz w:val="22"/>
          <w:szCs w:val="22"/>
          <w:lang w:eastAsia="en-GB"/>
        </w:rPr>
      </w:pPr>
      <w:r w:rsidRPr="00EB2EE5">
        <w:rPr>
          <w:lang w:val="en-US"/>
        </w:rPr>
        <w:t>8.3.2.1</w:t>
      </w:r>
      <w:r>
        <w:rPr>
          <w:rFonts w:asciiTheme="minorHAnsi" w:eastAsiaTheme="minorEastAsia" w:hAnsiTheme="minorHAnsi" w:cstheme="minorBidi"/>
          <w:sz w:val="22"/>
          <w:szCs w:val="22"/>
          <w:lang w:eastAsia="en-GB"/>
        </w:rPr>
        <w:tab/>
      </w:r>
      <w:r w:rsidRPr="00EB2EE5">
        <w:rPr>
          <w:lang w:val="en-US"/>
        </w:rPr>
        <w:t>NACK to ACK detection</w:t>
      </w:r>
      <w:r>
        <w:tab/>
      </w:r>
      <w:r>
        <w:fldChar w:fldCharType="begin"/>
      </w:r>
      <w:r>
        <w:instrText xml:space="preserve"> PAGEREF _Toc76544771 \h </w:instrText>
      </w:r>
      <w:r>
        <w:fldChar w:fldCharType="separate"/>
      </w:r>
      <w:r>
        <w:t>240</w:t>
      </w:r>
      <w:r>
        <w:fldChar w:fldCharType="end"/>
      </w:r>
    </w:p>
    <w:p w14:paraId="42618A04" w14:textId="4740A16D" w:rsidR="00BA050C" w:rsidRDefault="00BA050C">
      <w:pPr>
        <w:pStyle w:val="TOC5"/>
        <w:rPr>
          <w:rFonts w:asciiTheme="minorHAnsi" w:eastAsiaTheme="minorEastAsia" w:hAnsiTheme="minorHAnsi" w:cstheme="minorBidi"/>
          <w:sz w:val="22"/>
          <w:szCs w:val="22"/>
          <w:lang w:eastAsia="en-GB"/>
        </w:rPr>
      </w:pPr>
      <w:r w:rsidRPr="00EB2EE5">
        <w:rPr>
          <w:lang w:val="en-US"/>
        </w:rPr>
        <w:t>8.3.2.1.1</w:t>
      </w:r>
      <w:r>
        <w:rPr>
          <w:rFonts w:asciiTheme="minorHAnsi" w:eastAsiaTheme="minorEastAsia" w:hAnsiTheme="minorHAnsi" w:cstheme="minorBidi"/>
          <w:sz w:val="22"/>
          <w:szCs w:val="22"/>
          <w:lang w:eastAsia="en-GB"/>
        </w:rPr>
        <w:tab/>
      </w:r>
      <w:r w:rsidRPr="00EB2EE5">
        <w:rPr>
          <w:lang w:val="en-US"/>
        </w:rPr>
        <w:t>Definition and applicability</w:t>
      </w:r>
      <w:r>
        <w:tab/>
      </w:r>
      <w:r>
        <w:fldChar w:fldCharType="begin"/>
      </w:r>
      <w:r>
        <w:instrText xml:space="preserve"> PAGEREF _Toc76544772 \h </w:instrText>
      </w:r>
      <w:r>
        <w:fldChar w:fldCharType="separate"/>
      </w:r>
      <w:r>
        <w:t>240</w:t>
      </w:r>
      <w:r>
        <w:fldChar w:fldCharType="end"/>
      </w:r>
    </w:p>
    <w:p w14:paraId="32F8A148" w14:textId="3C0A7A72" w:rsidR="00BA050C" w:rsidRDefault="00BA050C">
      <w:pPr>
        <w:pStyle w:val="TOC5"/>
        <w:rPr>
          <w:rFonts w:asciiTheme="minorHAnsi" w:eastAsiaTheme="minorEastAsia" w:hAnsiTheme="minorHAnsi" w:cstheme="minorBidi"/>
          <w:sz w:val="22"/>
          <w:szCs w:val="22"/>
          <w:lang w:eastAsia="en-GB"/>
        </w:rPr>
      </w:pPr>
      <w:r w:rsidRPr="00EB2EE5">
        <w:rPr>
          <w:lang w:val="en-US"/>
        </w:rPr>
        <w:t>8.3.2.1.2</w:t>
      </w:r>
      <w:r>
        <w:rPr>
          <w:rFonts w:asciiTheme="minorHAnsi" w:eastAsiaTheme="minorEastAsia" w:hAnsiTheme="minorHAnsi" w:cstheme="minorBidi"/>
          <w:sz w:val="22"/>
          <w:szCs w:val="22"/>
          <w:lang w:eastAsia="en-GB"/>
        </w:rPr>
        <w:tab/>
      </w:r>
      <w:r w:rsidRPr="00EB2EE5">
        <w:rPr>
          <w:lang w:val="en-US"/>
        </w:rPr>
        <w:t>Minimum Requirement</w:t>
      </w:r>
      <w:r>
        <w:tab/>
      </w:r>
      <w:r>
        <w:fldChar w:fldCharType="begin"/>
      </w:r>
      <w:r>
        <w:instrText xml:space="preserve"> PAGEREF _Toc76544773 \h </w:instrText>
      </w:r>
      <w:r>
        <w:fldChar w:fldCharType="separate"/>
      </w:r>
      <w:r>
        <w:t>240</w:t>
      </w:r>
      <w:r>
        <w:fldChar w:fldCharType="end"/>
      </w:r>
    </w:p>
    <w:p w14:paraId="07501B3B" w14:textId="40577912" w:rsidR="00BA050C" w:rsidRDefault="00BA050C">
      <w:pPr>
        <w:pStyle w:val="TOC5"/>
        <w:rPr>
          <w:rFonts w:asciiTheme="minorHAnsi" w:eastAsiaTheme="minorEastAsia" w:hAnsiTheme="minorHAnsi" w:cstheme="minorBidi"/>
          <w:sz w:val="22"/>
          <w:szCs w:val="22"/>
          <w:lang w:eastAsia="en-GB"/>
        </w:rPr>
      </w:pPr>
      <w:r w:rsidRPr="00EB2EE5">
        <w:rPr>
          <w:lang w:val="en-US"/>
        </w:rPr>
        <w:lastRenderedPageBreak/>
        <w:t>8.3.2.1.3</w:t>
      </w:r>
      <w:r>
        <w:rPr>
          <w:rFonts w:asciiTheme="minorHAnsi" w:eastAsiaTheme="minorEastAsia" w:hAnsiTheme="minorHAnsi" w:cstheme="minorBidi"/>
          <w:sz w:val="22"/>
          <w:szCs w:val="22"/>
          <w:lang w:eastAsia="en-GB"/>
        </w:rPr>
        <w:tab/>
      </w:r>
      <w:r w:rsidRPr="00EB2EE5">
        <w:rPr>
          <w:lang w:val="en-US"/>
        </w:rPr>
        <w:t>Test purpose</w:t>
      </w:r>
      <w:r>
        <w:tab/>
      </w:r>
      <w:r>
        <w:fldChar w:fldCharType="begin"/>
      </w:r>
      <w:r>
        <w:instrText xml:space="preserve"> PAGEREF _Toc76544774 \h </w:instrText>
      </w:r>
      <w:r>
        <w:fldChar w:fldCharType="separate"/>
      </w:r>
      <w:r>
        <w:t>241</w:t>
      </w:r>
      <w:r>
        <w:fldChar w:fldCharType="end"/>
      </w:r>
    </w:p>
    <w:p w14:paraId="27315245" w14:textId="629E59D8" w:rsidR="00BA050C" w:rsidRDefault="00BA050C">
      <w:pPr>
        <w:pStyle w:val="TOC5"/>
        <w:rPr>
          <w:rFonts w:asciiTheme="minorHAnsi" w:eastAsiaTheme="minorEastAsia" w:hAnsiTheme="minorHAnsi" w:cstheme="minorBidi"/>
          <w:sz w:val="22"/>
          <w:szCs w:val="22"/>
          <w:lang w:eastAsia="en-GB"/>
        </w:rPr>
      </w:pPr>
      <w:r w:rsidRPr="00EB2EE5">
        <w:rPr>
          <w:lang w:val="en-US"/>
        </w:rPr>
        <w:t>8.3.2.1.4</w:t>
      </w:r>
      <w:r>
        <w:rPr>
          <w:rFonts w:asciiTheme="minorHAnsi" w:eastAsiaTheme="minorEastAsia" w:hAnsiTheme="minorHAnsi" w:cstheme="minorBidi"/>
          <w:sz w:val="22"/>
          <w:szCs w:val="22"/>
          <w:lang w:eastAsia="en-GB"/>
        </w:rPr>
        <w:tab/>
      </w:r>
      <w:r w:rsidRPr="00EB2EE5">
        <w:rPr>
          <w:lang w:val="en-US"/>
        </w:rPr>
        <w:t>Method of test</w:t>
      </w:r>
      <w:r>
        <w:tab/>
      </w:r>
      <w:r>
        <w:fldChar w:fldCharType="begin"/>
      </w:r>
      <w:r>
        <w:instrText xml:space="preserve"> PAGEREF _Toc76544775 \h </w:instrText>
      </w:r>
      <w:r>
        <w:fldChar w:fldCharType="separate"/>
      </w:r>
      <w:r>
        <w:t>241</w:t>
      </w:r>
      <w:r>
        <w:fldChar w:fldCharType="end"/>
      </w:r>
    </w:p>
    <w:p w14:paraId="2A2DDE82" w14:textId="3D123372" w:rsidR="00BA050C" w:rsidRDefault="00BA050C">
      <w:pPr>
        <w:pStyle w:val="TOC5"/>
        <w:rPr>
          <w:rFonts w:asciiTheme="minorHAnsi" w:eastAsiaTheme="minorEastAsia" w:hAnsiTheme="minorHAnsi" w:cstheme="minorBidi"/>
          <w:sz w:val="22"/>
          <w:szCs w:val="22"/>
          <w:lang w:eastAsia="en-GB"/>
        </w:rPr>
      </w:pPr>
      <w:r w:rsidRPr="00EB2EE5">
        <w:rPr>
          <w:lang w:val="en-US"/>
        </w:rPr>
        <w:t>8.3.2.1.5</w:t>
      </w:r>
      <w:r>
        <w:rPr>
          <w:rFonts w:asciiTheme="minorHAnsi" w:eastAsiaTheme="minorEastAsia" w:hAnsiTheme="minorHAnsi" w:cstheme="minorBidi"/>
          <w:sz w:val="22"/>
          <w:szCs w:val="22"/>
          <w:lang w:eastAsia="en-GB"/>
        </w:rPr>
        <w:tab/>
      </w:r>
      <w:r w:rsidRPr="00EB2EE5">
        <w:rPr>
          <w:lang w:val="en-US"/>
        </w:rPr>
        <w:t>Test Requirement</w:t>
      </w:r>
      <w:r>
        <w:tab/>
      </w:r>
      <w:r>
        <w:fldChar w:fldCharType="begin"/>
      </w:r>
      <w:r>
        <w:instrText xml:space="preserve"> PAGEREF _Toc76544776 \h </w:instrText>
      </w:r>
      <w:r>
        <w:fldChar w:fldCharType="separate"/>
      </w:r>
      <w:r>
        <w:t>242</w:t>
      </w:r>
      <w:r>
        <w:fldChar w:fldCharType="end"/>
      </w:r>
    </w:p>
    <w:p w14:paraId="3CBDF8F8" w14:textId="2592EA01" w:rsidR="00BA050C" w:rsidRDefault="00BA050C">
      <w:pPr>
        <w:pStyle w:val="TOC4"/>
        <w:rPr>
          <w:rFonts w:asciiTheme="minorHAnsi" w:eastAsiaTheme="minorEastAsia" w:hAnsiTheme="minorHAnsi" w:cstheme="minorBidi"/>
          <w:sz w:val="22"/>
          <w:szCs w:val="22"/>
          <w:lang w:eastAsia="en-GB"/>
        </w:rPr>
      </w:pPr>
      <w:r w:rsidRPr="00EB2EE5">
        <w:rPr>
          <w:lang w:val="en-US"/>
        </w:rPr>
        <w:t>8.3.2.2</w:t>
      </w:r>
      <w:r>
        <w:rPr>
          <w:rFonts w:asciiTheme="minorHAnsi" w:eastAsiaTheme="minorEastAsia" w:hAnsiTheme="minorHAnsi" w:cstheme="minorBidi"/>
          <w:sz w:val="22"/>
          <w:szCs w:val="22"/>
          <w:lang w:eastAsia="en-GB"/>
        </w:rPr>
        <w:tab/>
      </w:r>
      <w:r w:rsidRPr="00EB2EE5">
        <w:rPr>
          <w:lang w:val="en-US"/>
        </w:rPr>
        <w:t>ACK missed detection</w:t>
      </w:r>
      <w:r>
        <w:tab/>
      </w:r>
      <w:r>
        <w:fldChar w:fldCharType="begin"/>
      </w:r>
      <w:r>
        <w:instrText xml:space="preserve"> PAGEREF _Toc76544777 \h </w:instrText>
      </w:r>
      <w:r>
        <w:fldChar w:fldCharType="separate"/>
      </w:r>
      <w:r>
        <w:t>243</w:t>
      </w:r>
      <w:r>
        <w:fldChar w:fldCharType="end"/>
      </w:r>
    </w:p>
    <w:p w14:paraId="5F051078" w14:textId="771490FD" w:rsidR="00BA050C" w:rsidRDefault="00BA050C">
      <w:pPr>
        <w:pStyle w:val="TOC5"/>
        <w:rPr>
          <w:rFonts w:asciiTheme="minorHAnsi" w:eastAsiaTheme="minorEastAsia" w:hAnsiTheme="minorHAnsi" w:cstheme="minorBidi"/>
          <w:sz w:val="22"/>
          <w:szCs w:val="22"/>
          <w:lang w:eastAsia="en-GB"/>
        </w:rPr>
      </w:pPr>
      <w:r w:rsidRPr="00EB2EE5">
        <w:rPr>
          <w:lang w:val="en-US"/>
        </w:rPr>
        <w:t>8.3.2.2.1</w:t>
      </w:r>
      <w:r>
        <w:rPr>
          <w:rFonts w:asciiTheme="minorHAnsi" w:eastAsiaTheme="minorEastAsia" w:hAnsiTheme="minorHAnsi" w:cstheme="minorBidi"/>
          <w:sz w:val="22"/>
          <w:szCs w:val="22"/>
          <w:lang w:eastAsia="en-GB"/>
        </w:rPr>
        <w:tab/>
      </w:r>
      <w:r w:rsidRPr="00EB2EE5">
        <w:rPr>
          <w:lang w:val="en-US"/>
        </w:rPr>
        <w:t>Definition and applicability</w:t>
      </w:r>
      <w:r>
        <w:tab/>
      </w:r>
      <w:r>
        <w:fldChar w:fldCharType="begin"/>
      </w:r>
      <w:r>
        <w:instrText xml:space="preserve"> PAGEREF _Toc76544778 \h </w:instrText>
      </w:r>
      <w:r>
        <w:fldChar w:fldCharType="separate"/>
      </w:r>
      <w:r>
        <w:t>243</w:t>
      </w:r>
      <w:r>
        <w:fldChar w:fldCharType="end"/>
      </w:r>
    </w:p>
    <w:p w14:paraId="6055A548" w14:textId="2A496405" w:rsidR="00BA050C" w:rsidRDefault="00BA050C">
      <w:pPr>
        <w:pStyle w:val="TOC5"/>
        <w:rPr>
          <w:rFonts w:asciiTheme="minorHAnsi" w:eastAsiaTheme="minorEastAsia" w:hAnsiTheme="minorHAnsi" w:cstheme="minorBidi"/>
          <w:sz w:val="22"/>
          <w:szCs w:val="22"/>
          <w:lang w:eastAsia="en-GB"/>
        </w:rPr>
      </w:pPr>
      <w:r w:rsidRPr="00EB2EE5">
        <w:rPr>
          <w:lang w:val="en-US"/>
        </w:rPr>
        <w:t>8.3.2.2.2</w:t>
      </w:r>
      <w:r>
        <w:rPr>
          <w:rFonts w:asciiTheme="minorHAnsi" w:eastAsiaTheme="minorEastAsia" w:hAnsiTheme="minorHAnsi" w:cstheme="minorBidi"/>
          <w:sz w:val="22"/>
          <w:szCs w:val="22"/>
          <w:lang w:eastAsia="en-GB"/>
        </w:rPr>
        <w:tab/>
      </w:r>
      <w:r w:rsidRPr="00EB2EE5">
        <w:rPr>
          <w:lang w:val="en-US"/>
        </w:rPr>
        <w:t>Minimum Requirement</w:t>
      </w:r>
      <w:r>
        <w:tab/>
      </w:r>
      <w:r>
        <w:fldChar w:fldCharType="begin"/>
      </w:r>
      <w:r>
        <w:instrText xml:space="preserve"> PAGEREF _Toc76544779 \h </w:instrText>
      </w:r>
      <w:r>
        <w:fldChar w:fldCharType="separate"/>
      </w:r>
      <w:r>
        <w:t>243</w:t>
      </w:r>
      <w:r>
        <w:fldChar w:fldCharType="end"/>
      </w:r>
    </w:p>
    <w:p w14:paraId="50B2A541" w14:textId="2DC5FBC3" w:rsidR="00BA050C" w:rsidRDefault="00BA050C">
      <w:pPr>
        <w:pStyle w:val="TOC5"/>
        <w:rPr>
          <w:rFonts w:asciiTheme="minorHAnsi" w:eastAsiaTheme="minorEastAsia" w:hAnsiTheme="minorHAnsi" w:cstheme="minorBidi"/>
          <w:sz w:val="22"/>
          <w:szCs w:val="22"/>
          <w:lang w:eastAsia="en-GB"/>
        </w:rPr>
      </w:pPr>
      <w:r w:rsidRPr="00EB2EE5">
        <w:rPr>
          <w:lang w:val="en-US"/>
        </w:rPr>
        <w:t>8.3.2.2.3</w:t>
      </w:r>
      <w:r>
        <w:rPr>
          <w:rFonts w:asciiTheme="minorHAnsi" w:eastAsiaTheme="minorEastAsia" w:hAnsiTheme="minorHAnsi" w:cstheme="minorBidi"/>
          <w:sz w:val="22"/>
          <w:szCs w:val="22"/>
          <w:lang w:eastAsia="en-GB"/>
        </w:rPr>
        <w:tab/>
      </w:r>
      <w:r w:rsidRPr="00EB2EE5">
        <w:rPr>
          <w:lang w:val="en-US"/>
        </w:rPr>
        <w:t>Test purpose</w:t>
      </w:r>
      <w:r>
        <w:tab/>
      </w:r>
      <w:r>
        <w:fldChar w:fldCharType="begin"/>
      </w:r>
      <w:r>
        <w:instrText xml:space="preserve"> PAGEREF _Toc76544780 \h </w:instrText>
      </w:r>
      <w:r>
        <w:fldChar w:fldCharType="separate"/>
      </w:r>
      <w:r>
        <w:t>243</w:t>
      </w:r>
      <w:r>
        <w:fldChar w:fldCharType="end"/>
      </w:r>
    </w:p>
    <w:p w14:paraId="707A903E" w14:textId="0F3C455E" w:rsidR="00BA050C" w:rsidRDefault="00BA050C">
      <w:pPr>
        <w:pStyle w:val="TOC5"/>
        <w:rPr>
          <w:rFonts w:asciiTheme="minorHAnsi" w:eastAsiaTheme="minorEastAsia" w:hAnsiTheme="minorHAnsi" w:cstheme="minorBidi"/>
          <w:sz w:val="22"/>
          <w:szCs w:val="22"/>
          <w:lang w:eastAsia="en-GB"/>
        </w:rPr>
      </w:pPr>
      <w:r w:rsidRPr="00EB2EE5">
        <w:rPr>
          <w:lang w:val="en-US"/>
        </w:rPr>
        <w:t>8.3.2.2.4</w:t>
      </w:r>
      <w:r>
        <w:rPr>
          <w:rFonts w:asciiTheme="minorHAnsi" w:eastAsiaTheme="minorEastAsia" w:hAnsiTheme="minorHAnsi" w:cstheme="minorBidi"/>
          <w:sz w:val="22"/>
          <w:szCs w:val="22"/>
          <w:lang w:eastAsia="en-GB"/>
        </w:rPr>
        <w:tab/>
      </w:r>
      <w:r w:rsidRPr="00EB2EE5">
        <w:rPr>
          <w:lang w:val="en-US"/>
        </w:rPr>
        <w:t>Method of test</w:t>
      </w:r>
      <w:r>
        <w:tab/>
      </w:r>
      <w:r>
        <w:fldChar w:fldCharType="begin"/>
      </w:r>
      <w:r>
        <w:instrText xml:space="preserve"> PAGEREF _Toc76544781 \h </w:instrText>
      </w:r>
      <w:r>
        <w:fldChar w:fldCharType="separate"/>
      </w:r>
      <w:r>
        <w:t>244</w:t>
      </w:r>
      <w:r>
        <w:fldChar w:fldCharType="end"/>
      </w:r>
    </w:p>
    <w:p w14:paraId="28FC8E5D" w14:textId="415E73D7" w:rsidR="00BA050C" w:rsidRDefault="00BA050C">
      <w:pPr>
        <w:pStyle w:val="TOC5"/>
        <w:rPr>
          <w:rFonts w:asciiTheme="minorHAnsi" w:eastAsiaTheme="minorEastAsia" w:hAnsiTheme="minorHAnsi" w:cstheme="minorBidi"/>
          <w:sz w:val="22"/>
          <w:szCs w:val="22"/>
          <w:lang w:eastAsia="en-GB"/>
        </w:rPr>
      </w:pPr>
      <w:r w:rsidRPr="00EB2EE5">
        <w:rPr>
          <w:lang w:val="en-US"/>
        </w:rPr>
        <w:t>8.3.2.2.5</w:t>
      </w:r>
      <w:r>
        <w:rPr>
          <w:rFonts w:asciiTheme="minorHAnsi" w:eastAsiaTheme="minorEastAsia" w:hAnsiTheme="minorHAnsi" w:cstheme="minorBidi"/>
          <w:sz w:val="22"/>
          <w:szCs w:val="22"/>
          <w:lang w:eastAsia="en-GB"/>
        </w:rPr>
        <w:tab/>
      </w:r>
      <w:r w:rsidRPr="00EB2EE5">
        <w:rPr>
          <w:lang w:val="en-US"/>
        </w:rPr>
        <w:t>Test Requirement</w:t>
      </w:r>
      <w:r>
        <w:tab/>
      </w:r>
      <w:r>
        <w:fldChar w:fldCharType="begin"/>
      </w:r>
      <w:r>
        <w:instrText xml:space="preserve"> PAGEREF _Toc76544782 \h </w:instrText>
      </w:r>
      <w:r>
        <w:fldChar w:fldCharType="separate"/>
      </w:r>
      <w:r>
        <w:t>245</w:t>
      </w:r>
      <w:r>
        <w:fldChar w:fldCharType="end"/>
      </w:r>
    </w:p>
    <w:p w14:paraId="7BEE58BA" w14:textId="408DB479" w:rsidR="00BA050C" w:rsidRDefault="00BA050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_Toc76544783 \h </w:instrText>
      </w:r>
      <w:r>
        <w:fldChar w:fldCharType="separate"/>
      </w:r>
      <w:r>
        <w:t>246</w:t>
      </w:r>
      <w:r>
        <w:fldChar w:fldCharType="end"/>
      </w:r>
    </w:p>
    <w:p w14:paraId="01CEDAB3" w14:textId="2810D0F6" w:rsidR="00BA050C" w:rsidRDefault="00BA050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_Toc76544784 \h </w:instrText>
      </w:r>
      <w:r>
        <w:fldChar w:fldCharType="separate"/>
      </w:r>
      <w:r>
        <w:t>246</w:t>
      </w:r>
      <w:r>
        <w:fldChar w:fldCharType="end"/>
      </w:r>
    </w:p>
    <w:p w14:paraId="77A8B3B4" w14:textId="31983E0D" w:rsidR="00BA050C" w:rsidRDefault="00BA050C">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_Toc76544785 \h </w:instrText>
      </w:r>
      <w:r>
        <w:fldChar w:fldCharType="separate"/>
      </w:r>
      <w:r>
        <w:t>246</w:t>
      </w:r>
      <w:r>
        <w:fldChar w:fldCharType="end"/>
      </w:r>
    </w:p>
    <w:p w14:paraId="1E0306D1" w14:textId="3A774297" w:rsidR="00BA050C" w:rsidRDefault="00BA050C">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_Toc76544786 \h </w:instrText>
      </w:r>
      <w:r>
        <w:fldChar w:fldCharType="separate"/>
      </w:r>
      <w:r>
        <w:t>246</w:t>
      </w:r>
      <w:r>
        <w:fldChar w:fldCharType="end"/>
      </w:r>
    </w:p>
    <w:p w14:paraId="7529453B" w14:textId="3CE01EDB" w:rsidR="00BA050C" w:rsidRDefault="00BA050C">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_Toc76544787 \h </w:instrText>
      </w:r>
      <w:r>
        <w:fldChar w:fldCharType="separate"/>
      </w:r>
      <w:r>
        <w:t>247</w:t>
      </w:r>
      <w:r>
        <w:fldChar w:fldCharType="end"/>
      </w:r>
    </w:p>
    <w:p w14:paraId="4B51E94F" w14:textId="0288E83B" w:rsidR="00BA050C" w:rsidRDefault="00BA050C">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_Toc76544788 \h </w:instrText>
      </w:r>
      <w:r>
        <w:fldChar w:fldCharType="separate"/>
      </w:r>
      <w:r>
        <w:t>247</w:t>
      </w:r>
      <w:r>
        <w:fldChar w:fldCharType="end"/>
      </w:r>
    </w:p>
    <w:p w14:paraId="207065BA" w14:textId="13321910" w:rsidR="00BA050C" w:rsidRDefault="00BA050C">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_Toc76544789 \h </w:instrText>
      </w:r>
      <w:r>
        <w:fldChar w:fldCharType="separate"/>
      </w:r>
      <w:r>
        <w:t>248</w:t>
      </w:r>
      <w:r>
        <w:fldChar w:fldCharType="end"/>
      </w:r>
    </w:p>
    <w:p w14:paraId="12FB44E0" w14:textId="7BFEC954" w:rsidR="00BA050C" w:rsidRDefault="00BA050C">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_Toc76544790 \h </w:instrText>
      </w:r>
      <w:r>
        <w:fldChar w:fldCharType="separate"/>
      </w:r>
      <w:r>
        <w:t>249</w:t>
      </w:r>
      <w:r>
        <w:fldChar w:fldCharType="end"/>
      </w:r>
    </w:p>
    <w:p w14:paraId="4C8DF09C" w14:textId="17487F08" w:rsidR="00BA050C" w:rsidRDefault="00BA050C">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_Toc76544791 \h </w:instrText>
      </w:r>
      <w:r>
        <w:fldChar w:fldCharType="separate"/>
      </w:r>
      <w:r>
        <w:t>249</w:t>
      </w:r>
      <w:r>
        <w:fldChar w:fldCharType="end"/>
      </w:r>
    </w:p>
    <w:p w14:paraId="7C546317" w14:textId="2AD40962" w:rsidR="00BA050C" w:rsidRDefault="00BA050C">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_Toc76544792 \h </w:instrText>
      </w:r>
      <w:r>
        <w:fldChar w:fldCharType="separate"/>
      </w:r>
      <w:r>
        <w:t>249</w:t>
      </w:r>
      <w:r>
        <w:fldChar w:fldCharType="end"/>
      </w:r>
    </w:p>
    <w:p w14:paraId="4C6A6211" w14:textId="6EAFAA45" w:rsidR="00BA050C" w:rsidRDefault="00BA050C">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_Toc76544793 \h </w:instrText>
      </w:r>
      <w:r>
        <w:fldChar w:fldCharType="separate"/>
      </w:r>
      <w:r>
        <w:t>249</w:t>
      </w:r>
      <w:r>
        <w:fldChar w:fldCharType="end"/>
      </w:r>
    </w:p>
    <w:p w14:paraId="2840F1A1" w14:textId="5293906F" w:rsidR="00BA050C" w:rsidRDefault="00BA050C">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_Toc76544794 \h </w:instrText>
      </w:r>
      <w:r>
        <w:fldChar w:fldCharType="separate"/>
      </w:r>
      <w:r>
        <w:t>249</w:t>
      </w:r>
      <w:r>
        <w:fldChar w:fldCharType="end"/>
      </w:r>
    </w:p>
    <w:p w14:paraId="5E8283F4" w14:textId="4FB877C3" w:rsidR="00BA050C" w:rsidRDefault="00BA050C">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_Toc76544795 \h </w:instrText>
      </w:r>
      <w:r>
        <w:fldChar w:fldCharType="separate"/>
      </w:r>
      <w:r>
        <w:t>251</w:t>
      </w:r>
      <w:r>
        <w:fldChar w:fldCharType="end"/>
      </w:r>
    </w:p>
    <w:p w14:paraId="500D1902" w14:textId="11024237" w:rsidR="00BA050C" w:rsidRDefault="00BA050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_Toc76544796 \h </w:instrText>
      </w:r>
      <w:r>
        <w:fldChar w:fldCharType="separate"/>
      </w:r>
      <w:r>
        <w:t>252</w:t>
      </w:r>
      <w:r>
        <w:fldChar w:fldCharType="end"/>
      </w:r>
    </w:p>
    <w:p w14:paraId="218534C0" w14:textId="4E742B07" w:rsidR="00BA050C" w:rsidRDefault="00BA050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_Toc76544797 \h </w:instrText>
      </w:r>
      <w:r>
        <w:fldChar w:fldCharType="separate"/>
      </w:r>
      <w:r>
        <w:t>252</w:t>
      </w:r>
      <w:r>
        <w:fldChar w:fldCharType="end"/>
      </w:r>
    </w:p>
    <w:p w14:paraId="0E45671F" w14:textId="48EAEB43" w:rsidR="00BA050C" w:rsidRDefault="00BA050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_Toc76544798 \h </w:instrText>
      </w:r>
      <w:r>
        <w:fldChar w:fldCharType="separate"/>
      </w:r>
      <w:r>
        <w:t>252</w:t>
      </w:r>
      <w:r>
        <w:fldChar w:fldCharType="end"/>
      </w:r>
    </w:p>
    <w:p w14:paraId="1791BAAD" w14:textId="7A1D3B04" w:rsidR="00BA050C" w:rsidRDefault="00BA050C">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_Toc76544799 \h </w:instrText>
      </w:r>
      <w:r>
        <w:fldChar w:fldCharType="separate"/>
      </w:r>
      <w:r>
        <w:t>252</w:t>
      </w:r>
      <w:r>
        <w:fldChar w:fldCharType="end"/>
      </w:r>
    </w:p>
    <w:p w14:paraId="4CB32AFB" w14:textId="18E9A8A3" w:rsidR="00BA050C" w:rsidRDefault="00BA050C">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_Toc76544800 \h </w:instrText>
      </w:r>
      <w:r>
        <w:fldChar w:fldCharType="separate"/>
      </w:r>
      <w:r>
        <w:t>252</w:t>
      </w:r>
      <w:r>
        <w:fldChar w:fldCharType="end"/>
      </w:r>
    </w:p>
    <w:p w14:paraId="1084B880" w14:textId="264F0C2D" w:rsidR="00BA050C" w:rsidRDefault="00BA050C">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_Toc76544801 \h </w:instrText>
      </w:r>
      <w:r>
        <w:fldChar w:fldCharType="separate"/>
      </w:r>
      <w:r>
        <w:t>252</w:t>
      </w:r>
      <w:r>
        <w:fldChar w:fldCharType="end"/>
      </w:r>
    </w:p>
    <w:p w14:paraId="4EA6CDC2" w14:textId="2FF5D611" w:rsidR="00BA050C" w:rsidRDefault="00BA050C">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_Toc76544802 \h </w:instrText>
      </w:r>
      <w:r>
        <w:fldChar w:fldCharType="separate"/>
      </w:r>
      <w:r>
        <w:t>253</w:t>
      </w:r>
      <w:r>
        <w:fldChar w:fldCharType="end"/>
      </w:r>
    </w:p>
    <w:p w14:paraId="70305B59" w14:textId="2557A089" w:rsidR="00BA050C" w:rsidRDefault="00BA050C">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_Toc76544803 \h </w:instrText>
      </w:r>
      <w:r>
        <w:fldChar w:fldCharType="separate"/>
      </w:r>
      <w:r>
        <w:t>254</w:t>
      </w:r>
      <w:r>
        <w:fldChar w:fldCharType="end"/>
      </w:r>
    </w:p>
    <w:p w14:paraId="0A2D574D" w14:textId="39B6F1F5" w:rsidR="00BA050C" w:rsidRDefault="00BA050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_Toc76544804 \h </w:instrText>
      </w:r>
      <w:r>
        <w:fldChar w:fldCharType="separate"/>
      </w:r>
      <w:r>
        <w:t>254</w:t>
      </w:r>
      <w:r>
        <w:fldChar w:fldCharType="end"/>
      </w:r>
    </w:p>
    <w:p w14:paraId="087AE318" w14:textId="2F16FA77" w:rsidR="00BA050C" w:rsidRDefault="00BA050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 xml:space="preserve">BS type </w:t>
      </w:r>
      <w:r w:rsidRPr="00EB2EE5">
        <w:rPr>
          <w:rFonts w:cs="Arial"/>
          <w:i/>
          <w:iCs/>
          <w:lang w:eastAsia="zh-CN"/>
        </w:rPr>
        <w:t>2</w:t>
      </w:r>
      <w:r w:rsidRPr="00EB2EE5">
        <w:rPr>
          <w:rFonts w:cs="Arial"/>
          <w:i/>
          <w:iCs/>
        </w:rPr>
        <w:t>-O</w:t>
      </w:r>
      <w:r>
        <w:tab/>
      </w:r>
      <w:r>
        <w:fldChar w:fldCharType="begin"/>
      </w:r>
      <w:r>
        <w:instrText xml:space="preserve"> PAGEREF _Toc76544805 \h </w:instrText>
      </w:r>
      <w:r>
        <w:fldChar w:fldCharType="separate"/>
      </w:r>
      <w:r>
        <w:t>255</w:t>
      </w:r>
      <w:r>
        <w:fldChar w:fldCharType="end"/>
      </w:r>
    </w:p>
    <w:p w14:paraId="6D66B315" w14:textId="1D8A7BF7" w:rsidR="00BA050C" w:rsidRDefault="00BA050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_Toc76544806 \h </w:instrText>
      </w:r>
      <w:r>
        <w:fldChar w:fldCharType="separate"/>
      </w:r>
      <w:r>
        <w:t>255</w:t>
      </w:r>
      <w:r>
        <w:fldChar w:fldCharType="end"/>
      </w:r>
    </w:p>
    <w:p w14:paraId="17F122A5" w14:textId="0B4429FE" w:rsidR="00BA050C" w:rsidRDefault="00BA050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_Toc76544807 \h </w:instrText>
      </w:r>
      <w:r>
        <w:fldChar w:fldCharType="separate"/>
      </w:r>
      <w:r>
        <w:t>255</w:t>
      </w:r>
      <w:r>
        <w:fldChar w:fldCharType="end"/>
      </w:r>
    </w:p>
    <w:p w14:paraId="18CACAB7" w14:textId="6231DD13" w:rsidR="00BA050C" w:rsidRDefault="00BA050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_Toc76544808 \h </w:instrText>
      </w:r>
      <w:r>
        <w:fldChar w:fldCharType="separate"/>
      </w:r>
      <w:r>
        <w:t>256</w:t>
      </w:r>
      <w:r>
        <w:fldChar w:fldCharType="end"/>
      </w:r>
    </w:p>
    <w:p w14:paraId="36CF9FDA" w14:textId="51937D49" w:rsidR="00BA050C" w:rsidRDefault="00BA050C">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_Toc76544809 \h </w:instrText>
      </w:r>
      <w:r>
        <w:fldChar w:fldCharType="separate"/>
      </w:r>
      <w:r>
        <w:t>256</w:t>
      </w:r>
      <w:r>
        <w:fldChar w:fldCharType="end"/>
      </w:r>
    </w:p>
    <w:p w14:paraId="56345213" w14:textId="2152622A" w:rsidR="00BA050C" w:rsidRDefault="00BA050C">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_Toc76544810 \h </w:instrText>
      </w:r>
      <w:r>
        <w:fldChar w:fldCharType="separate"/>
      </w:r>
      <w:r>
        <w:t>256</w:t>
      </w:r>
      <w:r>
        <w:fldChar w:fldCharType="end"/>
      </w:r>
    </w:p>
    <w:p w14:paraId="303D819D" w14:textId="7EF84DD5" w:rsidR="00BA050C" w:rsidRDefault="00BA050C">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_Toc76544811 \h </w:instrText>
      </w:r>
      <w:r>
        <w:fldChar w:fldCharType="separate"/>
      </w:r>
      <w:r>
        <w:t>256</w:t>
      </w:r>
      <w:r>
        <w:fldChar w:fldCharType="end"/>
      </w:r>
    </w:p>
    <w:p w14:paraId="42A22E4A" w14:textId="6D0DA727" w:rsidR="00BA050C" w:rsidRDefault="00BA050C">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_Toc76544812 \h </w:instrText>
      </w:r>
      <w:r>
        <w:fldChar w:fldCharType="separate"/>
      </w:r>
      <w:r>
        <w:t>256</w:t>
      </w:r>
      <w:r>
        <w:fldChar w:fldCharType="end"/>
      </w:r>
    </w:p>
    <w:p w14:paraId="62D6A6F2" w14:textId="736FB30B" w:rsidR="00BA050C" w:rsidRDefault="00BA050C">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_Toc76544813 \h </w:instrText>
      </w:r>
      <w:r>
        <w:fldChar w:fldCharType="separate"/>
      </w:r>
      <w:r>
        <w:t>257</w:t>
      </w:r>
      <w:r>
        <w:fldChar w:fldCharType="end"/>
      </w:r>
    </w:p>
    <w:p w14:paraId="5FCF787D" w14:textId="2B38B85A" w:rsidR="00BA050C" w:rsidRDefault="00BA050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_Toc76544814 \h </w:instrText>
      </w:r>
      <w:r>
        <w:fldChar w:fldCharType="separate"/>
      </w:r>
      <w:r>
        <w:t>257</w:t>
      </w:r>
      <w:r>
        <w:fldChar w:fldCharType="end"/>
      </w:r>
    </w:p>
    <w:p w14:paraId="354E46CD" w14:textId="4435A437" w:rsidR="00BA050C" w:rsidRDefault="00BA050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 xml:space="preserve">BS type </w:t>
      </w:r>
      <w:r w:rsidRPr="00EB2EE5">
        <w:rPr>
          <w:rFonts w:cs="Arial"/>
          <w:i/>
          <w:iCs/>
          <w:lang w:eastAsia="zh-CN"/>
        </w:rPr>
        <w:t>2</w:t>
      </w:r>
      <w:r w:rsidRPr="00EB2EE5">
        <w:rPr>
          <w:rFonts w:cs="Arial"/>
          <w:i/>
          <w:iCs/>
        </w:rPr>
        <w:t>-O</w:t>
      </w:r>
      <w:r>
        <w:tab/>
      </w:r>
      <w:r>
        <w:fldChar w:fldCharType="begin"/>
      </w:r>
      <w:r>
        <w:instrText xml:space="preserve"> PAGEREF _Toc76544815 \h </w:instrText>
      </w:r>
      <w:r>
        <w:fldChar w:fldCharType="separate"/>
      </w:r>
      <w:r>
        <w:t>258</w:t>
      </w:r>
      <w:r>
        <w:fldChar w:fldCharType="end"/>
      </w:r>
    </w:p>
    <w:p w14:paraId="16FEF5D3" w14:textId="7ED36780" w:rsidR="00BA050C" w:rsidRDefault="00BA050C">
      <w:pPr>
        <w:pStyle w:val="TOC3"/>
        <w:rPr>
          <w:rFonts w:asciiTheme="minorHAnsi" w:eastAsiaTheme="minorEastAsia" w:hAnsiTheme="minorHAnsi" w:cstheme="minorBidi"/>
          <w:sz w:val="22"/>
          <w:szCs w:val="22"/>
          <w:lang w:eastAsia="en-GB"/>
        </w:rPr>
      </w:pPr>
      <w:r w:rsidRPr="00EB2EE5">
        <w:rPr>
          <w:lang w:val="en-US"/>
        </w:rPr>
        <w:t>8.3.6</w:t>
      </w:r>
      <w:r>
        <w:rPr>
          <w:rFonts w:asciiTheme="minorHAnsi" w:eastAsiaTheme="minorEastAsia" w:hAnsiTheme="minorHAnsi" w:cstheme="minorBidi"/>
          <w:sz w:val="22"/>
          <w:szCs w:val="22"/>
          <w:lang w:eastAsia="en-GB"/>
        </w:rPr>
        <w:tab/>
      </w:r>
      <w:r w:rsidRPr="00EB2EE5">
        <w:rPr>
          <w:lang w:val="en-US"/>
        </w:rPr>
        <w:t>Performance requirements for multi-slot PUCCH format</w:t>
      </w:r>
      <w:r>
        <w:tab/>
      </w:r>
      <w:r>
        <w:fldChar w:fldCharType="begin"/>
      </w:r>
      <w:r>
        <w:instrText xml:space="preserve"> PAGEREF _Toc76544816 \h </w:instrText>
      </w:r>
      <w:r>
        <w:fldChar w:fldCharType="separate"/>
      </w:r>
      <w:r>
        <w:t>258</w:t>
      </w:r>
      <w:r>
        <w:fldChar w:fldCharType="end"/>
      </w:r>
    </w:p>
    <w:p w14:paraId="4E2960D7" w14:textId="42A555E7" w:rsidR="00BA050C" w:rsidRDefault="00BA050C">
      <w:pPr>
        <w:pStyle w:val="TOC4"/>
        <w:rPr>
          <w:rFonts w:asciiTheme="minorHAnsi" w:eastAsiaTheme="minorEastAsia" w:hAnsiTheme="minorHAnsi" w:cstheme="minorBidi"/>
          <w:sz w:val="22"/>
          <w:szCs w:val="22"/>
          <w:lang w:eastAsia="en-GB"/>
        </w:rPr>
      </w:pPr>
      <w:r w:rsidRPr="00EB2EE5">
        <w:rPr>
          <w:lang w:val="en-US"/>
        </w:rPr>
        <w:t>8.3.6.1</w:t>
      </w:r>
      <w:r>
        <w:rPr>
          <w:rFonts w:asciiTheme="minorHAnsi" w:eastAsiaTheme="minorEastAsia" w:hAnsiTheme="minorHAnsi" w:cstheme="minorBidi"/>
          <w:sz w:val="22"/>
          <w:szCs w:val="22"/>
          <w:lang w:eastAsia="en-GB"/>
        </w:rPr>
        <w:tab/>
      </w:r>
      <w:r w:rsidRPr="00EB2EE5">
        <w:rPr>
          <w:lang w:val="en-US"/>
        </w:rPr>
        <w:t>Performance requirements for multi-slot PUCCH format 1</w:t>
      </w:r>
      <w:r>
        <w:tab/>
      </w:r>
      <w:r>
        <w:fldChar w:fldCharType="begin"/>
      </w:r>
      <w:r>
        <w:instrText xml:space="preserve"> PAGEREF _Toc76544817 \h </w:instrText>
      </w:r>
      <w:r>
        <w:fldChar w:fldCharType="separate"/>
      </w:r>
      <w:r>
        <w:t>258</w:t>
      </w:r>
      <w:r>
        <w:fldChar w:fldCharType="end"/>
      </w:r>
    </w:p>
    <w:p w14:paraId="2474F2FF" w14:textId="0EF333AC" w:rsidR="00BA050C" w:rsidRDefault="00BA050C">
      <w:pPr>
        <w:pStyle w:val="TOC5"/>
        <w:rPr>
          <w:rFonts w:asciiTheme="minorHAnsi" w:eastAsiaTheme="minorEastAsia" w:hAnsiTheme="minorHAnsi" w:cstheme="minorBidi"/>
          <w:sz w:val="22"/>
          <w:szCs w:val="22"/>
          <w:lang w:eastAsia="en-GB"/>
        </w:rPr>
      </w:pPr>
      <w:r w:rsidRPr="00EB2EE5">
        <w:rPr>
          <w:lang w:val="en-US"/>
        </w:rPr>
        <w:t>8.3.6.1.1</w:t>
      </w:r>
      <w:r>
        <w:rPr>
          <w:rFonts w:asciiTheme="minorHAnsi" w:eastAsiaTheme="minorEastAsia" w:hAnsiTheme="minorHAnsi" w:cstheme="minorBidi"/>
          <w:sz w:val="22"/>
          <w:szCs w:val="22"/>
          <w:lang w:eastAsia="en-GB"/>
        </w:rPr>
        <w:tab/>
      </w:r>
      <w:r w:rsidRPr="00EB2EE5">
        <w:rPr>
          <w:lang w:val="en-US"/>
        </w:rPr>
        <w:t>NACK to ACK detection</w:t>
      </w:r>
      <w:r>
        <w:tab/>
      </w:r>
      <w:r>
        <w:fldChar w:fldCharType="begin"/>
      </w:r>
      <w:r>
        <w:instrText xml:space="preserve"> PAGEREF _Toc76544818 \h </w:instrText>
      </w:r>
      <w:r>
        <w:fldChar w:fldCharType="separate"/>
      </w:r>
      <w:r>
        <w:t>258</w:t>
      </w:r>
      <w:r>
        <w:fldChar w:fldCharType="end"/>
      </w:r>
    </w:p>
    <w:p w14:paraId="359AE0C7" w14:textId="350AB552" w:rsidR="00BA050C" w:rsidRDefault="00BA050C">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_Toc76544819 \h </w:instrText>
      </w:r>
      <w:r>
        <w:fldChar w:fldCharType="separate"/>
      </w:r>
      <w:r>
        <w:t>260</w:t>
      </w:r>
      <w:r>
        <w:fldChar w:fldCharType="end"/>
      </w:r>
    </w:p>
    <w:p w14:paraId="11ADF85B" w14:textId="541CBDDF" w:rsidR="00BA050C" w:rsidRDefault="00BA050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_Toc76544820 \h </w:instrText>
      </w:r>
      <w:r>
        <w:fldChar w:fldCharType="separate"/>
      </w:r>
      <w:r>
        <w:t>262</w:t>
      </w:r>
      <w:r>
        <w:fldChar w:fldCharType="end"/>
      </w:r>
    </w:p>
    <w:p w14:paraId="5A1D682A" w14:textId="6AE628EC" w:rsidR="00BA050C" w:rsidRDefault="00BA050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_Toc76544821 \h </w:instrText>
      </w:r>
      <w:r>
        <w:fldChar w:fldCharType="separate"/>
      </w:r>
      <w:r>
        <w:t>262</w:t>
      </w:r>
      <w:r>
        <w:fldChar w:fldCharType="end"/>
      </w:r>
    </w:p>
    <w:p w14:paraId="3531FA6F" w14:textId="08D11210" w:rsidR="00BA050C" w:rsidRDefault="00BA050C">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_Toc76544822 \h </w:instrText>
      </w:r>
      <w:r>
        <w:fldChar w:fldCharType="separate"/>
      </w:r>
      <w:r>
        <w:t>263</w:t>
      </w:r>
      <w:r>
        <w:fldChar w:fldCharType="end"/>
      </w:r>
    </w:p>
    <w:p w14:paraId="596152BC" w14:textId="627829C3" w:rsidR="00BA050C" w:rsidRDefault="00BA050C">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_Toc76544823 \h </w:instrText>
      </w:r>
      <w:r>
        <w:fldChar w:fldCharType="separate"/>
      </w:r>
      <w:r>
        <w:t>263</w:t>
      </w:r>
      <w:r>
        <w:fldChar w:fldCharType="end"/>
      </w:r>
    </w:p>
    <w:p w14:paraId="05AFCB0B" w14:textId="542D7259" w:rsidR="00BA050C" w:rsidRDefault="00BA050C">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_Toc76544824 \h </w:instrText>
      </w:r>
      <w:r>
        <w:fldChar w:fldCharType="separate"/>
      </w:r>
      <w:r>
        <w:t>263</w:t>
      </w:r>
      <w:r>
        <w:fldChar w:fldCharType="end"/>
      </w:r>
    </w:p>
    <w:p w14:paraId="440D292E" w14:textId="068C97D6" w:rsidR="00BA050C" w:rsidRDefault="00BA050C">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_Toc76544825 \h </w:instrText>
      </w:r>
      <w:r>
        <w:fldChar w:fldCharType="separate"/>
      </w:r>
      <w:r>
        <w:t>263</w:t>
      </w:r>
      <w:r>
        <w:fldChar w:fldCharType="end"/>
      </w:r>
    </w:p>
    <w:p w14:paraId="47F1AECA" w14:textId="6C32B6B2" w:rsidR="00BA050C" w:rsidRDefault="00BA050C">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_Toc76544826 \h </w:instrText>
      </w:r>
      <w:r>
        <w:fldChar w:fldCharType="separate"/>
      </w:r>
      <w:r>
        <w:t>263</w:t>
      </w:r>
      <w:r>
        <w:fldChar w:fldCharType="end"/>
      </w:r>
    </w:p>
    <w:p w14:paraId="1DCB567F" w14:textId="7A35635B" w:rsidR="00BA050C" w:rsidRDefault="00BA050C">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_Toc76544827 \h </w:instrText>
      </w:r>
      <w:r>
        <w:fldChar w:fldCharType="separate"/>
      </w:r>
      <w:r>
        <w:t>264</w:t>
      </w:r>
      <w:r>
        <w:fldChar w:fldCharType="end"/>
      </w:r>
    </w:p>
    <w:p w14:paraId="1CC21B2F" w14:textId="4AB48658" w:rsidR="00BA050C" w:rsidRDefault="00BA050C">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2EE5">
        <w:rPr>
          <w:i/>
          <w:iCs/>
        </w:rPr>
        <w:t>BS type 1-O</w:t>
      </w:r>
      <w:r>
        <w:tab/>
      </w:r>
      <w:r>
        <w:fldChar w:fldCharType="begin"/>
      </w:r>
      <w:r>
        <w:instrText xml:space="preserve"> PAGEREF _Toc76544828 \h </w:instrText>
      </w:r>
      <w:r>
        <w:fldChar w:fldCharType="separate"/>
      </w:r>
      <w:r>
        <w:t>264</w:t>
      </w:r>
      <w:r>
        <w:fldChar w:fldCharType="end"/>
      </w:r>
    </w:p>
    <w:p w14:paraId="5D9993C4" w14:textId="0B02C076" w:rsidR="00BA050C" w:rsidRDefault="00BA050C">
      <w:pPr>
        <w:pStyle w:val="TOC3"/>
        <w:rPr>
          <w:rFonts w:asciiTheme="minorHAnsi" w:eastAsiaTheme="minorEastAsia" w:hAnsiTheme="minorHAnsi" w:cstheme="minorBidi"/>
          <w:sz w:val="22"/>
          <w:szCs w:val="22"/>
          <w:lang w:eastAsia="en-GB"/>
        </w:rPr>
      </w:pPr>
      <w:r w:rsidRPr="00EB2EE5">
        <w:rPr>
          <w:lang w:val="en-US"/>
        </w:rPr>
        <w:t>8.3.8</w:t>
      </w:r>
      <w:r>
        <w:rPr>
          <w:rFonts w:asciiTheme="minorHAnsi" w:eastAsiaTheme="minorEastAsia" w:hAnsiTheme="minorHAnsi" w:cstheme="minorBidi"/>
          <w:sz w:val="22"/>
          <w:szCs w:val="22"/>
          <w:lang w:eastAsia="en-GB"/>
        </w:rPr>
        <w:tab/>
      </w:r>
      <w:r w:rsidRPr="00EB2EE5">
        <w:rPr>
          <w:lang w:val="en-US"/>
        </w:rPr>
        <w:t>Performance requirements for interlaced PUCCH format 1</w:t>
      </w:r>
      <w:r>
        <w:tab/>
      </w:r>
      <w:r>
        <w:fldChar w:fldCharType="begin"/>
      </w:r>
      <w:r>
        <w:instrText xml:space="preserve"> PAGEREF _Toc76544829 \h </w:instrText>
      </w:r>
      <w:r>
        <w:fldChar w:fldCharType="separate"/>
      </w:r>
      <w:r>
        <w:t>264</w:t>
      </w:r>
      <w:r>
        <w:fldChar w:fldCharType="end"/>
      </w:r>
    </w:p>
    <w:p w14:paraId="67C6C129" w14:textId="6CEA1A29" w:rsidR="00BA050C" w:rsidRDefault="00BA050C">
      <w:pPr>
        <w:pStyle w:val="TOC4"/>
        <w:rPr>
          <w:rFonts w:asciiTheme="minorHAnsi" w:eastAsiaTheme="minorEastAsia" w:hAnsiTheme="minorHAnsi" w:cstheme="minorBidi"/>
          <w:sz w:val="22"/>
          <w:szCs w:val="22"/>
          <w:lang w:eastAsia="en-GB"/>
        </w:rPr>
      </w:pPr>
      <w:r w:rsidRPr="00EB2EE5">
        <w:rPr>
          <w:lang w:val="en-US"/>
        </w:rPr>
        <w:t>8.3.8.1</w:t>
      </w:r>
      <w:r>
        <w:rPr>
          <w:rFonts w:asciiTheme="minorHAnsi" w:eastAsiaTheme="minorEastAsia" w:hAnsiTheme="minorHAnsi" w:cstheme="minorBidi"/>
          <w:sz w:val="22"/>
          <w:szCs w:val="22"/>
          <w:lang w:eastAsia="en-GB"/>
        </w:rPr>
        <w:tab/>
      </w:r>
      <w:r w:rsidRPr="00EB2EE5">
        <w:rPr>
          <w:lang w:val="en-US"/>
        </w:rPr>
        <w:t>NACK to ACK detection</w:t>
      </w:r>
      <w:r>
        <w:tab/>
      </w:r>
      <w:r>
        <w:fldChar w:fldCharType="begin"/>
      </w:r>
      <w:r>
        <w:instrText xml:space="preserve"> PAGEREF _Toc76544830 \h </w:instrText>
      </w:r>
      <w:r>
        <w:fldChar w:fldCharType="separate"/>
      </w:r>
      <w:r>
        <w:t>264</w:t>
      </w:r>
      <w:r>
        <w:fldChar w:fldCharType="end"/>
      </w:r>
    </w:p>
    <w:p w14:paraId="4EED1E81" w14:textId="46100E78" w:rsidR="00BA050C" w:rsidRDefault="00BA050C">
      <w:pPr>
        <w:pStyle w:val="TOC5"/>
        <w:rPr>
          <w:rFonts w:asciiTheme="minorHAnsi" w:eastAsiaTheme="minorEastAsia" w:hAnsiTheme="minorHAnsi" w:cstheme="minorBidi"/>
          <w:sz w:val="22"/>
          <w:szCs w:val="22"/>
          <w:lang w:eastAsia="en-GB"/>
        </w:rPr>
      </w:pPr>
      <w:r w:rsidRPr="00EB2EE5">
        <w:rPr>
          <w:lang w:val="en-US"/>
        </w:rPr>
        <w:t>8.3.8.1.1</w:t>
      </w:r>
      <w:r>
        <w:rPr>
          <w:rFonts w:asciiTheme="minorHAnsi" w:eastAsiaTheme="minorEastAsia" w:hAnsiTheme="minorHAnsi" w:cstheme="minorBidi"/>
          <w:sz w:val="22"/>
          <w:szCs w:val="22"/>
          <w:lang w:eastAsia="en-GB"/>
        </w:rPr>
        <w:tab/>
      </w:r>
      <w:r w:rsidRPr="00EB2EE5">
        <w:rPr>
          <w:lang w:val="en-US"/>
        </w:rPr>
        <w:t>Definition and applicability</w:t>
      </w:r>
      <w:r>
        <w:tab/>
      </w:r>
      <w:r>
        <w:fldChar w:fldCharType="begin"/>
      </w:r>
      <w:r>
        <w:instrText xml:space="preserve"> PAGEREF _Toc76544831 \h </w:instrText>
      </w:r>
      <w:r>
        <w:fldChar w:fldCharType="separate"/>
      </w:r>
      <w:r>
        <w:t>264</w:t>
      </w:r>
      <w:r>
        <w:fldChar w:fldCharType="end"/>
      </w:r>
    </w:p>
    <w:p w14:paraId="79B8282E" w14:textId="3300C656" w:rsidR="00BA050C" w:rsidRDefault="00BA050C">
      <w:pPr>
        <w:pStyle w:val="TOC5"/>
        <w:rPr>
          <w:rFonts w:asciiTheme="minorHAnsi" w:eastAsiaTheme="minorEastAsia" w:hAnsiTheme="minorHAnsi" w:cstheme="minorBidi"/>
          <w:sz w:val="22"/>
          <w:szCs w:val="22"/>
          <w:lang w:eastAsia="en-GB"/>
        </w:rPr>
      </w:pPr>
      <w:r w:rsidRPr="00EB2EE5">
        <w:rPr>
          <w:lang w:val="en-US"/>
        </w:rPr>
        <w:t>8.3.8.1.2</w:t>
      </w:r>
      <w:r>
        <w:rPr>
          <w:rFonts w:asciiTheme="minorHAnsi" w:eastAsiaTheme="minorEastAsia" w:hAnsiTheme="minorHAnsi" w:cstheme="minorBidi"/>
          <w:sz w:val="22"/>
          <w:szCs w:val="22"/>
          <w:lang w:eastAsia="en-GB"/>
        </w:rPr>
        <w:tab/>
      </w:r>
      <w:r w:rsidRPr="00EB2EE5">
        <w:rPr>
          <w:lang w:val="en-US"/>
        </w:rPr>
        <w:t>Minimum Requirement</w:t>
      </w:r>
      <w:r>
        <w:tab/>
      </w:r>
      <w:r>
        <w:fldChar w:fldCharType="begin"/>
      </w:r>
      <w:r>
        <w:instrText xml:space="preserve"> PAGEREF _Toc76544832 \h </w:instrText>
      </w:r>
      <w:r>
        <w:fldChar w:fldCharType="separate"/>
      </w:r>
      <w:r>
        <w:t>265</w:t>
      </w:r>
      <w:r>
        <w:fldChar w:fldCharType="end"/>
      </w:r>
    </w:p>
    <w:p w14:paraId="28EA6D71" w14:textId="6B8FD94D" w:rsidR="00BA050C" w:rsidRDefault="00BA050C">
      <w:pPr>
        <w:pStyle w:val="TOC5"/>
        <w:rPr>
          <w:rFonts w:asciiTheme="minorHAnsi" w:eastAsiaTheme="minorEastAsia" w:hAnsiTheme="minorHAnsi" w:cstheme="minorBidi"/>
          <w:sz w:val="22"/>
          <w:szCs w:val="22"/>
          <w:lang w:eastAsia="en-GB"/>
        </w:rPr>
      </w:pPr>
      <w:r w:rsidRPr="00EB2EE5">
        <w:rPr>
          <w:lang w:val="en-US"/>
        </w:rPr>
        <w:t>8.3.8.1.3</w:t>
      </w:r>
      <w:r>
        <w:rPr>
          <w:rFonts w:asciiTheme="minorHAnsi" w:eastAsiaTheme="minorEastAsia" w:hAnsiTheme="minorHAnsi" w:cstheme="minorBidi"/>
          <w:sz w:val="22"/>
          <w:szCs w:val="22"/>
          <w:lang w:eastAsia="en-GB"/>
        </w:rPr>
        <w:tab/>
      </w:r>
      <w:r w:rsidRPr="00EB2EE5">
        <w:rPr>
          <w:lang w:val="en-US"/>
        </w:rPr>
        <w:t>Test purpose</w:t>
      </w:r>
      <w:r>
        <w:tab/>
      </w:r>
      <w:r>
        <w:fldChar w:fldCharType="begin"/>
      </w:r>
      <w:r>
        <w:instrText xml:space="preserve"> PAGEREF _Toc76544833 \h </w:instrText>
      </w:r>
      <w:r>
        <w:fldChar w:fldCharType="separate"/>
      </w:r>
      <w:r>
        <w:t>265</w:t>
      </w:r>
      <w:r>
        <w:fldChar w:fldCharType="end"/>
      </w:r>
    </w:p>
    <w:p w14:paraId="44753DED" w14:textId="0BAAF2C9" w:rsidR="00BA050C" w:rsidRDefault="00BA050C">
      <w:pPr>
        <w:pStyle w:val="TOC5"/>
        <w:rPr>
          <w:rFonts w:asciiTheme="minorHAnsi" w:eastAsiaTheme="minorEastAsia" w:hAnsiTheme="minorHAnsi" w:cstheme="minorBidi"/>
          <w:sz w:val="22"/>
          <w:szCs w:val="22"/>
          <w:lang w:eastAsia="en-GB"/>
        </w:rPr>
      </w:pPr>
      <w:r w:rsidRPr="00EB2EE5">
        <w:rPr>
          <w:lang w:val="en-US"/>
        </w:rPr>
        <w:t>8.3.8.1.4</w:t>
      </w:r>
      <w:r>
        <w:rPr>
          <w:rFonts w:asciiTheme="minorHAnsi" w:eastAsiaTheme="minorEastAsia" w:hAnsiTheme="minorHAnsi" w:cstheme="minorBidi"/>
          <w:sz w:val="22"/>
          <w:szCs w:val="22"/>
          <w:lang w:eastAsia="en-GB"/>
        </w:rPr>
        <w:tab/>
      </w:r>
      <w:r w:rsidRPr="00EB2EE5">
        <w:rPr>
          <w:lang w:val="en-US"/>
        </w:rPr>
        <w:t>Method of test</w:t>
      </w:r>
      <w:r>
        <w:tab/>
      </w:r>
      <w:r>
        <w:fldChar w:fldCharType="begin"/>
      </w:r>
      <w:r>
        <w:instrText xml:space="preserve"> PAGEREF _Toc76544834 \h </w:instrText>
      </w:r>
      <w:r>
        <w:fldChar w:fldCharType="separate"/>
      </w:r>
      <w:r>
        <w:t>265</w:t>
      </w:r>
      <w:r>
        <w:fldChar w:fldCharType="end"/>
      </w:r>
    </w:p>
    <w:p w14:paraId="60D57793" w14:textId="57B77027" w:rsidR="00BA050C" w:rsidRDefault="00BA050C">
      <w:pPr>
        <w:pStyle w:val="TOC5"/>
        <w:rPr>
          <w:rFonts w:asciiTheme="minorHAnsi" w:eastAsiaTheme="minorEastAsia" w:hAnsiTheme="minorHAnsi" w:cstheme="minorBidi"/>
          <w:sz w:val="22"/>
          <w:szCs w:val="22"/>
          <w:lang w:eastAsia="en-GB"/>
        </w:rPr>
      </w:pPr>
      <w:r w:rsidRPr="00EB2EE5">
        <w:rPr>
          <w:lang w:val="en-US"/>
        </w:rPr>
        <w:t>8.3.8.1.5</w:t>
      </w:r>
      <w:r>
        <w:rPr>
          <w:rFonts w:asciiTheme="minorHAnsi" w:eastAsiaTheme="minorEastAsia" w:hAnsiTheme="minorHAnsi" w:cstheme="minorBidi"/>
          <w:sz w:val="22"/>
          <w:szCs w:val="22"/>
          <w:lang w:eastAsia="en-GB"/>
        </w:rPr>
        <w:tab/>
      </w:r>
      <w:r w:rsidRPr="00EB2EE5">
        <w:rPr>
          <w:lang w:val="en-US"/>
        </w:rPr>
        <w:t>Test Requirement</w:t>
      </w:r>
      <w:r>
        <w:tab/>
      </w:r>
      <w:r>
        <w:fldChar w:fldCharType="begin"/>
      </w:r>
      <w:r>
        <w:instrText xml:space="preserve"> PAGEREF _Toc76544835 \h </w:instrText>
      </w:r>
      <w:r>
        <w:fldChar w:fldCharType="separate"/>
      </w:r>
      <w:r>
        <w:t>266</w:t>
      </w:r>
      <w:r>
        <w:fldChar w:fldCharType="end"/>
      </w:r>
    </w:p>
    <w:p w14:paraId="7859315E" w14:textId="45638038" w:rsidR="00BA050C" w:rsidRDefault="00BA050C">
      <w:pPr>
        <w:pStyle w:val="TOC4"/>
        <w:rPr>
          <w:rFonts w:asciiTheme="minorHAnsi" w:eastAsiaTheme="minorEastAsia" w:hAnsiTheme="minorHAnsi" w:cstheme="minorBidi"/>
          <w:sz w:val="22"/>
          <w:szCs w:val="22"/>
          <w:lang w:eastAsia="en-GB"/>
        </w:rPr>
      </w:pPr>
      <w:r w:rsidRPr="00EB2EE5">
        <w:rPr>
          <w:lang w:val="en-US"/>
        </w:rPr>
        <w:lastRenderedPageBreak/>
        <w:t>8.3.8.2</w:t>
      </w:r>
      <w:r>
        <w:rPr>
          <w:rFonts w:asciiTheme="minorHAnsi" w:eastAsiaTheme="minorEastAsia" w:hAnsiTheme="minorHAnsi" w:cstheme="minorBidi"/>
          <w:sz w:val="22"/>
          <w:szCs w:val="22"/>
          <w:lang w:eastAsia="en-GB"/>
        </w:rPr>
        <w:tab/>
      </w:r>
      <w:r w:rsidRPr="00EB2EE5">
        <w:rPr>
          <w:lang w:val="en-US"/>
        </w:rPr>
        <w:t>ACK missed detection</w:t>
      </w:r>
      <w:r>
        <w:tab/>
      </w:r>
      <w:r>
        <w:fldChar w:fldCharType="begin"/>
      </w:r>
      <w:r>
        <w:instrText xml:space="preserve"> PAGEREF _Toc76544836 \h </w:instrText>
      </w:r>
      <w:r>
        <w:fldChar w:fldCharType="separate"/>
      </w:r>
      <w:r>
        <w:t>266</w:t>
      </w:r>
      <w:r>
        <w:fldChar w:fldCharType="end"/>
      </w:r>
    </w:p>
    <w:p w14:paraId="10C7E3BB" w14:textId="4590828C" w:rsidR="00BA050C" w:rsidRDefault="00BA050C">
      <w:pPr>
        <w:pStyle w:val="TOC5"/>
        <w:rPr>
          <w:rFonts w:asciiTheme="minorHAnsi" w:eastAsiaTheme="minorEastAsia" w:hAnsiTheme="minorHAnsi" w:cstheme="minorBidi"/>
          <w:sz w:val="22"/>
          <w:szCs w:val="22"/>
          <w:lang w:eastAsia="en-GB"/>
        </w:rPr>
      </w:pPr>
      <w:r w:rsidRPr="00EB2EE5">
        <w:rPr>
          <w:lang w:val="en-US"/>
        </w:rPr>
        <w:t>8.3.8.2.1</w:t>
      </w:r>
      <w:r>
        <w:rPr>
          <w:rFonts w:asciiTheme="minorHAnsi" w:eastAsiaTheme="minorEastAsia" w:hAnsiTheme="minorHAnsi" w:cstheme="minorBidi"/>
          <w:sz w:val="22"/>
          <w:szCs w:val="22"/>
          <w:lang w:eastAsia="en-GB"/>
        </w:rPr>
        <w:tab/>
      </w:r>
      <w:r w:rsidRPr="00EB2EE5">
        <w:rPr>
          <w:lang w:val="en-US"/>
        </w:rPr>
        <w:t>Definition and applicability</w:t>
      </w:r>
      <w:r>
        <w:tab/>
      </w:r>
      <w:r>
        <w:fldChar w:fldCharType="begin"/>
      </w:r>
      <w:r>
        <w:instrText xml:space="preserve"> PAGEREF _Toc76544837 \h </w:instrText>
      </w:r>
      <w:r>
        <w:fldChar w:fldCharType="separate"/>
      </w:r>
      <w:r>
        <w:t>266</w:t>
      </w:r>
      <w:r>
        <w:fldChar w:fldCharType="end"/>
      </w:r>
    </w:p>
    <w:p w14:paraId="5F7824B8" w14:textId="05E42849" w:rsidR="00BA050C" w:rsidRDefault="00BA050C">
      <w:pPr>
        <w:pStyle w:val="TOC5"/>
        <w:rPr>
          <w:rFonts w:asciiTheme="minorHAnsi" w:eastAsiaTheme="minorEastAsia" w:hAnsiTheme="minorHAnsi" w:cstheme="minorBidi"/>
          <w:sz w:val="22"/>
          <w:szCs w:val="22"/>
          <w:lang w:eastAsia="en-GB"/>
        </w:rPr>
      </w:pPr>
      <w:r w:rsidRPr="00EB2EE5">
        <w:rPr>
          <w:lang w:val="en-US"/>
        </w:rPr>
        <w:t>8.3.8.2.2</w:t>
      </w:r>
      <w:r>
        <w:rPr>
          <w:rFonts w:asciiTheme="minorHAnsi" w:eastAsiaTheme="minorEastAsia" w:hAnsiTheme="minorHAnsi" w:cstheme="minorBidi"/>
          <w:sz w:val="22"/>
          <w:szCs w:val="22"/>
          <w:lang w:eastAsia="en-GB"/>
        </w:rPr>
        <w:tab/>
      </w:r>
      <w:r w:rsidRPr="00EB2EE5">
        <w:rPr>
          <w:lang w:val="en-US"/>
        </w:rPr>
        <w:t>Minimum Requirement</w:t>
      </w:r>
      <w:r>
        <w:tab/>
      </w:r>
      <w:r>
        <w:fldChar w:fldCharType="begin"/>
      </w:r>
      <w:r>
        <w:instrText xml:space="preserve"> PAGEREF _Toc76544838 \h </w:instrText>
      </w:r>
      <w:r>
        <w:fldChar w:fldCharType="separate"/>
      </w:r>
      <w:r>
        <w:t>267</w:t>
      </w:r>
      <w:r>
        <w:fldChar w:fldCharType="end"/>
      </w:r>
    </w:p>
    <w:p w14:paraId="1F2591FE" w14:textId="7B9F0755" w:rsidR="00BA050C" w:rsidRDefault="00BA050C">
      <w:pPr>
        <w:pStyle w:val="TOC5"/>
        <w:rPr>
          <w:rFonts w:asciiTheme="minorHAnsi" w:eastAsiaTheme="minorEastAsia" w:hAnsiTheme="minorHAnsi" w:cstheme="minorBidi"/>
          <w:sz w:val="22"/>
          <w:szCs w:val="22"/>
          <w:lang w:eastAsia="en-GB"/>
        </w:rPr>
      </w:pPr>
      <w:r w:rsidRPr="00EB2EE5">
        <w:rPr>
          <w:lang w:val="en-US"/>
        </w:rPr>
        <w:t>8.3.8.2.3</w:t>
      </w:r>
      <w:r>
        <w:rPr>
          <w:rFonts w:asciiTheme="minorHAnsi" w:eastAsiaTheme="minorEastAsia" w:hAnsiTheme="minorHAnsi" w:cstheme="minorBidi"/>
          <w:sz w:val="22"/>
          <w:szCs w:val="22"/>
          <w:lang w:eastAsia="en-GB"/>
        </w:rPr>
        <w:tab/>
      </w:r>
      <w:r w:rsidRPr="00EB2EE5">
        <w:rPr>
          <w:lang w:val="en-US"/>
        </w:rPr>
        <w:t>Test purpose</w:t>
      </w:r>
      <w:r>
        <w:tab/>
      </w:r>
      <w:r>
        <w:fldChar w:fldCharType="begin"/>
      </w:r>
      <w:r>
        <w:instrText xml:space="preserve"> PAGEREF _Toc76544839 \h </w:instrText>
      </w:r>
      <w:r>
        <w:fldChar w:fldCharType="separate"/>
      </w:r>
      <w:r>
        <w:t>267</w:t>
      </w:r>
      <w:r>
        <w:fldChar w:fldCharType="end"/>
      </w:r>
    </w:p>
    <w:p w14:paraId="7F5E8D5E" w14:textId="140AAE8F" w:rsidR="00BA050C" w:rsidRDefault="00BA050C">
      <w:pPr>
        <w:pStyle w:val="TOC5"/>
        <w:rPr>
          <w:rFonts w:asciiTheme="minorHAnsi" w:eastAsiaTheme="minorEastAsia" w:hAnsiTheme="minorHAnsi" w:cstheme="minorBidi"/>
          <w:sz w:val="22"/>
          <w:szCs w:val="22"/>
          <w:lang w:eastAsia="en-GB"/>
        </w:rPr>
      </w:pPr>
      <w:r w:rsidRPr="00EB2EE5">
        <w:rPr>
          <w:lang w:val="en-US"/>
        </w:rPr>
        <w:t>8.3.8.2.4</w:t>
      </w:r>
      <w:r>
        <w:rPr>
          <w:rFonts w:asciiTheme="minorHAnsi" w:eastAsiaTheme="minorEastAsia" w:hAnsiTheme="minorHAnsi" w:cstheme="minorBidi"/>
          <w:sz w:val="22"/>
          <w:szCs w:val="22"/>
          <w:lang w:eastAsia="en-GB"/>
        </w:rPr>
        <w:tab/>
      </w:r>
      <w:r w:rsidRPr="00EB2EE5">
        <w:rPr>
          <w:lang w:val="en-US"/>
        </w:rPr>
        <w:t>Method of test</w:t>
      </w:r>
      <w:r>
        <w:tab/>
      </w:r>
      <w:r>
        <w:fldChar w:fldCharType="begin"/>
      </w:r>
      <w:r>
        <w:instrText xml:space="preserve"> PAGEREF _Toc76544840 \h </w:instrText>
      </w:r>
      <w:r>
        <w:fldChar w:fldCharType="separate"/>
      </w:r>
      <w:r>
        <w:t>267</w:t>
      </w:r>
      <w:r>
        <w:fldChar w:fldCharType="end"/>
      </w:r>
    </w:p>
    <w:p w14:paraId="69625604" w14:textId="12FEE25F" w:rsidR="00BA050C" w:rsidRDefault="00BA050C">
      <w:pPr>
        <w:pStyle w:val="TOC5"/>
        <w:rPr>
          <w:rFonts w:asciiTheme="minorHAnsi" w:eastAsiaTheme="minorEastAsia" w:hAnsiTheme="minorHAnsi" w:cstheme="minorBidi"/>
          <w:sz w:val="22"/>
          <w:szCs w:val="22"/>
          <w:lang w:eastAsia="en-GB"/>
        </w:rPr>
      </w:pPr>
      <w:r w:rsidRPr="00EB2EE5">
        <w:rPr>
          <w:lang w:val="en-US"/>
        </w:rPr>
        <w:t>8.3.8.2.5</w:t>
      </w:r>
      <w:r>
        <w:rPr>
          <w:rFonts w:asciiTheme="minorHAnsi" w:eastAsiaTheme="minorEastAsia" w:hAnsiTheme="minorHAnsi" w:cstheme="minorBidi"/>
          <w:sz w:val="22"/>
          <w:szCs w:val="22"/>
          <w:lang w:eastAsia="en-GB"/>
        </w:rPr>
        <w:tab/>
      </w:r>
      <w:r w:rsidRPr="00EB2EE5">
        <w:rPr>
          <w:lang w:val="en-US"/>
        </w:rPr>
        <w:t>Test Requirement</w:t>
      </w:r>
      <w:r>
        <w:tab/>
      </w:r>
      <w:r>
        <w:fldChar w:fldCharType="begin"/>
      </w:r>
      <w:r>
        <w:instrText xml:space="preserve"> PAGEREF _Toc76544841 \h </w:instrText>
      </w:r>
      <w:r>
        <w:fldChar w:fldCharType="separate"/>
      </w:r>
      <w:r>
        <w:t>268</w:t>
      </w:r>
      <w:r>
        <w:fldChar w:fldCharType="end"/>
      </w:r>
    </w:p>
    <w:p w14:paraId="7C8AD5DB" w14:textId="01E128C9" w:rsidR="00BA050C" w:rsidRDefault="00BA050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_Toc76544842 \h </w:instrText>
      </w:r>
      <w:r>
        <w:fldChar w:fldCharType="separate"/>
      </w:r>
      <w:r>
        <w:t>268</w:t>
      </w:r>
      <w:r>
        <w:fldChar w:fldCharType="end"/>
      </w:r>
    </w:p>
    <w:p w14:paraId="753B1CCE" w14:textId="7B3BE7CB" w:rsidR="00BA050C" w:rsidRDefault="00BA050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_Toc76544843 \h </w:instrText>
      </w:r>
      <w:r>
        <w:fldChar w:fldCharType="separate"/>
      </w:r>
      <w:r>
        <w:t>268</w:t>
      </w:r>
      <w:r>
        <w:fldChar w:fldCharType="end"/>
      </w:r>
    </w:p>
    <w:p w14:paraId="77CCFA8D" w14:textId="07844EDC" w:rsidR="00BA050C" w:rsidRDefault="00BA050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_Toc76544844 \h </w:instrText>
      </w:r>
      <w:r>
        <w:fldChar w:fldCharType="separate"/>
      </w:r>
      <w:r>
        <w:t>269</w:t>
      </w:r>
      <w:r>
        <w:fldChar w:fldCharType="end"/>
      </w:r>
    </w:p>
    <w:p w14:paraId="0DB4ECD6" w14:textId="155065F1" w:rsidR="00BA050C" w:rsidRDefault="00BA050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_Toc76544845 \h </w:instrText>
      </w:r>
      <w:r>
        <w:fldChar w:fldCharType="separate"/>
      </w:r>
      <w:r>
        <w:t>269</w:t>
      </w:r>
      <w:r>
        <w:fldChar w:fldCharType="end"/>
      </w:r>
    </w:p>
    <w:p w14:paraId="70EE79B9" w14:textId="06345C2C" w:rsidR="00BA050C" w:rsidRDefault="00BA050C">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_Toc76544846 \h </w:instrText>
      </w:r>
      <w:r>
        <w:fldChar w:fldCharType="separate"/>
      </w:r>
      <w:r>
        <w:t>269</w:t>
      </w:r>
      <w:r>
        <w:fldChar w:fldCharType="end"/>
      </w:r>
    </w:p>
    <w:p w14:paraId="07C09FF4" w14:textId="391F5975" w:rsidR="00BA050C" w:rsidRDefault="00BA050C">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_Toc76544847 \h </w:instrText>
      </w:r>
      <w:r>
        <w:fldChar w:fldCharType="separate"/>
      </w:r>
      <w:r>
        <w:t>269</w:t>
      </w:r>
      <w:r>
        <w:fldChar w:fldCharType="end"/>
      </w:r>
    </w:p>
    <w:p w14:paraId="03C4FCEE" w14:textId="7208BC7E" w:rsidR="00BA050C" w:rsidRDefault="00BA050C">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_Toc76544848 \h </w:instrText>
      </w:r>
      <w:r>
        <w:fldChar w:fldCharType="separate"/>
      </w:r>
      <w:r>
        <w:t>269</w:t>
      </w:r>
      <w:r>
        <w:fldChar w:fldCharType="end"/>
      </w:r>
    </w:p>
    <w:p w14:paraId="3727ED29" w14:textId="57A01110" w:rsidR="00BA050C" w:rsidRDefault="00BA050C">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_Toc76544849 \h </w:instrText>
      </w:r>
      <w:r>
        <w:fldChar w:fldCharType="separate"/>
      </w:r>
      <w:r>
        <w:t>270</w:t>
      </w:r>
      <w:r>
        <w:fldChar w:fldCharType="end"/>
      </w:r>
    </w:p>
    <w:p w14:paraId="11C2084D" w14:textId="619AEF1F" w:rsidR="00BA050C" w:rsidRDefault="00BA050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_Toc76544850 \h </w:instrText>
      </w:r>
      <w:r>
        <w:fldChar w:fldCharType="separate"/>
      </w:r>
      <w:r>
        <w:t>270</w:t>
      </w:r>
      <w:r>
        <w:fldChar w:fldCharType="end"/>
      </w:r>
    </w:p>
    <w:p w14:paraId="5BC5339C" w14:textId="15EF00E0" w:rsidR="00BA050C" w:rsidRDefault="00BA050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_Toc76544851 \h </w:instrText>
      </w:r>
      <w:r>
        <w:fldChar w:fldCharType="separate"/>
      </w:r>
      <w:r>
        <w:t>270</w:t>
      </w:r>
      <w:r>
        <w:fldChar w:fldCharType="end"/>
      </w:r>
    </w:p>
    <w:p w14:paraId="3759C602" w14:textId="52C6A2E5" w:rsidR="00BA050C" w:rsidRDefault="00BA050C">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_Toc76544852 \h </w:instrText>
      </w:r>
      <w:r>
        <w:fldChar w:fldCharType="separate"/>
      </w:r>
      <w:r>
        <w:t>271</w:t>
      </w:r>
      <w:r>
        <w:fldChar w:fldCharType="end"/>
      </w:r>
    </w:p>
    <w:p w14:paraId="0A0E0881" w14:textId="3B465B55" w:rsidR="00BA050C" w:rsidRDefault="00BA050C">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_Toc76544853 \h </w:instrText>
      </w:r>
      <w:r>
        <w:fldChar w:fldCharType="separate"/>
      </w:r>
      <w:r>
        <w:t>271</w:t>
      </w:r>
      <w:r>
        <w:fldChar w:fldCharType="end"/>
      </w:r>
    </w:p>
    <w:p w14:paraId="5769052B" w14:textId="15A25D27" w:rsidR="00BA050C" w:rsidRDefault="00BA050C">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_Toc76544854 \h </w:instrText>
      </w:r>
      <w:r>
        <w:fldChar w:fldCharType="separate"/>
      </w:r>
      <w:r>
        <w:t>271</w:t>
      </w:r>
      <w:r>
        <w:fldChar w:fldCharType="end"/>
      </w:r>
    </w:p>
    <w:p w14:paraId="72F82752" w14:textId="7DE58C70" w:rsidR="00BA050C" w:rsidRDefault="00BA050C">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_Toc76544855 \h </w:instrText>
      </w:r>
      <w:r>
        <w:fldChar w:fldCharType="separate"/>
      </w:r>
      <w:r>
        <w:t>271</w:t>
      </w:r>
      <w:r>
        <w:fldChar w:fldCharType="end"/>
      </w:r>
    </w:p>
    <w:p w14:paraId="350979CA" w14:textId="1CCD8B92" w:rsidR="00BA050C" w:rsidRDefault="00BA050C">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_Toc76544856 \h </w:instrText>
      </w:r>
      <w:r>
        <w:fldChar w:fldCharType="separate"/>
      </w:r>
      <w:r>
        <w:t>271</w:t>
      </w:r>
      <w:r>
        <w:fldChar w:fldCharType="end"/>
      </w:r>
    </w:p>
    <w:p w14:paraId="4791FDBE" w14:textId="4B15A98E" w:rsidR="00BA050C" w:rsidRDefault="00BA050C">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_Toc76544857 \h </w:instrText>
      </w:r>
      <w:r>
        <w:fldChar w:fldCharType="separate"/>
      </w:r>
      <w:r>
        <w:t>272</w:t>
      </w:r>
      <w:r>
        <w:fldChar w:fldCharType="end"/>
      </w:r>
    </w:p>
    <w:p w14:paraId="46C0472D" w14:textId="5C9E9292" w:rsidR="00BA050C" w:rsidRDefault="00BA050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_Toc76544858 \h </w:instrText>
      </w:r>
      <w:r>
        <w:fldChar w:fldCharType="separate"/>
      </w:r>
      <w:r>
        <w:t>272</w:t>
      </w:r>
      <w:r>
        <w:fldChar w:fldCharType="end"/>
      </w:r>
    </w:p>
    <w:p w14:paraId="59776B6D" w14:textId="31505F0C" w:rsidR="00BA050C" w:rsidRDefault="00BA050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_Toc76544859 \h </w:instrText>
      </w:r>
      <w:r>
        <w:fldChar w:fldCharType="separate"/>
      </w:r>
      <w:r>
        <w:t>272</w:t>
      </w:r>
      <w:r>
        <w:fldChar w:fldCharType="end"/>
      </w:r>
    </w:p>
    <w:p w14:paraId="55612BE2" w14:textId="52D5BA6F" w:rsidR="00BA050C" w:rsidRDefault="00BA050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_Toc76544860 \h </w:instrText>
      </w:r>
      <w:r>
        <w:fldChar w:fldCharType="separate"/>
      </w:r>
      <w:r>
        <w:t>272</w:t>
      </w:r>
      <w:r>
        <w:fldChar w:fldCharType="end"/>
      </w:r>
    </w:p>
    <w:p w14:paraId="0BDD5D8A" w14:textId="15B543FC" w:rsidR="00BA050C" w:rsidRDefault="00BA050C">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_Toc76544861 \h </w:instrText>
      </w:r>
      <w:r>
        <w:fldChar w:fldCharType="separate"/>
      </w:r>
      <w:r>
        <w:t>273</w:t>
      </w:r>
      <w:r>
        <w:fldChar w:fldCharType="end"/>
      </w:r>
    </w:p>
    <w:p w14:paraId="465A21D8" w14:textId="6E6FE07D" w:rsidR="00BA050C" w:rsidRDefault="00BA050C">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_Toc76544862 \h </w:instrText>
      </w:r>
      <w:r>
        <w:fldChar w:fldCharType="separate"/>
      </w:r>
      <w:r>
        <w:t>273</w:t>
      </w:r>
      <w:r>
        <w:fldChar w:fldCharType="end"/>
      </w:r>
    </w:p>
    <w:p w14:paraId="0AD1237A" w14:textId="0EB8755E" w:rsidR="00BA050C" w:rsidRDefault="00BA050C">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_Toc76544863 \h </w:instrText>
      </w:r>
      <w:r>
        <w:fldChar w:fldCharType="separate"/>
      </w:r>
      <w:r>
        <w:t>273</w:t>
      </w:r>
      <w:r>
        <w:fldChar w:fldCharType="end"/>
      </w:r>
    </w:p>
    <w:p w14:paraId="144AC827" w14:textId="13770EEB" w:rsidR="00BA050C" w:rsidRDefault="00BA050C">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_Toc76544864 \h </w:instrText>
      </w:r>
      <w:r>
        <w:fldChar w:fldCharType="separate"/>
      </w:r>
      <w:r>
        <w:t>273</w:t>
      </w:r>
      <w:r>
        <w:fldChar w:fldCharType="end"/>
      </w:r>
    </w:p>
    <w:p w14:paraId="13ED48ED" w14:textId="7FCD1D20" w:rsidR="00BA050C" w:rsidRDefault="00BA050C">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_Toc76544865 \h </w:instrText>
      </w:r>
      <w:r>
        <w:fldChar w:fldCharType="separate"/>
      </w:r>
      <w:r>
        <w:t>273</w:t>
      </w:r>
      <w:r>
        <w:fldChar w:fldCharType="end"/>
      </w:r>
    </w:p>
    <w:p w14:paraId="11136DE3" w14:textId="167C02BA" w:rsidR="00BA050C" w:rsidRDefault="00BA050C">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_Toc76544866 \h </w:instrText>
      </w:r>
      <w:r>
        <w:fldChar w:fldCharType="separate"/>
      </w:r>
      <w:r>
        <w:t>275</w:t>
      </w:r>
      <w:r>
        <w:fldChar w:fldCharType="end"/>
      </w:r>
    </w:p>
    <w:p w14:paraId="316B6360" w14:textId="5BE2F09B" w:rsidR="00BA050C" w:rsidRDefault="00BA050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_Toc76544867 \h </w:instrText>
      </w:r>
      <w:r>
        <w:fldChar w:fldCharType="separate"/>
      </w:r>
      <w:r>
        <w:t>275</w:t>
      </w:r>
      <w:r>
        <w:fldChar w:fldCharType="end"/>
      </w:r>
    </w:p>
    <w:p w14:paraId="7FD01F68" w14:textId="6501F63C" w:rsidR="00BA050C" w:rsidRDefault="00BA050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 xml:space="preserve">BS type </w:t>
      </w:r>
      <w:r w:rsidRPr="00EB2EE5">
        <w:rPr>
          <w:rFonts w:cs="Arial"/>
          <w:i/>
          <w:iCs/>
          <w:lang w:eastAsia="zh-CN"/>
        </w:rPr>
        <w:t>2</w:t>
      </w:r>
      <w:r w:rsidRPr="00EB2EE5">
        <w:rPr>
          <w:rFonts w:cs="Arial"/>
          <w:i/>
          <w:iCs/>
        </w:rPr>
        <w:t>-O</w:t>
      </w:r>
      <w:r>
        <w:tab/>
      </w:r>
      <w:r>
        <w:fldChar w:fldCharType="begin"/>
      </w:r>
      <w:r>
        <w:instrText xml:space="preserve"> PAGEREF _Toc76544868 \h </w:instrText>
      </w:r>
      <w:r>
        <w:fldChar w:fldCharType="separate"/>
      </w:r>
      <w:r>
        <w:t>276</w:t>
      </w:r>
      <w:r>
        <w:fldChar w:fldCharType="end"/>
      </w:r>
    </w:p>
    <w:p w14:paraId="6E51C832" w14:textId="5F2F9365" w:rsidR="00BA050C" w:rsidRDefault="00BA050C">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_Toc76544869 \h </w:instrText>
      </w:r>
      <w:r>
        <w:fldChar w:fldCharType="separate"/>
      </w:r>
      <w:r>
        <w:t>277</w:t>
      </w:r>
      <w:r>
        <w:fldChar w:fldCharType="end"/>
      </w:r>
    </w:p>
    <w:p w14:paraId="527A2A43" w14:textId="2A4DB42C" w:rsidR="00BA050C" w:rsidRDefault="00BA050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_Toc76544870 \h </w:instrText>
      </w:r>
      <w:r>
        <w:fldChar w:fldCharType="separate"/>
      </w:r>
      <w:r>
        <w:t>277</w:t>
      </w:r>
      <w:r>
        <w:fldChar w:fldCharType="end"/>
      </w:r>
    </w:p>
    <w:p w14:paraId="33B42F2C" w14:textId="0ED9F8FC" w:rsidR="00BA050C" w:rsidRDefault="00BA050C">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EB2EE5">
        <w:rPr>
          <w:rFonts w:eastAsia="Malgun Gothic"/>
        </w:rPr>
        <w:t>PRACH with L</w:t>
      </w:r>
      <w:r w:rsidRPr="00EB2EE5">
        <w:rPr>
          <w:rFonts w:eastAsia="Malgun Gothic"/>
          <w:vertAlign w:val="subscript"/>
        </w:rPr>
        <w:t>RA</w:t>
      </w:r>
      <w:r w:rsidRPr="00EB2EE5">
        <w:rPr>
          <w:rFonts w:eastAsia="Malgun Gothic"/>
        </w:rPr>
        <w:t>=1151 and L</w:t>
      </w:r>
      <w:r w:rsidRPr="00EB2EE5">
        <w:rPr>
          <w:rFonts w:eastAsia="Malgun Gothic"/>
          <w:vertAlign w:val="subscript"/>
        </w:rPr>
        <w:t>RA</w:t>
      </w:r>
      <w:r w:rsidRPr="00EB2EE5">
        <w:rPr>
          <w:rFonts w:eastAsia="Malgun Gothic"/>
        </w:rPr>
        <w:t>=571</w:t>
      </w:r>
      <w:r>
        <w:tab/>
      </w:r>
      <w:r>
        <w:fldChar w:fldCharType="begin"/>
      </w:r>
      <w:r>
        <w:instrText xml:space="preserve"> PAGEREF _Toc76544871 \h </w:instrText>
      </w:r>
      <w:r>
        <w:fldChar w:fldCharType="separate"/>
      </w:r>
      <w:r>
        <w:t>277</w:t>
      </w:r>
      <w:r>
        <w:fldChar w:fldCharType="end"/>
      </w:r>
    </w:p>
    <w:p w14:paraId="228274DE" w14:textId="63AF1239" w:rsidR="00BA050C" w:rsidRDefault="00BA050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B2EE5">
        <w:rPr>
          <w:rFonts w:cs="Arial"/>
        </w:rPr>
        <w:t xml:space="preserve">Test </w:t>
      </w:r>
      <w:r w:rsidRPr="00EB2EE5">
        <w:rPr>
          <w:rFonts w:cs="Arial"/>
          <w:lang w:eastAsia="zh-CN"/>
        </w:rPr>
        <w:t>r</w:t>
      </w:r>
      <w:r w:rsidRPr="00EB2EE5">
        <w:rPr>
          <w:rFonts w:cs="Arial"/>
        </w:rPr>
        <w:t xml:space="preserve">equirement for </w:t>
      </w:r>
      <w:r w:rsidRPr="00EB2EE5">
        <w:rPr>
          <w:rFonts w:cs="Arial"/>
          <w:i/>
          <w:iCs/>
        </w:rPr>
        <w:t>BS type 1-O</w:t>
      </w:r>
      <w:r>
        <w:tab/>
      </w:r>
      <w:r>
        <w:fldChar w:fldCharType="begin"/>
      </w:r>
      <w:r>
        <w:instrText xml:space="preserve"> PAGEREF _Toc76544872 \h </w:instrText>
      </w:r>
      <w:r>
        <w:fldChar w:fldCharType="separate"/>
      </w:r>
      <w:r>
        <w:t>277</w:t>
      </w:r>
      <w:r>
        <w:fldChar w:fldCharType="end"/>
      </w:r>
    </w:p>
    <w:p w14:paraId="01CA1FE0" w14:textId="2D5BD9F7" w:rsidR="00BA050C" w:rsidRDefault="00BA050C">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r>
      <w:r>
        <w:instrText xml:space="preserve"> PAGEREF _Toc76544873 \h </w:instrText>
      </w:r>
      <w:r>
        <w:fldChar w:fldCharType="separate"/>
      </w:r>
      <w:r>
        <w:t>278</w:t>
      </w:r>
      <w:r>
        <w:fldChar w:fldCharType="end"/>
      </w:r>
    </w:p>
    <w:p w14:paraId="423582D5" w14:textId="1E87503C" w:rsidR="00BA050C" w:rsidRDefault="00BA050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_Toc76544874 \h </w:instrText>
      </w:r>
      <w:r>
        <w:fldChar w:fldCharType="separate"/>
      </w:r>
      <w:r>
        <w:t>278</w:t>
      </w:r>
      <w:r>
        <w:fldChar w:fldCharType="end"/>
      </w:r>
    </w:p>
    <w:p w14:paraId="19E8F089" w14:textId="27820D76" w:rsidR="00BA050C" w:rsidRDefault="00BA050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_Toc76544875 \h </w:instrText>
      </w:r>
      <w:r>
        <w:fldChar w:fldCharType="separate"/>
      </w:r>
      <w:r>
        <w:t>281</w:t>
      </w:r>
      <w:r>
        <w:fldChar w:fldCharType="end"/>
      </w:r>
    </w:p>
    <w:p w14:paraId="1860895F" w14:textId="54D5050E" w:rsidR="00BA050C" w:rsidRDefault="00BA050C">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_Toc76544876 \h </w:instrText>
      </w:r>
      <w:r>
        <w:fldChar w:fldCharType="separate"/>
      </w:r>
      <w:r>
        <w:t>281</w:t>
      </w:r>
      <w:r>
        <w:fldChar w:fldCharType="end"/>
      </w:r>
    </w:p>
    <w:p w14:paraId="4A82AD92" w14:textId="4674D64D" w:rsidR="00BA050C" w:rsidRDefault="00BA050C">
      <w:pPr>
        <w:pStyle w:val="TOC1"/>
        <w:rPr>
          <w:rFonts w:asciiTheme="minorHAnsi" w:eastAsiaTheme="minorEastAsia" w:hAnsiTheme="minorHAnsi" w:cstheme="minorBidi"/>
          <w:szCs w:val="22"/>
          <w:lang w:eastAsia="en-GB"/>
        </w:rPr>
      </w:pPr>
      <w:r w:rsidRPr="00EB2EE5">
        <w:rPr>
          <w:rFonts w:eastAsia="DengXian"/>
        </w:rPr>
        <w:t>A.3</w:t>
      </w:r>
      <w:r w:rsidRPr="00EB2EE5">
        <w:rPr>
          <w:rFonts w:eastAsia="DengXian"/>
          <w:lang w:eastAsia="zh-CN"/>
        </w:rPr>
        <w:t>A</w:t>
      </w:r>
      <w:r>
        <w:rPr>
          <w:rFonts w:asciiTheme="minorHAnsi" w:eastAsiaTheme="minorEastAsia" w:hAnsiTheme="minorHAnsi" w:cstheme="minorBidi"/>
          <w:szCs w:val="22"/>
          <w:lang w:eastAsia="en-GB"/>
        </w:rPr>
        <w:tab/>
      </w:r>
      <w:r w:rsidRPr="00EB2EE5">
        <w:rPr>
          <w:rFonts w:eastAsia="DengXian"/>
        </w:rPr>
        <w:t>Fixed Reference Channels for performance requirements (</w:t>
      </w:r>
      <w:r w:rsidRPr="00EB2EE5">
        <w:rPr>
          <w:rFonts w:eastAsia="DengXian"/>
          <w:lang w:eastAsia="zh-CN"/>
        </w:rPr>
        <w:t>QPSK</w:t>
      </w:r>
      <w:r w:rsidRPr="00EB2EE5">
        <w:rPr>
          <w:rFonts w:eastAsia="DengXian"/>
        </w:rPr>
        <w:t>, R=99/</w:t>
      </w:r>
      <w:r w:rsidRPr="00EB2EE5">
        <w:rPr>
          <w:rFonts w:eastAsia="DengXian"/>
          <w:lang w:eastAsia="zh-CN"/>
        </w:rPr>
        <w:t>1024</w:t>
      </w:r>
      <w:r w:rsidRPr="00EB2EE5">
        <w:rPr>
          <w:rFonts w:eastAsia="DengXian"/>
        </w:rPr>
        <w:t>)</w:t>
      </w:r>
      <w:r>
        <w:tab/>
      </w:r>
      <w:r>
        <w:fldChar w:fldCharType="begin"/>
      </w:r>
      <w:r>
        <w:instrText xml:space="preserve"> PAGEREF _Toc76544877 \h </w:instrText>
      </w:r>
      <w:r>
        <w:fldChar w:fldCharType="separate"/>
      </w:r>
      <w:r>
        <w:t>287</w:t>
      </w:r>
      <w:r>
        <w:fldChar w:fldCharType="end"/>
      </w:r>
    </w:p>
    <w:p w14:paraId="12498C63" w14:textId="56F1F4DA" w:rsidR="00BA050C" w:rsidRDefault="00BA050C">
      <w:pPr>
        <w:pStyle w:val="TOC1"/>
        <w:rPr>
          <w:rFonts w:asciiTheme="minorHAnsi" w:eastAsiaTheme="minorEastAsia" w:hAnsiTheme="minorHAnsi" w:cstheme="minorBidi"/>
          <w:szCs w:val="22"/>
          <w:lang w:eastAsia="en-GB"/>
        </w:rPr>
      </w:pPr>
      <w:r w:rsidRPr="00EB2EE5">
        <w:rPr>
          <w:rFonts w:eastAsia="DengXian"/>
        </w:rPr>
        <w:t>A.</w:t>
      </w:r>
      <w:r w:rsidRPr="00EB2EE5">
        <w:rPr>
          <w:rFonts w:eastAsia="DengXian"/>
          <w:lang w:eastAsia="zh-CN"/>
        </w:rPr>
        <w:t>3B</w:t>
      </w:r>
      <w:r>
        <w:rPr>
          <w:rFonts w:asciiTheme="minorHAnsi" w:eastAsiaTheme="minorEastAsia" w:hAnsiTheme="minorHAnsi" w:cstheme="minorBidi"/>
          <w:szCs w:val="22"/>
          <w:lang w:eastAsia="en-GB"/>
        </w:rPr>
        <w:tab/>
      </w:r>
      <w:r w:rsidRPr="00EB2EE5">
        <w:rPr>
          <w:rFonts w:eastAsia="DengXian"/>
        </w:rPr>
        <w:t>Fixed Reference Channels for performance requirements (</w:t>
      </w:r>
      <w:r w:rsidRPr="00EB2EE5">
        <w:rPr>
          <w:rFonts w:eastAsia="DengXian"/>
          <w:lang w:eastAsia="zh-CN"/>
        </w:rPr>
        <w:t>QPSK</w:t>
      </w:r>
      <w:r w:rsidRPr="00EB2EE5">
        <w:rPr>
          <w:rFonts w:eastAsia="DengXian"/>
        </w:rPr>
        <w:t>, R=308/</w:t>
      </w:r>
      <w:r w:rsidRPr="00EB2EE5">
        <w:rPr>
          <w:rFonts w:eastAsia="DengXian"/>
          <w:lang w:eastAsia="zh-CN"/>
        </w:rPr>
        <w:t>1024</w:t>
      </w:r>
      <w:r w:rsidRPr="00EB2EE5">
        <w:rPr>
          <w:rFonts w:eastAsia="DengXian"/>
        </w:rPr>
        <w:t>)</w:t>
      </w:r>
      <w:r>
        <w:tab/>
      </w:r>
      <w:r>
        <w:fldChar w:fldCharType="begin"/>
      </w:r>
      <w:r>
        <w:instrText xml:space="preserve"> PAGEREF _Toc76544878 \h </w:instrText>
      </w:r>
      <w:r>
        <w:fldChar w:fldCharType="separate"/>
      </w:r>
      <w:r>
        <w:t>289</w:t>
      </w:r>
      <w:r>
        <w:fldChar w:fldCharType="end"/>
      </w:r>
    </w:p>
    <w:p w14:paraId="2A9B7D58" w14:textId="26F75744" w:rsidR="00BA050C" w:rsidRDefault="00BA050C">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_Toc76544879 \h </w:instrText>
      </w:r>
      <w:r>
        <w:fldChar w:fldCharType="separate"/>
      </w:r>
      <w:r>
        <w:t>290</w:t>
      </w:r>
      <w:r>
        <w:fldChar w:fldCharType="end"/>
      </w:r>
    </w:p>
    <w:p w14:paraId="2A246878" w14:textId="02A95396" w:rsidR="00BA050C" w:rsidRDefault="00BA050C">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_Toc76544880 \h </w:instrText>
      </w:r>
      <w:r>
        <w:fldChar w:fldCharType="separate"/>
      </w:r>
      <w:r>
        <w:t>294</w:t>
      </w:r>
      <w:r>
        <w:fldChar w:fldCharType="end"/>
      </w:r>
    </w:p>
    <w:p w14:paraId="51C892B8" w14:textId="082E02DB" w:rsidR="00BA050C" w:rsidRDefault="00BA050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_Toc76544881 \h </w:instrText>
      </w:r>
      <w:r>
        <w:fldChar w:fldCharType="separate"/>
      </w:r>
      <w:r>
        <w:t>297</w:t>
      </w:r>
      <w:r>
        <w:fldChar w:fldCharType="end"/>
      </w:r>
    </w:p>
    <w:p w14:paraId="16B16F7E" w14:textId="2C428F60" w:rsidR="00BA050C" w:rsidRDefault="00BA050C">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_Toc76544882 \h </w:instrText>
      </w:r>
      <w:r>
        <w:fldChar w:fldCharType="separate"/>
      </w:r>
      <w:r>
        <w:t>297</w:t>
      </w:r>
      <w:r>
        <w:fldChar w:fldCharType="end"/>
      </w:r>
    </w:p>
    <w:p w14:paraId="300EF5AA" w14:textId="264526B3" w:rsidR="00BA050C" w:rsidRDefault="00BA050C">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_Toc76544883 \h </w:instrText>
      </w:r>
      <w:r>
        <w:fldChar w:fldCharType="separate"/>
      </w:r>
      <w:r>
        <w:t>298</w:t>
      </w:r>
      <w:r>
        <w:fldChar w:fldCharType="end"/>
      </w:r>
    </w:p>
    <w:p w14:paraId="48F339C6" w14:textId="3205F6D5" w:rsidR="00BA050C" w:rsidRDefault="00BA050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_Toc76544884 \h </w:instrText>
      </w:r>
      <w:r>
        <w:fldChar w:fldCharType="separate"/>
      </w:r>
      <w:r>
        <w:t>300</w:t>
      </w:r>
      <w:r>
        <w:fldChar w:fldCharType="end"/>
      </w:r>
    </w:p>
    <w:p w14:paraId="35FC318E" w14:textId="5E987113" w:rsidR="00BA050C" w:rsidRDefault="00BA050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_Toc76544885 \h </w:instrText>
      </w:r>
      <w:r>
        <w:fldChar w:fldCharType="separate"/>
      </w:r>
      <w:r>
        <w:t>300</w:t>
      </w:r>
      <w:r>
        <w:fldChar w:fldCharType="end"/>
      </w:r>
    </w:p>
    <w:p w14:paraId="2705D926" w14:textId="2DF48432" w:rsidR="00BA050C" w:rsidRDefault="00BA050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B2EE5">
        <w:rPr>
          <w:rFonts w:cs="v4.2.0"/>
        </w:rPr>
        <w:t>Normal test environment</w:t>
      </w:r>
      <w:r>
        <w:tab/>
      </w:r>
      <w:r>
        <w:fldChar w:fldCharType="begin"/>
      </w:r>
      <w:r>
        <w:instrText xml:space="preserve"> PAGEREF _Toc76544886 \h </w:instrText>
      </w:r>
      <w:r>
        <w:fldChar w:fldCharType="separate"/>
      </w:r>
      <w:r>
        <w:t>300</w:t>
      </w:r>
      <w:r>
        <w:fldChar w:fldCharType="end"/>
      </w:r>
    </w:p>
    <w:p w14:paraId="26684200" w14:textId="5795733A" w:rsidR="00BA050C" w:rsidRDefault="00BA050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B2EE5">
        <w:rPr>
          <w:rFonts w:cs="v4.2.0"/>
        </w:rPr>
        <w:t>Extreme test environment</w:t>
      </w:r>
      <w:r>
        <w:tab/>
      </w:r>
      <w:r>
        <w:fldChar w:fldCharType="begin"/>
      </w:r>
      <w:r>
        <w:instrText xml:space="preserve"> PAGEREF _Toc76544887 \h </w:instrText>
      </w:r>
      <w:r>
        <w:fldChar w:fldCharType="separate"/>
      </w:r>
      <w:r>
        <w:t>300</w:t>
      </w:r>
      <w:r>
        <w:fldChar w:fldCharType="end"/>
      </w:r>
    </w:p>
    <w:p w14:paraId="08B8C083" w14:textId="748F8BAA" w:rsidR="00BA050C" w:rsidRDefault="00BA050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_Toc76544888 \h </w:instrText>
      </w:r>
      <w:r>
        <w:fldChar w:fldCharType="separate"/>
      </w:r>
      <w:r>
        <w:t>300</w:t>
      </w:r>
      <w:r>
        <w:fldChar w:fldCharType="end"/>
      </w:r>
    </w:p>
    <w:p w14:paraId="32BE1225" w14:textId="020C07ED" w:rsidR="00BA050C" w:rsidRDefault="00BA050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B2EE5">
        <w:rPr>
          <w:rFonts w:cs="v4.2.0"/>
        </w:rPr>
        <w:t>Vibration</w:t>
      </w:r>
      <w:r>
        <w:tab/>
      </w:r>
      <w:r>
        <w:fldChar w:fldCharType="begin"/>
      </w:r>
      <w:r>
        <w:instrText xml:space="preserve"> PAGEREF _Toc76544889 \h </w:instrText>
      </w:r>
      <w:r>
        <w:fldChar w:fldCharType="separate"/>
      </w:r>
      <w:r>
        <w:t>301</w:t>
      </w:r>
      <w:r>
        <w:fldChar w:fldCharType="end"/>
      </w:r>
    </w:p>
    <w:p w14:paraId="40CAE3E4" w14:textId="308CA824" w:rsidR="00BA050C" w:rsidRDefault="00BA050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B2EE5">
        <w:rPr>
          <w:rFonts w:cs="v4.2.0"/>
        </w:rPr>
        <w:t>Power supply</w:t>
      </w:r>
      <w:r>
        <w:tab/>
      </w:r>
      <w:r>
        <w:fldChar w:fldCharType="begin"/>
      </w:r>
      <w:r>
        <w:instrText xml:space="preserve"> PAGEREF _Toc76544890 \h </w:instrText>
      </w:r>
      <w:r>
        <w:fldChar w:fldCharType="separate"/>
      </w:r>
      <w:r>
        <w:t>301</w:t>
      </w:r>
      <w:r>
        <w:fldChar w:fldCharType="end"/>
      </w:r>
    </w:p>
    <w:p w14:paraId="4295827C" w14:textId="5A4827CA" w:rsidR="00BA050C" w:rsidRDefault="00BA050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_Toc76544891 \h </w:instrText>
      </w:r>
      <w:r>
        <w:fldChar w:fldCharType="separate"/>
      </w:r>
      <w:r>
        <w:t>301</w:t>
      </w:r>
      <w:r>
        <w:fldChar w:fldCharType="end"/>
      </w:r>
    </w:p>
    <w:p w14:paraId="7CBBB505" w14:textId="2C572080" w:rsidR="00BA050C" w:rsidRDefault="00BA050C">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_Toc76544892 \h </w:instrText>
      </w:r>
      <w:r>
        <w:fldChar w:fldCharType="separate"/>
      </w:r>
      <w:r>
        <w:t>302</w:t>
      </w:r>
      <w:r>
        <w:fldChar w:fldCharType="end"/>
      </w:r>
    </w:p>
    <w:p w14:paraId="481C8930" w14:textId="37ECB683" w:rsidR="00BA050C" w:rsidRDefault="00BA050C">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_Toc76544893 \h </w:instrText>
      </w:r>
      <w:r>
        <w:fldChar w:fldCharType="separate"/>
      </w:r>
      <w:r>
        <w:t>302</w:t>
      </w:r>
      <w:r>
        <w:fldChar w:fldCharType="end"/>
      </w:r>
    </w:p>
    <w:p w14:paraId="09C7C065" w14:textId="2794E8D5" w:rsidR="00BA050C" w:rsidRDefault="00BA050C">
      <w:pPr>
        <w:pStyle w:val="TOC2"/>
        <w:rPr>
          <w:rFonts w:asciiTheme="minorHAnsi" w:eastAsiaTheme="minorEastAsia" w:hAnsiTheme="minorHAnsi" w:cstheme="minorBidi"/>
          <w:sz w:val="22"/>
          <w:szCs w:val="22"/>
          <w:lang w:eastAsia="en-GB"/>
        </w:rPr>
      </w:pPr>
      <w:r>
        <w:rPr>
          <w:lang w:eastAsia="sv-SE"/>
        </w:rPr>
        <w:t>B.7.</w:t>
      </w:r>
      <w:r w:rsidRPr="00EB2EE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_Toc76544894 \h </w:instrText>
      </w:r>
      <w:r>
        <w:fldChar w:fldCharType="separate"/>
      </w:r>
      <w:r>
        <w:t>302</w:t>
      </w:r>
      <w:r>
        <w:fldChar w:fldCharType="end"/>
      </w:r>
    </w:p>
    <w:p w14:paraId="4F2CA0E2" w14:textId="6BEC59BE" w:rsidR="00BA050C" w:rsidRDefault="00BA050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_Toc76544895 \h </w:instrText>
      </w:r>
      <w:r>
        <w:fldChar w:fldCharType="separate"/>
      </w:r>
      <w:r>
        <w:t>304</w:t>
      </w:r>
      <w:r>
        <w:fldChar w:fldCharType="end"/>
      </w:r>
    </w:p>
    <w:p w14:paraId="7E24CECC" w14:textId="1FD258D9" w:rsidR="00BA050C" w:rsidRDefault="00BA050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_Toc76544896 \h </w:instrText>
      </w:r>
      <w:r>
        <w:fldChar w:fldCharType="separate"/>
      </w:r>
      <w:r>
        <w:t>305</w:t>
      </w:r>
      <w:r>
        <w:fldChar w:fldCharType="end"/>
      </w:r>
    </w:p>
    <w:p w14:paraId="651E5A00" w14:textId="7541A1AE" w:rsidR="00BA050C" w:rsidRDefault="00BA050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_Toc76544897 \h </w:instrText>
      </w:r>
      <w:r>
        <w:fldChar w:fldCharType="separate"/>
      </w:r>
      <w:r>
        <w:t>310</w:t>
      </w:r>
      <w:r>
        <w:fldChar w:fldCharType="end"/>
      </w:r>
    </w:p>
    <w:p w14:paraId="586F8F6F" w14:textId="5C21F7C5" w:rsidR="00BA050C" w:rsidRDefault="00BA050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_Toc76544898 \h </w:instrText>
      </w:r>
      <w:r>
        <w:fldChar w:fldCharType="separate"/>
      </w:r>
      <w:r>
        <w:t>311</w:t>
      </w:r>
      <w:r>
        <w:fldChar w:fldCharType="end"/>
      </w:r>
    </w:p>
    <w:p w14:paraId="4ADE8292" w14:textId="48B198A5" w:rsidR="00BA050C" w:rsidRDefault="00BA050C">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_Toc76544899 \h </w:instrText>
      </w:r>
      <w:r>
        <w:fldChar w:fldCharType="separate"/>
      </w:r>
      <w:r>
        <w:t>314</w:t>
      </w:r>
      <w:r>
        <w:fldChar w:fldCharType="end"/>
      </w:r>
    </w:p>
    <w:p w14:paraId="5543EE6F" w14:textId="3812F868" w:rsidR="00BA050C" w:rsidRDefault="00BA050C">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_Toc76544900 \h </w:instrText>
      </w:r>
      <w:r>
        <w:fldChar w:fldCharType="separate"/>
      </w:r>
      <w:r>
        <w:t>315</w:t>
      </w:r>
      <w:r>
        <w:fldChar w:fldCharType="end"/>
      </w:r>
    </w:p>
    <w:p w14:paraId="2A1EF889" w14:textId="21AC2028" w:rsidR="00BA050C" w:rsidRDefault="00BA050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_Toc76544901 \h </w:instrText>
      </w:r>
      <w:r>
        <w:fldChar w:fldCharType="separate"/>
      </w:r>
      <w:r>
        <w:t>315</w:t>
      </w:r>
      <w:r>
        <w:fldChar w:fldCharType="end"/>
      </w:r>
    </w:p>
    <w:p w14:paraId="01315BF1" w14:textId="3B3FF3AD" w:rsidR="00BA050C" w:rsidRDefault="00BA050C">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B2EE5">
        <w:rPr>
          <w:i/>
        </w:rPr>
        <w:t>BS type 2-O</w:t>
      </w:r>
      <w:r>
        <w:t>)</w:t>
      </w:r>
      <w:r>
        <w:tab/>
      </w:r>
      <w:r>
        <w:fldChar w:fldCharType="begin"/>
      </w:r>
      <w:r>
        <w:instrText xml:space="preserve"> PAGEREF _Toc76544902 \h </w:instrText>
      </w:r>
      <w:r>
        <w:fldChar w:fldCharType="separate"/>
      </w:r>
      <w:r>
        <w:t>315</w:t>
      </w:r>
      <w:r>
        <w:fldChar w:fldCharType="end"/>
      </w:r>
    </w:p>
    <w:p w14:paraId="5DA0DA8E" w14:textId="5A96751A" w:rsidR="00BA050C" w:rsidRDefault="00BA050C">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_Toc76544903 \h </w:instrText>
      </w:r>
      <w:r>
        <w:fldChar w:fldCharType="separate"/>
      </w:r>
      <w:r>
        <w:t>316</w:t>
      </w:r>
      <w:r>
        <w:fldChar w:fldCharType="end"/>
      </w:r>
    </w:p>
    <w:p w14:paraId="7EED67A7" w14:textId="23217B65" w:rsidR="00BA050C" w:rsidRDefault="00BA050C">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_Toc76544904 \h </w:instrText>
      </w:r>
      <w:r>
        <w:fldChar w:fldCharType="separate"/>
      </w:r>
      <w:r>
        <w:t>316</w:t>
      </w:r>
      <w:r>
        <w:fldChar w:fldCharType="end"/>
      </w:r>
    </w:p>
    <w:p w14:paraId="74AE76D0" w14:textId="0563A06D" w:rsidR="00BA050C" w:rsidRDefault="00BA050C">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B2EE5">
        <w:rPr>
          <w:i/>
        </w:rPr>
        <w:t>BS type 1-O</w:t>
      </w:r>
      <w:r>
        <w:t>)</w:t>
      </w:r>
      <w:r>
        <w:tab/>
      </w:r>
      <w:r>
        <w:fldChar w:fldCharType="begin"/>
      </w:r>
      <w:r>
        <w:instrText xml:space="preserve"> PAGEREF _Toc76544905 \h </w:instrText>
      </w:r>
      <w:r>
        <w:fldChar w:fldCharType="separate"/>
      </w:r>
      <w:r>
        <w:t>317</w:t>
      </w:r>
      <w:r>
        <w:fldChar w:fldCharType="end"/>
      </w:r>
    </w:p>
    <w:p w14:paraId="64110139" w14:textId="30C5CBA7" w:rsidR="00BA050C" w:rsidRDefault="00BA050C">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_Toc76544906 \h </w:instrText>
      </w:r>
      <w:r>
        <w:fldChar w:fldCharType="separate"/>
      </w:r>
      <w:r>
        <w:t>318</w:t>
      </w:r>
      <w:r>
        <w:fldChar w:fldCharType="end"/>
      </w:r>
    </w:p>
    <w:p w14:paraId="7B68C4B1" w14:textId="11C17E30" w:rsidR="00BA050C" w:rsidRDefault="00BA050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_Toc76544907 \h </w:instrText>
      </w:r>
      <w:r>
        <w:fldChar w:fldCharType="separate"/>
      </w:r>
      <w:r>
        <w:t>318</w:t>
      </w:r>
      <w:r>
        <w:fldChar w:fldCharType="end"/>
      </w:r>
    </w:p>
    <w:p w14:paraId="7D4EA419" w14:textId="7A0A5ECF" w:rsidR="00BA050C" w:rsidRDefault="00BA050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_Toc76544908 \h </w:instrText>
      </w:r>
      <w:r>
        <w:fldChar w:fldCharType="separate"/>
      </w:r>
      <w:r>
        <w:t>318</w:t>
      </w:r>
      <w:r>
        <w:fldChar w:fldCharType="end"/>
      </w:r>
    </w:p>
    <w:p w14:paraId="4CFA3F34" w14:textId="248435A7" w:rsidR="00BA050C" w:rsidRDefault="00BA050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_Toc76544909 \h </w:instrText>
      </w:r>
      <w:r>
        <w:fldChar w:fldCharType="separate"/>
      </w:r>
      <w:r>
        <w:t>319</w:t>
      </w:r>
      <w:r>
        <w:fldChar w:fldCharType="end"/>
      </w:r>
    </w:p>
    <w:p w14:paraId="37578BED" w14:textId="65F352A4" w:rsidR="00BA050C" w:rsidRDefault="00BA050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_Toc76544910 \h </w:instrText>
      </w:r>
      <w:r>
        <w:fldChar w:fldCharType="separate"/>
      </w:r>
      <w:r>
        <w:t>319</w:t>
      </w:r>
      <w:r>
        <w:fldChar w:fldCharType="end"/>
      </w:r>
    </w:p>
    <w:p w14:paraId="349FDB5D" w14:textId="01FAC0E2" w:rsidR="00BA050C" w:rsidRDefault="00BA050C">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_Toc76544911 \h </w:instrText>
      </w:r>
      <w:r>
        <w:fldChar w:fldCharType="separate"/>
      </w:r>
      <w:r>
        <w:t>320</w:t>
      </w:r>
      <w:r>
        <w:fldChar w:fldCharType="end"/>
      </w:r>
    </w:p>
    <w:p w14:paraId="73AF5793" w14:textId="0793C1F0" w:rsidR="00BA050C" w:rsidRDefault="00BA050C">
      <w:pPr>
        <w:pStyle w:val="TOC3"/>
        <w:rPr>
          <w:rFonts w:asciiTheme="minorHAnsi" w:eastAsiaTheme="minorEastAsia" w:hAnsiTheme="minorHAnsi" w:cstheme="minorBidi"/>
          <w:sz w:val="22"/>
          <w:szCs w:val="22"/>
          <w:lang w:eastAsia="en-GB"/>
        </w:rPr>
      </w:pPr>
      <w:r w:rsidRPr="00EB2EE5">
        <w:rPr>
          <w:lang w:val="en-US"/>
        </w:rPr>
        <w:t>E.2</w:t>
      </w:r>
      <w:r>
        <w:t>.</w:t>
      </w:r>
      <w:r w:rsidRPr="00EB2EE5">
        <w:rPr>
          <w:lang w:val="en-US"/>
        </w:rPr>
        <w:t>4</w:t>
      </w:r>
      <w:r>
        <w:t>.1</w:t>
      </w:r>
      <w:r>
        <w:rPr>
          <w:rFonts w:asciiTheme="minorHAnsi" w:eastAsiaTheme="minorEastAsia" w:hAnsiTheme="minorHAnsi" w:cstheme="minorBidi"/>
          <w:sz w:val="22"/>
          <w:szCs w:val="22"/>
          <w:lang w:eastAsia="en-GB"/>
        </w:rPr>
        <w:tab/>
      </w:r>
      <w:r w:rsidRPr="00EB2EE5">
        <w:rPr>
          <w:lang w:val="en-US"/>
        </w:rPr>
        <w:t xml:space="preserve">General </w:t>
      </w:r>
      <w:r>
        <w:t>OTA</w:t>
      </w:r>
      <w:r w:rsidRPr="00EB2EE5">
        <w:rPr>
          <w:lang w:val="en-US"/>
        </w:rPr>
        <w:t xml:space="preserve"> out-of-band blocking</w:t>
      </w:r>
      <w:r>
        <w:tab/>
      </w:r>
      <w:r>
        <w:fldChar w:fldCharType="begin"/>
      </w:r>
      <w:r>
        <w:instrText xml:space="preserve"> PAGEREF _Toc76544912 \h </w:instrText>
      </w:r>
      <w:r>
        <w:fldChar w:fldCharType="separate"/>
      </w:r>
      <w:r>
        <w:t>320</w:t>
      </w:r>
      <w:r>
        <w:fldChar w:fldCharType="end"/>
      </w:r>
    </w:p>
    <w:p w14:paraId="28BF859C" w14:textId="3FC1683C" w:rsidR="00BA050C" w:rsidRDefault="00BA050C">
      <w:pPr>
        <w:pStyle w:val="TOC3"/>
        <w:rPr>
          <w:rFonts w:asciiTheme="minorHAnsi" w:eastAsiaTheme="minorEastAsia" w:hAnsiTheme="minorHAnsi" w:cstheme="minorBidi"/>
          <w:sz w:val="22"/>
          <w:szCs w:val="22"/>
          <w:lang w:eastAsia="en-GB"/>
        </w:rPr>
      </w:pPr>
      <w:r w:rsidRPr="00EB2EE5">
        <w:rPr>
          <w:lang w:val="en-US"/>
        </w:rPr>
        <w:t>E.2</w:t>
      </w:r>
      <w:r>
        <w:t>.</w:t>
      </w:r>
      <w:r w:rsidRPr="00EB2EE5">
        <w:rPr>
          <w:lang w:val="en-US"/>
        </w:rPr>
        <w:t>4</w:t>
      </w:r>
      <w:r>
        <w:t>.2</w:t>
      </w:r>
      <w:r>
        <w:rPr>
          <w:rFonts w:asciiTheme="minorHAnsi" w:eastAsiaTheme="minorEastAsia" w:hAnsiTheme="minorHAnsi" w:cstheme="minorBidi"/>
          <w:sz w:val="22"/>
          <w:szCs w:val="22"/>
          <w:lang w:eastAsia="en-GB"/>
        </w:rPr>
        <w:tab/>
      </w:r>
      <w:r>
        <w:t xml:space="preserve">OTA </w:t>
      </w:r>
      <w:r w:rsidRPr="00EB2EE5">
        <w:rPr>
          <w:lang w:val="en-US"/>
        </w:rPr>
        <w:t>co-location blocking</w:t>
      </w:r>
      <w:r>
        <w:tab/>
      </w:r>
      <w:r>
        <w:fldChar w:fldCharType="begin"/>
      </w:r>
      <w:r>
        <w:instrText xml:space="preserve"> PAGEREF _Toc76544913 \h </w:instrText>
      </w:r>
      <w:r>
        <w:fldChar w:fldCharType="separate"/>
      </w:r>
      <w:r>
        <w:t>321</w:t>
      </w:r>
      <w:r>
        <w:fldChar w:fldCharType="end"/>
      </w:r>
    </w:p>
    <w:p w14:paraId="56757807" w14:textId="22997643" w:rsidR="00BA050C" w:rsidRDefault="00BA050C">
      <w:pPr>
        <w:pStyle w:val="TOC2"/>
        <w:rPr>
          <w:rFonts w:asciiTheme="minorHAnsi" w:eastAsiaTheme="minorEastAsia" w:hAnsiTheme="minorHAnsi" w:cstheme="minorBidi"/>
          <w:sz w:val="22"/>
          <w:szCs w:val="22"/>
          <w:lang w:eastAsia="en-GB"/>
        </w:rPr>
      </w:pPr>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_Toc76544914 \h </w:instrText>
      </w:r>
      <w:r>
        <w:fldChar w:fldCharType="separate"/>
      </w:r>
      <w:r>
        <w:t>321</w:t>
      </w:r>
      <w:r>
        <w:fldChar w:fldCharType="end"/>
      </w:r>
    </w:p>
    <w:p w14:paraId="738A93E2" w14:textId="18C7B47B" w:rsidR="00BA050C" w:rsidRDefault="00BA050C">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_Toc76544915 \h </w:instrText>
      </w:r>
      <w:r>
        <w:fldChar w:fldCharType="separate"/>
      </w:r>
      <w:r>
        <w:t>322</w:t>
      </w:r>
      <w:r>
        <w:fldChar w:fldCharType="end"/>
      </w:r>
    </w:p>
    <w:p w14:paraId="26584229" w14:textId="551783F6" w:rsidR="00BA050C" w:rsidRDefault="00BA050C">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_Toc76544916 \h </w:instrText>
      </w:r>
      <w:r>
        <w:fldChar w:fldCharType="separate"/>
      </w:r>
      <w:r>
        <w:t>322</w:t>
      </w:r>
      <w:r>
        <w:fldChar w:fldCharType="end"/>
      </w:r>
    </w:p>
    <w:p w14:paraId="22EED884" w14:textId="246AFBE6" w:rsidR="00BA050C" w:rsidRDefault="00BA050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_Toc76544917 \h </w:instrText>
      </w:r>
      <w:r>
        <w:fldChar w:fldCharType="separate"/>
      </w:r>
      <w:r>
        <w:t>323</w:t>
      </w:r>
      <w:r>
        <w:fldChar w:fldCharType="end"/>
      </w:r>
    </w:p>
    <w:p w14:paraId="3FF50D94" w14:textId="06568491" w:rsidR="00BA050C" w:rsidRDefault="00BA050C">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_Toc76544918 \h </w:instrText>
      </w:r>
      <w:r>
        <w:fldChar w:fldCharType="separate"/>
      </w:r>
      <w:r>
        <w:t>324</w:t>
      </w:r>
      <w:r>
        <w:fldChar w:fldCharType="end"/>
      </w:r>
    </w:p>
    <w:p w14:paraId="3716C780" w14:textId="353A287B" w:rsidR="00BA050C" w:rsidRDefault="00BA050C">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_Toc76544919 \h </w:instrText>
      </w:r>
      <w:r>
        <w:fldChar w:fldCharType="separate"/>
      </w:r>
      <w:r>
        <w:t>325</w:t>
      </w:r>
      <w:r>
        <w:fldChar w:fldCharType="end"/>
      </w:r>
    </w:p>
    <w:p w14:paraId="7FF04014" w14:textId="164DD6F8" w:rsidR="00BA050C" w:rsidRDefault="00BA050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_Toc76544920 \h </w:instrText>
      </w:r>
      <w:r>
        <w:fldChar w:fldCharType="separate"/>
      </w:r>
      <w:r>
        <w:t>325</w:t>
      </w:r>
      <w:r>
        <w:fldChar w:fldCharType="end"/>
      </w:r>
    </w:p>
    <w:p w14:paraId="3ED74384" w14:textId="6EC5C5D4" w:rsidR="00BA050C" w:rsidRDefault="00BA050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_Toc76544921 \h </w:instrText>
      </w:r>
      <w:r>
        <w:fldChar w:fldCharType="separate"/>
      </w:r>
      <w:r>
        <w:t>326</w:t>
      </w:r>
      <w:r>
        <w:fldChar w:fldCharType="end"/>
      </w:r>
    </w:p>
    <w:p w14:paraId="6345E95B" w14:textId="7B32904E" w:rsidR="00BA050C" w:rsidRDefault="00BA050C">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_Toc76544922 \h </w:instrText>
      </w:r>
      <w:r>
        <w:fldChar w:fldCharType="separate"/>
      </w:r>
      <w:r>
        <w:t>327</w:t>
      </w:r>
      <w:r>
        <w:fldChar w:fldCharType="end"/>
      </w:r>
    </w:p>
    <w:p w14:paraId="0C163010" w14:textId="44815E08" w:rsidR="00BA050C" w:rsidRDefault="00BA050C">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_Toc76544923 \h </w:instrText>
      </w:r>
      <w:r>
        <w:fldChar w:fldCharType="separate"/>
      </w:r>
      <w:r>
        <w:t>328</w:t>
      </w:r>
      <w:r>
        <w:fldChar w:fldCharType="end"/>
      </w:r>
    </w:p>
    <w:p w14:paraId="4A3E8DC9" w14:textId="4847817D" w:rsidR="00BA050C" w:rsidRDefault="00BA050C">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_Toc76544924 \h </w:instrText>
      </w:r>
      <w:r>
        <w:fldChar w:fldCharType="separate"/>
      </w:r>
      <w:r>
        <w:t>328</w:t>
      </w:r>
      <w:r>
        <w:fldChar w:fldCharType="end"/>
      </w:r>
    </w:p>
    <w:p w14:paraId="5CD225CB" w14:textId="75BCDE64" w:rsidR="00BA050C" w:rsidRDefault="00BA050C">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_Toc76544925 \h </w:instrText>
      </w:r>
      <w:r>
        <w:fldChar w:fldCharType="separate"/>
      </w:r>
      <w:r>
        <w:t>328</w:t>
      </w:r>
      <w:r>
        <w:fldChar w:fldCharType="end"/>
      </w:r>
    </w:p>
    <w:p w14:paraId="0500CB6B" w14:textId="0E7247A7" w:rsidR="00BA050C" w:rsidRDefault="00BA050C">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_Toc76544926 \h </w:instrText>
      </w:r>
      <w:r>
        <w:fldChar w:fldCharType="separate"/>
      </w:r>
      <w:r>
        <w:t>328</w:t>
      </w:r>
      <w:r>
        <w:fldChar w:fldCharType="end"/>
      </w:r>
    </w:p>
    <w:p w14:paraId="0A888637" w14:textId="2A3C8185" w:rsidR="00BA050C" w:rsidRDefault="00BA050C">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_Toc76544927 \h </w:instrText>
      </w:r>
      <w:r>
        <w:fldChar w:fldCharType="separate"/>
      </w:r>
      <w:r>
        <w:t>328</w:t>
      </w:r>
      <w:r>
        <w:fldChar w:fldCharType="end"/>
      </w:r>
    </w:p>
    <w:p w14:paraId="3291A441" w14:textId="7CC52446" w:rsidR="00BA050C" w:rsidRDefault="00BA050C">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_Toc76544928 \h </w:instrText>
      </w:r>
      <w:r>
        <w:fldChar w:fldCharType="separate"/>
      </w:r>
      <w:r>
        <w:t>330</w:t>
      </w:r>
      <w:r>
        <w:fldChar w:fldCharType="end"/>
      </w:r>
    </w:p>
    <w:p w14:paraId="185714E7" w14:textId="57EDC873" w:rsidR="00BA050C" w:rsidRDefault="00BA050C">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_Toc76544929 \h </w:instrText>
      </w:r>
      <w:r>
        <w:fldChar w:fldCharType="separate"/>
      </w:r>
      <w:r>
        <w:t>331</w:t>
      </w:r>
      <w:r>
        <w:fldChar w:fldCharType="end"/>
      </w:r>
    </w:p>
    <w:p w14:paraId="5FC999BD" w14:textId="1E55BDD6" w:rsidR="00BA050C" w:rsidRDefault="00BA050C">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_Toc76544930 \h </w:instrText>
      </w:r>
      <w:r>
        <w:fldChar w:fldCharType="separate"/>
      </w:r>
      <w:r>
        <w:t>331</w:t>
      </w:r>
      <w:r>
        <w:fldChar w:fldCharType="end"/>
      </w:r>
    </w:p>
    <w:p w14:paraId="541BCDDD" w14:textId="4AA06B54" w:rsidR="00BA050C" w:rsidRDefault="00BA050C">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_Toc76544931 \h </w:instrText>
      </w:r>
      <w:r>
        <w:fldChar w:fldCharType="separate"/>
      </w:r>
      <w:r>
        <w:t>331</w:t>
      </w:r>
      <w:r>
        <w:fldChar w:fldCharType="end"/>
      </w:r>
    </w:p>
    <w:p w14:paraId="49B567D5" w14:textId="1663DBB6" w:rsidR="00BA050C" w:rsidRDefault="00BA050C">
      <w:pPr>
        <w:pStyle w:val="TOC2"/>
        <w:rPr>
          <w:rFonts w:asciiTheme="minorHAnsi" w:eastAsiaTheme="minorEastAsia" w:hAnsiTheme="minorHAnsi" w:cstheme="minorBidi"/>
          <w:sz w:val="22"/>
          <w:szCs w:val="22"/>
          <w:lang w:eastAsia="en-GB"/>
        </w:rPr>
      </w:pPr>
      <w:r w:rsidRPr="00EB2EE5">
        <w:rPr>
          <w:lang w:val="en-US"/>
        </w:rPr>
        <w:t>I.5</w:t>
      </w:r>
      <w:r>
        <w:t>.2</w:t>
      </w:r>
      <w:r>
        <w:rPr>
          <w:rFonts w:asciiTheme="minorHAnsi" w:eastAsiaTheme="minorEastAsia" w:hAnsiTheme="minorHAnsi" w:cstheme="minorBidi"/>
          <w:sz w:val="22"/>
          <w:szCs w:val="22"/>
          <w:lang w:eastAsia="en-GB"/>
        </w:rPr>
        <w:tab/>
      </w:r>
      <w:r w:rsidRPr="00EB2EE5">
        <w:rPr>
          <w:lang w:val="en-US"/>
        </w:rPr>
        <w:t>Operating band unwanted emissions</w:t>
      </w:r>
      <w:r>
        <w:tab/>
      </w:r>
      <w:r>
        <w:fldChar w:fldCharType="begin"/>
      </w:r>
      <w:r>
        <w:instrText xml:space="preserve"> PAGEREF _Toc76544932 \h </w:instrText>
      </w:r>
      <w:r>
        <w:fldChar w:fldCharType="separate"/>
      </w:r>
      <w:r>
        <w:t>332</w:t>
      </w:r>
      <w:r>
        <w:fldChar w:fldCharType="end"/>
      </w:r>
    </w:p>
    <w:p w14:paraId="4F5D3A55" w14:textId="02B96E0F" w:rsidR="00BA050C" w:rsidRDefault="00BA050C">
      <w:pPr>
        <w:pStyle w:val="TOC2"/>
        <w:rPr>
          <w:rFonts w:asciiTheme="minorHAnsi" w:eastAsiaTheme="minorEastAsia" w:hAnsiTheme="minorHAnsi" w:cstheme="minorBidi"/>
          <w:sz w:val="22"/>
          <w:szCs w:val="22"/>
          <w:lang w:eastAsia="en-GB"/>
        </w:rPr>
      </w:pPr>
      <w:r w:rsidRPr="00EB2EE5">
        <w:rPr>
          <w:lang w:val="en-US"/>
        </w:rPr>
        <w:t>I.5.3</w:t>
      </w:r>
      <w:r>
        <w:rPr>
          <w:rFonts w:asciiTheme="minorHAnsi" w:eastAsiaTheme="minorEastAsia" w:hAnsiTheme="minorHAnsi" w:cstheme="minorBidi"/>
          <w:sz w:val="22"/>
          <w:szCs w:val="22"/>
          <w:lang w:eastAsia="en-GB"/>
        </w:rPr>
        <w:tab/>
      </w:r>
      <w:r w:rsidRPr="00EB2EE5">
        <w:rPr>
          <w:lang w:val="en-US"/>
        </w:rPr>
        <w:t>Spurious unwanted emissions</w:t>
      </w:r>
      <w:r>
        <w:tab/>
      </w:r>
      <w:r>
        <w:fldChar w:fldCharType="begin"/>
      </w:r>
      <w:r>
        <w:instrText xml:space="preserve"> PAGEREF _Toc76544933 \h </w:instrText>
      </w:r>
      <w:r>
        <w:fldChar w:fldCharType="separate"/>
      </w:r>
      <w:r>
        <w:t>332</w:t>
      </w:r>
      <w:r>
        <w:fldChar w:fldCharType="end"/>
      </w:r>
    </w:p>
    <w:p w14:paraId="4693B48E" w14:textId="32F1E30D" w:rsidR="00BA050C" w:rsidRDefault="00BA050C">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_Toc76544934 \h </w:instrText>
      </w:r>
      <w:r>
        <w:fldChar w:fldCharType="separate"/>
      </w:r>
      <w:r>
        <w:t>333</w:t>
      </w:r>
      <w:r>
        <w:fldChar w:fldCharType="end"/>
      </w:r>
    </w:p>
    <w:p w14:paraId="2B829815" w14:textId="491F7B96" w:rsidR="00BA050C" w:rsidRDefault="00BA050C">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_Toc76544935 \h </w:instrText>
      </w:r>
      <w:r>
        <w:fldChar w:fldCharType="separate"/>
      </w:r>
      <w:r>
        <w:t>333</w:t>
      </w:r>
      <w:r>
        <w:fldChar w:fldCharType="end"/>
      </w:r>
    </w:p>
    <w:p w14:paraId="4C113811" w14:textId="6DB13BDA" w:rsidR="00BA050C" w:rsidRDefault="00BA050C">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_Toc76544936 \h </w:instrText>
      </w:r>
      <w:r>
        <w:fldChar w:fldCharType="separate"/>
      </w:r>
      <w:r>
        <w:t>333</w:t>
      </w:r>
      <w:r>
        <w:fldChar w:fldCharType="end"/>
      </w:r>
    </w:p>
    <w:p w14:paraId="4BA0C73B" w14:textId="3C4958F3" w:rsidR="00BA050C" w:rsidRDefault="00BA050C">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_Toc76544937 \h </w:instrText>
      </w:r>
      <w:r>
        <w:fldChar w:fldCharType="separate"/>
      </w:r>
      <w:r>
        <w:t>333</w:t>
      </w:r>
      <w:r>
        <w:fldChar w:fldCharType="end"/>
      </w:r>
    </w:p>
    <w:p w14:paraId="72080137" w14:textId="50360E04" w:rsidR="00BA050C" w:rsidRDefault="00BA050C">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_Toc76544938 \h </w:instrText>
      </w:r>
      <w:r>
        <w:fldChar w:fldCharType="separate"/>
      </w:r>
      <w:r>
        <w:t>334</w:t>
      </w:r>
      <w:r>
        <w:fldChar w:fldCharType="end"/>
      </w:r>
    </w:p>
    <w:p w14:paraId="38239291" w14:textId="48FA5A96" w:rsidR="00BA050C" w:rsidRDefault="00BA050C">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_Toc76544939 \h </w:instrText>
      </w:r>
      <w:r>
        <w:fldChar w:fldCharType="separate"/>
      </w:r>
      <w:r>
        <w:t>334</w:t>
      </w:r>
      <w:r>
        <w:fldChar w:fldCharType="end"/>
      </w:r>
    </w:p>
    <w:p w14:paraId="47BA9A9E" w14:textId="5FECFFA0" w:rsidR="00BA050C" w:rsidRDefault="00BA050C">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_Toc76544940 \h </w:instrText>
      </w:r>
      <w:r>
        <w:fldChar w:fldCharType="separate"/>
      </w:r>
      <w:r>
        <w:t>334</w:t>
      </w:r>
      <w:r>
        <w:fldChar w:fldCharType="end"/>
      </w:r>
    </w:p>
    <w:p w14:paraId="5CCA8659" w14:textId="097D6BA4" w:rsidR="00BA050C" w:rsidRDefault="00BA050C">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_Toc76544941 \h </w:instrText>
      </w:r>
      <w:r>
        <w:fldChar w:fldCharType="separate"/>
      </w:r>
      <w:r>
        <w:t>335</w:t>
      </w:r>
      <w:r>
        <w:fldChar w:fldCharType="end"/>
      </w:r>
    </w:p>
    <w:p w14:paraId="6090F433" w14:textId="6AFC7BC3" w:rsidR="00BA050C" w:rsidRDefault="00BA050C">
      <w:pPr>
        <w:pStyle w:val="TOC8"/>
        <w:rPr>
          <w:rFonts w:asciiTheme="minorHAnsi" w:eastAsiaTheme="minorEastAsia" w:hAnsiTheme="minorHAnsi" w:cstheme="minorBidi"/>
          <w:b w:val="0"/>
          <w:szCs w:val="22"/>
          <w:lang w:eastAsia="en-GB"/>
        </w:rPr>
      </w:pPr>
      <w:r w:rsidRPr="00EB2EE5">
        <w:rPr>
          <w:lang w:val="fr-FR"/>
        </w:rPr>
        <w:t>Annex J (normative): Propagation conditions</w:t>
      </w:r>
      <w:r>
        <w:tab/>
      </w:r>
      <w:r>
        <w:fldChar w:fldCharType="begin"/>
      </w:r>
      <w:r>
        <w:instrText xml:space="preserve"> PAGEREF _Toc76544942 \h </w:instrText>
      </w:r>
      <w:r>
        <w:fldChar w:fldCharType="separate"/>
      </w:r>
      <w:r>
        <w:t>336</w:t>
      </w:r>
      <w:r>
        <w:fldChar w:fldCharType="end"/>
      </w:r>
    </w:p>
    <w:p w14:paraId="33F529A3" w14:textId="2B12A6D0" w:rsidR="00BA050C" w:rsidRDefault="00BA050C">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_Toc76544943 \h </w:instrText>
      </w:r>
      <w:r>
        <w:fldChar w:fldCharType="separate"/>
      </w:r>
      <w:r>
        <w:t>336</w:t>
      </w:r>
      <w:r>
        <w:fldChar w:fldCharType="end"/>
      </w:r>
    </w:p>
    <w:p w14:paraId="5F4B1546" w14:textId="0B9622F8" w:rsidR="00BA050C" w:rsidRDefault="00BA050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_Toc76544944 \h </w:instrText>
      </w:r>
      <w:r>
        <w:fldChar w:fldCharType="separate"/>
      </w:r>
      <w:r>
        <w:t>336</w:t>
      </w:r>
      <w:r>
        <w:fldChar w:fldCharType="end"/>
      </w:r>
    </w:p>
    <w:p w14:paraId="5E7C0E12" w14:textId="273047A2" w:rsidR="00BA050C" w:rsidRDefault="00BA050C">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_Toc76544945 \h </w:instrText>
      </w:r>
      <w:r>
        <w:fldChar w:fldCharType="separate"/>
      </w:r>
      <w:r>
        <w:t>336</w:t>
      </w:r>
      <w:r>
        <w:fldChar w:fldCharType="end"/>
      </w:r>
    </w:p>
    <w:p w14:paraId="5834BB1A" w14:textId="5EF4B66C" w:rsidR="00BA050C" w:rsidRDefault="00BA050C">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_Toc76544946 \h </w:instrText>
      </w:r>
      <w:r>
        <w:fldChar w:fldCharType="separate"/>
      </w:r>
      <w:r>
        <w:t>337</w:t>
      </w:r>
      <w:r>
        <w:fldChar w:fldCharType="end"/>
      </w:r>
    </w:p>
    <w:p w14:paraId="79FACA3B" w14:textId="14F31224" w:rsidR="00BA050C" w:rsidRDefault="00BA050C">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_Toc76544947 \h </w:instrText>
      </w:r>
      <w:r>
        <w:fldChar w:fldCharType="separate"/>
      </w:r>
      <w:r>
        <w:t>338</w:t>
      </w:r>
      <w:r>
        <w:fldChar w:fldCharType="end"/>
      </w:r>
    </w:p>
    <w:p w14:paraId="252D27F4" w14:textId="1E70A879" w:rsidR="00BA050C" w:rsidRDefault="00BA050C">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_Toc76544948 \h </w:instrText>
      </w:r>
      <w:r>
        <w:fldChar w:fldCharType="separate"/>
      </w:r>
      <w:r>
        <w:t>339</w:t>
      </w:r>
      <w:r>
        <w:fldChar w:fldCharType="end"/>
      </w:r>
    </w:p>
    <w:p w14:paraId="5062927B" w14:textId="5E7E0388" w:rsidR="00BA050C" w:rsidRDefault="00BA050C">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_Toc76544949 \h </w:instrText>
      </w:r>
      <w:r>
        <w:fldChar w:fldCharType="separate"/>
      </w:r>
      <w:r>
        <w:t>339</w:t>
      </w:r>
      <w:r>
        <w:fldChar w:fldCharType="end"/>
      </w:r>
    </w:p>
    <w:p w14:paraId="709A6687" w14:textId="6F586DB2" w:rsidR="00BA050C" w:rsidRDefault="00BA050C">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_Toc76544950 \h </w:instrText>
      </w:r>
      <w:r>
        <w:fldChar w:fldCharType="separate"/>
      </w:r>
      <w:r>
        <w:t>339</w:t>
      </w:r>
      <w:r>
        <w:fldChar w:fldCharType="end"/>
      </w:r>
    </w:p>
    <w:p w14:paraId="6E5C2DD2" w14:textId="3792C498" w:rsidR="00BA050C" w:rsidRDefault="00BA050C">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_Toc76544951 \h </w:instrText>
      </w:r>
      <w:r>
        <w:fldChar w:fldCharType="separate"/>
      </w:r>
      <w:r>
        <w:t>339</w:t>
      </w:r>
      <w:r>
        <w:fldChar w:fldCharType="end"/>
      </w:r>
    </w:p>
    <w:p w14:paraId="6156B6F7" w14:textId="5A25DCFF" w:rsidR="00BA050C" w:rsidRDefault="00BA050C">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_Toc76544952 \h </w:instrText>
      </w:r>
      <w:r>
        <w:fldChar w:fldCharType="separate"/>
      </w:r>
      <w:r>
        <w:t>341</w:t>
      </w:r>
      <w:r>
        <w:fldChar w:fldCharType="end"/>
      </w:r>
    </w:p>
    <w:p w14:paraId="56B60E4D" w14:textId="29A2ED62" w:rsidR="00BA050C" w:rsidRDefault="00BA050C">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_Toc76544953 \h </w:instrText>
      </w:r>
      <w:r>
        <w:fldChar w:fldCharType="separate"/>
      </w:r>
      <w:r>
        <w:t>343</w:t>
      </w:r>
      <w:r>
        <w:fldChar w:fldCharType="end"/>
      </w:r>
    </w:p>
    <w:p w14:paraId="214F8162" w14:textId="78448DE8" w:rsidR="00BA050C" w:rsidRDefault="00BA050C">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_Toc76544954 \h </w:instrText>
      </w:r>
      <w:r>
        <w:fldChar w:fldCharType="separate"/>
      </w:r>
      <w:r>
        <w:t>343</w:t>
      </w:r>
      <w:r>
        <w:fldChar w:fldCharType="end"/>
      </w:r>
    </w:p>
    <w:p w14:paraId="0223452D" w14:textId="784530D0" w:rsidR="00BA050C" w:rsidRDefault="00BA050C">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_Toc76544955 \h </w:instrText>
      </w:r>
      <w:r>
        <w:fldChar w:fldCharType="separate"/>
      </w:r>
      <w:r>
        <w:t>344</w:t>
      </w:r>
      <w:r>
        <w:fldChar w:fldCharType="end"/>
      </w:r>
    </w:p>
    <w:p w14:paraId="1E218825" w14:textId="0CD98FDD" w:rsidR="00BA050C" w:rsidRDefault="00BA050C">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_Toc76544956 \h </w:instrText>
      </w:r>
      <w:r>
        <w:fldChar w:fldCharType="separate"/>
      </w:r>
      <w:r>
        <w:t>344</w:t>
      </w:r>
      <w:r>
        <w:fldChar w:fldCharType="end"/>
      </w:r>
    </w:p>
    <w:p w14:paraId="0770C126" w14:textId="767C3FC4" w:rsidR="00BA050C" w:rsidRDefault="00BA050C">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_Toc76544957 \h </w:instrText>
      </w:r>
      <w:r>
        <w:fldChar w:fldCharType="separate"/>
      </w:r>
      <w:r>
        <w:t>344</w:t>
      </w:r>
      <w:r>
        <w:fldChar w:fldCharType="end"/>
      </w:r>
    </w:p>
    <w:p w14:paraId="0BAE80C9" w14:textId="704FC51F" w:rsidR="00BA050C" w:rsidRDefault="00BA050C">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_Toc76544958 \h </w:instrText>
      </w:r>
      <w:r>
        <w:fldChar w:fldCharType="separate"/>
      </w:r>
      <w:r>
        <w:t>344</w:t>
      </w:r>
      <w:r>
        <w:fldChar w:fldCharType="end"/>
      </w:r>
    </w:p>
    <w:p w14:paraId="408F586A" w14:textId="1470BE74" w:rsidR="00BA050C" w:rsidRDefault="00BA050C">
      <w:pPr>
        <w:pStyle w:val="TOC1"/>
        <w:rPr>
          <w:rFonts w:asciiTheme="minorHAnsi" w:eastAsiaTheme="minorEastAsia" w:hAnsiTheme="minorHAnsi" w:cstheme="minorBidi"/>
          <w:szCs w:val="22"/>
          <w:lang w:eastAsia="en-GB"/>
        </w:rPr>
      </w:pPr>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_Toc76544959 \h </w:instrText>
      </w:r>
      <w:r>
        <w:fldChar w:fldCharType="separate"/>
      </w:r>
      <w:r>
        <w:t>345</w:t>
      </w:r>
      <w:r>
        <w:fldChar w:fldCharType="end"/>
      </w:r>
    </w:p>
    <w:p w14:paraId="563FB997" w14:textId="5553DD4C" w:rsidR="00BA050C" w:rsidRDefault="00BA050C">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_Toc76544960 \h </w:instrText>
      </w:r>
      <w:r>
        <w:fldChar w:fldCharType="separate"/>
      </w:r>
      <w:r>
        <w:t>349</w:t>
      </w:r>
      <w:r>
        <w:fldChar w:fldCharType="end"/>
      </w:r>
    </w:p>
    <w:p w14:paraId="65BFC2F3" w14:textId="3397C9E6" w:rsidR="00BA050C" w:rsidRDefault="00BA050C">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_Toc76544961 \h </w:instrText>
      </w:r>
      <w:r>
        <w:fldChar w:fldCharType="separate"/>
      </w:r>
      <w:r>
        <w:t>350</w:t>
      </w:r>
      <w:r>
        <w:fldChar w:fldCharType="end"/>
      </w:r>
    </w:p>
    <w:p w14:paraId="08A6D01A" w14:textId="7CA75AB8" w:rsidR="00BA050C" w:rsidRDefault="00BA050C">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_Toc76544962 \h </w:instrText>
      </w:r>
      <w:r>
        <w:fldChar w:fldCharType="separate"/>
      </w:r>
      <w:r>
        <w:t>351</w:t>
      </w:r>
      <w:r>
        <w:fldChar w:fldCharType="end"/>
      </w:r>
    </w:p>
    <w:p w14:paraId="028A3789" w14:textId="394D67DC" w:rsidR="00BA050C" w:rsidRDefault="00BA050C">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_Toc76544963 \h </w:instrText>
      </w:r>
      <w:r>
        <w:fldChar w:fldCharType="separate"/>
      </w:r>
      <w:r>
        <w:t>351</w:t>
      </w:r>
      <w:r>
        <w:fldChar w:fldCharType="end"/>
      </w:r>
    </w:p>
    <w:p w14:paraId="0B813E31" w14:textId="52161F62" w:rsidR="00BA050C" w:rsidRDefault="00BA050C">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_Toc76544964 \h </w:instrText>
      </w:r>
      <w:r>
        <w:fldChar w:fldCharType="separate"/>
      </w:r>
      <w:r>
        <w:t>351</w:t>
      </w:r>
      <w:r>
        <w:fldChar w:fldCharType="end"/>
      </w:r>
    </w:p>
    <w:p w14:paraId="783B92D9" w14:textId="08D1A998" w:rsidR="00BA050C" w:rsidRDefault="00BA050C">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_Toc76544965 \h </w:instrText>
      </w:r>
      <w:r>
        <w:fldChar w:fldCharType="separate"/>
      </w:r>
      <w:r>
        <w:t>351</w:t>
      </w:r>
      <w:r>
        <w:fldChar w:fldCharType="end"/>
      </w:r>
    </w:p>
    <w:p w14:paraId="207D96BF" w14:textId="3D9AC3A9" w:rsidR="00BA050C" w:rsidRDefault="00BA050C">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_Toc76544966 \h </w:instrText>
      </w:r>
      <w:r>
        <w:fldChar w:fldCharType="separate"/>
      </w:r>
      <w:r>
        <w:t>351</w:t>
      </w:r>
      <w:r>
        <w:fldChar w:fldCharType="end"/>
      </w:r>
    </w:p>
    <w:p w14:paraId="0D0CD4C3" w14:textId="020C080A" w:rsidR="00BA050C" w:rsidRDefault="00BA050C">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_Toc76544967 \h </w:instrText>
      </w:r>
      <w:r>
        <w:fldChar w:fldCharType="separate"/>
      </w:r>
      <w:r>
        <w:t>352</w:t>
      </w:r>
      <w:r>
        <w:fldChar w:fldCharType="end"/>
      </w:r>
    </w:p>
    <w:p w14:paraId="404AF93B" w14:textId="4042CF90" w:rsidR="00BA050C" w:rsidRDefault="00BA050C">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_Toc76544968 \h </w:instrText>
      </w:r>
      <w:r>
        <w:fldChar w:fldCharType="separate"/>
      </w:r>
      <w:r>
        <w:t>352</w:t>
      </w:r>
      <w:r>
        <w:fldChar w:fldCharType="end"/>
      </w:r>
    </w:p>
    <w:p w14:paraId="174835B6" w14:textId="0B5BF918" w:rsidR="00BA050C" w:rsidRDefault="00BA050C">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_Toc76544969 \h </w:instrText>
      </w:r>
      <w:r>
        <w:fldChar w:fldCharType="separate"/>
      </w:r>
      <w:r>
        <w:t>353</w:t>
      </w:r>
      <w:r>
        <w:fldChar w:fldCharType="end"/>
      </w:r>
    </w:p>
    <w:p w14:paraId="48414276" w14:textId="5D228A0D" w:rsidR="00BA050C" w:rsidRDefault="00BA050C">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_Toc76544970 \h </w:instrText>
      </w:r>
      <w:r>
        <w:fldChar w:fldCharType="separate"/>
      </w:r>
      <w:r>
        <w:t>354</w:t>
      </w:r>
      <w:r>
        <w:fldChar w:fldCharType="end"/>
      </w:r>
    </w:p>
    <w:p w14:paraId="0A9F7D51" w14:textId="58B4C581" w:rsidR="00BA050C" w:rsidRDefault="00BA050C">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_Toc76544971 \h </w:instrText>
      </w:r>
      <w:r>
        <w:fldChar w:fldCharType="separate"/>
      </w:r>
      <w:r>
        <w:t>355</w:t>
      </w:r>
      <w:r>
        <w:fldChar w:fldCharType="end"/>
      </w:r>
    </w:p>
    <w:p w14:paraId="239734BD" w14:textId="11630FF8" w:rsidR="00BA050C" w:rsidRDefault="00BA050C">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_Toc76544972 \h </w:instrText>
      </w:r>
      <w:r>
        <w:fldChar w:fldCharType="separate"/>
      </w:r>
      <w:r>
        <w:t>355</w:t>
      </w:r>
      <w:r>
        <w:fldChar w:fldCharType="end"/>
      </w:r>
    </w:p>
    <w:p w14:paraId="7ACF05DB" w14:textId="76B6CA4C" w:rsidR="00BA050C" w:rsidRDefault="00BA050C">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_Toc76544973 \h </w:instrText>
      </w:r>
      <w:r>
        <w:fldChar w:fldCharType="separate"/>
      </w:r>
      <w:r>
        <w:t>357</w:t>
      </w:r>
      <w:r>
        <w:fldChar w:fldCharType="end"/>
      </w:r>
    </w:p>
    <w:p w14:paraId="7320A289" w14:textId="5EFBABC8" w:rsidR="00BA050C" w:rsidRDefault="00BA050C">
      <w:pPr>
        <w:pStyle w:val="TOC3"/>
        <w:rPr>
          <w:rFonts w:asciiTheme="minorHAnsi" w:eastAsiaTheme="minorEastAsia" w:hAnsiTheme="minorHAnsi" w:cstheme="minorBidi"/>
          <w:sz w:val="22"/>
          <w:szCs w:val="22"/>
          <w:lang w:eastAsia="en-GB"/>
        </w:rPr>
      </w:pPr>
      <w:r w:rsidRPr="00EB2EE5">
        <w:rPr>
          <w:rFonts w:eastAsia="Osaka"/>
        </w:rPr>
        <w:t>L.7.0</w:t>
      </w:r>
      <w:r>
        <w:rPr>
          <w:rFonts w:asciiTheme="minorHAnsi" w:eastAsiaTheme="minorEastAsia" w:hAnsiTheme="minorHAnsi" w:cstheme="minorBidi"/>
          <w:sz w:val="22"/>
          <w:szCs w:val="22"/>
          <w:lang w:eastAsia="en-GB"/>
        </w:rPr>
        <w:tab/>
      </w:r>
      <w:r w:rsidRPr="00EB2EE5">
        <w:rPr>
          <w:rFonts w:eastAsia="Osaka"/>
        </w:rPr>
        <w:t>General</w:t>
      </w:r>
      <w:r>
        <w:tab/>
      </w:r>
      <w:r>
        <w:fldChar w:fldCharType="begin"/>
      </w:r>
      <w:r>
        <w:instrText xml:space="preserve"> PAGEREF _Toc76544974 \h </w:instrText>
      </w:r>
      <w:r>
        <w:fldChar w:fldCharType="separate"/>
      </w:r>
      <w:r>
        <w:t>357</w:t>
      </w:r>
      <w:r>
        <w:fldChar w:fldCharType="end"/>
      </w:r>
    </w:p>
    <w:p w14:paraId="460844E6" w14:textId="130A2DD1" w:rsidR="00BA050C" w:rsidRDefault="00BA050C">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_Toc76544975 \h </w:instrText>
      </w:r>
      <w:r>
        <w:fldChar w:fldCharType="separate"/>
      </w:r>
      <w:r>
        <w:t>357</w:t>
      </w:r>
      <w:r>
        <w:fldChar w:fldCharType="end"/>
      </w:r>
    </w:p>
    <w:p w14:paraId="46481162" w14:textId="153976AE" w:rsidR="00BA050C" w:rsidRDefault="00BA050C">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_Toc76544976 \h </w:instrText>
      </w:r>
      <w:r>
        <w:fldChar w:fldCharType="separate"/>
      </w:r>
      <w:r>
        <w:t>358</w:t>
      </w:r>
      <w:r>
        <w:fldChar w:fldCharType="end"/>
      </w:r>
    </w:p>
    <w:p w14:paraId="55CFB0AC" w14:textId="737EDDA1" w:rsidR="00BA050C" w:rsidRDefault="00BA050C">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_Toc76544977 \h </w:instrText>
      </w:r>
      <w:r>
        <w:fldChar w:fldCharType="separate"/>
      </w:r>
      <w:r>
        <w:t>359</w:t>
      </w:r>
      <w:r>
        <w:fldChar w:fldCharType="end"/>
      </w:r>
    </w:p>
    <w:p w14:paraId="1BB988AF" w14:textId="3492E59B" w:rsidR="00BA050C" w:rsidRDefault="00BA050C">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_Toc76544978 \h </w:instrText>
      </w:r>
      <w:r>
        <w:fldChar w:fldCharType="separate"/>
      </w:r>
      <w:r>
        <w:t>359</w:t>
      </w:r>
      <w:r>
        <w:fldChar w:fldCharType="end"/>
      </w:r>
    </w:p>
    <w:p w14:paraId="37BD5F04" w14:textId="5080C77D" w:rsidR="00BA050C" w:rsidRDefault="00BA050C">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_Toc76544979 \h </w:instrText>
      </w:r>
      <w:r>
        <w:fldChar w:fldCharType="separate"/>
      </w:r>
      <w:r>
        <w:t>359</w:t>
      </w:r>
      <w:r>
        <w:fldChar w:fldCharType="end"/>
      </w:r>
    </w:p>
    <w:p w14:paraId="76F2F431" w14:textId="65E6EF68" w:rsidR="00BA050C" w:rsidRDefault="00BA050C">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_Toc76544980 \h </w:instrText>
      </w:r>
      <w:r>
        <w:fldChar w:fldCharType="separate"/>
      </w:r>
      <w:r>
        <w:t>360</w:t>
      </w:r>
      <w:r>
        <w:fldChar w:fldCharType="end"/>
      </w:r>
    </w:p>
    <w:p w14:paraId="618EF08A" w14:textId="5B8C7312" w:rsidR="00BA050C" w:rsidRDefault="00BA050C">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_Toc76544981 \h </w:instrText>
      </w:r>
      <w:r>
        <w:fldChar w:fldCharType="separate"/>
      </w:r>
      <w:r>
        <w:t>361</w:t>
      </w:r>
      <w:r>
        <w:fldChar w:fldCharType="end"/>
      </w:r>
    </w:p>
    <w:p w14:paraId="43AEB7F9" w14:textId="147551CE" w:rsidR="00BA050C" w:rsidRDefault="00BA050C">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_Toc76544982 \h </w:instrText>
      </w:r>
      <w:r>
        <w:fldChar w:fldCharType="separate"/>
      </w:r>
      <w:r>
        <w:t>361</w:t>
      </w:r>
      <w:r>
        <w:fldChar w:fldCharType="end"/>
      </w:r>
    </w:p>
    <w:p w14:paraId="20D49D22" w14:textId="5A7E4976" w:rsidR="00BA050C" w:rsidRDefault="00BA050C">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_Toc76544983 \h </w:instrText>
      </w:r>
      <w:r>
        <w:fldChar w:fldCharType="separate"/>
      </w:r>
      <w:r>
        <w:t>361</w:t>
      </w:r>
      <w:r>
        <w:fldChar w:fldCharType="end"/>
      </w:r>
    </w:p>
    <w:p w14:paraId="179CD461" w14:textId="06E9254C" w:rsidR="00BA050C" w:rsidRDefault="00BA050C">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_Toc76544984 \h </w:instrText>
      </w:r>
      <w:r>
        <w:fldChar w:fldCharType="separate"/>
      </w:r>
      <w:r>
        <w:t>363</w:t>
      </w:r>
      <w:r>
        <w:fldChar w:fldCharType="end"/>
      </w:r>
    </w:p>
    <w:p w14:paraId="4D2233CE" w14:textId="768C5B76" w:rsidR="00080512" w:rsidRPr="00931575" w:rsidRDefault="00BA050C"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66700705"/>
      <w:bookmarkStart w:id="22" w:name="_Toc68696860"/>
      <w:bookmarkStart w:id="23" w:name="_Toc74927782"/>
      <w:bookmarkStart w:id="24" w:name="_Toc76114881"/>
      <w:bookmarkStart w:id="25" w:name="_Toc76544288"/>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5654E4F0" w14:textId="77777777" w:rsidR="00080512" w:rsidRPr="00931575" w:rsidRDefault="00080512" w:rsidP="00136C94">
      <w:r w:rsidRPr="00931575">
        <w:t xml:space="preserve">This Technical </w:t>
      </w:r>
      <w:bookmarkStart w:id="26" w:name="spectype3"/>
      <w:r w:rsidRPr="00931575">
        <w:t>Specification</w:t>
      </w:r>
      <w:bookmarkEnd w:id="2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7" w:name="_Toc21099796"/>
      <w:bookmarkStart w:id="28" w:name="_Toc29809594"/>
      <w:r w:rsidRPr="00931575">
        <w:br w:type="page"/>
      </w:r>
      <w:bookmarkStart w:id="29" w:name="_Toc21102561"/>
      <w:bookmarkStart w:id="30" w:name="_Toc29810410"/>
      <w:bookmarkStart w:id="31" w:name="_Toc36635762"/>
      <w:bookmarkStart w:id="32" w:name="_Toc37272708"/>
      <w:bookmarkStart w:id="33" w:name="_Toc45885783"/>
      <w:bookmarkStart w:id="34" w:name="_Toc53182892"/>
      <w:bookmarkStart w:id="35" w:name="_Toc58915559"/>
      <w:bookmarkStart w:id="36" w:name="_Toc66700706"/>
      <w:bookmarkStart w:id="37" w:name="_Toc68696861"/>
      <w:bookmarkStart w:id="38" w:name="_Toc74927783"/>
      <w:bookmarkStart w:id="39" w:name="_Toc76114882"/>
      <w:bookmarkStart w:id="40" w:name="_Toc76544289"/>
      <w:bookmarkEnd w:id="27"/>
      <w:bookmarkEnd w:id="28"/>
      <w:r w:rsidR="00C45907" w:rsidRPr="00931575">
        <w:lastRenderedPageBreak/>
        <w:t>1</w:t>
      </w:r>
      <w:r w:rsidR="00C45907" w:rsidRPr="00931575">
        <w:tab/>
        <w:t>Scope</w:t>
      </w:r>
      <w:bookmarkEnd w:id="29"/>
      <w:bookmarkEnd w:id="30"/>
      <w:bookmarkEnd w:id="31"/>
      <w:bookmarkEnd w:id="32"/>
      <w:bookmarkEnd w:id="33"/>
      <w:bookmarkEnd w:id="34"/>
      <w:bookmarkEnd w:id="35"/>
      <w:bookmarkEnd w:id="36"/>
      <w:bookmarkEnd w:id="37"/>
      <w:bookmarkEnd w:id="38"/>
      <w:bookmarkEnd w:id="39"/>
      <w:bookmarkEnd w:id="40"/>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1" w:name="_Toc21102562"/>
      <w:bookmarkStart w:id="42" w:name="_Toc29810411"/>
      <w:bookmarkStart w:id="43" w:name="_Toc36635763"/>
      <w:bookmarkStart w:id="44" w:name="_Toc37272709"/>
      <w:bookmarkStart w:id="45" w:name="_Toc45885784"/>
      <w:bookmarkStart w:id="46" w:name="_Toc53182893"/>
      <w:bookmarkStart w:id="47" w:name="_Toc58915560"/>
      <w:bookmarkStart w:id="48" w:name="_Toc66700707"/>
      <w:bookmarkStart w:id="49" w:name="_Toc68696862"/>
      <w:bookmarkStart w:id="50" w:name="_Toc74927784"/>
      <w:bookmarkStart w:id="51" w:name="_Toc76114883"/>
      <w:bookmarkStart w:id="52" w:name="_Toc76544290"/>
      <w:r w:rsidRPr="00931575">
        <w:t>2</w:t>
      </w:r>
      <w:r w:rsidRPr="00931575">
        <w:tab/>
        <w:t>References</w:t>
      </w:r>
      <w:bookmarkEnd w:id="41"/>
      <w:bookmarkEnd w:id="42"/>
      <w:bookmarkEnd w:id="43"/>
      <w:bookmarkEnd w:id="44"/>
      <w:bookmarkEnd w:id="45"/>
      <w:bookmarkEnd w:id="46"/>
      <w:bookmarkEnd w:id="47"/>
      <w:bookmarkEnd w:id="48"/>
      <w:bookmarkEnd w:id="49"/>
      <w:bookmarkEnd w:id="50"/>
      <w:bookmarkEnd w:id="51"/>
      <w:bookmarkEnd w:id="52"/>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3" w:name="OLE_LINK1"/>
      <w:bookmarkStart w:id="54" w:name="OLE_LINK2"/>
      <w:bookmarkStart w:id="55" w:name="OLE_LINK3"/>
      <w:bookmarkStart w:id="5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3"/>
    <w:bookmarkEnd w:id="54"/>
    <w:bookmarkEnd w:id="55"/>
    <w:bookmarkEnd w:id="56"/>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57" w:name="_Toc21102563"/>
      <w:bookmarkStart w:id="58" w:name="_Toc29810412"/>
      <w:bookmarkStart w:id="59" w:name="_Toc36635764"/>
      <w:bookmarkStart w:id="60" w:name="_Toc37272710"/>
      <w:bookmarkStart w:id="61" w:name="_Toc45885785"/>
      <w:bookmarkStart w:id="62" w:name="_Toc53182894"/>
      <w:bookmarkStart w:id="63" w:name="_Toc58915561"/>
      <w:bookmarkStart w:id="64" w:name="_Toc66700708"/>
      <w:bookmarkStart w:id="65" w:name="_Toc68696863"/>
      <w:bookmarkStart w:id="66" w:name="_Toc74927785"/>
      <w:bookmarkStart w:id="67" w:name="_Toc76114884"/>
      <w:bookmarkStart w:id="68" w:name="_Toc76544291"/>
      <w:r w:rsidRPr="00931575">
        <w:lastRenderedPageBreak/>
        <w:t>3</w:t>
      </w:r>
      <w:r w:rsidRPr="00931575">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759C2E2" w14:textId="77777777" w:rsidR="00C45907" w:rsidRPr="00931575" w:rsidRDefault="00C45907" w:rsidP="00C45907">
      <w:pPr>
        <w:pStyle w:val="Heading2"/>
      </w:pPr>
      <w:bookmarkStart w:id="69" w:name="_Toc21102564"/>
      <w:bookmarkStart w:id="70" w:name="_Toc29810413"/>
      <w:bookmarkStart w:id="71" w:name="_Toc36635765"/>
      <w:bookmarkStart w:id="72" w:name="_Toc37272711"/>
      <w:bookmarkStart w:id="73" w:name="_Toc45885786"/>
      <w:bookmarkStart w:id="74" w:name="_Toc53182895"/>
      <w:bookmarkStart w:id="75" w:name="_Toc58915562"/>
      <w:bookmarkStart w:id="76" w:name="_Toc66700709"/>
      <w:bookmarkStart w:id="77" w:name="_Toc68696864"/>
      <w:bookmarkStart w:id="78" w:name="_Toc74927786"/>
      <w:bookmarkStart w:id="79" w:name="_Toc76114885"/>
      <w:bookmarkStart w:id="80" w:name="_Toc76544292"/>
      <w:r w:rsidRPr="00931575">
        <w:t>3.1</w:t>
      </w:r>
      <w:r w:rsidRPr="00931575">
        <w:tab/>
        <w:t>Definitions</w:t>
      </w:r>
      <w:bookmarkEnd w:id="69"/>
      <w:bookmarkEnd w:id="70"/>
      <w:bookmarkEnd w:id="71"/>
      <w:bookmarkEnd w:id="72"/>
      <w:bookmarkEnd w:id="73"/>
      <w:bookmarkEnd w:id="74"/>
      <w:bookmarkEnd w:id="75"/>
      <w:bookmarkEnd w:id="76"/>
      <w:bookmarkEnd w:id="77"/>
      <w:bookmarkEnd w:id="78"/>
      <w:bookmarkEnd w:id="79"/>
      <w:bookmarkEnd w:id="8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8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8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8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8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83" w:name="_Toc21102565"/>
      <w:bookmarkStart w:id="84" w:name="_Toc29810414"/>
      <w:bookmarkStart w:id="85" w:name="_Toc36635766"/>
      <w:bookmarkStart w:id="86" w:name="_Toc37272712"/>
      <w:bookmarkStart w:id="87" w:name="_Toc45885787"/>
      <w:bookmarkStart w:id="88" w:name="_Toc53182896"/>
      <w:bookmarkStart w:id="89" w:name="_Toc58915563"/>
      <w:bookmarkStart w:id="90" w:name="_Toc66700710"/>
      <w:bookmarkStart w:id="91" w:name="_Toc68696865"/>
      <w:bookmarkStart w:id="92" w:name="_Toc74927787"/>
      <w:bookmarkStart w:id="93" w:name="_Toc76114886"/>
      <w:bookmarkStart w:id="94" w:name="_Toc76544293"/>
      <w:r w:rsidRPr="00931575">
        <w:t>3.2</w:t>
      </w:r>
      <w:r w:rsidRPr="00931575">
        <w:tab/>
        <w:t>Symbols</w:t>
      </w:r>
      <w:bookmarkEnd w:id="83"/>
      <w:bookmarkEnd w:id="84"/>
      <w:bookmarkEnd w:id="85"/>
      <w:bookmarkEnd w:id="86"/>
      <w:bookmarkEnd w:id="87"/>
      <w:bookmarkEnd w:id="88"/>
      <w:bookmarkEnd w:id="89"/>
      <w:bookmarkEnd w:id="90"/>
      <w:bookmarkEnd w:id="91"/>
      <w:bookmarkEnd w:id="92"/>
      <w:bookmarkEnd w:id="93"/>
      <w:bookmarkEnd w:id="9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95" w:name="_Toc21102566"/>
      <w:bookmarkStart w:id="96" w:name="_Toc29810415"/>
      <w:bookmarkStart w:id="97" w:name="_Toc36635767"/>
      <w:bookmarkStart w:id="98" w:name="_Toc37272713"/>
      <w:bookmarkStart w:id="99" w:name="_Toc45885788"/>
      <w:bookmarkStart w:id="100" w:name="_Toc53182897"/>
      <w:bookmarkStart w:id="101" w:name="_Toc58915564"/>
      <w:bookmarkStart w:id="102" w:name="_Toc66700711"/>
      <w:bookmarkStart w:id="103" w:name="_Toc68696866"/>
      <w:bookmarkStart w:id="104" w:name="_Toc74927788"/>
      <w:bookmarkStart w:id="105" w:name="_Toc76114887"/>
      <w:bookmarkStart w:id="106" w:name="_Toc76544294"/>
      <w:r w:rsidRPr="00931575">
        <w:t>3.3</w:t>
      </w:r>
      <w:r w:rsidRPr="00931575">
        <w:tab/>
        <w:t>Abbreviations</w:t>
      </w:r>
      <w:bookmarkEnd w:id="95"/>
      <w:bookmarkEnd w:id="96"/>
      <w:bookmarkEnd w:id="97"/>
      <w:bookmarkEnd w:id="98"/>
      <w:bookmarkEnd w:id="99"/>
      <w:bookmarkEnd w:id="100"/>
      <w:bookmarkEnd w:id="101"/>
      <w:bookmarkEnd w:id="102"/>
      <w:bookmarkEnd w:id="103"/>
      <w:bookmarkEnd w:id="104"/>
      <w:bookmarkEnd w:id="105"/>
      <w:bookmarkEnd w:id="106"/>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07" w:name="OLE_LINK20"/>
      <w:r w:rsidRPr="00931575">
        <w:t>CP-OFDM</w:t>
      </w:r>
      <w:r w:rsidRPr="00931575">
        <w:tab/>
        <w:t>Cyclic Prefix-OFD</w:t>
      </w:r>
      <w:bookmarkEnd w:id="107"/>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0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08"/>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109" w:name="OLE_LINK17"/>
      <w:r w:rsidRPr="00931575">
        <w:t>RB</w:t>
      </w:r>
      <w:r w:rsidRPr="00931575">
        <w:tab/>
        <w:t>Resource Bloc</w:t>
      </w:r>
      <w:bookmarkEnd w:id="109"/>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10" w:name="OLE_LINK9"/>
      <w:r w:rsidRPr="00931575">
        <w:t>R</w:t>
      </w:r>
      <w:r w:rsidRPr="00931575">
        <w:rPr>
          <w:rFonts w:hint="eastAsia"/>
        </w:rPr>
        <w:t>V</w:t>
      </w:r>
      <w:r w:rsidRPr="00931575">
        <w:tab/>
        <w:t>R</w:t>
      </w:r>
      <w:r w:rsidRPr="00931575">
        <w:rPr>
          <w:rFonts w:hint="eastAsia"/>
        </w:rPr>
        <w:t>edundancy Version</w:t>
      </w:r>
    </w:p>
    <w:bookmarkEnd w:id="11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11" w:name="OLE_LINK28"/>
      <w:bookmarkStart w:id="11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11"/>
      <w:r w:rsidRPr="00931575">
        <w:rPr>
          <w:rFonts w:eastAsia="SimSun" w:hint="eastAsia"/>
        </w:rPr>
        <w:t>e</w:t>
      </w:r>
    </w:p>
    <w:bookmarkEnd w:id="11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1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1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14" w:name="_Toc21102567"/>
      <w:bookmarkStart w:id="115" w:name="_Toc29810416"/>
      <w:bookmarkStart w:id="116" w:name="_Toc36635768"/>
      <w:bookmarkStart w:id="117" w:name="_Toc37272714"/>
      <w:bookmarkStart w:id="118" w:name="_Toc45885789"/>
      <w:bookmarkStart w:id="119" w:name="_Toc53182898"/>
      <w:bookmarkStart w:id="120" w:name="_Toc58915565"/>
      <w:bookmarkStart w:id="121" w:name="_Toc66700712"/>
      <w:bookmarkStart w:id="122" w:name="_Toc68696867"/>
      <w:bookmarkStart w:id="123" w:name="_Toc74927789"/>
      <w:bookmarkStart w:id="124" w:name="_Toc76114888"/>
      <w:bookmarkStart w:id="125" w:name="_Toc76544295"/>
      <w:r w:rsidRPr="00931575">
        <w:lastRenderedPageBreak/>
        <w:t>4</w:t>
      </w:r>
      <w:r w:rsidRPr="00931575">
        <w:tab/>
        <w:t>General radiated test conditions and declarations</w:t>
      </w:r>
      <w:bookmarkEnd w:id="114"/>
      <w:bookmarkEnd w:id="115"/>
      <w:bookmarkEnd w:id="116"/>
      <w:bookmarkEnd w:id="117"/>
      <w:bookmarkEnd w:id="118"/>
      <w:bookmarkEnd w:id="119"/>
      <w:bookmarkEnd w:id="120"/>
      <w:bookmarkEnd w:id="121"/>
      <w:bookmarkEnd w:id="122"/>
      <w:bookmarkEnd w:id="123"/>
      <w:bookmarkEnd w:id="124"/>
      <w:bookmarkEnd w:id="125"/>
    </w:p>
    <w:p w14:paraId="6B674BDB" w14:textId="77777777" w:rsidR="00C45907" w:rsidRPr="00931575" w:rsidRDefault="00C45907" w:rsidP="00C45907">
      <w:pPr>
        <w:pStyle w:val="Heading2"/>
      </w:pPr>
      <w:bookmarkStart w:id="126" w:name="_Toc21102568"/>
      <w:bookmarkStart w:id="127" w:name="_Toc29810417"/>
      <w:bookmarkStart w:id="128" w:name="_Toc36635769"/>
      <w:bookmarkStart w:id="129" w:name="_Toc37272715"/>
      <w:bookmarkStart w:id="130" w:name="_Toc45885790"/>
      <w:bookmarkStart w:id="131" w:name="_Toc53182899"/>
      <w:bookmarkStart w:id="132" w:name="_Toc58915566"/>
      <w:bookmarkStart w:id="133" w:name="_Toc66700713"/>
      <w:bookmarkStart w:id="134" w:name="_Toc68696868"/>
      <w:bookmarkStart w:id="135" w:name="_Toc74927790"/>
      <w:bookmarkStart w:id="136" w:name="_Toc76114889"/>
      <w:bookmarkStart w:id="137" w:name="_Toc76544296"/>
      <w:r w:rsidRPr="00931575">
        <w:t>4.1</w:t>
      </w:r>
      <w:r w:rsidRPr="00931575">
        <w:tab/>
        <w:t>Measurement uncertainties and test requirements</w:t>
      </w:r>
      <w:bookmarkEnd w:id="126"/>
      <w:bookmarkEnd w:id="127"/>
      <w:bookmarkEnd w:id="128"/>
      <w:bookmarkEnd w:id="129"/>
      <w:bookmarkEnd w:id="130"/>
      <w:bookmarkEnd w:id="131"/>
      <w:bookmarkEnd w:id="132"/>
      <w:bookmarkEnd w:id="133"/>
      <w:bookmarkEnd w:id="134"/>
      <w:bookmarkEnd w:id="135"/>
      <w:bookmarkEnd w:id="136"/>
      <w:bookmarkEnd w:id="137"/>
    </w:p>
    <w:p w14:paraId="74D5F4E2" w14:textId="77777777" w:rsidR="00C45907" w:rsidRPr="00931575" w:rsidRDefault="00C45907" w:rsidP="00C45907">
      <w:pPr>
        <w:pStyle w:val="Heading3"/>
      </w:pPr>
      <w:bookmarkStart w:id="138" w:name="_Toc21102569"/>
      <w:bookmarkStart w:id="139" w:name="_Toc29810418"/>
      <w:bookmarkStart w:id="140" w:name="_Toc36635770"/>
      <w:bookmarkStart w:id="141" w:name="_Toc37272716"/>
      <w:bookmarkStart w:id="142" w:name="_Toc45885791"/>
      <w:bookmarkStart w:id="143" w:name="_Toc53182900"/>
      <w:bookmarkStart w:id="144" w:name="_Toc58915567"/>
      <w:bookmarkStart w:id="145" w:name="_Toc66700714"/>
      <w:bookmarkStart w:id="146" w:name="_Toc68696869"/>
      <w:bookmarkStart w:id="147" w:name="_Toc74927791"/>
      <w:bookmarkStart w:id="148" w:name="_Toc76114890"/>
      <w:bookmarkStart w:id="149" w:name="_Toc76544297"/>
      <w:r w:rsidRPr="00931575">
        <w:t>4.1.1</w:t>
      </w:r>
      <w:r w:rsidRPr="00931575">
        <w:tab/>
        <w:t>General</w:t>
      </w:r>
      <w:bookmarkEnd w:id="138"/>
      <w:bookmarkEnd w:id="139"/>
      <w:bookmarkEnd w:id="140"/>
      <w:bookmarkEnd w:id="141"/>
      <w:bookmarkEnd w:id="142"/>
      <w:bookmarkEnd w:id="143"/>
      <w:bookmarkEnd w:id="144"/>
      <w:bookmarkEnd w:id="145"/>
      <w:bookmarkEnd w:id="146"/>
      <w:bookmarkEnd w:id="147"/>
      <w:bookmarkEnd w:id="148"/>
      <w:bookmarkEnd w:id="14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50" w:name="_Toc21102570"/>
      <w:bookmarkStart w:id="151" w:name="_Toc29810419"/>
      <w:bookmarkStart w:id="152" w:name="_Toc36635771"/>
      <w:bookmarkStart w:id="153" w:name="_Toc37272717"/>
      <w:bookmarkStart w:id="154" w:name="_Toc45885792"/>
      <w:bookmarkStart w:id="155" w:name="_Toc53182901"/>
      <w:bookmarkStart w:id="156" w:name="_Toc58915568"/>
      <w:bookmarkStart w:id="157" w:name="_Toc66700715"/>
      <w:bookmarkStart w:id="158" w:name="_Toc68696870"/>
      <w:bookmarkStart w:id="159" w:name="_Toc74927792"/>
      <w:bookmarkStart w:id="160" w:name="_Toc76114891"/>
      <w:bookmarkStart w:id="161" w:name="_Toc76544298"/>
      <w:r w:rsidRPr="00931575">
        <w:t>4.1.2</w:t>
      </w:r>
      <w:r w:rsidRPr="00931575">
        <w:tab/>
        <w:t>Acceptable uncertainty of OTA Test System</w:t>
      </w:r>
      <w:bookmarkEnd w:id="150"/>
      <w:bookmarkEnd w:id="151"/>
      <w:bookmarkEnd w:id="152"/>
      <w:bookmarkEnd w:id="153"/>
      <w:bookmarkEnd w:id="154"/>
      <w:bookmarkEnd w:id="155"/>
      <w:bookmarkEnd w:id="156"/>
      <w:bookmarkEnd w:id="157"/>
      <w:bookmarkEnd w:id="158"/>
      <w:bookmarkEnd w:id="159"/>
      <w:bookmarkEnd w:id="160"/>
      <w:bookmarkEnd w:id="161"/>
    </w:p>
    <w:p w14:paraId="10B4A3ED" w14:textId="77777777" w:rsidR="00C45907" w:rsidRPr="00931575" w:rsidRDefault="00C45907" w:rsidP="00C45907">
      <w:pPr>
        <w:pStyle w:val="Heading4"/>
      </w:pPr>
      <w:bookmarkStart w:id="162" w:name="_Toc21102571"/>
      <w:bookmarkStart w:id="163" w:name="_Toc29810420"/>
      <w:bookmarkStart w:id="164" w:name="_Toc36635772"/>
      <w:bookmarkStart w:id="165" w:name="_Toc37272718"/>
      <w:bookmarkStart w:id="166" w:name="_Toc45885793"/>
      <w:bookmarkStart w:id="167" w:name="_Toc53182902"/>
      <w:bookmarkStart w:id="168" w:name="_Toc58915569"/>
      <w:bookmarkStart w:id="169" w:name="_Toc66700716"/>
      <w:bookmarkStart w:id="170" w:name="_Toc68696871"/>
      <w:bookmarkStart w:id="171" w:name="_Toc74927793"/>
      <w:bookmarkStart w:id="172" w:name="_Toc76114892"/>
      <w:bookmarkStart w:id="173" w:name="_Toc76544299"/>
      <w:r w:rsidRPr="00931575">
        <w:t>4.1.2.1</w:t>
      </w:r>
      <w:r w:rsidRPr="00931575">
        <w:tab/>
        <w:t>General</w:t>
      </w:r>
      <w:bookmarkEnd w:id="162"/>
      <w:bookmarkEnd w:id="163"/>
      <w:bookmarkEnd w:id="164"/>
      <w:bookmarkEnd w:id="165"/>
      <w:bookmarkEnd w:id="166"/>
      <w:bookmarkEnd w:id="167"/>
      <w:bookmarkEnd w:id="168"/>
      <w:bookmarkEnd w:id="169"/>
      <w:bookmarkEnd w:id="170"/>
      <w:bookmarkEnd w:id="171"/>
      <w:bookmarkEnd w:id="172"/>
      <w:bookmarkEnd w:id="173"/>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74" w:name="_Toc21102572"/>
      <w:bookmarkStart w:id="175" w:name="_Toc29810421"/>
      <w:bookmarkStart w:id="176" w:name="_Toc36635773"/>
      <w:bookmarkStart w:id="177" w:name="_Toc37272719"/>
      <w:bookmarkStart w:id="178" w:name="_Toc45885794"/>
      <w:bookmarkStart w:id="179" w:name="_Toc53182903"/>
      <w:bookmarkStart w:id="180" w:name="_Toc58915570"/>
      <w:bookmarkStart w:id="181" w:name="_Toc66700717"/>
      <w:bookmarkStart w:id="182" w:name="_Toc68696872"/>
      <w:bookmarkStart w:id="183" w:name="_Toc74927794"/>
      <w:bookmarkStart w:id="184" w:name="_Toc76114893"/>
      <w:bookmarkStart w:id="185" w:name="_Toc76544300"/>
      <w:r w:rsidRPr="00931575">
        <w:rPr>
          <w:lang w:eastAsia="sv-SE"/>
        </w:rPr>
        <w:lastRenderedPageBreak/>
        <w:t>4.1.2.2</w:t>
      </w:r>
      <w:r w:rsidRPr="00931575">
        <w:rPr>
          <w:lang w:eastAsia="sv-SE"/>
        </w:rPr>
        <w:tab/>
        <w:t>Measurement of transmitter</w:t>
      </w:r>
      <w:bookmarkEnd w:id="174"/>
      <w:bookmarkEnd w:id="175"/>
      <w:bookmarkEnd w:id="176"/>
      <w:bookmarkEnd w:id="177"/>
      <w:bookmarkEnd w:id="178"/>
      <w:bookmarkEnd w:id="179"/>
      <w:bookmarkEnd w:id="180"/>
      <w:bookmarkEnd w:id="181"/>
      <w:bookmarkEnd w:id="182"/>
      <w:bookmarkEnd w:id="183"/>
      <w:bookmarkEnd w:id="184"/>
      <w:bookmarkEnd w:id="185"/>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7353E0"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7353E0" w:rsidRPr="00931575" w:rsidRDefault="007353E0" w:rsidP="007353E0">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3B1CA1" w14:textId="77777777" w:rsidR="007353E0" w:rsidRPr="00931575" w:rsidRDefault="007353E0" w:rsidP="007353E0">
            <w:pPr>
              <w:pStyle w:val="TAL"/>
            </w:pPr>
            <w:r w:rsidRPr="00931575">
              <w:t>Normal</w:t>
            </w:r>
            <w:r w:rsidRPr="00931575">
              <w:rPr>
                <w:rFonts w:hint="eastAsia"/>
              </w:rPr>
              <w:t xml:space="preserve"> condition</w:t>
            </w:r>
            <w:r w:rsidRPr="00931575">
              <w:t>:</w:t>
            </w:r>
          </w:p>
          <w:p w14:paraId="61C62FEB" w14:textId="77777777" w:rsidR="007353E0" w:rsidRPr="00931575" w:rsidRDefault="007353E0" w:rsidP="007353E0">
            <w:pPr>
              <w:pStyle w:val="TAL"/>
            </w:pPr>
            <w:r w:rsidRPr="00931575">
              <w:t>±1.1 dB, f ≤ 3 GHz</w:t>
            </w:r>
          </w:p>
          <w:p w14:paraId="0B2925A3" w14:textId="77777777" w:rsidR="007353E0" w:rsidRDefault="007353E0" w:rsidP="007353E0">
            <w:pPr>
              <w:pStyle w:val="TAL"/>
            </w:pPr>
            <w:r w:rsidRPr="00931575">
              <w:t>±1.3 dB, 3 GHz &lt; f ≤ 6 GHz</w:t>
            </w:r>
          </w:p>
          <w:p w14:paraId="346305E7" w14:textId="44959AD5" w:rsidR="007353E0" w:rsidRPr="00931575" w:rsidRDefault="007353E0" w:rsidP="007353E0">
            <w:pPr>
              <w:pStyle w:val="TAL"/>
              <w:rPr>
                <w:rFonts w:cs="Arial"/>
              </w:rPr>
            </w:pPr>
            <w:r>
              <w:t>[</w:t>
            </w:r>
            <w:r w:rsidRPr="00931575">
              <w:t>±1.3 dB</w:t>
            </w:r>
            <w:r>
              <w:t xml:space="preserve"> for bands n46 and n96]</w:t>
            </w:r>
          </w:p>
        </w:tc>
      </w:tr>
      <w:tr w:rsidR="007353E0"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7353E0" w:rsidRPr="00931575" w:rsidRDefault="007353E0" w:rsidP="007353E0">
            <w:pPr>
              <w:pStyle w:val="TAL"/>
            </w:pPr>
          </w:p>
        </w:tc>
        <w:tc>
          <w:tcPr>
            <w:tcW w:w="6212" w:type="dxa"/>
            <w:tcBorders>
              <w:top w:val="single" w:sz="4" w:space="0" w:color="auto"/>
              <w:left w:val="single" w:sz="4" w:space="0" w:color="auto"/>
              <w:bottom w:val="single" w:sz="4" w:space="0" w:color="auto"/>
              <w:right w:val="single" w:sz="4" w:space="0" w:color="auto"/>
            </w:tcBorders>
          </w:tcPr>
          <w:p w14:paraId="51711482" w14:textId="77777777" w:rsidR="007353E0" w:rsidRPr="00931575" w:rsidRDefault="007353E0" w:rsidP="007353E0">
            <w:pPr>
              <w:pStyle w:val="TAL"/>
            </w:pPr>
            <w:r w:rsidRPr="00931575">
              <w:t>Extreme</w:t>
            </w:r>
            <w:r w:rsidRPr="00931575">
              <w:rPr>
                <w:rFonts w:hint="eastAsia"/>
              </w:rPr>
              <w:t xml:space="preserve"> condition</w:t>
            </w:r>
            <w:r w:rsidRPr="00931575">
              <w:t>:</w:t>
            </w:r>
          </w:p>
          <w:p w14:paraId="7A2C94CB" w14:textId="77777777" w:rsidR="007353E0" w:rsidRPr="00931575" w:rsidRDefault="007353E0" w:rsidP="007353E0">
            <w:pPr>
              <w:pStyle w:val="TAL"/>
            </w:pPr>
            <w:r w:rsidRPr="00931575">
              <w:t>±2.5 dB, f ≤ 3 GHz</w:t>
            </w:r>
          </w:p>
          <w:p w14:paraId="1B551A39" w14:textId="77777777" w:rsidR="007353E0" w:rsidRDefault="007353E0" w:rsidP="007353E0">
            <w:pPr>
              <w:pStyle w:val="TAL"/>
            </w:pPr>
            <w:r w:rsidRPr="00931575">
              <w:t>±2.6 dB, 3 GHz &lt; f ≤ 6 GHz</w:t>
            </w:r>
          </w:p>
          <w:p w14:paraId="7EB9BEB3" w14:textId="2ADBB488" w:rsidR="007353E0" w:rsidRPr="00931575" w:rsidRDefault="007353E0" w:rsidP="007353E0">
            <w:pPr>
              <w:pStyle w:val="TAL"/>
              <w:rPr>
                <w:rFonts w:cs="Arial"/>
              </w:rPr>
            </w:pPr>
            <w:r>
              <w:t>[</w:t>
            </w:r>
            <w:r w:rsidRPr="00931575">
              <w:t>±2.6 dB</w:t>
            </w:r>
            <w:r>
              <w:t xml:space="preserve"> for bands n46 and n96]</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86" w:name="_Toc21102573"/>
      <w:bookmarkStart w:id="187" w:name="_Toc29810422"/>
      <w:bookmarkStart w:id="188" w:name="_Toc36635774"/>
      <w:bookmarkStart w:id="189" w:name="_Toc37272720"/>
      <w:bookmarkStart w:id="190" w:name="_Toc45885795"/>
      <w:bookmarkStart w:id="191"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92" w:name="_Toc58915571"/>
      <w:bookmarkStart w:id="193" w:name="_Toc66700718"/>
      <w:bookmarkStart w:id="194" w:name="_Toc68696873"/>
      <w:bookmarkStart w:id="195" w:name="_Toc74927795"/>
      <w:bookmarkStart w:id="196" w:name="_Toc76114894"/>
      <w:bookmarkStart w:id="197" w:name="_Toc76544301"/>
      <w:r w:rsidRPr="00931575">
        <w:rPr>
          <w:lang w:eastAsia="sv-SE"/>
        </w:rPr>
        <w:t>4.1.</w:t>
      </w:r>
      <w:r w:rsidRPr="00931575">
        <w:t>2.3</w:t>
      </w:r>
      <w:r w:rsidRPr="00931575">
        <w:rPr>
          <w:lang w:eastAsia="sv-SE"/>
        </w:rPr>
        <w:tab/>
        <w:t xml:space="preserve">Measurement of </w:t>
      </w:r>
      <w:r w:rsidRPr="00931575">
        <w:t>receiver</w:t>
      </w:r>
      <w:bookmarkEnd w:id="186"/>
      <w:bookmarkEnd w:id="187"/>
      <w:bookmarkEnd w:id="188"/>
      <w:bookmarkEnd w:id="189"/>
      <w:bookmarkEnd w:id="190"/>
      <w:bookmarkEnd w:id="191"/>
      <w:bookmarkEnd w:id="192"/>
      <w:bookmarkEnd w:id="193"/>
      <w:bookmarkEnd w:id="194"/>
      <w:bookmarkEnd w:id="195"/>
      <w:bookmarkEnd w:id="196"/>
      <w:bookmarkEnd w:id="197"/>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3723E019" w14:textId="77777777" w:rsidR="007353E0" w:rsidRPr="00931575" w:rsidRDefault="007353E0" w:rsidP="007353E0">
            <w:pPr>
              <w:pStyle w:val="TAL"/>
            </w:pPr>
            <w:r w:rsidRPr="00931575">
              <w:t>±1.3 dB, f ≤ 3.0 GHz</w:t>
            </w:r>
          </w:p>
          <w:p w14:paraId="7658F4F2" w14:textId="77777777" w:rsidR="007353E0" w:rsidRPr="00931575" w:rsidRDefault="007353E0" w:rsidP="007353E0">
            <w:pPr>
              <w:pStyle w:val="TAL"/>
            </w:pPr>
            <w:r w:rsidRPr="00931575">
              <w:t>±1.4 dB, 3.0 GHz &lt; f ≤ 4.2 GHz</w:t>
            </w:r>
          </w:p>
          <w:p w14:paraId="4DB9EE43" w14:textId="77777777" w:rsidR="007353E0" w:rsidRDefault="007353E0" w:rsidP="007353E0">
            <w:pPr>
              <w:pStyle w:val="TAL"/>
            </w:pPr>
            <w:r w:rsidRPr="00931575">
              <w:rPr>
                <w:rFonts w:eastAsia="SimSun"/>
              </w:rPr>
              <w:t>±1.6 dB</w:t>
            </w:r>
            <w:r w:rsidRPr="00931575">
              <w:t>, 4.2 GHz &lt; f ≤ 6.0 GHz</w:t>
            </w:r>
          </w:p>
          <w:p w14:paraId="17D8721C" w14:textId="70F64E0A" w:rsidR="00C45907" w:rsidRPr="00931575" w:rsidRDefault="007353E0" w:rsidP="007353E0">
            <w:pPr>
              <w:pStyle w:val="TAL"/>
              <w:rPr>
                <w:rFonts w:cs="Arial"/>
              </w:rPr>
            </w:pPr>
            <w:r>
              <w:t>[</w:t>
            </w:r>
            <w:r w:rsidRPr="00931575">
              <w:rPr>
                <w:rFonts w:eastAsia="SimSun"/>
              </w:rPr>
              <w:t>±1.6 dB</w:t>
            </w:r>
            <w:r>
              <w:rPr>
                <w:rFonts w:eastAsia="SimSun"/>
              </w:rPr>
              <w:t xml:space="preserve"> for bands n46 and n96]</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98" w:name="_Toc21102574"/>
      <w:bookmarkStart w:id="199" w:name="_Toc29810423"/>
      <w:bookmarkStart w:id="200" w:name="_Toc36635775"/>
      <w:bookmarkStart w:id="201" w:name="_Toc37272721"/>
      <w:bookmarkStart w:id="202" w:name="_Toc45885796"/>
      <w:bookmarkStart w:id="203" w:name="_Toc53182905"/>
      <w:r w:rsidRPr="00931575">
        <w:lastRenderedPageBreak/>
        <w:t xml:space="preserve">Table 4.1.2.3-2: </w:t>
      </w:r>
      <w:bookmarkStart w:id="20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04"/>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05" w:name="_Toc58915572"/>
      <w:bookmarkStart w:id="206" w:name="_Toc66700719"/>
      <w:bookmarkStart w:id="207" w:name="_Toc68696874"/>
      <w:bookmarkStart w:id="208" w:name="_Toc74927796"/>
      <w:bookmarkStart w:id="209" w:name="_Toc76114895"/>
      <w:bookmarkStart w:id="210" w:name="_Toc76544302"/>
      <w:r w:rsidRPr="00931575">
        <w:rPr>
          <w:lang w:eastAsia="sv-SE"/>
        </w:rPr>
        <w:t>4.1.</w:t>
      </w:r>
      <w:r w:rsidRPr="00931575">
        <w:t>2.4</w:t>
      </w:r>
      <w:r w:rsidRPr="00931575">
        <w:rPr>
          <w:lang w:eastAsia="sv-SE"/>
        </w:rPr>
        <w:tab/>
        <w:t xml:space="preserve">Measurement of </w:t>
      </w:r>
      <w:r w:rsidRPr="00931575">
        <w:t>performance requirement</w:t>
      </w:r>
      <w:bookmarkEnd w:id="198"/>
      <w:bookmarkEnd w:id="199"/>
      <w:bookmarkEnd w:id="200"/>
      <w:bookmarkEnd w:id="201"/>
      <w:bookmarkEnd w:id="202"/>
      <w:bookmarkEnd w:id="203"/>
      <w:bookmarkEnd w:id="205"/>
      <w:bookmarkEnd w:id="206"/>
      <w:bookmarkEnd w:id="207"/>
      <w:bookmarkEnd w:id="208"/>
      <w:bookmarkEnd w:id="209"/>
      <w:bookmarkEnd w:id="21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11" w:name="_Toc21102575"/>
      <w:bookmarkStart w:id="212" w:name="_Toc29810424"/>
      <w:bookmarkStart w:id="213" w:name="_Toc36635776"/>
      <w:bookmarkStart w:id="214" w:name="_Toc37272722"/>
      <w:bookmarkStart w:id="215" w:name="_Toc45885797"/>
      <w:bookmarkStart w:id="216" w:name="_Toc53182906"/>
      <w:bookmarkStart w:id="217" w:name="_Toc58915573"/>
      <w:bookmarkStart w:id="218" w:name="_Toc66700720"/>
      <w:bookmarkStart w:id="219" w:name="_Toc68696875"/>
      <w:bookmarkStart w:id="220" w:name="_Toc74927797"/>
      <w:bookmarkStart w:id="221" w:name="_Toc76114896"/>
      <w:bookmarkStart w:id="222" w:name="_Toc76544303"/>
      <w:r w:rsidRPr="00931575">
        <w:rPr>
          <w:lang w:eastAsia="sv-SE"/>
        </w:rPr>
        <w:t>4.1.</w:t>
      </w:r>
      <w:r w:rsidRPr="00931575">
        <w:t>3</w:t>
      </w:r>
      <w:r w:rsidRPr="00931575">
        <w:rPr>
          <w:lang w:eastAsia="sv-SE"/>
        </w:rPr>
        <w:tab/>
        <w:t>Interpretation of measurement results</w:t>
      </w:r>
      <w:bookmarkEnd w:id="211"/>
      <w:bookmarkEnd w:id="212"/>
      <w:bookmarkEnd w:id="213"/>
      <w:bookmarkEnd w:id="214"/>
      <w:bookmarkEnd w:id="215"/>
      <w:bookmarkEnd w:id="216"/>
      <w:bookmarkEnd w:id="217"/>
      <w:bookmarkEnd w:id="218"/>
      <w:bookmarkEnd w:id="219"/>
      <w:bookmarkEnd w:id="220"/>
      <w:bookmarkEnd w:id="221"/>
      <w:bookmarkEnd w:id="222"/>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23" w:name="_Toc21102576"/>
      <w:bookmarkStart w:id="224" w:name="_Toc29810425"/>
      <w:bookmarkStart w:id="225" w:name="_Toc36635777"/>
      <w:bookmarkStart w:id="226" w:name="_Toc37272723"/>
      <w:bookmarkStart w:id="227" w:name="_Toc45885798"/>
      <w:bookmarkStart w:id="228" w:name="_Toc53182907"/>
      <w:bookmarkStart w:id="229" w:name="_Toc58915574"/>
      <w:bookmarkStart w:id="230" w:name="_Toc66700721"/>
      <w:bookmarkStart w:id="231" w:name="_Toc68696876"/>
      <w:bookmarkStart w:id="232" w:name="_Toc74927798"/>
      <w:bookmarkStart w:id="233" w:name="_Toc76114897"/>
      <w:bookmarkStart w:id="234" w:name="_Toc76544304"/>
      <w:r w:rsidRPr="00931575">
        <w:t>4.2</w:t>
      </w:r>
      <w:r w:rsidRPr="00931575">
        <w:tab/>
        <w:t>Radiated requirement reference points</w:t>
      </w:r>
      <w:bookmarkEnd w:id="223"/>
      <w:bookmarkEnd w:id="224"/>
      <w:bookmarkEnd w:id="225"/>
      <w:bookmarkEnd w:id="226"/>
      <w:bookmarkEnd w:id="227"/>
      <w:bookmarkEnd w:id="228"/>
      <w:bookmarkEnd w:id="229"/>
      <w:bookmarkEnd w:id="230"/>
      <w:bookmarkEnd w:id="231"/>
      <w:bookmarkEnd w:id="232"/>
      <w:bookmarkEnd w:id="233"/>
      <w:bookmarkEnd w:id="23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35" w:name="_Toc21102577"/>
      <w:bookmarkStart w:id="236" w:name="_Toc29810426"/>
      <w:bookmarkStart w:id="237" w:name="_Toc36635778"/>
      <w:bookmarkStart w:id="238" w:name="_Toc37272724"/>
      <w:bookmarkStart w:id="239" w:name="_Toc45885799"/>
      <w:bookmarkStart w:id="240" w:name="_Toc53182908"/>
      <w:bookmarkStart w:id="241" w:name="_Toc58915575"/>
      <w:bookmarkStart w:id="242" w:name="_Toc66700722"/>
      <w:bookmarkStart w:id="243" w:name="_Toc68696877"/>
      <w:bookmarkStart w:id="244" w:name="_Toc74927799"/>
      <w:bookmarkStart w:id="245" w:name="_Toc76114898"/>
      <w:bookmarkStart w:id="246" w:name="_Toc76544305"/>
      <w:r w:rsidRPr="00931575">
        <w:rPr>
          <w:snapToGrid w:val="0"/>
        </w:rPr>
        <w:lastRenderedPageBreak/>
        <w:t>4.3</w:t>
      </w:r>
      <w:r w:rsidRPr="00931575">
        <w:rPr>
          <w:snapToGrid w:val="0"/>
        </w:rPr>
        <w:tab/>
      </w:r>
      <w:r w:rsidRPr="00931575">
        <w:rPr>
          <w:rFonts w:hint="eastAsia"/>
          <w:lang w:eastAsia="zh-CN"/>
        </w:rPr>
        <w:t>Base station classes</w:t>
      </w:r>
      <w:bookmarkEnd w:id="235"/>
      <w:bookmarkEnd w:id="236"/>
      <w:bookmarkEnd w:id="237"/>
      <w:bookmarkEnd w:id="238"/>
      <w:bookmarkEnd w:id="239"/>
      <w:bookmarkEnd w:id="240"/>
      <w:bookmarkEnd w:id="241"/>
      <w:bookmarkEnd w:id="242"/>
      <w:bookmarkEnd w:id="243"/>
      <w:bookmarkEnd w:id="244"/>
      <w:bookmarkEnd w:id="245"/>
      <w:bookmarkEnd w:id="246"/>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47" w:name="_Toc21102578"/>
      <w:bookmarkStart w:id="248" w:name="_Toc29810427"/>
      <w:bookmarkStart w:id="249" w:name="_Toc36635779"/>
      <w:bookmarkStart w:id="250" w:name="_Toc37272725"/>
      <w:bookmarkStart w:id="251" w:name="_Toc45885800"/>
      <w:bookmarkStart w:id="252" w:name="_Toc53182909"/>
      <w:bookmarkStart w:id="253" w:name="_Toc58915576"/>
      <w:bookmarkStart w:id="254" w:name="_Toc66700723"/>
      <w:bookmarkStart w:id="255" w:name="_Toc68696878"/>
      <w:bookmarkStart w:id="256" w:name="_Toc74927800"/>
      <w:bookmarkStart w:id="257" w:name="_Toc76114899"/>
      <w:bookmarkStart w:id="258" w:name="_Toc76544306"/>
      <w:r w:rsidRPr="00931575">
        <w:rPr>
          <w:lang w:eastAsia="zh-CN"/>
        </w:rPr>
        <w:t>4.4</w:t>
      </w:r>
      <w:r w:rsidRPr="00931575">
        <w:rPr>
          <w:lang w:eastAsia="zh-CN"/>
        </w:rPr>
        <w:tab/>
        <w:t>Regional requirements</w:t>
      </w:r>
      <w:bookmarkEnd w:id="247"/>
      <w:bookmarkEnd w:id="248"/>
      <w:bookmarkEnd w:id="249"/>
      <w:bookmarkEnd w:id="250"/>
      <w:bookmarkEnd w:id="251"/>
      <w:bookmarkEnd w:id="252"/>
      <w:bookmarkEnd w:id="253"/>
      <w:bookmarkEnd w:id="254"/>
      <w:bookmarkEnd w:id="255"/>
      <w:bookmarkEnd w:id="256"/>
      <w:bookmarkEnd w:id="257"/>
      <w:bookmarkEnd w:id="258"/>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59" w:name="_Toc21102579"/>
      <w:bookmarkStart w:id="260" w:name="_Toc29810428"/>
      <w:bookmarkStart w:id="261" w:name="_Toc36635780"/>
      <w:bookmarkStart w:id="262" w:name="_Toc37272726"/>
      <w:bookmarkStart w:id="263" w:name="_Toc45885801"/>
      <w:bookmarkStart w:id="264" w:name="_Toc53182910"/>
      <w:bookmarkStart w:id="265" w:name="_Toc58915577"/>
      <w:bookmarkStart w:id="266" w:name="_Toc66700724"/>
      <w:bookmarkStart w:id="267" w:name="_Toc68696879"/>
      <w:bookmarkStart w:id="268" w:name="_Toc74927801"/>
      <w:bookmarkStart w:id="269" w:name="_Toc76114900"/>
      <w:bookmarkStart w:id="270" w:name="_Toc76544307"/>
      <w:r w:rsidRPr="00931575">
        <w:rPr>
          <w:rFonts w:cs="v4.2.0"/>
        </w:rPr>
        <w:t>4.5</w:t>
      </w:r>
      <w:r w:rsidRPr="00931575">
        <w:rPr>
          <w:rFonts w:cs="v4.2.0"/>
        </w:rPr>
        <w:tab/>
        <w:t>BS configurations</w:t>
      </w:r>
      <w:bookmarkEnd w:id="259"/>
      <w:bookmarkEnd w:id="260"/>
      <w:bookmarkEnd w:id="261"/>
      <w:bookmarkEnd w:id="262"/>
      <w:bookmarkEnd w:id="263"/>
      <w:bookmarkEnd w:id="264"/>
      <w:bookmarkEnd w:id="265"/>
      <w:bookmarkEnd w:id="266"/>
      <w:bookmarkEnd w:id="267"/>
      <w:bookmarkEnd w:id="268"/>
      <w:bookmarkEnd w:id="269"/>
      <w:bookmarkEnd w:id="270"/>
    </w:p>
    <w:p w14:paraId="455B35D4" w14:textId="77777777" w:rsidR="00C45907" w:rsidRPr="00931575" w:rsidRDefault="00C45907" w:rsidP="00C45907">
      <w:pPr>
        <w:pStyle w:val="Heading3"/>
      </w:pPr>
      <w:bookmarkStart w:id="271" w:name="_Toc21102580"/>
      <w:bookmarkStart w:id="272" w:name="_Toc29810429"/>
      <w:bookmarkStart w:id="273" w:name="_Toc36635781"/>
      <w:bookmarkStart w:id="274" w:name="_Toc37272727"/>
      <w:bookmarkStart w:id="275" w:name="_Toc45885802"/>
      <w:bookmarkStart w:id="276" w:name="_Toc53182911"/>
      <w:bookmarkStart w:id="277" w:name="_Toc58915578"/>
      <w:bookmarkStart w:id="278" w:name="_Toc66700725"/>
      <w:bookmarkStart w:id="279" w:name="_Toc68696880"/>
      <w:bookmarkStart w:id="280" w:name="_Toc74927802"/>
      <w:bookmarkStart w:id="281" w:name="_Toc76114901"/>
      <w:bookmarkStart w:id="282" w:name="_Toc76544308"/>
      <w:r w:rsidRPr="00931575">
        <w:t>4.5.1</w:t>
      </w:r>
      <w:r w:rsidRPr="00931575">
        <w:tab/>
        <w:t>Transmit configurations</w:t>
      </w:r>
      <w:bookmarkEnd w:id="271"/>
      <w:bookmarkEnd w:id="272"/>
      <w:bookmarkEnd w:id="273"/>
      <w:bookmarkEnd w:id="274"/>
      <w:bookmarkEnd w:id="275"/>
      <w:bookmarkEnd w:id="276"/>
      <w:bookmarkEnd w:id="277"/>
      <w:bookmarkEnd w:id="278"/>
      <w:bookmarkEnd w:id="279"/>
      <w:bookmarkEnd w:id="280"/>
      <w:bookmarkEnd w:id="281"/>
      <w:bookmarkEnd w:id="282"/>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83" w:name="_Toc21102581"/>
      <w:bookmarkStart w:id="284" w:name="_Toc29810430"/>
      <w:bookmarkStart w:id="285" w:name="_Toc36635782"/>
      <w:bookmarkStart w:id="286" w:name="_Toc37272728"/>
      <w:bookmarkStart w:id="287" w:name="_Toc45885803"/>
      <w:bookmarkStart w:id="288" w:name="_Toc53182912"/>
      <w:bookmarkStart w:id="289" w:name="_Toc58915579"/>
      <w:bookmarkStart w:id="290" w:name="_Toc66700726"/>
      <w:bookmarkStart w:id="291" w:name="_Toc68696881"/>
      <w:bookmarkStart w:id="292" w:name="_Toc74927803"/>
      <w:bookmarkStart w:id="293" w:name="_Toc76114902"/>
      <w:bookmarkStart w:id="294" w:name="_Toc76544309"/>
      <w:r w:rsidRPr="00931575">
        <w:t>4.5.2</w:t>
      </w:r>
      <w:r w:rsidRPr="00931575">
        <w:tab/>
        <w:t>Receive configurations</w:t>
      </w:r>
      <w:bookmarkEnd w:id="283"/>
      <w:bookmarkEnd w:id="284"/>
      <w:bookmarkEnd w:id="285"/>
      <w:bookmarkEnd w:id="286"/>
      <w:bookmarkEnd w:id="287"/>
      <w:bookmarkEnd w:id="288"/>
      <w:bookmarkEnd w:id="289"/>
      <w:bookmarkEnd w:id="290"/>
      <w:bookmarkEnd w:id="291"/>
      <w:bookmarkEnd w:id="292"/>
      <w:bookmarkEnd w:id="293"/>
      <w:bookmarkEnd w:id="294"/>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95" w:name="_Toc21102582"/>
      <w:bookmarkStart w:id="296" w:name="_Toc29810431"/>
      <w:bookmarkStart w:id="297" w:name="_Toc36635783"/>
      <w:bookmarkStart w:id="298" w:name="_Toc37272729"/>
      <w:bookmarkStart w:id="299" w:name="_Toc45885804"/>
      <w:bookmarkStart w:id="300" w:name="_Toc53182913"/>
      <w:bookmarkStart w:id="301" w:name="_Toc58915580"/>
      <w:bookmarkStart w:id="302" w:name="_Toc66700727"/>
      <w:bookmarkStart w:id="303" w:name="_Toc68696882"/>
      <w:bookmarkStart w:id="304" w:name="_Toc74927804"/>
      <w:bookmarkStart w:id="305" w:name="_Toc76114903"/>
      <w:bookmarkStart w:id="306" w:name="_Toc76544310"/>
      <w:r w:rsidRPr="00931575">
        <w:t>4.5.3</w:t>
      </w:r>
      <w:r w:rsidRPr="00931575">
        <w:tab/>
        <w:t>Power supply options</w:t>
      </w:r>
      <w:bookmarkEnd w:id="295"/>
      <w:bookmarkEnd w:id="296"/>
      <w:bookmarkEnd w:id="297"/>
      <w:bookmarkEnd w:id="298"/>
      <w:bookmarkEnd w:id="299"/>
      <w:bookmarkEnd w:id="300"/>
      <w:bookmarkEnd w:id="301"/>
      <w:bookmarkEnd w:id="302"/>
      <w:bookmarkEnd w:id="303"/>
      <w:bookmarkEnd w:id="304"/>
      <w:bookmarkEnd w:id="305"/>
      <w:bookmarkEnd w:id="306"/>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07" w:name="_Toc21102583"/>
      <w:bookmarkStart w:id="308" w:name="_Toc29810432"/>
      <w:bookmarkStart w:id="309" w:name="_Toc36635784"/>
      <w:bookmarkStart w:id="310" w:name="_Toc37272730"/>
      <w:bookmarkStart w:id="311" w:name="_Toc45885805"/>
      <w:bookmarkStart w:id="312" w:name="_Toc53182914"/>
      <w:bookmarkStart w:id="313" w:name="_Toc58915581"/>
      <w:bookmarkStart w:id="314" w:name="_Toc66700728"/>
      <w:bookmarkStart w:id="315" w:name="_Toc68696883"/>
      <w:bookmarkStart w:id="316" w:name="_Toc74927805"/>
      <w:bookmarkStart w:id="317" w:name="_Toc76114904"/>
      <w:bookmarkStart w:id="318" w:name="_Toc76544311"/>
      <w:r w:rsidRPr="00931575">
        <w:t>4.5.4</w:t>
      </w:r>
      <w:r w:rsidRPr="00931575">
        <w:tab/>
        <w:t>BS with integrated Iuant BS modem</w:t>
      </w:r>
      <w:bookmarkEnd w:id="307"/>
      <w:bookmarkEnd w:id="308"/>
      <w:bookmarkEnd w:id="309"/>
      <w:bookmarkEnd w:id="310"/>
      <w:bookmarkEnd w:id="311"/>
      <w:bookmarkEnd w:id="312"/>
      <w:bookmarkEnd w:id="313"/>
      <w:bookmarkEnd w:id="314"/>
      <w:bookmarkEnd w:id="315"/>
      <w:bookmarkEnd w:id="316"/>
      <w:bookmarkEnd w:id="317"/>
      <w:bookmarkEnd w:id="318"/>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19" w:name="_Toc21102584"/>
      <w:bookmarkStart w:id="320" w:name="_Toc29810433"/>
      <w:bookmarkStart w:id="321" w:name="_Toc36635785"/>
      <w:bookmarkStart w:id="322" w:name="_Toc37272731"/>
      <w:bookmarkStart w:id="323" w:name="_Toc45885806"/>
      <w:bookmarkStart w:id="324" w:name="_Toc53182915"/>
      <w:bookmarkStart w:id="325" w:name="_Toc58915582"/>
      <w:bookmarkStart w:id="326" w:name="_Toc66700729"/>
      <w:bookmarkStart w:id="327" w:name="_Toc68696884"/>
      <w:bookmarkStart w:id="328" w:name="_Toc74927806"/>
      <w:bookmarkStart w:id="329" w:name="_Toc76114905"/>
      <w:bookmarkStart w:id="330" w:name="_Toc7654431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19"/>
      <w:bookmarkEnd w:id="320"/>
      <w:bookmarkEnd w:id="321"/>
      <w:bookmarkEnd w:id="322"/>
      <w:bookmarkEnd w:id="323"/>
      <w:bookmarkEnd w:id="324"/>
      <w:bookmarkEnd w:id="325"/>
      <w:bookmarkEnd w:id="326"/>
      <w:bookmarkEnd w:id="327"/>
      <w:bookmarkEnd w:id="328"/>
      <w:bookmarkEnd w:id="329"/>
      <w:bookmarkEnd w:id="33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140E35"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7549C9CF" w:rsidR="00140E35" w:rsidRPr="00931575" w:rsidRDefault="00140E35" w:rsidP="00140E35">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140E35" w:rsidRPr="00931575" w:rsidRDefault="00140E35" w:rsidP="00140E35">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140E35" w:rsidRPr="00931575" w:rsidRDefault="00140E35" w:rsidP="00140E35">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140E35" w:rsidRPr="00931575" w:rsidRDefault="00140E35" w:rsidP="00140E35">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140E35" w:rsidRPr="00931575" w:rsidRDefault="00140E35" w:rsidP="00140E35">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140E35" w:rsidRPr="00931575" w:rsidRDefault="00140E35" w:rsidP="00140E35">
            <w:pPr>
              <w:pStyle w:val="TAL"/>
              <w:rPr>
                <w:lang w:eastAsia="zh-CN"/>
              </w:rPr>
            </w:pPr>
            <w:r>
              <w:rPr>
                <w:lang w:eastAsia="zh-CN"/>
              </w:rPr>
              <w:t>n/a</w:t>
            </w:r>
          </w:p>
        </w:tc>
      </w:tr>
      <w:tr w:rsidR="00140E35"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5C22EF51" w:rsidR="00140E35" w:rsidRPr="00931575" w:rsidRDefault="00140E35" w:rsidP="00140E35">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140E35" w:rsidRPr="00931575" w:rsidRDefault="00140E35" w:rsidP="00140E35">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140E35" w:rsidRDefault="00140E35" w:rsidP="00140E35">
            <w:pPr>
              <w:pStyle w:val="TAL"/>
              <w:rPr>
                <w:lang w:val="en-US"/>
              </w:rPr>
            </w:pPr>
            <w:r>
              <w:rPr>
                <w:lang w:val="en-US"/>
              </w:rPr>
              <w:t>Declaration of the supported PRACH format(s) as specified in TS 38.211 [17], i.e., format: A2, B4, C2.</w:t>
            </w:r>
          </w:p>
          <w:p w14:paraId="614E2222" w14:textId="77777777" w:rsidR="00140E35" w:rsidRDefault="00140E35" w:rsidP="00140E35">
            <w:pPr>
              <w:pStyle w:val="TAL"/>
              <w:rPr>
                <w:lang w:val="en-US"/>
              </w:rPr>
            </w:pPr>
            <w:r>
              <w:rPr>
                <w:lang w:val="en-US"/>
              </w:rPr>
              <w:t> </w:t>
            </w:r>
          </w:p>
          <w:p w14:paraId="778787BC" w14:textId="0D804D65" w:rsidR="00140E35" w:rsidRPr="00931575" w:rsidRDefault="00140E35" w:rsidP="00140E35">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140E35" w:rsidRPr="00931575" w:rsidRDefault="00140E35" w:rsidP="00140E35">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140E35" w:rsidRPr="00931575" w:rsidRDefault="00140E35" w:rsidP="00140E35">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140E35" w:rsidRPr="00931575" w:rsidRDefault="00140E35" w:rsidP="00140E35">
            <w:pPr>
              <w:pStyle w:val="TAL"/>
              <w:rPr>
                <w:lang w:eastAsia="zh-CN"/>
              </w:rPr>
            </w:pPr>
            <w:r>
              <w:t>n/a</w:t>
            </w:r>
          </w:p>
        </w:tc>
      </w:tr>
      <w:tr w:rsidR="00140E35"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6567AF9B" w:rsidR="00140E35" w:rsidRPr="00931575" w:rsidRDefault="00140E35" w:rsidP="00140E35">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140E35" w:rsidRPr="00931575" w:rsidRDefault="00140E35" w:rsidP="00140E35">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140E35" w:rsidRPr="00931575" w:rsidRDefault="00140E35" w:rsidP="00140E35">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140E35" w:rsidRPr="00931575" w:rsidRDefault="00140E35" w:rsidP="00140E35">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140E35" w:rsidRPr="00931575" w:rsidRDefault="00140E35" w:rsidP="00140E35">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140E35" w:rsidRPr="00931575" w:rsidRDefault="00140E35" w:rsidP="00140E35">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31" w:name="_Toc21102585"/>
      <w:bookmarkStart w:id="332" w:name="_Toc29810434"/>
      <w:bookmarkStart w:id="333" w:name="_Toc36635786"/>
      <w:bookmarkStart w:id="334" w:name="_Toc37272732"/>
      <w:bookmarkStart w:id="335" w:name="_Toc45885807"/>
      <w:bookmarkStart w:id="336" w:name="_Toc53182916"/>
      <w:bookmarkStart w:id="337" w:name="_Toc58915583"/>
      <w:bookmarkStart w:id="338" w:name="_Toc66700730"/>
      <w:bookmarkStart w:id="339" w:name="_Toc68696885"/>
      <w:bookmarkStart w:id="340" w:name="_Toc74927807"/>
      <w:bookmarkStart w:id="341" w:name="_Toc76114906"/>
      <w:bookmarkStart w:id="342" w:name="_Toc76544313"/>
      <w:r w:rsidRPr="00931575">
        <w:lastRenderedPageBreak/>
        <w:t>4.7</w:t>
      </w:r>
      <w:r w:rsidRPr="00931575">
        <w:tab/>
        <w:t>Test configurations</w:t>
      </w:r>
      <w:bookmarkEnd w:id="331"/>
      <w:bookmarkEnd w:id="332"/>
      <w:bookmarkEnd w:id="333"/>
      <w:bookmarkEnd w:id="334"/>
      <w:bookmarkEnd w:id="335"/>
      <w:bookmarkEnd w:id="336"/>
      <w:bookmarkEnd w:id="337"/>
      <w:bookmarkEnd w:id="338"/>
      <w:bookmarkEnd w:id="339"/>
      <w:bookmarkEnd w:id="340"/>
      <w:bookmarkEnd w:id="341"/>
      <w:bookmarkEnd w:id="342"/>
    </w:p>
    <w:p w14:paraId="7AD26579" w14:textId="77777777" w:rsidR="00C45907" w:rsidRPr="00931575" w:rsidRDefault="00C45907" w:rsidP="00C45907">
      <w:pPr>
        <w:pStyle w:val="Heading3"/>
        <w:rPr>
          <w:lang w:eastAsia="zh-CN"/>
        </w:rPr>
      </w:pPr>
      <w:bookmarkStart w:id="343" w:name="_Toc21102586"/>
      <w:bookmarkStart w:id="344" w:name="_Toc29810435"/>
      <w:bookmarkStart w:id="345" w:name="_Toc36635787"/>
      <w:bookmarkStart w:id="346" w:name="_Toc37272733"/>
      <w:bookmarkStart w:id="347" w:name="_Toc45885808"/>
      <w:bookmarkStart w:id="348" w:name="_Toc53182917"/>
      <w:bookmarkStart w:id="349" w:name="_Toc58915584"/>
      <w:bookmarkStart w:id="350" w:name="_Toc66700731"/>
      <w:bookmarkStart w:id="351" w:name="_Toc68696886"/>
      <w:bookmarkStart w:id="352" w:name="_Toc74927808"/>
      <w:bookmarkStart w:id="353" w:name="_Toc76114907"/>
      <w:bookmarkStart w:id="354" w:name="_Toc76544314"/>
      <w:r w:rsidRPr="00931575">
        <w:rPr>
          <w:lang w:eastAsia="zh-CN"/>
        </w:rPr>
        <w:t>4.7.1</w:t>
      </w:r>
      <w:r w:rsidRPr="00931575">
        <w:rPr>
          <w:lang w:eastAsia="zh-CN"/>
        </w:rPr>
        <w:tab/>
        <w:t>General</w:t>
      </w:r>
      <w:bookmarkEnd w:id="343"/>
      <w:bookmarkEnd w:id="344"/>
      <w:bookmarkEnd w:id="345"/>
      <w:bookmarkEnd w:id="346"/>
      <w:bookmarkEnd w:id="347"/>
      <w:bookmarkEnd w:id="348"/>
      <w:bookmarkEnd w:id="349"/>
      <w:bookmarkEnd w:id="350"/>
      <w:bookmarkEnd w:id="351"/>
      <w:bookmarkEnd w:id="352"/>
      <w:bookmarkEnd w:id="353"/>
      <w:bookmarkEnd w:id="354"/>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55" w:name="_Toc21102587"/>
      <w:bookmarkStart w:id="356" w:name="_Toc29810436"/>
      <w:bookmarkStart w:id="357" w:name="_Toc36635788"/>
      <w:bookmarkStart w:id="358" w:name="_Toc37272734"/>
      <w:bookmarkStart w:id="359" w:name="_Toc45885809"/>
      <w:bookmarkStart w:id="360" w:name="_Toc53182918"/>
      <w:bookmarkStart w:id="361" w:name="_Toc58915585"/>
      <w:bookmarkStart w:id="362" w:name="_Toc66700732"/>
      <w:bookmarkStart w:id="363" w:name="_Toc68696887"/>
      <w:bookmarkStart w:id="364" w:name="_Toc74927809"/>
      <w:bookmarkStart w:id="365" w:name="_Toc76114908"/>
      <w:bookmarkStart w:id="366" w:name="_Toc76544315"/>
      <w:r w:rsidRPr="00931575">
        <w:rPr>
          <w:lang w:eastAsia="zh-CN"/>
        </w:rPr>
        <w:t>4.7.2</w:t>
      </w:r>
      <w:r w:rsidRPr="00931575">
        <w:rPr>
          <w:lang w:eastAsia="zh-CN"/>
        </w:rPr>
        <w:tab/>
        <w:t>Test signal configurations</w:t>
      </w:r>
      <w:bookmarkEnd w:id="355"/>
      <w:bookmarkEnd w:id="356"/>
      <w:bookmarkEnd w:id="357"/>
      <w:bookmarkEnd w:id="358"/>
      <w:bookmarkEnd w:id="359"/>
      <w:bookmarkEnd w:id="360"/>
      <w:bookmarkEnd w:id="361"/>
      <w:bookmarkEnd w:id="362"/>
      <w:bookmarkEnd w:id="363"/>
      <w:bookmarkEnd w:id="364"/>
      <w:bookmarkEnd w:id="365"/>
      <w:bookmarkEnd w:id="366"/>
    </w:p>
    <w:p w14:paraId="03784CFE" w14:textId="77777777" w:rsidR="00C45907" w:rsidRPr="00931575" w:rsidRDefault="00C45907" w:rsidP="00C45907">
      <w:pPr>
        <w:pStyle w:val="Heading4"/>
      </w:pPr>
      <w:bookmarkStart w:id="367" w:name="_Toc21102588"/>
      <w:bookmarkStart w:id="368" w:name="_Toc29810437"/>
      <w:bookmarkStart w:id="369" w:name="_Toc36635789"/>
      <w:bookmarkStart w:id="370" w:name="_Toc37272735"/>
      <w:bookmarkStart w:id="371" w:name="_Toc45885810"/>
      <w:bookmarkStart w:id="372" w:name="_Toc53182919"/>
      <w:bookmarkStart w:id="373" w:name="_Toc58915586"/>
      <w:bookmarkStart w:id="374" w:name="_Toc66700733"/>
      <w:bookmarkStart w:id="375" w:name="_Toc68696888"/>
      <w:bookmarkStart w:id="376" w:name="_Toc74927810"/>
      <w:bookmarkStart w:id="377" w:name="_Toc76114909"/>
      <w:bookmarkStart w:id="378" w:name="_Toc76544316"/>
      <w:r w:rsidRPr="00931575">
        <w:t>4.7.2.1</w:t>
      </w:r>
      <w:r w:rsidRPr="00931575">
        <w:tab/>
        <w:t>Test signal used to build Test Configurations</w:t>
      </w:r>
      <w:bookmarkEnd w:id="367"/>
      <w:bookmarkEnd w:id="368"/>
      <w:bookmarkEnd w:id="369"/>
      <w:bookmarkEnd w:id="370"/>
      <w:bookmarkEnd w:id="371"/>
      <w:bookmarkEnd w:id="372"/>
      <w:bookmarkEnd w:id="373"/>
      <w:bookmarkEnd w:id="374"/>
      <w:bookmarkEnd w:id="375"/>
      <w:bookmarkEnd w:id="376"/>
      <w:bookmarkEnd w:id="377"/>
      <w:bookmarkEnd w:id="378"/>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79" w:name="_Ref516750404"/>
      <w:r w:rsidRPr="00931575">
        <w:t>Table</w:t>
      </w:r>
      <w:bookmarkEnd w:id="379"/>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80" w:name="_Toc21102589"/>
      <w:bookmarkStart w:id="381" w:name="_Toc29810438"/>
      <w:bookmarkStart w:id="382" w:name="_Toc36635790"/>
      <w:bookmarkStart w:id="383" w:name="_Toc37272736"/>
      <w:bookmarkStart w:id="384" w:name="_Toc45885811"/>
      <w:bookmarkStart w:id="385" w:name="_Toc53182920"/>
      <w:bookmarkStart w:id="386" w:name="_Toc58915587"/>
      <w:bookmarkStart w:id="387" w:name="_Toc66700734"/>
      <w:bookmarkStart w:id="388" w:name="_Toc68696889"/>
      <w:bookmarkStart w:id="389" w:name="_Toc74927811"/>
      <w:bookmarkStart w:id="390" w:name="_Toc76114910"/>
      <w:bookmarkStart w:id="391" w:name="_Toc76544317"/>
      <w:r w:rsidRPr="00931575">
        <w:rPr>
          <w:lang w:eastAsia="zh-CN"/>
        </w:rPr>
        <w:t>4</w:t>
      </w:r>
      <w:bookmarkStart w:id="392" w:name="_Hlk517255432"/>
      <w:r w:rsidRPr="00931575">
        <w:rPr>
          <w:lang w:eastAsia="zh-CN"/>
        </w:rPr>
        <w:t>.7.2</w:t>
      </w:r>
      <w:bookmarkEnd w:id="392"/>
      <w:r w:rsidRPr="00931575">
        <w:rPr>
          <w:lang w:eastAsia="zh-CN"/>
        </w:rPr>
        <w:t>.2</w:t>
      </w:r>
      <w:r w:rsidRPr="00931575">
        <w:rPr>
          <w:lang w:eastAsia="zh-CN"/>
        </w:rPr>
        <w:tab/>
        <w:t>NRTC1: Contiguous spectrum operation</w:t>
      </w:r>
      <w:bookmarkEnd w:id="380"/>
      <w:bookmarkEnd w:id="381"/>
      <w:bookmarkEnd w:id="382"/>
      <w:bookmarkEnd w:id="383"/>
      <w:bookmarkEnd w:id="384"/>
      <w:bookmarkEnd w:id="385"/>
      <w:bookmarkEnd w:id="386"/>
      <w:bookmarkEnd w:id="387"/>
      <w:bookmarkEnd w:id="388"/>
      <w:bookmarkEnd w:id="389"/>
      <w:bookmarkEnd w:id="390"/>
      <w:bookmarkEnd w:id="39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3" w:name="_Toc21102590"/>
      <w:bookmarkStart w:id="394" w:name="_Toc29810439"/>
      <w:bookmarkStart w:id="395" w:name="_Toc36635791"/>
      <w:bookmarkStart w:id="396" w:name="_Toc37272737"/>
      <w:bookmarkStart w:id="397" w:name="_Toc45885812"/>
      <w:bookmarkStart w:id="398" w:name="_Toc53182921"/>
      <w:bookmarkStart w:id="399" w:name="_Toc58915588"/>
      <w:bookmarkStart w:id="400" w:name="_Toc66700735"/>
      <w:bookmarkStart w:id="401" w:name="_Toc68696890"/>
      <w:bookmarkStart w:id="402" w:name="_Toc74927812"/>
      <w:bookmarkStart w:id="403" w:name="_Toc76114911"/>
      <w:bookmarkStart w:id="404" w:name="_Toc76544318"/>
      <w:r w:rsidRPr="00931575">
        <w:t>4</w:t>
      </w:r>
      <w:r w:rsidRPr="00931575">
        <w:rPr>
          <w:lang w:eastAsia="zh-CN"/>
        </w:rPr>
        <w:t>.7.2</w:t>
      </w:r>
      <w:r w:rsidRPr="00931575">
        <w:t>.2</w:t>
      </w:r>
      <w:r w:rsidRPr="00931575">
        <w:rPr>
          <w:lang w:eastAsia="zh-CN"/>
        </w:rPr>
        <w:t>.1</w:t>
      </w:r>
      <w:r w:rsidRPr="00931575">
        <w:tab/>
        <w:t>NRTC1 generation</w:t>
      </w:r>
      <w:bookmarkEnd w:id="393"/>
      <w:bookmarkEnd w:id="394"/>
      <w:bookmarkEnd w:id="395"/>
      <w:bookmarkEnd w:id="396"/>
      <w:bookmarkEnd w:id="397"/>
      <w:bookmarkEnd w:id="398"/>
      <w:bookmarkEnd w:id="399"/>
      <w:bookmarkEnd w:id="400"/>
      <w:bookmarkEnd w:id="401"/>
      <w:bookmarkEnd w:id="402"/>
      <w:bookmarkEnd w:id="403"/>
      <w:bookmarkEnd w:id="404"/>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w:t>
      </w:r>
      <w:r w:rsidRPr="00931575">
        <w:lastRenderedPageBreak/>
        <w:t xml:space="preserve">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05" w:name="_Toc21102591"/>
      <w:bookmarkStart w:id="40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07" w:name="_Toc36635792"/>
      <w:bookmarkStart w:id="408" w:name="_Toc37272738"/>
      <w:bookmarkStart w:id="409" w:name="_Toc45885813"/>
      <w:bookmarkStart w:id="410" w:name="_Toc53182922"/>
      <w:bookmarkStart w:id="411" w:name="_Toc58915589"/>
      <w:bookmarkStart w:id="412" w:name="_Toc66700736"/>
      <w:bookmarkStart w:id="413" w:name="_Toc68696891"/>
      <w:bookmarkStart w:id="414" w:name="_Toc74927813"/>
      <w:bookmarkStart w:id="415" w:name="_Toc76114912"/>
      <w:bookmarkStart w:id="416" w:name="_Toc76544319"/>
      <w:r w:rsidRPr="00931575">
        <w:t>4</w:t>
      </w:r>
      <w:r w:rsidRPr="00931575">
        <w:rPr>
          <w:lang w:eastAsia="zh-CN"/>
        </w:rPr>
        <w:t>.7.2</w:t>
      </w:r>
      <w:r w:rsidRPr="00931575">
        <w:t>.2.</w:t>
      </w:r>
      <w:r w:rsidRPr="00931575">
        <w:rPr>
          <w:lang w:eastAsia="zh-CN"/>
        </w:rPr>
        <w:t>2</w:t>
      </w:r>
      <w:r w:rsidRPr="00931575">
        <w:tab/>
        <w:t>NRTC1 power allocation</w:t>
      </w:r>
      <w:bookmarkEnd w:id="405"/>
      <w:bookmarkEnd w:id="406"/>
      <w:bookmarkEnd w:id="407"/>
      <w:bookmarkEnd w:id="408"/>
      <w:bookmarkEnd w:id="409"/>
      <w:bookmarkEnd w:id="410"/>
      <w:bookmarkEnd w:id="411"/>
      <w:bookmarkEnd w:id="412"/>
      <w:bookmarkEnd w:id="413"/>
      <w:bookmarkEnd w:id="414"/>
      <w:bookmarkEnd w:id="415"/>
      <w:bookmarkEnd w:id="416"/>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17" w:name="_Toc21102592"/>
      <w:bookmarkStart w:id="418" w:name="_Toc29810441"/>
      <w:bookmarkStart w:id="419" w:name="_Toc36635793"/>
      <w:bookmarkStart w:id="420" w:name="_Toc37272739"/>
      <w:bookmarkStart w:id="421" w:name="_Toc45885814"/>
      <w:bookmarkStart w:id="422" w:name="_Toc53182923"/>
      <w:bookmarkStart w:id="423" w:name="_Toc58915590"/>
      <w:bookmarkStart w:id="424" w:name="_Toc66700737"/>
      <w:bookmarkStart w:id="425" w:name="_Toc68696892"/>
      <w:bookmarkStart w:id="426" w:name="_Toc74927814"/>
      <w:bookmarkStart w:id="427" w:name="_Toc76114913"/>
      <w:bookmarkStart w:id="428" w:name="_Toc76544320"/>
      <w:r w:rsidRPr="00931575">
        <w:t>4.</w:t>
      </w:r>
      <w:r w:rsidRPr="00931575">
        <w:rPr>
          <w:lang w:eastAsia="zh-CN"/>
        </w:rPr>
        <w:t>7.2</w:t>
      </w:r>
      <w:r w:rsidRPr="00931575">
        <w:t>.3</w:t>
      </w:r>
      <w:r w:rsidRPr="00931575">
        <w:tab/>
      </w:r>
      <w:r w:rsidRPr="00931575">
        <w:rPr>
          <w:lang w:eastAsia="zh-CN"/>
        </w:rPr>
        <w:t>NRTC2: Contiguous CA occupied bandwidth</w:t>
      </w:r>
      <w:bookmarkEnd w:id="417"/>
      <w:bookmarkEnd w:id="418"/>
      <w:bookmarkEnd w:id="419"/>
      <w:bookmarkEnd w:id="420"/>
      <w:bookmarkEnd w:id="421"/>
      <w:bookmarkEnd w:id="422"/>
      <w:bookmarkEnd w:id="423"/>
      <w:bookmarkEnd w:id="424"/>
      <w:bookmarkEnd w:id="425"/>
      <w:bookmarkEnd w:id="426"/>
      <w:bookmarkEnd w:id="427"/>
      <w:bookmarkEnd w:id="428"/>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29" w:name="_Toc21102593"/>
      <w:bookmarkStart w:id="430" w:name="_Toc29810442"/>
      <w:bookmarkStart w:id="431" w:name="_Toc36635794"/>
      <w:bookmarkStart w:id="432" w:name="_Toc37272740"/>
      <w:bookmarkStart w:id="433" w:name="_Toc45885815"/>
      <w:bookmarkStart w:id="434" w:name="_Toc53182924"/>
      <w:bookmarkStart w:id="435" w:name="_Toc58915591"/>
      <w:bookmarkStart w:id="436" w:name="_Toc66700738"/>
      <w:bookmarkStart w:id="437" w:name="_Toc68696893"/>
      <w:bookmarkStart w:id="438" w:name="_Toc74927815"/>
      <w:bookmarkStart w:id="439" w:name="_Toc76114914"/>
      <w:bookmarkStart w:id="440" w:name="_Toc76544321"/>
      <w:r w:rsidRPr="00931575">
        <w:rPr>
          <w:lang w:eastAsia="zh-CN"/>
        </w:rPr>
        <w:t>4.7.2.3.1</w:t>
      </w:r>
      <w:r w:rsidRPr="00931575">
        <w:rPr>
          <w:lang w:eastAsia="zh-CN"/>
        </w:rPr>
        <w:tab/>
        <w:t>NRTC2 generation</w:t>
      </w:r>
      <w:bookmarkEnd w:id="429"/>
      <w:bookmarkEnd w:id="430"/>
      <w:bookmarkEnd w:id="431"/>
      <w:bookmarkEnd w:id="432"/>
      <w:bookmarkEnd w:id="433"/>
      <w:bookmarkEnd w:id="434"/>
      <w:bookmarkEnd w:id="435"/>
      <w:bookmarkEnd w:id="436"/>
      <w:bookmarkEnd w:id="437"/>
      <w:bookmarkEnd w:id="438"/>
      <w:bookmarkEnd w:id="439"/>
      <w:bookmarkEnd w:id="440"/>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41" w:name="OLE_LINK18"/>
      <w:r w:rsidRPr="00931575">
        <w:rPr>
          <w:lang w:eastAsia="zh-CN"/>
        </w:rPr>
        <w:t>component carrier</w:t>
      </w:r>
      <w:bookmarkEnd w:id="441"/>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42" w:name="_Toc21102594"/>
      <w:bookmarkStart w:id="443" w:name="_Toc29810443"/>
      <w:bookmarkStart w:id="444" w:name="_Toc36635795"/>
      <w:bookmarkStart w:id="445" w:name="_Toc37272741"/>
      <w:bookmarkStart w:id="446" w:name="_Toc45885816"/>
      <w:bookmarkStart w:id="447" w:name="_Toc53182925"/>
      <w:bookmarkStart w:id="448" w:name="_Toc58915592"/>
      <w:bookmarkStart w:id="449" w:name="_Toc66700739"/>
      <w:bookmarkStart w:id="450" w:name="_Toc68696894"/>
      <w:bookmarkStart w:id="451" w:name="_Toc74927816"/>
      <w:bookmarkStart w:id="452" w:name="_Toc76114915"/>
      <w:bookmarkStart w:id="453" w:name="_Toc7654432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42"/>
      <w:bookmarkEnd w:id="443"/>
      <w:bookmarkEnd w:id="444"/>
      <w:bookmarkEnd w:id="445"/>
      <w:bookmarkEnd w:id="446"/>
      <w:bookmarkEnd w:id="447"/>
      <w:bookmarkEnd w:id="448"/>
      <w:bookmarkEnd w:id="449"/>
      <w:bookmarkEnd w:id="450"/>
      <w:bookmarkEnd w:id="451"/>
      <w:bookmarkEnd w:id="452"/>
      <w:bookmarkEnd w:id="45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54" w:name="_Toc21102595"/>
      <w:bookmarkStart w:id="45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56" w:name="_Toc36635796"/>
      <w:bookmarkStart w:id="457" w:name="_Toc37272742"/>
      <w:bookmarkStart w:id="458" w:name="_Toc45885817"/>
      <w:bookmarkStart w:id="459" w:name="_Toc53182926"/>
      <w:bookmarkStart w:id="460" w:name="_Toc58915593"/>
      <w:bookmarkStart w:id="461" w:name="_Toc66700740"/>
      <w:bookmarkStart w:id="462" w:name="_Toc68696895"/>
      <w:bookmarkStart w:id="463" w:name="_Toc74927817"/>
      <w:bookmarkStart w:id="464" w:name="_Toc76114916"/>
      <w:bookmarkStart w:id="465" w:name="_Toc76544323"/>
      <w:r w:rsidRPr="00931575">
        <w:lastRenderedPageBreak/>
        <w:t>4.</w:t>
      </w:r>
      <w:r w:rsidRPr="00931575">
        <w:rPr>
          <w:lang w:eastAsia="zh-CN"/>
        </w:rPr>
        <w:t>7.2</w:t>
      </w:r>
      <w:r w:rsidRPr="00931575">
        <w:t>.4</w:t>
      </w:r>
      <w:r w:rsidRPr="00931575">
        <w:tab/>
        <w:t>NRTC3: Non-contiguo</w:t>
      </w:r>
      <w:r w:rsidRPr="00931575">
        <w:rPr>
          <w:lang w:eastAsia="zh-CN"/>
        </w:rPr>
        <w:t>u</w:t>
      </w:r>
      <w:r w:rsidRPr="00931575">
        <w:t>s spectrum operation</w:t>
      </w:r>
      <w:bookmarkEnd w:id="454"/>
      <w:bookmarkEnd w:id="455"/>
      <w:bookmarkEnd w:id="456"/>
      <w:bookmarkEnd w:id="457"/>
      <w:bookmarkEnd w:id="458"/>
      <w:bookmarkEnd w:id="459"/>
      <w:bookmarkEnd w:id="460"/>
      <w:bookmarkEnd w:id="461"/>
      <w:bookmarkEnd w:id="462"/>
      <w:bookmarkEnd w:id="463"/>
      <w:bookmarkEnd w:id="464"/>
      <w:bookmarkEnd w:id="465"/>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66" w:name="_Toc21102596"/>
      <w:bookmarkStart w:id="467" w:name="_Toc29810445"/>
      <w:bookmarkStart w:id="468" w:name="_Toc36635797"/>
      <w:bookmarkStart w:id="469" w:name="_Toc37272743"/>
      <w:bookmarkStart w:id="470" w:name="_Toc45885818"/>
      <w:bookmarkStart w:id="471" w:name="_Toc53182927"/>
      <w:bookmarkStart w:id="472" w:name="_Toc58915594"/>
      <w:bookmarkStart w:id="473" w:name="_Toc66700741"/>
      <w:bookmarkStart w:id="474" w:name="_Toc68696896"/>
      <w:bookmarkStart w:id="475" w:name="_Toc74927818"/>
      <w:bookmarkStart w:id="476" w:name="_Toc76114917"/>
      <w:bookmarkStart w:id="477" w:name="_Toc76544324"/>
      <w:r w:rsidRPr="00931575">
        <w:t>4.</w:t>
      </w:r>
      <w:r w:rsidRPr="00931575">
        <w:rPr>
          <w:lang w:eastAsia="zh-CN"/>
        </w:rPr>
        <w:t>7.2</w:t>
      </w:r>
      <w:r w:rsidRPr="00931575">
        <w:t>.4.1</w:t>
      </w:r>
      <w:r w:rsidRPr="00931575">
        <w:tab/>
        <w:t>NRTC3 generation</w:t>
      </w:r>
      <w:bookmarkEnd w:id="466"/>
      <w:bookmarkEnd w:id="467"/>
      <w:bookmarkEnd w:id="468"/>
      <w:bookmarkEnd w:id="469"/>
      <w:bookmarkEnd w:id="470"/>
      <w:bookmarkEnd w:id="471"/>
      <w:bookmarkEnd w:id="472"/>
      <w:bookmarkEnd w:id="473"/>
      <w:bookmarkEnd w:id="474"/>
      <w:bookmarkEnd w:id="475"/>
      <w:bookmarkEnd w:id="476"/>
      <w:bookmarkEnd w:id="477"/>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78" w:name="_Toc21102597"/>
      <w:bookmarkStart w:id="479" w:name="_Toc29810446"/>
      <w:bookmarkStart w:id="480" w:name="_Toc36635798"/>
      <w:bookmarkStart w:id="481" w:name="_Toc37272744"/>
      <w:bookmarkStart w:id="482" w:name="_Toc45885819"/>
      <w:bookmarkStart w:id="483" w:name="_Toc53182928"/>
      <w:bookmarkStart w:id="484" w:name="_Toc58915595"/>
      <w:bookmarkStart w:id="485" w:name="_Toc66700742"/>
      <w:bookmarkStart w:id="486" w:name="_Toc68696897"/>
      <w:bookmarkStart w:id="487" w:name="_Toc74927819"/>
      <w:bookmarkStart w:id="488" w:name="_Toc76114918"/>
      <w:bookmarkStart w:id="489" w:name="_Toc76544325"/>
      <w:r w:rsidRPr="00931575">
        <w:rPr>
          <w:lang w:eastAsia="zh-CN"/>
        </w:rPr>
        <w:t>4.7.2.4.2</w:t>
      </w:r>
      <w:r w:rsidRPr="00931575">
        <w:rPr>
          <w:lang w:eastAsia="zh-CN"/>
        </w:rPr>
        <w:tab/>
      </w:r>
      <w:r w:rsidRPr="00931575">
        <w:t xml:space="preserve">NRTC3 </w:t>
      </w:r>
      <w:r w:rsidRPr="00931575">
        <w:rPr>
          <w:lang w:eastAsia="zh-CN"/>
        </w:rPr>
        <w:t>power allocation</w:t>
      </w:r>
      <w:bookmarkEnd w:id="478"/>
      <w:bookmarkEnd w:id="479"/>
      <w:bookmarkEnd w:id="480"/>
      <w:bookmarkEnd w:id="481"/>
      <w:bookmarkEnd w:id="482"/>
      <w:bookmarkEnd w:id="483"/>
      <w:bookmarkEnd w:id="484"/>
      <w:bookmarkEnd w:id="485"/>
      <w:bookmarkEnd w:id="486"/>
      <w:bookmarkEnd w:id="487"/>
      <w:bookmarkEnd w:id="488"/>
      <w:bookmarkEnd w:id="489"/>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90" w:name="_Toc21102598"/>
      <w:bookmarkStart w:id="491"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92" w:name="_Toc36635799"/>
      <w:bookmarkStart w:id="493" w:name="_Toc37272745"/>
      <w:bookmarkStart w:id="494" w:name="_Toc45885820"/>
      <w:bookmarkStart w:id="495" w:name="_Toc53182929"/>
      <w:bookmarkStart w:id="496" w:name="_Toc58915596"/>
      <w:bookmarkStart w:id="497" w:name="_Toc66700743"/>
      <w:bookmarkStart w:id="498" w:name="_Toc68696898"/>
      <w:bookmarkStart w:id="499" w:name="_Toc74927820"/>
      <w:bookmarkStart w:id="500" w:name="_Toc76114919"/>
      <w:bookmarkStart w:id="501" w:name="_Toc76544326"/>
      <w:r w:rsidRPr="00931575">
        <w:rPr>
          <w:lang w:eastAsia="zh-CN"/>
        </w:rPr>
        <w:t>4.7.2.5</w:t>
      </w:r>
      <w:r w:rsidRPr="00931575">
        <w:tab/>
        <w:t xml:space="preserve">NRTC4: Multi-band </w:t>
      </w:r>
      <w:r w:rsidRPr="00931575">
        <w:rPr>
          <w:lang w:eastAsia="zh-CN"/>
        </w:rPr>
        <w:t>test configuration for full carrier allocation</w:t>
      </w:r>
      <w:bookmarkEnd w:id="490"/>
      <w:bookmarkEnd w:id="491"/>
      <w:bookmarkEnd w:id="492"/>
      <w:bookmarkEnd w:id="493"/>
      <w:bookmarkEnd w:id="494"/>
      <w:bookmarkEnd w:id="495"/>
      <w:bookmarkEnd w:id="496"/>
      <w:bookmarkEnd w:id="497"/>
      <w:bookmarkEnd w:id="498"/>
      <w:bookmarkEnd w:id="499"/>
      <w:bookmarkEnd w:id="500"/>
      <w:bookmarkEnd w:id="501"/>
    </w:p>
    <w:p w14:paraId="17A4D8BF" w14:textId="77777777" w:rsidR="00C45907" w:rsidRPr="00931575" w:rsidRDefault="00C45907" w:rsidP="00136C94">
      <w:bookmarkStart w:id="502" w:name="_Toc21102599"/>
      <w:bookmarkStart w:id="503"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04" w:name="_Toc36635800"/>
      <w:bookmarkStart w:id="505" w:name="_Toc37272746"/>
      <w:bookmarkStart w:id="506" w:name="_Toc45885821"/>
      <w:bookmarkStart w:id="507" w:name="_Toc53182930"/>
      <w:bookmarkStart w:id="508" w:name="_Toc58915597"/>
      <w:bookmarkStart w:id="509" w:name="_Toc66700744"/>
      <w:bookmarkStart w:id="510" w:name="_Toc68696899"/>
      <w:bookmarkStart w:id="511" w:name="_Toc74927821"/>
      <w:bookmarkStart w:id="512" w:name="_Toc76114920"/>
      <w:bookmarkStart w:id="513" w:name="_Toc76544327"/>
      <w:r w:rsidRPr="00931575">
        <w:rPr>
          <w:lang w:eastAsia="zh-CN"/>
        </w:rPr>
        <w:t>4.7.2.5</w:t>
      </w:r>
      <w:r w:rsidRPr="00931575">
        <w:t>.1</w:t>
      </w:r>
      <w:r w:rsidRPr="00931575">
        <w:tab/>
        <w:t>NRTC4 generation</w:t>
      </w:r>
      <w:bookmarkEnd w:id="502"/>
      <w:bookmarkEnd w:id="503"/>
      <w:bookmarkEnd w:id="504"/>
      <w:bookmarkEnd w:id="505"/>
      <w:bookmarkEnd w:id="506"/>
      <w:bookmarkEnd w:id="507"/>
      <w:bookmarkEnd w:id="508"/>
      <w:bookmarkEnd w:id="509"/>
      <w:bookmarkEnd w:id="510"/>
      <w:bookmarkEnd w:id="511"/>
      <w:bookmarkEnd w:id="512"/>
      <w:bookmarkEnd w:id="51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lastRenderedPageBreak/>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14" w:name="_Toc21102600"/>
      <w:bookmarkStart w:id="515" w:name="_Toc29810449"/>
      <w:bookmarkStart w:id="516" w:name="_Toc36635801"/>
      <w:bookmarkStart w:id="517" w:name="_Toc37272747"/>
      <w:bookmarkStart w:id="518" w:name="_Toc45885822"/>
      <w:bookmarkStart w:id="519" w:name="_Toc53182931"/>
      <w:bookmarkStart w:id="520" w:name="_Toc58915598"/>
      <w:bookmarkStart w:id="521" w:name="_Toc66700745"/>
      <w:bookmarkStart w:id="522" w:name="_Toc68696900"/>
      <w:bookmarkStart w:id="523" w:name="_Toc74927822"/>
      <w:bookmarkStart w:id="524" w:name="_Toc76114921"/>
      <w:bookmarkStart w:id="525" w:name="_Toc76544328"/>
      <w:r w:rsidRPr="00931575">
        <w:rPr>
          <w:lang w:eastAsia="zh-CN"/>
        </w:rPr>
        <w:t>4.7.2.5</w:t>
      </w:r>
      <w:r w:rsidRPr="00931575">
        <w:t>.2</w:t>
      </w:r>
      <w:r w:rsidRPr="00931575">
        <w:tab/>
        <w:t>NRTC4 power allocation</w:t>
      </w:r>
      <w:bookmarkEnd w:id="514"/>
      <w:bookmarkEnd w:id="515"/>
      <w:bookmarkEnd w:id="516"/>
      <w:bookmarkEnd w:id="517"/>
      <w:bookmarkEnd w:id="518"/>
      <w:bookmarkEnd w:id="519"/>
      <w:bookmarkEnd w:id="520"/>
      <w:bookmarkEnd w:id="521"/>
      <w:bookmarkEnd w:id="522"/>
      <w:bookmarkEnd w:id="523"/>
      <w:bookmarkEnd w:id="524"/>
      <w:bookmarkEnd w:id="525"/>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526" w:name="_Toc21102601"/>
      <w:bookmarkStart w:id="527" w:name="_Toc29810450"/>
      <w:bookmarkStart w:id="528" w:name="_Toc36635802"/>
      <w:bookmarkStart w:id="529" w:name="_Toc37272748"/>
      <w:bookmarkStart w:id="530" w:name="_Toc45885823"/>
      <w:bookmarkStart w:id="531" w:name="_Toc53182932"/>
      <w:bookmarkStart w:id="532" w:name="_Toc58915599"/>
      <w:bookmarkStart w:id="533" w:name="_Toc66700746"/>
      <w:bookmarkStart w:id="534" w:name="_Toc68696901"/>
      <w:bookmarkStart w:id="535" w:name="_Toc74927823"/>
      <w:bookmarkStart w:id="536" w:name="_Toc76114922"/>
      <w:bookmarkStart w:id="537" w:name="_Toc76544329"/>
      <w:r w:rsidRPr="00931575">
        <w:rPr>
          <w:lang w:eastAsia="zh-CN"/>
        </w:rPr>
        <w:t>4.7.2.6</w:t>
      </w:r>
      <w:r w:rsidRPr="00931575">
        <w:tab/>
        <w:t xml:space="preserve">NRTC5: Multi-band </w:t>
      </w:r>
      <w:r w:rsidRPr="00931575">
        <w:rPr>
          <w:lang w:eastAsia="zh-CN"/>
        </w:rPr>
        <w:t>test configuration with high PSD per carrier</w:t>
      </w:r>
      <w:bookmarkEnd w:id="526"/>
      <w:bookmarkEnd w:id="527"/>
      <w:bookmarkEnd w:id="528"/>
      <w:bookmarkEnd w:id="529"/>
      <w:bookmarkEnd w:id="530"/>
      <w:bookmarkEnd w:id="531"/>
      <w:bookmarkEnd w:id="532"/>
      <w:bookmarkEnd w:id="533"/>
      <w:bookmarkEnd w:id="534"/>
      <w:bookmarkEnd w:id="535"/>
      <w:bookmarkEnd w:id="536"/>
      <w:bookmarkEnd w:id="537"/>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538" w:name="_Toc21102602"/>
      <w:bookmarkStart w:id="539" w:name="_Toc29810451"/>
      <w:bookmarkStart w:id="540" w:name="_Toc36635803"/>
      <w:bookmarkStart w:id="541" w:name="_Toc37272749"/>
      <w:bookmarkStart w:id="542" w:name="_Toc45885824"/>
      <w:bookmarkStart w:id="543" w:name="_Toc53182933"/>
      <w:bookmarkStart w:id="544" w:name="_Toc58915600"/>
      <w:bookmarkStart w:id="545" w:name="_Toc66700747"/>
      <w:bookmarkStart w:id="546" w:name="_Toc68696902"/>
      <w:bookmarkStart w:id="547" w:name="_Toc74927824"/>
      <w:bookmarkStart w:id="548" w:name="_Toc76114923"/>
      <w:bookmarkStart w:id="549" w:name="_Toc76544330"/>
      <w:r w:rsidRPr="00931575">
        <w:rPr>
          <w:lang w:eastAsia="zh-CN"/>
        </w:rPr>
        <w:t>4.7.2.6</w:t>
      </w:r>
      <w:r w:rsidRPr="00931575">
        <w:t>.1</w:t>
      </w:r>
      <w:r w:rsidRPr="00931575">
        <w:tab/>
        <w:t>NRTC5 generation</w:t>
      </w:r>
      <w:bookmarkEnd w:id="538"/>
      <w:bookmarkEnd w:id="539"/>
      <w:bookmarkEnd w:id="540"/>
      <w:bookmarkEnd w:id="541"/>
      <w:bookmarkEnd w:id="542"/>
      <w:bookmarkEnd w:id="543"/>
      <w:bookmarkEnd w:id="544"/>
      <w:bookmarkEnd w:id="545"/>
      <w:bookmarkEnd w:id="546"/>
      <w:bookmarkEnd w:id="547"/>
      <w:bookmarkEnd w:id="548"/>
      <w:bookmarkEnd w:id="549"/>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550" w:name="_Toc21102603"/>
      <w:bookmarkStart w:id="551" w:name="_Toc29810452"/>
      <w:bookmarkStart w:id="552" w:name="_Toc36635804"/>
      <w:bookmarkStart w:id="553" w:name="_Toc37272750"/>
      <w:bookmarkStart w:id="554" w:name="_Toc45885825"/>
      <w:bookmarkStart w:id="555" w:name="_Toc53182934"/>
      <w:bookmarkStart w:id="556" w:name="_Toc58915601"/>
      <w:bookmarkStart w:id="557" w:name="_Toc66700748"/>
      <w:bookmarkStart w:id="558" w:name="_Toc68696903"/>
      <w:bookmarkStart w:id="559" w:name="_Toc74927825"/>
      <w:bookmarkStart w:id="560" w:name="_Toc76114924"/>
      <w:bookmarkStart w:id="561" w:name="_Toc76544331"/>
      <w:r w:rsidRPr="00931575">
        <w:rPr>
          <w:lang w:eastAsia="zh-CN"/>
        </w:rPr>
        <w:lastRenderedPageBreak/>
        <w:t>4.7.2.6</w:t>
      </w:r>
      <w:r w:rsidRPr="00931575">
        <w:t>.2</w:t>
      </w:r>
      <w:r w:rsidRPr="00931575">
        <w:tab/>
        <w:t>NRTC5 power allocation</w:t>
      </w:r>
      <w:bookmarkEnd w:id="550"/>
      <w:bookmarkEnd w:id="551"/>
      <w:bookmarkEnd w:id="552"/>
      <w:bookmarkEnd w:id="553"/>
      <w:bookmarkEnd w:id="554"/>
      <w:bookmarkEnd w:id="555"/>
      <w:bookmarkEnd w:id="556"/>
      <w:bookmarkEnd w:id="557"/>
      <w:bookmarkEnd w:id="558"/>
      <w:bookmarkEnd w:id="559"/>
      <w:bookmarkEnd w:id="560"/>
      <w:bookmarkEnd w:id="561"/>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562" w:name="_Toc21102604"/>
      <w:bookmarkStart w:id="563"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564" w:name="_Toc36635805"/>
      <w:bookmarkStart w:id="565" w:name="_Toc37272751"/>
      <w:bookmarkStart w:id="566" w:name="_Toc45885826"/>
      <w:bookmarkStart w:id="567" w:name="_Toc53182935"/>
      <w:bookmarkStart w:id="568" w:name="_Toc58915602"/>
      <w:bookmarkStart w:id="569" w:name="_Toc66700749"/>
      <w:bookmarkStart w:id="570" w:name="_Toc68696904"/>
      <w:bookmarkStart w:id="571" w:name="_Toc74927826"/>
      <w:bookmarkStart w:id="572" w:name="_Toc76114925"/>
      <w:bookmarkStart w:id="573" w:name="_Toc76544332"/>
      <w:r w:rsidRPr="00931575">
        <w:rPr>
          <w:rFonts w:cs="v4.2.0"/>
        </w:rPr>
        <w:t>4.8</w:t>
      </w:r>
      <w:r w:rsidRPr="00931575">
        <w:rPr>
          <w:rFonts w:cs="v4.2.0"/>
        </w:rPr>
        <w:tab/>
        <w:t>Applicability of requirements</w:t>
      </w:r>
      <w:bookmarkEnd w:id="562"/>
      <w:bookmarkEnd w:id="563"/>
      <w:bookmarkEnd w:id="564"/>
      <w:bookmarkEnd w:id="565"/>
      <w:bookmarkEnd w:id="566"/>
      <w:bookmarkEnd w:id="567"/>
      <w:bookmarkEnd w:id="568"/>
      <w:bookmarkEnd w:id="569"/>
      <w:bookmarkEnd w:id="570"/>
      <w:bookmarkEnd w:id="571"/>
      <w:bookmarkEnd w:id="572"/>
      <w:bookmarkEnd w:id="573"/>
    </w:p>
    <w:p w14:paraId="4BCE8E02" w14:textId="77777777" w:rsidR="00C45907" w:rsidRPr="00931575" w:rsidRDefault="00C45907" w:rsidP="00C45907">
      <w:pPr>
        <w:pStyle w:val="Heading3"/>
        <w:rPr>
          <w:lang w:eastAsia="zh-CN"/>
        </w:rPr>
      </w:pPr>
      <w:bookmarkStart w:id="574" w:name="_Toc21102605"/>
      <w:bookmarkStart w:id="575" w:name="_Toc29810454"/>
      <w:bookmarkStart w:id="576" w:name="_Toc36635806"/>
      <w:bookmarkStart w:id="577" w:name="_Toc37272752"/>
      <w:bookmarkStart w:id="578" w:name="_Toc45885827"/>
      <w:bookmarkStart w:id="579" w:name="_Toc53182936"/>
      <w:bookmarkStart w:id="580" w:name="_Toc58915603"/>
      <w:bookmarkStart w:id="581" w:name="_Toc66700750"/>
      <w:bookmarkStart w:id="582" w:name="_Toc68696905"/>
      <w:bookmarkStart w:id="583" w:name="_Toc74927827"/>
      <w:bookmarkStart w:id="584" w:name="_Toc76114926"/>
      <w:bookmarkStart w:id="585" w:name="_Toc76544333"/>
      <w:r w:rsidRPr="00931575">
        <w:rPr>
          <w:lang w:eastAsia="zh-CN"/>
        </w:rPr>
        <w:t>4.8.1</w:t>
      </w:r>
      <w:r w:rsidRPr="00931575">
        <w:rPr>
          <w:lang w:eastAsia="zh-CN"/>
        </w:rPr>
        <w:tab/>
        <w:t>Requirement set applicability</w:t>
      </w:r>
      <w:bookmarkEnd w:id="574"/>
      <w:bookmarkEnd w:id="575"/>
      <w:bookmarkEnd w:id="576"/>
      <w:bookmarkEnd w:id="577"/>
      <w:bookmarkEnd w:id="578"/>
      <w:bookmarkEnd w:id="579"/>
      <w:bookmarkEnd w:id="580"/>
      <w:bookmarkEnd w:id="581"/>
      <w:bookmarkEnd w:id="582"/>
      <w:bookmarkEnd w:id="583"/>
      <w:bookmarkEnd w:id="584"/>
      <w:bookmarkEnd w:id="58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586" w:name="_Toc21102606"/>
      <w:bookmarkStart w:id="587" w:name="_Toc29810455"/>
      <w:bookmarkStart w:id="588" w:name="_Toc36635807"/>
      <w:bookmarkStart w:id="589" w:name="_Toc37272753"/>
      <w:bookmarkStart w:id="590" w:name="_Toc45885828"/>
      <w:bookmarkStart w:id="591" w:name="_Toc53182937"/>
      <w:bookmarkStart w:id="592" w:name="_Toc58915604"/>
      <w:bookmarkStart w:id="593" w:name="_Toc66700751"/>
      <w:bookmarkStart w:id="594" w:name="_Toc68696906"/>
      <w:bookmarkStart w:id="595" w:name="_Toc74927828"/>
      <w:bookmarkStart w:id="596" w:name="_Toc76114927"/>
      <w:bookmarkStart w:id="597" w:name="_Toc7654433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586"/>
      <w:bookmarkEnd w:id="587"/>
      <w:bookmarkEnd w:id="588"/>
      <w:bookmarkEnd w:id="589"/>
      <w:bookmarkEnd w:id="590"/>
      <w:bookmarkEnd w:id="591"/>
      <w:bookmarkEnd w:id="592"/>
      <w:bookmarkEnd w:id="593"/>
      <w:bookmarkEnd w:id="594"/>
      <w:bookmarkEnd w:id="595"/>
      <w:bookmarkEnd w:id="596"/>
      <w:bookmarkEnd w:id="597"/>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598" w:name="_Toc21102607"/>
      <w:bookmarkStart w:id="599" w:name="_Toc29810456"/>
      <w:bookmarkStart w:id="600" w:name="_Toc36635808"/>
      <w:bookmarkStart w:id="601" w:name="_Toc37272754"/>
      <w:bookmarkStart w:id="602" w:name="_Toc45885829"/>
      <w:bookmarkStart w:id="603" w:name="_Toc53182938"/>
      <w:bookmarkStart w:id="604" w:name="_Toc58915605"/>
      <w:bookmarkStart w:id="605" w:name="_Toc66700752"/>
      <w:bookmarkStart w:id="606" w:name="_Toc68696907"/>
      <w:bookmarkStart w:id="607" w:name="_Toc74927829"/>
      <w:bookmarkStart w:id="608" w:name="_Toc76114928"/>
      <w:bookmarkStart w:id="609" w:name="_Toc7654433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598"/>
      <w:bookmarkEnd w:id="599"/>
      <w:bookmarkEnd w:id="600"/>
      <w:bookmarkEnd w:id="601"/>
      <w:bookmarkEnd w:id="602"/>
      <w:bookmarkEnd w:id="603"/>
      <w:bookmarkEnd w:id="604"/>
      <w:bookmarkEnd w:id="605"/>
      <w:bookmarkEnd w:id="606"/>
      <w:bookmarkEnd w:id="607"/>
      <w:bookmarkEnd w:id="608"/>
      <w:bookmarkEnd w:id="609"/>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610" w:name="_Toc21102608"/>
      <w:bookmarkStart w:id="611" w:name="_Toc29810457"/>
      <w:bookmarkStart w:id="612" w:name="_Toc36635809"/>
      <w:bookmarkStart w:id="613" w:name="_Toc37272755"/>
      <w:bookmarkStart w:id="614" w:name="_Toc45885830"/>
      <w:bookmarkStart w:id="615" w:name="_Toc53182939"/>
      <w:bookmarkStart w:id="616" w:name="_Toc58915606"/>
      <w:bookmarkStart w:id="617" w:name="_Toc66700753"/>
      <w:bookmarkStart w:id="618" w:name="_Toc68696908"/>
      <w:bookmarkStart w:id="619" w:name="_Toc74927830"/>
      <w:bookmarkStart w:id="620" w:name="_Toc76114929"/>
      <w:bookmarkStart w:id="621" w:name="_Toc76544336"/>
      <w:r w:rsidRPr="00931575">
        <w:t>4.9</w:t>
      </w:r>
      <w:r w:rsidRPr="00931575">
        <w:tab/>
        <w:t>RF channels and test models</w:t>
      </w:r>
      <w:bookmarkEnd w:id="610"/>
      <w:bookmarkEnd w:id="611"/>
      <w:bookmarkEnd w:id="612"/>
      <w:bookmarkEnd w:id="613"/>
      <w:bookmarkEnd w:id="614"/>
      <w:bookmarkEnd w:id="615"/>
      <w:bookmarkEnd w:id="616"/>
      <w:bookmarkEnd w:id="617"/>
      <w:bookmarkEnd w:id="618"/>
      <w:bookmarkEnd w:id="619"/>
      <w:bookmarkEnd w:id="620"/>
      <w:bookmarkEnd w:id="621"/>
    </w:p>
    <w:p w14:paraId="0A055829" w14:textId="77777777" w:rsidR="00C45907" w:rsidRPr="00931575" w:rsidRDefault="00C45907" w:rsidP="00C45907">
      <w:pPr>
        <w:pStyle w:val="Heading3"/>
      </w:pPr>
      <w:bookmarkStart w:id="622" w:name="_Toc21102609"/>
      <w:bookmarkStart w:id="623" w:name="_Toc29810458"/>
      <w:bookmarkStart w:id="624" w:name="_Toc36635810"/>
      <w:bookmarkStart w:id="625" w:name="_Toc37272756"/>
      <w:bookmarkStart w:id="626" w:name="_Toc45885831"/>
      <w:bookmarkStart w:id="627" w:name="_Toc53182940"/>
      <w:bookmarkStart w:id="628" w:name="_Toc58915607"/>
      <w:bookmarkStart w:id="629" w:name="_Toc66700754"/>
      <w:bookmarkStart w:id="630" w:name="_Toc68696909"/>
      <w:bookmarkStart w:id="631" w:name="_Toc74927831"/>
      <w:bookmarkStart w:id="632" w:name="_Toc76114930"/>
      <w:bookmarkStart w:id="633" w:name="_Toc76544337"/>
      <w:r w:rsidRPr="00931575">
        <w:t>4.9.1</w:t>
      </w:r>
      <w:r w:rsidRPr="00931575">
        <w:tab/>
        <w:t>RF channels</w:t>
      </w:r>
      <w:bookmarkEnd w:id="622"/>
      <w:bookmarkEnd w:id="623"/>
      <w:bookmarkEnd w:id="624"/>
      <w:bookmarkEnd w:id="625"/>
      <w:bookmarkEnd w:id="626"/>
      <w:bookmarkEnd w:id="627"/>
      <w:bookmarkEnd w:id="628"/>
      <w:bookmarkEnd w:id="629"/>
      <w:bookmarkEnd w:id="630"/>
      <w:bookmarkEnd w:id="631"/>
      <w:bookmarkEnd w:id="632"/>
      <w:bookmarkEnd w:id="63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634" w:name="OLE_LINK42"/>
      <w:bookmarkStart w:id="635" w:name="OLE_LINK43"/>
      <w:r w:rsidRPr="00931575">
        <w:rPr>
          <w:lang w:eastAsia="zh-CN"/>
        </w:rPr>
        <w:t xml:space="preserve">for </w:t>
      </w:r>
      <w:bookmarkStart w:id="636" w:name="OLE_LINK63"/>
      <w:bookmarkStart w:id="637" w:name="OLE_LINK35"/>
      <w:bookmarkStart w:id="638" w:name="OLE_LINK34"/>
      <w:r w:rsidRPr="00931575">
        <w:rPr>
          <w:lang w:eastAsia="zh-CN"/>
        </w:rPr>
        <w:t>contiguous spectrum operation</w:t>
      </w:r>
      <w:bookmarkEnd w:id="634"/>
      <w:bookmarkEnd w:id="635"/>
      <w:bookmarkEnd w:id="636"/>
      <w:bookmarkEnd w:id="637"/>
      <w:bookmarkEnd w:id="63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639" w:name="_Toc21102610"/>
      <w:bookmarkStart w:id="640" w:name="_Toc29810459"/>
      <w:bookmarkStart w:id="641" w:name="_Toc36635811"/>
      <w:bookmarkStart w:id="642" w:name="_Toc37272757"/>
      <w:bookmarkStart w:id="643" w:name="_Toc45885832"/>
      <w:bookmarkStart w:id="644" w:name="_Toc53182941"/>
      <w:bookmarkStart w:id="645" w:name="_Toc58915608"/>
      <w:bookmarkStart w:id="646" w:name="_Toc66700755"/>
      <w:bookmarkStart w:id="647" w:name="_Toc68696910"/>
      <w:bookmarkStart w:id="648" w:name="_Toc74927832"/>
      <w:bookmarkStart w:id="649" w:name="_Toc76114931"/>
      <w:bookmarkStart w:id="650" w:name="_Toc76544338"/>
      <w:r w:rsidRPr="00931575">
        <w:t>4.9.2</w:t>
      </w:r>
      <w:r w:rsidRPr="00931575">
        <w:tab/>
        <w:t>Test models</w:t>
      </w:r>
      <w:bookmarkEnd w:id="639"/>
      <w:bookmarkEnd w:id="640"/>
      <w:bookmarkEnd w:id="641"/>
      <w:bookmarkEnd w:id="642"/>
      <w:bookmarkEnd w:id="643"/>
      <w:bookmarkEnd w:id="644"/>
      <w:bookmarkEnd w:id="645"/>
      <w:bookmarkEnd w:id="646"/>
      <w:bookmarkEnd w:id="647"/>
      <w:bookmarkEnd w:id="648"/>
      <w:bookmarkEnd w:id="649"/>
      <w:bookmarkEnd w:id="650"/>
    </w:p>
    <w:p w14:paraId="2C788D19" w14:textId="77777777" w:rsidR="00C45907" w:rsidRPr="00931575" w:rsidRDefault="00C45907" w:rsidP="00C45907">
      <w:pPr>
        <w:pStyle w:val="Heading4"/>
      </w:pPr>
      <w:bookmarkStart w:id="651" w:name="_Toc21102611"/>
      <w:bookmarkStart w:id="652" w:name="_Toc29810460"/>
      <w:bookmarkStart w:id="653" w:name="_Toc36635812"/>
      <w:bookmarkStart w:id="654" w:name="_Toc37272758"/>
      <w:bookmarkStart w:id="655" w:name="_Toc45885833"/>
      <w:bookmarkStart w:id="656" w:name="_Toc53182942"/>
      <w:bookmarkStart w:id="657" w:name="_Toc58915609"/>
      <w:bookmarkStart w:id="658" w:name="_Toc66700756"/>
      <w:bookmarkStart w:id="659" w:name="_Toc68696911"/>
      <w:bookmarkStart w:id="660" w:name="_Toc74927833"/>
      <w:bookmarkStart w:id="661" w:name="_Toc76114932"/>
      <w:bookmarkStart w:id="662" w:name="_Toc76544339"/>
      <w:r w:rsidRPr="00931575">
        <w:t>4.</w:t>
      </w:r>
      <w:r w:rsidRPr="00931575">
        <w:rPr>
          <w:lang w:eastAsia="zh-CN"/>
        </w:rPr>
        <w:t>9.2</w:t>
      </w:r>
      <w:r w:rsidRPr="00931575">
        <w:t>.1</w:t>
      </w:r>
      <w:r w:rsidRPr="00931575">
        <w:tab/>
        <w:t>General</w:t>
      </w:r>
      <w:bookmarkEnd w:id="651"/>
      <w:bookmarkEnd w:id="652"/>
      <w:bookmarkEnd w:id="653"/>
      <w:bookmarkEnd w:id="654"/>
      <w:bookmarkEnd w:id="655"/>
      <w:bookmarkEnd w:id="656"/>
      <w:bookmarkEnd w:id="657"/>
      <w:bookmarkEnd w:id="658"/>
      <w:bookmarkEnd w:id="659"/>
      <w:bookmarkEnd w:id="660"/>
      <w:bookmarkEnd w:id="661"/>
      <w:bookmarkEnd w:id="662"/>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663" w:name="_Toc21102612"/>
      <w:bookmarkStart w:id="664" w:name="_Toc29810461"/>
      <w:bookmarkStart w:id="665" w:name="_Toc36635813"/>
      <w:bookmarkStart w:id="666" w:name="_Toc37272759"/>
      <w:bookmarkStart w:id="667" w:name="_Toc45885834"/>
      <w:bookmarkStart w:id="668" w:name="_Toc53182943"/>
      <w:bookmarkStart w:id="669" w:name="_Toc58915610"/>
      <w:bookmarkStart w:id="670" w:name="_Toc66700757"/>
      <w:bookmarkStart w:id="671" w:name="_Toc68696912"/>
      <w:bookmarkStart w:id="672" w:name="_Toc74927834"/>
      <w:bookmarkStart w:id="673" w:name="_Toc76114933"/>
      <w:bookmarkStart w:id="674" w:name="_Toc7654434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663"/>
      <w:bookmarkEnd w:id="664"/>
      <w:bookmarkEnd w:id="665"/>
      <w:bookmarkEnd w:id="666"/>
      <w:bookmarkEnd w:id="667"/>
      <w:bookmarkEnd w:id="668"/>
      <w:bookmarkEnd w:id="669"/>
      <w:bookmarkEnd w:id="670"/>
      <w:bookmarkEnd w:id="671"/>
      <w:bookmarkEnd w:id="672"/>
      <w:bookmarkEnd w:id="673"/>
      <w:bookmarkEnd w:id="674"/>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BA050C"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675" w:name="_Toc21102613"/>
      <w:bookmarkStart w:id="676" w:name="_Toc29810462"/>
      <w:bookmarkStart w:id="677" w:name="_Toc36635814"/>
      <w:bookmarkStart w:id="678" w:name="_Toc37272760"/>
      <w:bookmarkStart w:id="679" w:name="_Toc45885835"/>
      <w:bookmarkStart w:id="680" w:name="_Toc53182944"/>
      <w:bookmarkStart w:id="681" w:name="_Toc58915611"/>
      <w:bookmarkStart w:id="682" w:name="_Toc66700758"/>
      <w:bookmarkStart w:id="683" w:name="_Toc68696913"/>
      <w:bookmarkStart w:id="684" w:name="_Toc74927835"/>
      <w:bookmarkStart w:id="685" w:name="_Toc76114934"/>
      <w:bookmarkStart w:id="686" w:name="_Toc7654434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675"/>
      <w:bookmarkEnd w:id="676"/>
      <w:bookmarkEnd w:id="677"/>
      <w:bookmarkEnd w:id="678"/>
      <w:bookmarkEnd w:id="679"/>
      <w:bookmarkEnd w:id="680"/>
      <w:bookmarkEnd w:id="681"/>
      <w:bookmarkEnd w:id="682"/>
      <w:bookmarkEnd w:id="683"/>
      <w:bookmarkEnd w:id="684"/>
      <w:bookmarkEnd w:id="685"/>
      <w:bookmarkEnd w:id="686"/>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68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688" w:name="_Toc21102614"/>
      <w:bookmarkStart w:id="689" w:name="_Toc29810463"/>
      <w:bookmarkStart w:id="690" w:name="_Toc36635815"/>
      <w:bookmarkStart w:id="691" w:name="_Toc37272761"/>
      <w:bookmarkStart w:id="692" w:name="_Toc45885836"/>
      <w:bookmarkStart w:id="693" w:name="_Toc53182945"/>
      <w:bookmarkStart w:id="694" w:name="_Toc58915612"/>
      <w:bookmarkStart w:id="695" w:name="_Toc66700759"/>
      <w:bookmarkStart w:id="696" w:name="_Toc68696914"/>
      <w:bookmarkStart w:id="697" w:name="_Toc74927836"/>
      <w:bookmarkStart w:id="698" w:name="_Toc76114935"/>
      <w:bookmarkStart w:id="699" w:name="_Toc76544342"/>
      <w:bookmarkEnd w:id="687"/>
      <w:r w:rsidRPr="00931575">
        <w:t>4.9.2.2.2</w:t>
      </w:r>
      <w:r w:rsidRPr="00931575">
        <w:tab/>
        <w:t>NR FR2 test model 2 (NR-</w:t>
      </w:r>
      <w:r w:rsidRPr="00931575">
        <w:rPr>
          <w:rFonts w:hint="eastAsia"/>
          <w:lang w:val="en-US" w:eastAsia="zh-CN"/>
        </w:rPr>
        <w:t>FR2-</w:t>
      </w:r>
      <w:r w:rsidRPr="00931575">
        <w:t>TM2)</w:t>
      </w:r>
      <w:bookmarkEnd w:id="688"/>
      <w:bookmarkEnd w:id="689"/>
      <w:bookmarkEnd w:id="690"/>
      <w:bookmarkEnd w:id="691"/>
      <w:bookmarkEnd w:id="692"/>
      <w:bookmarkEnd w:id="693"/>
      <w:bookmarkEnd w:id="694"/>
      <w:bookmarkEnd w:id="695"/>
      <w:bookmarkEnd w:id="696"/>
      <w:bookmarkEnd w:id="697"/>
      <w:bookmarkEnd w:id="698"/>
      <w:bookmarkEnd w:id="699"/>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BA050C"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BA050C"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BA050C"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700" w:name="_Toc45885837"/>
      <w:bookmarkStart w:id="701" w:name="_Toc53182946"/>
      <w:bookmarkStart w:id="702" w:name="_Toc58915613"/>
    </w:p>
    <w:p w14:paraId="54645F57" w14:textId="1730F0D9" w:rsidR="0082707E" w:rsidRPr="00931575" w:rsidRDefault="0082707E" w:rsidP="0082707E">
      <w:pPr>
        <w:pStyle w:val="Heading5"/>
      </w:pPr>
      <w:bookmarkStart w:id="703" w:name="_Toc66700760"/>
      <w:bookmarkStart w:id="704" w:name="_Toc68696915"/>
      <w:bookmarkStart w:id="705" w:name="_Toc74927837"/>
      <w:bookmarkStart w:id="706" w:name="_Toc76114936"/>
      <w:bookmarkStart w:id="707" w:name="_Toc76544343"/>
      <w:r w:rsidRPr="00931575">
        <w:t>4.9.2.2.2a</w:t>
      </w:r>
      <w:r w:rsidRPr="00931575">
        <w:tab/>
        <w:t>NR FR2 test model 2a (NR-</w:t>
      </w:r>
      <w:r w:rsidRPr="00931575">
        <w:rPr>
          <w:lang w:val="en-US" w:eastAsia="zh-CN"/>
        </w:rPr>
        <w:t>FR2-</w:t>
      </w:r>
      <w:r w:rsidRPr="00931575">
        <w:t>TM2a)</w:t>
      </w:r>
      <w:bookmarkEnd w:id="700"/>
      <w:bookmarkEnd w:id="701"/>
      <w:bookmarkEnd w:id="702"/>
      <w:bookmarkEnd w:id="703"/>
      <w:bookmarkEnd w:id="704"/>
      <w:bookmarkEnd w:id="705"/>
      <w:bookmarkEnd w:id="706"/>
      <w:bookmarkEnd w:id="70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708" w:name="_Toc21102615"/>
      <w:bookmarkStart w:id="709" w:name="_Toc29810464"/>
      <w:bookmarkStart w:id="710" w:name="_Toc36635816"/>
      <w:bookmarkStart w:id="711" w:name="_Toc37272762"/>
      <w:bookmarkStart w:id="712" w:name="_Toc45885838"/>
      <w:bookmarkStart w:id="713" w:name="_Toc53182947"/>
      <w:bookmarkStart w:id="714" w:name="_Toc58915614"/>
      <w:bookmarkStart w:id="715" w:name="_Toc66700761"/>
      <w:bookmarkStart w:id="716" w:name="_Toc68696916"/>
      <w:bookmarkStart w:id="717" w:name="_Toc74927838"/>
      <w:bookmarkStart w:id="718" w:name="_Toc76114937"/>
      <w:bookmarkStart w:id="719" w:name="_Toc76544344"/>
      <w:r w:rsidRPr="00931575">
        <w:t>4.9.2.2.3</w:t>
      </w:r>
      <w:r w:rsidRPr="00931575">
        <w:tab/>
        <w:t>NR FR2 test model 3.1 (NR-FR2-TM3.1)</w:t>
      </w:r>
      <w:bookmarkEnd w:id="708"/>
      <w:bookmarkEnd w:id="709"/>
      <w:bookmarkEnd w:id="710"/>
      <w:bookmarkEnd w:id="711"/>
      <w:bookmarkEnd w:id="712"/>
      <w:bookmarkEnd w:id="713"/>
      <w:bookmarkEnd w:id="714"/>
      <w:bookmarkEnd w:id="715"/>
      <w:bookmarkEnd w:id="716"/>
      <w:bookmarkEnd w:id="717"/>
      <w:bookmarkEnd w:id="718"/>
      <w:bookmarkEnd w:id="719"/>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720" w:name="_Toc45885839"/>
      <w:bookmarkStart w:id="721" w:name="_Toc53182948"/>
      <w:bookmarkStart w:id="722" w:name="_Toc58915615"/>
      <w:bookmarkStart w:id="723" w:name="_Toc66700762"/>
      <w:bookmarkStart w:id="724" w:name="_Toc68696917"/>
      <w:bookmarkStart w:id="725" w:name="_Toc74927839"/>
      <w:bookmarkStart w:id="726" w:name="_Toc76114938"/>
      <w:bookmarkStart w:id="727" w:name="_Toc76544345"/>
      <w:r w:rsidRPr="00931575">
        <w:t>4.9.2.2.4</w:t>
      </w:r>
      <w:r w:rsidRPr="00931575">
        <w:tab/>
        <w:t>NR FR2 test model 3.1a (NR-FR2-TM3.1a)</w:t>
      </w:r>
      <w:bookmarkEnd w:id="720"/>
      <w:bookmarkEnd w:id="721"/>
      <w:bookmarkEnd w:id="722"/>
      <w:bookmarkEnd w:id="723"/>
      <w:bookmarkEnd w:id="724"/>
      <w:bookmarkEnd w:id="725"/>
      <w:bookmarkEnd w:id="726"/>
      <w:bookmarkEnd w:id="727"/>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728" w:name="_Toc21102616"/>
      <w:bookmarkStart w:id="729" w:name="_Toc29810465"/>
      <w:bookmarkStart w:id="730" w:name="_Toc36635817"/>
      <w:bookmarkStart w:id="731" w:name="_Toc37272763"/>
      <w:bookmarkStart w:id="732" w:name="_Toc45885840"/>
      <w:bookmarkStart w:id="733" w:name="_Toc53182949"/>
      <w:bookmarkStart w:id="734" w:name="_Toc58915616"/>
      <w:bookmarkStart w:id="735" w:name="_Toc66700763"/>
      <w:bookmarkStart w:id="736" w:name="_Toc68696918"/>
      <w:bookmarkStart w:id="737" w:name="_Toc74927840"/>
      <w:bookmarkStart w:id="738" w:name="_Toc76114939"/>
      <w:bookmarkStart w:id="739" w:name="_Toc76544346"/>
      <w:r w:rsidRPr="00931575">
        <w:t>4.9.2.3</w:t>
      </w:r>
      <w:r w:rsidRPr="00931575">
        <w:tab/>
        <w:t>Data content of physical channels and signals for NR-FR2-TM</w:t>
      </w:r>
      <w:bookmarkEnd w:id="728"/>
      <w:bookmarkEnd w:id="729"/>
      <w:bookmarkEnd w:id="730"/>
      <w:bookmarkEnd w:id="731"/>
      <w:bookmarkEnd w:id="732"/>
      <w:bookmarkEnd w:id="733"/>
      <w:bookmarkEnd w:id="734"/>
      <w:bookmarkEnd w:id="735"/>
      <w:bookmarkEnd w:id="736"/>
      <w:bookmarkEnd w:id="737"/>
      <w:bookmarkEnd w:id="738"/>
      <w:bookmarkEnd w:id="739"/>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74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741" w:name="_Toc29810466"/>
      <w:bookmarkStart w:id="742" w:name="_Toc36635818"/>
      <w:bookmarkStart w:id="743" w:name="_Toc37272764"/>
      <w:bookmarkStart w:id="744" w:name="_Toc45885841"/>
      <w:bookmarkStart w:id="745" w:name="_Toc53182950"/>
      <w:bookmarkStart w:id="746" w:name="_Toc58915617"/>
      <w:bookmarkStart w:id="747" w:name="_Toc66700764"/>
      <w:bookmarkStart w:id="748" w:name="_Toc68696919"/>
      <w:bookmarkStart w:id="749" w:name="_Toc74927841"/>
      <w:bookmarkStart w:id="750" w:name="_Toc76114940"/>
      <w:bookmarkStart w:id="751" w:name="_Toc76544347"/>
      <w:r w:rsidRPr="00931575">
        <w:t>4.9.2.3.1</w:t>
      </w:r>
      <w:r w:rsidRPr="00931575">
        <w:tab/>
        <w:t>PDCCH</w:t>
      </w:r>
      <w:bookmarkEnd w:id="740"/>
      <w:bookmarkEnd w:id="741"/>
      <w:bookmarkEnd w:id="742"/>
      <w:bookmarkEnd w:id="743"/>
      <w:bookmarkEnd w:id="744"/>
      <w:bookmarkEnd w:id="745"/>
      <w:bookmarkEnd w:id="746"/>
      <w:bookmarkEnd w:id="747"/>
      <w:bookmarkEnd w:id="748"/>
      <w:bookmarkEnd w:id="749"/>
      <w:bookmarkEnd w:id="750"/>
      <w:bookmarkEnd w:id="75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752" w:name="_Toc21102618"/>
      <w:bookmarkStart w:id="753" w:name="_Toc29810467"/>
      <w:bookmarkStart w:id="754" w:name="_Toc36635819"/>
      <w:bookmarkStart w:id="755" w:name="_Toc37272765"/>
      <w:bookmarkStart w:id="756" w:name="_Toc45885842"/>
      <w:bookmarkStart w:id="757" w:name="_Toc53182951"/>
      <w:bookmarkStart w:id="758" w:name="_Toc58915618"/>
      <w:bookmarkStart w:id="759" w:name="_Toc66700765"/>
      <w:bookmarkStart w:id="760" w:name="_Toc68696920"/>
      <w:bookmarkStart w:id="761" w:name="_Toc74927842"/>
      <w:bookmarkStart w:id="762" w:name="_Toc76114941"/>
      <w:bookmarkStart w:id="763" w:name="_Toc76544348"/>
      <w:r w:rsidRPr="00931575">
        <w:t>4.9.2.3.2</w:t>
      </w:r>
      <w:r w:rsidRPr="00931575">
        <w:tab/>
        <w:t>PDSCH</w:t>
      </w:r>
      <w:bookmarkEnd w:id="752"/>
      <w:bookmarkEnd w:id="753"/>
      <w:bookmarkEnd w:id="754"/>
      <w:bookmarkEnd w:id="755"/>
      <w:bookmarkEnd w:id="756"/>
      <w:bookmarkEnd w:id="757"/>
      <w:bookmarkEnd w:id="758"/>
      <w:bookmarkEnd w:id="759"/>
      <w:bookmarkEnd w:id="760"/>
      <w:bookmarkEnd w:id="761"/>
      <w:bookmarkEnd w:id="762"/>
      <w:bookmarkEnd w:id="763"/>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87157191"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8715719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2" o:title=""/>
          </v:shape>
          <o:OLEObject Type="Embed" ProgID="Equation.3" ShapeID="_x0000_i1027" DrawAspect="Content" ObjectID="_168715719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87157194"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8715719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764" w:name="_Toc21102619"/>
      <w:bookmarkStart w:id="765" w:name="_Toc29810468"/>
      <w:bookmarkStart w:id="766" w:name="_Toc36635820"/>
      <w:bookmarkStart w:id="767" w:name="_Toc37272766"/>
      <w:bookmarkStart w:id="768" w:name="_Toc45885843"/>
      <w:bookmarkStart w:id="769" w:name="_Toc53182952"/>
      <w:bookmarkStart w:id="770" w:name="_Toc58915619"/>
      <w:bookmarkStart w:id="771" w:name="_Toc66700766"/>
      <w:bookmarkStart w:id="772" w:name="_Toc68696921"/>
      <w:bookmarkStart w:id="773" w:name="_Toc74927843"/>
      <w:bookmarkStart w:id="774" w:name="_Toc76114942"/>
      <w:bookmarkStart w:id="775" w:name="_Toc76544349"/>
      <w:r w:rsidRPr="00931575">
        <w:t>4.10</w:t>
      </w:r>
      <w:r w:rsidRPr="00931575">
        <w:tab/>
        <w:t>Requirements for contiguous and non-contiguous spectrum</w:t>
      </w:r>
      <w:bookmarkEnd w:id="764"/>
      <w:bookmarkEnd w:id="765"/>
      <w:bookmarkEnd w:id="766"/>
      <w:bookmarkEnd w:id="767"/>
      <w:bookmarkEnd w:id="768"/>
      <w:bookmarkEnd w:id="769"/>
      <w:bookmarkEnd w:id="770"/>
      <w:bookmarkEnd w:id="771"/>
      <w:bookmarkEnd w:id="772"/>
      <w:bookmarkEnd w:id="773"/>
      <w:bookmarkEnd w:id="774"/>
      <w:bookmarkEnd w:id="775"/>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776" w:name="_Toc21102620"/>
      <w:bookmarkStart w:id="777" w:name="_Toc29810469"/>
      <w:bookmarkStart w:id="778" w:name="_Toc36635821"/>
      <w:bookmarkStart w:id="779" w:name="_Toc37272767"/>
      <w:bookmarkStart w:id="780" w:name="_Toc45885844"/>
      <w:bookmarkStart w:id="781" w:name="_Toc53182953"/>
      <w:bookmarkStart w:id="782" w:name="_Toc58915620"/>
      <w:bookmarkStart w:id="783" w:name="_Toc66700767"/>
      <w:bookmarkStart w:id="784" w:name="_Toc68696922"/>
      <w:bookmarkStart w:id="785" w:name="_Toc74927844"/>
      <w:bookmarkStart w:id="786" w:name="_Toc76114943"/>
      <w:bookmarkStart w:id="787" w:name="_Toc76544350"/>
      <w:r w:rsidRPr="00931575">
        <w:t>4.11</w:t>
      </w:r>
      <w:r w:rsidRPr="00931575">
        <w:tab/>
        <w:t>Requirements for BS capable of multi-band operation</w:t>
      </w:r>
      <w:bookmarkEnd w:id="776"/>
      <w:bookmarkEnd w:id="777"/>
      <w:bookmarkEnd w:id="778"/>
      <w:bookmarkEnd w:id="779"/>
      <w:bookmarkEnd w:id="780"/>
      <w:bookmarkEnd w:id="781"/>
      <w:bookmarkEnd w:id="782"/>
      <w:bookmarkEnd w:id="783"/>
      <w:bookmarkEnd w:id="784"/>
      <w:bookmarkEnd w:id="785"/>
      <w:bookmarkEnd w:id="786"/>
      <w:bookmarkEnd w:id="78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788"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789" w:name="_Toc29810470"/>
      <w:bookmarkStart w:id="790" w:name="_Toc36635822"/>
      <w:bookmarkStart w:id="791" w:name="_Toc37272768"/>
      <w:bookmarkStart w:id="792" w:name="_Toc45885845"/>
      <w:bookmarkStart w:id="793" w:name="_Toc53182954"/>
      <w:bookmarkStart w:id="794" w:name="_Toc58915621"/>
      <w:bookmarkStart w:id="795" w:name="_Toc66700768"/>
      <w:bookmarkStart w:id="796" w:name="_Toc68696923"/>
      <w:bookmarkStart w:id="797" w:name="_Toc74927845"/>
      <w:bookmarkStart w:id="798" w:name="_Toc76114944"/>
      <w:bookmarkStart w:id="799" w:name="_Toc76544351"/>
      <w:r w:rsidRPr="00931575">
        <w:t>4.12</w:t>
      </w:r>
      <w:r w:rsidRPr="00931575">
        <w:tab/>
        <w:t>Co-location requirements</w:t>
      </w:r>
      <w:bookmarkEnd w:id="788"/>
      <w:bookmarkEnd w:id="789"/>
      <w:bookmarkEnd w:id="790"/>
      <w:bookmarkEnd w:id="791"/>
      <w:bookmarkEnd w:id="792"/>
      <w:bookmarkEnd w:id="793"/>
      <w:bookmarkEnd w:id="794"/>
      <w:bookmarkEnd w:id="795"/>
      <w:bookmarkEnd w:id="796"/>
      <w:bookmarkEnd w:id="797"/>
      <w:bookmarkEnd w:id="798"/>
      <w:bookmarkEnd w:id="799"/>
    </w:p>
    <w:p w14:paraId="25AD4EC8" w14:textId="77777777" w:rsidR="00C45907" w:rsidRPr="00931575" w:rsidRDefault="00C45907" w:rsidP="00C45907">
      <w:pPr>
        <w:pStyle w:val="Heading3"/>
      </w:pPr>
      <w:bookmarkStart w:id="800" w:name="_Toc21102622"/>
      <w:bookmarkStart w:id="801" w:name="_Toc29810471"/>
      <w:bookmarkStart w:id="802" w:name="_Toc36635823"/>
      <w:bookmarkStart w:id="803" w:name="_Toc37272769"/>
      <w:bookmarkStart w:id="804" w:name="_Toc45885846"/>
      <w:bookmarkStart w:id="805" w:name="_Toc53182955"/>
      <w:bookmarkStart w:id="806" w:name="_Toc58915622"/>
      <w:bookmarkStart w:id="807" w:name="_Toc66700769"/>
      <w:bookmarkStart w:id="808" w:name="_Toc68696924"/>
      <w:bookmarkStart w:id="809" w:name="_Toc74927846"/>
      <w:bookmarkStart w:id="810" w:name="_Toc76114945"/>
      <w:bookmarkStart w:id="811" w:name="_Toc76544352"/>
      <w:r w:rsidRPr="00931575">
        <w:rPr>
          <w:lang w:eastAsia="zh-CN"/>
        </w:rPr>
        <w:t>4.1</w:t>
      </w:r>
      <w:r w:rsidRPr="00931575">
        <w:rPr>
          <w:lang w:val="en-US" w:eastAsia="zh-CN"/>
        </w:rPr>
        <w:t>2</w:t>
      </w:r>
      <w:r w:rsidRPr="00931575">
        <w:rPr>
          <w:lang w:eastAsia="zh-CN"/>
        </w:rPr>
        <w:t>.1</w:t>
      </w:r>
      <w:r w:rsidRPr="00931575">
        <w:rPr>
          <w:lang w:eastAsia="zh-CN"/>
        </w:rPr>
        <w:tab/>
        <w:t>General</w:t>
      </w:r>
      <w:bookmarkEnd w:id="800"/>
      <w:bookmarkEnd w:id="801"/>
      <w:bookmarkEnd w:id="802"/>
      <w:bookmarkEnd w:id="803"/>
      <w:bookmarkEnd w:id="804"/>
      <w:bookmarkEnd w:id="805"/>
      <w:bookmarkEnd w:id="806"/>
      <w:bookmarkEnd w:id="807"/>
      <w:bookmarkEnd w:id="808"/>
      <w:bookmarkEnd w:id="809"/>
      <w:bookmarkEnd w:id="810"/>
      <w:bookmarkEnd w:id="81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812" w:name="_Toc21102623"/>
      <w:bookmarkStart w:id="813" w:name="_Toc29810472"/>
      <w:bookmarkStart w:id="814" w:name="_Toc36635824"/>
      <w:bookmarkStart w:id="815" w:name="_Toc37272770"/>
      <w:bookmarkStart w:id="816" w:name="_Toc45885847"/>
      <w:bookmarkStart w:id="817" w:name="_Toc53182956"/>
      <w:bookmarkStart w:id="818" w:name="_Toc58915623"/>
      <w:bookmarkStart w:id="819" w:name="_Toc66700770"/>
      <w:bookmarkStart w:id="820" w:name="_Toc68696925"/>
      <w:bookmarkStart w:id="821" w:name="_Toc74927847"/>
      <w:bookmarkStart w:id="822" w:name="_Toc76114946"/>
      <w:bookmarkStart w:id="823" w:name="_Toc76544353"/>
      <w:r w:rsidRPr="00931575">
        <w:rPr>
          <w:lang w:eastAsia="zh-CN"/>
        </w:rPr>
        <w:t>4.12.2</w:t>
      </w:r>
      <w:r w:rsidRPr="00931575">
        <w:rPr>
          <w:lang w:eastAsia="zh-CN"/>
        </w:rPr>
        <w:tab/>
        <w:t>Co-location test antenna</w:t>
      </w:r>
      <w:bookmarkEnd w:id="812"/>
      <w:bookmarkEnd w:id="813"/>
      <w:bookmarkEnd w:id="814"/>
      <w:bookmarkEnd w:id="815"/>
      <w:bookmarkEnd w:id="816"/>
      <w:bookmarkEnd w:id="817"/>
      <w:bookmarkEnd w:id="818"/>
      <w:bookmarkEnd w:id="819"/>
      <w:bookmarkEnd w:id="820"/>
      <w:bookmarkEnd w:id="821"/>
      <w:bookmarkEnd w:id="822"/>
      <w:bookmarkEnd w:id="823"/>
    </w:p>
    <w:p w14:paraId="0929552E" w14:textId="77777777" w:rsidR="00C45907" w:rsidRPr="00931575" w:rsidRDefault="00C45907" w:rsidP="00C45907">
      <w:pPr>
        <w:pStyle w:val="Heading4"/>
        <w:rPr>
          <w:lang w:eastAsia="zh-CN"/>
        </w:rPr>
      </w:pPr>
      <w:bookmarkStart w:id="824" w:name="_Toc21102624"/>
      <w:bookmarkStart w:id="825" w:name="_Toc29810473"/>
      <w:bookmarkStart w:id="826" w:name="_Toc36635825"/>
      <w:bookmarkStart w:id="827" w:name="_Toc37272771"/>
      <w:bookmarkStart w:id="828" w:name="_Toc45885848"/>
      <w:bookmarkStart w:id="829" w:name="_Toc53182957"/>
      <w:bookmarkStart w:id="830" w:name="_Toc58915624"/>
      <w:bookmarkStart w:id="831" w:name="_Toc66700771"/>
      <w:bookmarkStart w:id="832" w:name="_Toc68696926"/>
      <w:bookmarkStart w:id="833" w:name="_Toc74927848"/>
      <w:bookmarkStart w:id="834" w:name="_Toc76114947"/>
      <w:bookmarkStart w:id="835" w:name="_Toc76544354"/>
      <w:r w:rsidRPr="00931575">
        <w:rPr>
          <w:lang w:eastAsia="zh-CN"/>
        </w:rPr>
        <w:t>4.12.2.1</w:t>
      </w:r>
      <w:r w:rsidRPr="00931575">
        <w:rPr>
          <w:lang w:eastAsia="zh-CN"/>
        </w:rPr>
        <w:tab/>
        <w:t>General</w:t>
      </w:r>
      <w:bookmarkEnd w:id="824"/>
      <w:bookmarkEnd w:id="825"/>
      <w:bookmarkEnd w:id="826"/>
      <w:bookmarkEnd w:id="827"/>
      <w:bookmarkEnd w:id="828"/>
      <w:bookmarkEnd w:id="829"/>
      <w:bookmarkEnd w:id="830"/>
      <w:bookmarkEnd w:id="831"/>
      <w:bookmarkEnd w:id="832"/>
      <w:bookmarkEnd w:id="833"/>
      <w:bookmarkEnd w:id="834"/>
      <w:bookmarkEnd w:id="83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836" w:name="_Toc21102625"/>
      <w:bookmarkStart w:id="837" w:name="_Toc29810474"/>
      <w:bookmarkStart w:id="838" w:name="_Toc36635826"/>
      <w:bookmarkStart w:id="839" w:name="_Toc37272772"/>
      <w:bookmarkStart w:id="840" w:name="_Toc45885849"/>
      <w:bookmarkStart w:id="841" w:name="_Toc53182958"/>
      <w:bookmarkStart w:id="842" w:name="_Toc58915625"/>
      <w:bookmarkStart w:id="843" w:name="_Toc66700772"/>
      <w:bookmarkStart w:id="844" w:name="_Toc68696927"/>
      <w:bookmarkStart w:id="845" w:name="_Toc74927849"/>
      <w:bookmarkStart w:id="846" w:name="_Toc76114948"/>
      <w:bookmarkStart w:id="847" w:name="_Toc7654435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836"/>
      <w:bookmarkEnd w:id="837"/>
      <w:bookmarkEnd w:id="838"/>
      <w:bookmarkEnd w:id="839"/>
      <w:bookmarkEnd w:id="840"/>
      <w:bookmarkEnd w:id="841"/>
      <w:bookmarkEnd w:id="842"/>
      <w:bookmarkEnd w:id="843"/>
      <w:bookmarkEnd w:id="844"/>
      <w:bookmarkEnd w:id="845"/>
      <w:bookmarkEnd w:id="846"/>
      <w:bookmarkEnd w:id="84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848" w:name="_Toc21102626"/>
      <w:bookmarkStart w:id="849" w:name="_Toc29810475"/>
      <w:bookmarkStart w:id="850" w:name="_Toc36635827"/>
      <w:bookmarkStart w:id="851" w:name="_Toc37272773"/>
      <w:bookmarkStart w:id="852" w:name="_Toc45885850"/>
      <w:bookmarkStart w:id="853" w:name="_Toc53182959"/>
      <w:bookmarkStart w:id="854" w:name="_Toc58915626"/>
      <w:bookmarkStart w:id="855" w:name="_Toc66700773"/>
      <w:bookmarkStart w:id="856" w:name="_Toc68696928"/>
      <w:bookmarkStart w:id="857" w:name="_Toc74927850"/>
      <w:bookmarkStart w:id="858" w:name="_Toc76114949"/>
      <w:bookmarkStart w:id="859" w:name="_Toc7654435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848"/>
      <w:bookmarkEnd w:id="849"/>
      <w:bookmarkEnd w:id="850"/>
      <w:bookmarkEnd w:id="851"/>
      <w:bookmarkEnd w:id="852"/>
      <w:bookmarkEnd w:id="853"/>
      <w:bookmarkEnd w:id="854"/>
      <w:bookmarkEnd w:id="855"/>
      <w:bookmarkEnd w:id="856"/>
      <w:bookmarkEnd w:id="857"/>
      <w:bookmarkEnd w:id="858"/>
      <w:bookmarkEnd w:id="859"/>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860" w:name="_Toc21102627"/>
      <w:bookmarkStart w:id="861" w:name="_Toc29810476"/>
      <w:bookmarkStart w:id="862" w:name="_Toc36635828"/>
      <w:bookmarkStart w:id="863" w:name="_Toc37272774"/>
      <w:bookmarkStart w:id="864" w:name="_Toc45885851"/>
      <w:bookmarkStart w:id="865" w:name="_Toc53182960"/>
      <w:bookmarkStart w:id="866" w:name="_Toc58915627"/>
      <w:bookmarkStart w:id="867" w:name="_Toc66700774"/>
      <w:bookmarkStart w:id="868" w:name="_Toc68696929"/>
      <w:bookmarkStart w:id="869" w:name="_Toc74927851"/>
      <w:bookmarkStart w:id="870" w:name="_Toc76114950"/>
      <w:bookmarkStart w:id="871" w:name="_Toc76544357"/>
      <w:r w:rsidRPr="00931575">
        <w:t>4.13</w:t>
      </w:r>
      <w:r w:rsidRPr="00931575">
        <w:tab/>
        <w:t>Format and interpretation of tests</w:t>
      </w:r>
      <w:bookmarkEnd w:id="860"/>
      <w:bookmarkEnd w:id="861"/>
      <w:bookmarkEnd w:id="862"/>
      <w:bookmarkEnd w:id="863"/>
      <w:bookmarkEnd w:id="864"/>
      <w:bookmarkEnd w:id="865"/>
      <w:bookmarkEnd w:id="866"/>
      <w:bookmarkEnd w:id="867"/>
      <w:bookmarkEnd w:id="868"/>
      <w:bookmarkEnd w:id="869"/>
      <w:bookmarkEnd w:id="870"/>
      <w:bookmarkEnd w:id="87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872" w:name="_Toc21102628"/>
      <w:bookmarkStart w:id="873" w:name="_Toc29810477"/>
      <w:bookmarkStart w:id="874" w:name="_Toc36635829"/>
      <w:bookmarkStart w:id="875" w:name="_Toc37272775"/>
      <w:bookmarkStart w:id="876" w:name="_Toc45885852"/>
      <w:bookmarkStart w:id="877" w:name="_Toc53182961"/>
      <w:bookmarkStart w:id="878" w:name="_Toc58915628"/>
      <w:bookmarkStart w:id="879" w:name="_Toc66700775"/>
      <w:bookmarkStart w:id="880" w:name="_Toc68696930"/>
      <w:bookmarkStart w:id="881" w:name="_Toc74927852"/>
      <w:bookmarkStart w:id="882" w:name="_Toc76114951"/>
      <w:bookmarkStart w:id="883" w:name="_Toc7654435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872"/>
      <w:bookmarkEnd w:id="873"/>
      <w:bookmarkEnd w:id="874"/>
      <w:bookmarkEnd w:id="875"/>
      <w:bookmarkEnd w:id="876"/>
      <w:bookmarkEnd w:id="877"/>
      <w:bookmarkEnd w:id="878"/>
      <w:bookmarkEnd w:id="879"/>
      <w:bookmarkEnd w:id="880"/>
      <w:bookmarkEnd w:id="881"/>
      <w:bookmarkEnd w:id="882"/>
      <w:bookmarkEnd w:id="883"/>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884" w:name="_Toc21102629"/>
      <w:bookmarkStart w:id="885" w:name="_Toc29810478"/>
      <w:bookmarkStart w:id="886" w:name="_Toc36635830"/>
      <w:bookmarkStart w:id="887" w:name="_Toc37272776"/>
      <w:bookmarkStart w:id="888" w:name="_Toc45885853"/>
      <w:bookmarkStart w:id="889" w:name="_Toc53182962"/>
      <w:bookmarkStart w:id="890" w:name="_Toc58915629"/>
      <w:bookmarkStart w:id="891" w:name="_Toc66700776"/>
      <w:bookmarkStart w:id="892" w:name="_Toc68696931"/>
      <w:bookmarkStart w:id="893" w:name="_Toc74927853"/>
      <w:bookmarkStart w:id="894" w:name="_Toc76114952"/>
      <w:bookmarkStart w:id="895" w:name="_Toc76544359"/>
      <w:r w:rsidRPr="00931575">
        <w:rPr>
          <w:rFonts w:hint="eastAsia"/>
          <w:lang w:eastAsia="zh-CN"/>
        </w:rPr>
        <w:lastRenderedPageBreak/>
        <w:t>5</w:t>
      </w:r>
      <w:r w:rsidRPr="00931575">
        <w:rPr>
          <w:lang w:eastAsia="zh-CN"/>
        </w:rPr>
        <w:tab/>
        <w:t>Operating bands and channel arrangement</w:t>
      </w:r>
      <w:bookmarkEnd w:id="884"/>
      <w:bookmarkEnd w:id="885"/>
      <w:bookmarkEnd w:id="886"/>
      <w:bookmarkEnd w:id="887"/>
      <w:bookmarkEnd w:id="888"/>
      <w:bookmarkEnd w:id="889"/>
      <w:bookmarkEnd w:id="890"/>
      <w:bookmarkEnd w:id="891"/>
      <w:bookmarkEnd w:id="892"/>
      <w:bookmarkEnd w:id="893"/>
      <w:bookmarkEnd w:id="894"/>
      <w:bookmarkEnd w:id="895"/>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896" w:name="historyclause"/>
      <w:r w:rsidRPr="00931575">
        <w:br w:type="page"/>
      </w:r>
    </w:p>
    <w:p w14:paraId="7751B2AE" w14:textId="77777777" w:rsidR="00C45907" w:rsidRPr="00931575" w:rsidRDefault="00C45907" w:rsidP="00C45907">
      <w:pPr>
        <w:pStyle w:val="Heading1"/>
      </w:pPr>
      <w:bookmarkStart w:id="897" w:name="_Toc21102630"/>
      <w:bookmarkStart w:id="898" w:name="_Toc29810479"/>
      <w:bookmarkStart w:id="899" w:name="_Toc36635831"/>
      <w:bookmarkStart w:id="900" w:name="_Toc37272777"/>
      <w:bookmarkStart w:id="901" w:name="_Toc45885854"/>
      <w:bookmarkStart w:id="902" w:name="_Toc53182963"/>
      <w:bookmarkStart w:id="903" w:name="_Toc58915630"/>
      <w:bookmarkStart w:id="904" w:name="_Toc66700777"/>
      <w:bookmarkStart w:id="905" w:name="_Toc68696932"/>
      <w:bookmarkStart w:id="906" w:name="_Toc74927854"/>
      <w:bookmarkStart w:id="907" w:name="_Toc76114953"/>
      <w:bookmarkStart w:id="908" w:name="_Toc76544360"/>
      <w:r w:rsidRPr="00931575">
        <w:lastRenderedPageBreak/>
        <w:t>6</w:t>
      </w:r>
      <w:r w:rsidRPr="00931575">
        <w:tab/>
        <w:t>Radiated transmitter characteristics</w:t>
      </w:r>
      <w:bookmarkEnd w:id="897"/>
      <w:bookmarkEnd w:id="898"/>
      <w:bookmarkEnd w:id="899"/>
      <w:bookmarkEnd w:id="900"/>
      <w:bookmarkEnd w:id="901"/>
      <w:bookmarkEnd w:id="902"/>
      <w:bookmarkEnd w:id="903"/>
      <w:bookmarkEnd w:id="904"/>
      <w:bookmarkEnd w:id="905"/>
      <w:bookmarkEnd w:id="906"/>
      <w:bookmarkEnd w:id="907"/>
      <w:bookmarkEnd w:id="908"/>
    </w:p>
    <w:p w14:paraId="1440A2AB" w14:textId="77777777" w:rsidR="00C45907" w:rsidRPr="00931575" w:rsidRDefault="00C45907" w:rsidP="00C45907">
      <w:pPr>
        <w:pStyle w:val="Heading2"/>
      </w:pPr>
      <w:bookmarkStart w:id="909" w:name="_Toc21102631"/>
      <w:bookmarkStart w:id="910" w:name="_Toc29810480"/>
      <w:bookmarkStart w:id="911" w:name="_Toc36635832"/>
      <w:bookmarkStart w:id="912" w:name="_Toc37272778"/>
      <w:bookmarkStart w:id="913" w:name="_Toc45885855"/>
      <w:bookmarkStart w:id="914" w:name="_Toc53182964"/>
      <w:bookmarkStart w:id="915" w:name="_Toc58915631"/>
      <w:bookmarkStart w:id="916" w:name="_Toc66700778"/>
      <w:bookmarkStart w:id="917" w:name="_Toc68696933"/>
      <w:bookmarkStart w:id="918" w:name="_Toc74927855"/>
      <w:bookmarkStart w:id="919" w:name="_Toc76114954"/>
      <w:bookmarkStart w:id="920" w:name="_Toc76544361"/>
      <w:r w:rsidRPr="00931575">
        <w:t>6.1</w:t>
      </w:r>
      <w:r w:rsidRPr="00931575">
        <w:tab/>
        <w:t>General</w:t>
      </w:r>
      <w:bookmarkEnd w:id="909"/>
      <w:bookmarkEnd w:id="910"/>
      <w:bookmarkEnd w:id="911"/>
      <w:bookmarkEnd w:id="912"/>
      <w:bookmarkEnd w:id="913"/>
      <w:bookmarkEnd w:id="914"/>
      <w:bookmarkEnd w:id="915"/>
      <w:bookmarkEnd w:id="916"/>
      <w:bookmarkEnd w:id="917"/>
      <w:bookmarkEnd w:id="918"/>
      <w:bookmarkEnd w:id="919"/>
      <w:bookmarkEnd w:id="920"/>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921" w:name="_Toc21102632"/>
      <w:bookmarkStart w:id="922" w:name="_Toc29810481"/>
      <w:bookmarkStart w:id="923" w:name="_Toc36635833"/>
      <w:bookmarkStart w:id="924" w:name="_Toc37272779"/>
      <w:bookmarkStart w:id="925" w:name="_Toc45885856"/>
      <w:bookmarkStart w:id="926" w:name="_Toc53182965"/>
      <w:bookmarkStart w:id="927" w:name="_Toc58915632"/>
      <w:bookmarkStart w:id="928" w:name="_Toc66700779"/>
      <w:bookmarkStart w:id="929" w:name="_Toc68696934"/>
      <w:bookmarkStart w:id="930" w:name="_Toc74927856"/>
      <w:bookmarkStart w:id="931" w:name="_Toc76114955"/>
      <w:bookmarkStart w:id="932" w:name="_Toc76544362"/>
      <w:r w:rsidRPr="00931575">
        <w:t>6.2</w:t>
      </w:r>
      <w:r w:rsidRPr="00931575">
        <w:tab/>
        <w:t>Radiated transmit power</w:t>
      </w:r>
      <w:bookmarkEnd w:id="921"/>
      <w:bookmarkEnd w:id="922"/>
      <w:bookmarkEnd w:id="923"/>
      <w:bookmarkEnd w:id="924"/>
      <w:bookmarkEnd w:id="925"/>
      <w:bookmarkEnd w:id="926"/>
      <w:bookmarkEnd w:id="927"/>
      <w:bookmarkEnd w:id="928"/>
      <w:bookmarkEnd w:id="929"/>
      <w:bookmarkEnd w:id="930"/>
      <w:bookmarkEnd w:id="931"/>
      <w:bookmarkEnd w:id="932"/>
    </w:p>
    <w:p w14:paraId="4FF0E1E9" w14:textId="77777777" w:rsidR="00C45907" w:rsidRPr="00931575" w:rsidRDefault="00C45907" w:rsidP="00C45907">
      <w:pPr>
        <w:pStyle w:val="Heading3"/>
        <w:rPr>
          <w:lang w:eastAsia="sv-SE"/>
        </w:rPr>
      </w:pPr>
      <w:bookmarkStart w:id="933" w:name="_Toc21102633"/>
      <w:bookmarkStart w:id="934" w:name="_Toc29810482"/>
      <w:bookmarkStart w:id="935" w:name="_Toc36635834"/>
      <w:bookmarkStart w:id="936" w:name="_Toc37272780"/>
      <w:bookmarkStart w:id="937" w:name="_Toc45885857"/>
      <w:bookmarkStart w:id="938" w:name="_Toc53182966"/>
      <w:bookmarkStart w:id="939" w:name="_Toc58915633"/>
      <w:bookmarkStart w:id="940" w:name="_Toc66700780"/>
      <w:bookmarkStart w:id="941" w:name="_Toc68696935"/>
      <w:bookmarkStart w:id="942" w:name="_Toc74927857"/>
      <w:bookmarkStart w:id="943" w:name="_Toc76114956"/>
      <w:bookmarkStart w:id="944" w:name="_Toc76544363"/>
      <w:r w:rsidRPr="00931575">
        <w:rPr>
          <w:lang w:eastAsia="sv-SE"/>
        </w:rPr>
        <w:t>6.2.1</w:t>
      </w:r>
      <w:r w:rsidRPr="00931575">
        <w:rPr>
          <w:lang w:eastAsia="sv-SE"/>
        </w:rPr>
        <w:tab/>
        <w:t>Definition and applicability</w:t>
      </w:r>
      <w:bookmarkEnd w:id="933"/>
      <w:bookmarkEnd w:id="934"/>
      <w:bookmarkEnd w:id="935"/>
      <w:bookmarkEnd w:id="936"/>
      <w:bookmarkEnd w:id="937"/>
      <w:bookmarkEnd w:id="938"/>
      <w:bookmarkEnd w:id="939"/>
      <w:bookmarkEnd w:id="940"/>
      <w:bookmarkEnd w:id="941"/>
      <w:bookmarkEnd w:id="942"/>
      <w:bookmarkEnd w:id="943"/>
      <w:bookmarkEnd w:id="94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945" w:name="_Toc21102634"/>
      <w:bookmarkStart w:id="946" w:name="_Toc29810483"/>
      <w:bookmarkStart w:id="947" w:name="_Toc36635835"/>
      <w:bookmarkStart w:id="948" w:name="_Toc37272781"/>
      <w:bookmarkStart w:id="949" w:name="_Toc45885858"/>
      <w:bookmarkStart w:id="950" w:name="_Toc53182967"/>
      <w:bookmarkStart w:id="951" w:name="_Toc58915634"/>
      <w:bookmarkStart w:id="952" w:name="_Toc66700781"/>
      <w:bookmarkStart w:id="953" w:name="_Toc68696936"/>
      <w:bookmarkStart w:id="954" w:name="_Toc74927858"/>
      <w:bookmarkStart w:id="955" w:name="_Toc76114957"/>
      <w:bookmarkStart w:id="956" w:name="_Toc76544364"/>
      <w:r w:rsidRPr="00931575">
        <w:rPr>
          <w:lang w:eastAsia="sv-SE"/>
        </w:rPr>
        <w:lastRenderedPageBreak/>
        <w:t>6.2.2</w:t>
      </w:r>
      <w:r w:rsidRPr="00931575">
        <w:rPr>
          <w:lang w:eastAsia="sv-SE"/>
        </w:rPr>
        <w:tab/>
        <w:t>Minimum requirement</w:t>
      </w:r>
      <w:bookmarkEnd w:id="945"/>
      <w:bookmarkEnd w:id="946"/>
      <w:bookmarkEnd w:id="947"/>
      <w:bookmarkEnd w:id="948"/>
      <w:bookmarkEnd w:id="949"/>
      <w:bookmarkEnd w:id="950"/>
      <w:bookmarkEnd w:id="951"/>
      <w:bookmarkEnd w:id="952"/>
      <w:bookmarkEnd w:id="953"/>
      <w:bookmarkEnd w:id="954"/>
      <w:bookmarkEnd w:id="955"/>
      <w:bookmarkEnd w:id="95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957" w:name="_Toc21102635"/>
      <w:bookmarkStart w:id="958" w:name="_Toc29810484"/>
      <w:bookmarkStart w:id="959" w:name="_Toc36635836"/>
      <w:bookmarkStart w:id="960" w:name="_Toc37272782"/>
      <w:bookmarkStart w:id="961" w:name="_Toc45885859"/>
      <w:bookmarkStart w:id="962" w:name="_Toc53182968"/>
      <w:bookmarkStart w:id="963" w:name="_Toc58915635"/>
      <w:bookmarkStart w:id="964" w:name="_Toc66700782"/>
      <w:bookmarkStart w:id="965" w:name="_Toc68696937"/>
      <w:bookmarkStart w:id="966" w:name="_Toc74927859"/>
      <w:bookmarkStart w:id="967" w:name="_Toc76114958"/>
      <w:bookmarkStart w:id="968" w:name="_Toc76544365"/>
      <w:r w:rsidRPr="00931575">
        <w:rPr>
          <w:lang w:eastAsia="sv-SE"/>
        </w:rPr>
        <w:t>6.2.3</w:t>
      </w:r>
      <w:r w:rsidRPr="00931575">
        <w:rPr>
          <w:lang w:eastAsia="sv-SE"/>
        </w:rPr>
        <w:tab/>
        <w:t>Test purpose</w:t>
      </w:r>
      <w:bookmarkEnd w:id="957"/>
      <w:bookmarkEnd w:id="958"/>
      <w:bookmarkEnd w:id="959"/>
      <w:bookmarkEnd w:id="960"/>
      <w:bookmarkEnd w:id="961"/>
      <w:bookmarkEnd w:id="962"/>
      <w:bookmarkEnd w:id="963"/>
      <w:bookmarkEnd w:id="964"/>
      <w:bookmarkEnd w:id="965"/>
      <w:bookmarkEnd w:id="966"/>
      <w:bookmarkEnd w:id="967"/>
      <w:bookmarkEnd w:id="968"/>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969" w:name="_Toc21102636"/>
      <w:bookmarkStart w:id="970" w:name="_Toc29810485"/>
      <w:bookmarkStart w:id="971" w:name="_Toc36635837"/>
      <w:bookmarkStart w:id="972" w:name="_Toc37272783"/>
      <w:bookmarkStart w:id="973" w:name="_Toc45885860"/>
      <w:bookmarkStart w:id="974" w:name="_Toc53182969"/>
      <w:bookmarkStart w:id="975" w:name="_Toc58915636"/>
      <w:bookmarkStart w:id="976" w:name="_Toc66700783"/>
      <w:bookmarkStart w:id="977" w:name="_Toc68696938"/>
      <w:bookmarkStart w:id="978" w:name="_Toc74927860"/>
      <w:bookmarkStart w:id="979" w:name="_Toc76114959"/>
      <w:bookmarkStart w:id="980" w:name="_Toc76544366"/>
      <w:r w:rsidRPr="00931575">
        <w:rPr>
          <w:lang w:eastAsia="sv-SE"/>
        </w:rPr>
        <w:t>6.</w:t>
      </w:r>
      <w:r w:rsidRPr="00931575">
        <w:rPr>
          <w:lang w:eastAsia="zh-CN"/>
        </w:rPr>
        <w:t>2</w:t>
      </w:r>
      <w:r w:rsidRPr="00931575">
        <w:rPr>
          <w:lang w:eastAsia="sv-SE"/>
        </w:rPr>
        <w:t>.4</w:t>
      </w:r>
      <w:r w:rsidRPr="00931575">
        <w:rPr>
          <w:lang w:eastAsia="sv-SE"/>
        </w:rPr>
        <w:tab/>
        <w:t>Method of test</w:t>
      </w:r>
      <w:bookmarkEnd w:id="969"/>
      <w:bookmarkEnd w:id="970"/>
      <w:bookmarkEnd w:id="971"/>
      <w:bookmarkEnd w:id="972"/>
      <w:bookmarkEnd w:id="973"/>
      <w:bookmarkEnd w:id="974"/>
      <w:bookmarkEnd w:id="975"/>
      <w:bookmarkEnd w:id="976"/>
      <w:bookmarkEnd w:id="977"/>
      <w:bookmarkEnd w:id="978"/>
      <w:bookmarkEnd w:id="979"/>
      <w:bookmarkEnd w:id="980"/>
    </w:p>
    <w:p w14:paraId="6882FAE3" w14:textId="77777777" w:rsidR="00C45907" w:rsidRPr="00931575" w:rsidRDefault="00C45907" w:rsidP="00C45907">
      <w:pPr>
        <w:pStyle w:val="Heading4"/>
        <w:rPr>
          <w:lang w:eastAsia="sv-SE"/>
        </w:rPr>
      </w:pPr>
      <w:bookmarkStart w:id="981" w:name="_Toc21102637"/>
      <w:bookmarkStart w:id="982" w:name="_Toc29810486"/>
      <w:bookmarkStart w:id="983" w:name="_Toc36635838"/>
      <w:bookmarkStart w:id="984" w:name="_Toc37272784"/>
      <w:bookmarkStart w:id="985" w:name="_Toc45885861"/>
      <w:bookmarkStart w:id="986" w:name="_Toc53182970"/>
      <w:bookmarkStart w:id="987" w:name="_Toc58915637"/>
      <w:bookmarkStart w:id="988" w:name="_Toc66700784"/>
      <w:bookmarkStart w:id="989" w:name="_Toc68696939"/>
      <w:bookmarkStart w:id="990" w:name="_Toc74927861"/>
      <w:bookmarkStart w:id="991" w:name="_Toc76114960"/>
      <w:bookmarkStart w:id="992" w:name="_Toc76544367"/>
      <w:r w:rsidRPr="00931575">
        <w:rPr>
          <w:lang w:eastAsia="sv-SE"/>
        </w:rPr>
        <w:t>6.2.4.1</w:t>
      </w:r>
      <w:r w:rsidRPr="00931575">
        <w:rPr>
          <w:lang w:eastAsia="sv-SE"/>
        </w:rPr>
        <w:tab/>
        <w:t>Initial conditions</w:t>
      </w:r>
      <w:bookmarkEnd w:id="981"/>
      <w:bookmarkEnd w:id="982"/>
      <w:bookmarkEnd w:id="983"/>
      <w:bookmarkEnd w:id="984"/>
      <w:bookmarkEnd w:id="985"/>
      <w:bookmarkEnd w:id="986"/>
      <w:bookmarkEnd w:id="987"/>
      <w:bookmarkEnd w:id="988"/>
      <w:bookmarkEnd w:id="989"/>
      <w:bookmarkEnd w:id="990"/>
      <w:bookmarkEnd w:id="991"/>
      <w:bookmarkEnd w:id="99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993" w:name="_Toc21102638"/>
      <w:bookmarkStart w:id="994" w:name="_Toc29810487"/>
      <w:bookmarkStart w:id="995" w:name="_Toc36635839"/>
      <w:bookmarkStart w:id="99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997" w:name="_Toc45885862"/>
      <w:bookmarkStart w:id="998" w:name="_Toc53182971"/>
      <w:bookmarkStart w:id="999" w:name="_Toc58915638"/>
      <w:bookmarkStart w:id="1000" w:name="_Toc66700785"/>
      <w:bookmarkStart w:id="1001" w:name="_Toc68696940"/>
      <w:bookmarkStart w:id="1002" w:name="_Toc74927862"/>
      <w:bookmarkStart w:id="1003" w:name="_Toc76114961"/>
      <w:bookmarkStart w:id="1004" w:name="_Toc76544368"/>
      <w:r w:rsidRPr="00931575">
        <w:rPr>
          <w:lang w:eastAsia="sv-SE"/>
        </w:rPr>
        <w:t>6.2.4.2</w:t>
      </w:r>
      <w:r w:rsidRPr="00931575">
        <w:rPr>
          <w:lang w:eastAsia="sv-SE"/>
        </w:rPr>
        <w:tab/>
        <w:t>Procedure</w:t>
      </w:r>
      <w:bookmarkEnd w:id="993"/>
      <w:bookmarkEnd w:id="994"/>
      <w:bookmarkEnd w:id="995"/>
      <w:bookmarkEnd w:id="996"/>
      <w:bookmarkEnd w:id="997"/>
      <w:bookmarkEnd w:id="998"/>
      <w:bookmarkEnd w:id="999"/>
      <w:bookmarkEnd w:id="1000"/>
      <w:bookmarkEnd w:id="1001"/>
      <w:bookmarkEnd w:id="1002"/>
      <w:bookmarkEnd w:id="1003"/>
      <w:bookmarkEnd w:id="1004"/>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005" w:name="_Toc21102639"/>
      <w:bookmarkStart w:id="1006" w:name="_Toc29810488"/>
      <w:bookmarkStart w:id="1007" w:name="_Toc36635840"/>
      <w:bookmarkStart w:id="1008" w:name="_Toc37272786"/>
      <w:bookmarkStart w:id="1009" w:name="_Toc45885863"/>
      <w:bookmarkStart w:id="1010" w:name="_Toc53182972"/>
      <w:bookmarkStart w:id="1011" w:name="_Toc58915639"/>
      <w:bookmarkStart w:id="1012" w:name="_Toc66700786"/>
      <w:bookmarkStart w:id="1013" w:name="_Toc68696941"/>
      <w:bookmarkStart w:id="1014" w:name="_Toc74927863"/>
      <w:bookmarkStart w:id="1015" w:name="_Toc76114962"/>
      <w:bookmarkStart w:id="1016" w:name="_Toc76544369"/>
      <w:r w:rsidRPr="00931575">
        <w:rPr>
          <w:lang w:eastAsia="sv-SE"/>
        </w:rPr>
        <w:t>6.</w:t>
      </w:r>
      <w:r w:rsidRPr="00931575">
        <w:rPr>
          <w:lang w:eastAsia="zh-CN"/>
        </w:rPr>
        <w:t>2</w:t>
      </w:r>
      <w:r w:rsidRPr="00931575">
        <w:rPr>
          <w:lang w:eastAsia="sv-SE"/>
        </w:rPr>
        <w:t>.5</w:t>
      </w:r>
      <w:r w:rsidRPr="00931575">
        <w:rPr>
          <w:lang w:eastAsia="sv-SE"/>
        </w:rPr>
        <w:tab/>
        <w:t>Test requirement</w:t>
      </w:r>
      <w:bookmarkEnd w:id="1005"/>
      <w:bookmarkEnd w:id="1006"/>
      <w:bookmarkEnd w:id="1007"/>
      <w:bookmarkEnd w:id="1008"/>
      <w:bookmarkEnd w:id="1009"/>
      <w:bookmarkEnd w:id="1010"/>
      <w:bookmarkEnd w:id="1011"/>
      <w:bookmarkEnd w:id="1012"/>
      <w:bookmarkEnd w:id="1013"/>
      <w:bookmarkEnd w:id="1014"/>
      <w:bookmarkEnd w:id="1015"/>
      <w:bookmarkEnd w:id="1016"/>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BD44CC"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BD44CC" w:rsidRPr="00931575" w:rsidRDefault="00BD44CC" w:rsidP="00BD44CC">
            <w:pPr>
              <w:pStyle w:val="TAC"/>
            </w:pPr>
          </w:p>
        </w:tc>
        <w:tc>
          <w:tcPr>
            <w:tcW w:w="3330" w:type="dxa"/>
            <w:tcBorders>
              <w:top w:val="single" w:sz="4" w:space="0" w:color="auto"/>
              <w:left w:val="single" w:sz="4" w:space="0" w:color="auto"/>
              <w:right w:val="single" w:sz="4" w:space="0" w:color="auto"/>
            </w:tcBorders>
          </w:tcPr>
          <w:p w14:paraId="19F300F0" w14:textId="77777777" w:rsidR="00BD44CC" w:rsidRDefault="00BD44CC" w:rsidP="00BD44CC">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A77C6B0" w:rsidR="00BD44CC" w:rsidRPr="00931575" w:rsidRDefault="00BD44CC" w:rsidP="00BD44CC">
            <w:pPr>
              <w:pStyle w:val="TAC"/>
            </w:pPr>
            <w:r>
              <w:t>For bands n46 and n76: [</w:t>
            </w:r>
            <w:r w:rsidRPr="00931575">
              <w:rPr>
                <w:rFonts w:cs="Arial"/>
              </w:rPr>
              <w:t xml:space="preserve">± </w:t>
            </w:r>
            <w:r w:rsidRPr="00931575">
              <w:t>3.5 dB</w:t>
            </w:r>
            <w:r>
              <w:t>]</w:t>
            </w:r>
          </w:p>
        </w:tc>
        <w:tc>
          <w:tcPr>
            <w:tcW w:w="4320" w:type="dxa"/>
            <w:tcBorders>
              <w:top w:val="nil"/>
              <w:left w:val="single" w:sz="4" w:space="0" w:color="auto"/>
              <w:right w:val="single" w:sz="4" w:space="0" w:color="auto"/>
            </w:tcBorders>
            <w:shd w:val="clear" w:color="auto" w:fill="auto"/>
          </w:tcPr>
          <w:p w14:paraId="15614F7C" w14:textId="77777777" w:rsidR="00BD44CC" w:rsidRPr="00931575" w:rsidRDefault="00BD44CC" w:rsidP="00BD44CC">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017" w:name="_Toc21102640"/>
      <w:bookmarkStart w:id="1018" w:name="_Toc29810489"/>
      <w:bookmarkStart w:id="1019" w:name="_Toc36635841"/>
      <w:bookmarkStart w:id="1020" w:name="_Toc37272787"/>
      <w:bookmarkStart w:id="1021" w:name="_Toc45885864"/>
      <w:bookmarkStart w:id="1022" w:name="_Toc53182973"/>
      <w:bookmarkStart w:id="1023" w:name="_Toc58915640"/>
      <w:bookmarkStart w:id="1024" w:name="_Toc66700787"/>
      <w:bookmarkStart w:id="1025" w:name="_Toc68696942"/>
      <w:bookmarkStart w:id="1026" w:name="_Toc74927864"/>
      <w:bookmarkStart w:id="1027" w:name="_Toc76114963"/>
      <w:bookmarkStart w:id="1028" w:name="_Toc76544370"/>
      <w:r w:rsidRPr="00931575">
        <w:t>6.3</w:t>
      </w:r>
      <w:r w:rsidRPr="00931575">
        <w:tab/>
        <w:t>OTA base station output power</w:t>
      </w:r>
      <w:bookmarkEnd w:id="1017"/>
      <w:bookmarkEnd w:id="1018"/>
      <w:bookmarkEnd w:id="1019"/>
      <w:bookmarkEnd w:id="1020"/>
      <w:bookmarkEnd w:id="1021"/>
      <w:bookmarkEnd w:id="1022"/>
      <w:bookmarkEnd w:id="1023"/>
      <w:bookmarkEnd w:id="1024"/>
      <w:bookmarkEnd w:id="1025"/>
      <w:bookmarkEnd w:id="1026"/>
      <w:bookmarkEnd w:id="1027"/>
      <w:bookmarkEnd w:id="1028"/>
    </w:p>
    <w:p w14:paraId="6BA5DC88" w14:textId="77777777" w:rsidR="00C45907" w:rsidRPr="00931575" w:rsidRDefault="00C45907" w:rsidP="00C45907">
      <w:pPr>
        <w:pStyle w:val="Heading3"/>
        <w:rPr>
          <w:lang w:eastAsia="sv-SE"/>
        </w:rPr>
      </w:pPr>
      <w:bookmarkStart w:id="1029" w:name="_Toc21102641"/>
      <w:bookmarkStart w:id="1030" w:name="_Toc29810490"/>
      <w:bookmarkStart w:id="1031" w:name="_Toc36635842"/>
      <w:bookmarkStart w:id="1032" w:name="_Toc37272788"/>
      <w:bookmarkStart w:id="1033" w:name="_Toc45885865"/>
      <w:bookmarkStart w:id="1034" w:name="_Toc53182974"/>
      <w:bookmarkStart w:id="1035" w:name="_Toc58915641"/>
      <w:bookmarkStart w:id="1036" w:name="_Toc66700788"/>
      <w:bookmarkStart w:id="1037" w:name="_Toc68696943"/>
      <w:bookmarkStart w:id="1038" w:name="_Toc74927865"/>
      <w:bookmarkStart w:id="1039" w:name="_Toc76114964"/>
      <w:bookmarkStart w:id="1040" w:name="_Toc76544371"/>
      <w:r w:rsidRPr="00931575">
        <w:rPr>
          <w:lang w:eastAsia="sv-SE"/>
        </w:rPr>
        <w:t>6.3.1</w:t>
      </w:r>
      <w:r w:rsidRPr="00931575">
        <w:rPr>
          <w:lang w:eastAsia="sv-SE"/>
        </w:rPr>
        <w:tab/>
        <w:t>Definition and applicability</w:t>
      </w:r>
      <w:bookmarkEnd w:id="1029"/>
      <w:bookmarkEnd w:id="1030"/>
      <w:bookmarkEnd w:id="1031"/>
      <w:bookmarkEnd w:id="1032"/>
      <w:bookmarkEnd w:id="1033"/>
      <w:bookmarkEnd w:id="1034"/>
      <w:bookmarkEnd w:id="1035"/>
      <w:bookmarkEnd w:id="1036"/>
      <w:bookmarkEnd w:id="1037"/>
      <w:bookmarkEnd w:id="1038"/>
      <w:bookmarkEnd w:id="1039"/>
      <w:bookmarkEnd w:id="1040"/>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041" w:name="_Toc21102642"/>
      <w:bookmarkStart w:id="1042" w:name="_Toc29810491"/>
      <w:bookmarkStart w:id="1043" w:name="_Toc36635843"/>
      <w:bookmarkStart w:id="1044" w:name="_Toc37272789"/>
      <w:bookmarkStart w:id="1045" w:name="_Toc45885866"/>
      <w:bookmarkStart w:id="1046" w:name="_Toc53182975"/>
      <w:bookmarkStart w:id="1047" w:name="_Toc58915642"/>
      <w:bookmarkStart w:id="1048" w:name="_Toc66700789"/>
      <w:bookmarkStart w:id="1049" w:name="_Toc68696944"/>
      <w:bookmarkStart w:id="1050" w:name="_Toc74927866"/>
      <w:bookmarkStart w:id="1051" w:name="_Toc76114965"/>
      <w:bookmarkStart w:id="1052" w:name="_Toc76544372"/>
      <w:r w:rsidRPr="00931575">
        <w:rPr>
          <w:lang w:eastAsia="sv-SE"/>
        </w:rPr>
        <w:t>6.3.2</w:t>
      </w:r>
      <w:r w:rsidRPr="00931575">
        <w:rPr>
          <w:lang w:eastAsia="sv-SE"/>
        </w:rPr>
        <w:tab/>
        <w:t>Minimum requirement</w:t>
      </w:r>
      <w:bookmarkEnd w:id="1041"/>
      <w:bookmarkEnd w:id="1042"/>
      <w:bookmarkEnd w:id="1043"/>
      <w:bookmarkEnd w:id="1044"/>
      <w:bookmarkEnd w:id="1045"/>
      <w:bookmarkEnd w:id="1046"/>
      <w:bookmarkEnd w:id="1047"/>
      <w:bookmarkEnd w:id="1048"/>
      <w:bookmarkEnd w:id="1049"/>
      <w:bookmarkEnd w:id="1050"/>
      <w:bookmarkEnd w:id="1051"/>
      <w:bookmarkEnd w:id="105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053" w:name="_Toc21102643"/>
      <w:bookmarkStart w:id="1054" w:name="_Toc29810492"/>
      <w:bookmarkStart w:id="1055" w:name="_Toc36635844"/>
      <w:bookmarkStart w:id="1056" w:name="_Toc37272790"/>
      <w:bookmarkStart w:id="1057" w:name="_Toc45885867"/>
      <w:bookmarkStart w:id="1058" w:name="_Toc53182976"/>
      <w:bookmarkStart w:id="1059" w:name="_Toc58915643"/>
      <w:bookmarkStart w:id="1060" w:name="_Toc66700790"/>
      <w:bookmarkStart w:id="1061" w:name="_Toc68696945"/>
      <w:bookmarkStart w:id="1062" w:name="_Toc74927867"/>
      <w:bookmarkStart w:id="1063" w:name="_Toc76114966"/>
      <w:bookmarkStart w:id="1064" w:name="_Toc76544373"/>
      <w:r w:rsidRPr="00931575">
        <w:rPr>
          <w:lang w:eastAsia="sv-SE"/>
        </w:rPr>
        <w:t>6.3.3</w:t>
      </w:r>
      <w:r w:rsidRPr="00931575">
        <w:rPr>
          <w:lang w:eastAsia="sv-SE"/>
        </w:rPr>
        <w:tab/>
        <w:t>Test purpose</w:t>
      </w:r>
      <w:bookmarkEnd w:id="1053"/>
      <w:bookmarkEnd w:id="1054"/>
      <w:bookmarkEnd w:id="1055"/>
      <w:bookmarkEnd w:id="1056"/>
      <w:bookmarkEnd w:id="1057"/>
      <w:bookmarkEnd w:id="1058"/>
      <w:bookmarkEnd w:id="1059"/>
      <w:bookmarkEnd w:id="1060"/>
      <w:bookmarkEnd w:id="1061"/>
      <w:bookmarkEnd w:id="1062"/>
      <w:bookmarkEnd w:id="1063"/>
      <w:bookmarkEnd w:id="1064"/>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065" w:name="_Toc21102644"/>
      <w:bookmarkStart w:id="1066" w:name="_Toc29810493"/>
      <w:bookmarkStart w:id="1067" w:name="_Toc36635845"/>
      <w:bookmarkStart w:id="1068" w:name="_Toc37272791"/>
      <w:bookmarkStart w:id="1069" w:name="_Toc45885868"/>
      <w:bookmarkStart w:id="1070" w:name="_Toc53182977"/>
      <w:bookmarkStart w:id="1071" w:name="_Toc58915644"/>
      <w:bookmarkStart w:id="1072" w:name="_Toc66700791"/>
      <w:bookmarkStart w:id="1073" w:name="_Toc68696946"/>
      <w:bookmarkStart w:id="1074" w:name="_Toc74927868"/>
      <w:bookmarkStart w:id="1075" w:name="_Toc76114967"/>
      <w:bookmarkStart w:id="1076" w:name="_Toc76544374"/>
      <w:r w:rsidRPr="00931575">
        <w:rPr>
          <w:lang w:eastAsia="sv-SE"/>
        </w:rPr>
        <w:t>6</w:t>
      </w:r>
      <w:r w:rsidRPr="00931575">
        <w:rPr>
          <w:lang w:eastAsia="zh-CN"/>
        </w:rPr>
        <w:t>.3.</w:t>
      </w:r>
      <w:r w:rsidRPr="00931575">
        <w:rPr>
          <w:lang w:eastAsia="sv-SE"/>
        </w:rPr>
        <w:t>4</w:t>
      </w:r>
      <w:r w:rsidRPr="00931575">
        <w:rPr>
          <w:lang w:eastAsia="sv-SE"/>
        </w:rPr>
        <w:tab/>
        <w:t>Method of test</w:t>
      </w:r>
      <w:bookmarkEnd w:id="1065"/>
      <w:bookmarkEnd w:id="1066"/>
      <w:bookmarkEnd w:id="1067"/>
      <w:bookmarkEnd w:id="1068"/>
      <w:bookmarkEnd w:id="1069"/>
      <w:bookmarkEnd w:id="1070"/>
      <w:bookmarkEnd w:id="1071"/>
      <w:bookmarkEnd w:id="1072"/>
      <w:bookmarkEnd w:id="1073"/>
      <w:bookmarkEnd w:id="1074"/>
      <w:bookmarkEnd w:id="1075"/>
      <w:bookmarkEnd w:id="1076"/>
    </w:p>
    <w:p w14:paraId="4FBC60C8" w14:textId="77777777" w:rsidR="00C45907" w:rsidRPr="00931575" w:rsidRDefault="00C45907" w:rsidP="00C45907">
      <w:pPr>
        <w:pStyle w:val="Heading4"/>
        <w:rPr>
          <w:lang w:eastAsia="sv-SE"/>
        </w:rPr>
      </w:pPr>
      <w:bookmarkStart w:id="1077" w:name="_Toc21102645"/>
      <w:bookmarkStart w:id="1078" w:name="_Toc29810494"/>
      <w:bookmarkStart w:id="1079" w:name="_Toc36635846"/>
      <w:bookmarkStart w:id="1080" w:name="_Toc37272792"/>
      <w:bookmarkStart w:id="1081" w:name="_Toc45885869"/>
      <w:bookmarkStart w:id="1082" w:name="_Toc53182978"/>
      <w:bookmarkStart w:id="1083" w:name="_Toc58915645"/>
      <w:bookmarkStart w:id="1084" w:name="_Toc66700792"/>
      <w:bookmarkStart w:id="1085" w:name="_Toc68696947"/>
      <w:bookmarkStart w:id="1086" w:name="_Toc74927869"/>
      <w:bookmarkStart w:id="1087" w:name="_Toc76114968"/>
      <w:bookmarkStart w:id="1088" w:name="_Toc76544375"/>
      <w:r w:rsidRPr="00931575">
        <w:rPr>
          <w:lang w:eastAsia="sv-SE"/>
        </w:rPr>
        <w:t>6.3.4.1</w:t>
      </w:r>
      <w:r w:rsidRPr="00931575">
        <w:rPr>
          <w:lang w:eastAsia="sv-SE"/>
        </w:rPr>
        <w:tab/>
        <w:t>Initial conditions</w:t>
      </w:r>
      <w:bookmarkEnd w:id="1077"/>
      <w:bookmarkEnd w:id="1078"/>
      <w:bookmarkEnd w:id="1079"/>
      <w:bookmarkEnd w:id="1080"/>
      <w:bookmarkEnd w:id="1081"/>
      <w:bookmarkEnd w:id="1082"/>
      <w:bookmarkEnd w:id="1083"/>
      <w:bookmarkEnd w:id="1084"/>
      <w:bookmarkEnd w:id="1085"/>
      <w:bookmarkEnd w:id="1086"/>
      <w:bookmarkEnd w:id="1087"/>
      <w:bookmarkEnd w:id="1088"/>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089" w:name="_Toc21102646"/>
      <w:bookmarkStart w:id="1090" w:name="_Toc29810495"/>
      <w:bookmarkStart w:id="1091" w:name="_Toc36635847"/>
      <w:bookmarkStart w:id="1092" w:name="_Toc37272793"/>
      <w:bookmarkStart w:id="1093" w:name="_Toc45885870"/>
      <w:bookmarkStart w:id="1094" w:name="_Toc53182979"/>
      <w:bookmarkStart w:id="1095" w:name="_Toc58915646"/>
      <w:bookmarkStart w:id="1096" w:name="_Toc66700793"/>
      <w:bookmarkStart w:id="1097" w:name="_Toc68696948"/>
      <w:bookmarkStart w:id="1098" w:name="_Toc74927870"/>
      <w:bookmarkStart w:id="1099" w:name="_Toc76114969"/>
      <w:bookmarkStart w:id="1100" w:name="_Toc76544376"/>
      <w:r w:rsidRPr="00931575">
        <w:rPr>
          <w:lang w:eastAsia="sv-SE"/>
        </w:rPr>
        <w:t>6.3.4.2</w:t>
      </w:r>
      <w:r w:rsidRPr="00931575">
        <w:rPr>
          <w:lang w:eastAsia="sv-SE"/>
        </w:rPr>
        <w:tab/>
        <w:t>Procedure</w:t>
      </w:r>
      <w:bookmarkEnd w:id="1089"/>
      <w:bookmarkEnd w:id="1090"/>
      <w:bookmarkEnd w:id="1091"/>
      <w:bookmarkEnd w:id="1092"/>
      <w:bookmarkEnd w:id="1093"/>
      <w:bookmarkEnd w:id="1094"/>
      <w:bookmarkEnd w:id="1095"/>
      <w:bookmarkEnd w:id="1096"/>
      <w:bookmarkEnd w:id="1097"/>
      <w:bookmarkEnd w:id="1098"/>
      <w:bookmarkEnd w:id="1099"/>
      <w:bookmarkEnd w:id="1100"/>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101" w:name="_Toc21102647"/>
      <w:bookmarkStart w:id="1102" w:name="_Toc29810496"/>
      <w:bookmarkStart w:id="1103" w:name="_Toc36635848"/>
      <w:bookmarkStart w:id="1104" w:name="_Toc37272794"/>
      <w:bookmarkStart w:id="1105" w:name="_Toc45885871"/>
      <w:bookmarkStart w:id="1106" w:name="_Toc53182980"/>
      <w:bookmarkStart w:id="1107" w:name="_Toc58915647"/>
      <w:bookmarkStart w:id="1108" w:name="_Toc66700794"/>
      <w:bookmarkStart w:id="1109" w:name="_Toc68696949"/>
      <w:bookmarkStart w:id="1110" w:name="_Toc74927871"/>
      <w:bookmarkStart w:id="1111" w:name="_Toc76114970"/>
      <w:bookmarkStart w:id="1112" w:name="_Toc76544377"/>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1101"/>
      <w:bookmarkEnd w:id="1102"/>
      <w:bookmarkEnd w:id="1103"/>
      <w:bookmarkEnd w:id="1104"/>
      <w:bookmarkEnd w:id="1105"/>
      <w:bookmarkEnd w:id="1106"/>
      <w:bookmarkEnd w:id="1107"/>
      <w:bookmarkEnd w:id="1108"/>
      <w:bookmarkEnd w:id="1109"/>
      <w:bookmarkEnd w:id="1110"/>
      <w:bookmarkEnd w:id="1111"/>
      <w:bookmarkEnd w:id="1112"/>
    </w:p>
    <w:p w14:paraId="46E32103" w14:textId="77777777" w:rsidR="00C45907" w:rsidRPr="00931575" w:rsidRDefault="00C45907" w:rsidP="00C45907">
      <w:pPr>
        <w:pStyle w:val="Heading4"/>
        <w:rPr>
          <w:lang w:eastAsia="sv-SE"/>
        </w:rPr>
      </w:pPr>
      <w:bookmarkStart w:id="1113" w:name="_Toc13081940"/>
      <w:bookmarkStart w:id="1114" w:name="_Toc29810497"/>
      <w:bookmarkStart w:id="1115" w:name="_Toc36635849"/>
      <w:bookmarkStart w:id="1116" w:name="_Toc37272795"/>
      <w:bookmarkStart w:id="1117" w:name="_Toc45885872"/>
      <w:bookmarkStart w:id="1118" w:name="_Toc53182981"/>
      <w:bookmarkStart w:id="1119" w:name="_Toc58915648"/>
      <w:bookmarkStart w:id="1120" w:name="_Toc66700795"/>
      <w:bookmarkStart w:id="1121" w:name="_Toc68696950"/>
      <w:bookmarkStart w:id="1122" w:name="_Toc74927872"/>
      <w:bookmarkStart w:id="1123" w:name="_Toc76114971"/>
      <w:bookmarkStart w:id="1124" w:name="_Toc21102649"/>
      <w:bookmarkStart w:id="1125" w:name="_Toc76544378"/>
      <w:r w:rsidRPr="00931575">
        <w:rPr>
          <w:lang w:eastAsia="sv-SE"/>
        </w:rPr>
        <w:t>6.3.5.1</w:t>
      </w:r>
      <w:r w:rsidRPr="00931575">
        <w:rPr>
          <w:lang w:eastAsia="sv-SE"/>
        </w:rPr>
        <w:tab/>
      </w:r>
      <w:r w:rsidRPr="00931575">
        <w:rPr>
          <w:i/>
          <w:lang w:eastAsia="sv-SE"/>
        </w:rPr>
        <w:t>BS type 1-O</w:t>
      </w:r>
      <w:bookmarkEnd w:id="1113"/>
      <w:bookmarkEnd w:id="1114"/>
      <w:bookmarkEnd w:id="1115"/>
      <w:bookmarkEnd w:id="1116"/>
      <w:bookmarkEnd w:id="1117"/>
      <w:bookmarkEnd w:id="1118"/>
      <w:bookmarkEnd w:id="1119"/>
      <w:bookmarkEnd w:id="1120"/>
      <w:bookmarkEnd w:id="1121"/>
      <w:bookmarkEnd w:id="1122"/>
      <w:bookmarkEnd w:id="1123"/>
      <w:bookmarkEnd w:id="1125"/>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126" w:name="_Toc29810498"/>
      <w:bookmarkStart w:id="1127" w:name="_Toc36635850"/>
      <w:bookmarkStart w:id="1128" w:name="_Toc37272796"/>
      <w:bookmarkStart w:id="1129" w:name="_Toc45885873"/>
      <w:bookmarkStart w:id="1130" w:name="_Toc53182982"/>
      <w:bookmarkStart w:id="1131" w:name="_Toc58915649"/>
      <w:bookmarkStart w:id="1132" w:name="_Toc66700796"/>
      <w:bookmarkStart w:id="1133" w:name="_Toc68696951"/>
      <w:bookmarkStart w:id="1134" w:name="_Toc74927873"/>
      <w:bookmarkStart w:id="1135" w:name="_Toc76114972"/>
      <w:bookmarkStart w:id="1136" w:name="_Toc76544379"/>
      <w:r w:rsidRPr="00931575">
        <w:rPr>
          <w:lang w:eastAsia="sv-SE"/>
        </w:rPr>
        <w:t>6.3.5.2</w:t>
      </w:r>
      <w:r w:rsidRPr="00931575">
        <w:rPr>
          <w:lang w:eastAsia="sv-SE"/>
        </w:rPr>
        <w:tab/>
      </w:r>
      <w:r w:rsidRPr="00931575">
        <w:rPr>
          <w:i/>
          <w:lang w:eastAsia="sv-SE"/>
        </w:rPr>
        <w:t>BS type 2-O</w:t>
      </w:r>
      <w:bookmarkEnd w:id="1124"/>
      <w:bookmarkEnd w:id="1126"/>
      <w:bookmarkEnd w:id="1127"/>
      <w:bookmarkEnd w:id="1128"/>
      <w:bookmarkEnd w:id="1129"/>
      <w:bookmarkEnd w:id="1130"/>
      <w:bookmarkEnd w:id="1131"/>
      <w:bookmarkEnd w:id="1132"/>
      <w:bookmarkEnd w:id="1133"/>
      <w:bookmarkEnd w:id="1134"/>
      <w:bookmarkEnd w:id="1135"/>
      <w:bookmarkEnd w:id="1136"/>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137" w:name="_Toc21102650"/>
      <w:bookmarkStart w:id="1138" w:name="_Toc29810499"/>
      <w:bookmarkStart w:id="1139" w:name="_Toc36635851"/>
      <w:bookmarkStart w:id="1140" w:name="_Toc37272797"/>
      <w:bookmarkStart w:id="1141" w:name="_Toc45885874"/>
      <w:bookmarkStart w:id="1142" w:name="_Toc53182983"/>
      <w:bookmarkStart w:id="1143" w:name="_Toc58915650"/>
      <w:bookmarkStart w:id="1144" w:name="_Toc66700797"/>
      <w:bookmarkStart w:id="1145" w:name="_Toc68696952"/>
      <w:bookmarkStart w:id="1146" w:name="_Toc74927874"/>
      <w:bookmarkStart w:id="1147" w:name="_Toc76114973"/>
      <w:bookmarkStart w:id="1148" w:name="_Toc76544380"/>
      <w:r w:rsidRPr="00931575">
        <w:t>6.4</w:t>
      </w:r>
      <w:r w:rsidRPr="00931575">
        <w:tab/>
        <w:t>OTA output power dynamics</w:t>
      </w:r>
      <w:bookmarkEnd w:id="1137"/>
      <w:bookmarkEnd w:id="1138"/>
      <w:bookmarkEnd w:id="1139"/>
      <w:bookmarkEnd w:id="1140"/>
      <w:bookmarkEnd w:id="1141"/>
      <w:bookmarkEnd w:id="1142"/>
      <w:bookmarkEnd w:id="1143"/>
      <w:bookmarkEnd w:id="1144"/>
      <w:bookmarkEnd w:id="1145"/>
      <w:bookmarkEnd w:id="1146"/>
      <w:bookmarkEnd w:id="1147"/>
      <w:bookmarkEnd w:id="1148"/>
    </w:p>
    <w:p w14:paraId="2053B2DC" w14:textId="77777777" w:rsidR="00C45907" w:rsidRPr="00931575" w:rsidRDefault="00C45907" w:rsidP="00C45907">
      <w:pPr>
        <w:pStyle w:val="Heading3"/>
      </w:pPr>
      <w:bookmarkStart w:id="1149" w:name="_Toc21102651"/>
      <w:bookmarkStart w:id="1150" w:name="_Toc29810500"/>
      <w:bookmarkStart w:id="1151" w:name="_Toc36635852"/>
      <w:bookmarkStart w:id="1152" w:name="_Toc37272798"/>
      <w:bookmarkStart w:id="1153" w:name="_Toc45885875"/>
      <w:bookmarkStart w:id="1154" w:name="_Toc53182984"/>
      <w:bookmarkStart w:id="1155" w:name="_Toc58915651"/>
      <w:bookmarkStart w:id="1156" w:name="_Toc66700798"/>
      <w:bookmarkStart w:id="1157" w:name="_Toc68696953"/>
      <w:bookmarkStart w:id="1158" w:name="_Toc74927875"/>
      <w:bookmarkStart w:id="1159" w:name="_Toc76114974"/>
      <w:bookmarkStart w:id="1160" w:name="_Toc76544381"/>
      <w:r w:rsidRPr="00931575">
        <w:t>6.4.1</w:t>
      </w:r>
      <w:r w:rsidRPr="00931575">
        <w:tab/>
        <w:t>General</w:t>
      </w:r>
      <w:bookmarkEnd w:id="1149"/>
      <w:bookmarkEnd w:id="1150"/>
      <w:bookmarkEnd w:id="1151"/>
      <w:bookmarkEnd w:id="1152"/>
      <w:bookmarkEnd w:id="1153"/>
      <w:bookmarkEnd w:id="1154"/>
      <w:bookmarkEnd w:id="1155"/>
      <w:bookmarkEnd w:id="1156"/>
      <w:bookmarkEnd w:id="1157"/>
      <w:bookmarkEnd w:id="1158"/>
      <w:bookmarkEnd w:id="1159"/>
      <w:bookmarkEnd w:id="1160"/>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161" w:name="_Toc21102652"/>
      <w:bookmarkStart w:id="1162" w:name="_Toc29810501"/>
      <w:bookmarkStart w:id="1163" w:name="_Toc36635853"/>
      <w:bookmarkStart w:id="1164" w:name="_Toc37272799"/>
      <w:bookmarkStart w:id="1165" w:name="_Toc45885876"/>
      <w:bookmarkStart w:id="1166" w:name="_Toc53182985"/>
      <w:bookmarkStart w:id="1167" w:name="_Toc58915652"/>
      <w:bookmarkStart w:id="1168" w:name="_Toc66700799"/>
      <w:bookmarkStart w:id="1169" w:name="_Toc68696954"/>
      <w:bookmarkStart w:id="1170" w:name="_Toc74927876"/>
      <w:bookmarkStart w:id="1171" w:name="_Toc76114975"/>
      <w:bookmarkStart w:id="1172" w:name="_Toc76544382"/>
      <w:r w:rsidRPr="00931575">
        <w:t>6.4.2</w:t>
      </w:r>
      <w:r w:rsidRPr="00931575">
        <w:tab/>
        <w:t>OTA RE power control dynamic range</w:t>
      </w:r>
      <w:bookmarkEnd w:id="1161"/>
      <w:bookmarkEnd w:id="1162"/>
      <w:bookmarkEnd w:id="1163"/>
      <w:bookmarkEnd w:id="1164"/>
      <w:bookmarkEnd w:id="1165"/>
      <w:bookmarkEnd w:id="1166"/>
      <w:bookmarkEnd w:id="1167"/>
      <w:bookmarkEnd w:id="1168"/>
      <w:bookmarkEnd w:id="1169"/>
      <w:bookmarkEnd w:id="1170"/>
      <w:bookmarkEnd w:id="1171"/>
      <w:bookmarkEnd w:id="1172"/>
    </w:p>
    <w:p w14:paraId="30F599E9" w14:textId="77777777" w:rsidR="00C45907" w:rsidRPr="00931575" w:rsidRDefault="00C45907" w:rsidP="00C45907">
      <w:pPr>
        <w:pStyle w:val="Heading4"/>
        <w:rPr>
          <w:lang w:eastAsia="sv-SE"/>
        </w:rPr>
      </w:pPr>
      <w:bookmarkStart w:id="1173" w:name="_Toc21102653"/>
      <w:bookmarkStart w:id="1174" w:name="_Toc29810502"/>
      <w:bookmarkStart w:id="1175" w:name="_Toc36635854"/>
      <w:bookmarkStart w:id="1176" w:name="_Toc37272800"/>
      <w:bookmarkStart w:id="1177" w:name="_Toc45885877"/>
      <w:bookmarkStart w:id="1178" w:name="_Toc53182986"/>
      <w:bookmarkStart w:id="1179" w:name="_Toc58915653"/>
      <w:bookmarkStart w:id="1180" w:name="_Toc66700800"/>
      <w:bookmarkStart w:id="1181" w:name="_Toc68696955"/>
      <w:bookmarkStart w:id="1182" w:name="_Toc74927877"/>
      <w:bookmarkStart w:id="1183" w:name="_Toc76114976"/>
      <w:bookmarkStart w:id="1184" w:name="_Toc76544383"/>
      <w:r w:rsidRPr="00931575">
        <w:rPr>
          <w:lang w:eastAsia="sv-SE"/>
        </w:rPr>
        <w:t>6.4.2.1</w:t>
      </w:r>
      <w:r w:rsidRPr="00931575">
        <w:rPr>
          <w:lang w:eastAsia="sv-SE"/>
        </w:rPr>
        <w:tab/>
        <w:t>Definition and applicability</w:t>
      </w:r>
      <w:bookmarkEnd w:id="1173"/>
      <w:bookmarkEnd w:id="1174"/>
      <w:bookmarkEnd w:id="1175"/>
      <w:bookmarkEnd w:id="1176"/>
      <w:bookmarkEnd w:id="1177"/>
      <w:bookmarkEnd w:id="1178"/>
      <w:bookmarkEnd w:id="1179"/>
      <w:bookmarkEnd w:id="1180"/>
      <w:bookmarkEnd w:id="1181"/>
      <w:bookmarkEnd w:id="1182"/>
      <w:bookmarkEnd w:id="1183"/>
      <w:bookmarkEnd w:id="1184"/>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185" w:name="_Toc21102654"/>
      <w:bookmarkStart w:id="1186" w:name="_Toc29810503"/>
      <w:bookmarkStart w:id="1187" w:name="_Toc36635855"/>
      <w:bookmarkStart w:id="1188" w:name="_Toc37272801"/>
      <w:bookmarkStart w:id="1189" w:name="_Toc45885878"/>
      <w:bookmarkStart w:id="1190" w:name="_Toc53182987"/>
      <w:bookmarkStart w:id="1191" w:name="_Toc58915654"/>
      <w:bookmarkStart w:id="1192" w:name="_Toc66700801"/>
      <w:bookmarkStart w:id="1193" w:name="_Toc68696956"/>
      <w:bookmarkStart w:id="1194" w:name="_Toc74927878"/>
      <w:bookmarkStart w:id="1195" w:name="_Toc76114977"/>
      <w:bookmarkStart w:id="1196" w:name="_Toc76544384"/>
      <w:r w:rsidRPr="00931575">
        <w:rPr>
          <w:lang w:eastAsia="sv-SE"/>
        </w:rPr>
        <w:t>6.4.2.2</w:t>
      </w:r>
      <w:r w:rsidRPr="00931575">
        <w:rPr>
          <w:lang w:eastAsia="sv-SE"/>
        </w:rPr>
        <w:tab/>
        <w:t>Minimum requirement</w:t>
      </w:r>
      <w:bookmarkEnd w:id="1185"/>
      <w:bookmarkEnd w:id="1186"/>
      <w:bookmarkEnd w:id="1187"/>
      <w:bookmarkEnd w:id="1188"/>
      <w:bookmarkEnd w:id="1189"/>
      <w:bookmarkEnd w:id="1190"/>
      <w:bookmarkEnd w:id="1191"/>
      <w:bookmarkEnd w:id="1192"/>
      <w:bookmarkEnd w:id="1193"/>
      <w:bookmarkEnd w:id="1194"/>
      <w:bookmarkEnd w:id="1195"/>
      <w:bookmarkEnd w:id="1196"/>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197" w:name="_Toc21102655"/>
      <w:bookmarkStart w:id="1198" w:name="_Toc29810504"/>
      <w:bookmarkStart w:id="1199" w:name="_Toc36635856"/>
      <w:bookmarkStart w:id="1200" w:name="_Toc37272802"/>
      <w:bookmarkStart w:id="1201" w:name="_Toc45885879"/>
      <w:bookmarkStart w:id="1202" w:name="_Toc53182988"/>
      <w:bookmarkStart w:id="1203" w:name="_Toc58915655"/>
      <w:bookmarkStart w:id="1204" w:name="_Toc66700802"/>
      <w:bookmarkStart w:id="1205" w:name="_Toc68696957"/>
      <w:bookmarkStart w:id="1206" w:name="_Toc74927879"/>
      <w:bookmarkStart w:id="1207" w:name="_Toc76114978"/>
      <w:bookmarkStart w:id="1208" w:name="_Toc76544385"/>
      <w:r w:rsidRPr="00931575">
        <w:rPr>
          <w:lang w:eastAsia="sv-SE"/>
        </w:rPr>
        <w:t>6.</w:t>
      </w:r>
      <w:r w:rsidRPr="00931575">
        <w:rPr>
          <w:lang w:eastAsia="zh-CN"/>
        </w:rPr>
        <w:t>4.2.</w:t>
      </w:r>
      <w:r w:rsidRPr="00931575">
        <w:rPr>
          <w:lang w:eastAsia="sv-SE"/>
        </w:rPr>
        <w:t>3</w:t>
      </w:r>
      <w:r w:rsidRPr="00931575">
        <w:rPr>
          <w:lang w:eastAsia="sv-SE"/>
        </w:rPr>
        <w:tab/>
        <w:t>Method of test</w:t>
      </w:r>
      <w:bookmarkEnd w:id="1197"/>
      <w:bookmarkEnd w:id="1198"/>
      <w:bookmarkEnd w:id="1199"/>
      <w:bookmarkEnd w:id="1200"/>
      <w:bookmarkEnd w:id="1201"/>
      <w:bookmarkEnd w:id="1202"/>
      <w:bookmarkEnd w:id="1203"/>
      <w:bookmarkEnd w:id="1204"/>
      <w:bookmarkEnd w:id="1205"/>
      <w:bookmarkEnd w:id="1206"/>
      <w:bookmarkEnd w:id="1207"/>
      <w:bookmarkEnd w:id="1208"/>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209" w:name="_Toc21102656"/>
      <w:bookmarkStart w:id="1210" w:name="_Toc29810505"/>
      <w:bookmarkStart w:id="1211" w:name="_Toc36635857"/>
      <w:bookmarkStart w:id="1212" w:name="_Toc37272803"/>
      <w:bookmarkStart w:id="1213" w:name="_Toc45885880"/>
      <w:bookmarkStart w:id="1214" w:name="_Toc53182989"/>
      <w:bookmarkStart w:id="1215" w:name="_Toc58915656"/>
      <w:bookmarkStart w:id="1216" w:name="_Toc66700803"/>
      <w:bookmarkStart w:id="1217" w:name="_Toc68696958"/>
      <w:bookmarkStart w:id="1218" w:name="_Toc74927880"/>
      <w:bookmarkStart w:id="1219" w:name="_Toc76114979"/>
      <w:bookmarkStart w:id="1220" w:name="_Toc76544386"/>
      <w:r w:rsidRPr="00931575">
        <w:lastRenderedPageBreak/>
        <w:t>6.4.3</w:t>
      </w:r>
      <w:r w:rsidRPr="00931575">
        <w:tab/>
        <w:t>OTA total power dynamic range</w:t>
      </w:r>
      <w:bookmarkEnd w:id="1209"/>
      <w:bookmarkEnd w:id="1210"/>
      <w:bookmarkEnd w:id="1211"/>
      <w:bookmarkEnd w:id="1212"/>
      <w:bookmarkEnd w:id="1213"/>
      <w:bookmarkEnd w:id="1214"/>
      <w:bookmarkEnd w:id="1215"/>
      <w:bookmarkEnd w:id="1216"/>
      <w:bookmarkEnd w:id="1217"/>
      <w:bookmarkEnd w:id="1218"/>
      <w:bookmarkEnd w:id="1219"/>
      <w:bookmarkEnd w:id="1220"/>
    </w:p>
    <w:p w14:paraId="422160FB" w14:textId="77777777" w:rsidR="00C45907" w:rsidRPr="00931575" w:rsidRDefault="00C45907" w:rsidP="00C45907">
      <w:pPr>
        <w:pStyle w:val="Heading4"/>
        <w:rPr>
          <w:lang w:eastAsia="sv-SE"/>
        </w:rPr>
      </w:pPr>
      <w:bookmarkStart w:id="1221" w:name="_Toc21102657"/>
      <w:bookmarkStart w:id="1222" w:name="_Toc29810506"/>
      <w:bookmarkStart w:id="1223" w:name="_Toc36635858"/>
      <w:bookmarkStart w:id="1224" w:name="_Toc37272804"/>
      <w:bookmarkStart w:id="1225" w:name="_Toc45885881"/>
      <w:bookmarkStart w:id="1226" w:name="_Toc53182990"/>
      <w:bookmarkStart w:id="1227" w:name="_Toc58915657"/>
      <w:bookmarkStart w:id="1228" w:name="_Toc66700804"/>
      <w:bookmarkStart w:id="1229" w:name="_Toc68696959"/>
      <w:bookmarkStart w:id="1230" w:name="_Toc74927881"/>
      <w:bookmarkStart w:id="1231" w:name="_Toc76114980"/>
      <w:bookmarkStart w:id="1232" w:name="_Toc76544387"/>
      <w:r w:rsidRPr="00931575">
        <w:rPr>
          <w:lang w:eastAsia="sv-SE"/>
        </w:rPr>
        <w:t>6.4.3.1</w:t>
      </w:r>
      <w:r w:rsidRPr="00931575">
        <w:rPr>
          <w:lang w:eastAsia="sv-SE"/>
        </w:rPr>
        <w:tab/>
        <w:t>Definition and applicability</w:t>
      </w:r>
      <w:bookmarkEnd w:id="1221"/>
      <w:bookmarkEnd w:id="1222"/>
      <w:bookmarkEnd w:id="1223"/>
      <w:bookmarkEnd w:id="1224"/>
      <w:bookmarkEnd w:id="1225"/>
      <w:bookmarkEnd w:id="1226"/>
      <w:bookmarkEnd w:id="1227"/>
      <w:bookmarkEnd w:id="1228"/>
      <w:bookmarkEnd w:id="1229"/>
      <w:bookmarkEnd w:id="1230"/>
      <w:bookmarkEnd w:id="1231"/>
      <w:bookmarkEnd w:id="12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233" w:name="_Toc21102658"/>
      <w:bookmarkStart w:id="12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235" w:name="_Toc36635859"/>
      <w:bookmarkStart w:id="1236" w:name="_Toc37272805"/>
      <w:bookmarkStart w:id="1237" w:name="_Toc45885882"/>
      <w:bookmarkStart w:id="1238" w:name="_Toc53182991"/>
      <w:bookmarkStart w:id="1239" w:name="_Toc58915658"/>
      <w:bookmarkStart w:id="1240" w:name="_Toc66700805"/>
      <w:bookmarkStart w:id="1241" w:name="_Toc68696960"/>
      <w:bookmarkStart w:id="1242" w:name="_Toc74927882"/>
      <w:bookmarkStart w:id="1243" w:name="_Toc76114981"/>
      <w:bookmarkStart w:id="1244" w:name="_Toc76544388"/>
      <w:r w:rsidRPr="00931575">
        <w:rPr>
          <w:lang w:eastAsia="sv-SE"/>
        </w:rPr>
        <w:t>6.4.3.2</w:t>
      </w:r>
      <w:r w:rsidRPr="00931575">
        <w:rPr>
          <w:lang w:eastAsia="sv-SE"/>
        </w:rP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245" w:name="_Toc21102659"/>
      <w:bookmarkStart w:id="1246" w:name="_Toc29810508"/>
      <w:bookmarkStart w:id="1247" w:name="_Toc36635860"/>
      <w:bookmarkStart w:id="1248" w:name="_Toc37272806"/>
      <w:bookmarkStart w:id="1249" w:name="_Toc45885883"/>
      <w:bookmarkStart w:id="1250" w:name="_Toc53182992"/>
      <w:bookmarkStart w:id="1251" w:name="_Toc58915659"/>
      <w:bookmarkStart w:id="1252" w:name="_Toc66700806"/>
      <w:bookmarkStart w:id="1253" w:name="_Toc68696961"/>
      <w:bookmarkStart w:id="1254" w:name="_Toc74927883"/>
      <w:bookmarkStart w:id="1255" w:name="_Toc76114982"/>
      <w:bookmarkStart w:id="1256" w:name="_Toc76544389"/>
      <w:r w:rsidRPr="00931575">
        <w:rPr>
          <w:lang w:eastAsia="sv-SE"/>
        </w:rPr>
        <w:t>6.4.3.3</w:t>
      </w:r>
      <w:r w:rsidRPr="00931575">
        <w:rPr>
          <w:lang w:eastAsia="sv-SE"/>
        </w:rPr>
        <w:tab/>
        <w:t>Test purpose</w:t>
      </w:r>
      <w:bookmarkEnd w:id="1245"/>
      <w:bookmarkEnd w:id="1246"/>
      <w:bookmarkEnd w:id="1247"/>
      <w:bookmarkEnd w:id="1248"/>
      <w:bookmarkEnd w:id="1249"/>
      <w:bookmarkEnd w:id="1250"/>
      <w:bookmarkEnd w:id="1251"/>
      <w:bookmarkEnd w:id="1252"/>
      <w:bookmarkEnd w:id="1253"/>
      <w:bookmarkEnd w:id="1254"/>
      <w:bookmarkEnd w:id="1255"/>
      <w:bookmarkEnd w:id="1256"/>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257" w:name="_Toc21102660"/>
      <w:bookmarkStart w:id="1258" w:name="_Toc29810509"/>
      <w:bookmarkStart w:id="1259" w:name="_Toc36635861"/>
      <w:bookmarkStart w:id="1260" w:name="_Toc37272807"/>
      <w:bookmarkStart w:id="1261" w:name="_Toc45885884"/>
      <w:bookmarkStart w:id="1262" w:name="_Toc53182993"/>
      <w:bookmarkStart w:id="1263" w:name="_Toc58915660"/>
      <w:bookmarkStart w:id="1264" w:name="_Toc66700807"/>
      <w:bookmarkStart w:id="1265" w:name="_Toc68696962"/>
      <w:bookmarkStart w:id="1266" w:name="_Toc74927884"/>
      <w:bookmarkStart w:id="1267" w:name="_Toc76114983"/>
      <w:bookmarkStart w:id="1268" w:name="_Toc76544390"/>
      <w:r w:rsidRPr="00931575">
        <w:rPr>
          <w:lang w:eastAsia="sv-SE"/>
        </w:rPr>
        <w:t>6.</w:t>
      </w:r>
      <w:r w:rsidRPr="00931575">
        <w:rPr>
          <w:lang w:eastAsia="zh-CN"/>
        </w:rPr>
        <w:t>4.3.</w:t>
      </w:r>
      <w:r w:rsidRPr="00931575">
        <w:rPr>
          <w:lang w:eastAsia="sv-SE"/>
        </w:rPr>
        <w:t>4</w:t>
      </w:r>
      <w:r w:rsidRPr="00931575">
        <w:rPr>
          <w:lang w:eastAsia="sv-SE"/>
        </w:rPr>
        <w:tab/>
        <w:t>Method of test</w:t>
      </w:r>
      <w:bookmarkEnd w:id="1257"/>
      <w:bookmarkEnd w:id="1258"/>
      <w:bookmarkEnd w:id="1259"/>
      <w:bookmarkEnd w:id="1260"/>
      <w:bookmarkEnd w:id="1261"/>
      <w:bookmarkEnd w:id="1262"/>
      <w:bookmarkEnd w:id="1263"/>
      <w:bookmarkEnd w:id="1264"/>
      <w:bookmarkEnd w:id="1265"/>
      <w:bookmarkEnd w:id="1266"/>
      <w:bookmarkEnd w:id="1267"/>
      <w:bookmarkEnd w:id="1268"/>
    </w:p>
    <w:p w14:paraId="07B2A6C6" w14:textId="77777777" w:rsidR="00C45907" w:rsidRPr="00931575" w:rsidRDefault="00C45907" w:rsidP="00C45907">
      <w:pPr>
        <w:pStyle w:val="Heading5"/>
        <w:rPr>
          <w:lang w:eastAsia="sv-SE"/>
        </w:rPr>
      </w:pPr>
      <w:bookmarkStart w:id="1269" w:name="_Toc21102661"/>
      <w:bookmarkStart w:id="1270" w:name="_Toc29810510"/>
      <w:bookmarkStart w:id="1271" w:name="_Toc36635862"/>
      <w:bookmarkStart w:id="1272" w:name="_Toc37272808"/>
      <w:bookmarkStart w:id="1273" w:name="_Toc45885885"/>
      <w:bookmarkStart w:id="1274" w:name="_Toc53182994"/>
      <w:bookmarkStart w:id="1275" w:name="_Toc58915661"/>
      <w:bookmarkStart w:id="1276" w:name="_Toc66700808"/>
      <w:bookmarkStart w:id="1277" w:name="_Toc68696963"/>
      <w:bookmarkStart w:id="1278" w:name="_Toc74927885"/>
      <w:bookmarkStart w:id="1279" w:name="_Toc76114984"/>
      <w:bookmarkStart w:id="1280" w:name="_Toc76544391"/>
      <w:r w:rsidRPr="00931575">
        <w:rPr>
          <w:lang w:eastAsia="sv-SE"/>
        </w:rPr>
        <w:t>6.4.3.4.1</w:t>
      </w:r>
      <w:r w:rsidRPr="00931575">
        <w:rPr>
          <w:lang w:eastAsia="sv-SE"/>
        </w:rPr>
        <w:tab/>
        <w:t>Initial conditions</w:t>
      </w:r>
      <w:bookmarkEnd w:id="1269"/>
      <w:bookmarkEnd w:id="1270"/>
      <w:bookmarkEnd w:id="1271"/>
      <w:bookmarkEnd w:id="1272"/>
      <w:bookmarkEnd w:id="1273"/>
      <w:bookmarkEnd w:id="1274"/>
      <w:bookmarkEnd w:id="1275"/>
      <w:bookmarkEnd w:id="1276"/>
      <w:bookmarkEnd w:id="1277"/>
      <w:bookmarkEnd w:id="1278"/>
      <w:bookmarkEnd w:id="1279"/>
      <w:bookmarkEnd w:id="1280"/>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281" w:name="_Toc21102662"/>
      <w:bookmarkStart w:id="1282" w:name="_Toc29810511"/>
      <w:bookmarkStart w:id="1283" w:name="_Toc36635863"/>
      <w:bookmarkStart w:id="1284" w:name="_Toc37272809"/>
      <w:bookmarkStart w:id="1285" w:name="_Toc45885886"/>
      <w:bookmarkStart w:id="1286" w:name="_Toc53182995"/>
      <w:bookmarkStart w:id="1287" w:name="_Toc58915662"/>
      <w:bookmarkStart w:id="1288" w:name="_Toc66700809"/>
      <w:bookmarkStart w:id="1289" w:name="_Toc68696964"/>
      <w:bookmarkStart w:id="1290" w:name="_Toc74927886"/>
      <w:bookmarkStart w:id="1291" w:name="_Toc76114985"/>
      <w:bookmarkStart w:id="1292" w:name="_Toc76544392"/>
      <w:r w:rsidRPr="00931575">
        <w:rPr>
          <w:lang w:eastAsia="sv-SE"/>
        </w:rPr>
        <w:t>6.4.3.4.2</w:t>
      </w:r>
      <w:r w:rsidRPr="00931575">
        <w:rPr>
          <w:lang w:eastAsia="sv-SE"/>
        </w:rPr>
        <w:tab/>
        <w:t>Procedure</w:t>
      </w:r>
      <w:bookmarkEnd w:id="1281"/>
      <w:bookmarkEnd w:id="1282"/>
      <w:bookmarkEnd w:id="1283"/>
      <w:bookmarkEnd w:id="1284"/>
      <w:bookmarkEnd w:id="1285"/>
      <w:bookmarkEnd w:id="1286"/>
      <w:bookmarkEnd w:id="1287"/>
      <w:bookmarkEnd w:id="1288"/>
      <w:bookmarkEnd w:id="1289"/>
      <w:bookmarkEnd w:id="1290"/>
      <w:bookmarkEnd w:id="1291"/>
      <w:bookmarkEnd w:id="1292"/>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293" w:name="_Toc21102663"/>
      <w:bookmarkStart w:id="1294" w:name="_Toc29810512"/>
      <w:bookmarkStart w:id="1295" w:name="_Toc36635864"/>
      <w:bookmarkStart w:id="1296" w:name="_Toc37272810"/>
      <w:bookmarkStart w:id="1297" w:name="_Toc45885887"/>
      <w:bookmarkStart w:id="1298" w:name="_Toc53182996"/>
      <w:bookmarkStart w:id="1299" w:name="_Toc58915663"/>
      <w:bookmarkStart w:id="1300" w:name="_Toc66700810"/>
      <w:bookmarkStart w:id="1301" w:name="_Toc68696965"/>
      <w:bookmarkStart w:id="1302" w:name="_Toc74927887"/>
      <w:bookmarkStart w:id="1303" w:name="_Toc76114986"/>
      <w:bookmarkStart w:id="1304" w:name="_Toc76544393"/>
      <w:r w:rsidRPr="00931575">
        <w:rPr>
          <w:lang w:eastAsia="sv-SE"/>
        </w:rPr>
        <w:t>6.</w:t>
      </w:r>
      <w:r w:rsidRPr="00931575">
        <w:rPr>
          <w:lang w:eastAsia="zh-CN"/>
        </w:rPr>
        <w:t>4.3.</w:t>
      </w:r>
      <w:r w:rsidRPr="00931575">
        <w:rPr>
          <w:lang w:eastAsia="sv-SE"/>
        </w:rPr>
        <w:t>5</w:t>
      </w:r>
      <w:r w:rsidRPr="00931575">
        <w:rPr>
          <w:lang w:eastAsia="sv-SE"/>
        </w:rPr>
        <w:tab/>
        <w:t>Test requirement</w:t>
      </w:r>
      <w:bookmarkEnd w:id="1293"/>
      <w:bookmarkEnd w:id="1294"/>
      <w:bookmarkEnd w:id="1295"/>
      <w:bookmarkEnd w:id="1296"/>
      <w:bookmarkEnd w:id="1297"/>
      <w:bookmarkEnd w:id="1298"/>
      <w:bookmarkEnd w:id="1299"/>
      <w:bookmarkEnd w:id="1300"/>
      <w:bookmarkEnd w:id="1301"/>
      <w:bookmarkEnd w:id="1302"/>
      <w:bookmarkEnd w:id="1303"/>
      <w:bookmarkEnd w:id="1304"/>
    </w:p>
    <w:p w14:paraId="7488B320" w14:textId="77777777" w:rsidR="00C45907" w:rsidRPr="00931575" w:rsidRDefault="00C45907" w:rsidP="00C45907">
      <w:pPr>
        <w:pStyle w:val="Heading5"/>
        <w:rPr>
          <w:lang w:eastAsia="sv-SE"/>
        </w:rPr>
      </w:pPr>
      <w:bookmarkStart w:id="1305" w:name="_Toc21102664"/>
      <w:bookmarkStart w:id="1306" w:name="_Toc29810513"/>
      <w:bookmarkStart w:id="1307" w:name="_Toc36635865"/>
      <w:bookmarkStart w:id="1308" w:name="_Toc37272811"/>
      <w:bookmarkStart w:id="1309" w:name="_Toc45885888"/>
      <w:bookmarkStart w:id="1310" w:name="_Toc53182997"/>
      <w:bookmarkStart w:id="1311" w:name="_Toc58915664"/>
      <w:bookmarkStart w:id="1312" w:name="_Toc66700811"/>
      <w:bookmarkStart w:id="1313" w:name="_Toc68696966"/>
      <w:bookmarkStart w:id="1314" w:name="_Toc74927888"/>
      <w:bookmarkStart w:id="1315" w:name="_Toc76114987"/>
      <w:bookmarkStart w:id="1316" w:name="_Toc76544394"/>
      <w:r w:rsidRPr="00931575">
        <w:rPr>
          <w:lang w:eastAsia="sv-SE"/>
        </w:rPr>
        <w:t>6.4.3.5.1</w:t>
      </w:r>
      <w:r w:rsidRPr="00931575">
        <w:rPr>
          <w:lang w:eastAsia="sv-SE"/>
        </w:rPr>
        <w:tab/>
      </w:r>
      <w:r w:rsidRPr="00931575">
        <w:rPr>
          <w:i/>
          <w:lang w:eastAsia="sv-SE"/>
        </w:rPr>
        <w:t>BS type 1-O</w:t>
      </w:r>
      <w:bookmarkEnd w:id="1305"/>
      <w:bookmarkEnd w:id="1306"/>
      <w:bookmarkEnd w:id="1307"/>
      <w:bookmarkEnd w:id="1308"/>
      <w:bookmarkEnd w:id="1309"/>
      <w:bookmarkEnd w:id="1310"/>
      <w:bookmarkEnd w:id="1311"/>
      <w:bookmarkEnd w:id="1312"/>
      <w:bookmarkEnd w:id="1313"/>
      <w:bookmarkEnd w:id="1314"/>
      <w:bookmarkEnd w:id="1315"/>
      <w:bookmarkEnd w:id="1316"/>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317" w:name="_Toc21102665"/>
      <w:bookmarkStart w:id="1318" w:name="_Toc29810514"/>
      <w:bookmarkStart w:id="1319" w:name="_Toc36635866"/>
      <w:bookmarkStart w:id="1320" w:name="_Toc37272812"/>
      <w:bookmarkStart w:id="1321" w:name="_Toc45885889"/>
      <w:bookmarkStart w:id="1322" w:name="_Toc53182998"/>
      <w:bookmarkStart w:id="1323" w:name="_Toc58915665"/>
      <w:bookmarkStart w:id="1324" w:name="_Toc66700812"/>
      <w:bookmarkStart w:id="1325" w:name="_Toc68696967"/>
      <w:bookmarkStart w:id="1326" w:name="_Toc74927889"/>
      <w:bookmarkStart w:id="1327" w:name="_Toc76114988"/>
      <w:bookmarkStart w:id="1328" w:name="_Toc76544395"/>
      <w:r w:rsidRPr="00931575">
        <w:rPr>
          <w:lang w:eastAsia="sv-SE"/>
        </w:rPr>
        <w:t>6.4.3.5.2</w:t>
      </w:r>
      <w:r w:rsidRPr="00931575">
        <w:rPr>
          <w:lang w:eastAsia="sv-SE"/>
        </w:rPr>
        <w:tab/>
      </w:r>
      <w:r w:rsidRPr="00931575">
        <w:rPr>
          <w:i/>
          <w:lang w:eastAsia="sv-SE"/>
        </w:rPr>
        <w:t>BS type 2-O</w:t>
      </w:r>
      <w:bookmarkEnd w:id="1317"/>
      <w:bookmarkEnd w:id="1318"/>
      <w:bookmarkEnd w:id="1319"/>
      <w:bookmarkEnd w:id="1320"/>
      <w:bookmarkEnd w:id="1321"/>
      <w:bookmarkEnd w:id="1322"/>
      <w:bookmarkEnd w:id="1323"/>
      <w:bookmarkEnd w:id="1324"/>
      <w:bookmarkEnd w:id="1325"/>
      <w:bookmarkEnd w:id="1326"/>
      <w:bookmarkEnd w:id="1327"/>
      <w:bookmarkEnd w:id="1328"/>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329" w:name="_Toc21102666"/>
      <w:bookmarkStart w:id="1330" w:name="_Toc29810515"/>
      <w:bookmarkStart w:id="1331" w:name="_Toc36635867"/>
      <w:bookmarkStart w:id="1332" w:name="_Toc37272813"/>
      <w:bookmarkStart w:id="1333" w:name="_Toc45885890"/>
      <w:bookmarkStart w:id="1334" w:name="_Toc53182999"/>
      <w:bookmarkStart w:id="1335" w:name="_Toc58915666"/>
      <w:bookmarkStart w:id="1336" w:name="_Toc66700813"/>
      <w:bookmarkStart w:id="1337" w:name="_Toc68696968"/>
      <w:bookmarkStart w:id="1338" w:name="_Toc74927890"/>
      <w:bookmarkStart w:id="1339" w:name="_Toc76114989"/>
      <w:bookmarkStart w:id="1340" w:name="_Toc76544396"/>
      <w:r w:rsidRPr="00931575">
        <w:t>6.5</w:t>
      </w:r>
      <w:r w:rsidRPr="00931575">
        <w:tab/>
        <w:t>OTA transmit ON/OFF power</w:t>
      </w:r>
      <w:bookmarkEnd w:id="1329"/>
      <w:bookmarkEnd w:id="1330"/>
      <w:bookmarkEnd w:id="1331"/>
      <w:bookmarkEnd w:id="1332"/>
      <w:bookmarkEnd w:id="1333"/>
      <w:bookmarkEnd w:id="1334"/>
      <w:bookmarkEnd w:id="1335"/>
      <w:bookmarkEnd w:id="1336"/>
      <w:bookmarkEnd w:id="1337"/>
      <w:bookmarkEnd w:id="1338"/>
      <w:bookmarkEnd w:id="1339"/>
      <w:bookmarkEnd w:id="1340"/>
    </w:p>
    <w:p w14:paraId="399B73E8" w14:textId="77777777" w:rsidR="00C45907" w:rsidRPr="00931575" w:rsidRDefault="00C45907" w:rsidP="00C45907">
      <w:pPr>
        <w:pStyle w:val="Heading3"/>
      </w:pPr>
      <w:bookmarkStart w:id="1341" w:name="_Toc21102667"/>
      <w:bookmarkStart w:id="1342" w:name="_Toc29810516"/>
      <w:bookmarkStart w:id="1343" w:name="_Toc36635868"/>
      <w:bookmarkStart w:id="1344" w:name="_Toc37272814"/>
      <w:bookmarkStart w:id="1345" w:name="_Toc45885891"/>
      <w:bookmarkStart w:id="1346" w:name="_Toc53183000"/>
      <w:bookmarkStart w:id="1347" w:name="_Toc58915667"/>
      <w:bookmarkStart w:id="1348" w:name="_Toc66700814"/>
      <w:bookmarkStart w:id="1349" w:name="_Toc68696969"/>
      <w:bookmarkStart w:id="1350" w:name="_Toc74927891"/>
      <w:bookmarkStart w:id="1351" w:name="_Toc76114990"/>
      <w:bookmarkStart w:id="1352" w:name="_Toc76544397"/>
      <w:r w:rsidRPr="00931575">
        <w:t>6.5.1</w:t>
      </w:r>
      <w:r w:rsidRPr="00931575">
        <w:tab/>
        <w:t>OTA transmitter OFF power</w:t>
      </w:r>
      <w:bookmarkEnd w:id="1341"/>
      <w:bookmarkEnd w:id="1342"/>
      <w:bookmarkEnd w:id="1343"/>
      <w:bookmarkEnd w:id="1344"/>
      <w:bookmarkEnd w:id="1345"/>
      <w:bookmarkEnd w:id="1346"/>
      <w:bookmarkEnd w:id="1347"/>
      <w:bookmarkEnd w:id="1348"/>
      <w:bookmarkEnd w:id="1349"/>
      <w:bookmarkEnd w:id="1350"/>
      <w:bookmarkEnd w:id="1351"/>
      <w:bookmarkEnd w:id="1352"/>
    </w:p>
    <w:p w14:paraId="1BBA5696" w14:textId="77777777" w:rsidR="00C45907" w:rsidRPr="00931575" w:rsidRDefault="00C45907" w:rsidP="00C45907">
      <w:pPr>
        <w:pStyle w:val="Heading4"/>
      </w:pPr>
      <w:bookmarkStart w:id="1353" w:name="_Toc21102668"/>
      <w:bookmarkStart w:id="1354" w:name="_Toc29810517"/>
      <w:bookmarkStart w:id="1355" w:name="_Toc36635869"/>
      <w:bookmarkStart w:id="1356" w:name="_Toc37272815"/>
      <w:bookmarkStart w:id="1357" w:name="_Toc45885892"/>
      <w:bookmarkStart w:id="1358" w:name="_Toc53183001"/>
      <w:bookmarkStart w:id="1359" w:name="_Toc58915668"/>
      <w:bookmarkStart w:id="1360" w:name="_Toc66700815"/>
      <w:bookmarkStart w:id="1361" w:name="_Toc68696970"/>
      <w:bookmarkStart w:id="1362" w:name="_Toc74927892"/>
      <w:bookmarkStart w:id="1363" w:name="_Toc76114991"/>
      <w:bookmarkStart w:id="1364" w:name="_Toc76544398"/>
      <w:r w:rsidRPr="00931575">
        <w:t>6.5.1.1</w:t>
      </w:r>
      <w:r w:rsidRPr="00931575">
        <w:tab/>
        <w:t>Definition and applicability</w:t>
      </w:r>
      <w:bookmarkEnd w:id="1353"/>
      <w:bookmarkEnd w:id="1354"/>
      <w:bookmarkEnd w:id="1355"/>
      <w:bookmarkEnd w:id="1356"/>
      <w:bookmarkEnd w:id="1357"/>
      <w:bookmarkEnd w:id="1358"/>
      <w:bookmarkEnd w:id="1359"/>
      <w:bookmarkEnd w:id="1360"/>
      <w:bookmarkEnd w:id="1361"/>
      <w:bookmarkEnd w:id="1362"/>
      <w:bookmarkEnd w:id="1363"/>
      <w:bookmarkEnd w:id="1364"/>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365" w:name="_Toc21102669"/>
      <w:bookmarkStart w:id="1366" w:name="_Toc29810518"/>
      <w:bookmarkStart w:id="1367" w:name="_Toc36635870"/>
      <w:bookmarkStart w:id="1368" w:name="_Toc37272816"/>
      <w:bookmarkStart w:id="1369" w:name="_Toc45885893"/>
      <w:bookmarkStart w:id="1370" w:name="_Toc53183002"/>
      <w:bookmarkStart w:id="1371" w:name="_Toc58915669"/>
      <w:bookmarkStart w:id="1372" w:name="_Toc66700816"/>
      <w:bookmarkStart w:id="1373" w:name="_Toc68696971"/>
      <w:bookmarkStart w:id="1374" w:name="_Toc74927893"/>
      <w:bookmarkStart w:id="1375" w:name="_Toc76114992"/>
      <w:bookmarkStart w:id="1376" w:name="_Toc76544399"/>
      <w:r w:rsidRPr="00931575">
        <w:t>6.5.1.2</w:t>
      </w:r>
      <w:r w:rsidRPr="00931575">
        <w:tab/>
        <w:t>Minimum requirement</w:t>
      </w:r>
      <w:bookmarkEnd w:id="1365"/>
      <w:bookmarkEnd w:id="1366"/>
      <w:bookmarkEnd w:id="1367"/>
      <w:bookmarkEnd w:id="1368"/>
      <w:bookmarkEnd w:id="1369"/>
      <w:bookmarkEnd w:id="1370"/>
      <w:bookmarkEnd w:id="1371"/>
      <w:bookmarkEnd w:id="1372"/>
      <w:bookmarkEnd w:id="1373"/>
      <w:bookmarkEnd w:id="1374"/>
      <w:bookmarkEnd w:id="1375"/>
      <w:bookmarkEnd w:id="1376"/>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377" w:name="_Toc21102670"/>
      <w:bookmarkStart w:id="1378" w:name="_Toc29810519"/>
      <w:bookmarkStart w:id="1379" w:name="_Toc36635871"/>
      <w:bookmarkStart w:id="1380" w:name="_Toc37272817"/>
      <w:bookmarkStart w:id="1381" w:name="_Toc45885894"/>
      <w:bookmarkStart w:id="1382" w:name="_Toc53183003"/>
      <w:bookmarkStart w:id="1383" w:name="_Toc58915670"/>
      <w:bookmarkStart w:id="1384" w:name="_Toc66700817"/>
      <w:bookmarkStart w:id="1385" w:name="_Toc68696972"/>
      <w:bookmarkStart w:id="1386" w:name="_Toc74927894"/>
      <w:bookmarkStart w:id="1387" w:name="_Toc76114993"/>
      <w:bookmarkStart w:id="1388" w:name="_Toc76544400"/>
      <w:r w:rsidRPr="00931575">
        <w:t>6.5.1.3</w:t>
      </w:r>
      <w:r w:rsidRPr="00931575">
        <w:tab/>
        <w:t>Test purpose</w:t>
      </w:r>
      <w:bookmarkEnd w:id="1377"/>
      <w:bookmarkEnd w:id="1378"/>
      <w:bookmarkEnd w:id="1379"/>
      <w:bookmarkEnd w:id="1380"/>
      <w:bookmarkEnd w:id="1381"/>
      <w:bookmarkEnd w:id="1382"/>
      <w:bookmarkEnd w:id="1383"/>
      <w:bookmarkEnd w:id="1384"/>
      <w:bookmarkEnd w:id="1385"/>
      <w:bookmarkEnd w:id="1386"/>
      <w:bookmarkEnd w:id="1387"/>
      <w:bookmarkEnd w:id="138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389" w:name="_Toc21102671"/>
      <w:bookmarkStart w:id="1390" w:name="_Toc29810520"/>
      <w:bookmarkStart w:id="1391" w:name="_Toc36635872"/>
      <w:bookmarkStart w:id="1392" w:name="_Toc37272818"/>
      <w:bookmarkStart w:id="1393" w:name="_Toc45885895"/>
      <w:bookmarkStart w:id="1394" w:name="_Toc53183004"/>
      <w:bookmarkStart w:id="1395" w:name="_Toc58915671"/>
      <w:bookmarkStart w:id="1396" w:name="_Toc66700818"/>
      <w:bookmarkStart w:id="1397" w:name="_Toc68696973"/>
      <w:bookmarkStart w:id="1398" w:name="_Toc74927895"/>
      <w:bookmarkStart w:id="1399" w:name="_Toc76114994"/>
      <w:bookmarkStart w:id="1400" w:name="_Toc76544401"/>
      <w:r w:rsidRPr="00931575">
        <w:t>6.5.1.4</w:t>
      </w:r>
      <w:r w:rsidRPr="00931575">
        <w:tab/>
        <w:t>Method of test</w:t>
      </w:r>
      <w:bookmarkEnd w:id="1389"/>
      <w:bookmarkEnd w:id="1390"/>
      <w:bookmarkEnd w:id="1391"/>
      <w:bookmarkEnd w:id="1392"/>
      <w:bookmarkEnd w:id="1393"/>
      <w:bookmarkEnd w:id="1394"/>
      <w:bookmarkEnd w:id="1395"/>
      <w:bookmarkEnd w:id="1396"/>
      <w:bookmarkEnd w:id="1397"/>
      <w:bookmarkEnd w:id="1398"/>
      <w:bookmarkEnd w:id="1399"/>
      <w:bookmarkEnd w:id="1400"/>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401" w:name="_Toc21102672"/>
      <w:bookmarkStart w:id="1402" w:name="_Toc29810521"/>
      <w:bookmarkStart w:id="1403" w:name="_Toc36635873"/>
      <w:bookmarkStart w:id="1404" w:name="_Toc37272819"/>
      <w:bookmarkStart w:id="1405" w:name="_Toc45885896"/>
      <w:bookmarkStart w:id="1406" w:name="_Toc53183005"/>
      <w:bookmarkStart w:id="1407" w:name="_Toc58915672"/>
      <w:bookmarkStart w:id="1408" w:name="_Toc66700819"/>
      <w:bookmarkStart w:id="1409" w:name="_Toc68696974"/>
      <w:bookmarkStart w:id="1410" w:name="_Toc74927896"/>
      <w:bookmarkStart w:id="1411" w:name="_Toc76114995"/>
      <w:bookmarkStart w:id="1412" w:name="_Toc76544402"/>
      <w:r w:rsidRPr="00931575">
        <w:t>6.5.1.5</w:t>
      </w:r>
      <w:r w:rsidRPr="00931575">
        <w:tab/>
        <w:t>Test requirements</w:t>
      </w:r>
      <w:bookmarkEnd w:id="1401"/>
      <w:bookmarkEnd w:id="1402"/>
      <w:bookmarkEnd w:id="1403"/>
      <w:bookmarkEnd w:id="1404"/>
      <w:bookmarkEnd w:id="1405"/>
      <w:bookmarkEnd w:id="1406"/>
      <w:bookmarkEnd w:id="1407"/>
      <w:bookmarkEnd w:id="1408"/>
      <w:bookmarkEnd w:id="1409"/>
      <w:bookmarkEnd w:id="1410"/>
      <w:bookmarkEnd w:id="1411"/>
      <w:bookmarkEnd w:id="141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413" w:name="_Toc21102673"/>
      <w:bookmarkStart w:id="1414" w:name="_Toc29810522"/>
      <w:bookmarkStart w:id="1415" w:name="_Toc36635874"/>
      <w:bookmarkStart w:id="1416" w:name="_Toc37272820"/>
      <w:bookmarkStart w:id="1417" w:name="_Toc45885897"/>
      <w:bookmarkStart w:id="1418" w:name="_Toc53183006"/>
      <w:bookmarkStart w:id="1419" w:name="_Toc58915673"/>
      <w:bookmarkStart w:id="1420" w:name="_Toc66700820"/>
      <w:bookmarkStart w:id="1421" w:name="_Toc68696975"/>
      <w:bookmarkStart w:id="1422" w:name="_Toc74927897"/>
      <w:bookmarkStart w:id="1423" w:name="_Toc76114996"/>
      <w:bookmarkStart w:id="1424" w:name="_Toc76544403"/>
      <w:r w:rsidRPr="00931575">
        <w:lastRenderedPageBreak/>
        <w:t>6.5.2</w:t>
      </w:r>
      <w:r w:rsidRPr="00931575">
        <w:tab/>
        <w:t>OTA transmitter transient period</w:t>
      </w:r>
      <w:bookmarkEnd w:id="1413"/>
      <w:bookmarkEnd w:id="1414"/>
      <w:bookmarkEnd w:id="1415"/>
      <w:bookmarkEnd w:id="1416"/>
      <w:bookmarkEnd w:id="1417"/>
      <w:bookmarkEnd w:id="1418"/>
      <w:bookmarkEnd w:id="1419"/>
      <w:bookmarkEnd w:id="1420"/>
      <w:bookmarkEnd w:id="1421"/>
      <w:bookmarkEnd w:id="1422"/>
      <w:bookmarkEnd w:id="1423"/>
      <w:bookmarkEnd w:id="1424"/>
    </w:p>
    <w:p w14:paraId="0C1FAEF8" w14:textId="77777777" w:rsidR="00C45907" w:rsidRPr="00931575" w:rsidRDefault="00C45907" w:rsidP="00C45907">
      <w:pPr>
        <w:pStyle w:val="Heading4"/>
      </w:pPr>
      <w:bookmarkStart w:id="1425" w:name="_Toc21102674"/>
      <w:bookmarkStart w:id="1426" w:name="_Toc29810523"/>
      <w:bookmarkStart w:id="1427" w:name="_Toc36635875"/>
      <w:bookmarkStart w:id="1428" w:name="_Toc37272821"/>
      <w:bookmarkStart w:id="1429" w:name="_Toc45885898"/>
      <w:bookmarkStart w:id="1430" w:name="_Toc53183007"/>
      <w:bookmarkStart w:id="1431" w:name="_Toc58915674"/>
      <w:bookmarkStart w:id="1432" w:name="_Toc66700821"/>
      <w:bookmarkStart w:id="1433" w:name="_Toc68696976"/>
      <w:bookmarkStart w:id="1434" w:name="_Toc74927898"/>
      <w:bookmarkStart w:id="1435" w:name="_Toc76114997"/>
      <w:bookmarkStart w:id="1436" w:name="_Toc76544404"/>
      <w:r w:rsidRPr="00931575">
        <w:t>6.5.2.1</w:t>
      </w:r>
      <w:r w:rsidRPr="00931575">
        <w:tab/>
        <w:t>Definition and applicability</w:t>
      </w:r>
      <w:bookmarkEnd w:id="1425"/>
      <w:bookmarkEnd w:id="1426"/>
      <w:bookmarkEnd w:id="1427"/>
      <w:bookmarkEnd w:id="1428"/>
      <w:bookmarkEnd w:id="1429"/>
      <w:bookmarkEnd w:id="1430"/>
      <w:bookmarkEnd w:id="1431"/>
      <w:bookmarkEnd w:id="1432"/>
      <w:bookmarkEnd w:id="1433"/>
      <w:bookmarkEnd w:id="1434"/>
      <w:bookmarkEnd w:id="1435"/>
      <w:bookmarkEnd w:id="1436"/>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687157196"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437" w:name="_Toc21102675"/>
      <w:bookmarkStart w:id="1438" w:name="_Toc29810524"/>
      <w:bookmarkStart w:id="1439" w:name="_Toc36635876"/>
      <w:bookmarkStart w:id="1440" w:name="_Toc37272822"/>
      <w:bookmarkStart w:id="1441" w:name="_Toc45885899"/>
      <w:bookmarkStart w:id="1442" w:name="_Toc53183008"/>
      <w:bookmarkStart w:id="1443" w:name="_Toc58915675"/>
      <w:bookmarkStart w:id="1444" w:name="_Toc66700822"/>
      <w:bookmarkStart w:id="1445" w:name="_Toc68696977"/>
      <w:bookmarkStart w:id="1446" w:name="_Toc74927899"/>
      <w:bookmarkStart w:id="1447" w:name="_Toc76114998"/>
      <w:bookmarkStart w:id="1448" w:name="_Toc76544405"/>
      <w:r w:rsidRPr="00931575">
        <w:t>6.5.2.2</w:t>
      </w:r>
      <w:r w:rsidRPr="00931575">
        <w:tab/>
        <w:t>Minimum requirement</w:t>
      </w:r>
      <w:bookmarkEnd w:id="1437"/>
      <w:bookmarkEnd w:id="1438"/>
      <w:bookmarkEnd w:id="1439"/>
      <w:bookmarkEnd w:id="1440"/>
      <w:bookmarkEnd w:id="1441"/>
      <w:bookmarkEnd w:id="1442"/>
      <w:bookmarkEnd w:id="1443"/>
      <w:bookmarkEnd w:id="1444"/>
      <w:bookmarkEnd w:id="1445"/>
      <w:bookmarkEnd w:id="1446"/>
      <w:bookmarkEnd w:id="1447"/>
      <w:bookmarkEnd w:id="1448"/>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449" w:name="_Toc21102676"/>
      <w:bookmarkStart w:id="1450" w:name="_Toc29810525"/>
      <w:bookmarkStart w:id="1451" w:name="_Toc36635877"/>
      <w:bookmarkStart w:id="1452" w:name="_Toc37272823"/>
      <w:bookmarkStart w:id="1453" w:name="_Toc45885900"/>
      <w:bookmarkStart w:id="1454" w:name="_Toc53183009"/>
      <w:bookmarkStart w:id="1455" w:name="_Toc58915676"/>
      <w:bookmarkStart w:id="1456" w:name="_Toc66700823"/>
      <w:bookmarkStart w:id="1457" w:name="_Toc68696978"/>
      <w:bookmarkStart w:id="1458" w:name="_Toc74927900"/>
      <w:bookmarkStart w:id="1459" w:name="_Toc76114999"/>
      <w:bookmarkStart w:id="1460" w:name="_Toc76544406"/>
      <w:r w:rsidRPr="00931575">
        <w:t>6.5.2.3</w:t>
      </w:r>
      <w:r w:rsidRPr="00931575">
        <w:tab/>
        <w:t>Test purpose</w:t>
      </w:r>
      <w:bookmarkEnd w:id="1449"/>
      <w:bookmarkEnd w:id="1450"/>
      <w:bookmarkEnd w:id="1451"/>
      <w:bookmarkEnd w:id="1452"/>
      <w:bookmarkEnd w:id="1453"/>
      <w:bookmarkEnd w:id="1454"/>
      <w:bookmarkEnd w:id="1455"/>
      <w:bookmarkEnd w:id="1456"/>
      <w:bookmarkEnd w:id="1457"/>
      <w:bookmarkEnd w:id="1458"/>
      <w:bookmarkEnd w:id="1459"/>
      <w:bookmarkEnd w:id="1460"/>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461" w:name="_Toc21102677"/>
      <w:bookmarkStart w:id="1462" w:name="_Toc29810526"/>
      <w:bookmarkStart w:id="1463" w:name="_Toc36635878"/>
      <w:bookmarkStart w:id="1464" w:name="_Toc37272824"/>
      <w:bookmarkStart w:id="1465" w:name="_Toc45885901"/>
      <w:bookmarkStart w:id="1466" w:name="_Toc53183010"/>
      <w:bookmarkStart w:id="1467" w:name="_Toc58915677"/>
      <w:bookmarkStart w:id="1468" w:name="_Toc66700824"/>
      <w:bookmarkStart w:id="1469" w:name="_Toc68696979"/>
      <w:bookmarkStart w:id="1470" w:name="_Toc74927901"/>
      <w:bookmarkStart w:id="1471" w:name="_Toc76115000"/>
      <w:bookmarkStart w:id="1472" w:name="_Toc76544407"/>
      <w:r w:rsidRPr="00931575">
        <w:t>6.5.2.4</w:t>
      </w:r>
      <w:r w:rsidRPr="00931575">
        <w:tab/>
        <w:t>Method of test</w:t>
      </w:r>
      <w:bookmarkEnd w:id="1461"/>
      <w:bookmarkEnd w:id="1462"/>
      <w:bookmarkEnd w:id="1463"/>
      <w:bookmarkEnd w:id="1464"/>
      <w:bookmarkEnd w:id="1465"/>
      <w:bookmarkEnd w:id="1466"/>
      <w:bookmarkEnd w:id="1467"/>
      <w:bookmarkEnd w:id="1468"/>
      <w:bookmarkEnd w:id="1469"/>
      <w:bookmarkEnd w:id="1470"/>
      <w:bookmarkEnd w:id="1471"/>
      <w:bookmarkEnd w:id="1472"/>
    </w:p>
    <w:p w14:paraId="6D39DD08" w14:textId="77777777" w:rsidR="00C45907" w:rsidRPr="00931575" w:rsidRDefault="00C45907" w:rsidP="00C45907">
      <w:pPr>
        <w:pStyle w:val="Heading5"/>
      </w:pPr>
      <w:bookmarkStart w:id="1473" w:name="_Toc21102678"/>
      <w:bookmarkStart w:id="1474" w:name="_Toc29810527"/>
      <w:bookmarkStart w:id="1475" w:name="_Toc36635879"/>
      <w:bookmarkStart w:id="1476" w:name="_Toc37272825"/>
      <w:bookmarkStart w:id="1477" w:name="_Toc45885902"/>
      <w:bookmarkStart w:id="1478" w:name="_Toc53183011"/>
      <w:bookmarkStart w:id="1479" w:name="_Toc58915678"/>
      <w:bookmarkStart w:id="1480" w:name="_Toc66700825"/>
      <w:bookmarkStart w:id="1481" w:name="_Toc68696980"/>
      <w:bookmarkStart w:id="1482" w:name="_Toc74927902"/>
      <w:bookmarkStart w:id="1483" w:name="_Toc76115001"/>
      <w:bookmarkStart w:id="1484" w:name="_Toc76544408"/>
      <w:r w:rsidRPr="00931575">
        <w:t>6.5.2.4.1</w:t>
      </w:r>
      <w:r w:rsidRPr="00931575">
        <w:tab/>
        <w:t>Initial conditions</w:t>
      </w:r>
      <w:bookmarkEnd w:id="1473"/>
      <w:bookmarkEnd w:id="1474"/>
      <w:bookmarkEnd w:id="1475"/>
      <w:bookmarkEnd w:id="1476"/>
      <w:bookmarkEnd w:id="1477"/>
      <w:bookmarkEnd w:id="1478"/>
      <w:bookmarkEnd w:id="1479"/>
      <w:bookmarkEnd w:id="1480"/>
      <w:bookmarkEnd w:id="1481"/>
      <w:bookmarkEnd w:id="1482"/>
      <w:bookmarkEnd w:id="1483"/>
      <w:bookmarkEnd w:id="1484"/>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485" w:name="_Toc21102679"/>
      <w:bookmarkStart w:id="1486" w:name="_Toc29810528"/>
      <w:bookmarkStart w:id="1487" w:name="_Toc36635880"/>
      <w:bookmarkStart w:id="1488" w:name="_Toc37272826"/>
      <w:bookmarkStart w:id="1489" w:name="_Toc45885903"/>
      <w:bookmarkStart w:id="1490" w:name="_Toc53183012"/>
      <w:bookmarkStart w:id="1491" w:name="_Toc58915679"/>
      <w:bookmarkStart w:id="1492" w:name="_Toc66700826"/>
      <w:bookmarkStart w:id="1493" w:name="_Toc68696981"/>
      <w:bookmarkStart w:id="1494" w:name="_Toc74927903"/>
      <w:bookmarkStart w:id="1495" w:name="_Toc76115002"/>
      <w:bookmarkStart w:id="1496" w:name="_Toc76544409"/>
      <w:r w:rsidRPr="00931575">
        <w:t>6.5.2.4.2</w:t>
      </w:r>
      <w:r w:rsidRPr="00931575">
        <w:tab/>
        <w:t>Procedure</w:t>
      </w:r>
      <w:bookmarkEnd w:id="1485"/>
      <w:bookmarkEnd w:id="1486"/>
      <w:bookmarkEnd w:id="1487"/>
      <w:bookmarkEnd w:id="1488"/>
      <w:bookmarkEnd w:id="1489"/>
      <w:bookmarkEnd w:id="1490"/>
      <w:bookmarkEnd w:id="1491"/>
      <w:bookmarkEnd w:id="1492"/>
      <w:bookmarkEnd w:id="1493"/>
      <w:bookmarkEnd w:id="1494"/>
      <w:bookmarkEnd w:id="1495"/>
      <w:bookmarkEnd w:id="1496"/>
    </w:p>
    <w:p w14:paraId="4B4CA2C7" w14:textId="77777777" w:rsidR="00C45907" w:rsidRPr="00931575" w:rsidRDefault="00C45907" w:rsidP="005624C7">
      <w:pPr>
        <w:pStyle w:val="H6"/>
      </w:pPr>
      <w:bookmarkStart w:id="1497" w:name="_Toc21102680"/>
      <w:bookmarkStart w:id="1498" w:name="_Toc29810529"/>
      <w:bookmarkStart w:id="1499" w:name="_Toc36635881"/>
      <w:bookmarkStart w:id="1500" w:name="_Toc37272827"/>
      <w:bookmarkStart w:id="1501" w:name="_Toc45885904"/>
      <w:r w:rsidRPr="00931575">
        <w:t>6.5.2.4.2.1</w:t>
      </w:r>
      <w:r w:rsidRPr="00931575">
        <w:tab/>
        <w:t>General procedure</w:t>
      </w:r>
      <w:bookmarkEnd w:id="1497"/>
      <w:bookmarkEnd w:id="1498"/>
      <w:bookmarkEnd w:id="1499"/>
      <w:bookmarkEnd w:id="1500"/>
      <w:bookmarkEnd w:id="1501"/>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502" w:name="_Toc21102681"/>
      <w:bookmarkStart w:id="1503" w:name="_Toc29810530"/>
      <w:bookmarkStart w:id="1504" w:name="_Toc36635882"/>
      <w:bookmarkStart w:id="1505" w:name="_Toc37272828"/>
      <w:bookmarkStart w:id="1506" w:name="_Toc45885905"/>
      <w:r w:rsidRPr="00931575">
        <w:t>6.5.2.4.2.2</w:t>
      </w:r>
      <w:r w:rsidRPr="00931575">
        <w:tab/>
      </w:r>
      <w:r w:rsidRPr="00931575">
        <w:rPr>
          <w:i/>
        </w:rPr>
        <w:t>BS type 1-O</w:t>
      </w:r>
      <w:bookmarkEnd w:id="1502"/>
      <w:bookmarkEnd w:id="1503"/>
      <w:bookmarkEnd w:id="1504"/>
      <w:bookmarkEnd w:id="1505"/>
      <w:bookmarkEnd w:id="1506"/>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507" w:name="_Toc21102682"/>
      <w:bookmarkStart w:id="1508" w:name="_Toc29810531"/>
      <w:bookmarkStart w:id="1509" w:name="_Toc36635883"/>
      <w:bookmarkStart w:id="1510" w:name="_Toc37272829"/>
      <w:bookmarkStart w:id="1511" w:name="_Toc45885906"/>
      <w:r w:rsidRPr="00931575">
        <w:t>6.5.2.4.2.3</w:t>
      </w:r>
      <w:r w:rsidRPr="00931575">
        <w:tab/>
      </w:r>
      <w:r w:rsidRPr="00931575">
        <w:rPr>
          <w:i/>
        </w:rPr>
        <w:t>BS type 2-O</w:t>
      </w:r>
      <w:bookmarkEnd w:id="1507"/>
      <w:bookmarkEnd w:id="1508"/>
      <w:bookmarkEnd w:id="1509"/>
      <w:bookmarkEnd w:id="1510"/>
      <w:bookmarkEnd w:id="1511"/>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512" w:name="_Toc21102683"/>
      <w:bookmarkStart w:id="1513" w:name="_Toc29810532"/>
      <w:bookmarkStart w:id="1514" w:name="_Toc36635884"/>
      <w:bookmarkStart w:id="1515" w:name="_Toc37272830"/>
      <w:bookmarkStart w:id="1516" w:name="_Toc45885907"/>
      <w:bookmarkStart w:id="1517" w:name="_Toc53183013"/>
      <w:bookmarkStart w:id="1518" w:name="_Toc58915680"/>
      <w:bookmarkStart w:id="1519" w:name="_Toc66700827"/>
      <w:bookmarkStart w:id="1520" w:name="_Toc68696982"/>
      <w:bookmarkStart w:id="1521" w:name="_Toc74927904"/>
      <w:bookmarkStart w:id="1522" w:name="_Toc76115003"/>
      <w:bookmarkStart w:id="1523" w:name="_Toc76544410"/>
      <w:r w:rsidRPr="00931575">
        <w:t>6.5.2.5</w:t>
      </w:r>
      <w:r w:rsidRPr="00931575">
        <w:tab/>
        <w:t>Test requirements</w:t>
      </w:r>
      <w:bookmarkEnd w:id="1512"/>
      <w:bookmarkEnd w:id="1513"/>
      <w:bookmarkEnd w:id="1514"/>
      <w:bookmarkEnd w:id="1515"/>
      <w:bookmarkEnd w:id="1516"/>
      <w:bookmarkEnd w:id="1517"/>
      <w:bookmarkEnd w:id="1518"/>
      <w:bookmarkEnd w:id="1519"/>
      <w:bookmarkEnd w:id="1520"/>
      <w:bookmarkEnd w:id="1521"/>
      <w:bookmarkEnd w:id="1522"/>
      <w:bookmarkEnd w:id="1523"/>
    </w:p>
    <w:p w14:paraId="186D70E6" w14:textId="77777777" w:rsidR="00C45907" w:rsidRPr="00931575" w:rsidRDefault="00C45907" w:rsidP="00C45907">
      <w:pPr>
        <w:pStyle w:val="Heading5"/>
      </w:pPr>
      <w:bookmarkStart w:id="1524" w:name="_Toc21102684"/>
      <w:bookmarkStart w:id="1525" w:name="_Toc29810533"/>
      <w:bookmarkStart w:id="1526" w:name="_Toc36635885"/>
      <w:bookmarkStart w:id="1527" w:name="_Toc37272831"/>
      <w:bookmarkStart w:id="1528" w:name="_Toc45885908"/>
      <w:bookmarkStart w:id="1529" w:name="_Toc53183014"/>
      <w:bookmarkStart w:id="1530" w:name="_Toc58915681"/>
      <w:bookmarkStart w:id="1531" w:name="_Toc66700828"/>
      <w:bookmarkStart w:id="1532" w:name="_Toc68696983"/>
      <w:bookmarkStart w:id="1533" w:name="_Toc74927905"/>
      <w:bookmarkStart w:id="1534" w:name="_Toc76115004"/>
      <w:bookmarkStart w:id="1535" w:name="_Toc76544411"/>
      <w:r w:rsidRPr="00931575">
        <w:t>6.5.2.5.1</w:t>
      </w:r>
      <w:r w:rsidRPr="00931575">
        <w:tab/>
      </w:r>
      <w:r w:rsidRPr="00931575">
        <w:rPr>
          <w:i/>
        </w:rPr>
        <w:t>BS type 1-O</w:t>
      </w:r>
      <w:bookmarkEnd w:id="1524"/>
      <w:bookmarkEnd w:id="1525"/>
      <w:bookmarkEnd w:id="1526"/>
      <w:bookmarkEnd w:id="1527"/>
      <w:bookmarkEnd w:id="1528"/>
      <w:bookmarkEnd w:id="1529"/>
      <w:bookmarkEnd w:id="1530"/>
      <w:bookmarkEnd w:id="1531"/>
      <w:bookmarkEnd w:id="1532"/>
      <w:bookmarkEnd w:id="1533"/>
      <w:bookmarkEnd w:id="1534"/>
      <w:bookmarkEnd w:id="1535"/>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536" w:name="_Toc21102685"/>
      <w:bookmarkStart w:id="1537" w:name="_Toc29810534"/>
      <w:bookmarkStart w:id="1538" w:name="_Toc36635886"/>
      <w:bookmarkStart w:id="1539" w:name="_Toc37272832"/>
      <w:bookmarkStart w:id="1540" w:name="_Toc45885909"/>
      <w:bookmarkStart w:id="1541" w:name="_Toc53183015"/>
      <w:bookmarkStart w:id="1542" w:name="_Toc58915682"/>
      <w:bookmarkStart w:id="1543" w:name="_Toc66700829"/>
      <w:bookmarkStart w:id="1544" w:name="_Toc68696984"/>
      <w:bookmarkStart w:id="1545" w:name="_Toc74927906"/>
      <w:bookmarkStart w:id="1546" w:name="_Toc76115005"/>
      <w:bookmarkStart w:id="1547" w:name="_Toc76544412"/>
      <w:r w:rsidRPr="00931575">
        <w:t>6.5.2.5.2</w:t>
      </w:r>
      <w:r w:rsidRPr="00931575">
        <w:tab/>
      </w:r>
      <w:r w:rsidRPr="00931575">
        <w:rPr>
          <w:i/>
        </w:rPr>
        <w:t>BS type 2-O</w:t>
      </w:r>
      <w:bookmarkEnd w:id="1536"/>
      <w:bookmarkEnd w:id="1537"/>
      <w:bookmarkEnd w:id="1538"/>
      <w:bookmarkEnd w:id="1539"/>
      <w:bookmarkEnd w:id="1540"/>
      <w:bookmarkEnd w:id="1541"/>
      <w:bookmarkEnd w:id="1542"/>
      <w:bookmarkEnd w:id="1543"/>
      <w:bookmarkEnd w:id="1544"/>
      <w:bookmarkEnd w:id="1545"/>
      <w:bookmarkEnd w:id="1546"/>
      <w:bookmarkEnd w:id="154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548" w:name="_Toc21102686"/>
      <w:bookmarkStart w:id="1549" w:name="_Toc29810535"/>
      <w:bookmarkStart w:id="1550" w:name="_Toc36635887"/>
      <w:bookmarkStart w:id="1551" w:name="_Toc37272833"/>
      <w:bookmarkStart w:id="1552" w:name="_Toc45885910"/>
      <w:bookmarkStart w:id="1553" w:name="_Toc53183016"/>
      <w:bookmarkStart w:id="1554" w:name="_Toc58915683"/>
      <w:bookmarkStart w:id="1555" w:name="_Toc66700830"/>
      <w:bookmarkStart w:id="1556" w:name="_Toc68696985"/>
      <w:bookmarkStart w:id="1557" w:name="_Toc74927907"/>
      <w:bookmarkStart w:id="1558" w:name="_Toc76115006"/>
      <w:bookmarkStart w:id="1559" w:name="_Toc76544413"/>
      <w:r w:rsidRPr="00931575">
        <w:t>6.6</w:t>
      </w:r>
      <w:r w:rsidRPr="00931575">
        <w:tab/>
        <w:t>OTA transmitted signal quality</w:t>
      </w:r>
      <w:bookmarkEnd w:id="1548"/>
      <w:bookmarkEnd w:id="1549"/>
      <w:bookmarkEnd w:id="1550"/>
      <w:bookmarkEnd w:id="1551"/>
      <w:bookmarkEnd w:id="1552"/>
      <w:bookmarkEnd w:id="1553"/>
      <w:bookmarkEnd w:id="1554"/>
      <w:bookmarkEnd w:id="1555"/>
      <w:bookmarkEnd w:id="1556"/>
      <w:bookmarkEnd w:id="1557"/>
      <w:bookmarkEnd w:id="1558"/>
      <w:bookmarkEnd w:id="1559"/>
    </w:p>
    <w:p w14:paraId="39D3838A" w14:textId="77777777" w:rsidR="00C45907" w:rsidRPr="00931575" w:rsidRDefault="00C45907" w:rsidP="00C45907">
      <w:pPr>
        <w:pStyle w:val="Heading3"/>
      </w:pPr>
      <w:bookmarkStart w:id="1560" w:name="_Toc21102687"/>
      <w:bookmarkStart w:id="1561" w:name="_Toc29810536"/>
      <w:bookmarkStart w:id="1562" w:name="_Toc36635888"/>
      <w:bookmarkStart w:id="1563" w:name="_Toc37272834"/>
      <w:bookmarkStart w:id="1564" w:name="_Toc45885911"/>
      <w:bookmarkStart w:id="1565" w:name="_Toc53183017"/>
      <w:bookmarkStart w:id="1566" w:name="_Toc58915684"/>
      <w:bookmarkStart w:id="1567" w:name="_Toc66700831"/>
      <w:bookmarkStart w:id="1568" w:name="_Toc68696986"/>
      <w:bookmarkStart w:id="1569" w:name="_Toc74927908"/>
      <w:bookmarkStart w:id="1570" w:name="_Toc76115007"/>
      <w:bookmarkStart w:id="1571" w:name="_Toc76544414"/>
      <w:r w:rsidRPr="00931575">
        <w:t>6.6.1</w:t>
      </w:r>
      <w:r w:rsidRPr="00931575">
        <w:tab/>
        <w:t>General</w:t>
      </w:r>
      <w:bookmarkEnd w:id="1560"/>
      <w:bookmarkEnd w:id="1561"/>
      <w:bookmarkEnd w:id="1562"/>
      <w:bookmarkEnd w:id="1563"/>
      <w:bookmarkEnd w:id="1564"/>
      <w:bookmarkEnd w:id="1565"/>
      <w:bookmarkEnd w:id="1566"/>
      <w:bookmarkEnd w:id="1567"/>
      <w:bookmarkEnd w:id="1568"/>
      <w:bookmarkEnd w:id="1569"/>
      <w:bookmarkEnd w:id="1570"/>
      <w:bookmarkEnd w:id="1571"/>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572" w:name="_Toc21102688"/>
      <w:bookmarkStart w:id="1573" w:name="_Toc29810537"/>
      <w:bookmarkStart w:id="1574" w:name="_Toc36635889"/>
      <w:bookmarkStart w:id="1575" w:name="_Toc37272835"/>
      <w:bookmarkStart w:id="1576" w:name="_Toc45885912"/>
      <w:bookmarkStart w:id="1577" w:name="_Toc53183018"/>
      <w:bookmarkStart w:id="1578" w:name="_Toc58915685"/>
      <w:bookmarkStart w:id="1579" w:name="_Toc66700832"/>
      <w:bookmarkStart w:id="1580" w:name="_Toc68696987"/>
      <w:bookmarkStart w:id="1581" w:name="_Toc74927909"/>
      <w:bookmarkStart w:id="1582" w:name="_Toc76115008"/>
      <w:bookmarkStart w:id="1583" w:name="_Toc76544415"/>
      <w:r w:rsidRPr="00931575">
        <w:t>6.6.2</w:t>
      </w:r>
      <w:r w:rsidRPr="00931575">
        <w:tab/>
        <w:t>OTA frequency error</w:t>
      </w:r>
      <w:bookmarkEnd w:id="1572"/>
      <w:bookmarkEnd w:id="1573"/>
      <w:bookmarkEnd w:id="1574"/>
      <w:bookmarkEnd w:id="1575"/>
      <w:bookmarkEnd w:id="1576"/>
      <w:bookmarkEnd w:id="1577"/>
      <w:bookmarkEnd w:id="1578"/>
      <w:bookmarkEnd w:id="1579"/>
      <w:bookmarkEnd w:id="1580"/>
      <w:bookmarkEnd w:id="1581"/>
      <w:bookmarkEnd w:id="1582"/>
      <w:bookmarkEnd w:id="1583"/>
    </w:p>
    <w:p w14:paraId="57BE0E28" w14:textId="77777777" w:rsidR="00C45907" w:rsidRPr="00931575" w:rsidRDefault="00C45907" w:rsidP="00C45907">
      <w:pPr>
        <w:pStyle w:val="Heading4"/>
      </w:pPr>
      <w:bookmarkStart w:id="1584" w:name="_Toc21102689"/>
      <w:bookmarkStart w:id="1585" w:name="_Toc29810538"/>
      <w:bookmarkStart w:id="1586" w:name="_Toc36635890"/>
      <w:bookmarkStart w:id="1587" w:name="_Toc37272836"/>
      <w:bookmarkStart w:id="1588" w:name="_Toc45885913"/>
      <w:bookmarkStart w:id="1589" w:name="_Toc53183019"/>
      <w:bookmarkStart w:id="1590" w:name="_Toc58915686"/>
      <w:bookmarkStart w:id="1591" w:name="_Toc66700833"/>
      <w:bookmarkStart w:id="1592" w:name="_Toc68696988"/>
      <w:bookmarkStart w:id="1593" w:name="_Toc74927910"/>
      <w:bookmarkStart w:id="1594" w:name="_Toc76115009"/>
      <w:bookmarkStart w:id="1595" w:name="_Toc76544416"/>
      <w:r w:rsidRPr="00931575">
        <w:t>6.6.2.1</w:t>
      </w:r>
      <w:r w:rsidRPr="00931575">
        <w:tab/>
        <w:t>Definition and applicability</w:t>
      </w:r>
      <w:bookmarkEnd w:id="1584"/>
      <w:bookmarkEnd w:id="1585"/>
      <w:bookmarkEnd w:id="1586"/>
      <w:bookmarkEnd w:id="1587"/>
      <w:bookmarkEnd w:id="1588"/>
      <w:bookmarkEnd w:id="1589"/>
      <w:bookmarkEnd w:id="1590"/>
      <w:bookmarkEnd w:id="1591"/>
      <w:bookmarkEnd w:id="1592"/>
      <w:bookmarkEnd w:id="1593"/>
      <w:bookmarkEnd w:id="1594"/>
      <w:bookmarkEnd w:id="1595"/>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596" w:name="_Toc21102690"/>
      <w:bookmarkStart w:id="1597" w:name="_Toc29810539"/>
      <w:bookmarkStart w:id="1598" w:name="_Toc36635891"/>
      <w:bookmarkStart w:id="1599" w:name="_Toc37272837"/>
      <w:bookmarkStart w:id="1600" w:name="_Toc45885914"/>
      <w:bookmarkStart w:id="1601" w:name="_Toc53183020"/>
      <w:bookmarkStart w:id="1602" w:name="_Toc58915687"/>
      <w:bookmarkStart w:id="1603" w:name="_Toc66700834"/>
      <w:bookmarkStart w:id="1604" w:name="_Toc68696989"/>
      <w:bookmarkStart w:id="1605" w:name="_Toc74927911"/>
      <w:bookmarkStart w:id="1606" w:name="_Toc76115010"/>
      <w:bookmarkStart w:id="1607" w:name="_Toc76544417"/>
      <w:r w:rsidRPr="00931575">
        <w:t>6.6.2.2</w:t>
      </w:r>
      <w:r w:rsidRPr="00931575">
        <w:tab/>
        <w:t>Minimum Requirement</w:t>
      </w:r>
      <w:bookmarkEnd w:id="1596"/>
      <w:bookmarkEnd w:id="1597"/>
      <w:bookmarkEnd w:id="1598"/>
      <w:bookmarkEnd w:id="1599"/>
      <w:bookmarkEnd w:id="1600"/>
      <w:bookmarkEnd w:id="1601"/>
      <w:bookmarkEnd w:id="1602"/>
      <w:bookmarkEnd w:id="1603"/>
      <w:bookmarkEnd w:id="1604"/>
      <w:bookmarkEnd w:id="1605"/>
      <w:bookmarkEnd w:id="1606"/>
      <w:bookmarkEnd w:id="160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608" w:name="_Toc21102691"/>
      <w:bookmarkStart w:id="1609" w:name="_Toc29810540"/>
      <w:bookmarkStart w:id="1610" w:name="_Toc36635892"/>
      <w:bookmarkStart w:id="1611" w:name="_Toc37272838"/>
      <w:bookmarkStart w:id="1612" w:name="_Toc45885915"/>
      <w:bookmarkStart w:id="1613" w:name="_Toc53183021"/>
      <w:bookmarkStart w:id="1614" w:name="_Toc58915688"/>
      <w:bookmarkStart w:id="1615" w:name="_Toc66700835"/>
      <w:bookmarkStart w:id="1616" w:name="_Toc68696990"/>
      <w:bookmarkStart w:id="1617" w:name="_Toc74927912"/>
      <w:bookmarkStart w:id="1618" w:name="_Toc76115011"/>
      <w:bookmarkStart w:id="1619" w:name="_Toc76544418"/>
      <w:r w:rsidRPr="00931575">
        <w:lastRenderedPageBreak/>
        <w:t>6.6.2.3</w:t>
      </w:r>
      <w:r w:rsidRPr="00931575">
        <w:tab/>
        <w:t>Test purpose</w:t>
      </w:r>
      <w:bookmarkEnd w:id="1608"/>
      <w:bookmarkEnd w:id="1609"/>
      <w:bookmarkEnd w:id="1610"/>
      <w:bookmarkEnd w:id="1611"/>
      <w:bookmarkEnd w:id="1612"/>
      <w:bookmarkEnd w:id="1613"/>
      <w:bookmarkEnd w:id="1614"/>
      <w:bookmarkEnd w:id="1615"/>
      <w:bookmarkEnd w:id="1616"/>
      <w:bookmarkEnd w:id="1617"/>
      <w:bookmarkEnd w:id="1618"/>
      <w:bookmarkEnd w:id="1619"/>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620" w:name="_Toc21102692"/>
      <w:bookmarkStart w:id="1621" w:name="_Toc29810541"/>
      <w:bookmarkStart w:id="1622" w:name="_Toc36635893"/>
      <w:bookmarkStart w:id="1623" w:name="_Toc37272839"/>
      <w:bookmarkStart w:id="1624" w:name="_Toc45885916"/>
      <w:bookmarkStart w:id="1625" w:name="_Toc53183022"/>
      <w:bookmarkStart w:id="1626" w:name="_Toc58915689"/>
      <w:bookmarkStart w:id="1627" w:name="_Toc66700836"/>
      <w:bookmarkStart w:id="1628" w:name="_Toc68696991"/>
      <w:bookmarkStart w:id="1629" w:name="_Toc74927913"/>
      <w:bookmarkStart w:id="1630" w:name="_Toc76115012"/>
      <w:bookmarkStart w:id="1631" w:name="_Toc76544419"/>
      <w:r w:rsidRPr="00931575">
        <w:t>6.6.2.4</w:t>
      </w:r>
      <w:r w:rsidRPr="00931575">
        <w:tab/>
        <w:t>Method of test</w:t>
      </w:r>
      <w:bookmarkEnd w:id="1620"/>
      <w:bookmarkEnd w:id="1621"/>
      <w:bookmarkEnd w:id="1622"/>
      <w:bookmarkEnd w:id="1623"/>
      <w:bookmarkEnd w:id="1624"/>
      <w:bookmarkEnd w:id="1625"/>
      <w:bookmarkEnd w:id="1626"/>
      <w:bookmarkEnd w:id="1627"/>
      <w:bookmarkEnd w:id="1628"/>
      <w:bookmarkEnd w:id="1629"/>
      <w:bookmarkEnd w:id="1630"/>
      <w:bookmarkEnd w:id="1631"/>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632" w:name="_Toc21102693"/>
      <w:bookmarkStart w:id="1633" w:name="_Toc29810542"/>
      <w:bookmarkStart w:id="1634" w:name="_Toc36635894"/>
      <w:bookmarkStart w:id="1635" w:name="_Toc37272840"/>
      <w:bookmarkStart w:id="1636" w:name="_Toc45885917"/>
      <w:bookmarkStart w:id="1637" w:name="_Toc53183023"/>
      <w:bookmarkStart w:id="1638" w:name="_Toc58915690"/>
      <w:bookmarkStart w:id="1639" w:name="_Toc66700837"/>
      <w:bookmarkStart w:id="1640" w:name="_Toc68696992"/>
      <w:bookmarkStart w:id="1641" w:name="_Toc74927914"/>
      <w:bookmarkStart w:id="1642" w:name="_Toc76115013"/>
      <w:bookmarkStart w:id="1643" w:name="_Toc76544420"/>
      <w:r w:rsidRPr="00931575">
        <w:t>6.6.2.4.1</w:t>
      </w:r>
      <w:r w:rsidRPr="00931575">
        <w:tab/>
        <w:t>Initial conditions</w:t>
      </w:r>
      <w:bookmarkEnd w:id="1632"/>
      <w:bookmarkEnd w:id="1633"/>
      <w:bookmarkEnd w:id="1634"/>
      <w:bookmarkEnd w:id="1635"/>
      <w:bookmarkEnd w:id="1636"/>
      <w:bookmarkEnd w:id="1637"/>
      <w:bookmarkEnd w:id="1638"/>
      <w:bookmarkEnd w:id="1639"/>
      <w:bookmarkEnd w:id="1640"/>
      <w:bookmarkEnd w:id="1641"/>
      <w:bookmarkEnd w:id="1642"/>
      <w:bookmarkEnd w:id="164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644" w:name="_Toc21102694"/>
      <w:bookmarkStart w:id="1645" w:name="_Toc29810543"/>
      <w:bookmarkStart w:id="1646" w:name="_Toc36635895"/>
      <w:bookmarkStart w:id="1647" w:name="_Toc37272841"/>
      <w:bookmarkStart w:id="1648" w:name="_Toc45885918"/>
      <w:bookmarkStart w:id="1649" w:name="_Toc53183024"/>
      <w:bookmarkStart w:id="1650" w:name="_Toc58915691"/>
      <w:bookmarkStart w:id="1651" w:name="_Toc66700838"/>
      <w:bookmarkStart w:id="1652" w:name="_Toc68696993"/>
      <w:bookmarkStart w:id="1653" w:name="_Toc74927915"/>
      <w:bookmarkStart w:id="1654" w:name="_Toc76115014"/>
      <w:bookmarkStart w:id="1655" w:name="_Toc76544421"/>
      <w:r w:rsidRPr="00931575">
        <w:t>6.6.2.5</w:t>
      </w:r>
      <w:r w:rsidRPr="00931575">
        <w:tab/>
        <w:t>Test Requirements</w:t>
      </w:r>
      <w:bookmarkEnd w:id="1644"/>
      <w:bookmarkEnd w:id="1645"/>
      <w:bookmarkEnd w:id="1646"/>
      <w:bookmarkEnd w:id="1647"/>
      <w:bookmarkEnd w:id="1648"/>
      <w:bookmarkEnd w:id="1649"/>
      <w:bookmarkEnd w:id="1650"/>
      <w:bookmarkEnd w:id="1651"/>
      <w:bookmarkEnd w:id="1652"/>
      <w:bookmarkEnd w:id="1653"/>
      <w:bookmarkEnd w:id="1654"/>
      <w:bookmarkEnd w:id="1655"/>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656" w:name="_Toc21102695"/>
      <w:bookmarkStart w:id="1657" w:name="_Toc29810544"/>
      <w:bookmarkStart w:id="1658" w:name="_Toc36635896"/>
      <w:bookmarkStart w:id="1659" w:name="_Toc37272842"/>
      <w:bookmarkStart w:id="1660" w:name="_Toc45885919"/>
      <w:bookmarkStart w:id="1661" w:name="_Toc53183025"/>
      <w:bookmarkStart w:id="1662" w:name="_Toc58915692"/>
      <w:bookmarkStart w:id="1663" w:name="_Toc66700839"/>
      <w:bookmarkStart w:id="1664" w:name="_Toc68696994"/>
      <w:bookmarkStart w:id="1665" w:name="_Toc74927916"/>
      <w:bookmarkStart w:id="1666" w:name="_Toc76115015"/>
      <w:bookmarkStart w:id="1667" w:name="_Toc76544422"/>
      <w:r w:rsidRPr="00931575">
        <w:t>6.6.3</w:t>
      </w:r>
      <w:r w:rsidRPr="00931575">
        <w:tab/>
        <w:t>OTA modulation quality</w:t>
      </w:r>
      <w:bookmarkEnd w:id="1656"/>
      <w:bookmarkEnd w:id="1657"/>
      <w:bookmarkEnd w:id="1658"/>
      <w:bookmarkEnd w:id="1659"/>
      <w:bookmarkEnd w:id="1660"/>
      <w:bookmarkEnd w:id="1661"/>
      <w:bookmarkEnd w:id="1662"/>
      <w:bookmarkEnd w:id="1663"/>
      <w:bookmarkEnd w:id="1664"/>
      <w:bookmarkEnd w:id="1665"/>
      <w:bookmarkEnd w:id="1666"/>
      <w:bookmarkEnd w:id="1667"/>
    </w:p>
    <w:p w14:paraId="5E9DFA92" w14:textId="77777777" w:rsidR="00C45907" w:rsidRPr="00931575" w:rsidRDefault="00C45907" w:rsidP="00C45907">
      <w:pPr>
        <w:pStyle w:val="Heading4"/>
      </w:pPr>
      <w:bookmarkStart w:id="1668" w:name="_Toc21102696"/>
      <w:bookmarkStart w:id="1669" w:name="_Toc29810545"/>
      <w:bookmarkStart w:id="1670" w:name="_Toc36635897"/>
      <w:bookmarkStart w:id="1671" w:name="_Toc37272843"/>
      <w:bookmarkStart w:id="1672" w:name="_Toc45885920"/>
      <w:bookmarkStart w:id="1673" w:name="_Toc53183026"/>
      <w:bookmarkStart w:id="1674" w:name="_Toc58915693"/>
      <w:bookmarkStart w:id="1675" w:name="_Toc66700840"/>
      <w:bookmarkStart w:id="1676" w:name="_Toc68696995"/>
      <w:bookmarkStart w:id="1677" w:name="_Toc74927917"/>
      <w:bookmarkStart w:id="1678" w:name="_Toc76115016"/>
      <w:bookmarkStart w:id="1679" w:name="_Toc76544423"/>
      <w:r w:rsidRPr="00931575">
        <w:t>6.6.3.1</w:t>
      </w:r>
      <w:r w:rsidRPr="00931575">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680" w:name="_Toc21102697"/>
      <w:bookmarkStart w:id="1681" w:name="_Toc29810546"/>
      <w:bookmarkStart w:id="1682" w:name="_Toc36635898"/>
      <w:bookmarkStart w:id="1683" w:name="_Toc37272844"/>
      <w:bookmarkStart w:id="1684" w:name="_Toc45885921"/>
      <w:bookmarkStart w:id="1685" w:name="_Toc53183027"/>
      <w:bookmarkStart w:id="1686" w:name="_Toc58915694"/>
      <w:bookmarkStart w:id="1687" w:name="_Toc66700841"/>
      <w:bookmarkStart w:id="1688" w:name="_Toc68696996"/>
      <w:bookmarkStart w:id="1689" w:name="_Toc74927918"/>
      <w:bookmarkStart w:id="1690" w:name="_Toc76115017"/>
      <w:bookmarkStart w:id="1691" w:name="_Toc76544424"/>
      <w:r w:rsidRPr="00931575">
        <w:t>6.6.3.2</w:t>
      </w:r>
      <w:r w:rsidRPr="00931575">
        <w:tab/>
        <w:t>Minimum Requirement</w:t>
      </w:r>
      <w:bookmarkEnd w:id="1680"/>
      <w:bookmarkEnd w:id="1681"/>
      <w:bookmarkEnd w:id="1682"/>
      <w:bookmarkEnd w:id="1683"/>
      <w:bookmarkEnd w:id="1684"/>
      <w:bookmarkEnd w:id="1685"/>
      <w:bookmarkEnd w:id="1686"/>
      <w:bookmarkEnd w:id="1687"/>
      <w:bookmarkEnd w:id="1688"/>
      <w:bookmarkEnd w:id="1689"/>
      <w:bookmarkEnd w:id="1690"/>
      <w:bookmarkEnd w:id="1691"/>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692" w:name="_Toc21102698"/>
      <w:bookmarkStart w:id="1693" w:name="_Toc29810547"/>
      <w:bookmarkStart w:id="1694" w:name="_Toc36635899"/>
      <w:bookmarkStart w:id="1695" w:name="_Toc37272845"/>
      <w:bookmarkStart w:id="1696" w:name="_Toc45885922"/>
      <w:bookmarkStart w:id="1697" w:name="_Toc53183028"/>
      <w:bookmarkStart w:id="1698" w:name="_Toc58915695"/>
      <w:bookmarkStart w:id="1699" w:name="_Toc66700842"/>
      <w:bookmarkStart w:id="1700" w:name="_Toc68696997"/>
      <w:bookmarkStart w:id="1701" w:name="_Toc74927919"/>
      <w:bookmarkStart w:id="1702" w:name="_Toc76115018"/>
      <w:bookmarkStart w:id="1703" w:name="_Toc76544425"/>
      <w:r w:rsidRPr="00931575">
        <w:t>6.6.3.3</w:t>
      </w:r>
      <w:r w:rsidRPr="00931575">
        <w:tab/>
        <w:t>Test purpose</w:t>
      </w:r>
      <w:bookmarkEnd w:id="1692"/>
      <w:bookmarkEnd w:id="1693"/>
      <w:bookmarkEnd w:id="1694"/>
      <w:bookmarkEnd w:id="1695"/>
      <w:bookmarkEnd w:id="1696"/>
      <w:bookmarkEnd w:id="1697"/>
      <w:bookmarkEnd w:id="1698"/>
      <w:bookmarkEnd w:id="1699"/>
      <w:bookmarkEnd w:id="1700"/>
      <w:bookmarkEnd w:id="1701"/>
      <w:bookmarkEnd w:id="1702"/>
      <w:bookmarkEnd w:id="1703"/>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704" w:name="_Toc21102699"/>
      <w:bookmarkStart w:id="1705" w:name="_Toc29810548"/>
      <w:bookmarkStart w:id="1706" w:name="_Toc36635900"/>
      <w:bookmarkStart w:id="1707" w:name="_Toc37272846"/>
      <w:bookmarkStart w:id="1708" w:name="_Toc45885923"/>
      <w:bookmarkStart w:id="1709" w:name="_Toc53183029"/>
      <w:bookmarkStart w:id="1710" w:name="_Toc58915696"/>
      <w:bookmarkStart w:id="1711" w:name="_Toc66700843"/>
      <w:bookmarkStart w:id="1712" w:name="_Toc68696998"/>
      <w:bookmarkStart w:id="1713" w:name="_Toc74927920"/>
      <w:bookmarkStart w:id="1714" w:name="_Toc76115019"/>
      <w:bookmarkStart w:id="1715" w:name="_Toc76544426"/>
      <w:r w:rsidRPr="00931575">
        <w:t>6.6.3.4</w:t>
      </w:r>
      <w:r w:rsidRPr="00931575">
        <w:tab/>
        <w:t>Method of test</w:t>
      </w:r>
      <w:bookmarkEnd w:id="1704"/>
      <w:bookmarkEnd w:id="1705"/>
      <w:bookmarkEnd w:id="1706"/>
      <w:bookmarkEnd w:id="1707"/>
      <w:bookmarkEnd w:id="1708"/>
      <w:bookmarkEnd w:id="1709"/>
      <w:bookmarkEnd w:id="1710"/>
      <w:bookmarkEnd w:id="1711"/>
      <w:bookmarkEnd w:id="1712"/>
      <w:bookmarkEnd w:id="1713"/>
      <w:bookmarkEnd w:id="1714"/>
      <w:bookmarkEnd w:id="1715"/>
    </w:p>
    <w:p w14:paraId="3661CF4C" w14:textId="77777777" w:rsidR="00C45907" w:rsidRPr="00931575" w:rsidRDefault="00C45907" w:rsidP="00C45907">
      <w:pPr>
        <w:pStyle w:val="Heading5"/>
      </w:pPr>
      <w:bookmarkStart w:id="1716" w:name="_Toc21102700"/>
      <w:bookmarkStart w:id="1717" w:name="_Toc29810549"/>
      <w:bookmarkStart w:id="1718" w:name="_Toc36635901"/>
      <w:bookmarkStart w:id="1719" w:name="_Toc37272847"/>
      <w:bookmarkStart w:id="1720" w:name="_Toc45885924"/>
      <w:bookmarkStart w:id="1721" w:name="_Toc53183030"/>
      <w:bookmarkStart w:id="1722" w:name="_Toc58915697"/>
      <w:bookmarkStart w:id="1723" w:name="_Toc66700844"/>
      <w:bookmarkStart w:id="1724" w:name="_Toc68696999"/>
      <w:bookmarkStart w:id="1725" w:name="_Toc74927921"/>
      <w:bookmarkStart w:id="1726" w:name="_Toc76115020"/>
      <w:bookmarkStart w:id="1727" w:name="_Toc76544427"/>
      <w:r w:rsidRPr="00931575">
        <w:t>6.6.3.4.1</w:t>
      </w:r>
      <w:r w:rsidRPr="00931575">
        <w:tab/>
        <w:t>Initial conditions</w:t>
      </w:r>
      <w:bookmarkEnd w:id="1716"/>
      <w:bookmarkEnd w:id="1717"/>
      <w:bookmarkEnd w:id="1718"/>
      <w:bookmarkEnd w:id="1719"/>
      <w:bookmarkEnd w:id="1720"/>
      <w:bookmarkEnd w:id="1721"/>
      <w:bookmarkEnd w:id="1722"/>
      <w:bookmarkEnd w:id="1723"/>
      <w:bookmarkEnd w:id="1724"/>
      <w:bookmarkEnd w:id="1725"/>
      <w:bookmarkEnd w:id="1726"/>
      <w:bookmarkEnd w:id="172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728" w:name="_Toc21102701"/>
      <w:bookmarkStart w:id="1729" w:name="_Toc29810550"/>
      <w:bookmarkStart w:id="1730" w:name="_Toc36635902"/>
      <w:bookmarkStart w:id="1731" w:name="_Toc37272848"/>
      <w:bookmarkStart w:id="1732" w:name="_Toc45885925"/>
      <w:bookmarkStart w:id="1733" w:name="_Toc53183031"/>
      <w:bookmarkStart w:id="1734" w:name="_Toc58915698"/>
      <w:bookmarkStart w:id="1735" w:name="_Toc66700845"/>
      <w:bookmarkStart w:id="1736" w:name="_Toc68697000"/>
      <w:bookmarkStart w:id="1737" w:name="_Toc74927922"/>
      <w:bookmarkStart w:id="1738" w:name="_Toc76115021"/>
      <w:bookmarkStart w:id="1739" w:name="_Toc76544428"/>
      <w:r w:rsidRPr="00931575">
        <w:t>6.6.3.4.2</w:t>
      </w:r>
      <w:r w:rsidRPr="00931575">
        <w:tab/>
        <w:t>Procedure</w:t>
      </w:r>
      <w:bookmarkEnd w:id="1728"/>
      <w:bookmarkEnd w:id="1729"/>
      <w:bookmarkEnd w:id="1730"/>
      <w:bookmarkEnd w:id="1731"/>
      <w:bookmarkEnd w:id="1732"/>
      <w:bookmarkEnd w:id="1733"/>
      <w:bookmarkEnd w:id="1734"/>
      <w:bookmarkEnd w:id="1735"/>
      <w:bookmarkEnd w:id="1736"/>
      <w:bookmarkEnd w:id="1737"/>
      <w:bookmarkEnd w:id="1738"/>
      <w:bookmarkEnd w:id="1739"/>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74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740"/>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741" w:name="_Toc21102702"/>
      <w:bookmarkStart w:id="1742" w:name="_Toc29810551"/>
      <w:bookmarkStart w:id="1743" w:name="_Toc36635903"/>
      <w:bookmarkStart w:id="1744" w:name="_Toc37272849"/>
      <w:bookmarkStart w:id="1745" w:name="_Toc45885926"/>
      <w:bookmarkStart w:id="1746" w:name="_Toc53183032"/>
      <w:bookmarkStart w:id="1747" w:name="_Toc58915699"/>
      <w:bookmarkStart w:id="1748" w:name="_Toc66700846"/>
      <w:bookmarkStart w:id="1749" w:name="_Toc68697001"/>
      <w:bookmarkStart w:id="1750" w:name="_Toc74927923"/>
      <w:bookmarkStart w:id="1751" w:name="_Toc76115022"/>
      <w:bookmarkStart w:id="1752" w:name="_Toc76544429"/>
      <w:r w:rsidRPr="00931575">
        <w:t>6.6.3.5</w:t>
      </w:r>
      <w:r w:rsidRPr="00931575">
        <w:tab/>
        <w:t>Test requirements</w:t>
      </w:r>
      <w:bookmarkEnd w:id="1741"/>
      <w:bookmarkEnd w:id="1742"/>
      <w:bookmarkEnd w:id="1743"/>
      <w:bookmarkEnd w:id="1744"/>
      <w:bookmarkEnd w:id="1745"/>
      <w:bookmarkEnd w:id="1746"/>
      <w:bookmarkEnd w:id="1747"/>
      <w:bookmarkEnd w:id="1748"/>
      <w:bookmarkEnd w:id="1749"/>
      <w:bookmarkEnd w:id="1750"/>
      <w:bookmarkEnd w:id="1751"/>
      <w:bookmarkEnd w:id="1752"/>
    </w:p>
    <w:p w14:paraId="143F7AAF" w14:textId="77777777" w:rsidR="00C45907" w:rsidRPr="00931575" w:rsidRDefault="00C45907" w:rsidP="00C45907">
      <w:pPr>
        <w:pStyle w:val="Heading5"/>
      </w:pPr>
      <w:bookmarkStart w:id="1753" w:name="_Toc21102703"/>
      <w:bookmarkStart w:id="1754" w:name="_Toc29810552"/>
      <w:bookmarkStart w:id="1755" w:name="_Toc36635904"/>
      <w:bookmarkStart w:id="1756" w:name="_Toc37272850"/>
      <w:bookmarkStart w:id="1757" w:name="_Toc45885927"/>
      <w:bookmarkStart w:id="1758" w:name="_Toc53183033"/>
      <w:bookmarkStart w:id="1759" w:name="_Toc58915700"/>
      <w:bookmarkStart w:id="1760" w:name="_Toc66700847"/>
      <w:bookmarkStart w:id="1761" w:name="_Toc68697002"/>
      <w:bookmarkStart w:id="1762" w:name="_Toc74927924"/>
      <w:bookmarkStart w:id="1763" w:name="_Toc76115023"/>
      <w:bookmarkStart w:id="1764" w:name="_Toc76544430"/>
      <w:r w:rsidRPr="00931575">
        <w:t>6.6.3.5.1</w:t>
      </w:r>
      <w:r w:rsidRPr="00931575">
        <w:tab/>
      </w:r>
      <w:r w:rsidRPr="00931575">
        <w:rPr>
          <w:rFonts w:hint="eastAsia"/>
          <w:i/>
          <w:iCs/>
          <w:lang w:val="en-US" w:eastAsia="zh-CN"/>
        </w:rPr>
        <w:t>BS type 1-O</w:t>
      </w:r>
      <w:bookmarkEnd w:id="1753"/>
      <w:bookmarkEnd w:id="1754"/>
      <w:bookmarkEnd w:id="1755"/>
      <w:bookmarkEnd w:id="1756"/>
      <w:bookmarkEnd w:id="1757"/>
      <w:bookmarkEnd w:id="1758"/>
      <w:bookmarkEnd w:id="1759"/>
      <w:bookmarkEnd w:id="1760"/>
      <w:bookmarkEnd w:id="1761"/>
      <w:bookmarkEnd w:id="1762"/>
      <w:bookmarkEnd w:id="1763"/>
      <w:bookmarkEnd w:id="176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765" w:name="_Toc21102704"/>
      <w:bookmarkStart w:id="1766" w:name="_Toc29810553"/>
      <w:bookmarkStart w:id="1767" w:name="_Toc36635905"/>
      <w:bookmarkStart w:id="1768" w:name="_Toc37272851"/>
      <w:bookmarkStart w:id="1769" w:name="_Toc45885928"/>
      <w:bookmarkStart w:id="1770" w:name="_Toc53183034"/>
      <w:bookmarkStart w:id="1771" w:name="_Toc58915701"/>
      <w:bookmarkStart w:id="1772" w:name="_Toc66700848"/>
      <w:bookmarkStart w:id="1773" w:name="_Toc68697003"/>
      <w:bookmarkStart w:id="1774" w:name="_Toc74927925"/>
      <w:bookmarkStart w:id="1775" w:name="_Toc76115024"/>
      <w:bookmarkStart w:id="1776" w:name="_Toc76544431"/>
      <w:r w:rsidRPr="00931575">
        <w:t>6.6.3.5.2</w:t>
      </w:r>
      <w:r w:rsidRPr="00931575">
        <w:tab/>
      </w:r>
      <w:r w:rsidRPr="00931575">
        <w:rPr>
          <w:i/>
          <w:lang w:val="en-US" w:eastAsia="zh-CN"/>
        </w:rPr>
        <w:t>BS type 2-O</w:t>
      </w:r>
      <w:bookmarkEnd w:id="1765"/>
      <w:bookmarkEnd w:id="1766"/>
      <w:bookmarkEnd w:id="1767"/>
      <w:bookmarkEnd w:id="1768"/>
      <w:bookmarkEnd w:id="1769"/>
      <w:bookmarkEnd w:id="1770"/>
      <w:bookmarkEnd w:id="1771"/>
      <w:bookmarkEnd w:id="1772"/>
      <w:bookmarkEnd w:id="1773"/>
      <w:bookmarkEnd w:id="1774"/>
      <w:bookmarkEnd w:id="1775"/>
      <w:bookmarkEnd w:id="1776"/>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777" w:name="_Toc21102705"/>
      <w:bookmarkStart w:id="1778" w:name="_Toc29810554"/>
      <w:bookmarkStart w:id="1779" w:name="_Toc36635906"/>
      <w:bookmarkStart w:id="1780" w:name="_Toc37272852"/>
      <w:bookmarkStart w:id="1781" w:name="_Toc45885929"/>
      <w:bookmarkStart w:id="1782" w:name="_Toc53183035"/>
      <w:bookmarkStart w:id="1783" w:name="_Toc58915702"/>
      <w:bookmarkStart w:id="1784" w:name="_Toc66700849"/>
      <w:bookmarkStart w:id="1785" w:name="_Toc68697004"/>
      <w:bookmarkStart w:id="1786" w:name="_Toc74927926"/>
      <w:bookmarkStart w:id="1787" w:name="_Toc76115025"/>
      <w:bookmarkStart w:id="1788" w:name="_Toc76544432"/>
      <w:r w:rsidRPr="00931575">
        <w:t>6.6.4</w:t>
      </w:r>
      <w:r w:rsidRPr="00931575">
        <w:tab/>
        <w:t>OTA time alignment error</w:t>
      </w:r>
      <w:bookmarkEnd w:id="1777"/>
      <w:bookmarkEnd w:id="1778"/>
      <w:bookmarkEnd w:id="1779"/>
      <w:bookmarkEnd w:id="1780"/>
      <w:bookmarkEnd w:id="1781"/>
      <w:bookmarkEnd w:id="1782"/>
      <w:bookmarkEnd w:id="1783"/>
      <w:bookmarkEnd w:id="1784"/>
      <w:bookmarkEnd w:id="1785"/>
      <w:bookmarkEnd w:id="1786"/>
      <w:bookmarkEnd w:id="1787"/>
      <w:bookmarkEnd w:id="1788"/>
    </w:p>
    <w:p w14:paraId="67EC82F8" w14:textId="77777777" w:rsidR="00C45907" w:rsidRPr="00931575" w:rsidRDefault="00C45907" w:rsidP="00C45907">
      <w:pPr>
        <w:pStyle w:val="Heading4"/>
      </w:pPr>
      <w:bookmarkStart w:id="1789" w:name="_Toc21102706"/>
      <w:bookmarkStart w:id="1790" w:name="_Toc29810555"/>
      <w:bookmarkStart w:id="1791" w:name="_Toc36635907"/>
      <w:bookmarkStart w:id="1792" w:name="_Toc37272853"/>
      <w:bookmarkStart w:id="1793" w:name="_Toc45885930"/>
      <w:bookmarkStart w:id="1794" w:name="_Toc53183036"/>
      <w:bookmarkStart w:id="1795" w:name="_Toc58915703"/>
      <w:bookmarkStart w:id="1796" w:name="_Toc66700850"/>
      <w:bookmarkStart w:id="1797" w:name="_Toc68697005"/>
      <w:bookmarkStart w:id="1798" w:name="_Toc74927927"/>
      <w:bookmarkStart w:id="1799" w:name="_Toc76115026"/>
      <w:bookmarkStart w:id="1800" w:name="_Toc76544433"/>
      <w:r w:rsidRPr="00931575">
        <w:t>6.6.4.1</w:t>
      </w:r>
      <w:r w:rsidRPr="00931575">
        <w:tab/>
        <w:t>Definition and applicability</w:t>
      </w:r>
      <w:bookmarkEnd w:id="1789"/>
      <w:bookmarkEnd w:id="1790"/>
      <w:bookmarkEnd w:id="1791"/>
      <w:bookmarkEnd w:id="1792"/>
      <w:bookmarkEnd w:id="1793"/>
      <w:bookmarkEnd w:id="1794"/>
      <w:bookmarkEnd w:id="1795"/>
      <w:bookmarkEnd w:id="1796"/>
      <w:bookmarkEnd w:id="1797"/>
      <w:bookmarkEnd w:id="1798"/>
      <w:bookmarkEnd w:id="1799"/>
      <w:bookmarkEnd w:id="1800"/>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801" w:name="_Toc21102707"/>
      <w:bookmarkStart w:id="1802" w:name="_Toc29810556"/>
      <w:bookmarkStart w:id="1803" w:name="_Toc36635908"/>
      <w:bookmarkStart w:id="1804" w:name="_Toc37272854"/>
      <w:bookmarkStart w:id="1805" w:name="_Toc45885931"/>
      <w:bookmarkStart w:id="1806" w:name="_Toc53183037"/>
      <w:bookmarkStart w:id="1807" w:name="_Toc58915704"/>
      <w:bookmarkStart w:id="1808" w:name="_Toc66700851"/>
      <w:bookmarkStart w:id="1809" w:name="_Toc68697006"/>
      <w:bookmarkStart w:id="1810" w:name="_Toc74927928"/>
      <w:bookmarkStart w:id="1811" w:name="_Toc76115027"/>
      <w:bookmarkStart w:id="1812" w:name="_Toc76544434"/>
      <w:r w:rsidRPr="00931575">
        <w:t>6.6.4.2</w:t>
      </w:r>
      <w:r w:rsidRPr="00931575">
        <w:tab/>
        <w:t>Minimum requirement</w:t>
      </w:r>
      <w:bookmarkEnd w:id="1801"/>
      <w:bookmarkEnd w:id="1802"/>
      <w:bookmarkEnd w:id="1803"/>
      <w:bookmarkEnd w:id="1804"/>
      <w:bookmarkEnd w:id="1805"/>
      <w:bookmarkEnd w:id="1806"/>
      <w:bookmarkEnd w:id="1807"/>
      <w:bookmarkEnd w:id="1808"/>
      <w:bookmarkEnd w:id="1809"/>
      <w:bookmarkEnd w:id="1810"/>
      <w:bookmarkEnd w:id="1811"/>
      <w:bookmarkEnd w:id="1812"/>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813" w:name="_Toc21102708"/>
      <w:bookmarkStart w:id="1814" w:name="_Toc29810557"/>
      <w:bookmarkStart w:id="1815" w:name="_Toc36635909"/>
      <w:bookmarkStart w:id="1816" w:name="_Toc37272855"/>
      <w:bookmarkStart w:id="1817" w:name="_Toc45885932"/>
      <w:bookmarkStart w:id="1818" w:name="_Toc53183038"/>
      <w:bookmarkStart w:id="1819" w:name="_Toc58915705"/>
      <w:bookmarkStart w:id="1820" w:name="_Toc66700852"/>
      <w:bookmarkStart w:id="1821" w:name="_Toc68697007"/>
      <w:bookmarkStart w:id="1822" w:name="_Toc74927929"/>
      <w:bookmarkStart w:id="1823" w:name="_Toc76115028"/>
      <w:bookmarkStart w:id="1824" w:name="_Toc76544435"/>
      <w:r w:rsidRPr="00931575">
        <w:lastRenderedPageBreak/>
        <w:t>6.6.4.3</w:t>
      </w:r>
      <w:r w:rsidRPr="00931575">
        <w:tab/>
        <w:t>Test purpose</w:t>
      </w:r>
      <w:bookmarkEnd w:id="1813"/>
      <w:bookmarkEnd w:id="1814"/>
      <w:bookmarkEnd w:id="1815"/>
      <w:bookmarkEnd w:id="1816"/>
      <w:bookmarkEnd w:id="1817"/>
      <w:bookmarkEnd w:id="1818"/>
      <w:bookmarkEnd w:id="1819"/>
      <w:bookmarkEnd w:id="1820"/>
      <w:bookmarkEnd w:id="1821"/>
      <w:bookmarkEnd w:id="1822"/>
      <w:bookmarkEnd w:id="1823"/>
      <w:bookmarkEnd w:id="1824"/>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825" w:name="_Toc21102709"/>
      <w:bookmarkStart w:id="1826" w:name="_Toc29810558"/>
      <w:bookmarkStart w:id="1827" w:name="_Toc36635910"/>
      <w:bookmarkStart w:id="1828" w:name="_Toc37272856"/>
      <w:bookmarkStart w:id="1829" w:name="_Toc45885933"/>
      <w:bookmarkStart w:id="1830" w:name="_Toc53183039"/>
      <w:bookmarkStart w:id="1831" w:name="_Toc58915706"/>
      <w:bookmarkStart w:id="1832" w:name="_Toc66700853"/>
      <w:bookmarkStart w:id="1833" w:name="_Toc68697008"/>
      <w:bookmarkStart w:id="1834" w:name="_Toc74927930"/>
      <w:bookmarkStart w:id="1835" w:name="_Toc76115029"/>
      <w:bookmarkStart w:id="1836" w:name="_Toc76544436"/>
      <w:r w:rsidRPr="00931575">
        <w:rPr>
          <w:lang w:eastAsia="sv-SE"/>
        </w:rPr>
        <w:t>6.</w:t>
      </w:r>
      <w:r w:rsidRPr="00931575">
        <w:rPr>
          <w:lang w:eastAsia="zh-CN"/>
        </w:rPr>
        <w:t>6.4.</w:t>
      </w:r>
      <w:r w:rsidRPr="00931575">
        <w:rPr>
          <w:lang w:eastAsia="sv-SE"/>
        </w:rPr>
        <w:t>4</w:t>
      </w:r>
      <w:r w:rsidRPr="00931575">
        <w:rPr>
          <w:lang w:eastAsia="sv-SE"/>
        </w:rPr>
        <w:tab/>
        <w:t>Method of test</w:t>
      </w:r>
      <w:bookmarkEnd w:id="1825"/>
      <w:bookmarkEnd w:id="1826"/>
      <w:bookmarkEnd w:id="1827"/>
      <w:bookmarkEnd w:id="1828"/>
      <w:bookmarkEnd w:id="1829"/>
      <w:bookmarkEnd w:id="1830"/>
      <w:bookmarkEnd w:id="1831"/>
      <w:bookmarkEnd w:id="1832"/>
      <w:bookmarkEnd w:id="1833"/>
      <w:bookmarkEnd w:id="1834"/>
      <w:bookmarkEnd w:id="1835"/>
      <w:bookmarkEnd w:id="1836"/>
    </w:p>
    <w:p w14:paraId="31C513B9" w14:textId="77777777" w:rsidR="00C45907" w:rsidRPr="00931575" w:rsidRDefault="00C45907" w:rsidP="00C45907">
      <w:pPr>
        <w:pStyle w:val="Heading5"/>
        <w:rPr>
          <w:lang w:eastAsia="sv-SE"/>
        </w:rPr>
      </w:pPr>
      <w:bookmarkStart w:id="1837" w:name="_Toc21102710"/>
      <w:bookmarkStart w:id="1838" w:name="_Toc29810559"/>
      <w:bookmarkStart w:id="1839" w:name="_Toc36635911"/>
      <w:bookmarkStart w:id="1840" w:name="_Toc37272857"/>
      <w:bookmarkStart w:id="1841" w:name="_Toc45885934"/>
      <w:bookmarkStart w:id="1842" w:name="_Toc53183040"/>
      <w:bookmarkStart w:id="1843" w:name="_Toc58915707"/>
      <w:bookmarkStart w:id="1844" w:name="_Toc66700854"/>
      <w:bookmarkStart w:id="1845" w:name="_Toc68697009"/>
      <w:bookmarkStart w:id="1846" w:name="_Toc74927931"/>
      <w:bookmarkStart w:id="1847" w:name="_Toc76115030"/>
      <w:bookmarkStart w:id="1848" w:name="_Toc76544437"/>
      <w:r w:rsidRPr="00931575">
        <w:rPr>
          <w:lang w:eastAsia="sv-SE"/>
        </w:rPr>
        <w:t>6.6.4.4.1</w:t>
      </w:r>
      <w:r w:rsidRPr="00931575">
        <w:rPr>
          <w:lang w:eastAsia="sv-SE"/>
        </w:rPr>
        <w:tab/>
        <w:t>Initial conditions</w:t>
      </w:r>
      <w:bookmarkEnd w:id="1837"/>
      <w:bookmarkEnd w:id="1838"/>
      <w:bookmarkEnd w:id="1839"/>
      <w:bookmarkEnd w:id="1840"/>
      <w:bookmarkEnd w:id="1841"/>
      <w:bookmarkEnd w:id="1842"/>
      <w:bookmarkEnd w:id="1843"/>
      <w:bookmarkEnd w:id="1844"/>
      <w:bookmarkEnd w:id="1845"/>
      <w:bookmarkEnd w:id="1846"/>
      <w:bookmarkEnd w:id="1847"/>
      <w:bookmarkEnd w:id="184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849" w:name="_Toc21102711"/>
      <w:bookmarkStart w:id="1850" w:name="_Toc29810560"/>
      <w:bookmarkStart w:id="1851" w:name="_Toc36635912"/>
      <w:bookmarkStart w:id="1852" w:name="_Toc37272858"/>
      <w:bookmarkStart w:id="1853" w:name="_Toc45885935"/>
      <w:bookmarkStart w:id="1854" w:name="_Toc53183041"/>
      <w:bookmarkStart w:id="1855" w:name="_Toc58915708"/>
      <w:bookmarkStart w:id="1856" w:name="_Toc66700855"/>
      <w:bookmarkStart w:id="1857" w:name="_Toc68697010"/>
      <w:bookmarkStart w:id="1858" w:name="_Toc74927932"/>
      <w:bookmarkStart w:id="1859" w:name="_Toc76115031"/>
      <w:bookmarkStart w:id="1860" w:name="_Toc76544438"/>
      <w:r w:rsidRPr="00931575">
        <w:rPr>
          <w:lang w:eastAsia="sv-SE"/>
        </w:rPr>
        <w:t>6.6.4.4.2</w:t>
      </w:r>
      <w:r w:rsidRPr="00931575">
        <w:rPr>
          <w:lang w:eastAsia="sv-SE"/>
        </w:rPr>
        <w:tab/>
        <w:t>Procedure</w:t>
      </w:r>
      <w:bookmarkEnd w:id="1849"/>
      <w:bookmarkEnd w:id="1850"/>
      <w:bookmarkEnd w:id="1851"/>
      <w:bookmarkEnd w:id="1852"/>
      <w:bookmarkEnd w:id="1853"/>
      <w:bookmarkEnd w:id="1854"/>
      <w:bookmarkEnd w:id="1855"/>
      <w:bookmarkEnd w:id="1856"/>
      <w:bookmarkEnd w:id="1857"/>
      <w:bookmarkEnd w:id="1858"/>
      <w:bookmarkEnd w:id="1859"/>
      <w:bookmarkEnd w:id="1860"/>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861" w:name="_Toc21102712"/>
      <w:bookmarkStart w:id="1862" w:name="_Toc29810561"/>
      <w:bookmarkStart w:id="1863" w:name="_Toc36635913"/>
      <w:bookmarkStart w:id="1864" w:name="_Toc37272859"/>
      <w:bookmarkStart w:id="1865" w:name="_Toc45885936"/>
      <w:bookmarkStart w:id="1866" w:name="_Toc53183042"/>
      <w:bookmarkStart w:id="1867" w:name="_Toc58915709"/>
      <w:bookmarkStart w:id="1868" w:name="_Toc66700856"/>
      <w:bookmarkStart w:id="1869" w:name="_Toc68697011"/>
      <w:bookmarkStart w:id="1870" w:name="_Toc74927933"/>
      <w:bookmarkStart w:id="1871" w:name="_Toc76115032"/>
      <w:bookmarkStart w:id="1872" w:name="_Toc76544439"/>
      <w:r w:rsidRPr="00931575">
        <w:rPr>
          <w:lang w:eastAsia="sv-SE"/>
        </w:rPr>
        <w:t>6.</w:t>
      </w:r>
      <w:r w:rsidRPr="00931575">
        <w:rPr>
          <w:lang w:eastAsia="zh-CN"/>
        </w:rPr>
        <w:t>6.4.</w:t>
      </w:r>
      <w:r w:rsidRPr="00931575">
        <w:rPr>
          <w:lang w:eastAsia="sv-SE"/>
        </w:rPr>
        <w:t>5</w:t>
      </w:r>
      <w:r w:rsidRPr="00931575">
        <w:rPr>
          <w:lang w:eastAsia="sv-SE"/>
        </w:rPr>
        <w:tab/>
        <w:t>Test Requirement</w:t>
      </w:r>
      <w:bookmarkEnd w:id="1861"/>
      <w:bookmarkEnd w:id="1862"/>
      <w:bookmarkEnd w:id="1863"/>
      <w:bookmarkEnd w:id="1864"/>
      <w:bookmarkEnd w:id="1865"/>
      <w:bookmarkEnd w:id="1866"/>
      <w:bookmarkEnd w:id="1867"/>
      <w:bookmarkEnd w:id="1868"/>
      <w:bookmarkEnd w:id="1869"/>
      <w:bookmarkEnd w:id="1870"/>
      <w:bookmarkEnd w:id="1871"/>
      <w:bookmarkEnd w:id="1872"/>
    </w:p>
    <w:p w14:paraId="7AEF2FBA" w14:textId="77777777" w:rsidR="00C45907" w:rsidRPr="00931575" w:rsidRDefault="00C45907" w:rsidP="00C45907">
      <w:pPr>
        <w:pStyle w:val="Heading5"/>
      </w:pPr>
      <w:bookmarkStart w:id="1873" w:name="_Toc21102713"/>
      <w:bookmarkStart w:id="1874" w:name="_Toc29810562"/>
      <w:bookmarkStart w:id="1875" w:name="_Toc36635914"/>
      <w:bookmarkStart w:id="1876" w:name="_Toc37272860"/>
      <w:bookmarkStart w:id="1877" w:name="_Toc45885937"/>
      <w:bookmarkStart w:id="1878" w:name="_Toc53183043"/>
      <w:bookmarkStart w:id="1879" w:name="_Toc58915710"/>
      <w:bookmarkStart w:id="1880" w:name="_Toc66700857"/>
      <w:bookmarkStart w:id="1881" w:name="_Toc68697012"/>
      <w:bookmarkStart w:id="1882" w:name="_Toc74927934"/>
      <w:bookmarkStart w:id="1883" w:name="_Toc76115033"/>
      <w:bookmarkStart w:id="1884" w:name="_Toc76544440"/>
      <w:r w:rsidRPr="00931575">
        <w:t>6.6.4.5.1</w:t>
      </w:r>
      <w:r w:rsidRPr="00931575">
        <w:tab/>
      </w:r>
      <w:r w:rsidRPr="00931575">
        <w:rPr>
          <w:i/>
        </w:rPr>
        <w:t>BS type 1-O</w:t>
      </w:r>
      <w:bookmarkEnd w:id="1873"/>
      <w:bookmarkEnd w:id="1874"/>
      <w:bookmarkEnd w:id="1875"/>
      <w:bookmarkEnd w:id="1876"/>
      <w:bookmarkEnd w:id="1877"/>
      <w:bookmarkEnd w:id="1878"/>
      <w:bookmarkEnd w:id="1879"/>
      <w:bookmarkEnd w:id="1880"/>
      <w:bookmarkEnd w:id="1881"/>
      <w:bookmarkEnd w:id="1882"/>
      <w:bookmarkEnd w:id="1883"/>
      <w:bookmarkEnd w:id="188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885" w:name="_Toc21102714"/>
      <w:bookmarkStart w:id="1886" w:name="_Toc29810563"/>
      <w:bookmarkStart w:id="1887" w:name="_Toc36635915"/>
      <w:bookmarkStart w:id="1888" w:name="_Toc37272861"/>
      <w:bookmarkStart w:id="1889" w:name="_Toc45885938"/>
      <w:bookmarkStart w:id="1890" w:name="_Toc53183044"/>
      <w:bookmarkStart w:id="1891" w:name="_Toc58915711"/>
      <w:bookmarkStart w:id="1892" w:name="_Toc66700858"/>
      <w:bookmarkStart w:id="1893" w:name="_Toc68697013"/>
      <w:bookmarkStart w:id="1894" w:name="_Toc74927935"/>
      <w:bookmarkStart w:id="1895" w:name="_Toc76115034"/>
      <w:bookmarkStart w:id="1896" w:name="_Toc76544441"/>
      <w:r w:rsidRPr="00931575">
        <w:t>6.6.4.5.2</w:t>
      </w:r>
      <w:r w:rsidRPr="00931575">
        <w:tab/>
      </w:r>
      <w:r w:rsidRPr="00931575">
        <w:rPr>
          <w:i/>
        </w:rPr>
        <w:t>BS type 2-O</w:t>
      </w:r>
      <w:bookmarkEnd w:id="1885"/>
      <w:bookmarkEnd w:id="1886"/>
      <w:bookmarkEnd w:id="1887"/>
      <w:bookmarkEnd w:id="1888"/>
      <w:bookmarkEnd w:id="1889"/>
      <w:bookmarkEnd w:id="1890"/>
      <w:bookmarkEnd w:id="1891"/>
      <w:bookmarkEnd w:id="1892"/>
      <w:bookmarkEnd w:id="1893"/>
      <w:bookmarkEnd w:id="1894"/>
      <w:bookmarkEnd w:id="1895"/>
      <w:bookmarkEnd w:id="1896"/>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897" w:name="_Toc21102715"/>
      <w:bookmarkStart w:id="1898" w:name="_Toc29810564"/>
      <w:bookmarkStart w:id="1899" w:name="_Toc36635916"/>
      <w:bookmarkStart w:id="1900" w:name="_Toc37272862"/>
      <w:bookmarkStart w:id="1901" w:name="_Toc45885939"/>
      <w:bookmarkStart w:id="1902" w:name="_Toc53183045"/>
      <w:bookmarkStart w:id="1903" w:name="_Toc58915712"/>
      <w:bookmarkStart w:id="1904" w:name="_Toc66700859"/>
      <w:bookmarkStart w:id="1905" w:name="_Toc68697014"/>
      <w:bookmarkStart w:id="1906" w:name="_Toc74927936"/>
      <w:bookmarkStart w:id="1907" w:name="_Toc76115035"/>
      <w:bookmarkStart w:id="1908" w:name="_Toc76544442"/>
      <w:r w:rsidRPr="00931575">
        <w:t>6.7</w:t>
      </w:r>
      <w:r w:rsidRPr="00931575">
        <w:tab/>
        <w:t>OTA unwanted emissions</w:t>
      </w:r>
      <w:bookmarkEnd w:id="1897"/>
      <w:bookmarkEnd w:id="1898"/>
      <w:bookmarkEnd w:id="1899"/>
      <w:bookmarkEnd w:id="1900"/>
      <w:bookmarkEnd w:id="1901"/>
      <w:bookmarkEnd w:id="1902"/>
      <w:bookmarkEnd w:id="1903"/>
      <w:bookmarkEnd w:id="1904"/>
      <w:bookmarkEnd w:id="1905"/>
      <w:bookmarkEnd w:id="1906"/>
      <w:bookmarkEnd w:id="1907"/>
      <w:bookmarkEnd w:id="1908"/>
    </w:p>
    <w:p w14:paraId="4B6CBB26" w14:textId="77777777" w:rsidR="00C45907" w:rsidRPr="00931575" w:rsidRDefault="00C45907" w:rsidP="00C45907">
      <w:pPr>
        <w:pStyle w:val="Heading3"/>
      </w:pPr>
      <w:bookmarkStart w:id="1909" w:name="_Toc21102716"/>
      <w:bookmarkStart w:id="1910" w:name="_Toc29810565"/>
      <w:bookmarkStart w:id="1911" w:name="_Toc36635917"/>
      <w:bookmarkStart w:id="1912" w:name="_Toc37272863"/>
      <w:bookmarkStart w:id="1913" w:name="_Toc45885940"/>
      <w:bookmarkStart w:id="1914" w:name="_Toc53183046"/>
      <w:bookmarkStart w:id="1915" w:name="_Toc58915713"/>
      <w:bookmarkStart w:id="1916" w:name="_Toc66700860"/>
      <w:bookmarkStart w:id="1917" w:name="_Toc68697015"/>
      <w:bookmarkStart w:id="1918" w:name="_Toc74927937"/>
      <w:bookmarkStart w:id="1919" w:name="_Toc76115036"/>
      <w:bookmarkStart w:id="1920" w:name="_Toc76544443"/>
      <w:r w:rsidRPr="00931575">
        <w:t>6.7.1</w:t>
      </w:r>
      <w:r w:rsidRPr="00931575">
        <w:tab/>
        <w:t>General</w:t>
      </w:r>
      <w:bookmarkEnd w:id="1909"/>
      <w:bookmarkEnd w:id="1910"/>
      <w:bookmarkEnd w:id="1911"/>
      <w:bookmarkEnd w:id="1912"/>
      <w:bookmarkEnd w:id="1913"/>
      <w:bookmarkEnd w:id="1914"/>
      <w:bookmarkEnd w:id="1915"/>
      <w:bookmarkEnd w:id="1916"/>
      <w:bookmarkEnd w:id="1917"/>
      <w:bookmarkEnd w:id="1918"/>
      <w:bookmarkEnd w:id="1919"/>
      <w:bookmarkEnd w:id="1920"/>
    </w:p>
    <w:p w14:paraId="25546DE8" w14:textId="1546B034" w:rsidR="00C45907" w:rsidRPr="00931575" w:rsidRDefault="00C45907" w:rsidP="00136C94">
      <w:bookmarkStart w:id="1921"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921"/>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922" w:name="_Toc21102717"/>
      <w:bookmarkStart w:id="1923" w:name="_Toc29810566"/>
      <w:bookmarkStart w:id="1924" w:name="_Toc36635918"/>
      <w:bookmarkStart w:id="1925" w:name="_Toc37272864"/>
      <w:bookmarkStart w:id="1926" w:name="_Toc45885941"/>
      <w:bookmarkStart w:id="1927" w:name="_Toc53183047"/>
      <w:bookmarkStart w:id="1928" w:name="_Toc58915714"/>
      <w:bookmarkStart w:id="1929" w:name="_Toc66700861"/>
      <w:bookmarkStart w:id="1930" w:name="_Toc68697016"/>
      <w:bookmarkStart w:id="1931" w:name="_Toc74927938"/>
      <w:bookmarkStart w:id="1932" w:name="_Toc76115037"/>
      <w:bookmarkStart w:id="1933" w:name="_Toc76544444"/>
      <w:r w:rsidRPr="00931575">
        <w:lastRenderedPageBreak/>
        <w:t>6.7.2</w:t>
      </w:r>
      <w:r w:rsidRPr="00931575">
        <w:tab/>
        <w:t>OTA occupied bandwidth</w:t>
      </w:r>
      <w:bookmarkEnd w:id="1922"/>
      <w:bookmarkEnd w:id="1923"/>
      <w:bookmarkEnd w:id="1924"/>
      <w:bookmarkEnd w:id="1925"/>
      <w:bookmarkEnd w:id="1926"/>
      <w:bookmarkEnd w:id="1927"/>
      <w:bookmarkEnd w:id="1928"/>
      <w:bookmarkEnd w:id="1929"/>
      <w:bookmarkEnd w:id="1930"/>
      <w:bookmarkEnd w:id="1931"/>
      <w:bookmarkEnd w:id="1932"/>
      <w:bookmarkEnd w:id="1933"/>
    </w:p>
    <w:p w14:paraId="6EAC2B23" w14:textId="77777777" w:rsidR="00C45907" w:rsidRPr="00931575" w:rsidRDefault="00C45907" w:rsidP="00C45907">
      <w:pPr>
        <w:pStyle w:val="Heading4"/>
        <w:rPr>
          <w:lang w:eastAsia="sv-SE"/>
        </w:rPr>
      </w:pPr>
      <w:bookmarkStart w:id="1934" w:name="_Toc21102718"/>
      <w:bookmarkStart w:id="1935" w:name="_Toc29810567"/>
      <w:bookmarkStart w:id="1936" w:name="_Toc36635919"/>
      <w:bookmarkStart w:id="1937" w:name="_Toc37272865"/>
      <w:bookmarkStart w:id="1938" w:name="_Toc45885942"/>
      <w:bookmarkStart w:id="1939" w:name="_Toc53183048"/>
      <w:bookmarkStart w:id="1940" w:name="_Toc58915715"/>
      <w:bookmarkStart w:id="1941" w:name="_Toc66700862"/>
      <w:bookmarkStart w:id="1942" w:name="_Toc68697017"/>
      <w:bookmarkStart w:id="1943" w:name="_Toc74927939"/>
      <w:bookmarkStart w:id="1944" w:name="_Toc76115038"/>
      <w:bookmarkStart w:id="1945" w:name="_Toc76544445"/>
      <w:r w:rsidRPr="00931575">
        <w:rPr>
          <w:lang w:eastAsia="sv-SE"/>
        </w:rPr>
        <w:t>6.7.2.1</w:t>
      </w:r>
      <w:r w:rsidRPr="00931575">
        <w:rPr>
          <w:lang w:eastAsia="sv-SE"/>
        </w:rPr>
        <w:tab/>
        <w:t>Definition and applicability</w:t>
      </w:r>
      <w:bookmarkEnd w:id="1934"/>
      <w:bookmarkEnd w:id="1935"/>
      <w:bookmarkEnd w:id="1936"/>
      <w:bookmarkEnd w:id="1937"/>
      <w:bookmarkEnd w:id="1938"/>
      <w:bookmarkEnd w:id="1939"/>
      <w:bookmarkEnd w:id="1940"/>
      <w:bookmarkEnd w:id="1941"/>
      <w:bookmarkEnd w:id="1942"/>
      <w:bookmarkEnd w:id="1943"/>
      <w:bookmarkEnd w:id="1944"/>
      <w:bookmarkEnd w:id="1945"/>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946" w:name="_Toc21102719"/>
      <w:bookmarkStart w:id="1947" w:name="_Toc29810568"/>
      <w:bookmarkStart w:id="1948" w:name="_Toc36635920"/>
      <w:bookmarkStart w:id="1949" w:name="_Toc37272866"/>
      <w:bookmarkStart w:id="1950" w:name="_Toc45885943"/>
      <w:bookmarkStart w:id="1951" w:name="_Toc53183049"/>
      <w:bookmarkStart w:id="1952" w:name="_Toc58915716"/>
      <w:bookmarkStart w:id="1953" w:name="_Toc66700863"/>
      <w:bookmarkStart w:id="1954" w:name="_Toc68697018"/>
      <w:bookmarkStart w:id="1955" w:name="_Toc74927940"/>
      <w:bookmarkStart w:id="1956" w:name="_Toc76115039"/>
      <w:bookmarkStart w:id="1957" w:name="_Toc76544446"/>
      <w:r w:rsidRPr="00931575">
        <w:rPr>
          <w:lang w:eastAsia="sv-SE"/>
        </w:rPr>
        <w:t>6.7.2.2</w:t>
      </w:r>
      <w:r w:rsidRPr="00931575">
        <w:rPr>
          <w:lang w:eastAsia="sv-SE"/>
        </w:rPr>
        <w:tab/>
        <w:t>Minimum requirement</w:t>
      </w:r>
      <w:bookmarkEnd w:id="1946"/>
      <w:bookmarkEnd w:id="1947"/>
      <w:bookmarkEnd w:id="1948"/>
      <w:bookmarkEnd w:id="1949"/>
      <w:bookmarkEnd w:id="1950"/>
      <w:bookmarkEnd w:id="1951"/>
      <w:bookmarkEnd w:id="1952"/>
      <w:bookmarkEnd w:id="1953"/>
      <w:bookmarkEnd w:id="1954"/>
      <w:bookmarkEnd w:id="1955"/>
      <w:bookmarkEnd w:id="1956"/>
      <w:bookmarkEnd w:id="1957"/>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958" w:name="_Toc21102720"/>
      <w:bookmarkStart w:id="1959" w:name="_Toc29810569"/>
      <w:bookmarkStart w:id="1960" w:name="_Toc36635921"/>
      <w:bookmarkStart w:id="1961" w:name="_Toc37272867"/>
      <w:bookmarkStart w:id="1962" w:name="_Toc45885944"/>
      <w:bookmarkStart w:id="1963" w:name="_Toc53183050"/>
      <w:bookmarkStart w:id="1964" w:name="_Toc58915717"/>
      <w:bookmarkStart w:id="1965" w:name="_Toc66700864"/>
      <w:bookmarkStart w:id="1966" w:name="_Toc68697019"/>
      <w:bookmarkStart w:id="1967" w:name="_Toc74927941"/>
      <w:bookmarkStart w:id="1968" w:name="_Toc76115040"/>
      <w:bookmarkStart w:id="1969" w:name="_Toc76544447"/>
      <w:r w:rsidRPr="00931575">
        <w:rPr>
          <w:lang w:eastAsia="sv-SE"/>
        </w:rPr>
        <w:t>6.7.2.3</w:t>
      </w:r>
      <w:r w:rsidRPr="00931575">
        <w:rPr>
          <w:lang w:eastAsia="sv-SE"/>
        </w:rPr>
        <w:tab/>
        <w:t>Test purpose</w:t>
      </w:r>
      <w:bookmarkEnd w:id="1958"/>
      <w:bookmarkEnd w:id="1959"/>
      <w:bookmarkEnd w:id="1960"/>
      <w:bookmarkEnd w:id="1961"/>
      <w:bookmarkEnd w:id="1962"/>
      <w:bookmarkEnd w:id="1963"/>
      <w:bookmarkEnd w:id="1964"/>
      <w:bookmarkEnd w:id="1965"/>
      <w:bookmarkEnd w:id="1966"/>
      <w:bookmarkEnd w:id="1967"/>
      <w:bookmarkEnd w:id="1968"/>
      <w:bookmarkEnd w:id="196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970" w:name="_Toc21102721"/>
      <w:bookmarkStart w:id="1971" w:name="_Toc29810570"/>
      <w:bookmarkStart w:id="1972" w:name="_Toc36635922"/>
      <w:bookmarkStart w:id="1973" w:name="_Toc37272868"/>
      <w:bookmarkStart w:id="1974" w:name="_Toc45885945"/>
      <w:bookmarkStart w:id="1975" w:name="_Toc53183051"/>
      <w:bookmarkStart w:id="1976" w:name="_Toc58915718"/>
      <w:bookmarkStart w:id="1977" w:name="_Toc66700865"/>
      <w:bookmarkStart w:id="1978" w:name="_Toc68697020"/>
      <w:bookmarkStart w:id="1979" w:name="_Toc74927942"/>
      <w:bookmarkStart w:id="1980" w:name="_Toc76115041"/>
      <w:bookmarkStart w:id="1981" w:name="_Toc76544448"/>
      <w:r w:rsidRPr="00931575">
        <w:rPr>
          <w:lang w:eastAsia="sv-SE"/>
        </w:rPr>
        <w:t>6.</w:t>
      </w:r>
      <w:r w:rsidRPr="00931575">
        <w:rPr>
          <w:lang w:eastAsia="zh-CN"/>
        </w:rPr>
        <w:t>7.2.</w:t>
      </w:r>
      <w:r w:rsidRPr="00931575">
        <w:rPr>
          <w:lang w:eastAsia="sv-SE"/>
        </w:rPr>
        <w:t>4</w:t>
      </w:r>
      <w:r w:rsidRPr="00931575">
        <w:rPr>
          <w:lang w:eastAsia="sv-SE"/>
        </w:rPr>
        <w:tab/>
        <w:t>Method of test</w:t>
      </w:r>
      <w:bookmarkEnd w:id="1970"/>
      <w:bookmarkEnd w:id="1971"/>
      <w:bookmarkEnd w:id="1972"/>
      <w:bookmarkEnd w:id="1973"/>
      <w:bookmarkEnd w:id="1974"/>
      <w:bookmarkEnd w:id="1975"/>
      <w:bookmarkEnd w:id="1976"/>
      <w:bookmarkEnd w:id="1977"/>
      <w:bookmarkEnd w:id="1978"/>
      <w:bookmarkEnd w:id="1979"/>
      <w:bookmarkEnd w:id="1980"/>
      <w:bookmarkEnd w:id="1981"/>
    </w:p>
    <w:p w14:paraId="730B4038" w14:textId="77777777" w:rsidR="00C45907" w:rsidRPr="00931575" w:rsidRDefault="00C45907" w:rsidP="00C45907">
      <w:pPr>
        <w:pStyle w:val="Heading5"/>
        <w:rPr>
          <w:lang w:eastAsia="sv-SE"/>
        </w:rPr>
      </w:pPr>
      <w:bookmarkStart w:id="1982" w:name="_Toc21102722"/>
      <w:bookmarkStart w:id="1983" w:name="_Toc29810571"/>
      <w:bookmarkStart w:id="1984" w:name="_Toc36635923"/>
      <w:bookmarkStart w:id="1985" w:name="_Toc37272869"/>
      <w:bookmarkStart w:id="1986" w:name="_Toc45885946"/>
      <w:bookmarkStart w:id="1987" w:name="_Toc53183052"/>
      <w:bookmarkStart w:id="1988" w:name="_Toc58915719"/>
      <w:bookmarkStart w:id="1989" w:name="_Toc66700866"/>
      <w:bookmarkStart w:id="1990" w:name="_Toc68697021"/>
      <w:bookmarkStart w:id="1991" w:name="_Toc74927943"/>
      <w:bookmarkStart w:id="1992" w:name="_Toc76115042"/>
      <w:bookmarkStart w:id="1993" w:name="_Toc76544449"/>
      <w:r w:rsidRPr="00931575">
        <w:rPr>
          <w:lang w:eastAsia="sv-SE"/>
        </w:rPr>
        <w:t>6.7.2.4.1</w:t>
      </w:r>
      <w:r w:rsidRPr="00931575">
        <w:rPr>
          <w:lang w:eastAsia="sv-SE"/>
        </w:rPr>
        <w:tab/>
        <w:t>Initial conditions</w:t>
      </w:r>
      <w:bookmarkEnd w:id="1982"/>
      <w:bookmarkEnd w:id="1983"/>
      <w:bookmarkEnd w:id="1984"/>
      <w:bookmarkEnd w:id="1985"/>
      <w:bookmarkEnd w:id="1986"/>
      <w:bookmarkEnd w:id="1987"/>
      <w:bookmarkEnd w:id="1988"/>
      <w:bookmarkEnd w:id="1989"/>
      <w:bookmarkEnd w:id="1990"/>
      <w:bookmarkEnd w:id="1991"/>
      <w:bookmarkEnd w:id="1992"/>
      <w:bookmarkEnd w:id="1993"/>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994" w:name="_Toc21102723"/>
      <w:bookmarkStart w:id="1995" w:name="_Toc29810572"/>
      <w:bookmarkStart w:id="1996" w:name="_Toc36635924"/>
      <w:bookmarkStart w:id="1997" w:name="_Toc37272870"/>
      <w:bookmarkStart w:id="1998" w:name="_Toc45885947"/>
      <w:bookmarkStart w:id="1999" w:name="_Toc53183053"/>
      <w:bookmarkStart w:id="2000" w:name="_Toc58915720"/>
      <w:bookmarkStart w:id="2001" w:name="_Toc66700867"/>
      <w:bookmarkStart w:id="2002" w:name="_Toc68697022"/>
      <w:bookmarkStart w:id="2003" w:name="_Toc74927944"/>
      <w:bookmarkStart w:id="2004" w:name="_Toc76115043"/>
      <w:bookmarkStart w:id="2005" w:name="_Toc76544450"/>
      <w:r w:rsidRPr="00931575">
        <w:rPr>
          <w:lang w:eastAsia="sv-SE"/>
        </w:rPr>
        <w:t>6.7.2.4.2</w:t>
      </w:r>
      <w:r w:rsidRPr="00931575">
        <w:rPr>
          <w:lang w:eastAsia="sv-SE"/>
        </w:rPr>
        <w:tab/>
        <w:t>Procedure</w:t>
      </w:r>
      <w:bookmarkEnd w:id="1994"/>
      <w:bookmarkEnd w:id="1995"/>
      <w:bookmarkEnd w:id="1996"/>
      <w:bookmarkEnd w:id="1997"/>
      <w:bookmarkEnd w:id="1998"/>
      <w:bookmarkEnd w:id="1999"/>
      <w:bookmarkEnd w:id="2000"/>
      <w:bookmarkEnd w:id="2001"/>
      <w:bookmarkEnd w:id="2002"/>
      <w:bookmarkEnd w:id="2003"/>
      <w:bookmarkEnd w:id="2004"/>
      <w:bookmarkEnd w:id="200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BA050C"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87157197"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687157198"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5pt" o:ole="">
                  <v:imagedata r:id="rId38" o:title=""/>
                </v:shape>
                <o:OLEObject Type="Embed" ProgID="Equation.3" ShapeID="_x0000_i1033" DrawAspect="Content" ObjectID="_1687157199"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006" w:name="_Toc21102724"/>
      <w:bookmarkStart w:id="2007" w:name="_Toc29810573"/>
      <w:bookmarkStart w:id="2008" w:name="_Toc36635925"/>
      <w:bookmarkStart w:id="2009" w:name="_Toc37272871"/>
      <w:bookmarkStart w:id="2010" w:name="_Toc45885948"/>
      <w:bookmarkStart w:id="2011" w:name="_Toc53183054"/>
      <w:bookmarkStart w:id="2012" w:name="_Toc58915721"/>
      <w:bookmarkStart w:id="2013" w:name="_Toc66700868"/>
      <w:bookmarkStart w:id="2014" w:name="_Toc68697023"/>
      <w:bookmarkStart w:id="2015" w:name="_Toc74927945"/>
      <w:bookmarkStart w:id="2016" w:name="_Toc76115044"/>
      <w:bookmarkStart w:id="2017" w:name="_Toc76544451"/>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2006"/>
      <w:bookmarkEnd w:id="2007"/>
      <w:bookmarkEnd w:id="2008"/>
      <w:bookmarkEnd w:id="2009"/>
      <w:bookmarkEnd w:id="2010"/>
      <w:bookmarkEnd w:id="2011"/>
      <w:bookmarkEnd w:id="2012"/>
      <w:bookmarkEnd w:id="2013"/>
      <w:bookmarkEnd w:id="2014"/>
      <w:bookmarkEnd w:id="2015"/>
      <w:bookmarkEnd w:id="2016"/>
      <w:bookmarkEnd w:id="2017"/>
    </w:p>
    <w:p w14:paraId="73B0478E" w14:textId="77777777" w:rsidR="00C45907" w:rsidRPr="00931575" w:rsidRDefault="00C45907" w:rsidP="00C45907">
      <w:pPr>
        <w:pStyle w:val="Heading5"/>
      </w:pPr>
      <w:bookmarkStart w:id="2018" w:name="_Toc21102725"/>
      <w:bookmarkStart w:id="2019" w:name="_Toc29810574"/>
      <w:bookmarkStart w:id="2020" w:name="_Toc36635926"/>
      <w:bookmarkStart w:id="2021" w:name="_Toc37272872"/>
      <w:bookmarkStart w:id="2022" w:name="_Toc45885949"/>
      <w:bookmarkStart w:id="2023" w:name="_Toc53183055"/>
      <w:bookmarkStart w:id="2024" w:name="_Toc58915722"/>
      <w:bookmarkStart w:id="2025" w:name="_Toc66700869"/>
      <w:bookmarkStart w:id="2026" w:name="_Toc68697024"/>
      <w:bookmarkStart w:id="2027" w:name="_Toc74927946"/>
      <w:bookmarkStart w:id="2028" w:name="_Toc76115045"/>
      <w:bookmarkStart w:id="2029" w:name="_Toc76544452"/>
      <w:r w:rsidRPr="00931575">
        <w:t>6.7.2.5.1</w:t>
      </w:r>
      <w:r w:rsidRPr="00931575">
        <w:tab/>
      </w:r>
      <w:r w:rsidRPr="00931575">
        <w:rPr>
          <w:i/>
        </w:rPr>
        <w:t>BS type 1-O</w:t>
      </w:r>
      <w:bookmarkEnd w:id="2018"/>
      <w:bookmarkEnd w:id="2019"/>
      <w:bookmarkEnd w:id="2020"/>
      <w:bookmarkEnd w:id="2021"/>
      <w:bookmarkEnd w:id="2022"/>
      <w:bookmarkEnd w:id="2023"/>
      <w:bookmarkEnd w:id="2024"/>
      <w:bookmarkEnd w:id="2025"/>
      <w:bookmarkEnd w:id="2026"/>
      <w:bookmarkEnd w:id="2027"/>
      <w:bookmarkEnd w:id="2028"/>
      <w:bookmarkEnd w:id="2029"/>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030" w:name="_Toc21102726"/>
      <w:bookmarkStart w:id="2031" w:name="_Toc29810575"/>
      <w:bookmarkStart w:id="2032" w:name="_Toc36635927"/>
      <w:bookmarkStart w:id="2033" w:name="_Toc37272873"/>
      <w:bookmarkStart w:id="2034" w:name="_Toc45885950"/>
      <w:bookmarkStart w:id="2035" w:name="_Toc53183056"/>
      <w:bookmarkStart w:id="2036" w:name="_Toc58915723"/>
      <w:bookmarkStart w:id="2037" w:name="_Toc66700870"/>
      <w:bookmarkStart w:id="2038" w:name="_Toc68697025"/>
      <w:bookmarkStart w:id="2039" w:name="_Toc74927947"/>
      <w:bookmarkStart w:id="2040" w:name="_Toc76115046"/>
      <w:bookmarkStart w:id="2041" w:name="_Toc76544453"/>
      <w:r w:rsidRPr="00931575">
        <w:t>6.7.2.5.</w:t>
      </w:r>
      <w:r w:rsidRPr="00931575">
        <w:rPr>
          <w:rFonts w:hint="eastAsia"/>
        </w:rPr>
        <w:t>2</w:t>
      </w:r>
      <w:r w:rsidRPr="00931575">
        <w:tab/>
      </w:r>
      <w:r w:rsidRPr="00931575">
        <w:rPr>
          <w:i/>
        </w:rPr>
        <w:t>BS type 2-O</w:t>
      </w:r>
      <w:bookmarkEnd w:id="2030"/>
      <w:bookmarkEnd w:id="2031"/>
      <w:bookmarkEnd w:id="2032"/>
      <w:bookmarkEnd w:id="2033"/>
      <w:bookmarkEnd w:id="2034"/>
      <w:bookmarkEnd w:id="2035"/>
      <w:bookmarkEnd w:id="2036"/>
      <w:bookmarkEnd w:id="2037"/>
      <w:bookmarkEnd w:id="2038"/>
      <w:bookmarkEnd w:id="2039"/>
      <w:bookmarkEnd w:id="2040"/>
      <w:bookmarkEnd w:id="2041"/>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042" w:name="_Toc21102727"/>
      <w:bookmarkStart w:id="2043" w:name="_Toc29810576"/>
      <w:bookmarkStart w:id="2044" w:name="_Toc36635928"/>
      <w:bookmarkStart w:id="2045" w:name="_Toc37272874"/>
      <w:bookmarkStart w:id="2046" w:name="_Toc45885951"/>
      <w:bookmarkStart w:id="2047" w:name="_Toc53183057"/>
      <w:bookmarkStart w:id="2048" w:name="_Toc58915724"/>
      <w:bookmarkStart w:id="2049" w:name="_Toc66700871"/>
      <w:bookmarkStart w:id="2050" w:name="_Toc68697026"/>
      <w:bookmarkStart w:id="2051" w:name="_Toc74927948"/>
      <w:bookmarkStart w:id="2052" w:name="_Toc76115047"/>
      <w:bookmarkStart w:id="2053" w:name="_Toc76544454"/>
      <w:r w:rsidRPr="00931575">
        <w:t>6.7.3</w:t>
      </w:r>
      <w:r w:rsidRPr="00931575">
        <w:tab/>
        <w:t>OTA Adjacent Channel Leakage Power Ratio (ACLR)</w:t>
      </w:r>
      <w:bookmarkEnd w:id="2042"/>
      <w:bookmarkEnd w:id="2043"/>
      <w:bookmarkEnd w:id="2044"/>
      <w:bookmarkEnd w:id="2045"/>
      <w:bookmarkEnd w:id="2046"/>
      <w:bookmarkEnd w:id="2047"/>
      <w:bookmarkEnd w:id="2048"/>
      <w:bookmarkEnd w:id="2049"/>
      <w:bookmarkEnd w:id="2050"/>
      <w:bookmarkEnd w:id="2051"/>
      <w:bookmarkEnd w:id="2052"/>
      <w:bookmarkEnd w:id="2053"/>
    </w:p>
    <w:p w14:paraId="142533E6" w14:textId="77777777" w:rsidR="00C45907" w:rsidRPr="00931575" w:rsidRDefault="00C45907" w:rsidP="00C45907">
      <w:pPr>
        <w:pStyle w:val="Heading4"/>
        <w:rPr>
          <w:lang w:eastAsia="zh-CN"/>
        </w:rPr>
      </w:pPr>
      <w:bookmarkStart w:id="2054" w:name="_Toc21102728"/>
      <w:bookmarkStart w:id="2055" w:name="_Toc29810577"/>
      <w:bookmarkStart w:id="2056" w:name="_Toc36635929"/>
      <w:bookmarkStart w:id="2057" w:name="_Toc37272875"/>
      <w:bookmarkStart w:id="2058" w:name="_Toc45885952"/>
      <w:bookmarkStart w:id="2059" w:name="_Toc53183058"/>
      <w:bookmarkStart w:id="2060" w:name="_Toc58915725"/>
      <w:bookmarkStart w:id="2061" w:name="_Toc66700872"/>
      <w:bookmarkStart w:id="2062" w:name="_Toc68697027"/>
      <w:bookmarkStart w:id="2063" w:name="_Toc74927949"/>
      <w:bookmarkStart w:id="2064" w:name="_Toc76115048"/>
      <w:bookmarkStart w:id="2065" w:name="_Toc76544455"/>
      <w:r w:rsidRPr="00931575">
        <w:rPr>
          <w:lang w:eastAsia="zh-CN"/>
        </w:rPr>
        <w:t>6.7.3.1</w:t>
      </w:r>
      <w:r w:rsidRPr="00931575">
        <w:rPr>
          <w:lang w:eastAsia="zh-CN"/>
        </w:rPr>
        <w:tab/>
        <w:t>Definition and applicability</w:t>
      </w:r>
      <w:bookmarkEnd w:id="2054"/>
      <w:bookmarkEnd w:id="2055"/>
      <w:bookmarkEnd w:id="2056"/>
      <w:bookmarkEnd w:id="2057"/>
      <w:bookmarkEnd w:id="2058"/>
      <w:bookmarkEnd w:id="2059"/>
      <w:bookmarkEnd w:id="2060"/>
      <w:bookmarkEnd w:id="2061"/>
      <w:bookmarkEnd w:id="2062"/>
      <w:bookmarkEnd w:id="2063"/>
      <w:bookmarkEnd w:id="2064"/>
      <w:bookmarkEnd w:id="2065"/>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066" w:name="_Toc21102729"/>
      <w:bookmarkStart w:id="2067" w:name="_Toc29810578"/>
      <w:bookmarkStart w:id="2068" w:name="_Toc36635930"/>
      <w:bookmarkStart w:id="2069" w:name="_Toc37272876"/>
      <w:bookmarkStart w:id="2070" w:name="_Toc45885953"/>
      <w:bookmarkStart w:id="2071" w:name="_Toc53183059"/>
      <w:bookmarkStart w:id="2072" w:name="_Toc58915726"/>
      <w:bookmarkStart w:id="2073" w:name="_Toc66700873"/>
      <w:bookmarkStart w:id="2074" w:name="_Toc68697028"/>
      <w:bookmarkStart w:id="2075" w:name="_Toc74927950"/>
      <w:bookmarkStart w:id="2076" w:name="_Toc76115049"/>
      <w:bookmarkStart w:id="2077" w:name="_Toc76544456"/>
      <w:r w:rsidRPr="00931575">
        <w:rPr>
          <w:lang w:eastAsia="zh-CN"/>
        </w:rPr>
        <w:t>6.7.3.2</w:t>
      </w:r>
      <w:r w:rsidRPr="00931575">
        <w:rPr>
          <w:lang w:eastAsia="zh-CN"/>
        </w:rPr>
        <w:tab/>
        <w:t>Minimum requirement</w:t>
      </w:r>
      <w:bookmarkEnd w:id="2066"/>
      <w:bookmarkEnd w:id="2067"/>
      <w:bookmarkEnd w:id="2068"/>
      <w:bookmarkEnd w:id="2069"/>
      <w:bookmarkEnd w:id="2070"/>
      <w:bookmarkEnd w:id="2071"/>
      <w:bookmarkEnd w:id="2072"/>
      <w:bookmarkEnd w:id="2073"/>
      <w:bookmarkEnd w:id="2074"/>
      <w:bookmarkEnd w:id="2075"/>
      <w:bookmarkEnd w:id="2076"/>
      <w:bookmarkEnd w:id="2077"/>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078" w:name="_Toc21102730"/>
      <w:bookmarkStart w:id="2079" w:name="_Toc29810579"/>
      <w:bookmarkStart w:id="2080" w:name="_Toc36635931"/>
      <w:bookmarkStart w:id="2081" w:name="_Toc37272877"/>
      <w:bookmarkStart w:id="2082" w:name="_Toc45885954"/>
      <w:bookmarkStart w:id="2083" w:name="_Toc53183060"/>
      <w:bookmarkStart w:id="2084" w:name="_Toc58915727"/>
      <w:bookmarkStart w:id="2085" w:name="_Toc66700874"/>
      <w:bookmarkStart w:id="2086" w:name="_Toc68697029"/>
      <w:bookmarkStart w:id="2087" w:name="_Toc74927951"/>
      <w:bookmarkStart w:id="2088" w:name="_Toc76115050"/>
      <w:bookmarkStart w:id="2089" w:name="_Toc76544457"/>
      <w:r w:rsidRPr="00931575">
        <w:rPr>
          <w:lang w:eastAsia="zh-CN"/>
        </w:rPr>
        <w:t>6.7.3.3</w:t>
      </w:r>
      <w:r w:rsidRPr="00931575">
        <w:rPr>
          <w:lang w:eastAsia="zh-CN"/>
        </w:rPr>
        <w:tab/>
        <w:t>Test purpose</w:t>
      </w:r>
      <w:bookmarkEnd w:id="2078"/>
      <w:bookmarkEnd w:id="2079"/>
      <w:bookmarkEnd w:id="2080"/>
      <w:bookmarkEnd w:id="2081"/>
      <w:bookmarkEnd w:id="2082"/>
      <w:bookmarkEnd w:id="2083"/>
      <w:bookmarkEnd w:id="2084"/>
      <w:bookmarkEnd w:id="2085"/>
      <w:bookmarkEnd w:id="2086"/>
      <w:bookmarkEnd w:id="2087"/>
      <w:bookmarkEnd w:id="2088"/>
      <w:bookmarkEnd w:id="208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090" w:name="_Toc21102731"/>
      <w:bookmarkStart w:id="2091" w:name="_Toc29810580"/>
      <w:bookmarkStart w:id="2092" w:name="_Toc36635932"/>
      <w:bookmarkStart w:id="2093" w:name="_Toc37272878"/>
      <w:bookmarkStart w:id="2094" w:name="_Toc45885955"/>
      <w:bookmarkStart w:id="2095" w:name="_Toc53183061"/>
      <w:bookmarkStart w:id="2096" w:name="_Toc58915728"/>
      <w:bookmarkStart w:id="2097" w:name="_Toc66700875"/>
      <w:bookmarkStart w:id="2098" w:name="_Toc68697030"/>
      <w:bookmarkStart w:id="2099" w:name="_Toc74927952"/>
      <w:bookmarkStart w:id="2100" w:name="_Toc76115051"/>
      <w:bookmarkStart w:id="2101" w:name="_Toc76544458"/>
      <w:r w:rsidRPr="00931575">
        <w:rPr>
          <w:lang w:eastAsia="zh-CN"/>
        </w:rPr>
        <w:t>6.7.3.4</w:t>
      </w:r>
      <w:r w:rsidRPr="00931575">
        <w:rPr>
          <w:lang w:eastAsia="zh-CN"/>
        </w:rPr>
        <w:tab/>
        <w:t>Method of test</w:t>
      </w:r>
      <w:bookmarkEnd w:id="2090"/>
      <w:bookmarkEnd w:id="2091"/>
      <w:bookmarkEnd w:id="2092"/>
      <w:bookmarkEnd w:id="2093"/>
      <w:bookmarkEnd w:id="2094"/>
      <w:bookmarkEnd w:id="2095"/>
      <w:bookmarkEnd w:id="2096"/>
      <w:bookmarkEnd w:id="2097"/>
      <w:bookmarkEnd w:id="2098"/>
      <w:bookmarkEnd w:id="2099"/>
      <w:bookmarkEnd w:id="2100"/>
      <w:bookmarkEnd w:id="2101"/>
    </w:p>
    <w:p w14:paraId="435EC18A" w14:textId="77777777" w:rsidR="00C45907" w:rsidRPr="00931575" w:rsidRDefault="00C45907" w:rsidP="00C45907">
      <w:pPr>
        <w:pStyle w:val="Heading5"/>
        <w:rPr>
          <w:lang w:eastAsia="zh-CN"/>
        </w:rPr>
      </w:pPr>
      <w:bookmarkStart w:id="2102" w:name="_Toc21102732"/>
      <w:bookmarkStart w:id="2103" w:name="_Toc29810581"/>
      <w:bookmarkStart w:id="2104" w:name="_Toc36635933"/>
      <w:bookmarkStart w:id="2105" w:name="_Toc37272879"/>
      <w:bookmarkStart w:id="2106" w:name="_Toc45885956"/>
      <w:bookmarkStart w:id="2107" w:name="_Toc53183062"/>
      <w:bookmarkStart w:id="2108" w:name="_Toc58915729"/>
      <w:bookmarkStart w:id="2109" w:name="_Toc66700876"/>
      <w:bookmarkStart w:id="2110" w:name="_Toc68697031"/>
      <w:bookmarkStart w:id="2111" w:name="_Toc74927953"/>
      <w:bookmarkStart w:id="2112" w:name="_Toc76115052"/>
      <w:bookmarkStart w:id="2113" w:name="_Toc76544459"/>
      <w:r w:rsidRPr="00931575">
        <w:rPr>
          <w:lang w:eastAsia="zh-CN"/>
        </w:rPr>
        <w:t>6.7.3.4.1</w:t>
      </w:r>
      <w:r w:rsidRPr="00931575">
        <w:rPr>
          <w:lang w:eastAsia="zh-CN"/>
        </w:rPr>
        <w:tab/>
        <w:t>Initial conditions</w:t>
      </w:r>
      <w:bookmarkEnd w:id="2102"/>
      <w:bookmarkEnd w:id="2103"/>
      <w:bookmarkEnd w:id="2104"/>
      <w:bookmarkEnd w:id="2105"/>
      <w:bookmarkEnd w:id="2106"/>
      <w:bookmarkEnd w:id="2107"/>
      <w:bookmarkEnd w:id="2108"/>
      <w:bookmarkEnd w:id="2109"/>
      <w:bookmarkEnd w:id="2110"/>
      <w:bookmarkEnd w:id="2111"/>
      <w:bookmarkEnd w:id="2112"/>
      <w:bookmarkEnd w:id="2113"/>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114" w:name="_Toc21102733"/>
      <w:bookmarkStart w:id="2115" w:name="_Toc29810582"/>
      <w:bookmarkStart w:id="2116" w:name="_Toc36635934"/>
      <w:bookmarkStart w:id="2117" w:name="_Toc37272880"/>
      <w:bookmarkStart w:id="2118" w:name="_Toc45885957"/>
      <w:bookmarkStart w:id="2119" w:name="_Toc53183063"/>
      <w:bookmarkStart w:id="2120" w:name="_Toc58915730"/>
      <w:bookmarkStart w:id="2121" w:name="_Toc66700877"/>
      <w:bookmarkStart w:id="2122" w:name="_Toc68697032"/>
      <w:bookmarkStart w:id="2123" w:name="_Toc74927954"/>
      <w:bookmarkStart w:id="2124" w:name="_Toc76115053"/>
      <w:bookmarkStart w:id="2125" w:name="_Toc76544460"/>
      <w:r w:rsidRPr="00931575">
        <w:rPr>
          <w:lang w:eastAsia="zh-CN"/>
        </w:rPr>
        <w:t>6.7.3.4.2</w:t>
      </w:r>
      <w:r w:rsidRPr="00931575">
        <w:rPr>
          <w:lang w:eastAsia="zh-CN"/>
        </w:rPr>
        <w:tab/>
        <w:t>Procedure</w:t>
      </w:r>
      <w:bookmarkEnd w:id="2114"/>
      <w:bookmarkEnd w:id="2115"/>
      <w:bookmarkEnd w:id="2116"/>
      <w:bookmarkEnd w:id="2117"/>
      <w:bookmarkEnd w:id="2118"/>
      <w:bookmarkEnd w:id="2119"/>
      <w:bookmarkEnd w:id="2120"/>
      <w:bookmarkEnd w:id="2121"/>
      <w:bookmarkEnd w:id="2122"/>
      <w:bookmarkEnd w:id="2123"/>
      <w:bookmarkEnd w:id="2124"/>
      <w:bookmarkEnd w:id="2125"/>
    </w:p>
    <w:p w14:paraId="1C254E8C" w14:textId="77777777" w:rsidR="00C45907" w:rsidRPr="00931575" w:rsidRDefault="00C45907" w:rsidP="00136C94">
      <w:pPr>
        <w:rPr>
          <w:lang w:eastAsia="zh-CN"/>
        </w:rPr>
      </w:pPr>
      <w:bookmarkStart w:id="212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126"/>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127" w:name="_Toc21102734"/>
      <w:bookmarkStart w:id="2128" w:name="_Toc29810583"/>
      <w:bookmarkStart w:id="2129" w:name="_Toc36635935"/>
      <w:bookmarkStart w:id="2130" w:name="_Toc37272881"/>
      <w:bookmarkStart w:id="2131" w:name="_Toc45885958"/>
      <w:bookmarkStart w:id="2132" w:name="_Toc53183064"/>
      <w:bookmarkStart w:id="2133" w:name="_Toc58915731"/>
      <w:bookmarkStart w:id="2134" w:name="_Toc66700878"/>
      <w:bookmarkStart w:id="2135" w:name="_Toc68697033"/>
      <w:bookmarkStart w:id="2136" w:name="_Toc74927955"/>
      <w:bookmarkStart w:id="2137" w:name="_Toc76115054"/>
      <w:bookmarkStart w:id="2138" w:name="_Toc76544461"/>
      <w:r w:rsidRPr="00931575">
        <w:rPr>
          <w:lang w:eastAsia="zh-CN"/>
        </w:rPr>
        <w:lastRenderedPageBreak/>
        <w:t>6.7.3.5</w:t>
      </w:r>
      <w:r w:rsidRPr="00931575">
        <w:rPr>
          <w:lang w:eastAsia="zh-CN"/>
        </w:rPr>
        <w:tab/>
        <w:t>Test requirements</w:t>
      </w:r>
      <w:bookmarkEnd w:id="2127"/>
      <w:bookmarkEnd w:id="2128"/>
      <w:bookmarkEnd w:id="2129"/>
      <w:bookmarkEnd w:id="2130"/>
      <w:bookmarkEnd w:id="2131"/>
      <w:bookmarkEnd w:id="2132"/>
      <w:bookmarkEnd w:id="2133"/>
      <w:bookmarkEnd w:id="2134"/>
      <w:bookmarkEnd w:id="2135"/>
      <w:bookmarkEnd w:id="2136"/>
      <w:bookmarkEnd w:id="2137"/>
      <w:bookmarkEnd w:id="2138"/>
    </w:p>
    <w:p w14:paraId="47E58FA0" w14:textId="77777777" w:rsidR="00C45907" w:rsidRPr="00931575" w:rsidRDefault="00C45907" w:rsidP="00C45907">
      <w:pPr>
        <w:pStyle w:val="Heading5"/>
      </w:pPr>
      <w:bookmarkStart w:id="2139" w:name="_Toc21102735"/>
      <w:bookmarkStart w:id="2140" w:name="_Toc29810584"/>
      <w:bookmarkStart w:id="2141" w:name="_Toc36635936"/>
      <w:bookmarkStart w:id="2142" w:name="_Toc37272882"/>
      <w:bookmarkStart w:id="2143" w:name="_Toc45885959"/>
      <w:bookmarkStart w:id="2144" w:name="_Toc53183065"/>
      <w:bookmarkStart w:id="2145" w:name="_Toc58915732"/>
      <w:bookmarkStart w:id="2146" w:name="_Toc66700879"/>
      <w:bookmarkStart w:id="2147" w:name="_Toc68697034"/>
      <w:bookmarkStart w:id="2148" w:name="_Toc74927956"/>
      <w:bookmarkStart w:id="2149" w:name="_Toc76115055"/>
      <w:bookmarkStart w:id="2150" w:name="_Toc76544462"/>
      <w:r w:rsidRPr="00931575">
        <w:t>6.7.3.5.1</w:t>
      </w:r>
      <w:r w:rsidRPr="00931575">
        <w:tab/>
      </w:r>
      <w:r w:rsidRPr="00931575">
        <w:rPr>
          <w:i/>
        </w:rPr>
        <w:t>BS type 1-O</w:t>
      </w:r>
      <w:bookmarkEnd w:id="2139"/>
      <w:bookmarkEnd w:id="2140"/>
      <w:bookmarkEnd w:id="2141"/>
      <w:bookmarkEnd w:id="2142"/>
      <w:bookmarkEnd w:id="2143"/>
      <w:bookmarkEnd w:id="2144"/>
      <w:bookmarkEnd w:id="2145"/>
      <w:bookmarkEnd w:id="2146"/>
      <w:bookmarkEnd w:id="2147"/>
      <w:bookmarkEnd w:id="2148"/>
      <w:bookmarkEnd w:id="2149"/>
      <w:bookmarkEnd w:id="2150"/>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151" w:name="_Toc21102736"/>
      <w:bookmarkStart w:id="2152" w:name="_Toc29810585"/>
      <w:bookmarkStart w:id="2153" w:name="_Toc36635937"/>
      <w:bookmarkStart w:id="2154" w:name="_Toc37272883"/>
      <w:bookmarkStart w:id="2155" w:name="_Toc45885960"/>
      <w:bookmarkStart w:id="2156" w:name="_Toc53183066"/>
      <w:bookmarkStart w:id="2157" w:name="_Toc58915733"/>
      <w:bookmarkStart w:id="2158" w:name="_Toc66700880"/>
      <w:bookmarkStart w:id="2159" w:name="_Toc68697035"/>
      <w:bookmarkStart w:id="2160" w:name="_Toc74927957"/>
      <w:bookmarkStart w:id="2161" w:name="_Toc76115056"/>
      <w:bookmarkStart w:id="2162" w:name="_Toc76544463"/>
      <w:r w:rsidRPr="00931575">
        <w:t>6.7.3.5.2</w:t>
      </w:r>
      <w:r w:rsidRPr="00931575">
        <w:tab/>
      </w:r>
      <w:r w:rsidRPr="00931575">
        <w:rPr>
          <w:i/>
        </w:rPr>
        <w:t>BS type 2-O</w:t>
      </w:r>
      <w:bookmarkEnd w:id="2151"/>
      <w:bookmarkEnd w:id="2152"/>
      <w:bookmarkEnd w:id="2153"/>
      <w:bookmarkEnd w:id="2154"/>
      <w:bookmarkEnd w:id="2155"/>
      <w:bookmarkEnd w:id="2156"/>
      <w:bookmarkEnd w:id="2157"/>
      <w:bookmarkEnd w:id="2158"/>
      <w:bookmarkEnd w:id="2159"/>
      <w:bookmarkEnd w:id="2160"/>
      <w:bookmarkEnd w:id="2161"/>
      <w:bookmarkEnd w:id="2162"/>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163" w:name="_Toc21102737"/>
      <w:bookmarkStart w:id="2164" w:name="_Toc29810586"/>
      <w:bookmarkStart w:id="2165" w:name="_Toc36635938"/>
      <w:bookmarkStart w:id="2166" w:name="_Toc37272884"/>
      <w:bookmarkStart w:id="2167" w:name="_Toc45885961"/>
      <w:bookmarkStart w:id="2168" w:name="_Toc53183067"/>
      <w:bookmarkStart w:id="2169" w:name="_Toc58915734"/>
      <w:bookmarkStart w:id="2170" w:name="_Toc66700881"/>
      <w:bookmarkStart w:id="2171" w:name="_Toc68697036"/>
      <w:bookmarkStart w:id="2172" w:name="_Toc74927958"/>
      <w:bookmarkStart w:id="2173" w:name="_Toc76115057"/>
      <w:bookmarkStart w:id="2174" w:name="_Toc76544464"/>
      <w:r w:rsidRPr="00931575">
        <w:t>6.7.4</w:t>
      </w:r>
      <w:r w:rsidRPr="00931575">
        <w:tab/>
        <w:t>OTA operating band unwanted emissions</w:t>
      </w:r>
      <w:bookmarkEnd w:id="2163"/>
      <w:bookmarkEnd w:id="2164"/>
      <w:bookmarkEnd w:id="2165"/>
      <w:bookmarkEnd w:id="2166"/>
      <w:bookmarkEnd w:id="2167"/>
      <w:bookmarkEnd w:id="2168"/>
      <w:bookmarkEnd w:id="2169"/>
      <w:bookmarkEnd w:id="2170"/>
      <w:bookmarkEnd w:id="2171"/>
      <w:bookmarkEnd w:id="2172"/>
      <w:bookmarkEnd w:id="2173"/>
      <w:bookmarkEnd w:id="2174"/>
      <w:r w:rsidRPr="00931575">
        <w:tab/>
      </w:r>
    </w:p>
    <w:p w14:paraId="60907F6F" w14:textId="77777777" w:rsidR="00C45907" w:rsidRPr="00931575" w:rsidRDefault="00C45907" w:rsidP="00C45907">
      <w:pPr>
        <w:pStyle w:val="Heading4"/>
        <w:rPr>
          <w:lang w:eastAsia="zh-CN"/>
        </w:rPr>
      </w:pPr>
      <w:bookmarkStart w:id="2175" w:name="_Toc21102738"/>
      <w:bookmarkStart w:id="2176" w:name="_Toc29810587"/>
      <w:bookmarkStart w:id="2177" w:name="_Toc36635939"/>
      <w:bookmarkStart w:id="2178" w:name="_Toc37272885"/>
      <w:bookmarkStart w:id="2179" w:name="_Toc45885962"/>
      <w:bookmarkStart w:id="2180" w:name="_Toc53183068"/>
      <w:bookmarkStart w:id="2181" w:name="_Toc58915735"/>
      <w:bookmarkStart w:id="2182" w:name="_Toc66700882"/>
      <w:bookmarkStart w:id="2183" w:name="_Toc68697037"/>
      <w:bookmarkStart w:id="2184" w:name="_Toc74927959"/>
      <w:bookmarkStart w:id="2185" w:name="_Toc76115058"/>
      <w:bookmarkStart w:id="2186" w:name="_Toc76544465"/>
      <w:r w:rsidRPr="00931575">
        <w:rPr>
          <w:lang w:eastAsia="zh-CN"/>
        </w:rPr>
        <w:t>6.7.4.1</w:t>
      </w:r>
      <w:r w:rsidRPr="00931575">
        <w:rPr>
          <w:lang w:eastAsia="zh-CN"/>
        </w:rPr>
        <w:tab/>
        <w:t>Definition and applicability</w:t>
      </w:r>
      <w:bookmarkEnd w:id="2175"/>
      <w:bookmarkEnd w:id="2176"/>
      <w:bookmarkEnd w:id="2177"/>
      <w:bookmarkEnd w:id="2178"/>
      <w:bookmarkEnd w:id="2179"/>
      <w:bookmarkEnd w:id="2180"/>
      <w:bookmarkEnd w:id="2181"/>
      <w:bookmarkEnd w:id="2182"/>
      <w:bookmarkEnd w:id="2183"/>
      <w:bookmarkEnd w:id="2184"/>
      <w:bookmarkEnd w:id="2185"/>
      <w:bookmarkEnd w:id="2186"/>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187" w:name="_Toc21102739"/>
      <w:bookmarkStart w:id="2188" w:name="_Toc29810588"/>
      <w:bookmarkStart w:id="2189" w:name="_Toc36635940"/>
      <w:bookmarkStart w:id="2190" w:name="_Toc37272886"/>
      <w:bookmarkStart w:id="2191" w:name="_Toc45885963"/>
      <w:bookmarkStart w:id="2192" w:name="_Toc53183069"/>
      <w:bookmarkStart w:id="2193" w:name="_Toc58915736"/>
      <w:bookmarkStart w:id="2194" w:name="_Toc66700883"/>
      <w:bookmarkStart w:id="2195" w:name="_Toc68697038"/>
      <w:bookmarkStart w:id="2196" w:name="_Toc74927960"/>
      <w:bookmarkStart w:id="2197" w:name="_Toc76115059"/>
      <w:bookmarkStart w:id="2198" w:name="_Toc76544466"/>
      <w:r w:rsidRPr="00931575">
        <w:rPr>
          <w:lang w:eastAsia="zh-CN"/>
        </w:rPr>
        <w:t>6.7.4.2</w:t>
      </w:r>
      <w:r w:rsidRPr="00931575">
        <w:rPr>
          <w:lang w:eastAsia="zh-CN"/>
        </w:rPr>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199" w:name="_Toc21102740"/>
      <w:bookmarkStart w:id="2200" w:name="_Toc29810589"/>
      <w:bookmarkStart w:id="2201" w:name="_Toc36635941"/>
      <w:bookmarkStart w:id="2202" w:name="_Toc37272887"/>
      <w:bookmarkStart w:id="2203" w:name="_Toc45885964"/>
      <w:bookmarkStart w:id="2204" w:name="_Toc53183070"/>
      <w:bookmarkStart w:id="2205" w:name="_Toc58915737"/>
      <w:bookmarkStart w:id="2206" w:name="_Toc66700884"/>
      <w:bookmarkStart w:id="2207" w:name="_Toc68697039"/>
      <w:bookmarkStart w:id="2208" w:name="_Toc74927961"/>
      <w:bookmarkStart w:id="2209" w:name="_Toc76115060"/>
      <w:bookmarkStart w:id="2210" w:name="_Toc76544467"/>
      <w:r w:rsidRPr="00931575">
        <w:rPr>
          <w:lang w:eastAsia="zh-CN"/>
        </w:rPr>
        <w:t>6.7.4.3</w:t>
      </w:r>
      <w:r w:rsidRPr="00931575">
        <w:rPr>
          <w:lang w:eastAsia="zh-CN"/>
        </w:rPr>
        <w:tab/>
        <w:t>Test purpose</w:t>
      </w:r>
      <w:bookmarkEnd w:id="2199"/>
      <w:bookmarkEnd w:id="2200"/>
      <w:bookmarkEnd w:id="2201"/>
      <w:bookmarkEnd w:id="2202"/>
      <w:bookmarkEnd w:id="2203"/>
      <w:bookmarkEnd w:id="2204"/>
      <w:bookmarkEnd w:id="2205"/>
      <w:bookmarkEnd w:id="2206"/>
      <w:bookmarkEnd w:id="2207"/>
      <w:bookmarkEnd w:id="2208"/>
      <w:bookmarkEnd w:id="2209"/>
      <w:bookmarkEnd w:id="221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211" w:name="_Toc21102741"/>
      <w:bookmarkStart w:id="2212" w:name="_Toc29810590"/>
      <w:bookmarkStart w:id="2213" w:name="_Toc36635942"/>
      <w:bookmarkStart w:id="2214" w:name="_Toc37272888"/>
      <w:bookmarkStart w:id="2215" w:name="_Toc45885965"/>
      <w:bookmarkStart w:id="2216" w:name="_Toc53183071"/>
      <w:bookmarkStart w:id="2217" w:name="_Toc58915738"/>
      <w:bookmarkStart w:id="2218" w:name="_Toc66700885"/>
      <w:bookmarkStart w:id="2219" w:name="_Toc68697040"/>
      <w:bookmarkStart w:id="2220" w:name="_Toc74927962"/>
      <w:bookmarkStart w:id="2221" w:name="_Toc76115061"/>
      <w:bookmarkStart w:id="2222" w:name="_Toc76544468"/>
      <w:r w:rsidRPr="00931575">
        <w:rPr>
          <w:lang w:eastAsia="zh-CN"/>
        </w:rPr>
        <w:t>6.7.4.4</w:t>
      </w:r>
      <w:r w:rsidRPr="00931575">
        <w:rPr>
          <w:lang w:eastAsia="zh-CN"/>
        </w:rPr>
        <w:tab/>
        <w:t>Method of test</w:t>
      </w:r>
      <w:bookmarkEnd w:id="2211"/>
      <w:bookmarkEnd w:id="2212"/>
      <w:bookmarkEnd w:id="2213"/>
      <w:bookmarkEnd w:id="2214"/>
      <w:bookmarkEnd w:id="2215"/>
      <w:bookmarkEnd w:id="2216"/>
      <w:bookmarkEnd w:id="2217"/>
      <w:bookmarkEnd w:id="2218"/>
      <w:bookmarkEnd w:id="2219"/>
      <w:bookmarkEnd w:id="2220"/>
      <w:bookmarkEnd w:id="2221"/>
      <w:bookmarkEnd w:id="2222"/>
    </w:p>
    <w:p w14:paraId="727C21CA" w14:textId="77777777" w:rsidR="00C45907" w:rsidRPr="00931575" w:rsidRDefault="00C45907" w:rsidP="00C45907">
      <w:pPr>
        <w:pStyle w:val="Heading5"/>
        <w:rPr>
          <w:lang w:eastAsia="zh-CN"/>
        </w:rPr>
      </w:pPr>
      <w:bookmarkStart w:id="2223" w:name="_Toc21102742"/>
      <w:bookmarkStart w:id="2224" w:name="_Toc29810591"/>
      <w:bookmarkStart w:id="2225" w:name="_Toc36635943"/>
      <w:bookmarkStart w:id="2226" w:name="_Toc37272889"/>
      <w:bookmarkStart w:id="2227" w:name="_Toc45885966"/>
      <w:bookmarkStart w:id="2228" w:name="_Toc53183072"/>
      <w:bookmarkStart w:id="2229" w:name="_Toc58915739"/>
      <w:bookmarkStart w:id="2230" w:name="_Toc66700886"/>
      <w:bookmarkStart w:id="2231" w:name="_Toc68697041"/>
      <w:bookmarkStart w:id="2232" w:name="_Toc74927963"/>
      <w:bookmarkStart w:id="2233" w:name="_Toc76115062"/>
      <w:bookmarkStart w:id="2234" w:name="_Toc76544469"/>
      <w:r w:rsidRPr="00931575">
        <w:rPr>
          <w:lang w:eastAsia="zh-CN"/>
        </w:rPr>
        <w:t>6.7.4.4.1</w:t>
      </w:r>
      <w:r w:rsidRPr="00931575">
        <w:rPr>
          <w:lang w:eastAsia="zh-CN"/>
        </w:rPr>
        <w:tab/>
        <w:t>Initial conditions</w:t>
      </w:r>
      <w:bookmarkEnd w:id="2223"/>
      <w:bookmarkEnd w:id="2224"/>
      <w:bookmarkEnd w:id="2225"/>
      <w:bookmarkEnd w:id="2226"/>
      <w:bookmarkEnd w:id="2227"/>
      <w:bookmarkEnd w:id="2228"/>
      <w:bookmarkEnd w:id="2229"/>
      <w:bookmarkEnd w:id="2230"/>
      <w:bookmarkEnd w:id="2231"/>
      <w:bookmarkEnd w:id="2232"/>
      <w:bookmarkEnd w:id="2233"/>
      <w:bookmarkEnd w:id="2234"/>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235" w:name="_Toc21102743"/>
      <w:bookmarkStart w:id="2236" w:name="_Toc29810592"/>
      <w:bookmarkStart w:id="2237" w:name="_Toc36635944"/>
      <w:bookmarkStart w:id="2238" w:name="_Toc37272890"/>
      <w:bookmarkStart w:id="2239" w:name="_Toc45885967"/>
      <w:bookmarkStart w:id="2240" w:name="_Toc53183073"/>
      <w:bookmarkStart w:id="2241" w:name="_Toc58915740"/>
      <w:bookmarkStart w:id="2242" w:name="_Toc66700887"/>
      <w:bookmarkStart w:id="2243" w:name="_Toc68697042"/>
      <w:bookmarkStart w:id="2244" w:name="_Toc74927964"/>
      <w:bookmarkStart w:id="2245" w:name="_Toc76115063"/>
      <w:bookmarkStart w:id="2246" w:name="_Toc76544470"/>
      <w:r w:rsidRPr="00931575">
        <w:rPr>
          <w:lang w:eastAsia="zh-CN"/>
        </w:rPr>
        <w:t>6.7.4.4.2</w:t>
      </w:r>
      <w:r w:rsidRPr="00931575">
        <w:rPr>
          <w:lang w:eastAsia="zh-CN"/>
        </w:rPr>
        <w:tab/>
        <w:t>Procedure</w:t>
      </w:r>
      <w:bookmarkEnd w:id="2235"/>
      <w:bookmarkEnd w:id="2236"/>
      <w:bookmarkEnd w:id="2237"/>
      <w:bookmarkEnd w:id="2238"/>
      <w:bookmarkEnd w:id="2239"/>
      <w:bookmarkEnd w:id="2240"/>
      <w:bookmarkEnd w:id="2241"/>
      <w:bookmarkEnd w:id="2242"/>
      <w:bookmarkEnd w:id="2243"/>
      <w:bookmarkEnd w:id="2244"/>
      <w:bookmarkEnd w:id="2245"/>
      <w:bookmarkEnd w:id="2246"/>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247" w:name="_Toc21102744"/>
      <w:bookmarkStart w:id="2248" w:name="_Toc29810593"/>
      <w:bookmarkStart w:id="2249" w:name="_Toc36635945"/>
      <w:bookmarkStart w:id="2250" w:name="_Toc37272891"/>
      <w:bookmarkStart w:id="2251" w:name="_Toc45885968"/>
      <w:bookmarkStart w:id="2252" w:name="_Toc53183074"/>
      <w:bookmarkStart w:id="2253" w:name="_Toc58915741"/>
      <w:bookmarkStart w:id="2254" w:name="_Toc66700888"/>
      <w:bookmarkStart w:id="2255" w:name="_Toc68697043"/>
      <w:bookmarkStart w:id="2256" w:name="_Toc74927965"/>
      <w:bookmarkStart w:id="2257" w:name="_Toc76115064"/>
      <w:bookmarkStart w:id="2258" w:name="_Toc76544471"/>
      <w:r w:rsidRPr="00931575">
        <w:rPr>
          <w:lang w:eastAsia="zh-CN"/>
        </w:rPr>
        <w:t>6.7.4.5</w:t>
      </w:r>
      <w:r w:rsidRPr="00931575">
        <w:rPr>
          <w:lang w:eastAsia="zh-CN"/>
        </w:rPr>
        <w:tab/>
        <w:t>Test requirements</w:t>
      </w:r>
      <w:bookmarkEnd w:id="2247"/>
      <w:bookmarkEnd w:id="2248"/>
      <w:bookmarkEnd w:id="2249"/>
      <w:bookmarkEnd w:id="2250"/>
      <w:bookmarkEnd w:id="2251"/>
      <w:bookmarkEnd w:id="2252"/>
      <w:bookmarkEnd w:id="2253"/>
      <w:bookmarkEnd w:id="2254"/>
      <w:bookmarkEnd w:id="2255"/>
      <w:bookmarkEnd w:id="2256"/>
      <w:bookmarkEnd w:id="2257"/>
      <w:bookmarkEnd w:id="2258"/>
    </w:p>
    <w:p w14:paraId="44D22AE0" w14:textId="77777777" w:rsidR="00C45907" w:rsidRPr="00931575" w:rsidRDefault="00C45907" w:rsidP="00C45907">
      <w:pPr>
        <w:pStyle w:val="Heading5"/>
      </w:pPr>
      <w:bookmarkStart w:id="2259" w:name="_Toc21102745"/>
      <w:bookmarkStart w:id="2260" w:name="_Toc29810594"/>
      <w:bookmarkStart w:id="2261" w:name="_Toc36635946"/>
      <w:bookmarkStart w:id="2262" w:name="_Toc37272892"/>
      <w:bookmarkStart w:id="2263" w:name="_Toc45885969"/>
      <w:bookmarkStart w:id="2264" w:name="_Toc53183075"/>
      <w:bookmarkStart w:id="2265" w:name="_Toc58915742"/>
      <w:bookmarkStart w:id="2266" w:name="_Toc66700889"/>
      <w:bookmarkStart w:id="2267" w:name="_Toc68697044"/>
      <w:bookmarkStart w:id="2268" w:name="_Toc74927966"/>
      <w:bookmarkStart w:id="2269" w:name="_Toc76115065"/>
      <w:bookmarkStart w:id="2270" w:name="_Toc76544472"/>
      <w:r w:rsidRPr="00931575">
        <w:t>6.7.4.5.1</w:t>
      </w:r>
      <w:r w:rsidRPr="00931575">
        <w:tab/>
      </w:r>
      <w:r w:rsidRPr="00931575">
        <w:rPr>
          <w:i/>
        </w:rPr>
        <w:t>BS type 1-O</w:t>
      </w:r>
      <w:bookmarkEnd w:id="2259"/>
      <w:bookmarkEnd w:id="2260"/>
      <w:bookmarkEnd w:id="2261"/>
      <w:bookmarkEnd w:id="2262"/>
      <w:bookmarkEnd w:id="2263"/>
      <w:bookmarkEnd w:id="2264"/>
      <w:bookmarkEnd w:id="2265"/>
      <w:bookmarkEnd w:id="2266"/>
      <w:bookmarkEnd w:id="2267"/>
      <w:bookmarkEnd w:id="2268"/>
      <w:bookmarkEnd w:id="2269"/>
      <w:bookmarkEnd w:id="2270"/>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271" w:name="_Toc21102746"/>
      <w:bookmarkStart w:id="2272" w:name="_Toc29810595"/>
      <w:bookmarkStart w:id="2273" w:name="_Toc36635947"/>
      <w:bookmarkStart w:id="2274" w:name="_Toc37272893"/>
      <w:bookmarkStart w:id="227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271"/>
      <w:bookmarkEnd w:id="2272"/>
      <w:bookmarkEnd w:id="2273"/>
      <w:bookmarkEnd w:id="2274"/>
      <w:bookmarkEnd w:id="2275"/>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276"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276"/>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277" w:name="_Toc21102747"/>
      <w:bookmarkStart w:id="2278" w:name="_Toc29810596"/>
      <w:bookmarkStart w:id="2279" w:name="_Toc36635948"/>
      <w:bookmarkStart w:id="2280" w:name="_Toc37272894"/>
      <w:bookmarkStart w:id="228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277"/>
      <w:bookmarkEnd w:id="2278"/>
      <w:bookmarkEnd w:id="2279"/>
      <w:bookmarkEnd w:id="2280"/>
      <w:bookmarkEnd w:id="2281"/>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282" w:name="_Toc21102748"/>
      <w:bookmarkStart w:id="2283" w:name="_Toc29810597"/>
      <w:bookmarkStart w:id="2284" w:name="_Toc36635949"/>
      <w:bookmarkStart w:id="2285" w:name="_Toc37272895"/>
      <w:bookmarkStart w:id="228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282"/>
      <w:bookmarkEnd w:id="2283"/>
      <w:bookmarkEnd w:id="2284"/>
      <w:bookmarkEnd w:id="2285"/>
      <w:bookmarkEnd w:id="2286"/>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687157200"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287" w:name="_Toc21102749"/>
      <w:bookmarkStart w:id="2288" w:name="_Toc29810598"/>
      <w:bookmarkStart w:id="2289" w:name="_Toc36635950"/>
      <w:bookmarkStart w:id="2290" w:name="_Toc37272896"/>
      <w:bookmarkStart w:id="229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287"/>
      <w:bookmarkEnd w:id="2288"/>
      <w:bookmarkEnd w:id="2289"/>
      <w:bookmarkEnd w:id="2290"/>
      <w:bookmarkEnd w:id="2291"/>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8715720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687157202"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8715720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68715720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68715720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68715720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292" w:name="_Toc21102750"/>
      <w:bookmarkStart w:id="2293" w:name="_Toc29810599"/>
      <w:bookmarkStart w:id="2294" w:name="_Toc36635951"/>
      <w:bookmarkStart w:id="2295" w:name="_Toc37272897"/>
      <w:bookmarkStart w:id="229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292"/>
      <w:bookmarkEnd w:id="2293"/>
      <w:bookmarkEnd w:id="2294"/>
      <w:bookmarkEnd w:id="2295"/>
      <w:bookmarkEnd w:id="2296"/>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687157207"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687157208"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687157209"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297" w:name="_Toc21102751"/>
      <w:bookmarkStart w:id="2298" w:name="_Toc29810600"/>
      <w:bookmarkStart w:id="2299" w:name="_Toc36635952"/>
      <w:bookmarkStart w:id="2300" w:name="_Toc37272898"/>
      <w:bookmarkStart w:id="2301" w:name="_Toc45885975"/>
      <w:r w:rsidRPr="00931575">
        <w:rPr>
          <w:rFonts w:hint="eastAsia"/>
          <w:lang w:val="en-US" w:eastAsia="zh-CN"/>
        </w:rPr>
        <w:t>6.7.4.5.1.6</w:t>
      </w:r>
      <w:r w:rsidRPr="00931575">
        <w:tab/>
        <w:t>Additional requirements</w:t>
      </w:r>
      <w:bookmarkEnd w:id="2297"/>
      <w:bookmarkEnd w:id="2298"/>
      <w:bookmarkEnd w:id="2299"/>
      <w:bookmarkEnd w:id="2300"/>
      <w:bookmarkEnd w:id="2301"/>
    </w:p>
    <w:p w14:paraId="2B6A66B6" w14:textId="77777777" w:rsidR="00C45907" w:rsidRPr="00931575" w:rsidRDefault="00C45907" w:rsidP="005624C7">
      <w:pPr>
        <w:pStyle w:val="H6"/>
      </w:pPr>
      <w:bookmarkStart w:id="2302" w:name="_Toc21102752"/>
      <w:bookmarkStart w:id="2303" w:name="_Toc29810601"/>
      <w:bookmarkStart w:id="2304" w:name="_Toc36635953"/>
      <w:bookmarkStart w:id="2305" w:name="_Toc37272899"/>
      <w:bookmarkStart w:id="2306" w:name="_Toc45885976"/>
      <w:r w:rsidRPr="00931575">
        <w:rPr>
          <w:rFonts w:hint="eastAsia"/>
        </w:rPr>
        <w:t>6.7.4.5.1.6</w:t>
      </w:r>
      <w:r w:rsidRPr="00931575">
        <w:t>.</w:t>
      </w:r>
      <w:r w:rsidRPr="00931575">
        <w:rPr>
          <w:rFonts w:hint="eastAsia"/>
        </w:rPr>
        <w:t>1</w:t>
      </w:r>
      <w:r w:rsidRPr="00931575">
        <w:tab/>
        <w:t>Limits in FCC Title 47</w:t>
      </w:r>
      <w:bookmarkEnd w:id="2302"/>
      <w:bookmarkEnd w:id="2303"/>
      <w:bookmarkEnd w:id="2304"/>
      <w:bookmarkEnd w:id="2305"/>
      <w:bookmarkEnd w:id="2306"/>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307" w:name="_Toc21102753"/>
      <w:bookmarkStart w:id="2308" w:name="_Toc29810602"/>
      <w:bookmarkStart w:id="2309" w:name="_Toc36635954"/>
      <w:bookmarkStart w:id="2310" w:name="_Toc37272900"/>
      <w:bookmarkStart w:id="231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307"/>
      <w:bookmarkEnd w:id="2308"/>
      <w:bookmarkEnd w:id="2309"/>
      <w:bookmarkEnd w:id="2310"/>
      <w:bookmarkEnd w:id="2311"/>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31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312"/>
          </w:p>
        </w:tc>
      </w:tr>
    </w:tbl>
    <w:p w14:paraId="38C7CDEE" w14:textId="497878CD" w:rsidR="00C45907" w:rsidRDefault="00C45907" w:rsidP="00136C94"/>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2313" w:name="_Toc21102754"/>
      <w:bookmarkStart w:id="2314" w:name="_Toc29810603"/>
      <w:bookmarkStart w:id="2315" w:name="_Toc36635955"/>
      <w:bookmarkStart w:id="2316" w:name="_Toc37272901"/>
      <w:bookmarkStart w:id="2317" w:name="_Toc45885978"/>
      <w:bookmarkStart w:id="2318" w:name="_Toc53183076"/>
      <w:bookmarkStart w:id="2319" w:name="_Toc58915743"/>
      <w:bookmarkStart w:id="2320" w:name="_Toc66700890"/>
      <w:bookmarkStart w:id="2321" w:name="_Toc68697045"/>
      <w:bookmarkStart w:id="2322" w:name="_Toc74927967"/>
      <w:bookmarkStart w:id="2323" w:name="_Toc76115066"/>
      <w:bookmarkStart w:id="2324" w:name="_Toc76544473"/>
      <w:r w:rsidRPr="00931575">
        <w:t>6.7.4.5.2</w:t>
      </w:r>
      <w:r w:rsidRPr="00931575">
        <w:tab/>
      </w:r>
      <w:r w:rsidRPr="00931575">
        <w:rPr>
          <w:i/>
        </w:rPr>
        <w:t>BS type 2-O</w:t>
      </w:r>
      <w:bookmarkEnd w:id="2313"/>
      <w:bookmarkEnd w:id="2314"/>
      <w:bookmarkEnd w:id="2315"/>
      <w:bookmarkEnd w:id="2316"/>
      <w:bookmarkEnd w:id="2317"/>
      <w:bookmarkEnd w:id="2318"/>
      <w:bookmarkEnd w:id="2319"/>
      <w:bookmarkEnd w:id="2320"/>
      <w:bookmarkEnd w:id="2321"/>
      <w:bookmarkEnd w:id="2322"/>
      <w:bookmarkEnd w:id="2323"/>
      <w:bookmarkEnd w:id="2324"/>
    </w:p>
    <w:p w14:paraId="35F72DC5" w14:textId="77777777" w:rsidR="00C45907" w:rsidRPr="00931575" w:rsidRDefault="00C45907" w:rsidP="005624C7">
      <w:pPr>
        <w:pStyle w:val="H6"/>
      </w:pPr>
      <w:bookmarkStart w:id="2325" w:name="_Toc21102755"/>
      <w:bookmarkStart w:id="2326" w:name="_Toc29810604"/>
      <w:bookmarkStart w:id="2327" w:name="_Toc36635956"/>
      <w:bookmarkStart w:id="2328" w:name="_Toc37272902"/>
      <w:bookmarkStart w:id="2329" w:name="_Toc45885979"/>
      <w:r w:rsidRPr="00931575">
        <w:t>6.7.4.5.2.1</w:t>
      </w:r>
      <w:r w:rsidRPr="00931575">
        <w:tab/>
        <w:t>General</w:t>
      </w:r>
      <w:bookmarkEnd w:id="2325"/>
      <w:bookmarkEnd w:id="2326"/>
      <w:bookmarkEnd w:id="2327"/>
      <w:bookmarkEnd w:id="2328"/>
      <w:bookmarkEnd w:id="2329"/>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330" w:name="_Toc21102756"/>
      <w:bookmarkStart w:id="2331" w:name="_Toc29810605"/>
      <w:bookmarkStart w:id="2332" w:name="_Toc36635957"/>
      <w:bookmarkStart w:id="2333" w:name="_Toc37272903"/>
      <w:bookmarkStart w:id="2334" w:name="_Toc45885980"/>
      <w:r w:rsidRPr="00931575">
        <w:t>6.7.4.5.2.2</w:t>
      </w:r>
      <w:r w:rsidRPr="00931575">
        <w:tab/>
        <w:t xml:space="preserve">OTA </w:t>
      </w:r>
      <w:r w:rsidRPr="00931575">
        <w:rPr>
          <w:rFonts w:eastAsia="Malgun Gothic"/>
        </w:rPr>
        <w:t>operating band unwanted emission limits (Category A)</w:t>
      </w:r>
      <w:bookmarkEnd w:id="2330"/>
      <w:bookmarkEnd w:id="2331"/>
      <w:bookmarkEnd w:id="2332"/>
      <w:bookmarkEnd w:id="2333"/>
      <w:bookmarkEnd w:id="2334"/>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2335" w:name="_Toc21102757"/>
      <w:bookmarkStart w:id="2336" w:name="_Toc29810606"/>
      <w:bookmarkStart w:id="2337" w:name="_Toc36635958"/>
      <w:bookmarkStart w:id="2338" w:name="_Toc37272904"/>
      <w:bookmarkStart w:id="2339" w:name="_Toc45885981"/>
      <w:r w:rsidRPr="00931575">
        <w:t>6.7.4.5.2.3</w:t>
      </w:r>
      <w:r w:rsidRPr="00931575">
        <w:tab/>
        <w:t xml:space="preserve">OTA </w:t>
      </w:r>
      <w:r w:rsidRPr="00931575">
        <w:rPr>
          <w:rFonts w:eastAsia="Malgun Gothic"/>
        </w:rPr>
        <w:t>operating band unwanted emission limits (Category B)</w:t>
      </w:r>
      <w:bookmarkEnd w:id="2335"/>
      <w:bookmarkEnd w:id="2336"/>
      <w:bookmarkEnd w:id="2337"/>
      <w:bookmarkEnd w:id="2338"/>
      <w:bookmarkEnd w:id="2339"/>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2340" w:name="_Toc45885982"/>
      <w:r w:rsidRPr="00931575">
        <w:t>6.7.4.5.2.4</w:t>
      </w:r>
      <w:r w:rsidRPr="00931575">
        <w:tab/>
        <w:t>Additional OTA operating band unwanted emission limits</w:t>
      </w:r>
      <w:bookmarkEnd w:id="2340"/>
    </w:p>
    <w:p w14:paraId="68AC643F" w14:textId="77777777" w:rsidR="007E5354" w:rsidRPr="00931575" w:rsidRDefault="007E5354" w:rsidP="005624C7">
      <w:pPr>
        <w:pStyle w:val="H6"/>
        <w:rPr>
          <w:rFonts w:eastAsiaTheme="minorEastAsia"/>
        </w:rPr>
      </w:pPr>
      <w:bookmarkStart w:id="2341" w:name="_Toc45885983"/>
      <w:r w:rsidRPr="00931575">
        <w:t>6.7.4.5.2.4.1</w:t>
      </w:r>
      <w:r w:rsidRPr="00931575">
        <w:rPr>
          <w:rFonts w:eastAsiaTheme="minorEastAsia"/>
        </w:rPr>
        <w:tab/>
        <w:t>Protection of Earth Exploration Satellite Service</w:t>
      </w:r>
      <w:bookmarkEnd w:id="2341"/>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342" w:name="_Toc21102758"/>
      <w:bookmarkStart w:id="2343" w:name="_Toc29810607"/>
      <w:bookmarkStart w:id="2344" w:name="_Toc36635959"/>
      <w:bookmarkStart w:id="2345" w:name="_Toc37272905"/>
      <w:bookmarkStart w:id="2346" w:name="_Toc45885984"/>
      <w:bookmarkStart w:id="2347" w:name="_Toc53183077"/>
      <w:bookmarkStart w:id="2348" w:name="_Toc58915744"/>
      <w:bookmarkStart w:id="2349" w:name="_Toc66700891"/>
      <w:bookmarkStart w:id="2350" w:name="_Toc68697046"/>
      <w:bookmarkStart w:id="2351" w:name="_Toc74927968"/>
      <w:bookmarkStart w:id="2352" w:name="_Toc76115067"/>
      <w:bookmarkStart w:id="2353" w:name="_Hlk76115579"/>
      <w:bookmarkStart w:id="2354" w:name="_Toc76544474"/>
      <w:r w:rsidRPr="00931575">
        <w:t>6.7.5</w:t>
      </w:r>
      <w:r w:rsidRPr="00931575">
        <w:tab/>
        <w:t>OTA transmitter spurious emissions</w:t>
      </w:r>
      <w:bookmarkEnd w:id="2342"/>
      <w:bookmarkEnd w:id="2343"/>
      <w:bookmarkEnd w:id="2344"/>
      <w:bookmarkEnd w:id="2345"/>
      <w:bookmarkEnd w:id="2346"/>
      <w:bookmarkEnd w:id="2347"/>
      <w:bookmarkEnd w:id="2348"/>
      <w:bookmarkEnd w:id="2349"/>
      <w:bookmarkEnd w:id="2350"/>
      <w:bookmarkEnd w:id="2351"/>
      <w:bookmarkEnd w:id="2352"/>
      <w:bookmarkEnd w:id="2354"/>
    </w:p>
    <w:p w14:paraId="2E658D87" w14:textId="77777777" w:rsidR="00C45907" w:rsidRPr="00931575" w:rsidRDefault="00C45907" w:rsidP="00C45907">
      <w:pPr>
        <w:pStyle w:val="Heading4"/>
      </w:pPr>
      <w:bookmarkStart w:id="2355" w:name="_Toc21102759"/>
      <w:bookmarkStart w:id="2356" w:name="_Toc29810608"/>
      <w:bookmarkStart w:id="2357" w:name="_Toc36635960"/>
      <w:bookmarkStart w:id="2358" w:name="_Toc37272906"/>
      <w:bookmarkStart w:id="2359" w:name="_Toc45885985"/>
      <w:bookmarkStart w:id="2360" w:name="_Toc53183078"/>
      <w:bookmarkStart w:id="2361" w:name="_Toc58915745"/>
      <w:bookmarkStart w:id="2362" w:name="_Toc66700892"/>
      <w:bookmarkStart w:id="2363" w:name="_Toc68697047"/>
      <w:bookmarkStart w:id="2364" w:name="_Toc74927969"/>
      <w:bookmarkStart w:id="2365" w:name="_Toc76115068"/>
      <w:bookmarkStart w:id="2366" w:name="_Toc76544475"/>
      <w:r w:rsidRPr="00931575">
        <w:t>6.7.5.1</w:t>
      </w:r>
      <w:r w:rsidRPr="00931575">
        <w:tab/>
        <w:t>General</w:t>
      </w:r>
      <w:bookmarkEnd w:id="2355"/>
      <w:bookmarkEnd w:id="2356"/>
      <w:bookmarkEnd w:id="2357"/>
      <w:bookmarkEnd w:id="2358"/>
      <w:bookmarkEnd w:id="2359"/>
      <w:bookmarkEnd w:id="2360"/>
      <w:bookmarkEnd w:id="2361"/>
      <w:bookmarkEnd w:id="2362"/>
      <w:bookmarkEnd w:id="2363"/>
      <w:bookmarkEnd w:id="2364"/>
      <w:bookmarkEnd w:id="2365"/>
      <w:bookmarkEnd w:id="2366"/>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2353"/>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367" w:name="_Toc21102760"/>
      <w:bookmarkStart w:id="2368" w:name="_Toc29810609"/>
      <w:bookmarkStart w:id="2369" w:name="_Toc36635961"/>
      <w:bookmarkStart w:id="2370" w:name="_Toc37272907"/>
      <w:bookmarkStart w:id="2371" w:name="_Toc45885986"/>
      <w:bookmarkStart w:id="2372" w:name="_Toc53183079"/>
      <w:bookmarkStart w:id="2373" w:name="_Toc58915746"/>
      <w:bookmarkStart w:id="2374" w:name="_Toc66700893"/>
      <w:bookmarkStart w:id="2375" w:name="_Toc68697048"/>
      <w:bookmarkStart w:id="2376" w:name="_Toc74927970"/>
      <w:bookmarkStart w:id="2377" w:name="_Toc76115069"/>
      <w:bookmarkStart w:id="2378" w:name="_Toc76544476"/>
      <w:r w:rsidRPr="00931575">
        <w:t>6.7.5.2</w:t>
      </w:r>
      <w:r w:rsidRPr="00931575">
        <w:tab/>
        <w:t>General OTA transmitter spurious emissions requirements</w:t>
      </w:r>
      <w:bookmarkEnd w:id="2367"/>
      <w:bookmarkEnd w:id="2368"/>
      <w:bookmarkEnd w:id="2369"/>
      <w:bookmarkEnd w:id="2370"/>
      <w:bookmarkEnd w:id="2371"/>
      <w:bookmarkEnd w:id="2372"/>
      <w:bookmarkEnd w:id="2373"/>
      <w:bookmarkEnd w:id="2374"/>
      <w:bookmarkEnd w:id="2375"/>
      <w:bookmarkEnd w:id="2376"/>
      <w:bookmarkEnd w:id="2377"/>
      <w:bookmarkEnd w:id="2378"/>
    </w:p>
    <w:p w14:paraId="576D80FE" w14:textId="77777777" w:rsidR="00C45907" w:rsidRPr="00931575" w:rsidRDefault="00C45907" w:rsidP="00C45907">
      <w:pPr>
        <w:pStyle w:val="Heading5"/>
        <w:rPr>
          <w:lang w:eastAsia="sv-SE"/>
        </w:rPr>
      </w:pPr>
      <w:bookmarkStart w:id="2379" w:name="_Toc21102761"/>
      <w:bookmarkStart w:id="2380" w:name="_Toc29810610"/>
      <w:bookmarkStart w:id="2381" w:name="_Toc36635962"/>
      <w:bookmarkStart w:id="2382" w:name="_Toc37272908"/>
      <w:bookmarkStart w:id="2383" w:name="_Toc45885987"/>
      <w:bookmarkStart w:id="2384" w:name="_Toc53183080"/>
      <w:bookmarkStart w:id="2385" w:name="_Toc58915747"/>
      <w:bookmarkStart w:id="2386" w:name="_Toc66700894"/>
      <w:bookmarkStart w:id="2387" w:name="_Toc68697049"/>
      <w:bookmarkStart w:id="2388" w:name="_Toc74927971"/>
      <w:bookmarkStart w:id="2389" w:name="_Toc76115070"/>
      <w:bookmarkStart w:id="2390" w:name="_Toc76544477"/>
      <w:r w:rsidRPr="00931575">
        <w:rPr>
          <w:lang w:eastAsia="sv-SE"/>
        </w:rPr>
        <w:t>6.7.5.2.1</w:t>
      </w:r>
      <w:r w:rsidRPr="00931575">
        <w:rPr>
          <w:lang w:eastAsia="sv-SE"/>
        </w:rPr>
        <w:tab/>
        <w:t>Definition and applicability</w:t>
      </w:r>
      <w:bookmarkEnd w:id="2379"/>
      <w:bookmarkEnd w:id="2380"/>
      <w:bookmarkEnd w:id="2381"/>
      <w:bookmarkEnd w:id="2382"/>
      <w:bookmarkEnd w:id="2383"/>
      <w:bookmarkEnd w:id="2384"/>
      <w:bookmarkEnd w:id="2385"/>
      <w:bookmarkEnd w:id="2386"/>
      <w:bookmarkEnd w:id="2387"/>
      <w:bookmarkEnd w:id="2388"/>
      <w:bookmarkEnd w:id="2389"/>
      <w:bookmarkEnd w:id="239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391" w:name="_Toc21102762"/>
      <w:bookmarkStart w:id="2392" w:name="_Toc29810611"/>
      <w:bookmarkStart w:id="2393" w:name="_Toc36635963"/>
      <w:bookmarkStart w:id="2394" w:name="_Toc37272909"/>
      <w:bookmarkStart w:id="2395" w:name="_Toc45885988"/>
      <w:bookmarkStart w:id="2396" w:name="_Toc53183081"/>
      <w:bookmarkStart w:id="2397" w:name="_Toc58915748"/>
      <w:bookmarkStart w:id="2398" w:name="_Toc66700895"/>
      <w:bookmarkStart w:id="2399" w:name="_Toc68697050"/>
      <w:bookmarkStart w:id="2400" w:name="_Toc74927972"/>
      <w:bookmarkStart w:id="2401" w:name="_Toc76115071"/>
      <w:bookmarkStart w:id="2402" w:name="_Toc7654447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391"/>
      <w:bookmarkEnd w:id="2392"/>
      <w:bookmarkEnd w:id="2393"/>
      <w:bookmarkEnd w:id="2394"/>
      <w:bookmarkEnd w:id="2395"/>
      <w:bookmarkEnd w:id="2396"/>
      <w:bookmarkEnd w:id="2397"/>
      <w:bookmarkEnd w:id="2398"/>
      <w:bookmarkEnd w:id="2399"/>
      <w:bookmarkEnd w:id="2400"/>
      <w:bookmarkEnd w:id="2401"/>
      <w:bookmarkEnd w:id="240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403" w:name="_Toc21102763"/>
      <w:bookmarkStart w:id="2404" w:name="_Toc29810612"/>
      <w:bookmarkStart w:id="2405" w:name="_Toc36635964"/>
      <w:bookmarkStart w:id="2406" w:name="_Toc37272910"/>
      <w:bookmarkStart w:id="2407" w:name="_Toc45885989"/>
      <w:bookmarkStart w:id="2408" w:name="_Toc53183082"/>
      <w:bookmarkStart w:id="2409" w:name="_Toc58915749"/>
      <w:bookmarkStart w:id="2410" w:name="_Toc66700896"/>
      <w:bookmarkStart w:id="2411" w:name="_Toc68697051"/>
      <w:bookmarkStart w:id="2412" w:name="_Toc74927973"/>
      <w:bookmarkStart w:id="2413" w:name="_Toc76115072"/>
      <w:bookmarkStart w:id="2414" w:name="_Toc76544479"/>
      <w:r w:rsidRPr="00931575">
        <w:rPr>
          <w:lang w:eastAsia="sv-SE"/>
        </w:rPr>
        <w:t>6.7.5.2.3</w:t>
      </w:r>
      <w:r w:rsidRPr="00931575">
        <w:rPr>
          <w:lang w:eastAsia="sv-SE"/>
        </w:rPr>
        <w:tab/>
        <w:t>Test purpose</w:t>
      </w:r>
      <w:bookmarkEnd w:id="2403"/>
      <w:bookmarkEnd w:id="2404"/>
      <w:bookmarkEnd w:id="2405"/>
      <w:bookmarkEnd w:id="2406"/>
      <w:bookmarkEnd w:id="2407"/>
      <w:bookmarkEnd w:id="2408"/>
      <w:bookmarkEnd w:id="2409"/>
      <w:bookmarkEnd w:id="2410"/>
      <w:bookmarkEnd w:id="2411"/>
      <w:bookmarkEnd w:id="2412"/>
      <w:bookmarkEnd w:id="2413"/>
      <w:bookmarkEnd w:id="2414"/>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415" w:name="_Toc21102764"/>
      <w:bookmarkStart w:id="2416" w:name="_Toc29810613"/>
      <w:bookmarkStart w:id="2417" w:name="_Toc36635965"/>
      <w:bookmarkStart w:id="2418" w:name="_Toc37272911"/>
      <w:bookmarkStart w:id="2419" w:name="_Toc45885990"/>
      <w:bookmarkStart w:id="2420" w:name="_Toc53183083"/>
      <w:bookmarkStart w:id="2421" w:name="_Toc58915750"/>
      <w:bookmarkStart w:id="2422" w:name="_Toc66700897"/>
      <w:bookmarkStart w:id="2423" w:name="_Toc68697052"/>
      <w:bookmarkStart w:id="2424" w:name="_Toc74927974"/>
      <w:bookmarkStart w:id="2425" w:name="_Toc76115073"/>
      <w:bookmarkStart w:id="2426" w:name="_Toc76544480"/>
      <w:r w:rsidRPr="00931575">
        <w:rPr>
          <w:lang w:eastAsia="sv-SE"/>
        </w:rPr>
        <w:lastRenderedPageBreak/>
        <w:t>6.7.5</w:t>
      </w:r>
      <w:r w:rsidRPr="00931575">
        <w:rPr>
          <w:lang w:eastAsia="zh-CN"/>
        </w:rPr>
        <w:t>.2.4</w:t>
      </w:r>
      <w:r w:rsidRPr="00931575">
        <w:rPr>
          <w:lang w:eastAsia="sv-SE"/>
        </w:rPr>
        <w:tab/>
        <w:t>Method of test</w:t>
      </w:r>
      <w:bookmarkEnd w:id="2415"/>
      <w:bookmarkEnd w:id="2416"/>
      <w:bookmarkEnd w:id="2417"/>
      <w:bookmarkEnd w:id="2418"/>
      <w:bookmarkEnd w:id="2419"/>
      <w:bookmarkEnd w:id="2420"/>
      <w:bookmarkEnd w:id="2421"/>
      <w:bookmarkEnd w:id="2422"/>
      <w:bookmarkEnd w:id="2423"/>
      <w:bookmarkEnd w:id="2424"/>
      <w:bookmarkEnd w:id="2425"/>
      <w:bookmarkEnd w:id="2426"/>
    </w:p>
    <w:p w14:paraId="2C2305C3" w14:textId="77777777" w:rsidR="00C45907" w:rsidRPr="00931575" w:rsidRDefault="00C45907" w:rsidP="005624C7">
      <w:pPr>
        <w:pStyle w:val="H6"/>
        <w:rPr>
          <w:lang w:eastAsia="sv-SE"/>
        </w:rPr>
      </w:pPr>
      <w:bookmarkStart w:id="2427" w:name="_Toc21102765"/>
      <w:bookmarkStart w:id="2428" w:name="_Toc29810614"/>
      <w:bookmarkStart w:id="2429" w:name="_Toc36635966"/>
      <w:bookmarkStart w:id="2430" w:name="_Toc37272912"/>
      <w:bookmarkStart w:id="2431" w:name="_Toc45885991"/>
      <w:r w:rsidRPr="00931575">
        <w:rPr>
          <w:lang w:eastAsia="sv-SE"/>
        </w:rPr>
        <w:t>6.7.5.2.4.1</w:t>
      </w:r>
      <w:r w:rsidRPr="00931575">
        <w:rPr>
          <w:lang w:eastAsia="sv-SE"/>
        </w:rPr>
        <w:tab/>
        <w:t>Initial conditions</w:t>
      </w:r>
      <w:bookmarkEnd w:id="2427"/>
      <w:bookmarkEnd w:id="2428"/>
      <w:bookmarkEnd w:id="2429"/>
      <w:bookmarkEnd w:id="2430"/>
      <w:bookmarkEnd w:id="2431"/>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432" w:name="_Toc21102766"/>
      <w:bookmarkStart w:id="2433" w:name="_Toc29810615"/>
      <w:bookmarkStart w:id="2434" w:name="_Toc36635967"/>
      <w:bookmarkStart w:id="2435" w:name="_Toc37272913"/>
      <w:bookmarkStart w:id="2436" w:name="_Toc45885992"/>
      <w:r w:rsidRPr="00931575">
        <w:rPr>
          <w:lang w:eastAsia="sv-SE"/>
        </w:rPr>
        <w:t>6.7.5.2.4.2</w:t>
      </w:r>
      <w:r w:rsidRPr="00931575">
        <w:rPr>
          <w:lang w:eastAsia="sv-SE"/>
        </w:rPr>
        <w:tab/>
        <w:t>Procedure</w:t>
      </w:r>
      <w:bookmarkEnd w:id="2432"/>
      <w:bookmarkEnd w:id="2433"/>
      <w:bookmarkEnd w:id="2434"/>
      <w:bookmarkEnd w:id="2435"/>
      <w:bookmarkEnd w:id="2436"/>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lastRenderedPageBreak/>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437" w:name="_Toc21102767"/>
      <w:bookmarkStart w:id="2438" w:name="_Toc29810616"/>
      <w:bookmarkStart w:id="2439" w:name="_Toc36635968"/>
      <w:bookmarkStart w:id="2440" w:name="_Toc37272914"/>
      <w:bookmarkStart w:id="2441" w:name="_Toc45885993"/>
      <w:bookmarkStart w:id="2442" w:name="_Toc53183084"/>
      <w:bookmarkStart w:id="2443" w:name="_Toc58915751"/>
      <w:bookmarkStart w:id="2444" w:name="_Toc66700898"/>
      <w:bookmarkStart w:id="2445" w:name="_Toc68697053"/>
      <w:bookmarkStart w:id="2446" w:name="_Toc74927975"/>
      <w:bookmarkStart w:id="2447" w:name="_Toc76115074"/>
      <w:bookmarkStart w:id="2448" w:name="_Toc76544481"/>
      <w:r w:rsidRPr="00931575">
        <w:t>6.7.5.2.5</w:t>
      </w:r>
      <w:r w:rsidRPr="00931575">
        <w:tab/>
        <w:t>Test requirement</w:t>
      </w:r>
      <w:bookmarkEnd w:id="2437"/>
      <w:bookmarkEnd w:id="2438"/>
      <w:bookmarkEnd w:id="2439"/>
      <w:bookmarkEnd w:id="2440"/>
      <w:bookmarkEnd w:id="2441"/>
      <w:bookmarkEnd w:id="2442"/>
      <w:bookmarkEnd w:id="2443"/>
      <w:bookmarkEnd w:id="2444"/>
      <w:bookmarkEnd w:id="2445"/>
      <w:bookmarkEnd w:id="2446"/>
      <w:bookmarkEnd w:id="2447"/>
      <w:bookmarkEnd w:id="2448"/>
    </w:p>
    <w:p w14:paraId="57B3F7B1" w14:textId="77777777" w:rsidR="00C45907" w:rsidRPr="00931575" w:rsidRDefault="00C45907" w:rsidP="005624C7">
      <w:pPr>
        <w:pStyle w:val="H6"/>
      </w:pPr>
      <w:bookmarkStart w:id="2449" w:name="_Toc21102768"/>
      <w:bookmarkStart w:id="2450" w:name="_Toc29810617"/>
      <w:bookmarkStart w:id="2451" w:name="_Toc36635969"/>
      <w:bookmarkStart w:id="2452" w:name="_Toc37272915"/>
      <w:bookmarkStart w:id="2453" w:name="_Toc45885994"/>
      <w:r w:rsidRPr="00931575">
        <w:t>6.7.5.2.5.1</w:t>
      </w:r>
      <w:r w:rsidRPr="00931575">
        <w:tab/>
        <w:t xml:space="preserve">Test requirement for </w:t>
      </w:r>
      <w:r w:rsidRPr="00931575">
        <w:rPr>
          <w:i/>
        </w:rPr>
        <w:t>BS type 1-O</w:t>
      </w:r>
      <w:bookmarkEnd w:id="2449"/>
      <w:bookmarkEnd w:id="2450"/>
      <w:bookmarkEnd w:id="2451"/>
      <w:bookmarkEnd w:id="2452"/>
      <w:bookmarkEnd w:id="2453"/>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454" w:name="_Toc21102769"/>
      <w:bookmarkStart w:id="2455" w:name="_Toc29810618"/>
      <w:bookmarkStart w:id="2456" w:name="_Toc36635970"/>
      <w:bookmarkStart w:id="2457" w:name="_Toc37272916"/>
      <w:bookmarkStart w:id="2458" w:name="_Toc45885995"/>
      <w:r w:rsidRPr="00931575">
        <w:t>6.7.5.2.5.2</w:t>
      </w:r>
      <w:r w:rsidRPr="00931575">
        <w:tab/>
        <w:t xml:space="preserve">Test requirement for </w:t>
      </w:r>
      <w:r w:rsidRPr="00931575">
        <w:rPr>
          <w:i/>
        </w:rPr>
        <w:t>BS type 2-O</w:t>
      </w:r>
      <w:bookmarkEnd w:id="2454"/>
      <w:bookmarkEnd w:id="2455"/>
      <w:bookmarkEnd w:id="2456"/>
      <w:bookmarkEnd w:id="2457"/>
      <w:bookmarkEnd w:id="2458"/>
    </w:p>
    <w:p w14:paraId="1FCD3AC8" w14:textId="77777777" w:rsidR="00C45907" w:rsidRPr="00931575" w:rsidRDefault="00C45907" w:rsidP="005624C7">
      <w:pPr>
        <w:pStyle w:val="H6"/>
      </w:pPr>
      <w:bookmarkStart w:id="2459" w:name="_Toc21102770"/>
      <w:bookmarkStart w:id="2460" w:name="_Toc29810619"/>
      <w:bookmarkStart w:id="2461" w:name="_Toc36635971"/>
      <w:bookmarkStart w:id="2462" w:name="_Toc37272917"/>
      <w:bookmarkStart w:id="2463" w:name="_Toc45885996"/>
      <w:r w:rsidRPr="00931575">
        <w:t>6.7.5.2.5.2.1</w:t>
      </w:r>
      <w:r w:rsidRPr="00931575">
        <w:tab/>
        <w:t>General</w:t>
      </w:r>
      <w:bookmarkEnd w:id="2459"/>
      <w:bookmarkEnd w:id="2460"/>
      <w:bookmarkEnd w:id="2461"/>
      <w:bookmarkEnd w:id="2462"/>
      <w:bookmarkEnd w:id="2463"/>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464" w:name="_Toc21102771"/>
      <w:bookmarkStart w:id="2465" w:name="_Toc29810620"/>
      <w:bookmarkStart w:id="2466" w:name="_Toc36635972"/>
      <w:bookmarkStart w:id="2467" w:name="_Toc37272918"/>
      <w:bookmarkStart w:id="2468" w:name="_Toc45885997"/>
      <w:r w:rsidRPr="00931575">
        <w:t>6.7.5.2.5.2.2</w:t>
      </w:r>
      <w:r w:rsidRPr="00931575">
        <w:tab/>
        <w:t>OTA transmitter spurious emissions (Category A)</w:t>
      </w:r>
      <w:bookmarkEnd w:id="2464"/>
      <w:bookmarkEnd w:id="2465"/>
      <w:bookmarkEnd w:id="2466"/>
      <w:bookmarkEnd w:id="2467"/>
      <w:bookmarkEnd w:id="2468"/>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469" w:name="_Toc21102772"/>
      <w:bookmarkStart w:id="2470" w:name="_Toc29810621"/>
      <w:bookmarkStart w:id="2471" w:name="_Toc36635973"/>
      <w:bookmarkStart w:id="2472" w:name="_Toc37272919"/>
      <w:bookmarkStart w:id="2473" w:name="_Toc45885998"/>
      <w:r w:rsidRPr="00931575">
        <w:t>6.7.5.2.5.2.3</w:t>
      </w:r>
      <w:r w:rsidRPr="00931575">
        <w:tab/>
        <w:t>OTA transmitter spurious emissions (Category B)</w:t>
      </w:r>
      <w:bookmarkEnd w:id="2469"/>
      <w:bookmarkEnd w:id="2470"/>
      <w:bookmarkEnd w:id="2471"/>
      <w:bookmarkEnd w:id="2472"/>
      <w:bookmarkEnd w:id="2473"/>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474" w:name="_Toc21102773"/>
      <w:bookmarkStart w:id="2475" w:name="_Toc29810622"/>
      <w:bookmarkStart w:id="2476" w:name="_Toc36635974"/>
      <w:bookmarkStart w:id="2477" w:name="_Toc37272920"/>
      <w:bookmarkStart w:id="2478" w:name="_Toc45885999"/>
      <w:bookmarkStart w:id="2479" w:name="_Toc53183085"/>
      <w:bookmarkStart w:id="2480" w:name="_Toc58915752"/>
      <w:bookmarkStart w:id="2481" w:name="_Toc66700899"/>
      <w:bookmarkStart w:id="2482" w:name="_Toc68697054"/>
      <w:bookmarkStart w:id="2483" w:name="_Toc74927976"/>
      <w:bookmarkStart w:id="2484" w:name="_Toc76115075"/>
      <w:bookmarkStart w:id="2485" w:name="_Toc76544482"/>
      <w:r w:rsidRPr="00931575">
        <w:t>6.7.5.3</w:t>
      </w:r>
      <w:r w:rsidRPr="00931575">
        <w:tab/>
        <w:t>Protection of the BS receiver of own or different BS</w:t>
      </w:r>
      <w:bookmarkEnd w:id="2474"/>
      <w:bookmarkEnd w:id="2475"/>
      <w:bookmarkEnd w:id="2476"/>
      <w:bookmarkEnd w:id="2477"/>
      <w:bookmarkEnd w:id="2478"/>
      <w:bookmarkEnd w:id="2479"/>
      <w:bookmarkEnd w:id="2480"/>
      <w:bookmarkEnd w:id="2481"/>
      <w:bookmarkEnd w:id="2482"/>
      <w:bookmarkEnd w:id="2483"/>
      <w:bookmarkEnd w:id="2484"/>
      <w:bookmarkEnd w:id="2485"/>
    </w:p>
    <w:p w14:paraId="1AD55EA9" w14:textId="77777777" w:rsidR="00C45907" w:rsidRPr="00931575" w:rsidRDefault="00C45907" w:rsidP="00C45907">
      <w:pPr>
        <w:pStyle w:val="Heading5"/>
        <w:rPr>
          <w:lang w:eastAsia="sv-SE"/>
        </w:rPr>
      </w:pPr>
      <w:bookmarkStart w:id="2486" w:name="_Toc21102774"/>
      <w:bookmarkStart w:id="2487" w:name="_Toc29810623"/>
      <w:bookmarkStart w:id="2488" w:name="_Toc36635975"/>
      <w:bookmarkStart w:id="2489" w:name="_Toc37272921"/>
      <w:bookmarkStart w:id="2490" w:name="_Toc45886000"/>
      <w:bookmarkStart w:id="2491" w:name="_Toc53183086"/>
      <w:bookmarkStart w:id="2492" w:name="_Toc58915753"/>
      <w:bookmarkStart w:id="2493" w:name="_Toc66700900"/>
      <w:bookmarkStart w:id="2494" w:name="_Toc68697055"/>
      <w:bookmarkStart w:id="2495" w:name="_Toc74927977"/>
      <w:bookmarkStart w:id="2496" w:name="_Toc76115076"/>
      <w:bookmarkStart w:id="2497" w:name="_Toc76544483"/>
      <w:r w:rsidRPr="00931575">
        <w:rPr>
          <w:lang w:eastAsia="sv-SE"/>
        </w:rPr>
        <w:t>6.7.5.3.1</w:t>
      </w:r>
      <w:r w:rsidRPr="00931575">
        <w:rPr>
          <w:lang w:eastAsia="sv-SE"/>
        </w:rPr>
        <w:tab/>
        <w:t>Definition and applicability</w:t>
      </w:r>
      <w:bookmarkEnd w:id="2486"/>
      <w:bookmarkEnd w:id="2487"/>
      <w:bookmarkEnd w:id="2488"/>
      <w:bookmarkEnd w:id="2489"/>
      <w:bookmarkEnd w:id="2490"/>
      <w:bookmarkEnd w:id="2491"/>
      <w:bookmarkEnd w:id="2492"/>
      <w:bookmarkEnd w:id="2493"/>
      <w:bookmarkEnd w:id="2494"/>
      <w:bookmarkEnd w:id="2495"/>
      <w:bookmarkEnd w:id="2496"/>
      <w:bookmarkEnd w:id="249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498" w:name="_Toc21102775"/>
      <w:bookmarkStart w:id="2499" w:name="_Toc29810624"/>
      <w:bookmarkStart w:id="2500" w:name="_Toc36635976"/>
      <w:bookmarkStart w:id="2501" w:name="_Toc37272922"/>
      <w:bookmarkStart w:id="2502" w:name="_Toc45886001"/>
      <w:bookmarkStart w:id="2503" w:name="_Toc53183087"/>
      <w:bookmarkStart w:id="2504" w:name="_Toc58915754"/>
      <w:bookmarkStart w:id="2505" w:name="_Toc66700901"/>
      <w:bookmarkStart w:id="2506" w:name="_Toc68697056"/>
      <w:bookmarkStart w:id="2507" w:name="_Toc74927978"/>
      <w:bookmarkStart w:id="2508" w:name="_Toc76115077"/>
      <w:bookmarkStart w:id="2509" w:name="_Toc76544484"/>
      <w:r w:rsidRPr="00931575">
        <w:rPr>
          <w:lang w:eastAsia="sv-SE"/>
        </w:rPr>
        <w:t>6.7.5.3.2</w:t>
      </w:r>
      <w:r w:rsidRPr="00931575">
        <w:rPr>
          <w:lang w:eastAsia="sv-SE"/>
        </w:rPr>
        <w:tab/>
      </w:r>
      <w:r w:rsidRPr="00931575">
        <w:rPr>
          <w:lang w:val="en-US" w:eastAsia="sv-SE"/>
        </w:rPr>
        <w:t>Minimum requirements</w:t>
      </w:r>
      <w:bookmarkEnd w:id="2498"/>
      <w:bookmarkEnd w:id="2499"/>
      <w:bookmarkEnd w:id="2500"/>
      <w:bookmarkEnd w:id="2501"/>
      <w:bookmarkEnd w:id="2502"/>
      <w:bookmarkEnd w:id="2503"/>
      <w:bookmarkEnd w:id="2504"/>
      <w:bookmarkEnd w:id="2505"/>
      <w:bookmarkEnd w:id="2506"/>
      <w:bookmarkEnd w:id="2507"/>
      <w:bookmarkEnd w:id="2508"/>
      <w:bookmarkEnd w:id="2509"/>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510" w:name="_Toc21102776"/>
      <w:bookmarkStart w:id="2511" w:name="_Toc29810625"/>
      <w:bookmarkStart w:id="2512" w:name="_Toc36635977"/>
      <w:bookmarkStart w:id="2513" w:name="_Toc37272923"/>
      <w:bookmarkStart w:id="2514" w:name="_Toc45886002"/>
      <w:bookmarkStart w:id="2515" w:name="_Toc53183088"/>
      <w:bookmarkStart w:id="2516" w:name="_Toc58915755"/>
      <w:bookmarkStart w:id="2517" w:name="_Toc66700902"/>
      <w:bookmarkStart w:id="2518" w:name="_Toc68697057"/>
      <w:bookmarkStart w:id="2519" w:name="_Toc74927979"/>
      <w:bookmarkStart w:id="2520" w:name="_Toc76115078"/>
      <w:bookmarkStart w:id="2521" w:name="_Toc76544485"/>
      <w:r w:rsidRPr="00931575">
        <w:rPr>
          <w:lang w:eastAsia="sv-SE"/>
        </w:rPr>
        <w:t>6.7.5.3.3</w:t>
      </w:r>
      <w:r w:rsidRPr="00931575">
        <w:rPr>
          <w:lang w:eastAsia="sv-SE"/>
        </w:rPr>
        <w:tab/>
      </w:r>
      <w:r w:rsidRPr="00931575">
        <w:rPr>
          <w:lang w:val="en-US" w:eastAsia="sv-SE"/>
        </w:rPr>
        <w:t>Test purpose</w:t>
      </w:r>
      <w:bookmarkEnd w:id="2510"/>
      <w:bookmarkEnd w:id="2511"/>
      <w:bookmarkEnd w:id="2512"/>
      <w:bookmarkEnd w:id="2513"/>
      <w:bookmarkEnd w:id="2514"/>
      <w:bookmarkEnd w:id="2515"/>
      <w:bookmarkEnd w:id="2516"/>
      <w:bookmarkEnd w:id="2517"/>
      <w:bookmarkEnd w:id="2518"/>
      <w:bookmarkEnd w:id="2519"/>
      <w:bookmarkEnd w:id="2520"/>
      <w:bookmarkEnd w:id="2521"/>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522" w:name="_Toc21102777"/>
      <w:bookmarkStart w:id="2523" w:name="_Toc29810626"/>
      <w:bookmarkStart w:id="2524" w:name="_Toc36635978"/>
      <w:bookmarkStart w:id="2525" w:name="_Toc37272924"/>
      <w:bookmarkStart w:id="2526" w:name="_Toc45886003"/>
      <w:bookmarkStart w:id="2527" w:name="_Toc53183089"/>
      <w:bookmarkStart w:id="2528" w:name="_Toc58915756"/>
      <w:bookmarkStart w:id="2529" w:name="_Toc66700903"/>
      <w:bookmarkStart w:id="2530" w:name="_Toc68697058"/>
      <w:bookmarkStart w:id="2531" w:name="_Toc74927980"/>
      <w:bookmarkStart w:id="2532" w:name="_Toc76115079"/>
      <w:bookmarkStart w:id="2533" w:name="_Toc76544486"/>
      <w:r w:rsidRPr="00931575">
        <w:rPr>
          <w:lang w:eastAsia="sv-SE"/>
        </w:rPr>
        <w:t>6.7.5.3.4</w:t>
      </w:r>
      <w:r w:rsidRPr="00931575">
        <w:rPr>
          <w:lang w:eastAsia="sv-SE"/>
        </w:rPr>
        <w:tab/>
      </w:r>
      <w:r w:rsidRPr="00931575">
        <w:rPr>
          <w:lang w:val="en-US" w:eastAsia="sv-SE"/>
        </w:rPr>
        <w:t>Method of test</w:t>
      </w:r>
      <w:bookmarkEnd w:id="2522"/>
      <w:bookmarkEnd w:id="2523"/>
      <w:bookmarkEnd w:id="2524"/>
      <w:bookmarkEnd w:id="2525"/>
      <w:bookmarkEnd w:id="2526"/>
      <w:bookmarkEnd w:id="2527"/>
      <w:bookmarkEnd w:id="2528"/>
      <w:bookmarkEnd w:id="2529"/>
      <w:bookmarkEnd w:id="2530"/>
      <w:bookmarkEnd w:id="2531"/>
      <w:bookmarkEnd w:id="2532"/>
      <w:bookmarkEnd w:id="2533"/>
    </w:p>
    <w:p w14:paraId="36CAB766" w14:textId="77777777" w:rsidR="00C45907" w:rsidRPr="00931575" w:rsidRDefault="00C45907" w:rsidP="005624C7">
      <w:pPr>
        <w:pStyle w:val="H6"/>
      </w:pPr>
      <w:bookmarkStart w:id="2534" w:name="_Toc21102778"/>
      <w:bookmarkStart w:id="2535" w:name="_Toc29810627"/>
      <w:bookmarkStart w:id="2536" w:name="_Toc36635979"/>
      <w:bookmarkStart w:id="2537" w:name="_Toc37272925"/>
      <w:bookmarkStart w:id="2538" w:name="_Toc45886004"/>
      <w:r w:rsidRPr="00931575">
        <w:t>6.7.5.3.4.1</w:t>
      </w:r>
      <w:r w:rsidRPr="00931575">
        <w:tab/>
        <w:t>Initial conditions</w:t>
      </w:r>
      <w:bookmarkEnd w:id="2534"/>
      <w:bookmarkEnd w:id="2535"/>
      <w:bookmarkEnd w:id="2536"/>
      <w:bookmarkEnd w:id="2537"/>
      <w:bookmarkEnd w:id="2538"/>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539" w:name="_Toc21102779"/>
      <w:bookmarkStart w:id="2540" w:name="_Toc29810628"/>
      <w:bookmarkStart w:id="2541" w:name="_Toc36635980"/>
      <w:bookmarkStart w:id="2542" w:name="_Toc37272926"/>
      <w:bookmarkStart w:id="2543" w:name="_Toc45886005"/>
      <w:r w:rsidRPr="00931575">
        <w:t>6.7.5.3.4.2</w:t>
      </w:r>
      <w:r w:rsidRPr="00931575">
        <w:tab/>
        <w:t>Procedure</w:t>
      </w:r>
      <w:bookmarkEnd w:id="2539"/>
      <w:bookmarkEnd w:id="2540"/>
      <w:bookmarkEnd w:id="2541"/>
      <w:bookmarkEnd w:id="2542"/>
      <w:bookmarkEnd w:id="2543"/>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544" w:name="_Hlk508280732"/>
      <w:r w:rsidRPr="00931575">
        <w:t>depicted in annex E.1.3.</w:t>
      </w:r>
    </w:p>
    <w:bookmarkEnd w:id="2544"/>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545" w:name="_Toc21102780"/>
      <w:bookmarkStart w:id="2546" w:name="_Toc29810629"/>
      <w:bookmarkStart w:id="2547" w:name="_Toc36635981"/>
      <w:bookmarkStart w:id="2548" w:name="_Toc37272927"/>
      <w:bookmarkStart w:id="2549" w:name="_Toc45886006"/>
      <w:bookmarkStart w:id="2550" w:name="_Toc53183090"/>
      <w:bookmarkStart w:id="2551" w:name="_Toc58915757"/>
      <w:bookmarkStart w:id="2552" w:name="_Toc66700904"/>
      <w:bookmarkStart w:id="2553" w:name="_Toc68697059"/>
      <w:bookmarkStart w:id="2554" w:name="_Toc74927981"/>
      <w:bookmarkStart w:id="2555" w:name="_Toc76115080"/>
      <w:bookmarkStart w:id="2556" w:name="_Toc7654448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545"/>
      <w:bookmarkEnd w:id="2546"/>
      <w:bookmarkEnd w:id="2547"/>
      <w:bookmarkEnd w:id="2548"/>
      <w:bookmarkEnd w:id="2549"/>
      <w:bookmarkEnd w:id="2550"/>
      <w:bookmarkEnd w:id="2551"/>
      <w:bookmarkEnd w:id="2552"/>
      <w:bookmarkEnd w:id="2553"/>
      <w:bookmarkEnd w:id="2554"/>
      <w:bookmarkEnd w:id="2555"/>
      <w:bookmarkEnd w:id="2556"/>
    </w:p>
    <w:p w14:paraId="2B26CBC8" w14:textId="77777777" w:rsidR="00C45907" w:rsidRPr="00931575" w:rsidRDefault="00C45907" w:rsidP="005624C7">
      <w:pPr>
        <w:pStyle w:val="H6"/>
      </w:pPr>
      <w:bookmarkStart w:id="2557" w:name="_Toc21102781"/>
      <w:bookmarkStart w:id="2558" w:name="_Toc29810630"/>
      <w:bookmarkStart w:id="2559" w:name="_Toc36635982"/>
      <w:bookmarkStart w:id="2560" w:name="_Toc37272928"/>
      <w:bookmarkStart w:id="2561" w:name="_Toc45886007"/>
      <w:r w:rsidRPr="00931575">
        <w:t>6.7.5.3.5.1</w:t>
      </w:r>
      <w:r w:rsidRPr="00931575">
        <w:tab/>
        <w:t xml:space="preserve">Test requirement for </w:t>
      </w:r>
      <w:r w:rsidRPr="00931575">
        <w:rPr>
          <w:i/>
        </w:rPr>
        <w:t>BS type 1-O</w:t>
      </w:r>
      <w:bookmarkEnd w:id="2557"/>
      <w:bookmarkEnd w:id="2558"/>
      <w:bookmarkEnd w:id="2559"/>
      <w:bookmarkEnd w:id="2560"/>
      <w:bookmarkEnd w:id="256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lastRenderedPageBreak/>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562" w:name="_Toc21102782"/>
      <w:bookmarkStart w:id="2563" w:name="_Toc29810631"/>
      <w:bookmarkStart w:id="2564" w:name="_Toc36635983"/>
      <w:bookmarkStart w:id="2565" w:name="_Toc37272929"/>
      <w:bookmarkStart w:id="2566" w:name="_Toc45886008"/>
      <w:bookmarkStart w:id="2567" w:name="_Toc53183091"/>
      <w:bookmarkStart w:id="2568" w:name="_Toc58915758"/>
      <w:bookmarkStart w:id="2569" w:name="_Toc66700905"/>
      <w:bookmarkStart w:id="2570" w:name="_Toc68697060"/>
      <w:bookmarkStart w:id="2571" w:name="_Toc74927982"/>
      <w:bookmarkStart w:id="2572" w:name="_Toc76115081"/>
      <w:bookmarkStart w:id="2573" w:name="_Toc76544488"/>
      <w:r w:rsidRPr="00931575">
        <w:t>6.7.5.4</w:t>
      </w:r>
      <w:r w:rsidRPr="00931575">
        <w:tab/>
        <w:t>Additional spurious emissions requirements</w:t>
      </w:r>
      <w:bookmarkEnd w:id="2562"/>
      <w:bookmarkEnd w:id="2563"/>
      <w:bookmarkEnd w:id="2564"/>
      <w:bookmarkEnd w:id="2565"/>
      <w:bookmarkEnd w:id="2566"/>
      <w:bookmarkEnd w:id="2567"/>
      <w:bookmarkEnd w:id="2568"/>
      <w:bookmarkEnd w:id="2569"/>
      <w:bookmarkEnd w:id="2570"/>
      <w:bookmarkEnd w:id="2571"/>
      <w:bookmarkEnd w:id="2572"/>
      <w:bookmarkEnd w:id="2573"/>
    </w:p>
    <w:p w14:paraId="52D8F839" w14:textId="77777777" w:rsidR="00C45907" w:rsidRPr="00931575" w:rsidRDefault="00C45907" w:rsidP="00C45907">
      <w:pPr>
        <w:pStyle w:val="Heading5"/>
        <w:rPr>
          <w:lang w:eastAsia="sv-SE"/>
        </w:rPr>
      </w:pPr>
      <w:bookmarkStart w:id="2574" w:name="_Toc21102783"/>
      <w:bookmarkStart w:id="2575" w:name="_Toc29810632"/>
      <w:bookmarkStart w:id="2576" w:name="_Toc36635984"/>
      <w:bookmarkStart w:id="2577" w:name="_Toc37272930"/>
      <w:bookmarkStart w:id="2578" w:name="_Toc45886009"/>
      <w:bookmarkStart w:id="2579" w:name="_Toc53183092"/>
      <w:bookmarkStart w:id="2580" w:name="_Toc58915759"/>
      <w:bookmarkStart w:id="2581" w:name="_Toc66700906"/>
      <w:bookmarkStart w:id="2582" w:name="_Toc68697061"/>
      <w:bookmarkStart w:id="2583" w:name="_Toc74927983"/>
      <w:bookmarkStart w:id="2584" w:name="_Toc76115082"/>
      <w:bookmarkStart w:id="2585" w:name="_Toc76544489"/>
      <w:r w:rsidRPr="00931575">
        <w:rPr>
          <w:lang w:eastAsia="sv-SE"/>
        </w:rPr>
        <w:t>6.7.5.4.1</w:t>
      </w:r>
      <w:r w:rsidRPr="00931575">
        <w:rPr>
          <w:lang w:eastAsia="sv-SE"/>
        </w:rPr>
        <w:tab/>
        <w:t>Definition and applicability</w:t>
      </w:r>
      <w:bookmarkEnd w:id="2574"/>
      <w:bookmarkEnd w:id="2575"/>
      <w:bookmarkEnd w:id="2576"/>
      <w:bookmarkEnd w:id="2577"/>
      <w:bookmarkEnd w:id="2578"/>
      <w:bookmarkEnd w:id="2579"/>
      <w:bookmarkEnd w:id="2580"/>
      <w:bookmarkEnd w:id="2581"/>
      <w:bookmarkEnd w:id="2582"/>
      <w:bookmarkEnd w:id="2583"/>
      <w:bookmarkEnd w:id="2584"/>
      <w:bookmarkEnd w:id="2585"/>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586" w:name="_Toc21102784"/>
      <w:bookmarkStart w:id="2587" w:name="_Toc29810633"/>
      <w:bookmarkStart w:id="2588" w:name="_Toc36635985"/>
      <w:bookmarkStart w:id="2589" w:name="_Toc37272931"/>
      <w:bookmarkStart w:id="2590" w:name="_Toc45886010"/>
      <w:bookmarkStart w:id="2591" w:name="_Toc53183093"/>
      <w:bookmarkStart w:id="2592" w:name="_Toc58915760"/>
      <w:bookmarkStart w:id="2593" w:name="_Toc66700907"/>
      <w:bookmarkStart w:id="2594" w:name="_Toc68697062"/>
      <w:bookmarkStart w:id="2595" w:name="_Toc74927984"/>
      <w:bookmarkStart w:id="2596" w:name="_Toc76115083"/>
      <w:bookmarkStart w:id="2597" w:name="_Toc76544490"/>
      <w:r w:rsidRPr="00931575">
        <w:rPr>
          <w:lang w:eastAsia="sv-SE"/>
        </w:rPr>
        <w:t>6.7.5.4.2</w:t>
      </w:r>
      <w:r w:rsidRPr="00931575">
        <w:rPr>
          <w:lang w:eastAsia="sv-SE"/>
        </w:rPr>
        <w:tab/>
        <w:t>Minimum Requirement</w:t>
      </w:r>
      <w:bookmarkEnd w:id="2586"/>
      <w:bookmarkEnd w:id="2587"/>
      <w:bookmarkEnd w:id="2588"/>
      <w:bookmarkEnd w:id="2589"/>
      <w:bookmarkEnd w:id="2590"/>
      <w:bookmarkEnd w:id="2591"/>
      <w:bookmarkEnd w:id="2592"/>
      <w:bookmarkEnd w:id="2593"/>
      <w:bookmarkEnd w:id="2594"/>
      <w:bookmarkEnd w:id="2595"/>
      <w:bookmarkEnd w:id="2596"/>
      <w:bookmarkEnd w:id="2597"/>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2598" w:name="_Toc21102785"/>
      <w:bookmarkStart w:id="2599" w:name="_Toc29810634"/>
      <w:bookmarkStart w:id="2600" w:name="_Toc36635986"/>
      <w:bookmarkStart w:id="2601"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2602" w:name="_Toc45886011"/>
      <w:bookmarkStart w:id="2603" w:name="_Toc53183094"/>
      <w:bookmarkStart w:id="2604" w:name="_Toc58915761"/>
      <w:bookmarkStart w:id="2605" w:name="_Toc66700908"/>
      <w:bookmarkStart w:id="2606" w:name="_Toc68697063"/>
      <w:bookmarkStart w:id="2607" w:name="_Toc74927985"/>
      <w:bookmarkStart w:id="2608" w:name="_Toc76115084"/>
      <w:bookmarkStart w:id="2609" w:name="_Toc76544491"/>
      <w:r w:rsidRPr="00931575">
        <w:rPr>
          <w:lang w:eastAsia="sv-SE"/>
        </w:rPr>
        <w:t>6.7.5.4.3</w:t>
      </w:r>
      <w:r w:rsidRPr="00931575">
        <w:rPr>
          <w:lang w:eastAsia="sv-SE"/>
        </w:rPr>
        <w:tab/>
        <w:t>Test purpose</w:t>
      </w:r>
      <w:bookmarkEnd w:id="2598"/>
      <w:bookmarkEnd w:id="2599"/>
      <w:bookmarkEnd w:id="2600"/>
      <w:bookmarkEnd w:id="2601"/>
      <w:bookmarkEnd w:id="2602"/>
      <w:bookmarkEnd w:id="2603"/>
      <w:bookmarkEnd w:id="2604"/>
      <w:bookmarkEnd w:id="2605"/>
      <w:bookmarkEnd w:id="2606"/>
      <w:bookmarkEnd w:id="2607"/>
      <w:bookmarkEnd w:id="2608"/>
      <w:bookmarkEnd w:id="2609"/>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2610" w:name="_Toc21102786"/>
      <w:bookmarkStart w:id="2611" w:name="_Toc29810635"/>
      <w:bookmarkStart w:id="2612" w:name="_Toc36635987"/>
      <w:bookmarkStart w:id="2613" w:name="_Toc37272933"/>
      <w:bookmarkStart w:id="2614" w:name="_Toc45886012"/>
      <w:bookmarkStart w:id="2615" w:name="_Toc53183095"/>
      <w:bookmarkStart w:id="2616" w:name="_Toc58915762"/>
      <w:bookmarkStart w:id="2617" w:name="_Toc66700909"/>
      <w:bookmarkStart w:id="2618" w:name="_Toc68697064"/>
      <w:bookmarkStart w:id="2619" w:name="_Toc74927986"/>
      <w:bookmarkStart w:id="2620" w:name="_Toc76115085"/>
      <w:bookmarkStart w:id="2621" w:name="_Toc76544492"/>
      <w:r w:rsidRPr="00931575">
        <w:rPr>
          <w:lang w:eastAsia="sv-SE"/>
        </w:rPr>
        <w:t>6.7.5</w:t>
      </w:r>
      <w:r w:rsidRPr="00931575">
        <w:rPr>
          <w:lang w:eastAsia="zh-CN"/>
        </w:rPr>
        <w:t>.4.4</w:t>
      </w:r>
      <w:r w:rsidRPr="00931575">
        <w:rPr>
          <w:lang w:eastAsia="sv-SE"/>
        </w:rPr>
        <w:tab/>
        <w:t>Method of test</w:t>
      </w:r>
      <w:bookmarkEnd w:id="2610"/>
      <w:bookmarkEnd w:id="2611"/>
      <w:bookmarkEnd w:id="2612"/>
      <w:bookmarkEnd w:id="2613"/>
      <w:bookmarkEnd w:id="2614"/>
      <w:bookmarkEnd w:id="2615"/>
      <w:bookmarkEnd w:id="2616"/>
      <w:bookmarkEnd w:id="2617"/>
      <w:bookmarkEnd w:id="2618"/>
      <w:bookmarkEnd w:id="2619"/>
      <w:bookmarkEnd w:id="2620"/>
      <w:bookmarkEnd w:id="2621"/>
    </w:p>
    <w:p w14:paraId="1F5E1E66" w14:textId="77777777" w:rsidR="00C45907" w:rsidRPr="00931575" w:rsidRDefault="00C45907" w:rsidP="005624C7">
      <w:pPr>
        <w:pStyle w:val="H6"/>
        <w:rPr>
          <w:lang w:eastAsia="sv-SE"/>
        </w:rPr>
      </w:pPr>
      <w:bookmarkStart w:id="2622" w:name="_Toc21102787"/>
      <w:bookmarkStart w:id="2623" w:name="_Toc29810636"/>
      <w:bookmarkStart w:id="2624" w:name="_Toc36635988"/>
      <w:bookmarkStart w:id="2625" w:name="_Toc37272934"/>
      <w:bookmarkStart w:id="2626" w:name="_Toc45886013"/>
      <w:r w:rsidRPr="00931575">
        <w:rPr>
          <w:lang w:eastAsia="sv-SE"/>
        </w:rPr>
        <w:t>6.7.5.4.4.1</w:t>
      </w:r>
      <w:r w:rsidRPr="00931575">
        <w:rPr>
          <w:lang w:eastAsia="sv-SE"/>
        </w:rPr>
        <w:tab/>
        <w:t>Initial conditions</w:t>
      </w:r>
      <w:bookmarkEnd w:id="2622"/>
      <w:bookmarkEnd w:id="2623"/>
      <w:bookmarkEnd w:id="2624"/>
      <w:bookmarkEnd w:id="2625"/>
      <w:bookmarkEnd w:id="2626"/>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lastRenderedPageBreak/>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627" w:name="_Toc21102788"/>
      <w:bookmarkStart w:id="2628" w:name="_Toc29810637"/>
      <w:bookmarkStart w:id="2629" w:name="_Toc36635989"/>
      <w:bookmarkStart w:id="2630" w:name="_Toc37272935"/>
      <w:bookmarkStart w:id="2631" w:name="_Toc45886014"/>
      <w:r w:rsidRPr="00931575">
        <w:rPr>
          <w:lang w:eastAsia="sv-SE"/>
        </w:rPr>
        <w:t>6.7.5.4.4.2</w:t>
      </w:r>
      <w:r w:rsidRPr="00931575">
        <w:rPr>
          <w:lang w:eastAsia="sv-SE"/>
        </w:rPr>
        <w:tab/>
        <w:t>Procedure</w:t>
      </w:r>
      <w:bookmarkEnd w:id="2627"/>
      <w:bookmarkEnd w:id="2628"/>
      <w:bookmarkEnd w:id="2629"/>
      <w:bookmarkEnd w:id="2630"/>
      <w:bookmarkEnd w:id="2631"/>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632" w:name="_Toc21102789"/>
      <w:bookmarkStart w:id="2633" w:name="_Toc29810638"/>
      <w:bookmarkStart w:id="2634" w:name="_Toc36635990"/>
      <w:bookmarkStart w:id="2635" w:name="_Toc37272936"/>
      <w:bookmarkStart w:id="2636" w:name="_Toc45886015"/>
      <w:bookmarkStart w:id="2637" w:name="_Toc53183096"/>
      <w:bookmarkStart w:id="2638" w:name="_Toc58915763"/>
      <w:bookmarkStart w:id="2639" w:name="_Toc66700910"/>
      <w:bookmarkStart w:id="2640" w:name="_Toc68697065"/>
      <w:bookmarkStart w:id="2641" w:name="_Toc74927987"/>
      <w:bookmarkStart w:id="2642" w:name="_Toc76115086"/>
      <w:bookmarkStart w:id="2643" w:name="_Toc76544493"/>
      <w:r w:rsidRPr="00931575">
        <w:t>6.7.5.4.5</w:t>
      </w:r>
      <w:r w:rsidRPr="00931575">
        <w:tab/>
        <w:t>Test requirement</w:t>
      </w:r>
      <w:bookmarkEnd w:id="2632"/>
      <w:bookmarkEnd w:id="2633"/>
      <w:bookmarkEnd w:id="2634"/>
      <w:bookmarkEnd w:id="2635"/>
      <w:bookmarkEnd w:id="2636"/>
      <w:bookmarkEnd w:id="2637"/>
      <w:bookmarkEnd w:id="2638"/>
      <w:bookmarkEnd w:id="2639"/>
      <w:bookmarkEnd w:id="2640"/>
      <w:bookmarkEnd w:id="2641"/>
      <w:bookmarkEnd w:id="2642"/>
      <w:bookmarkEnd w:id="2643"/>
    </w:p>
    <w:p w14:paraId="30B234DB" w14:textId="77777777" w:rsidR="00C45907" w:rsidRPr="00931575" w:rsidRDefault="00C45907" w:rsidP="005624C7">
      <w:pPr>
        <w:pStyle w:val="H6"/>
        <w:rPr>
          <w:lang w:eastAsia="sv-SE"/>
        </w:rPr>
      </w:pPr>
      <w:bookmarkStart w:id="2644" w:name="_Toc21102790"/>
      <w:bookmarkStart w:id="2645" w:name="_Toc29810639"/>
      <w:bookmarkStart w:id="2646" w:name="_Toc36635991"/>
      <w:bookmarkStart w:id="2647" w:name="_Toc37272937"/>
      <w:bookmarkStart w:id="2648" w:name="_Toc45886016"/>
      <w:r w:rsidRPr="00931575">
        <w:t>6.7.5.4.5.1</w:t>
      </w:r>
      <w:r w:rsidRPr="00931575">
        <w:tab/>
        <w:t xml:space="preserve">Test requirement for </w:t>
      </w:r>
      <w:r w:rsidRPr="00931575">
        <w:rPr>
          <w:i/>
        </w:rPr>
        <w:t>BS type 1-O</w:t>
      </w:r>
      <w:bookmarkEnd w:id="2644"/>
      <w:bookmarkEnd w:id="2645"/>
      <w:bookmarkEnd w:id="2646"/>
      <w:bookmarkEnd w:id="2647"/>
      <w:bookmarkEnd w:id="264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 xml:space="preserve">the frequency range </w:t>
      </w:r>
      <w:r w:rsidRPr="00931575">
        <w:rPr>
          <w:rFonts w:cs="v3.8.0"/>
        </w:rPr>
        <w:lastRenderedPageBreak/>
        <w:t>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2649" w:name="_Toc45886017"/>
      <w:bookmarkStart w:id="2650" w:name="_Hlk40357176"/>
      <w:bookmarkStart w:id="2651" w:name="_Toc21102791"/>
      <w:bookmarkStart w:id="2652" w:name="_Toc29810640"/>
      <w:bookmarkStart w:id="2653" w:name="_Toc36635992"/>
      <w:bookmarkStart w:id="2654" w:name="_Toc37272938"/>
      <w:r w:rsidRPr="00931575">
        <w:t>6.7.5.4.5.2</w:t>
      </w:r>
      <w:r w:rsidRPr="00931575">
        <w:tab/>
        <w:t xml:space="preserve">Test requirement for </w:t>
      </w:r>
      <w:r w:rsidRPr="00931575">
        <w:rPr>
          <w:i/>
        </w:rPr>
        <w:t>BS type 2-O</w:t>
      </w:r>
      <w:bookmarkEnd w:id="2649"/>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655" w:name="_Toc45886018"/>
      <w:bookmarkStart w:id="2656" w:name="_Toc53183097"/>
      <w:bookmarkStart w:id="2657" w:name="_Toc58915764"/>
      <w:bookmarkStart w:id="2658" w:name="_Toc66700911"/>
      <w:bookmarkStart w:id="2659" w:name="_Toc68697066"/>
      <w:bookmarkStart w:id="2660" w:name="_Toc74927988"/>
      <w:bookmarkStart w:id="2661" w:name="_Toc76115087"/>
      <w:bookmarkStart w:id="2662" w:name="_Toc76544494"/>
      <w:bookmarkEnd w:id="2650"/>
      <w:r w:rsidRPr="00931575">
        <w:t>6.7.5.5</w:t>
      </w:r>
      <w:r w:rsidRPr="00931575">
        <w:tab/>
      </w:r>
      <w:r w:rsidRPr="00931575">
        <w:rPr>
          <w:lang w:val="en-US"/>
        </w:rPr>
        <w:t>Co-location requirements</w:t>
      </w:r>
      <w:bookmarkEnd w:id="2651"/>
      <w:bookmarkEnd w:id="2652"/>
      <w:bookmarkEnd w:id="2653"/>
      <w:bookmarkEnd w:id="2654"/>
      <w:bookmarkEnd w:id="2655"/>
      <w:bookmarkEnd w:id="2656"/>
      <w:bookmarkEnd w:id="2657"/>
      <w:bookmarkEnd w:id="2658"/>
      <w:bookmarkEnd w:id="2659"/>
      <w:bookmarkEnd w:id="2660"/>
      <w:bookmarkEnd w:id="2661"/>
      <w:bookmarkEnd w:id="2662"/>
    </w:p>
    <w:p w14:paraId="206AEC06" w14:textId="77777777" w:rsidR="00C45907" w:rsidRPr="00931575" w:rsidRDefault="00C45907" w:rsidP="00C45907">
      <w:pPr>
        <w:pStyle w:val="Heading5"/>
        <w:rPr>
          <w:lang w:eastAsia="sv-SE"/>
        </w:rPr>
      </w:pPr>
      <w:bookmarkStart w:id="2663" w:name="_Toc21102792"/>
      <w:bookmarkStart w:id="2664" w:name="_Toc29810641"/>
      <w:bookmarkStart w:id="2665" w:name="_Toc36635993"/>
      <w:bookmarkStart w:id="2666" w:name="_Toc37272939"/>
      <w:bookmarkStart w:id="2667" w:name="_Toc45886019"/>
      <w:bookmarkStart w:id="2668" w:name="_Toc53183098"/>
      <w:bookmarkStart w:id="2669" w:name="_Toc58915765"/>
      <w:bookmarkStart w:id="2670" w:name="_Toc66700912"/>
      <w:bookmarkStart w:id="2671" w:name="_Toc68697067"/>
      <w:bookmarkStart w:id="2672" w:name="_Toc74927989"/>
      <w:bookmarkStart w:id="2673" w:name="_Toc76115088"/>
      <w:bookmarkStart w:id="2674" w:name="_Toc76544495"/>
      <w:r w:rsidRPr="00931575">
        <w:rPr>
          <w:lang w:eastAsia="sv-SE"/>
        </w:rPr>
        <w:t>6.7.5.5.1</w:t>
      </w:r>
      <w:r w:rsidRPr="00931575">
        <w:rPr>
          <w:lang w:eastAsia="sv-SE"/>
        </w:rPr>
        <w:tab/>
        <w:t>Definition and applicability</w:t>
      </w:r>
      <w:bookmarkEnd w:id="2663"/>
      <w:bookmarkEnd w:id="2664"/>
      <w:bookmarkEnd w:id="2665"/>
      <w:bookmarkEnd w:id="2666"/>
      <w:bookmarkEnd w:id="2667"/>
      <w:bookmarkEnd w:id="2668"/>
      <w:bookmarkEnd w:id="2669"/>
      <w:bookmarkEnd w:id="2670"/>
      <w:bookmarkEnd w:id="2671"/>
      <w:bookmarkEnd w:id="2672"/>
      <w:bookmarkEnd w:id="2673"/>
      <w:bookmarkEnd w:id="2674"/>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675" w:name="_Toc21102793"/>
      <w:bookmarkStart w:id="2676" w:name="_Toc29810642"/>
      <w:bookmarkStart w:id="2677" w:name="_Toc36635994"/>
      <w:bookmarkStart w:id="2678" w:name="_Toc37272940"/>
      <w:bookmarkStart w:id="2679" w:name="_Toc45886020"/>
      <w:bookmarkStart w:id="2680" w:name="_Toc53183099"/>
      <w:bookmarkStart w:id="2681" w:name="_Toc58915766"/>
      <w:bookmarkStart w:id="2682" w:name="_Toc66700913"/>
      <w:bookmarkStart w:id="2683" w:name="_Toc68697068"/>
      <w:bookmarkStart w:id="2684" w:name="_Toc74927990"/>
      <w:bookmarkStart w:id="2685" w:name="_Toc76115089"/>
      <w:bookmarkStart w:id="2686" w:name="_Toc76544496"/>
      <w:r w:rsidRPr="00931575">
        <w:rPr>
          <w:lang w:eastAsia="sv-SE"/>
        </w:rPr>
        <w:t>6.7.5.5.2</w:t>
      </w:r>
      <w:r w:rsidRPr="00931575">
        <w:rPr>
          <w:lang w:eastAsia="sv-SE"/>
        </w:rPr>
        <w:tab/>
      </w:r>
      <w:r w:rsidRPr="00931575">
        <w:rPr>
          <w:lang w:val="en-US" w:eastAsia="sv-SE"/>
        </w:rPr>
        <w:t>Minimum requirements</w:t>
      </w:r>
      <w:bookmarkEnd w:id="2675"/>
      <w:bookmarkEnd w:id="2676"/>
      <w:bookmarkEnd w:id="2677"/>
      <w:bookmarkEnd w:id="2678"/>
      <w:bookmarkEnd w:id="2679"/>
      <w:bookmarkEnd w:id="2680"/>
      <w:bookmarkEnd w:id="2681"/>
      <w:bookmarkEnd w:id="2682"/>
      <w:bookmarkEnd w:id="2683"/>
      <w:bookmarkEnd w:id="2684"/>
      <w:bookmarkEnd w:id="2685"/>
      <w:bookmarkEnd w:id="2686"/>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687" w:name="_Toc21102794"/>
      <w:bookmarkStart w:id="2688" w:name="_Toc29810643"/>
      <w:bookmarkStart w:id="2689" w:name="_Toc36635995"/>
      <w:bookmarkStart w:id="2690" w:name="_Toc37272941"/>
      <w:bookmarkStart w:id="2691" w:name="_Toc45886021"/>
      <w:bookmarkStart w:id="2692" w:name="_Toc53183100"/>
      <w:bookmarkStart w:id="2693" w:name="_Toc58915767"/>
      <w:bookmarkStart w:id="2694" w:name="_Toc66700914"/>
      <w:bookmarkStart w:id="2695" w:name="_Toc68697069"/>
      <w:bookmarkStart w:id="2696" w:name="_Toc74927991"/>
      <w:bookmarkStart w:id="2697" w:name="_Toc76115090"/>
      <w:bookmarkStart w:id="2698" w:name="_Toc76544497"/>
      <w:r w:rsidRPr="00931575">
        <w:rPr>
          <w:lang w:eastAsia="sv-SE"/>
        </w:rPr>
        <w:lastRenderedPageBreak/>
        <w:t>6.7.5.5.3</w:t>
      </w:r>
      <w:r w:rsidRPr="00931575">
        <w:rPr>
          <w:lang w:eastAsia="sv-SE"/>
        </w:rPr>
        <w:tab/>
      </w:r>
      <w:r w:rsidRPr="00931575">
        <w:rPr>
          <w:lang w:val="en-US" w:eastAsia="sv-SE"/>
        </w:rPr>
        <w:t>Test purpose</w:t>
      </w:r>
      <w:bookmarkEnd w:id="2687"/>
      <w:bookmarkEnd w:id="2688"/>
      <w:bookmarkEnd w:id="2689"/>
      <w:bookmarkEnd w:id="2690"/>
      <w:bookmarkEnd w:id="2691"/>
      <w:bookmarkEnd w:id="2692"/>
      <w:bookmarkEnd w:id="2693"/>
      <w:bookmarkEnd w:id="2694"/>
      <w:bookmarkEnd w:id="2695"/>
      <w:bookmarkEnd w:id="2696"/>
      <w:bookmarkEnd w:id="2697"/>
      <w:bookmarkEnd w:id="269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699" w:name="_Toc21102795"/>
      <w:bookmarkStart w:id="2700" w:name="_Toc29810644"/>
      <w:bookmarkStart w:id="2701" w:name="_Toc36635996"/>
      <w:bookmarkStart w:id="2702" w:name="_Toc37272942"/>
      <w:bookmarkStart w:id="2703" w:name="_Toc45886022"/>
      <w:bookmarkStart w:id="2704" w:name="_Toc53183101"/>
      <w:bookmarkStart w:id="2705" w:name="_Toc58915768"/>
      <w:bookmarkStart w:id="2706" w:name="_Toc66700915"/>
      <w:bookmarkStart w:id="2707" w:name="_Toc68697070"/>
      <w:bookmarkStart w:id="2708" w:name="_Toc74927992"/>
      <w:bookmarkStart w:id="2709" w:name="_Toc76115091"/>
      <w:bookmarkStart w:id="2710" w:name="_Toc76544498"/>
      <w:r w:rsidRPr="00931575">
        <w:rPr>
          <w:lang w:eastAsia="sv-SE"/>
        </w:rPr>
        <w:t>6.7.5.5.4</w:t>
      </w:r>
      <w:r w:rsidRPr="00931575">
        <w:rPr>
          <w:lang w:eastAsia="sv-SE"/>
        </w:rPr>
        <w:tab/>
      </w:r>
      <w:r w:rsidRPr="00931575">
        <w:rPr>
          <w:lang w:val="en-US" w:eastAsia="sv-SE"/>
        </w:rPr>
        <w:t>Method of test</w:t>
      </w:r>
      <w:bookmarkEnd w:id="2699"/>
      <w:bookmarkEnd w:id="2700"/>
      <w:bookmarkEnd w:id="2701"/>
      <w:bookmarkEnd w:id="2702"/>
      <w:bookmarkEnd w:id="2703"/>
      <w:bookmarkEnd w:id="2704"/>
      <w:bookmarkEnd w:id="2705"/>
      <w:bookmarkEnd w:id="2706"/>
      <w:bookmarkEnd w:id="2707"/>
      <w:bookmarkEnd w:id="2708"/>
      <w:bookmarkEnd w:id="2709"/>
      <w:bookmarkEnd w:id="2710"/>
    </w:p>
    <w:p w14:paraId="3BF5FB70" w14:textId="77777777" w:rsidR="00C45907" w:rsidRPr="00931575" w:rsidRDefault="00C45907" w:rsidP="005624C7">
      <w:pPr>
        <w:pStyle w:val="H6"/>
      </w:pPr>
      <w:bookmarkStart w:id="2711" w:name="_Toc21102796"/>
      <w:bookmarkStart w:id="2712" w:name="_Toc29810645"/>
      <w:bookmarkStart w:id="2713" w:name="_Toc36635997"/>
      <w:bookmarkStart w:id="2714" w:name="_Toc37272943"/>
      <w:bookmarkStart w:id="2715" w:name="_Toc45886023"/>
      <w:r w:rsidRPr="00931575">
        <w:t>6.7.5.5.4.1</w:t>
      </w:r>
      <w:r w:rsidRPr="00931575">
        <w:tab/>
        <w:t>Initial conditions</w:t>
      </w:r>
      <w:bookmarkEnd w:id="2711"/>
      <w:bookmarkEnd w:id="2712"/>
      <w:bookmarkEnd w:id="2713"/>
      <w:bookmarkEnd w:id="2714"/>
      <w:bookmarkEnd w:id="2715"/>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716" w:name="_Toc21102797"/>
      <w:bookmarkStart w:id="2717" w:name="_Toc29810646"/>
      <w:bookmarkStart w:id="2718" w:name="_Toc36635998"/>
      <w:bookmarkStart w:id="2719" w:name="_Toc37272944"/>
      <w:bookmarkStart w:id="2720" w:name="_Toc45886024"/>
      <w:r w:rsidRPr="00931575">
        <w:t>6.7.5.5.4.2</w:t>
      </w:r>
      <w:r w:rsidRPr="00931575">
        <w:tab/>
        <w:t>Procedure</w:t>
      </w:r>
      <w:bookmarkEnd w:id="2716"/>
      <w:bookmarkEnd w:id="2717"/>
      <w:bookmarkEnd w:id="2718"/>
      <w:bookmarkEnd w:id="2719"/>
      <w:bookmarkEnd w:id="2720"/>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lastRenderedPageBreak/>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721" w:name="_Toc21102798"/>
      <w:bookmarkStart w:id="2722" w:name="_Toc29810647"/>
      <w:bookmarkStart w:id="2723" w:name="_Toc36635999"/>
      <w:bookmarkStart w:id="2724" w:name="_Toc37272945"/>
      <w:bookmarkStart w:id="2725" w:name="_Toc45886025"/>
      <w:bookmarkStart w:id="2726" w:name="_Toc53183102"/>
      <w:bookmarkStart w:id="2727" w:name="_Toc58915769"/>
      <w:bookmarkStart w:id="2728" w:name="_Toc66700916"/>
      <w:bookmarkStart w:id="2729" w:name="_Toc68697071"/>
      <w:bookmarkStart w:id="2730" w:name="_Toc74927993"/>
      <w:bookmarkStart w:id="2731" w:name="_Toc76115092"/>
      <w:bookmarkStart w:id="2732" w:name="_Toc76544499"/>
      <w:r w:rsidRPr="00931575">
        <w:rPr>
          <w:lang w:eastAsia="sv-SE"/>
        </w:rPr>
        <w:t>6.7.5.5.5</w:t>
      </w:r>
      <w:r w:rsidRPr="00931575">
        <w:rPr>
          <w:lang w:eastAsia="sv-SE"/>
        </w:rPr>
        <w:tab/>
        <w:t>Test requirements</w:t>
      </w:r>
      <w:bookmarkEnd w:id="2721"/>
      <w:bookmarkEnd w:id="2722"/>
      <w:bookmarkEnd w:id="2723"/>
      <w:bookmarkEnd w:id="2724"/>
      <w:bookmarkEnd w:id="2725"/>
      <w:bookmarkEnd w:id="2726"/>
      <w:bookmarkEnd w:id="2727"/>
      <w:bookmarkEnd w:id="2728"/>
      <w:bookmarkEnd w:id="2729"/>
      <w:bookmarkEnd w:id="2730"/>
      <w:bookmarkEnd w:id="2731"/>
      <w:bookmarkEnd w:id="2732"/>
    </w:p>
    <w:p w14:paraId="1F2ECAD8" w14:textId="77777777" w:rsidR="00C45907" w:rsidRPr="00931575" w:rsidRDefault="00C45907" w:rsidP="005624C7">
      <w:pPr>
        <w:pStyle w:val="H6"/>
      </w:pPr>
      <w:bookmarkStart w:id="2733" w:name="_Toc21102799"/>
      <w:bookmarkStart w:id="2734" w:name="_Toc29810648"/>
      <w:bookmarkStart w:id="2735" w:name="_Toc36636000"/>
      <w:bookmarkStart w:id="2736" w:name="_Toc37272946"/>
      <w:bookmarkStart w:id="2737" w:name="_Toc45886026"/>
      <w:r w:rsidRPr="00931575">
        <w:t>6.7.5.5.5.1</w:t>
      </w:r>
      <w:r w:rsidRPr="00931575">
        <w:tab/>
        <w:t xml:space="preserve">Test requirement for </w:t>
      </w:r>
      <w:r w:rsidRPr="00931575">
        <w:rPr>
          <w:i/>
        </w:rPr>
        <w:t>BS type 1-O</w:t>
      </w:r>
      <w:bookmarkEnd w:id="2733"/>
      <w:bookmarkEnd w:id="2734"/>
      <w:bookmarkEnd w:id="2735"/>
      <w:bookmarkEnd w:id="2736"/>
      <w:bookmarkEnd w:id="2737"/>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lastRenderedPageBreak/>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738" w:name="_Toc21102800"/>
      <w:bookmarkStart w:id="2739" w:name="_Toc29810649"/>
      <w:bookmarkStart w:id="2740" w:name="_Toc36636001"/>
      <w:bookmarkStart w:id="2741" w:name="_Toc37272947"/>
      <w:bookmarkStart w:id="2742" w:name="_Toc45886027"/>
      <w:bookmarkStart w:id="2743" w:name="_Toc53183103"/>
      <w:bookmarkStart w:id="2744" w:name="_Toc58915770"/>
      <w:bookmarkStart w:id="2745" w:name="_Toc66700917"/>
      <w:bookmarkStart w:id="2746" w:name="_Toc68697072"/>
      <w:bookmarkStart w:id="2747" w:name="_Toc74927994"/>
      <w:bookmarkStart w:id="2748" w:name="_Toc76115093"/>
      <w:bookmarkStart w:id="2749" w:name="_Toc76544500"/>
      <w:r w:rsidRPr="00931575">
        <w:t>6.8</w:t>
      </w:r>
      <w:r w:rsidRPr="00931575">
        <w:tab/>
        <w:t>OTA transmitter intermodulation</w:t>
      </w:r>
      <w:bookmarkEnd w:id="2738"/>
      <w:bookmarkEnd w:id="2739"/>
      <w:bookmarkEnd w:id="2740"/>
      <w:bookmarkEnd w:id="2741"/>
      <w:bookmarkEnd w:id="2742"/>
      <w:bookmarkEnd w:id="2743"/>
      <w:bookmarkEnd w:id="2744"/>
      <w:bookmarkEnd w:id="2745"/>
      <w:bookmarkEnd w:id="2746"/>
      <w:bookmarkEnd w:id="2747"/>
      <w:bookmarkEnd w:id="2748"/>
      <w:bookmarkEnd w:id="2749"/>
    </w:p>
    <w:p w14:paraId="1D833E5A" w14:textId="77777777" w:rsidR="00C45907" w:rsidRPr="00931575" w:rsidRDefault="00C45907" w:rsidP="00C45907">
      <w:pPr>
        <w:pStyle w:val="Heading3"/>
      </w:pPr>
      <w:bookmarkStart w:id="2750" w:name="_Toc21102801"/>
      <w:bookmarkStart w:id="2751" w:name="_Toc29810650"/>
      <w:bookmarkStart w:id="2752" w:name="_Toc36636002"/>
      <w:bookmarkStart w:id="2753" w:name="_Toc37272948"/>
      <w:bookmarkStart w:id="2754" w:name="_Toc45886028"/>
      <w:bookmarkStart w:id="2755" w:name="_Toc53183104"/>
      <w:bookmarkStart w:id="2756" w:name="_Toc58915771"/>
      <w:bookmarkStart w:id="2757" w:name="_Toc66700918"/>
      <w:bookmarkStart w:id="2758" w:name="_Toc68697073"/>
      <w:bookmarkStart w:id="2759" w:name="_Toc74927995"/>
      <w:bookmarkStart w:id="2760" w:name="_Toc76115094"/>
      <w:bookmarkStart w:id="2761" w:name="_Toc76544501"/>
      <w:r w:rsidRPr="00931575">
        <w:t>6.</w:t>
      </w:r>
      <w:r w:rsidRPr="00931575">
        <w:rPr>
          <w:lang w:val="en-US"/>
        </w:rPr>
        <w:t>8</w:t>
      </w:r>
      <w:r w:rsidRPr="00931575">
        <w:t>.1</w:t>
      </w:r>
      <w:r w:rsidRPr="00931575">
        <w:tab/>
        <w:t>Definition and applicability</w:t>
      </w:r>
      <w:bookmarkEnd w:id="2750"/>
      <w:bookmarkEnd w:id="2751"/>
      <w:bookmarkEnd w:id="2752"/>
      <w:bookmarkEnd w:id="2753"/>
      <w:bookmarkEnd w:id="2754"/>
      <w:bookmarkEnd w:id="2755"/>
      <w:bookmarkEnd w:id="2756"/>
      <w:bookmarkEnd w:id="2757"/>
      <w:bookmarkEnd w:id="2758"/>
      <w:bookmarkEnd w:id="2759"/>
      <w:bookmarkEnd w:id="2760"/>
      <w:bookmarkEnd w:id="2761"/>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762" w:name="_Toc21102802"/>
      <w:bookmarkStart w:id="2763" w:name="_Toc29810651"/>
      <w:bookmarkStart w:id="2764" w:name="_Toc36636003"/>
      <w:bookmarkStart w:id="2765" w:name="_Toc37272949"/>
      <w:bookmarkStart w:id="2766" w:name="_Toc45886029"/>
      <w:bookmarkStart w:id="2767" w:name="_Toc53183105"/>
      <w:bookmarkStart w:id="2768" w:name="_Toc58915772"/>
      <w:bookmarkStart w:id="2769" w:name="_Toc66700919"/>
      <w:bookmarkStart w:id="2770" w:name="_Toc68697074"/>
      <w:bookmarkStart w:id="2771" w:name="_Toc74927996"/>
      <w:bookmarkStart w:id="2772" w:name="_Toc76115095"/>
      <w:bookmarkStart w:id="2773" w:name="_Toc76544502"/>
      <w:r w:rsidRPr="00931575">
        <w:t>6.8.2</w:t>
      </w:r>
      <w:r w:rsidRPr="00931575">
        <w:tab/>
        <w:t>Minimum requirement</w:t>
      </w:r>
      <w:bookmarkEnd w:id="2762"/>
      <w:bookmarkEnd w:id="2763"/>
      <w:bookmarkEnd w:id="2764"/>
      <w:bookmarkEnd w:id="2765"/>
      <w:bookmarkEnd w:id="2766"/>
      <w:bookmarkEnd w:id="2767"/>
      <w:bookmarkEnd w:id="2768"/>
      <w:bookmarkEnd w:id="2769"/>
      <w:bookmarkEnd w:id="2770"/>
      <w:bookmarkEnd w:id="2771"/>
      <w:bookmarkEnd w:id="2772"/>
      <w:bookmarkEnd w:id="2773"/>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774" w:name="_Toc21102803"/>
      <w:bookmarkStart w:id="2775" w:name="_Toc29810652"/>
      <w:bookmarkStart w:id="2776" w:name="_Toc36636004"/>
      <w:bookmarkStart w:id="2777" w:name="_Toc37272950"/>
      <w:bookmarkStart w:id="2778" w:name="_Toc45886030"/>
      <w:bookmarkStart w:id="2779" w:name="_Toc53183106"/>
      <w:bookmarkStart w:id="2780" w:name="_Toc58915773"/>
      <w:bookmarkStart w:id="2781" w:name="_Toc66700920"/>
      <w:bookmarkStart w:id="2782" w:name="_Toc68697075"/>
      <w:bookmarkStart w:id="2783" w:name="_Toc74927997"/>
      <w:bookmarkStart w:id="2784" w:name="_Toc76115096"/>
      <w:bookmarkStart w:id="2785" w:name="_Toc76544503"/>
      <w:r w:rsidRPr="00931575">
        <w:t>6.8.3</w:t>
      </w:r>
      <w:r w:rsidRPr="00931575">
        <w:tab/>
        <w:t>Test purpose</w:t>
      </w:r>
      <w:bookmarkEnd w:id="2774"/>
      <w:bookmarkEnd w:id="2775"/>
      <w:bookmarkEnd w:id="2776"/>
      <w:bookmarkEnd w:id="2777"/>
      <w:bookmarkEnd w:id="2778"/>
      <w:bookmarkEnd w:id="2779"/>
      <w:bookmarkEnd w:id="2780"/>
      <w:bookmarkEnd w:id="2781"/>
      <w:bookmarkEnd w:id="2782"/>
      <w:bookmarkEnd w:id="2783"/>
      <w:bookmarkEnd w:id="2784"/>
      <w:bookmarkEnd w:id="2785"/>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2786" w:name="_Toc21102804"/>
      <w:bookmarkStart w:id="2787" w:name="_Toc29810653"/>
      <w:bookmarkStart w:id="2788" w:name="_Toc36636005"/>
      <w:bookmarkStart w:id="2789" w:name="_Toc37272951"/>
      <w:bookmarkStart w:id="2790" w:name="_Toc45886031"/>
      <w:bookmarkStart w:id="2791" w:name="_Toc53183107"/>
      <w:bookmarkStart w:id="2792" w:name="_Toc58915774"/>
      <w:bookmarkStart w:id="2793" w:name="_Toc66700921"/>
      <w:bookmarkStart w:id="2794" w:name="_Toc68697076"/>
      <w:bookmarkStart w:id="2795" w:name="_Toc74927998"/>
      <w:bookmarkStart w:id="2796" w:name="_Toc76115097"/>
      <w:bookmarkStart w:id="2797" w:name="_Toc76544504"/>
      <w:r w:rsidRPr="00931575">
        <w:t>6.8.4</w:t>
      </w:r>
      <w:r w:rsidRPr="00931575">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p>
    <w:p w14:paraId="293869A7" w14:textId="77777777" w:rsidR="00C45907" w:rsidRPr="00931575" w:rsidRDefault="00C45907" w:rsidP="00C45907">
      <w:pPr>
        <w:pStyle w:val="Heading4"/>
      </w:pPr>
      <w:bookmarkStart w:id="2798" w:name="_Toc21102805"/>
      <w:bookmarkStart w:id="2799" w:name="_Toc29810654"/>
      <w:bookmarkStart w:id="2800" w:name="_Toc36636006"/>
      <w:bookmarkStart w:id="2801" w:name="_Toc37272952"/>
      <w:bookmarkStart w:id="2802" w:name="_Toc45886032"/>
      <w:bookmarkStart w:id="2803" w:name="_Toc53183108"/>
      <w:bookmarkStart w:id="2804" w:name="_Toc58915775"/>
      <w:bookmarkStart w:id="2805" w:name="_Toc66700922"/>
      <w:bookmarkStart w:id="2806" w:name="_Toc68697077"/>
      <w:bookmarkStart w:id="2807" w:name="_Toc74927999"/>
      <w:bookmarkStart w:id="2808" w:name="_Toc76115098"/>
      <w:bookmarkStart w:id="2809" w:name="_Toc76544505"/>
      <w:r w:rsidRPr="00931575">
        <w:t>6.8.4.1</w:t>
      </w:r>
      <w:r w:rsidRPr="00931575">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lastRenderedPageBreak/>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2810" w:name="_Toc21102806"/>
      <w:bookmarkStart w:id="2811" w:name="_Toc29810655"/>
      <w:bookmarkStart w:id="2812" w:name="_Toc36636007"/>
      <w:bookmarkStart w:id="2813" w:name="_Toc37272953"/>
      <w:bookmarkStart w:id="2814" w:name="_Toc45886033"/>
      <w:bookmarkStart w:id="2815" w:name="_Toc53183109"/>
      <w:bookmarkStart w:id="2816" w:name="_Toc58915776"/>
      <w:bookmarkStart w:id="2817" w:name="_Toc66700923"/>
      <w:bookmarkStart w:id="2818" w:name="_Toc68697078"/>
      <w:bookmarkStart w:id="2819" w:name="_Toc74928000"/>
      <w:bookmarkStart w:id="2820" w:name="_Toc76115099"/>
      <w:bookmarkStart w:id="2821" w:name="_Toc76544506"/>
      <w:r w:rsidRPr="00931575">
        <w:t>6.8.4.2</w:t>
      </w:r>
      <w:r w:rsidRPr="00931575">
        <w:tab/>
        <w:t>Procedure</w:t>
      </w:r>
      <w:bookmarkEnd w:id="2810"/>
      <w:bookmarkEnd w:id="2811"/>
      <w:bookmarkEnd w:id="2812"/>
      <w:bookmarkEnd w:id="2813"/>
      <w:bookmarkEnd w:id="2814"/>
      <w:bookmarkEnd w:id="2815"/>
      <w:bookmarkEnd w:id="2816"/>
      <w:bookmarkEnd w:id="2817"/>
      <w:bookmarkEnd w:id="2818"/>
      <w:bookmarkEnd w:id="2819"/>
      <w:bookmarkEnd w:id="2820"/>
      <w:bookmarkEnd w:id="2821"/>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2822" w:name="_Toc21102807"/>
      <w:bookmarkStart w:id="2823" w:name="_Toc29810656"/>
      <w:bookmarkStart w:id="2824" w:name="_Toc36636008"/>
      <w:bookmarkStart w:id="2825" w:name="_Toc37272954"/>
      <w:bookmarkStart w:id="2826" w:name="_Toc45886034"/>
      <w:bookmarkStart w:id="2827" w:name="_Toc53183110"/>
      <w:bookmarkStart w:id="2828" w:name="_Toc58915777"/>
      <w:bookmarkStart w:id="2829" w:name="_Toc66700924"/>
      <w:bookmarkStart w:id="2830" w:name="_Toc68697079"/>
      <w:bookmarkStart w:id="2831" w:name="_Toc74928001"/>
      <w:bookmarkStart w:id="2832" w:name="_Toc76115100"/>
      <w:bookmarkStart w:id="2833" w:name="_Toc76544507"/>
      <w:r w:rsidRPr="00931575">
        <w:t>6.8.5</w:t>
      </w:r>
      <w:r w:rsidRPr="00931575">
        <w:tab/>
        <w:t>Test requirement</w:t>
      </w:r>
      <w:r w:rsidRPr="00931575">
        <w:rPr>
          <w:lang w:val="en-US"/>
        </w:rPr>
        <w:t>s</w:t>
      </w:r>
      <w:bookmarkEnd w:id="2822"/>
      <w:bookmarkEnd w:id="2823"/>
      <w:bookmarkEnd w:id="2824"/>
      <w:bookmarkEnd w:id="2825"/>
      <w:bookmarkEnd w:id="2826"/>
      <w:bookmarkEnd w:id="2827"/>
      <w:bookmarkEnd w:id="2828"/>
      <w:bookmarkEnd w:id="2829"/>
      <w:bookmarkEnd w:id="2830"/>
      <w:bookmarkEnd w:id="2831"/>
      <w:bookmarkEnd w:id="2832"/>
      <w:bookmarkEnd w:id="2833"/>
    </w:p>
    <w:p w14:paraId="532C4F7F" w14:textId="77777777" w:rsidR="00C45907" w:rsidRPr="00931575" w:rsidRDefault="00C45907" w:rsidP="00C45907">
      <w:pPr>
        <w:pStyle w:val="Heading4"/>
      </w:pPr>
      <w:bookmarkStart w:id="2834" w:name="_Toc21102808"/>
      <w:bookmarkStart w:id="2835" w:name="_Toc29810657"/>
      <w:bookmarkStart w:id="2836" w:name="_Toc36636009"/>
      <w:bookmarkStart w:id="2837" w:name="_Toc37272955"/>
      <w:bookmarkStart w:id="2838" w:name="_Toc45886035"/>
      <w:bookmarkStart w:id="2839" w:name="_Toc53183111"/>
      <w:bookmarkStart w:id="2840" w:name="_Toc58915778"/>
      <w:bookmarkStart w:id="2841" w:name="_Toc66700925"/>
      <w:bookmarkStart w:id="2842" w:name="_Toc68697080"/>
      <w:bookmarkStart w:id="2843" w:name="_Toc74928002"/>
      <w:bookmarkStart w:id="2844" w:name="_Toc76115101"/>
      <w:bookmarkStart w:id="2845" w:name="_Toc76544508"/>
      <w:r w:rsidRPr="00931575">
        <w:t>6.8.5.1</w:t>
      </w:r>
      <w:r w:rsidRPr="00931575">
        <w:tab/>
        <w:t>Requirement for BS type 1-O</w:t>
      </w:r>
      <w:bookmarkEnd w:id="2834"/>
      <w:bookmarkEnd w:id="2835"/>
      <w:bookmarkEnd w:id="2836"/>
      <w:bookmarkEnd w:id="2837"/>
      <w:bookmarkEnd w:id="2838"/>
      <w:bookmarkEnd w:id="2839"/>
      <w:bookmarkEnd w:id="2840"/>
      <w:bookmarkEnd w:id="2841"/>
      <w:bookmarkEnd w:id="2842"/>
      <w:bookmarkEnd w:id="2843"/>
      <w:bookmarkEnd w:id="2844"/>
      <w:bookmarkEnd w:id="2845"/>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45pt;height:30.45pt;mso-position-horizontal-relative:page;mso-position-vertical-relative:page" o:ole="">
                  <v:fill o:detectmouseclick="t"/>
                  <v:imagedata r:id="rId60" o:title=""/>
                </v:shape>
                <o:OLEObject Type="Embed" ProgID="Equation.3" ShapeID="_x0000_i1044" DrawAspect="Content" ObjectID="_1687157210"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2846" w:name="_Toc21102809"/>
      <w:bookmarkStart w:id="2847" w:name="_Toc29810658"/>
      <w:bookmarkStart w:id="2848" w:name="_Toc36636010"/>
      <w:bookmarkStart w:id="2849" w:name="_Toc37272956"/>
      <w:bookmarkStart w:id="2850" w:name="_Toc45886036"/>
      <w:bookmarkStart w:id="2851" w:name="_Toc53183112"/>
      <w:bookmarkStart w:id="2852" w:name="_Toc58915779"/>
      <w:bookmarkStart w:id="2853" w:name="_Toc66700926"/>
      <w:bookmarkStart w:id="2854" w:name="_Toc68697081"/>
      <w:bookmarkStart w:id="2855" w:name="_Toc74928003"/>
      <w:bookmarkStart w:id="2856" w:name="_Toc76115102"/>
      <w:bookmarkStart w:id="2857" w:name="_Toc76544509"/>
      <w:r w:rsidRPr="00931575">
        <w:lastRenderedPageBreak/>
        <w:t>7</w:t>
      </w:r>
      <w:r w:rsidRPr="00931575">
        <w:tab/>
        <w:t>Radiated receiver characteristics</w:t>
      </w:r>
      <w:bookmarkEnd w:id="2846"/>
      <w:bookmarkEnd w:id="2847"/>
      <w:bookmarkEnd w:id="2848"/>
      <w:bookmarkEnd w:id="2849"/>
      <w:bookmarkEnd w:id="2850"/>
      <w:bookmarkEnd w:id="2851"/>
      <w:bookmarkEnd w:id="2852"/>
      <w:bookmarkEnd w:id="2853"/>
      <w:bookmarkEnd w:id="2854"/>
      <w:bookmarkEnd w:id="2855"/>
      <w:bookmarkEnd w:id="2856"/>
      <w:bookmarkEnd w:id="2857"/>
    </w:p>
    <w:p w14:paraId="2799A314" w14:textId="77777777" w:rsidR="00C45907" w:rsidRPr="00931575" w:rsidRDefault="00C45907" w:rsidP="00C45907">
      <w:pPr>
        <w:pStyle w:val="Heading2"/>
      </w:pPr>
      <w:bookmarkStart w:id="2858" w:name="_Toc21102810"/>
      <w:bookmarkStart w:id="2859" w:name="_Toc29810659"/>
      <w:bookmarkStart w:id="2860" w:name="_Toc36636011"/>
      <w:bookmarkStart w:id="2861" w:name="_Toc37272957"/>
      <w:bookmarkStart w:id="2862" w:name="_Toc45886037"/>
      <w:bookmarkStart w:id="2863" w:name="_Toc53183113"/>
      <w:bookmarkStart w:id="2864" w:name="_Toc58915780"/>
      <w:bookmarkStart w:id="2865" w:name="_Toc66700927"/>
      <w:bookmarkStart w:id="2866" w:name="_Toc68697082"/>
      <w:bookmarkStart w:id="2867" w:name="_Toc74928004"/>
      <w:bookmarkStart w:id="2868" w:name="_Toc76115103"/>
      <w:bookmarkStart w:id="2869" w:name="_Toc76544510"/>
      <w:r w:rsidRPr="00931575">
        <w:t>7.1</w:t>
      </w:r>
      <w:r w:rsidRPr="00931575">
        <w:tab/>
        <w:t>General</w:t>
      </w:r>
      <w:bookmarkEnd w:id="2858"/>
      <w:bookmarkEnd w:id="2859"/>
      <w:bookmarkEnd w:id="2860"/>
      <w:bookmarkEnd w:id="2861"/>
      <w:bookmarkEnd w:id="2862"/>
      <w:bookmarkEnd w:id="2863"/>
      <w:bookmarkEnd w:id="2864"/>
      <w:bookmarkEnd w:id="2865"/>
      <w:bookmarkEnd w:id="2866"/>
      <w:bookmarkEnd w:id="2867"/>
      <w:bookmarkEnd w:id="2868"/>
      <w:bookmarkEnd w:id="286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2870" w:name="_Toc21102811"/>
      <w:bookmarkStart w:id="2871" w:name="_Toc29810660"/>
      <w:bookmarkStart w:id="2872" w:name="_Toc36636012"/>
      <w:bookmarkStart w:id="2873" w:name="_Toc37272958"/>
      <w:bookmarkStart w:id="2874" w:name="_Toc45886038"/>
      <w:bookmarkStart w:id="2875" w:name="_Toc53183114"/>
      <w:bookmarkStart w:id="2876" w:name="_Toc58915781"/>
      <w:bookmarkStart w:id="2877" w:name="_Toc66700928"/>
      <w:bookmarkStart w:id="2878" w:name="_Toc68697083"/>
      <w:bookmarkStart w:id="2879" w:name="_Toc74928005"/>
      <w:bookmarkStart w:id="2880" w:name="_Toc76115104"/>
      <w:bookmarkStart w:id="2881" w:name="_Toc76544511"/>
      <w:r w:rsidRPr="00931575">
        <w:t>7.2</w:t>
      </w:r>
      <w:r w:rsidRPr="00931575">
        <w:tab/>
        <w:t>OTA sensitivity</w:t>
      </w:r>
      <w:bookmarkEnd w:id="2870"/>
      <w:bookmarkEnd w:id="2871"/>
      <w:bookmarkEnd w:id="2872"/>
      <w:bookmarkEnd w:id="2873"/>
      <w:bookmarkEnd w:id="2874"/>
      <w:bookmarkEnd w:id="2875"/>
      <w:bookmarkEnd w:id="2876"/>
      <w:bookmarkEnd w:id="2877"/>
      <w:bookmarkEnd w:id="2878"/>
      <w:bookmarkEnd w:id="2879"/>
      <w:bookmarkEnd w:id="2880"/>
      <w:bookmarkEnd w:id="2881"/>
    </w:p>
    <w:p w14:paraId="6D13F15E" w14:textId="77777777" w:rsidR="00C45907" w:rsidRPr="00931575" w:rsidRDefault="00C45907" w:rsidP="00C45907">
      <w:pPr>
        <w:pStyle w:val="Heading3"/>
      </w:pPr>
      <w:bookmarkStart w:id="2882" w:name="_Toc21102812"/>
      <w:bookmarkStart w:id="2883" w:name="_Toc29810661"/>
      <w:bookmarkStart w:id="2884" w:name="_Toc36636013"/>
      <w:bookmarkStart w:id="2885" w:name="_Toc37272959"/>
      <w:bookmarkStart w:id="2886" w:name="_Toc45886039"/>
      <w:bookmarkStart w:id="2887" w:name="_Toc53183115"/>
      <w:bookmarkStart w:id="2888" w:name="_Toc58915782"/>
      <w:bookmarkStart w:id="2889" w:name="_Toc66700929"/>
      <w:bookmarkStart w:id="2890" w:name="_Toc68697084"/>
      <w:bookmarkStart w:id="2891" w:name="_Toc74928006"/>
      <w:bookmarkStart w:id="2892" w:name="_Toc76115105"/>
      <w:bookmarkStart w:id="2893" w:name="_Toc76544512"/>
      <w:r w:rsidRPr="00931575">
        <w:t>7.2.1</w:t>
      </w:r>
      <w:r w:rsidRPr="00931575">
        <w:tab/>
        <w:t>Definition and applicability</w:t>
      </w:r>
      <w:bookmarkEnd w:id="2882"/>
      <w:bookmarkEnd w:id="2883"/>
      <w:bookmarkEnd w:id="2884"/>
      <w:bookmarkEnd w:id="2885"/>
      <w:bookmarkEnd w:id="2886"/>
      <w:bookmarkEnd w:id="2887"/>
      <w:bookmarkEnd w:id="2888"/>
      <w:bookmarkEnd w:id="2889"/>
      <w:bookmarkEnd w:id="2890"/>
      <w:bookmarkEnd w:id="2891"/>
      <w:bookmarkEnd w:id="2892"/>
      <w:bookmarkEnd w:id="2893"/>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2894" w:name="_Toc21102813"/>
      <w:bookmarkStart w:id="2895" w:name="_Toc29810662"/>
      <w:bookmarkStart w:id="2896" w:name="_Toc36636014"/>
      <w:bookmarkStart w:id="2897" w:name="_Toc37272960"/>
      <w:bookmarkStart w:id="2898" w:name="_Toc45886040"/>
      <w:bookmarkStart w:id="2899" w:name="_Toc53183116"/>
      <w:bookmarkStart w:id="2900" w:name="_Toc58915783"/>
      <w:bookmarkStart w:id="2901" w:name="_Toc66700930"/>
      <w:bookmarkStart w:id="2902" w:name="_Toc68697085"/>
      <w:bookmarkStart w:id="2903" w:name="_Toc74928007"/>
      <w:bookmarkStart w:id="2904" w:name="_Toc76115106"/>
      <w:bookmarkStart w:id="2905" w:name="_Toc76544513"/>
      <w:r w:rsidRPr="00931575">
        <w:t>7.2.2</w:t>
      </w:r>
      <w:r w:rsidRPr="00931575">
        <w:tab/>
        <w:t>Minimum requirement</w:t>
      </w:r>
      <w:bookmarkEnd w:id="2894"/>
      <w:bookmarkEnd w:id="2895"/>
      <w:bookmarkEnd w:id="2896"/>
      <w:bookmarkEnd w:id="2897"/>
      <w:bookmarkEnd w:id="2898"/>
      <w:bookmarkEnd w:id="2899"/>
      <w:bookmarkEnd w:id="2900"/>
      <w:bookmarkEnd w:id="2901"/>
      <w:bookmarkEnd w:id="2902"/>
      <w:bookmarkEnd w:id="2903"/>
      <w:bookmarkEnd w:id="2904"/>
      <w:bookmarkEnd w:id="2905"/>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906" w:name="_Toc21102814"/>
      <w:bookmarkStart w:id="2907" w:name="_Toc29810663"/>
      <w:bookmarkStart w:id="2908" w:name="_Toc36636015"/>
      <w:bookmarkStart w:id="2909" w:name="_Toc37272961"/>
      <w:bookmarkStart w:id="2910" w:name="_Toc45886041"/>
      <w:bookmarkStart w:id="2911" w:name="_Toc53183117"/>
      <w:bookmarkStart w:id="2912" w:name="_Toc58915784"/>
      <w:bookmarkStart w:id="2913" w:name="_Toc66700931"/>
      <w:bookmarkStart w:id="2914" w:name="_Toc68697086"/>
      <w:bookmarkStart w:id="2915" w:name="_Toc74928008"/>
      <w:bookmarkStart w:id="2916" w:name="_Toc76115107"/>
      <w:bookmarkStart w:id="2917" w:name="_Toc76544514"/>
      <w:r w:rsidRPr="00931575">
        <w:t>7.2.3</w:t>
      </w:r>
      <w:r w:rsidRPr="00931575">
        <w:tab/>
        <w:t>Test Purpose</w:t>
      </w:r>
      <w:bookmarkEnd w:id="2906"/>
      <w:bookmarkEnd w:id="2907"/>
      <w:bookmarkEnd w:id="2908"/>
      <w:bookmarkEnd w:id="2909"/>
      <w:bookmarkEnd w:id="2910"/>
      <w:bookmarkEnd w:id="2911"/>
      <w:bookmarkEnd w:id="2912"/>
      <w:bookmarkEnd w:id="2913"/>
      <w:bookmarkEnd w:id="2914"/>
      <w:bookmarkEnd w:id="2915"/>
      <w:bookmarkEnd w:id="2916"/>
      <w:bookmarkEnd w:id="2917"/>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918" w:name="_Toc21102815"/>
      <w:bookmarkStart w:id="2919" w:name="_Toc29810664"/>
      <w:bookmarkStart w:id="2920" w:name="_Toc36636016"/>
      <w:bookmarkStart w:id="2921" w:name="_Toc37272962"/>
      <w:bookmarkStart w:id="2922" w:name="_Toc45886042"/>
      <w:bookmarkStart w:id="2923" w:name="_Toc53183118"/>
      <w:bookmarkStart w:id="2924" w:name="_Toc58915785"/>
      <w:bookmarkStart w:id="2925" w:name="_Toc66700932"/>
      <w:bookmarkStart w:id="2926" w:name="_Toc68697087"/>
      <w:bookmarkStart w:id="2927" w:name="_Toc74928009"/>
      <w:bookmarkStart w:id="2928" w:name="_Toc76115108"/>
      <w:bookmarkStart w:id="2929" w:name="_Toc76544515"/>
      <w:r w:rsidRPr="00931575">
        <w:t>7.2.4</w:t>
      </w:r>
      <w:r w:rsidRPr="00931575">
        <w:tab/>
        <w:t>Method of test</w:t>
      </w:r>
      <w:bookmarkEnd w:id="2918"/>
      <w:bookmarkEnd w:id="2919"/>
      <w:bookmarkEnd w:id="2920"/>
      <w:bookmarkEnd w:id="2921"/>
      <w:bookmarkEnd w:id="2922"/>
      <w:bookmarkEnd w:id="2923"/>
      <w:bookmarkEnd w:id="2924"/>
      <w:bookmarkEnd w:id="2925"/>
      <w:bookmarkEnd w:id="2926"/>
      <w:bookmarkEnd w:id="2927"/>
      <w:bookmarkEnd w:id="2928"/>
      <w:bookmarkEnd w:id="2929"/>
    </w:p>
    <w:p w14:paraId="0812E7E4" w14:textId="77777777" w:rsidR="00C45907" w:rsidRPr="00931575" w:rsidRDefault="00C45907" w:rsidP="00C45907">
      <w:pPr>
        <w:pStyle w:val="Heading4"/>
      </w:pPr>
      <w:bookmarkStart w:id="2930" w:name="_Toc21102816"/>
      <w:bookmarkStart w:id="2931" w:name="_Toc29810665"/>
      <w:bookmarkStart w:id="2932" w:name="_Toc36636017"/>
      <w:bookmarkStart w:id="2933" w:name="_Toc37272963"/>
      <w:bookmarkStart w:id="2934" w:name="_Toc45886043"/>
      <w:bookmarkStart w:id="2935" w:name="_Toc53183119"/>
      <w:bookmarkStart w:id="2936" w:name="_Toc58915786"/>
      <w:bookmarkStart w:id="2937" w:name="_Toc66700933"/>
      <w:bookmarkStart w:id="2938" w:name="_Toc68697088"/>
      <w:bookmarkStart w:id="2939" w:name="_Toc74928010"/>
      <w:bookmarkStart w:id="2940" w:name="_Toc76115109"/>
      <w:bookmarkStart w:id="2941" w:name="_Toc76544516"/>
      <w:r w:rsidRPr="00931575">
        <w:t>7.2.4.1</w:t>
      </w:r>
      <w:r w:rsidRPr="00931575">
        <w:tab/>
        <w:t>Initial conditions</w:t>
      </w:r>
      <w:bookmarkEnd w:id="2930"/>
      <w:bookmarkEnd w:id="2931"/>
      <w:bookmarkEnd w:id="2932"/>
      <w:bookmarkEnd w:id="2933"/>
      <w:bookmarkEnd w:id="2934"/>
      <w:bookmarkEnd w:id="2935"/>
      <w:bookmarkEnd w:id="2936"/>
      <w:bookmarkEnd w:id="2937"/>
      <w:bookmarkEnd w:id="2938"/>
      <w:bookmarkEnd w:id="2939"/>
      <w:bookmarkEnd w:id="2940"/>
      <w:bookmarkEnd w:id="294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942" w:name="_Toc21102817"/>
      <w:bookmarkStart w:id="2943" w:name="_Toc29810666"/>
      <w:bookmarkStart w:id="2944" w:name="_Toc36636018"/>
      <w:bookmarkStart w:id="2945" w:name="_Toc37272964"/>
      <w:bookmarkStart w:id="2946" w:name="_Toc45886044"/>
      <w:bookmarkStart w:id="2947" w:name="_Toc53183120"/>
      <w:bookmarkStart w:id="2948" w:name="_Toc58915787"/>
      <w:bookmarkStart w:id="2949" w:name="_Toc66700934"/>
      <w:bookmarkStart w:id="2950" w:name="_Toc68697089"/>
      <w:bookmarkStart w:id="2951" w:name="_Toc74928011"/>
      <w:bookmarkStart w:id="2952" w:name="_Toc76115110"/>
      <w:bookmarkStart w:id="2953" w:name="_Toc76544517"/>
      <w:r w:rsidRPr="00931575">
        <w:lastRenderedPageBreak/>
        <w:t>7.2.4.2</w:t>
      </w:r>
      <w:r w:rsidRPr="00931575">
        <w:tab/>
        <w:t>Procedure</w:t>
      </w:r>
      <w:bookmarkEnd w:id="2942"/>
      <w:bookmarkEnd w:id="2943"/>
      <w:bookmarkEnd w:id="2944"/>
      <w:bookmarkEnd w:id="2945"/>
      <w:bookmarkEnd w:id="2946"/>
      <w:bookmarkEnd w:id="2947"/>
      <w:bookmarkEnd w:id="2948"/>
      <w:bookmarkEnd w:id="2949"/>
      <w:bookmarkEnd w:id="2950"/>
      <w:bookmarkEnd w:id="2951"/>
      <w:bookmarkEnd w:id="2952"/>
      <w:bookmarkEnd w:id="295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954" w:name="_Toc21102818"/>
      <w:bookmarkStart w:id="2955" w:name="_Toc29810667"/>
      <w:bookmarkStart w:id="2956" w:name="_Toc36636019"/>
      <w:bookmarkStart w:id="2957" w:name="_Toc37272965"/>
      <w:bookmarkStart w:id="2958" w:name="_Toc45886045"/>
      <w:bookmarkStart w:id="2959" w:name="_Toc53183121"/>
      <w:bookmarkStart w:id="2960" w:name="_Toc58915788"/>
      <w:bookmarkStart w:id="2961" w:name="_Toc66700935"/>
      <w:bookmarkStart w:id="2962" w:name="_Toc68697090"/>
      <w:bookmarkStart w:id="2963" w:name="_Toc74928012"/>
      <w:bookmarkStart w:id="2964" w:name="_Toc76115111"/>
      <w:bookmarkStart w:id="2965" w:name="_Toc76544518"/>
      <w:r w:rsidRPr="00931575">
        <w:t>7.2.5</w:t>
      </w:r>
      <w:r w:rsidRPr="00931575">
        <w:tab/>
        <w:t>Test requirements</w:t>
      </w:r>
      <w:bookmarkEnd w:id="2954"/>
      <w:bookmarkEnd w:id="2955"/>
      <w:bookmarkEnd w:id="2956"/>
      <w:bookmarkEnd w:id="2957"/>
      <w:bookmarkEnd w:id="2958"/>
      <w:bookmarkEnd w:id="2959"/>
      <w:bookmarkEnd w:id="2960"/>
      <w:bookmarkEnd w:id="2961"/>
      <w:bookmarkEnd w:id="2962"/>
      <w:bookmarkEnd w:id="2963"/>
      <w:bookmarkEnd w:id="2964"/>
      <w:bookmarkEnd w:id="2965"/>
    </w:p>
    <w:p w14:paraId="083E3873" w14:textId="77777777" w:rsidR="00C45907" w:rsidRPr="00931575" w:rsidRDefault="00C45907" w:rsidP="00C45907">
      <w:pPr>
        <w:pStyle w:val="Heading4"/>
      </w:pPr>
      <w:bookmarkStart w:id="2966" w:name="_Toc21102819"/>
      <w:bookmarkStart w:id="2967" w:name="_Toc29810668"/>
      <w:bookmarkStart w:id="2968" w:name="_Toc36636020"/>
      <w:bookmarkStart w:id="2969" w:name="_Toc37272966"/>
      <w:bookmarkStart w:id="2970" w:name="_Toc45886046"/>
      <w:bookmarkStart w:id="2971" w:name="_Toc53183122"/>
      <w:bookmarkStart w:id="2972" w:name="_Toc58915789"/>
      <w:bookmarkStart w:id="2973" w:name="_Toc66700936"/>
      <w:bookmarkStart w:id="2974" w:name="_Toc68697091"/>
      <w:bookmarkStart w:id="2975" w:name="_Toc74928013"/>
      <w:bookmarkStart w:id="2976" w:name="_Toc76115112"/>
      <w:bookmarkStart w:id="2977" w:name="_Toc76544519"/>
      <w:r w:rsidRPr="00931575">
        <w:t>7.2.5.1</w:t>
      </w:r>
      <w:r w:rsidRPr="00931575">
        <w:tab/>
        <w:t>General</w:t>
      </w:r>
      <w:bookmarkEnd w:id="2966"/>
      <w:bookmarkEnd w:id="2967"/>
      <w:bookmarkEnd w:id="2968"/>
      <w:bookmarkEnd w:id="2969"/>
      <w:bookmarkEnd w:id="2970"/>
      <w:bookmarkEnd w:id="2971"/>
      <w:bookmarkEnd w:id="2972"/>
      <w:bookmarkEnd w:id="2973"/>
      <w:bookmarkEnd w:id="2974"/>
      <w:bookmarkEnd w:id="2975"/>
      <w:bookmarkEnd w:id="2976"/>
      <w:bookmarkEnd w:id="2977"/>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978" w:name="_Toc21102820"/>
      <w:bookmarkStart w:id="2979" w:name="_Toc29810669"/>
      <w:bookmarkStart w:id="2980" w:name="_Toc36636021"/>
      <w:bookmarkStart w:id="2981" w:name="_Toc37272967"/>
      <w:bookmarkStart w:id="2982" w:name="_Toc45886047"/>
      <w:bookmarkStart w:id="2983" w:name="_Toc53183123"/>
      <w:bookmarkStart w:id="2984" w:name="_Toc58915790"/>
      <w:bookmarkStart w:id="2985" w:name="_Toc66700937"/>
      <w:bookmarkStart w:id="2986" w:name="_Toc68697092"/>
      <w:bookmarkStart w:id="2987" w:name="_Toc74928014"/>
      <w:bookmarkStart w:id="2988" w:name="_Toc76115113"/>
      <w:bookmarkStart w:id="2989" w:name="_Toc76544520"/>
      <w:r w:rsidRPr="00931575">
        <w:t>7.2.5.2</w:t>
      </w:r>
      <w:r w:rsidRPr="00931575">
        <w:tab/>
        <w:t xml:space="preserve">Test requirements for </w:t>
      </w:r>
      <w:r w:rsidRPr="00931575">
        <w:rPr>
          <w:i/>
        </w:rPr>
        <w:t>BS type 1-H</w:t>
      </w:r>
      <w:r w:rsidRPr="00931575">
        <w:t xml:space="preserve"> and </w:t>
      </w:r>
      <w:r w:rsidRPr="00931575">
        <w:rPr>
          <w:i/>
        </w:rPr>
        <w:t>BS type 1-O</w:t>
      </w:r>
      <w:bookmarkEnd w:id="2978"/>
      <w:bookmarkEnd w:id="2979"/>
      <w:bookmarkEnd w:id="2980"/>
      <w:bookmarkEnd w:id="2981"/>
      <w:bookmarkEnd w:id="2982"/>
      <w:bookmarkEnd w:id="2983"/>
      <w:bookmarkEnd w:id="2984"/>
      <w:bookmarkEnd w:id="2985"/>
      <w:bookmarkEnd w:id="2986"/>
      <w:bookmarkEnd w:id="2987"/>
      <w:bookmarkEnd w:id="2988"/>
      <w:bookmarkEnd w:id="298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lastRenderedPageBreak/>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AA54EB" w:rsidRPr="00FE002E" w14:paraId="7ECCB479" w14:textId="77777777" w:rsidTr="008B0D0C">
        <w:trPr>
          <w:cantSplit/>
          <w:jc w:val="center"/>
        </w:trPr>
        <w:tc>
          <w:tcPr>
            <w:tcW w:w="2263" w:type="dxa"/>
            <w:tcBorders>
              <w:bottom w:val="nil"/>
            </w:tcBorders>
            <w:vAlign w:val="center"/>
          </w:tcPr>
          <w:p w14:paraId="6799C548" w14:textId="77777777" w:rsidR="00AA54EB" w:rsidRPr="00FE002E" w:rsidRDefault="00AA54EB" w:rsidP="008B0D0C">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G-FR1-A1-12 (NOTE 2)</w:t>
            </w:r>
          </w:p>
        </w:tc>
        <w:tc>
          <w:tcPr>
            <w:tcW w:w="2546" w:type="dxa"/>
            <w:vMerge w:val="restart"/>
          </w:tcPr>
          <w:p w14:paraId="3F103A04" w14:textId="77777777" w:rsidR="00AA54EB" w:rsidRPr="00610BD8" w:rsidRDefault="00AA54EB" w:rsidP="008B0D0C">
            <w:pPr>
              <w:pStyle w:val="TAC"/>
              <w:rPr>
                <w:rFonts w:eastAsia="Times New Roman"/>
              </w:rPr>
            </w:pPr>
            <w:r w:rsidRPr="00610BD8">
              <w:rPr>
                <w:rFonts w:eastAsia="Times New Roman"/>
              </w:rPr>
              <w:t>Declared</w:t>
            </w:r>
          </w:p>
          <w:p w14:paraId="6C8E8A63" w14:textId="77777777" w:rsidR="00AA54EB" w:rsidRPr="00610BD8" w:rsidRDefault="00AA54EB" w:rsidP="008B0D0C">
            <w:pPr>
              <w:pStyle w:val="TAC"/>
              <w:rPr>
                <w:rFonts w:eastAsia="Times New Roman"/>
              </w:rPr>
            </w:pPr>
            <w:r w:rsidRPr="00610BD8">
              <w:rPr>
                <w:rFonts w:eastAsia="Times New Roman"/>
              </w:rPr>
              <w:t>minimum EIS</w:t>
            </w:r>
          </w:p>
          <w:p w14:paraId="335FD720" w14:textId="77777777" w:rsidR="00AA54EB" w:rsidRPr="00FE002E" w:rsidRDefault="00AA54EB" w:rsidP="008B0D0C">
            <w:pPr>
              <w:pStyle w:val="TAC"/>
              <w:rPr>
                <w:rFonts w:cs="Arial"/>
                <w:lang w:eastAsia="zh-CN"/>
              </w:rPr>
            </w:pPr>
            <w:r w:rsidRPr="00610BD8">
              <w:rPr>
                <w:rFonts w:eastAsia="Times New Roman"/>
              </w:rPr>
              <w:t>+ 1.6</w:t>
            </w:r>
          </w:p>
        </w:tc>
      </w:tr>
      <w:tr w:rsidR="00AA54EB" w:rsidRPr="00FE002E" w14:paraId="6CD2569F" w14:textId="77777777" w:rsidTr="008B0D0C">
        <w:trPr>
          <w:cantSplit/>
          <w:jc w:val="center"/>
        </w:trPr>
        <w:tc>
          <w:tcPr>
            <w:tcW w:w="2263" w:type="dxa"/>
            <w:tcBorders>
              <w:top w:val="nil"/>
              <w:bottom w:val="nil"/>
            </w:tcBorders>
            <w:vAlign w:val="center"/>
          </w:tcPr>
          <w:p w14:paraId="0E347B99" w14:textId="77777777" w:rsidR="00AA54EB" w:rsidRPr="00FE002E" w:rsidRDefault="00AA54EB" w:rsidP="008B0D0C">
            <w:pPr>
              <w:keepNext/>
              <w:keepLines/>
              <w:spacing w:after="0"/>
              <w:jc w:val="center"/>
              <w:rPr>
                <w:rFonts w:ascii="Arial" w:hAnsi="Arial"/>
                <w:sz w:val="18"/>
              </w:rPr>
            </w:pPr>
          </w:p>
        </w:tc>
        <w:tc>
          <w:tcPr>
            <w:tcW w:w="1701" w:type="dxa"/>
            <w:tcBorders>
              <w:top w:val="single" w:sz="4" w:space="0" w:color="auto"/>
            </w:tcBorders>
          </w:tcPr>
          <w:p w14:paraId="0E7656F4"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(NOTE 2)</w:t>
            </w:r>
          </w:p>
        </w:tc>
        <w:tc>
          <w:tcPr>
            <w:tcW w:w="2546" w:type="dxa"/>
            <w:vMerge/>
          </w:tcPr>
          <w:p w14:paraId="31538998"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AA54EB" w:rsidRPr="00FE002E" w:rsidRDefault="00AA54EB" w:rsidP="008B0D0C">
            <w:pPr>
              <w:keepNext/>
              <w:keepLines/>
              <w:spacing w:after="0"/>
              <w:jc w:val="center"/>
              <w:rPr>
                <w:rFonts w:ascii="Arial" w:hAnsi="Arial"/>
                <w:sz w:val="18"/>
              </w:rPr>
            </w:pPr>
          </w:p>
        </w:tc>
        <w:tc>
          <w:tcPr>
            <w:tcW w:w="1701" w:type="dxa"/>
            <w:tcBorders>
              <w:top w:val="single" w:sz="4" w:space="0" w:color="auto"/>
            </w:tcBorders>
          </w:tcPr>
          <w:p w14:paraId="4FE78C2D"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G-FR1-A1-3 (NOTE 1)</w:t>
            </w:r>
          </w:p>
        </w:tc>
        <w:tc>
          <w:tcPr>
            <w:tcW w:w="2546" w:type="dxa"/>
            <w:vMerge/>
          </w:tcPr>
          <w:p w14:paraId="7B1C5BED"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792753B2" w14:textId="77777777" w:rsidTr="008B0D0C">
        <w:trPr>
          <w:cantSplit/>
          <w:jc w:val="center"/>
        </w:trPr>
        <w:tc>
          <w:tcPr>
            <w:tcW w:w="2263" w:type="dxa"/>
            <w:tcBorders>
              <w:bottom w:val="nil"/>
            </w:tcBorders>
            <w:vAlign w:val="center"/>
          </w:tcPr>
          <w:p w14:paraId="2E639B6F" w14:textId="77777777" w:rsidR="00AA54EB" w:rsidRPr="00FE002E" w:rsidRDefault="00AA54EB" w:rsidP="008B0D0C">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(NOTE 2)</w:t>
            </w:r>
          </w:p>
        </w:tc>
        <w:tc>
          <w:tcPr>
            <w:tcW w:w="2546" w:type="dxa"/>
            <w:vMerge/>
            <w:vAlign w:val="bottom"/>
          </w:tcPr>
          <w:p w14:paraId="2361C74B"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5BFDA780" w14:textId="77777777" w:rsidTr="008B0D0C">
        <w:trPr>
          <w:cantSplit/>
          <w:jc w:val="center"/>
        </w:trPr>
        <w:tc>
          <w:tcPr>
            <w:tcW w:w="2263" w:type="dxa"/>
            <w:tcBorders>
              <w:top w:val="nil"/>
              <w:bottom w:val="nil"/>
            </w:tcBorders>
            <w:vAlign w:val="center"/>
          </w:tcPr>
          <w:p w14:paraId="74C2D07E" w14:textId="77777777" w:rsidR="00AA54EB" w:rsidRPr="00FE002E" w:rsidRDefault="00AA54EB" w:rsidP="008B0D0C">
            <w:pPr>
              <w:keepNext/>
              <w:keepLines/>
              <w:spacing w:after="0"/>
              <w:jc w:val="center"/>
              <w:rPr>
                <w:rFonts w:ascii="Arial" w:hAnsi="Arial"/>
                <w:sz w:val="18"/>
              </w:rPr>
            </w:pPr>
          </w:p>
        </w:tc>
        <w:tc>
          <w:tcPr>
            <w:tcW w:w="1701" w:type="dxa"/>
            <w:tcBorders>
              <w:bottom w:val="single" w:sz="4" w:space="0" w:color="auto"/>
            </w:tcBorders>
          </w:tcPr>
          <w:p w14:paraId="70C5634A"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(NOTE 2)</w:t>
            </w:r>
          </w:p>
        </w:tc>
        <w:tc>
          <w:tcPr>
            <w:tcW w:w="2546" w:type="dxa"/>
            <w:vMerge/>
            <w:vAlign w:val="bottom"/>
          </w:tcPr>
          <w:p w14:paraId="23A0698A"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AA54EB" w:rsidRPr="00FE002E" w:rsidRDefault="00AA54EB" w:rsidP="008B0D0C">
            <w:pPr>
              <w:keepNext/>
              <w:keepLines/>
              <w:spacing w:after="0"/>
              <w:jc w:val="center"/>
              <w:rPr>
                <w:rFonts w:ascii="Arial" w:hAnsi="Arial"/>
                <w:sz w:val="18"/>
              </w:rPr>
            </w:pPr>
          </w:p>
        </w:tc>
        <w:tc>
          <w:tcPr>
            <w:tcW w:w="1701" w:type="dxa"/>
            <w:tcBorders>
              <w:bottom w:val="single" w:sz="4" w:space="0" w:color="auto"/>
            </w:tcBorders>
          </w:tcPr>
          <w:p w14:paraId="5167FF5C"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G-FR1-A1-6 (NOTE 1)</w:t>
            </w:r>
          </w:p>
        </w:tc>
        <w:tc>
          <w:tcPr>
            <w:tcW w:w="2546" w:type="dxa"/>
            <w:vMerge/>
            <w:vAlign w:val="bottom"/>
          </w:tcPr>
          <w:p w14:paraId="5AC94B0C"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5659A068" w14:textId="77777777" w:rsidTr="008B0D0C">
        <w:trPr>
          <w:cantSplit/>
          <w:jc w:val="center"/>
        </w:trPr>
        <w:tc>
          <w:tcPr>
            <w:tcW w:w="2263" w:type="dxa"/>
            <w:tcBorders>
              <w:bottom w:val="nil"/>
            </w:tcBorders>
            <w:vAlign w:val="center"/>
          </w:tcPr>
          <w:p w14:paraId="74957149" w14:textId="77777777" w:rsidR="00AA54EB" w:rsidRPr="00FE002E" w:rsidRDefault="00AA54EB" w:rsidP="008B0D0C">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(NOTE 2)</w:t>
            </w:r>
          </w:p>
        </w:tc>
        <w:tc>
          <w:tcPr>
            <w:tcW w:w="2546" w:type="dxa"/>
            <w:vMerge/>
            <w:vAlign w:val="bottom"/>
          </w:tcPr>
          <w:p w14:paraId="1878336D"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7B134445" w14:textId="77777777" w:rsidTr="008B0D0C">
        <w:trPr>
          <w:cantSplit/>
          <w:jc w:val="center"/>
        </w:trPr>
        <w:tc>
          <w:tcPr>
            <w:tcW w:w="2263" w:type="dxa"/>
            <w:tcBorders>
              <w:top w:val="nil"/>
              <w:bottom w:val="nil"/>
            </w:tcBorders>
            <w:vAlign w:val="center"/>
          </w:tcPr>
          <w:p w14:paraId="476B9E62" w14:textId="77777777" w:rsidR="00AA54EB" w:rsidRPr="00FE002E" w:rsidRDefault="00AA54EB" w:rsidP="008B0D0C">
            <w:pPr>
              <w:keepNext/>
              <w:keepLines/>
              <w:spacing w:after="0"/>
              <w:jc w:val="center"/>
              <w:rPr>
                <w:rFonts w:ascii="Arial" w:hAnsi="Arial"/>
                <w:sz w:val="18"/>
              </w:rPr>
            </w:pPr>
          </w:p>
        </w:tc>
        <w:tc>
          <w:tcPr>
            <w:tcW w:w="1701" w:type="dxa"/>
            <w:tcBorders>
              <w:top w:val="single" w:sz="4" w:space="0" w:color="auto"/>
            </w:tcBorders>
          </w:tcPr>
          <w:p w14:paraId="06A7DEF6"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(NOTE 2)</w:t>
            </w:r>
          </w:p>
        </w:tc>
        <w:tc>
          <w:tcPr>
            <w:tcW w:w="2546" w:type="dxa"/>
            <w:vMerge/>
            <w:vAlign w:val="bottom"/>
          </w:tcPr>
          <w:p w14:paraId="2141F9A7"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1589857E" w14:textId="77777777" w:rsidTr="008B0D0C">
        <w:trPr>
          <w:cantSplit/>
          <w:jc w:val="center"/>
        </w:trPr>
        <w:tc>
          <w:tcPr>
            <w:tcW w:w="2263" w:type="dxa"/>
            <w:tcBorders>
              <w:top w:val="nil"/>
            </w:tcBorders>
            <w:vAlign w:val="center"/>
          </w:tcPr>
          <w:p w14:paraId="2D2F0BA5" w14:textId="77777777" w:rsidR="00AA54EB" w:rsidRPr="00FE002E" w:rsidRDefault="00AA54EB" w:rsidP="008B0D0C">
            <w:pPr>
              <w:keepNext/>
              <w:keepLines/>
              <w:spacing w:after="0"/>
              <w:jc w:val="center"/>
              <w:rPr>
                <w:rFonts w:ascii="Arial" w:hAnsi="Arial"/>
                <w:sz w:val="18"/>
              </w:rPr>
            </w:pPr>
          </w:p>
        </w:tc>
        <w:tc>
          <w:tcPr>
            <w:tcW w:w="1701" w:type="dxa"/>
            <w:tcBorders>
              <w:top w:val="single" w:sz="4" w:space="0" w:color="auto"/>
            </w:tcBorders>
          </w:tcPr>
          <w:p w14:paraId="00DE8719"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G-FR1-A1-6 (NOTE 1)</w:t>
            </w:r>
          </w:p>
        </w:tc>
        <w:tc>
          <w:tcPr>
            <w:tcW w:w="2546" w:type="dxa"/>
            <w:vMerge/>
            <w:vAlign w:val="bottom"/>
          </w:tcPr>
          <w:p w14:paraId="0F42ECF7"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02B44E3F" w14:textId="77777777" w:rsidTr="008B0D0C">
        <w:trPr>
          <w:cantSplit/>
          <w:jc w:val="center"/>
        </w:trPr>
        <w:tc>
          <w:tcPr>
            <w:tcW w:w="2263" w:type="dxa"/>
            <w:tcBorders>
              <w:bottom w:val="nil"/>
            </w:tcBorders>
            <w:vAlign w:val="center"/>
          </w:tcPr>
          <w:p w14:paraId="57D2EA5E" w14:textId="77777777" w:rsidR="00AA54EB" w:rsidRPr="00FE002E" w:rsidRDefault="00AA54EB" w:rsidP="008B0D0C">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(NOTE 2)</w:t>
            </w:r>
          </w:p>
        </w:tc>
        <w:tc>
          <w:tcPr>
            <w:tcW w:w="2546" w:type="dxa"/>
            <w:vMerge/>
            <w:vAlign w:val="bottom"/>
          </w:tcPr>
          <w:p w14:paraId="4D52F600"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AA54EB" w:rsidRPr="00FE002E" w:rsidRDefault="00AA54EB" w:rsidP="008B0D0C">
            <w:pPr>
              <w:keepNext/>
              <w:keepLines/>
              <w:spacing w:after="0"/>
              <w:jc w:val="center"/>
              <w:rPr>
                <w:rFonts w:ascii="Arial" w:hAnsi="Arial" w:cs="Arial"/>
                <w:sz w:val="18"/>
                <w:lang w:eastAsia="zh-CN"/>
              </w:rPr>
            </w:pPr>
          </w:p>
        </w:tc>
        <w:tc>
          <w:tcPr>
            <w:tcW w:w="1701" w:type="dxa"/>
          </w:tcPr>
          <w:p w14:paraId="2B34CCFF"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G-FR1-A1-6 (NOTE 1)</w:t>
            </w:r>
          </w:p>
        </w:tc>
        <w:tc>
          <w:tcPr>
            <w:tcW w:w="2546" w:type="dxa"/>
            <w:vMerge/>
            <w:vAlign w:val="bottom"/>
          </w:tcPr>
          <w:p w14:paraId="279B69DB"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2EFC9B40" w14:textId="77777777" w:rsidTr="008B0D0C">
        <w:trPr>
          <w:cantSplit/>
          <w:jc w:val="center"/>
        </w:trPr>
        <w:tc>
          <w:tcPr>
            <w:tcW w:w="2263" w:type="dxa"/>
            <w:tcBorders>
              <w:bottom w:val="nil"/>
            </w:tcBorders>
            <w:vAlign w:val="center"/>
          </w:tcPr>
          <w:p w14:paraId="693EC8AC" w14:textId="77777777" w:rsidR="00AA54EB" w:rsidRPr="00FE002E" w:rsidRDefault="00AA54EB" w:rsidP="008B0D0C">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AA54EB" w:rsidRPr="00FE002E" w:rsidRDefault="00AA54EB" w:rsidP="008B0D0C">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G-FR1-A1-19 (NOTE 2)</w:t>
            </w:r>
          </w:p>
        </w:tc>
        <w:tc>
          <w:tcPr>
            <w:tcW w:w="2546" w:type="dxa"/>
            <w:vMerge/>
            <w:vAlign w:val="bottom"/>
          </w:tcPr>
          <w:p w14:paraId="235C8239"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3F3E0CBB" w14:textId="77777777" w:rsidTr="008B0D0C">
        <w:trPr>
          <w:cantSplit/>
          <w:jc w:val="center"/>
        </w:trPr>
        <w:tc>
          <w:tcPr>
            <w:tcW w:w="2263" w:type="dxa"/>
            <w:tcBorders>
              <w:top w:val="nil"/>
            </w:tcBorders>
            <w:vAlign w:val="center"/>
          </w:tcPr>
          <w:p w14:paraId="2BDCB839" w14:textId="77777777" w:rsidR="00AA54EB" w:rsidRPr="00FE002E" w:rsidRDefault="00AA54EB" w:rsidP="008B0D0C">
            <w:pPr>
              <w:keepNext/>
              <w:keepLines/>
              <w:spacing w:after="0"/>
              <w:jc w:val="center"/>
              <w:rPr>
                <w:rFonts w:ascii="Arial" w:hAnsi="Arial" w:cs="Arial"/>
                <w:sz w:val="18"/>
                <w:lang w:eastAsia="zh-CN"/>
              </w:rPr>
            </w:pPr>
          </w:p>
        </w:tc>
        <w:tc>
          <w:tcPr>
            <w:tcW w:w="1701" w:type="dxa"/>
          </w:tcPr>
          <w:p w14:paraId="4D94319B"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77777777" w:rsidR="00AA54EB" w:rsidRPr="00FE002E" w:rsidRDefault="00AA54EB" w:rsidP="008B0D0C">
            <w:pPr>
              <w:keepNext/>
              <w:keepLines/>
              <w:spacing w:after="0"/>
              <w:jc w:val="center"/>
              <w:rPr>
                <w:rFonts w:ascii="Arial" w:hAnsi="Arial" w:cs="Arial"/>
                <w:sz w:val="18"/>
                <w:lang w:eastAsia="zh-CN"/>
              </w:rPr>
            </w:pPr>
            <w:r w:rsidRPr="00FE002E">
              <w:rPr>
                <w:rFonts w:ascii="Arial" w:hAnsi="Arial" w:cs="Arial"/>
                <w:sz w:val="18"/>
                <w:lang w:eastAsia="zh-CN"/>
              </w:rPr>
              <w:t>G-FR1-A1-6 (NOTE 1)</w:t>
            </w:r>
          </w:p>
        </w:tc>
        <w:tc>
          <w:tcPr>
            <w:tcW w:w="2546" w:type="dxa"/>
            <w:vMerge/>
            <w:vAlign w:val="bottom"/>
          </w:tcPr>
          <w:p w14:paraId="34370EC3" w14:textId="77777777" w:rsidR="00AA54EB" w:rsidRPr="00FE002E" w:rsidRDefault="00AA54EB" w:rsidP="008B0D0C">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2990"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77777777" w:rsidR="00AA54EB" w:rsidRPr="00FE002E" w:rsidRDefault="00AA54EB" w:rsidP="008B0D0C">
            <w:pPr>
              <w:pStyle w:val="TAN"/>
            </w:pPr>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2990"/>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AA54EB" w:rsidRPr="00C43C84" w14:paraId="2017C6BA" w14:textId="77777777" w:rsidTr="008B0D0C">
        <w:trPr>
          <w:cantSplit/>
          <w:jc w:val="center"/>
        </w:trPr>
        <w:tc>
          <w:tcPr>
            <w:tcW w:w="2263" w:type="dxa"/>
            <w:tcBorders>
              <w:bottom w:val="nil"/>
            </w:tcBorders>
            <w:vAlign w:val="center"/>
          </w:tcPr>
          <w:p w14:paraId="7727B014" w14:textId="77777777" w:rsidR="00AA54EB" w:rsidRPr="00C43C84" w:rsidRDefault="00AA54EB" w:rsidP="008B0D0C">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(NOTE 2)</w:t>
            </w:r>
          </w:p>
        </w:tc>
        <w:tc>
          <w:tcPr>
            <w:tcW w:w="2546" w:type="dxa"/>
            <w:vAlign w:val="bottom"/>
          </w:tcPr>
          <w:p w14:paraId="2B09553D"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-94.6</w:t>
            </w:r>
          </w:p>
        </w:tc>
      </w:tr>
      <w:tr w:rsidR="00AA54EB" w:rsidRPr="00C43C84" w14:paraId="0BCCBA52" w14:textId="77777777" w:rsidTr="008B0D0C">
        <w:trPr>
          <w:cantSplit/>
          <w:jc w:val="center"/>
        </w:trPr>
        <w:tc>
          <w:tcPr>
            <w:tcW w:w="2263" w:type="dxa"/>
            <w:tcBorders>
              <w:top w:val="nil"/>
              <w:bottom w:val="nil"/>
            </w:tcBorders>
            <w:vAlign w:val="center"/>
          </w:tcPr>
          <w:p w14:paraId="4B2F7E93" w14:textId="77777777" w:rsidR="00AA54EB" w:rsidRPr="00C43C84" w:rsidRDefault="00AA54EB" w:rsidP="008B0D0C">
            <w:pPr>
              <w:keepNext/>
              <w:keepLines/>
              <w:spacing w:after="0"/>
              <w:jc w:val="center"/>
              <w:rPr>
                <w:rFonts w:ascii="Arial" w:hAnsi="Arial"/>
                <w:sz w:val="18"/>
              </w:rPr>
            </w:pPr>
          </w:p>
        </w:tc>
        <w:tc>
          <w:tcPr>
            <w:tcW w:w="1701" w:type="dxa"/>
            <w:tcBorders>
              <w:top w:val="single" w:sz="4" w:space="0" w:color="auto"/>
            </w:tcBorders>
          </w:tcPr>
          <w:p w14:paraId="78179F4C"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(NOTE 2)</w:t>
            </w:r>
          </w:p>
        </w:tc>
        <w:tc>
          <w:tcPr>
            <w:tcW w:w="2546" w:type="dxa"/>
            <w:vAlign w:val="bottom"/>
          </w:tcPr>
          <w:p w14:paraId="6AF9CA24"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-91.6</w:t>
            </w:r>
          </w:p>
        </w:tc>
      </w:tr>
      <w:tr w:rsidR="00AA54EB" w:rsidRPr="00C43C84" w14:paraId="075FCA97" w14:textId="77777777" w:rsidTr="008B0D0C">
        <w:trPr>
          <w:cantSplit/>
          <w:jc w:val="center"/>
        </w:trPr>
        <w:tc>
          <w:tcPr>
            <w:tcW w:w="2263" w:type="dxa"/>
            <w:tcBorders>
              <w:top w:val="nil"/>
            </w:tcBorders>
            <w:vAlign w:val="center"/>
          </w:tcPr>
          <w:p w14:paraId="48149D5A" w14:textId="77777777" w:rsidR="00AA54EB" w:rsidRPr="00C43C84" w:rsidRDefault="00AA54EB" w:rsidP="008B0D0C">
            <w:pPr>
              <w:keepNext/>
              <w:keepLines/>
              <w:spacing w:after="0"/>
              <w:jc w:val="center"/>
              <w:rPr>
                <w:rFonts w:ascii="Arial" w:hAnsi="Arial"/>
                <w:sz w:val="18"/>
              </w:rPr>
            </w:pPr>
          </w:p>
        </w:tc>
        <w:tc>
          <w:tcPr>
            <w:tcW w:w="1701" w:type="dxa"/>
            <w:tcBorders>
              <w:top w:val="single" w:sz="4" w:space="0" w:color="auto"/>
            </w:tcBorders>
          </w:tcPr>
          <w:p w14:paraId="59E55D0F"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G-FR1-A1-6 (NOTE 1)</w:t>
            </w:r>
          </w:p>
        </w:tc>
        <w:tc>
          <w:tcPr>
            <w:tcW w:w="2546" w:type="dxa"/>
            <w:vAlign w:val="bottom"/>
          </w:tcPr>
          <w:p w14:paraId="7F980E0B"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-85.2</w:t>
            </w:r>
          </w:p>
        </w:tc>
      </w:tr>
      <w:tr w:rsidR="00AA54EB" w:rsidRPr="00C43C84" w14:paraId="31ED3595" w14:textId="77777777" w:rsidTr="008B0D0C">
        <w:trPr>
          <w:cantSplit/>
          <w:jc w:val="center"/>
        </w:trPr>
        <w:tc>
          <w:tcPr>
            <w:tcW w:w="2263" w:type="dxa"/>
            <w:tcBorders>
              <w:bottom w:val="nil"/>
            </w:tcBorders>
            <w:vAlign w:val="center"/>
          </w:tcPr>
          <w:p w14:paraId="00EBA973" w14:textId="77777777" w:rsidR="00AA54EB" w:rsidRPr="00C43C84" w:rsidRDefault="00AA54EB" w:rsidP="008B0D0C">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(NOTE 2)</w:t>
            </w:r>
          </w:p>
        </w:tc>
        <w:tc>
          <w:tcPr>
            <w:tcW w:w="2546" w:type="dxa"/>
            <w:vAlign w:val="bottom"/>
          </w:tcPr>
          <w:p w14:paraId="0E035C00"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-91.5</w:t>
            </w:r>
          </w:p>
        </w:tc>
      </w:tr>
      <w:tr w:rsidR="00AA54EB" w:rsidRPr="00C43C84" w14:paraId="05C2CA5B" w14:textId="77777777" w:rsidTr="008B0D0C">
        <w:trPr>
          <w:cantSplit/>
          <w:jc w:val="center"/>
        </w:trPr>
        <w:tc>
          <w:tcPr>
            <w:tcW w:w="2263" w:type="dxa"/>
            <w:tcBorders>
              <w:top w:val="nil"/>
              <w:bottom w:val="nil"/>
            </w:tcBorders>
            <w:vAlign w:val="center"/>
          </w:tcPr>
          <w:p w14:paraId="742D56D7" w14:textId="77777777" w:rsidR="00AA54EB" w:rsidRPr="00C43C84" w:rsidRDefault="00AA54EB" w:rsidP="008B0D0C">
            <w:pPr>
              <w:keepNext/>
              <w:keepLines/>
              <w:spacing w:after="0"/>
              <w:jc w:val="center"/>
              <w:rPr>
                <w:rFonts w:ascii="Arial" w:hAnsi="Arial"/>
                <w:sz w:val="18"/>
              </w:rPr>
            </w:pPr>
          </w:p>
        </w:tc>
        <w:tc>
          <w:tcPr>
            <w:tcW w:w="1701" w:type="dxa"/>
            <w:tcBorders>
              <w:top w:val="single" w:sz="4" w:space="0" w:color="auto"/>
            </w:tcBorders>
          </w:tcPr>
          <w:p w14:paraId="0A695B6A"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(NOTE 2)</w:t>
            </w:r>
          </w:p>
        </w:tc>
        <w:tc>
          <w:tcPr>
            <w:tcW w:w="2546" w:type="dxa"/>
            <w:vAlign w:val="bottom"/>
          </w:tcPr>
          <w:p w14:paraId="0A2D4528"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-88.5</w:t>
            </w:r>
          </w:p>
        </w:tc>
      </w:tr>
      <w:tr w:rsidR="00AA54EB" w:rsidRPr="00C43C84" w14:paraId="7E6192AF" w14:textId="77777777" w:rsidTr="008B0D0C">
        <w:trPr>
          <w:cantSplit/>
          <w:jc w:val="center"/>
        </w:trPr>
        <w:tc>
          <w:tcPr>
            <w:tcW w:w="2263" w:type="dxa"/>
            <w:tcBorders>
              <w:top w:val="nil"/>
            </w:tcBorders>
            <w:vAlign w:val="center"/>
          </w:tcPr>
          <w:p w14:paraId="1CD9A8BA" w14:textId="77777777" w:rsidR="00AA54EB" w:rsidRPr="00C43C84" w:rsidRDefault="00AA54EB" w:rsidP="008B0D0C">
            <w:pPr>
              <w:keepNext/>
              <w:keepLines/>
              <w:spacing w:after="0"/>
              <w:jc w:val="center"/>
              <w:rPr>
                <w:rFonts w:ascii="Arial" w:hAnsi="Arial"/>
                <w:sz w:val="18"/>
              </w:rPr>
            </w:pPr>
          </w:p>
        </w:tc>
        <w:tc>
          <w:tcPr>
            <w:tcW w:w="1701" w:type="dxa"/>
            <w:tcBorders>
              <w:top w:val="single" w:sz="4" w:space="0" w:color="auto"/>
            </w:tcBorders>
          </w:tcPr>
          <w:p w14:paraId="652AACBA"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G-FR1-A1-6 (NOTE 1)</w:t>
            </w:r>
          </w:p>
        </w:tc>
        <w:tc>
          <w:tcPr>
            <w:tcW w:w="2546" w:type="dxa"/>
            <w:vAlign w:val="bottom"/>
          </w:tcPr>
          <w:p w14:paraId="4B9DC37E"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-85.2</w:t>
            </w:r>
          </w:p>
        </w:tc>
      </w:tr>
      <w:tr w:rsidR="00AA54EB" w:rsidRPr="00C43C84" w14:paraId="56EC76A1" w14:textId="77777777" w:rsidTr="008B0D0C">
        <w:trPr>
          <w:cantSplit/>
          <w:jc w:val="center"/>
        </w:trPr>
        <w:tc>
          <w:tcPr>
            <w:tcW w:w="2263" w:type="dxa"/>
            <w:tcBorders>
              <w:bottom w:val="nil"/>
            </w:tcBorders>
            <w:vAlign w:val="center"/>
          </w:tcPr>
          <w:p w14:paraId="00454295" w14:textId="77777777" w:rsidR="00AA54EB" w:rsidRPr="00C43C84" w:rsidRDefault="00AA54EB" w:rsidP="008B0D0C">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(NOTE 2)</w:t>
            </w:r>
          </w:p>
        </w:tc>
        <w:tc>
          <w:tcPr>
            <w:tcW w:w="2546" w:type="dxa"/>
            <w:vAlign w:val="bottom"/>
          </w:tcPr>
          <w:p w14:paraId="5F017B85"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-86.9</w:t>
            </w:r>
          </w:p>
        </w:tc>
      </w:tr>
      <w:tr w:rsidR="00AA54EB" w:rsidRPr="00C43C84" w14:paraId="282BD0B1" w14:textId="77777777" w:rsidTr="008B0D0C">
        <w:trPr>
          <w:cantSplit/>
          <w:jc w:val="center"/>
        </w:trPr>
        <w:tc>
          <w:tcPr>
            <w:tcW w:w="2263" w:type="dxa"/>
            <w:tcBorders>
              <w:top w:val="nil"/>
            </w:tcBorders>
            <w:vAlign w:val="center"/>
          </w:tcPr>
          <w:p w14:paraId="488FEC1C" w14:textId="77777777" w:rsidR="00AA54EB" w:rsidRPr="00C43C84" w:rsidRDefault="00AA54EB" w:rsidP="008B0D0C">
            <w:pPr>
              <w:keepNext/>
              <w:keepLines/>
              <w:spacing w:after="0"/>
              <w:jc w:val="center"/>
              <w:rPr>
                <w:rFonts w:ascii="Arial" w:hAnsi="Arial" w:cs="Arial"/>
                <w:sz w:val="18"/>
                <w:lang w:eastAsia="zh-CN"/>
              </w:rPr>
            </w:pPr>
          </w:p>
        </w:tc>
        <w:tc>
          <w:tcPr>
            <w:tcW w:w="1701" w:type="dxa"/>
          </w:tcPr>
          <w:p w14:paraId="5461BE0B"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G-FR1-A1-6 (NOTE 1)</w:t>
            </w:r>
          </w:p>
        </w:tc>
        <w:tc>
          <w:tcPr>
            <w:tcW w:w="2546" w:type="dxa"/>
            <w:vAlign w:val="bottom"/>
          </w:tcPr>
          <w:p w14:paraId="45ECCAC5"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-85.2</w:t>
            </w:r>
          </w:p>
        </w:tc>
      </w:tr>
      <w:tr w:rsidR="00AA54EB" w:rsidRPr="00C43C84" w14:paraId="3E13B333" w14:textId="77777777" w:rsidTr="008B0D0C">
        <w:trPr>
          <w:cantSplit/>
          <w:jc w:val="center"/>
        </w:trPr>
        <w:tc>
          <w:tcPr>
            <w:tcW w:w="2263" w:type="dxa"/>
            <w:tcBorders>
              <w:bottom w:val="nil"/>
            </w:tcBorders>
            <w:vAlign w:val="center"/>
          </w:tcPr>
          <w:p w14:paraId="33F1EA12" w14:textId="77777777" w:rsidR="00AA54EB" w:rsidRPr="00C43C84" w:rsidRDefault="00AA54EB" w:rsidP="008B0D0C">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AA54EB" w:rsidRPr="00C43C84" w:rsidRDefault="00AA54EB" w:rsidP="008B0D0C">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G-FR1-A1-19 (NOTE 2)</w:t>
            </w:r>
          </w:p>
        </w:tc>
        <w:tc>
          <w:tcPr>
            <w:tcW w:w="2546" w:type="dxa"/>
            <w:vAlign w:val="bottom"/>
          </w:tcPr>
          <w:p w14:paraId="7009ABE0"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-85.6</w:t>
            </w:r>
          </w:p>
        </w:tc>
      </w:tr>
      <w:tr w:rsidR="00AA54EB" w:rsidRPr="00C43C84" w14:paraId="5717F27C" w14:textId="77777777" w:rsidTr="008B0D0C">
        <w:trPr>
          <w:cantSplit/>
          <w:jc w:val="center"/>
        </w:trPr>
        <w:tc>
          <w:tcPr>
            <w:tcW w:w="2263" w:type="dxa"/>
            <w:tcBorders>
              <w:top w:val="nil"/>
            </w:tcBorders>
            <w:vAlign w:val="center"/>
          </w:tcPr>
          <w:p w14:paraId="14CE8B10" w14:textId="77777777" w:rsidR="00AA54EB" w:rsidRPr="00C43C84" w:rsidRDefault="00AA54EB" w:rsidP="008B0D0C">
            <w:pPr>
              <w:keepNext/>
              <w:keepLines/>
              <w:spacing w:after="0"/>
              <w:jc w:val="center"/>
              <w:rPr>
                <w:rFonts w:ascii="Arial" w:hAnsi="Arial" w:cs="Arial"/>
                <w:sz w:val="18"/>
                <w:lang w:eastAsia="zh-CN"/>
              </w:rPr>
            </w:pPr>
          </w:p>
        </w:tc>
        <w:tc>
          <w:tcPr>
            <w:tcW w:w="1701" w:type="dxa"/>
          </w:tcPr>
          <w:p w14:paraId="52B9AEFE"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77777777" w:rsidR="00AA54EB" w:rsidRPr="00C43C84" w:rsidRDefault="00AA54EB" w:rsidP="008B0D0C">
            <w:pPr>
              <w:keepNext/>
              <w:keepLines/>
              <w:spacing w:after="0"/>
              <w:jc w:val="center"/>
              <w:rPr>
                <w:rFonts w:ascii="Arial" w:hAnsi="Arial" w:cs="Arial"/>
                <w:sz w:val="18"/>
                <w:lang w:eastAsia="zh-CN"/>
              </w:rPr>
            </w:pPr>
            <w:r w:rsidRPr="00C43C84">
              <w:rPr>
                <w:rFonts w:ascii="Arial" w:hAnsi="Arial" w:cs="Arial"/>
                <w:sz w:val="18"/>
                <w:lang w:eastAsia="zh-CN"/>
              </w:rPr>
              <w:t>G-FR1-A1-6 (NOTE 1)</w:t>
            </w:r>
          </w:p>
        </w:tc>
        <w:tc>
          <w:tcPr>
            <w:tcW w:w="2546" w:type="dxa"/>
            <w:vAlign w:val="bottom"/>
          </w:tcPr>
          <w:p w14:paraId="658915D8" w14:textId="77777777" w:rsidR="00AA54EB" w:rsidRPr="00C43C84" w:rsidRDefault="00AA54EB" w:rsidP="008B0D0C">
            <w:pPr>
              <w:keepNext/>
              <w:keepLines/>
              <w:spacing w:after="0"/>
              <w:jc w:val="center"/>
              <w:textAlignment w:val="bottom"/>
              <w:rPr>
                <w:rFonts w:ascii="Arial" w:hAnsi="Arial" w:cs="Arial"/>
                <w:sz w:val="18"/>
                <w:lang w:eastAsia="zh-CN"/>
              </w:rPr>
            </w:pPr>
            <w:r w:rsidRPr="00C43C84">
              <w:rPr>
                <w:rFonts w:ascii="Arial" w:hAnsi="Arial" w:cs="Arial"/>
                <w:sz w:val="18"/>
                <w:lang w:eastAsia="zh-CN"/>
              </w:rPr>
              <w:t>-85.2</w:t>
            </w: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77777777" w:rsidR="00AA54EB" w:rsidRPr="00C43C84" w:rsidRDefault="00AA54EB" w:rsidP="008B0D0C">
            <w:pPr>
              <w:pStyle w:val="TAN"/>
            </w:pPr>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AA54EB">
      <w:pPr>
        <w:rPr>
          <w:noProof/>
          <w:color w:val="FF0000"/>
        </w:rPr>
      </w:pPr>
    </w:p>
    <w:p w14:paraId="37054F36" w14:textId="77777777" w:rsidR="00C45907" w:rsidRPr="00931575" w:rsidRDefault="00C45907" w:rsidP="00C45907">
      <w:pPr>
        <w:pStyle w:val="Heading4"/>
      </w:pPr>
      <w:bookmarkStart w:id="2991" w:name="_Toc21102821"/>
      <w:bookmarkStart w:id="2992" w:name="_Toc29810670"/>
      <w:bookmarkStart w:id="2993" w:name="_Toc36636022"/>
      <w:bookmarkStart w:id="2994" w:name="_Toc37272968"/>
      <w:bookmarkStart w:id="2995" w:name="_Toc45886048"/>
      <w:bookmarkStart w:id="2996" w:name="_Toc53183124"/>
      <w:bookmarkStart w:id="2997" w:name="_Toc58915791"/>
      <w:bookmarkStart w:id="2998" w:name="_Toc66700938"/>
      <w:bookmarkStart w:id="2999" w:name="_Toc68697093"/>
      <w:bookmarkStart w:id="3000" w:name="_Toc74928015"/>
      <w:bookmarkStart w:id="3001" w:name="_Toc76115114"/>
      <w:bookmarkStart w:id="3002" w:name="_Toc76544521"/>
      <w:r w:rsidRPr="00931575">
        <w:t>7.2.5.3</w:t>
      </w:r>
      <w:r w:rsidRPr="00931575">
        <w:tab/>
        <w:t xml:space="preserve">Test requirements for </w:t>
      </w:r>
      <w:r w:rsidRPr="00931575">
        <w:rPr>
          <w:i/>
        </w:rPr>
        <w:t>BS type 2-O</w:t>
      </w:r>
      <w:bookmarkEnd w:id="2991"/>
      <w:bookmarkEnd w:id="2992"/>
      <w:bookmarkEnd w:id="2993"/>
      <w:bookmarkEnd w:id="2994"/>
      <w:bookmarkEnd w:id="2995"/>
      <w:bookmarkEnd w:id="2996"/>
      <w:bookmarkEnd w:id="2997"/>
      <w:bookmarkEnd w:id="2998"/>
      <w:bookmarkEnd w:id="2999"/>
      <w:bookmarkEnd w:id="3000"/>
      <w:bookmarkEnd w:id="3001"/>
      <w:bookmarkEnd w:id="3002"/>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003" w:name="_Toc21102822"/>
      <w:bookmarkStart w:id="3004" w:name="_Toc29810671"/>
      <w:bookmarkStart w:id="3005" w:name="_Toc36636023"/>
      <w:bookmarkStart w:id="3006" w:name="_Toc37272969"/>
      <w:bookmarkStart w:id="3007" w:name="_Toc45886049"/>
      <w:bookmarkStart w:id="3008" w:name="_Toc53183125"/>
      <w:bookmarkStart w:id="3009" w:name="_Toc58915792"/>
      <w:bookmarkStart w:id="3010" w:name="_Toc66700939"/>
      <w:bookmarkStart w:id="3011" w:name="_Toc68697094"/>
      <w:bookmarkStart w:id="3012" w:name="_Toc74928016"/>
      <w:bookmarkStart w:id="3013" w:name="_Toc76115115"/>
      <w:bookmarkStart w:id="3014" w:name="_Toc76544522"/>
      <w:r w:rsidRPr="00931575">
        <w:lastRenderedPageBreak/>
        <w:t>7.3</w:t>
      </w:r>
      <w:r w:rsidRPr="00931575">
        <w:tab/>
        <w:t>OTA reference sensitivity level</w:t>
      </w:r>
      <w:bookmarkEnd w:id="3003"/>
      <w:bookmarkEnd w:id="3004"/>
      <w:bookmarkEnd w:id="3005"/>
      <w:bookmarkEnd w:id="3006"/>
      <w:bookmarkEnd w:id="3007"/>
      <w:bookmarkEnd w:id="3008"/>
      <w:bookmarkEnd w:id="3009"/>
      <w:bookmarkEnd w:id="3010"/>
      <w:bookmarkEnd w:id="3011"/>
      <w:bookmarkEnd w:id="3012"/>
      <w:bookmarkEnd w:id="3013"/>
      <w:bookmarkEnd w:id="3014"/>
    </w:p>
    <w:p w14:paraId="456FED3A" w14:textId="77777777" w:rsidR="00C45907" w:rsidRPr="00931575" w:rsidRDefault="00C45907" w:rsidP="00C45907">
      <w:pPr>
        <w:pStyle w:val="Heading3"/>
      </w:pPr>
      <w:bookmarkStart w:id="3015" w:name="_Toc21102823"/>
      <w:bookmarkStart w:id="3016" w:name="_Toc29810672"/>
      <w:bookmarkStart w:id="3017" w:name="_Toc36636024"/>
      <w:bookmarkStart w:id="3018" w:name="_Toc37272970"/>
      <w:bookmarkStart w:id="3019" w:name="_Toc45886050"/>
      <w:bookmarkStart w:id="3020" w:name="_Toc53183126"/>
      <w:bookmarkStart w:id="3021" w:name="_Toc58915793"/>
      <w:bookmarkStart w:id="3022" w:name="_Toc66700940"/>
      <w:bookmarkStart w:id="3023" w:name="_Toc68697095"/>
      <w:bookmarkStart w:id="3024" w:name="_Toc74928017"/>
      <w:bookmarkStart w:id="3025" w:name="_Toc76115116"/>
      <w:bookmarkStart w:id="3026" w:name="_Toc76544523"/>
      <w:r w:rsidRPr="00931575">
        <w:t>7.3.1</w:t>
      </w:r>
      <w:r w:rsidRPr="00931575">
        <w:tab/>
        <w:t>Definition and applicability</w:t>
      </w:r>
      <w:bookmarkEnd w:id="3015"/>
      <w:bookmarkEnd w:id="3016"/>
      <w:bookmarkEnd w:id="3017"/>
      <w:bookmarkEnd w:id="3018"/>
      <w:bookmarkEnd w:id="3019"/>
      <w:bookmarkEnd w:id="3020"/>
      <w:bookmarkEnd w:id="3021"/>
      <w:bookmarkEnd w:id="3022"/>
      <w:bookmarkEnd w:id="3023"/>
      <w:bookmarkEnd w:id="3024"/>
      <w:bookmarkEnd w:id="3025"/>
      <w:bookmarkEnd w:id="302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027" w:name="_Toc21102824"/>
      <w:bookmarkStart w:id="3028" w:name="_Toc29810673"/>
      <w:bookmarkStart w:id="3029" w:name="_Toc36636025"/>
      <w:bookmarkStart w:id="3030" w:name="_Toc37272971"/>
      <w:bookmarkStart w:id="3031" w:name="_Toc45886051"/>
      <w:bookmarkStart w:id="3032" w:name="_Toc53183127"/>
      <w:bookmarkStart w:id="3033" w:name="_Toc58915794"/>
      <w:bookmarkStart w:id="3034" w:name="_Toc66700941"/>
      <w:bookmarkStart w:id="3035" w:name="_Toc68697096"/>
      <w:bookmarkStart w:id="3036" w:name="_Toc74928018"/>
      <w:bookmarkStart w:id="3037" w:name="_Toc76115117"/>
      <w:bookmarkStart w:id="3038" w:name="_Toc76544524"/>
      <w:r w:rsidRPr="00931575">
        <w:t>7.3.2</w:t>
      </w:r>
      <w:r w:rsidRPr="00931575">
        <w:tab/>
        <w:t>Minimum requirement</w:t>
      </w:r>
      <w:bookmarkEnd w:id="3027"/>
      <w:bookmarkEnd w:id="3028"/>
      <w:bookmarkEnd w:id="3029"/>
      <w:bookmarkEnd w:id="3030"/>
      <w:bookmarkEnd w:id="3031"/>
      <w:bookmarkEnd w:id="3032"/>
      <w:bookmarkEnd w:id="3033"/>
      <w:bookmarkEnd w:id="3034"/>
      <w:bookmarkEnd w:id="3035"/>
      <w:bookmarkEnd w:id="3036"/>
      <w:bookmarkEnd w:id="3037"/>
      <w:bookmarkEnd w:id="3038"/>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039" w:name="_Toc21102825"/>
      <w:bookmarkStart w:id="3040" w:name="_Toc29810674"/>
      <w:bookmarkStart w:id="3041" w:name="_Toc36636026"/>
      <w:bookmarkStart w:id="3042" w:name="_Toc37272972"/>
      <w:bookmarkStart w:id="3043" w:name="_Toc45886052"/>
      <w:bookmarkStart w:id="3044" w:name="_Toc53183128"/>
      <w:bookmarkStart w:id="3045" w:name="_Toc58915795"/>
      <w:bookmarkStart w:id="3046" w:name="_Toc66700942"/>
      <w:bookmarkStart w:id="3047" w:name="_Toc68697097"/>
      <w:bookmarkStart w:id="3048" w:name="_Toc74928019"/>
      <w:bookmarkStart w:id="3049" w:name="_Toc76115118"/>
      <w:bookmarkStart w:id="3050" w:name="_Toc76544525"/>
      <w:r w:rsidRPr="00931575">
        <w:t>7.3.3</w:t>
      </w:r>
      <w:r w:rsidRPr="00931575">
        <w:tab/>
        <w:t>Test Purpose</w:t>
      </w:r>
      <w:bookmarkEnd w:id="3039"/>
      <w:bookmarkEnd w:id="3040"/>
      <w:bookmarkEnd w:id="3041"/>
      <w:bookmarkEnd w:id="3042"/>
      <w:bookmarkEnd w:id="3043"/>
      <w:bookmarkEnd w:id="3044"/>
      <w:bookmarkEnd w:id="3045"/>
      <w:bookmarkEnd w:id="3046"/>
      <w:bookmarkEnd w:id="3047"/>
      <w:bookmarkEnd w:id="3048"/>
      <w:bookmarkEnd w:id="3049"/>
      <w:bookmarkEnd w:id="3050"/>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051" w:name="_Toc21102826"/>
      <w:bookmarkStart w:id="3052" w:name="_Toc29810675"/>
      <w:bookmarkStart w:id="3053" w:name="_Toc36636027"/>
      <w:bookmarkStart w:id="3054" w:name="_Toc37272973"/>
      <w:bookmarkStart w:id="3055" w:name="_Toc45886053"/>
      <w:bookmarkStart w:id="3056" w:name="_Toc53183129"/>
      <w:bookmarkStart w:id="3057" w:name="_Toc58915796"/>
      <w:bookmarkStart w:id="3058" w:name="_Toc66700943"/>
      <w:bookmarkStart w:id="3059" w:name="_Toc68697098"/>
      <w:bookmarkStart w:id="3060" w:name="_Toc74928020"/>
      <w:bookmarkStart w:id="3061" w:name="_Toc76115119"/>
      <w:bookmarkStart w:id="3062" w:name="_Toc76544526"/>
      <w:r w:rsidRPr="00931575">
        <w:t>7.3.4</w:t>
      </w:r>
      <w:r w:rsidRPr="00931575">
        <w:tab/>
        <w:t>Method of test</w:t>
      </w:r>
      <w:bookmarkEnd w:id="3051"/>
      <w:bookmarkEnd w:id="3052"/>
      <w:bookmarkEnd w:id="3053"/>
      <w:bookmarkEnd w:id="3054"/>
      <w:bookmarkEnd w:id="3055"/>
      <w:bookmarkEnd w:id="3056"/>
      <w:bookmarkEnd w:id="3057"/>
      <w:bookmarkEnd w:id="3058"/>
      <w:bookmarkEnd w:id="3059"/>
      <w:bookmarkEnd w:id="3060"/>
      <w:bookmarkEnd w:id="3061"/>
      <w:bookmarkEnd w:id="3062"/>
    </w:p>
    <w:p w14:paraId="5C1901C8" w14:textId="77777777" w:rsidR="00C45907" w:rsidRPr="00931575" w:rsidRDefault="00C45907" w:rsidP="00C45907">
      <w:pPr>
        <w:pStyle w:val="Heading4"/>
      </w:pPr>
      <w:bookmarkStart w:id="3063" w:name="_Toc21102827"/>
      <w:bookmarkStart w:id="3064" w:name="_Toc29810676"/>
      <w:bookmarkStart w:id="3065" w:name="_Toc36636028"/>
      <w:bookmarkStart w:id="3066" w:name="_Toc37272974"/>
      <w:bookmarkStart w:id="3067" w:name="_Toc45886054"/>
      <w:bookmarkStart w:id="3068" w:name="_Toc53183130"/>
      <w:bookmarkStart w:id="3069" w:name="_Toc58915797"/>
      <w:bookmarkStart w:id="3070" w:name="_Toc66700944"/>
      <w:bookmarkStart w:id="3071" w:name="_Toc68697099"/>
      <w:bookmarkStart w:id="3072" w:name="_Toc74928021"/>
      <w:bookmarkStart w:id="3073" w:name="_Toc76115120"/>
      <w:bookmarkStart w:id="3074" w:name="_Toc76544527"/>
      <w:r w:rsidRPr="00931575">
        <w:t>7.3.4.1</w:t>
      </w:r>
      <w:r w:rsidRPr="00931575">
        <w:tab/>
        <w:t>Initial conditions</w:t>
      </w:r>
      <w:bookmarkEnd w:id="3063"/>
      <w:bookmarkEnd w:id="3064"/>
      <w:bookmarkEnd w:id="3065"/>
      <w:bookmarkEnd w:id="3066"/>
      <w:bookmarkEnd w:id="3067"/>
      <w:bookmarkEnd w:id="3068"/>
      <w:bookmarkEnd w:id="3069"/>
      <w:bookmarkEnd w:id="3070"/>
      <w:bookmarkEnd w:id="3071"/>
      <w:bookmarkEnd w:id="3072"/>
      <w:bookmarkEnd w:id="3073"/>
      <w:bookmarkEnd w:id="307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075" w:name="_Toc21102828"/>
      <w:bookmarkStart w:id="3076" w:name="_Toc29810677"/>
      <w:bookmarkStart w:id="3077" w:name="_Toc36636029"/>
      <w:bookmarkStart w:id="3078" w:name="_Toc37272975"/>
      <w:bookmarkStart w:id="3079" w:name="_Toc45886055"/>
      <w:bookmarkStart w:id="3080" w:name="_Toc53183131"/>
      <w:bookmarkStart w:id="3081" w:name="_Toc58915798"/>
      <w:bookmarkStart w:id="3082" w:name="_Toc66700945"/>
      <w:bookmarkStart w:id="3083" w:name="_Toc68697100"/>
      <w:bookmarkStart w:id="3084" w:name="_Toc74928022"/>
      <w:bookmarkStart w:id="3085" w:name="_Toc76115121"/>
      <w:bookmarkStart w:id="3086" w:name="_Toc76544528"/>
      <w:r w:rsidRPr="00931575">
        <w:t>7.3.4.2</w:t>
      </w:r>
      <w:r w:rsidRPr="00931575">
        <w:tab/>
        <w:t>Procedure</w:t>
      </w:r>
      <w:bookmarkEnd w:id="3075"/>
      <w:bookmarkEnd w:id="3076"/>
      <w:bookmarkEnd w:id="3077"/>
      <w:bookmarkEnd w:id="3078"/>
      <w:bookmarkEnd w:id="3079"/>
      <w:bookmarkEnd w:id="3080"/>
      <w:bookmarkEnd w:id="3081"/>
      <w:bookmarkEnd w:id="3082"/>
      <w:bookmarkEnd w:id="3083"/>
      <w:bookmarkEnd w:id="3084"/>
      <w:bookmarkEnd w:id="3085"/>
      <w:bookmarkEnd w:id="3086"/>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087" w:name="_Toc21102829"/>
      <w:bookmarkStart w:id="3088" w:name="_Toc29810678"/>
      <w:bookmarkStart w:id="3089" w:name="_Toc36636030"/>
      <w:bookmarkStart w:id="3090" w:name="_Toc37272976"/>
      <w:bookmarkStart w:id="3091" w:name="_Toc45886056"/>
      <w:bookmarkStart w:id="3092" w:name="_Toc53183132"/>
      <w:bookmarkStart w:id="3093" w:name="_Toc58915799"/>
      <w:bookmarkStart w:id="3094" w:name="_Toc66700946"/>
      <w:bookmarkStart w:id="3095" w:name="_Toc68697101"/>
      <w:bookmarkStart w:id="3096" w:name="_Toc74928023"/>
      <w:bookmarkStart w:id="3097" w:name="_Toc76115122"/>
      <w:bookmarkStart w:id="3098" w:name="_Toc76544529"/>
      <w:r w:rsidRPr="00931575">
        <w:t>7.3.5</w:t>
      </w:r>
      <w:r w:rsidRPr="00931575">
        <w:tab/>
        <w:t>Test requirements</w:t>
      </w:r>
      <w:bookmarkEnd w:id="3087"/>
      <w:bookmarkEnd w:id="3088"/>
      <w:bookmarkEnd w:id="3089"/>
      <w:bookmarkEnd w:id="3090"/>
      <w:bookmarkEnd w:id="3091"/>
      <w:bookmarkEnd w:id="3092"/>
      <w:bookmarkEnd w:id="3093"/>
      <w:bookmarkEnd w:id="3094"/>
      <w:bookmarkEnd w:id="3095"/>
      <w:bookmarkEnd w:id="3096"/>
      <w:bookmarkEnd w:id="3097"/>
      <w:bookmarkEnd w:id="3098"/>
    </w:p>
    <w:p w14:paraId="25CD544E" w14:textId="77777777" w:rsidR="00C45907" w:rsidRPr="00931575" w:rsidRDefault="00C45907" w:rsidP="00C45907">
      <w:pPr>
        <w:pStyle w:val="Heading4"/>
      </w:pPr>
      <w:bookmarkStart w:id="3099" w:name="_Toc21102830"/>
      <w:bookmarkStart w:id="3100" w:name="_Toc29810679"/>
      <w:bookmarkStart w:id="3101" w:name="_Toc36636031"/>
      <w:bookmarkStart w:id="3102" w:name="_Toc37272977"/>
      <w:bookmarkStart w:id="3103" w:name="_Toc45886057"/>
      <w:bookmarkStart w:id="3104" w:name="_Toc53183133"/>
      <w:bookmarkStart w:id="3105" w:name="_Toc58915800"/>
      <w:bookmarkStart w:id="3106" w:name="_Toc66700947"/>
      <w:bookmarkStart w:id="3107" w:name="_Toc68697102"/>
      <w:bookmarkStart w:id="3108" w:name="_Toc74928024"/>
      <w:bookmarkStart w:id="3109" w:name="_Toc76115123"/>
      <w:bookmarkStart w:id="3110" w:name="_Toc76544530"/>
      <w:r w:rsidRPr="00931575">
        <w:t>7.3.5.1</w:t>
      </w:r>
      <w:r w:rsidRPr="00931575">
        <w:tab/>
        <w:t>General</w:t>
      </w:r>
      <w:bookmarkEnd w:id="3099"/>
      <w:bookmarkEnd w:id="3100"/>
      <w:bookmarkEnd w:id="3101"/>
      <w:bookmarkEnd w:id="3102"/>
      <w:bookmarkEnd w:id="3103"/>
      <w:bookmarkEnd w:id="3104"/>
      <w:bookmarkEnd w:id="3105"/>
      <w:bookmarkEnd w:id="3106"/>
      <w:bookmarkEnd w:id="3107"/>
      <w:bookmarkEnd w:id="3108"/>
      <w:bookmarkEnd w:id="3109"/>
      <w:bookmarkEnd w:id="3110"/>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111" w:name="_Toc21102831"/>
      <w:bookmarkStart w:id="3112" w:name="_Toc29810680"/>
      <w:bookmarkStart w:id="3113" w:name="_Toc36636032"/>
      <w:bookmarkStart w:id="3114" w:name="_Toc37272978"/>
      <w:bookmarkStart w:id="3115" w:name="_Toc45886058"/>
      <w:bookmarkStart w:id="3116" w:name="_Toc53183134"/>
      <w:bookmarkStart w:id="3117" w:name="_Toc58915801"/>
      <w:bookmarkStart w:id="3118" w:name="_Toc66700948"/>
      <w:bookmarkStart w:id="3119" w:name="_Toc68697103"/>
      <w:bookmarkStart w:id="3120" w:name="_Toc74928025"/>
      <w:bookmarkStart w:id="3121" w:name="_Toc76115124"/>
      <w:bookmarkStart w:id="3122" w:name="_Toc76544531"/>
      <w:r w:rsidRPr="00931575">
        <w:t>7.3.5.2</w:t>
      </w:r>
      <w:r w:rsidRPr="00931575">
        <w:tab/>
        <w:t xml:space="preserve">Test requirements for </w:t>
      </w:r>
      <w:r w:rsidRPr="00931575">
        <w:rPr>
          <w:i/>
        </w:rPr>
        <w:t>BS type 1-O</w:t>
      </w:r>
      <w:bookmarkEnd w:id="3111"/>
      <w:bookmarkEnd w:id="3112"/>
      <w:bookmarkEnd w:id="3113"/>
      <w:bookmarkEnd w:id="3114"/>
      <w:bookmarkEnd w:id="3115"/>
      <w:bookmarkEnd w:id="3116"/>
      <w:bookmarkEnd w:id="3117"/>
      <w:bookmarkEnd w:id="3118"/>
      <w:bookmarkEnd w:id="3119"/>
      <w:bookmarkEnd w:id="3120"/>
      <w:bookmarkEnd w:id="3121"/>
      <w:bookmarkEnd w:id="3122"/>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123" w:name="_Toc21102832"/>
      <w:bookmarkStart w:id="3124" w:name="_Toc29810681"/>
      <w:bookmarkStart w:id="3125" w:name="_Toc36636033"/>
      <w:bookmarkStart w:id="3126" w:name="_Toc37272979"/>
      <w:bookmarkStart w:id="3127" w:name="_Toc45886059"/>
      <w:bookmarkStart w:id="3128" w:name="_Toc53183135"/>
      <w:bookmarkStart w:id="3129" w:name="_Toc58915802"/>
      <w:bookmarkStart w:id="3130" w:name="_Toc66700949"/>
      <w:bookmarkStart w:id="3131" w:name="_Toc68697104"/>
      <w:bookmarkStart w:id="3132" w:name="_Toc74928026"/>
      <w:bookmarkStart w:id="3133" w:name="_Toc76115125"/>
      <w:bookmarkStart w:id="3134" w:name="_Toc76544532"/>
      <w:r w:rsidRPr="00931575">
        <w:t>7.3.5.3</w:t>
      </w:r>
      <w:r w:rsidRPr="00931575">
        <w:tab/>
        <w:t xml:space="preserve">Test requirements for </w:t>
      </w:r>
      <w:r w:rsidRPr="00931575">
        <w:rPr>
          <w:i/>
        </w:rPr>
        <w:t>BS type 2-O</w:t>
      </w:r>
      <w:bookmarkEnd w:id="3123"/>
      <w:bookmarkEnd w:id="3124"/>
      <w:bookmarkEnd w:id="3125"/>
      <w:bookmarkEnd w:id="3126"/>
      <w:bookmarkEnd w:id="3127"/>
      <w:bookmarkEnd w:id="3128"/>
      <w:bookmarkEnd w:id="3129"/>
      <w:bookmarkEnd w:id="3130"/>
      <w:bookmarkEnd w:id="3131"/>
      <w:bookmarkEnd w:id="3132"/>
      <w:bookmarkEnd w:id="3133"/>
      <w:bookmarkEnd w:id="313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3135" w:name="_Toc21102833"/>
      <w:bookmarkStart w:id="3136" w:name="_Toc29810682"/>
      <w:bookmarkStart w:id="3137" w:name="_Toc36636034"/>
      <w:bookmarkStart w:id="3138" w:name="_Toc37272980"/>
      <w:bookmarkStart w:id="3139" w:name="_Toc45886060"/>
      <w:bookmarkStart w:id="3140" w:name="_Toc53183136"/>
      <w:bookmarkStart w:id="3141" w:name="_Toc58915803"/>
      <w:bookmarkStart w:id="3142" w:name="_Toc66700950"/>
      <w:bookmarkStart w:id="3143" w:name="_Toc68697105"/>
      <w:bookmarkStart w:id="3144" w:name="_Toc74928027"/>
      <w:bookmarkStart w:id="3145" w:name="_Toc76115126"/>
      <w:bookmarkStart w:id="3146" w:name="_Toc76544533"/>
      <w:r w:rsidRPr="00931575">
        <w:t>7.4</w:t>
      </w:r>
      <w:r w:rsidRPr="00931575">
        <w:tab/>
        <w:t>OTA dynamic range</w:t>
      </w:r>
      <w:bookmarkEnd w:id="3135"/>
      <w:bookmarkEnd w:id="3136"/>
      <w:bookmarkEnd w:id="3137"/>
      <w:bookmarkEnd w:id="3138"/>
      <w:bookmarkEnd w:id="3139"/>
      <w:bookmarkEnd w:id="3140"/>
      <w:bookmarkEnd w:id="3141"/>
      <w:bookmarkEnd w:id="3142"/>
      <w:bookmarkEnd w:id="3143"/>
      <w:bookmarkEnd w:id="3144"/>
      <w:bookmarkEnd w:id="3145"/>
      <w:bookmarkEnd w:id="3146"/>
    </w:p>
    <w:p w14:paraId="1A601A1A" w14:textId="77777777" w:rsidR="00C45907" w:rsidRPr="00931575" w:rsidRDefault="00C45907" w:rsidP="00C45907">
      <w:pPr>
        <w:pStyle w:val="Heading3"/>
        <w:rPr>
          <w:lang w:eastAsia="sv-SE"/>
        </w:rPr>
      </w:pPr>
      <w:bookmarkStart w:id="3147" w:name="_Toc21102834"/>
      <w:bookmarkStart w:id="3148" w:name="_Toc29810683"/>
      <w:bookmarkStart w:id="3149" w:name="_Toc36636035"/>
      <w:bookmarkStart w:id="3150" w:name="_Toc37272981"/>
      <w:bookmarkStart w:id="3151" w:name="_Toc45886061"/>
      <w:bookmarkStart w:id="3152" w:name="_Toc53183137"/>
      <w:bookmarkStart w:id="3153" w:name="_Toc58915804"/>
      <w:bookmarkStart w:id="3154" w:name="_Toc66700951"/>
      <w:bookmarkStart w:id="3155" w:name="_Toc68697106"/>
      <w:bookmarkStart w:id="3156" w:name="_Toc74928028"/>
      <w:bookmarkStart w:id="3157" w:name="_Toc76115127"/>
      <w:bookmarkStart w:id="3158" w:name="_Toc76544534"/>
      <w:r w:rsidRPr="00931575">
        <w:rPr>
          <w:lang w:eastAsia="sv-SE"/>
        </w:rPr>
        <w:t>7.4.1</w:t>
      </w:r>
      <w:r w:rsidRPr="00931575">
        <w:rPr>
          <w:lang w:eastAsia="sv-SE"/>
        </w:rPr>
        <w:tab/>
        <w:t>Definition and applicability</w:t>
      </w:r>
      <w:bookmarkEnd w:id="3147"/>
      <w:bookmarkEnd w:id="3148"/>
      <w:bookmarkEnd w:id="3149"/>
      <w:bookmarkEnd w:id="3150"/>
      <w:bookmarkEnd w:id="3151"/>
      <w:bookmarkEnd w:id="3152"/>
      <w:bookmarkEnd w:id="3153"/>
      <w:bookmarkEnd w:id="3154"/>
      <w:bookmarkEnd w:id="3155"/>
      <w:bookmarkEnd w:id="3156"/>
      <w:bookmarkEnd w:id="3157"/>
      <w:bookmarkEnd w:id="3158"/>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159" w:name="_Toc21102835"/>
      <w:bookmarkStart w:id="3160" w:name="_Toc29810684"/>
      <w:bookmarkStart w:id="3161" w:name="_Toc36636036"/>
      <w:bookmarkStart w:id="3162" w:name="_Toc37272982"/>
      <w:bookmarkStart w:id="3163" w:name="_Toc45886062"/>
      <w:bookmarkStart w:id="3164" w:name="_Toc53183138"/>
      <w:bookmarkStart w:id="3165" w:name="_Toc58915805"/>
      <w:bookmarkStart w:id="3166" w:name="_Toc66700952"/>
      <w:bookmarkStart w:id="3167" w:name="_Toc68697107"/>
      <w:bookmarkStart w:id="3168" w:name="_Toc74928029"/>
      <w:bookmarkStart w:id="3169" w:name="_Toc76115128"/>
      <w:bookmarkStart w:id="3170" w:name="_Toc76544535"/>
      <w:r w:rsidRPr="00931575">
        <w:rPr>
          <w:lang w:eastAsia="sv-SE"/>
        </w:rPr>
        <w:t>7.4.2</w:t>
      </w:r>
      <w:r w:rsidRPr="00931575">
        <w:rPr>
          <w:lang w:eastAsia="sv-SE"/>
        </w:rPr>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171" w:name="_Toc21102836"/>
      <w:bookmarkStart w:id="3172" w:name="_Toc29810685"/>
      <w:bookmarkStart w:id="3173" w:name="_Toc36636037"/>
      <w:bookmarkStart w:id="3174" w:name="_Toc37272983"/>
      <w:bookmarkStart w:id="3175" w:name="_Toc45886063"/>
      <w:bookmarkStart w:id="3176" w:name="_Toc53183139"/>
      <w:bookmarkStart w:id="3177" w:name="_Toc58915806"/>
      <w:bookmarkStart w:id="3178" w:name="_Toc66700953"/>
      <w:bookmarkStart w:id="3179" w:name="_Toc68697108"/>
      <w:bookmarkStart w:id="3180" w:name="_Toc74928030"/>
      <w:bookmarkStart w:id="3181" w:name="_Toc76115129"/>
      <w:bookmarkStart w:id="3182" w:name="_Toc76544536"/>
      <w:r w:rsidRPr="00931575">
        <w:rPr>
          <w:lang w:eastAsia="sv-SE"/>
        </w:rPr>
        <w:t>7.4.3</w:t>
      </w:r>
      <w:r w:rsidRPr="00931575">
        <w:rPr>
          <w:lang w:eastAsia="sv-SE"/>
        </w:rPr>
        <w:tab/>
        <w:t>Test purpose</w:t>
      </w:r>
      <w:bookmarkEnd w:id="3171"/>
      <w:bookmarkEnd w:id="3172"/>
      <w:bookmarkEnd w:id="3173"/>
      <w:bookmarkEnd w:id="3174"/>
      <w:bookmarkEnd w:id="3175"/>
      <w:bookmarkEnd w:id="3176"/>
      <w:bookmarkEnd w:id="3177"/>
      <w:bookmarkEnd w:id="3178"/>
      <w:bookmarkEnd w:id="3179"/>
      <w:bookmarkEnd w:id="3180"/>
      <w:bookmarkEnd w:id="3181"/>
      <w:bookmarkEnd w:id="3182"/>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183" w:name="_Toc21102837"/>
      <w:bookmarkStart w:id="3184" w:name="_Toc29810686"/>
      <w:bookmarkStart w:id="3185" w:name="_Toc36636038"/>
      <w:bookmarkStart w:id="3186" w:name="_Toc37272984"/>
      <w:bookmarkStart w:id="3187" w:name="_Toc45886064"/>
      <w:bookmarkStart w:id="3188" w:name="_Toc53183140"/>
      <w:bookmarkStart w:id="3189" w:name="_Toc58915807"/>
      <w:bookmarkStart w:id="3190" w:name="_Toc66700954"/>
      <w:bookmarkStart w:id="3191" w:name="_Toc68697109"/>
      <w:bookmarkStart w:id="3192" w:name="_Toc74928031"/>
      <w:bookmarkStart w:id="3193" w:name="_Toc76115130"/>
      <w:bookmarkStart w:id="3194" w:name="_Toc76544537"/>
      <w:r w:rsidRPr="00931575">
        <w:rPr>
          <w:lang w:eastAsia="sv-SE"/>
        </w:rPr>
        <w:t>7.4</w:t>
      </w:r>
      <w:r w:rsidRPr="00931575">
        <w:rPr>
          <w:lang w:eastAsia="zh-CN"/>
        </w:rPr>
        <w:t>.</w:t>
      </w:r>
      <w:r w:rsidRPr="00931575">
        <w:rPr>
          <w:lang w:eastAsia="sv-SE"/>
        </w:rPr>
        <w:t>4</w:t>
      </w:r>
      <w:r w:rsidRPr="00931575">
        <w:rPr>
          <w:lang w:eastAsia="sv-SE"/>
        </w:rPr>
        <w:tab/>
        <w:t>Method of test</w:t>
      </w:r>
      <w:bookmarkEnd w:id="3183"/>
      <w:bookmarkEnd w:id="3184"/>
      <w:bookmarkEnd w:id="3185"/>
      <w:bookmarkEnd w:id="3186"/>
      <w:bookmarkEnd w:id="3187"/>
      <w:bookmarkEnd w:id="3188"/>
      <w:bookmarkEnd w:id="3189"/>
      <w:bookmarkEnd w:id="3190"/>
      <w:bookmarkEnd w:id="3191"/>
      <w:bookmarkEnd w:id="3192"/>
      <w:bookmarkEnd w:id="3193"/>
      <w:bookmarkEnd w:id="3194"/>
    </w:p>
    <w:p w14:paraId="5DE4EB49" w14:textId="77777777" w:rsidR="00C45907" w:rsidRPr="00931575" w:rsidRDefault="00C45907" w:rsidP="00C45907">
      <w:pPr>
        <w:pStyle w:val="Heading4"/>
        <w:rPr>
          <w:lang w:eastAsia="sv-SE"/>
        </w:rPr>
      </w:pPr>
      <w:bookmarkStart w:id="3195" w:name="_Toc21102838"/>
      <w:bookmarkStart w:id="3196" w:name="_Toc29810687"/>
      <w:bookmarkStart w:id="3197" w:name="_Toc36636039"/>
      <w:bookmarkStart w:id="3198" w:name="_Toc37272985"/>
      <w:bookmarkStart w:id="3199" w:name="_Toc45886065"/>
      <w:bookmarkStart w:id="3200" w:name="_Toc53183141"/>
      <w:bookmarkStart w:id="3201" w:name="_Toc58915808"/>
      <w:bookmarkStart w:id="3202" w:name="_Toc66700955"/>
      <w:bookmarkStart w:id="3203" w:name="_Toc68697110"/>
      <w:bookmarkStart w:id="3204" w:name="_Toc74928032"/>
      <w:bookmarkStart w:id="3205" w:name="_Toc76115131"/>
      <w:bookmarkStart w:id="3206" w:name="_Toc76544538"/>
      <w:r w:rsidRPr="00931575">
        <w:rPr>
          <w:lang w:eastAsia="sv-SE"/>
        </w:rPr>
        <w:t>7.4.4.1</w:t>
      </w:r>
      <w:r w:rsidRPr="00931575">
        <w:rPr>
          <w:lang w:eastAsia="sv-SE"/>
        </w:rPr>
        <w:tab/>
        <w:t>Initial conditions</w:t>
      </w:r>
      <w:bookmarkEnd w:id="3195"/>
      <w:bookmarkEnd w:id="3196"/>
      <w:bookmarkEnd w:id="3197"/>
      <w:bookmarkEnd w:id="3198"/>
      <w:bookmarkEnd w:id="3199"/>
      <w:bookmarkEnd w:id="3200"/>
      <w:bookmarkEnd w:id="3201"/>
      <w:bookmarkEnd w:id="3202"/>
      <w:bookmarkEnd w:id="3203"/>
      <w:bookmarkEnd w:id="3204"/>
      <w:bookmarkEnd w:id="3205"/>
      <w:bookmarkEnd w:id="3206"/>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207" w:name="_Toc21102839"/>
      <w:bookmarkStart w:id="3208" w:name="_Toc29810688"/>
      <w:bookmarkStart w:id="3209" w:name="_Toc36636040"/>
      <w:bookmarkStart w:id="3210" w:name="_Toc37272986"/>
      <w:bookmarkStart w:id="3211" w:name="_Toc45886066"/>
      <w:bookmarkStart w:id="3212" w:name="_Toc53183142"/>
      <w:bookmarkStart w:id="3213" w:name="_Toc58915809"/>
      <w:bookmarkStart w:id="3214" w:name="_Toc66700956"/>
      <w:bookmarkStart w:id="3215" w:name="_Toc68697111"/>
      <w:bookmarkStart w:id="3216" w:name="_Toc74928033"/>
      <w:bookmarkStart w:id="3217" w:name="_Toc76115132"/>
      <w:bookmarkStart w:id="3218" w:name="_Toc76544539"/>
      <w:r w:rsidRPr="00931575">
        <w:rPr>
          <w:lang w:eastAsia="sv-SE"/>
        </w:rPr>
        <w:t>7.4.4.2</w:t>
      </w:r>
      <w:r w:rsidRPr="00931575">
        <w:rPr>
          <w:lang w:eastAsia="sv-SE"/>
        </w:rPr>
        <w:tab/>
        <w:t>Procedure</w:t>
      </w:r>
      <w:bookmarkEnd w:id="3207"/>
      <w:bookmarkEnd w:id="3208"/>
      <w:bookmarkEnd w:id="3209"/>
      <w:bookmarkEnd w:id="3210"/>
      <w:bookmarkEnd w:id="3211"/>
      <w:bookmarkEnd w:id="3212"/>
      <w:bookmarkEnd w:id="3213"/>
      <w:bookmarkEnd w:id="3214"/>
      <w:bookmarkEnd w:id="3215"/>
      <w:bookmarkEnd w:id="3216"/>
      <w:bookmarkEnd w:id="3217"/>
      <w:bookmarkEnd w:id="321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219" w:name="_Toc21102840"/>
      <w:bookmarkStart w:id="3220" w:name="_Toc29810689"/>
      <w:bookmarkStart w:id="3221" w:name="_Toc36636041"/>
      <w:bookmarkStart w:id="3222" w:name="_Toc37272987"/>
      <w:bookmarkStart w:id="3223" w:name="_Toc45886067"/>
      <w:bookmarkStart w:id="3224" w:name="_Toc53183143"/>
      <w:bookmarkStart w:id="3225" w:name="_Toc58915810"/>
      <w:bookmarkStart w:id="3226" w:name="_Toc66700957"/>
      <w:bookmarkStart w:id="3227" w:name="_Toc68697112"/>
      <w:bookmarkStart w:id="3228" w:name="_Toc74928034"/>
      <w:bookmarkStart w:id="3229" w:name="_Toc76115133"/>
      <w:bookmarkStart w:id="3230" w:name="_Toc76544540"/>
      <w:r w:rsidRPr="00931575">
        <w:rPr>
          <w:lang w:eastAsia="sv-SE"/>
        </w:rPr>
        <w:t>7.4.5</w:t>
      </w:r>
      <w:r w:rsidRPr="00931575">
        <w:rPr>
          <w:lang w:eastAsia="sv-SE"/>
        </w:rPr>
        <w:tab/>
        <w:t>Test requirement</w:t>
      </w:r>
      <w:bookmarkEnd w:id="3219"/>
      <w:bookmarkEnd w:id="3220"/>
      <w:bookmarkEnd w:id="3221"/>
      <w:bookmarkEnd w:id="3222"/>
      <w:bookmarkEnd w:id="3223"/>
      <w:bookmarkEnd w:id="3224"/>
      <w:bookmarkEnd w:id="3225"/>
      <w:bookmarkEnd w:id="3226"/>
      <w:bookmarkEnd w:id="3227"/>
      <w:bookmarkEnd w:id="3228"/>
      <w:bookmarkEnd w:id="3229"/>
      <w:bookmarkEnd w:id="3230"/>
    </w:p>
    <w:p w14:paraId="03BA376F" w14:textId="77777777" w:rsidR="00C45907" w:rsidRPr="00931575" w:rsidRDefault="00C45907" w:rsidP="00C45907">
      <w:pPr>
        <w:pStyle w:val="Heading4"/>
      </w:pPr>
      <w:bookmarkStart w:id="3231" w:name="_Toc21102841"/>
      <w:bookmarkStart w:id="3232" w:name="_Toc29810690"/>
      <w:bookmarkStart w:id="3233" w:name="_Toc36636042"/>
      <w:bookmarkStart w:id="3234" w:name="_Toc37272988"/>
      <w:bookmarkStart w:id="3235" w:name="_Toc45886068"/>
      <w:bookmarkStart w:id="3236" w:name="_Toc53183144"/>
      <w:bookmarkStart w:id="3237" w:name="_Toc58915811"/>
      <w:bookmarkStart w:id="3238" w:name="_Toc66700958"/>
      <w:bookmarkStart w:id="3239" w:name="_Toc68697113"/>
      <w:bookmarkStart w:id="3240" w:name="_Toc74928035"/>
      <w:bookmarkStart w:id="3241" w:name="_Toc76115134"/>
      <w:bookmarkStart w:id="3242" w:name="_Toc76544541"/>
      <w:r w:rsidRPr="00931575">
        <w:t>7.4.5.1</w:t>
      </w:r>
      <w:r w:rsidRPr="00931575">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243" w:name="_Toc21102842"/>
      <w:bookmarkStart w:id="3244" w:name="_Toc29810691"/>
      <w:bookmarkStart w:id="3245" w:name="_Toc36636043"/>
      <w:bookmarkStart w:id="3246" w:name="_Toc37272989"/>
      <w:bookmarkStart w:id="3247" w:name="_Toc45886069"/>
      <w:bookmarkStart w:id="3248" w:name="_Toc53183145"/>
      <w:bookmarkStart w:id="3249" w:name="_Toc58915812"/>
      <w:bookmarkStart w:id="3250" w:name="_Toc66700959"/>
      <w:bookmarkStart w:id="3251" w:name="_Toc68697114"/>
      <w:bookmarkStart w:id="3252" w:name="_Toc74928036"/>
      <w:bookmarkStart w:id="3253" w:name="_Toc76115135"/>
      <w:bookmarkStart w:id="3254" w:name="_Toc76544542"/>
      <w:r w:rsidRPr="00931575">
        <w:t>7.4.5.2</w:t>
      </w:r>
      <w:r w:rsidRPr="00931575">
        <w:tab/>
        <w:t xml:space="preserve">Test requirements for </w:t>
      </w:r>
      <w:r w:rsidRPr="00931575">
        <w:rPr>
          <w:i/>
        </w:rPr>
        <w:t>BS type 1-O</w:t>
      </w:r>
      <w:bookmarkEnd w:id="3243"/>
      <w:bookmarkEnd w:id="3244"/>
      <w:bookmarkEnd w:id="3245"/>
      <w:bookmarkEnd w:id="3246"/>
      <w:bookmarkEnd w:id="3247"/>
      <w:bookmarkEnd w:id="3248"/>
      <w:bookmarkEnd w:id="3249"/>
      <w:bookmarkEnd w:id="3250"/>
      <w:bookmarkEnd w:id="3251"/>
      <w:bookmarkEnd w:id="3252"/>
      <w:bookmarkEnd w:id="3253"/>
      <w:bookmarkEnd w:id="325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255" w:name="_Toc21102843"/>
      <w:bookmarkStart w:id="3256" w:name="_Toc29810692"/>
      <w:bookmarkStart w:id="3257" w:name="_Toc36636044"/>
      <w:bookmarkStart w:id="3258" w:name="_Toc37272990"/>
      <w:bookmarkStart w:id="3259" w:name="_Toc45886070"/>
      <w:bookmarkStart w:id="3260" w:name="_Toc53183146"/>
      <w:bookmarkStart w:id="3261" w:name="_Toc58915813"/>
      <w:bookmarkStart w:id="3262" w:name="_Toc66700960"/>
      <w:bookmarkStart w:id="3263" w:name="_Toc68697115"/>
      <w:bookmarkStart w:id="3264" w:name="_Toc74928037"/>
      <w:bookmarkStart w:id="3265" w:name="_Toc76115136"/>
      <w:bookmarkStart w:id="3266" w:name="_Toc76544543"/>
      <w:r w:rsidRPr="00931575">
        <w:t>7.5</w:t>
      </w:r>
      <w:r w:rsidRPr="00931575">
        <w:tab/>
        <w:t>OTA in-band selectivity and blocking</w:t>
      </w:r>
      <w:bookmarkEnd w:id="3255"/>
      <w:bookmarkEnd w:id="3256"/>
      <w:bookmarkEnd w:id="3257"/>
      <w:bookmarkEnd w:id="3258"/>
      <w:bookmarkEnd w:id="3259"/>
      <w:bookmarkEnd w:id="3260"/>
      <w:bookmarkEnd w:id="3261"/>
      <w:bookmarkEnd w:id="3262"/>
      <w:bookmarkEnd w:id="3263"/>
      <w:bookmarkEnd w:id="3264"/>
      <w:bookmarkEnd w:id="3265"/>
      <w:bookmarkEnd w:id="3266"/>
    </w:p>
    <w:p w14:paraId="007E17C4" w14:textId="77777777" w:rsidR="00C45907" w:rsidRPr="00931575" w:rsidRDefault="00C45907" w:rsidP="00C45907">
      <w:pPr>
        <w:pStyle w:val="Heading3"/>
        <w:rPr>
          <w:lang w:eastAsia="sv-SE"/>
        </w:rPr>
      </w:pPr>
      <w:bookmarkStart w:id="3267" w:name="_Toc21102844"/>
      <w:bookmarkStart w:id="3268" w:name="_Toc29810693"/>
      <w:bookmarkStart w:id="3269" w:name="_Toc36636045"/>
      <w:bookmarkStart w:id="3270" w:name="_Toc37272991"/>
      <w:bookmarkStart w:id="3271" w:name="_Toc45886071"/>
      <w:bookmarkStart w:id="3272" w:name="_Toc53183147"/>
      <w:bookmarkStart w:id="3273" w:name="_Toc58915814"/>
      <w:bookmarkStart w:id="3274" w:name="_Toc66700961"/>
      <w:bookmarkStart w:id="3275" w:name="_Toc68697116"/>
      <w:bookmarkStart w:id="3276" w:name="_Toc74928038"/>
      <w:bookmarkStart w:id="3277" w:name="_Toc76115137"/>
      <w:bookmarkStart w:id="3278" w:name="_Toc7654454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267"/>
      <w:bookmarkEnd w:id="3268"/>
      <w:bookmarkEnd w:id="3269"/>
      <w:bookmarkEnd w:id="3270"/>
      <w:bookmarkEnd w:id="3271"/>
      <w:bookmarkEnd w:id="3272"/>
      <w:bookmarkEnd w:id="3273"/>
      <w:bookmarkEnd w:id="3274"/>
      <w:bookmarkEnd w:id="3275"/>
      <w:bookmarkEnd w:id="3276"/>
      <w:bookmarkEnd w:id="3277"/>
      <w:bookmarkEnd w:id="3278"/>
    </w:p>
    <w:p w14:paraId="0062607F" w14:textId="77777777" w:rsidR="00C45907" w:rsidRPr="00931575" w:rsidRDefault="00C45907" w:rsidP="00C45907">
      <w:pPr>
        <w:pStyle w:val="Heading4"/>
        <w:rPr>
          <w:lang w:eastAsia="sv-SE"/>
        </w:rPr>
      </w:pPr>
      <w:bookmarkStart w:id="3279" w:name="_Toc21102845"/>
      <w:bookmarkStart w:id="3280" w:name="_Toc29810694"/>
      <w:bookmarkStart w:id="3281" w:name="_Toc36636046"/>
      <w:bookmarkStart w:id="3282" w:name="_Toc37272992"/>
      <w:bookmarkStart w:id="3283" w:name="_Toc45886072"/>
      <w:bookmarkStart w:id="3284" w:name="_Toc53183148"/>
      <w:bookmarkStart w:id="3285" w:name="_Toc58915815"/>
      <w:bookmarkStart w:id="3286" w:name="_Toc66700962"/>
      <w:bookmarkStart w:id="3287" w:name="_Toc68697117"/>
      <w:bookmarkStart w:id="3288" w:name="_Toc74928039"/>
      <w:bookmarkStart w:id="3289" w:name="_Toc76115138"/>
      <w:bookmarkStart w:id="3290" w:name="_Toc76544545"/>
      <w:r w:rsidRPr="00931575">
        <w:rPr>
          <w:lang w:eastAsia="sv-SE"/>
        </w:rPr>
        <w:t>7.5.1.1</w:t>
      </w:r>
      <w:r w:rsidRPr="00931575">
        <w:rPr>
          <w:lang w:eastAsia="sv-SE"/>
        </w:rPr>
        <w:tab/>
        <w:t>Definition and applicability</w:t>
      </w:r>
      <w:bookmarkEnd w:id="3279"/>
      <w:bookmarkEnd w:id="3280"/>
      <w:bookmarkEnd w:id="3281"/>
      <w:bookmarkEnd w:id="3282"/>
      <w:bookmarkEnd w:id="3283"/>
      <w:bookmarkEnd w:id="3284"/>
      <w:bookmarkEnd w:id="3285"/>
      <w:bookmarkEnd w:id="3286"/>
      <w:bookmarkEnd w:id="3287"/>
      <w:bookmarkEnd w:id="3288"/>
      <w:bookmarkEnd w:id="3289"/>
      <w:bookmarkEnd w:id="3290"/>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291" w:name="_Toc21102846"/>
      <w:bookmarkStart w:id="3292" w:name="_Toc29810695"/>
      <w:bookmarkStart w:id="3293" w:name="_Toc36636047"/>
      <w:bookmarkStart w:id="3294" w:name="_Toc37272993"/>
      <w:bookmarkStart w:id="3295" w:name="_Toc45886073"/>
      <w:bookmarkStart w:id="3296" w:name="_Toc53183149"/>
      <w:bookmarkStart w:id="3297" w:name="_Toc58915816"/>
      <w:bookmarkStart w:id="3298" w:name="_Toc66700963"/>
      <w:bookmarkStart w:id="3299" w:name="_Toc68697118"/>
      <w:bookmarkStart w:id="3300" w:name="_Toc74928040"/>
      <w:bookmarkStart w:id="3301" w:name="_Toc76115139"/>
      <w:bookmarkStart w:id="3302" w:name="_Toc76544546"/>
      <w:r w:rsidRPr="00931575">
        <w:rPr>
          <w:lang w:eastAsia="sv-SE"/>
        </w:rPr>
        <w:t>7.5.1.2</w:t>
      </w:r>
      <w:r w:rsidRPr="00931575">
        <w:rPr>
          <w:lang w:eastAsia="sv-SE"/>
        </w:rPr>
        <w:tab/>
        <w:t>Minimum requirement</w:t>
      </w:r>
      <w:bookmarkEnd w:id="3291"/>
      <w:bookmarkEnd w:id="3292"/>
      <w:bookmarkEnd w:id="3293"/>
      <w:bookmarkEnd w:id="3294"/>
      <w:bookmarkEnd w:id="3295"/>
      <w:bookmarkEnd w:id="3296"/>
      <w:bookmarkEnd w:id="3297"/>
      <w:bookmarkEnd w:id="3298"/>
      <w:bookmarkEnd w:id="3299"/>
      <w:bookmarkEnd w:id="3300"/>
      <w:bookmarkEnd w:id="3301"/>
      <w:bookmarkEnd w:id="3302"/>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303" w:name="_Toc21102847"/>
      <w:bookmarkStart w:id="3304" w:name="_Toc29810696"/>
      <w:bookmarkStart w:id="3305" w:name="_Toc36636048"/>
      <w:bookmarkStart w:id="3306" w:name="_Toc37272994"/>
      <w:bookmarkStart w:id="3307" w:name="_Toc45886074"/>
      <w:bookmarkStart w:id="3308" w:name="_Toc53183150"/>
      <w:bookmarkStart w:id="3309" w:name="_Toc58915817"/>
      <w:bookmarkStart w:id="3310" w:name="_Toc66700964"/>
      <w:bookmarkStart w:id="3311" w:name="_Toc68697119"/>
      <w:bookmarkStart w:id="3312" w:name="_Toc74928041"/>
      <w:bookmarkStart w:id="3313" w:name="_Toc76115140"/>
      <w:bookmarkStart w:id="3314" w:name="_Toc76544547"/>
      <w:r w:rsidRPr="00931575">
        <w:rPr>
          <w:lang w:eastAsia="sv-SE"/>
        </w:rPr>
        <w:t>7.5.1.3</w:t>
      </w:r>
      <w:r w:rsidRPr="00931575">
        <w:rPr>
          <w:lang w:eastAsia="sv-SE"/>
        </w:rPr>
        <w:tab/>
        <w:t>Test purpose</w:t>
      </w:r>
      <w:bookmarkEnd w:id="3303"/>
      <w:bookmarkEnd w:id="3304"/>
      <w:bookmarkEnd w:id="3305"/>
      <w:bookmarkEnd w:id="3306"/>
      <w:bookmarkEnd w:id="3307"/>
      <w:bookmarkEnd w:id="3308"/>
      <w:bookmarkEnd w:id="3309"/>
      <w:bookmarkEnd w:id="3310"/>
      <w:bookmarkEnd w:id="3311"/>
      <w:bookmarkEnd w:id="3312"/>
      <w:bookmarkEnd w:id="3313"/>
      <w:bookmarkEnd w:id="331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315" w:name="_Toc21102848"/>
      <w:bookmarkStart w:id="3316" w:name="_Toc29810697"/>
      <w:bookmarkStart w:id="3317" w:name="_Toc36636049"/>
      <w:bookmarkStart w:id="3318" w:name="_Toc37272995"/>
      <w:bookmarkStart w:id="3319" w:name="_Toc45886075"/>
      <w:bookmarkStart w:id="3320" w:name="_Toc53183151"/>
      <w:bookmarkStart w:id="3321" w:name="_Toc58915818"/>
      <w:bookmarkStart w:id="3322" w:name="_Toc66700965"/>
      <w:bookmarkStart w:id="3323" w:name="_Toc68697120"/>
      <w:bookmarkStart w:id="3324" w:name="_Toc74928042"/>
      <w:bookmarkStart w:id="3325" w:name="_Toc76115141"/>
      <w:bookmarkStart w:id="3326" w:name="_Toc76544548"/>
      <w:r w:rsidRPr="00931575">
        <w:rPr>
          <w:lang w:eastAsia="sv-SE"/>
        </w:rPr>
        <w:t>7.5.1</w:t>
      </w:r>
      <w:r w:rsidRPr="00931575">
        <w:rPr>
          <w:lang w:eastAsia="zh-CN"/>
        </w:rPr>
        <w:t>.</w:t>
      </w:r>
      <w:r w:rsidRPr="00931575">
        <w:rPr>
          <w:lang w:eastAsia="sv-SE"/>
        </w:rPr>
        <w:t>4</w:t>
      </w:r>
      <w:r w:rsidRPr="00931575">
        <w:rPr>
          <w:lang w:eastAsia="sv-SE"/>
        </w:rPr>
        <w:tab/>
        <w:t>Method of test</w:t>
      </w:r>
      <w:bookmarkEnd w:id="3315"/>
      <w:bookmarkEnd w:id="3316"/>
      <w:bookmarkEnd w:id="3317"/>
      <w:bookmarkEnd w:id="3318"/>
      <w:bookmarkEnd w:id="3319"/>
      <w:bookmarkEnd w:id="3320"/>
      <w:bookmarkEnd w:id="3321"/>
      <w:bookmarkEnd w:id="3322"/>
      <w:bookmarkEnd w:id="3323"/>
      <w:bookmarkEnd w:id="3324"/>
      <w:bookmarkEnd w:id="3325"/>
      <w:bookmarkEnd w:id="3326"/>
    </w:p>
    <w:p w14:paraId="781307A7" w14:textId="77777777" w:rsidR="00C45907" w:rsidRPr="00931575" w:rsidRDefault="00C45907" w:rsidP="00C45907">
      <w:pPr>
        <w:pStyle w:val="Heading5"/>
        <w:rPr>
          <w:lang w:eastAsia="sv-SE"/>
        </w:rPr>
      </w:pPr>
      <w:bookmarkStart w:id="3327" w:name="_Toc21102849"/>
      <w:bookmarkStart w:id="3328" w:name="_Toc29810698"/>
      <w:bookmarkStart w:id="3329" w:name="_Toc36636050"/>
      <w:bookmarkStart w:id="3330" w:name="_Toc37272996"/>
      <w:bookmarkStart w:id="3331" w:name="_Toc45886076"/>
      <w:bookmarkStart w:id="3332" w:name="_Toc53183152"/>
      <w:bookmarkStart w:id="3333" w:name="_Toc58915819"/>
      <w:bookmarkStart w:id="3334" w:name="_Toc66700966"/>
      <w:bookmarkStart w:id="3335" w:name="_Toc68697121"/>
      <w:bookmarkStart w:id="3336" w:name="_Toc74928043"/>
      <w:bookmarkStart w:id="3337" w:name="_Toc76115142"/>
      <w:bookmarkStart w:id="3338" w:name="_Toc76544549"/>
      <w:r w:rsidRPr="00931575">
        <w:rPr>
          <w:lang w:eastAsia="sv-SE"/>
        </w:rPr>
        <w:t>7.5.1.4.1</w:t>
      </w:r>
      <w:r w:rsidRPr="00931575">
        <w:rPr>
          <w:lang w:eastAsia="sv-SE"/>
        </w:rPr>
        <w:tab/>
        <w:t>Initial conditions</w:t>
      </w:r>
      <w:bookmarkEnd w:id="3327"/>
      <w:bookmarkEnd w:id="3328"/>
      <w:bookmarkEnd w:id="3329"/>
      <w:bookmarkEnd w:id="3330"/>
      <w:bookmarkEnd w:id="3331"/>
      <w:bookmarkEnd w:id="3332"/>
      <w:bookmarkEnd w:id="3333"/>
      <w:bookmarkEnd w:id="3334"/>
      <w:bookmarkEnd w:id="3335"/>
      <w:bookmarkEnd w:id="3336"/>
      <w:bookmarkEnd w:id="3337"/>
      <w:bookmarkEnd w:id="3338"/>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339" w:name="_Toc21102850"/>
      <w:bookmarkStart w:id="3340" w:name="_Toc29810699"/>
      <w:bookmarkStart w:id="3341" w:name="_Toc36636051"/>
      <w:bookmarkStart w:id="3342" w:name="_Toc37272997"/>
      <w:bookmarkStart w:id="3343" w:name="_Toc45886077"/>
      <w:bookmarkStart w:id="3344" w:name="_Toc53183153"/>
      <w:bookmarkStart w:id="3345" w:name="_Toc58915820"/>
      <w:bookmarkStart w:id="3346" w:name="_Toc66700967"/>
      <w:bookmarkStart w:id="3347" w:name="_Toc68697122"/>
      <w:bookmarkStart w:id="3348" w:name="_Toc74928044"/>
      <w:bookmarkStart w:id="3349" w:name="_Toc76115143"/>
      <w:bookmarkStart w:id="3350" w:name="_Toc76544550"/>
      <w:r w:rsidRPr="00931575">
        <w:rPr>
          <w:lang w:eastAsia="sv-SE"/>
        </w:rPr>
        <w:t>7.5.1.4.2</w:t>
      </w:r>
      <w:r w:rsidRPr="00931575">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351" w:name="_Toc21102851"/>
      <w:bookmarkStart w:id="3352" w:name="_Toc29810700"/>
      <w:bookmarkStart w:id="3353" w:name="_Toc36636052"/>
      <w:bookmarkStart w:id="3354" w:name="_Toc37272998"/>
      <w:bookmarkStart w:id="3355" w:name="_Toc45886078"/>
      <w:bookmarkStart w:id="3356" w:name="_Toc53183154"/>
      <w:bookmarkStart w:id="3357" w:name="_Toc58915821"/>
      <w:bookmarkStart w:id="3358" w:name="_Toc66700968"/>
      <w:bookmarkStart w:id="3359" w:name="_Toc68697123"/>
      <w:bookmarkStart w:id="3360" w:name="_Toc74928045"/>
      <w:bookmarkStart w:id="3361" w:name="_Toc76115144"/>
      <w:bookmarkStart w:id="3362" w:name="_Toc76544551"/>
      <w:r w:rsidRPr="00931575">
        <w:rPr>
          <w:lang w:eastAsia="sv-SE"/>
        </w:rPr>
        <w:t>7.5.1</w:t>
      </w:r>
      <w:r w:rsidRPr="00931575">
        <w:rPr>
          <w:lang w:eastAsia="zh-CN"/>
        </w:rPr>
        <w:t>.</w:t>
      </w:r>
      <w:r w:rsidRPr="00931575">
        <w:rPr>
          <w:lang w:eastAsia="sv-SE"/>
        </w:rPr>
        <w:t>5</w:t>
      </w:r>
      <w:r w:rsidRPr="00931575">
        <w:rPr>
          <w:lang w:eastAsia="sv-SE"/>
        </w:rPr>
        <w:tab/>
      </w:r>
      <w:bookmarkStart w:id="3363" w:name="_Hlk513649853"/>
      <w:r w:rsidRPr="00931575">
        <w:rPr>
          <w:lang w:eastAsia="sv-SE"/>
        </w:rPr>
        <w:t xml:space="preserve">Test </w:t>
      </w:r>
      <w:bookmarkEnd w:id="3363"/>
      <w:r w:rsidRPr="00931575">
        <w:rPr>
          <w:lang w:eastAsia="sv-SE"/>
        </w:rPr>
        <w:t>requirement</w:t>
      </w:r>
      <w:bookmarkEnd w:id="3351"/>
      <w:bookmarkEnd w:id="3352"/>
      <w:bookmarkEnd w:id="3353"/>
      <w:bookmarkEnd w:id="3354"/>
      <w:bookmarkEnd w:id="3355"/>
      <w:bookmarkEnd w:id="3356"/>
      <w:bookmarkEnd w:id="3357"/>
      <w:bookmarkEnd w:id="3358"/>
      <w:bookmarkEnd w:id="3359"/>
      <w:bookmarkEnd w:id="3360"/>
      <w:bookmarkEnd w:id="3361"/>
      <w:bookmarkEnd w:id="3362"/>
    </w:p>
    <w:p w14:paraId="58A8526D" w14:textId="77777777" w:rsidR="00C45907" w:rsidRPr="00931575" w:rsidRDefault="00C45907" w:rsidP="00C45907">
      <w:pPr>
        <w:pStyle w:val="Heading5"/>
        <w:rPr>
          <w:lang w:eastAsia="sv-SE"/>
        </w:rPr>
      </w:pPr>
      <w:bookmarkStart w:id="3364" w:name="_Toc21102852"/>
      <w:bookmarkStart w:id="3365" w:name="_Toc29810701"/>
      <w:bookmarkStart w:id="3366" w:name="_Toc36636053"/>
      <w:bookmarkStart w:id="3367" w:name="_Toc37272999"/>
      <w:bookmarkStart w:id="3368" w:name="_Toc45886079"/>
      <w:bookmarkStart w:id="3369" w:name="_Toc53183155"/>
      <w:bookmarkStart w:id="3370" w:name="_Toc58915822"/>
      <w:bookmarkStart w:id="3371" w:name="_Toc66700969"/>
      <w:bookmarkStart w:id="3372" w:name="_Toc68697124"/>
      <w:bookmarkStart w:id="3373" w:name="_Toc74928046"/>
      <w:bookmarkStart w:id="3374" w:name="_Toc76115145"/>
      <w:bookmarkStart w:id="3375" w:name="_Toc76544552"/>
      <w:r w:rsidRPr="00931575">
        <w:rPr>
          <w:lang w:eastAsia="sv-SE"/>
        </w:rPr>
        <w:t>7.5.1.5.1</w:t>
      </w:r>
      <w:r w:rsidRPr="00931575">
        <w:rPr>
          <w:lang w:eastAsia="sv-SE"/>
        </w:rPr>
        <w:tab/>
        <w:t>General</w:t>
      </w:r>
      <w:bookmarkEnd w:id="3364"/>
      <w:bookmarkEnd w:id="3365"/>
      <w:bookmarkEnd w:id="3366"/>
      <w:bookmarkEnd w:id="3367"/>
      <w:bookmarkEnd w:id="3368"/>
      <w:bookmarkEnd w:id="3369"/>
      <w:bookmarkEnd w:id="3370"/>
      <w:bookmarkEnd w:id="3371"/>
      <w:bookmarkEnd w:id="3372"/>
      <w:bookmarkEnd w:id="3373"/>
      <w:bookmarkEnd w:id="3374"/>
      <w:bookmarkEnd w:id="337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376" w:name="_Toc21102853"/>
      <w:bookmarkStart w:id="3377" w:name="_Toc29810702"/>
      <w:bookmarkStart w:id="3378" w:name="_Toc36636054"/>
      <w:bookmarkStart w:id="3379" w:name="_Toc37273000"/>
      <w:bookmarkStart w:id="3380" w:name="_Toc45886080"/>
      <w:bookmarkStart w:id="3381" w:name="_Toc53183156"/>
      <w:bookmarkStart w:id="3382" w:name="_Toc58915823"/>
      <w:bookmarkStart w:id="3383" w:name="_Toc66700970"/>
      <w:bookmarkStart w:id="3384" w:name="_Toc68697125"/>
      <w:bookmarkStart w:id="3385" w:name="_Toc74928047"/>
      <w:bookmarkStart w:id="3386" w:name="_Toc76115146"/>
      <w:bookmarkStart w:id="3387" w:name="_Toc76544553"/>
      <w:r w:rsidRPr="00931575">
        <w:rPr>
          <w:lang w:eastAsia="sv-SE"/>
        </w:rPr>
        <w:t>7.5.1.5.2</w:t>
      </w:r>
      <w:r w:rsidRPr="00931575">
        <w:rPr>
          <w:lang w:eastAsia="sv-SE"/>
        </w:rPr>
        <w:tab/>
        <w:t xml:space="preserve">Test requirements for </w:t>
      </w:r>
      <w:r w:rsidRPr="00931575">
        <w:rPr>
          <w:i/>
          <w:lang w:eastAsia="sv-SE"/>
        </w:rPr>
        <w:t>BS type 1-O</w:t>
      </w:r>
      <w:bookmarkEnd w:id="3376"/>
      <w:bookmarkEnd w:id="3377"/>
      <w:bookmarkEnd w:id="3378"/>
      <w:bookmarkEnd w:id="3379"/>
      <w:bookmarkEnd w:id="3380"/>
      <w:bookmarkEnd w:id="3381"/>
      <w:bookmarkEnd w:id="3382"/>
      <w:bookmarkEnd w:id="3383"/>
      <w:bookmarkEnd w:id="3384"/>
      <w:bookmarkEnd w:id="3385"/>
      <w:bookmarkEnd w:id="3386"/>
      <w:bookmarkEnd w:id="3387"/>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388" w:name="_Toc21102854"/>
      <w:bookmarkStart w:id="3389" w:name="_Toc29810703"/>
      <w:bookmarkStart w:id="3390" w:name="_Toc36636055"/>
      <w:bookmarkStart w:id="3391" w:name="_Toc37273001"/>
      <w:bookmarkStart w:id="3392" w:name="_Toc45886081"/>
      <w:bookmarkStart w:id="3393" w:name="_Toc53183157"/>
      <w:bookmarkStart w:id="3394" w:name="_Toc58915824"/>
      <w:bookmarkStart w:id="3395" w:name="_Toc66700971"/>
      <w:bookmarkStart w:id="3396" w:name="_Toc68697126"/>
      <w:bookmarkStart w:id="3397" w:name="_Toc74928048"/>
      <w:bookmarkStart w:id="3398" w:name="_Toc76115147"/>
      <w:bookmarkStart w:id="3399" w:name="_Toc76544554"/>
      <w:r w:rsidRPr="00931575">
        <w:rPr>
          <w:lang w:eastAsia="sv-SE"/>
        </w:rPr>
        <w:t>7.5.1.5.3</w:t>
      </w:r>
      <w:r w:rsidRPr="00931575">
        <w:rPr>
          <w:lang w:eastAsia="sv-SE"/>
        </w:rPr>
        <w:tab/>
        <w:t xml:space="preserve">Test requirements for </w:t>
      </w:r>
      <w:r w:rsidRPr="00931575">
        <w:rPr>
          <w:i/>
          <w:lang w:eastAsia="sv-SE"/>
        </w:rPr>
        <w:t>BS type 2-O</w:t>
      </w:r>
      <w:bookmarkEnd w:id="3388"/>
      <w:bookmarkEnd w:id="3389"/>
      <w:bookmarkEnd w:id="3390"/>
      <w:bookmarkEnd w:id="3391"/>
      <w:bookmarkEnd w:id="3392"/>
      <w:bookmarkEnd w:id="3393"/>
      <w:bookmarkEnd w:id="3394"/>
      <w:bookmarkEnd w:id="3395"/>
      <w:bookmarkEnd w:id="3396"/>
      <w:bookmarkEnd w:id="3397"/>
      <w:bookmarkEnd w:id="3398"/>
      <w:bookmarkEnd w:id="3399"/>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400" w:name="_Toc21102855"/>
      <w:bookmarkStart w:id="3401" w:name="_Toc29810704"/>
      <w:bookmarkStart w:id="3402" w:name="_Toc36636056"/>
      <w:bookmarkStart w:id="3403" w:name="_Toc37273002"/>
      <w:bookmarkStart w:id="3404" w:name="_Toc45886082"/>
      <w:bookmarkStart w:id="3405" w:name="_Toc53183158"/>
      <w:bookmarkStart w:id="3406" w:name="_Toc58915825"/>
      <w:bookmarkStart w:id="3407" w:name="_Toc66700972"/>
      <w:bookmarkStart w:id="3408" w:name="_Toc68697127"/>
      <w:bookmarkStart w:id="3409" w:name="_Toc74928049"/>
      <w:bookmarkStart w:id="3410" w:name="_Toc76115148"/>
      <w:bookmarkStart w:id="3411" w:name="_Toc7654455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400"/>
      <w:bookmarkEnd w:id="3401"/>
      <w:bookmarkEnd w:id="3402"/>
      <w:bookmarkEnd w:id="3403"/>
      <w:bookmarkEnd w:id="3404"/>
      <w:bookmarkEnd w:id="3405"/>
      <w:bookmarkEnd w:id="3406"/>
      <w:bookmarkEnd w:id="3407"/>
      <w:bookmarkEnd w:id="3408"/>
      <w:bookmarkEnd w:id="3409"/>
      <w:bookmarkEnd w:id="3410"/>
      <w:bookmarkEnd w:id="3411"/>
    </w:p>
    <w:p w14:paraId="09BE35E6" w14:textId="77777777" w:rsidR="00C45907" w:rsidRPr="00931575" w:rsidRDefault="00C45907" w:rsidP="00C45907">
      <w:pPr>
        <w:pStyle w:val="Heading4"/>
        <w:rPr>
          <w:lang w:eastAsia="sv-SE"/>
        </w:rPr>
      </w:pPr>
      <w:bookmarkStart w:id="3412" w:name="_Toc21102856"/>
      <w:bookmarkStart w:id="3413" w:name="_Toc29810705"/>
      <w:bookmarkStart w:id="3414" w:name="_Toc36636057"/>
      <w:bookmarkStart w:id="3415" w:name="_Toc37273003"/>
      <w:bookmarkStart w:id="3416" w:name="_Toc45886083"/>
      <w:bookmarkStart w:id="3417" w:name="_Toc53183159"/>
      <w:bookmarkStart w:id="3418" w:name="_Toc58915826"/>
      <w:bookmarkStart w:id="3419" w:name="_Toc66700973"/>
      <w:bookmarkStart w:id="3420" w:name="_Toc68697128"/>
      <w:bookmarkStart w:id="3421" w:name="_Toc74928050"/>
      <w:bookmarkStart w:id="3422" w:name="_Toc76115149"/>
      <w:bookmarkStart w:id="3423" w:name="_Toc76544556"/>
      <w:r w:rsidRPr="00931575">
        <w:rPr>
          <w:lang w:eastAsia="sv-SE"/>
        </w:rPr>
        <w:t>7.5.2.1</w:t>
      </w:r>
      <w:r w:rsidRPr="00931575">
        <w:rPr>
          <w:lang w:eastAsia="sv-SE"/>
        </w:rPr>
        <w:tab/>
        <w:t>Definition and applicability</w:t>
      </w:r>
      <w:bookmarkEnd w:id="3412"/>
      <w:bookmarkEnd w:id="3413"/>
      <w:bookmarkEnd w:id="3414"/>
      <w:bookmarkEnd w:id="3415"/>
      <w:bookmarkEnd w:id="3416"/>
      <w:bookmarkEnd w:id="3417"/>
      <w:bookmarkEnd w:id="3418"/>
      <w:bookmarkEnd w:id="3419"/>
      <w:bookmarkEnd w:id="3420"/>
      <w:bookmarkEnd w:id="3421"/>
      <w:bookmarkEnd w:id="3422"/>
      <w:bookmarkEnd w:id="3423"/>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424" w:name="_Toc21102857"/>
      <w:bookmarkStart w:id="3425" w:name="_Toc29810706"/>
      <w:bookmarkStart w:id="3426" w:name="_Toc36636058"/>
      <w:bookmarkStart w:id="3427" w:name="_Toc37273004"/>
      <w:bookmarkStart w:id="3428" w:name="_Toc45886084"/>
      <w:bookmarkStart w:id="3429" w:name="_Toc53183160"/>
      <w:bookmarkStart w:id="3430" w:name="_Toc58915827"/>
      <w:bookmarkStart w:id="3431" w:name="_Toc66700974"/>
      <w:bookmarkStart w:id="3432" w:name="_Toc68697129"/>
      <w:bookmarkStart w:id="3433" w:name="_Toc74928051"/>
      <w:bookmarkStart w:id="3434" w:name="_Toc76115150"/>
      <w:bookmarkStart w:id="3435" w:name="_Toc76544557"/>
      <w:r w:rsidRPr="00931575">
        <w:rPr>
          <w:lang w:eastAsia="sv-SE"/>
        </w:rPr>
        <w:t>7.5.2.2</w:t>
      </w:r>
      <w:r w:rsidRPr="00931575">
        <w:rPr>
          <w:lang w:eastAsia="sv-SE"/>
        </w:rPr>
        <w:tab/>
        <w:t>Minimum requirement</w:t>
      </w:r>
      <w:bookmarkEnd w:id="3424"/>
      <w:bookmarkEnd w:id="3425"/>
      <w:bookmarkEnd w:id="3426"/>
      <w:bookmarkEnd w:id="3427"/>
      <w:bookmarkEnd w:id="3428"/>
      <w:bookmarkEnd w:id="3429"/>
      <w:bookmarkEnd w:id="3430"/>
      <w:bookmarkEnd w:id="3431"/>
      <w:bookmarkEnd w:id="3432"/>
      <w:bookmarkEnd w:id="3433"/>
      <w:bookmarkEnd w:id="3434"/>
      <w:bookmarkEnd w:id="343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436" w:name="_Toc21102858"/>
      <w:bookmarkStart w:id="3437" w:name="_Toc29810707"/>
      <w:bookmarkStart w:id="3438" w:name="_Toc36636059"/>
      <w:bookmarkStart w:id="3439" w:name="_Toc37273005"/>
      <w:bookmarkStart w:id="3440" w:name="_Toc45886085"/>
      <w:bookmarkStart w:id="3441" w:name="_Toc53183161"/>
      <w:bookmarkStart w:id="3442" w:name="_Toc58915828"/>
      <w:bookmarkStart w:id="3443" w:name="_Toc66700975"/>
      <w:bookmarkStart w:id="3444" w:name="_Toc68697130"/>
      <w:bookmarkStart w:id="3445" w:name="_Toc74928052"/>
      <w:bookmarkStart w:id="3446" w:name="_Toc76115151"/>
      <w:bookmarkStart w:id="3447" w:name="_Toc76544558"/>
      <w:r w:rsidRPr="00931575">
        <w:rPr>
          <w:lang w:eastAsia="sv-SE"/>
        </w:rPr>
        <w:t>7.5.2.3</w:t>
      </w:r>
      <w:r w:rsidRPr="00931575">
        <w:rPr>
          <w:lang w:eastAsia="sv-SE"/>
        </w:rPr>
        <w:tab/>
        <w:t>Test purpose</w:t>
      </w:r>
      <w:bookmarkEnd w:id="3436"/>
      <w:bookmarkEnd w:id="3437"/>
      <w:bookmarkEnd w:id="3438"/>
      <w:bookmarkEnd w:id="3439"/>
      <w:bookmarkEnd w:id="3440"/>
      <w:bookmarkEnd w:id="3441"/>
      <w:bookmarkEnd w:id="3442"/>
      <w:bookmarkEnd w:id="3443"/>
      <w:bookmarkEnd w:id="3444"/>
      <w:bookmarkEnd w:id="3445"/>
      <w:bookmarkEnd w:id="3446"/>
      <w:bookmarkEnd w:id="3447"/>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448" w:name="_Toc21102859"/>
      <w:bookmarkStart w:id="3449" w:name="_Toc29810708"/>
      <w:bookmarkStart w:id="3450" w:name="_Toc36636060"/>
      <w:bookmarkStart w:id="3451" w:name="_Toc37273006"/>
      <w:bookmarkStart w:id="3452" w:name="_Toc45886086"/>
      <w:bookmarkStart w:id="3453" w:name="_Toc53183162"/>
      <w:bookmarkStart w:id="3454" w:name="_Toc58915829"/>
      <w:bookmarkStart w:id="3455" w:name="_Toc66700976"/>
      <w:bookmarkStart w:id="3456" w:name="_Toc68697131"/>
      <w:bookmarkStart w:id="3457" w:name="_Toc74928053"/>
      <w:bookmarkStart w:id="3458" w:name="_Toc76115152"/>
      <w:bookmarkStart w:id="3459" w:name="_Toc76544559"/>
      <w:r w:rsidRPr="00931575">
        <w:rPr>
          <w:lang w:eastAsia="sv-SE"/>
        </w:rPr>
        <w:t>7.5.2</w:t>
      </w:r>
      <w:r w:rsidRPr="00931575">
        <w:rPr>
          <w:lang w:eastAsia="zh-CN"/>
        </w:rPr>
        <w:t>.</w:t>
      </w:r>
      <w:r w:rsidRPr="00931575">
        <w:rPr>
          <w:lang w:eastAsia="sv-SE"/>
        </w:rPr>
        <w:t>4</w:t>
      </w:r>
      <w:r w:rsidRPr="00931575">
        <w:rPr>
          <w:lang w:eastAsia="sv-SE"/>
        </w:rPr>
        <w:tab/>
        <w:t>Method of test</w:t>
      </w:r>
      <w:bookmarkEnd w:id="3448"/>
      <w:bookmarkEnd w:id="3449"/>
      <w:bookmarkEnd w:id="3450"/>
      <w:bookmarkEnd w:id="3451"/>
      <w:bookmarkEnd w:id="3452"/>
      <w:bookmarkEnd w:id="3453"/>
      <w:bookmarkEnd w:id="3454"/>
      <w:bookmarkEnd w:id="3455"/>
      <w:bookmarkEnd w:id="3456"/>
      <w:bookmarkEnd w:id="3457"/>
      <w:bookmarkEnd w:id="3458"/>
      <w:bookmarkEnd w:id="3459"/>
    </w:p>
    <w:p w14:paraId="2B1A5525" w14:textId="77777777" w:rsidR="00C45907" w:rsidRPr="00931575" w:rsidRDefault="00C45907" w:rsidP="00C45907">
      <w:pPr>
        <w:pStyle w:val="Heading5"/>
        <w:rPr>
          <w:lang w:eastAsia="sv-SE"/>
        </w:rPr>
      </w:pPr>
      <w:bookmarkStart w:id="3460" w:name="_Toc21102860"/>
      <w:bookmarkStart w:id="3461" w:name="_Toc29810709"/>
      <w:bookmarkStart w:id="3462" w:name="_Toc36636061"/>
      <w:bookmarkStart w:id="3463" w:name="_Toc37273007"/>
      <w:bookmarkStart w:id="3464" w:name="_Toc45886087"/>
      <w:bookmarkStart w:id="3465" w:name="_Toc53183163"/>
      <w:bookmarkStart w:id="3466" w:name="_Toc58915830"/>
      <w:bookmarkStart w:id="3467" w:name="_Toc66700977"/>
      <w:bookmarkStart w:id="3468" w:name="_Toc68697132"/>
      <w:bookmarkStart w:id="3469" w:name="_Toc74928054"/>
      <w:bookmarkStart w:id="3470" w:name="_Toc76115153"/>
      <w:bookmarkStart w:id="3471" w:name="_Toc76544560"/>
      <w:r w:rsidRPr="00931575">
        <w:rPr>
          <w:lang w:eastAsia="sv-SE"/>
        </w:rPr>
        <w:t>7.5.2.4.1</w:t>
      </w:r>
      <w:r w:rsidRPr="00931575">
        <w:rPr>
          <w:lang w:eastAsia="sv-SE"/>
        </w:rPr>
        <w:tab/>
        <w:t>Initial conditions</w:t>
      </w:r>
      <w:bookmarkEnd w:id="3460"/>
      <w:bookmarkEnd w:id="3461"/>
      <w:bookmarkEnd w:id="3462"/>
      <w:bookmarkEnd w:id="3463"/>
      <w:bookmarkEnd w:id="3464"/>
      <w:bookmarkEnd w:id="3465"/>
      <w:bookmarkEnd w:id="3466"/>
      <w:bookmarkEnd w:id="3467"/>
      <w:bookmarkEnd w:id="3468"/>
      <w:bookmarkEnd w:id="3469"/>
      <w:bookmarkEnd w:id="3470"/>
      <w:bookmarkEnd w:id="3471"/>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3472" w:name="_Toc21102861"/>
      <w:bookmarkStart w:id="3473" w:name="_Toc29810710"/>
      <w:bookmarkStart w:id="3474" w:name="_Toc36636062"/>
      <w:bookmarkStart w:id="3475" w:name="_Toc37273008"/>
      <w:bookmarkStart w:id="3476" w:name="_Toc45886088"/>
      <w:bookmarkStart w:id="3477" w:name="_Toc53183164"/>
      <w:bookmarkStart w:id="3478" w:name="_Toc58915831"/>
      <w:bookmarkStart w:id="3479" w:name="_Toc66700978"/>
      <w:bookmarkStart w:id="3480" w:name="_Toc68697133"/>
      <w:bookmarkStart w:id="3481" w:name="_Toc74928055"/>
      <w:bookmarkStart w:id="3482" w:name="_Toc76115154"/>
      <w:bookmarkStart w:id="3483" w:name="_Toc76544561"/>
      <w:r w:rsidRPr="00931575">
        <w:rPr>
          <w:lang w:eastAsia="sv-SE"/>
        </w:rPr>
        <w:t>7.5.2.4.2</w:t>
      </w:r>
      <w:r w:rsidRPr="00931575">
        <w:rPr>
          <w:lang w:eastAsia="sv-SE"/>
        </w:rPr>
        <w:tab/>
        <w:t>Procedure</w:t>
      </w:r>
      <w:bookmarkEnd w:id="3472"/>
      <w:bookmarkEnd w:id="3473"/>
      <w:bookmarkEnd w:id="3474"/>
      <w:bookmarkEnd w:id="3475"/>
      <w:bookmarkEnd w:id="3476"/>
      <w:bookmarkEnd w:id="3477"/>
      <w:bookmarkEnd w:id="3478"/>
      <w:bookmarkEnd w:id="3479"/>
      <w:bookmarkEnd w:id="3480"/>
      <w:bookmarkEnd w:id="3481"/>
      <w:bookmarkEnd w:id="3482"/>
      <w:bookmarkEnd w:id="3483"/>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3484" w:name="_Toc21102862"/>
      <w:bookmarkStart w:id="3485" w:name="_Toc29810711"/>
      <w:bookmarkStart w:id="3486" w:name="_Toc36636063"/>
      <w:bookmarkStart w:id="3487" w:name="_Toc37273009"/>
      <w:bookmarkStart w:id="3488" w:name="_Toc45886089"/>
      <w:bookmarkStart w:id="3489" w:name="_Toc53183165"/>
      <w:bookmarkStart w:id="3490" w:name="_Toc58915832"/>
      <w:bookmarkStart w:id="3491" w:name="_Toc66700979"/>
      <w:bookmarkStart w:id="3492" w:name="_Toc68697134"/>
      <w:bookmarkStart w:id="3493" w:name="_Toc74928056"/>
      <w:bookmarkStart w:id="3494" w:name="_Toc76115155"/>
      <w:bookmarkStart w:id="3495" w:name="_Toc76544562"/>
      <w:r w:rsidRPr="00931575">
        <w:rPr>
          <w:lang w:eastAsia="sv-SE"/>
        </w:rPr>
        <w:t>7.5.2</w:t>
      </w:r>
      <w:r w:rsidRPr="00931575">
        <w:rPr>
          <w:lang w:eastAsia="zh-CN"/>
        </w:rPr>
        <w:t>.</w:t>
      </w:r>
      <w:r w:rsidRPr="00931575">
        <w:rPr>
          <w:lang w:eastAsia="sv-SE"/>
        </w:rPr>
        <w:t>5</w:t>
      </w:r>
      <w:r w:rsidRPr="00931575">
        <w:rPr>
          <w:lang w:eastAsia="sv-SE"/>
        </w:rPr>
        <w:tab/>
        <w:t>Test requirement</w:t>
      </w:r>
      <w:bookmarkEnd w:id="3484"/>
      <w:bookmarkEnd w:id="3485"/>
      <w:bookmarkEnd w:id="3486"/>
      <w:bookmarkEnd w:id="3487"/>
      <w:bookmarkEnd w:id="3488"/>
      <w:bookmarkEnd w:id="3489"/>
      <w:bookmarkEnd w:id="3490"/>
      <w:bookmarkEnd w:id="3491"/>
      <w:bookmarkEnd w:id="3492"/>
      <w:bookmarkEnd w:id="3493"/>
      <w:bookmarkEnd w:id="3494"/>
      <w:bookmarkEnd w:id="3495"/>
    </w:p>
    <w:p w14:paraId="1B77D2BF" w14:textId="77777777" w:rsidR="00C45907" w:rsidRPr="00931575" w:rsidRDefault="00C45907" w:rsidP="00C45907">
      <w:pPr>
        <w:pStyle w:val="Heading5"/>
        <w:rPr>
          <w:lang w:eastAsia="sv-SE"/>
        </w:rPr>
      </w:pPr>
      <w:bookmarkStart w:id="3496" w:name="_Toc21102863"/>
      <w:bookmarkStart w:id="3497" w:name="_Toc29810712"/>
      <w:bookmarkStart w:id="3498" w:name="_Toc36636064"/>
      <w:bookmarkStart w:id="3499" w:name="_Toc37273010"/>
      <w:bookmarkStart w:id="3500" w:name="_Toc45886090"/>
      <w:bookmarkStart w:id="3501" w:name="_Toc53183166"/>
      <w:bookmarkStart w:id="3502" w:name="_Toc58915833"/>
      <w:bookmarkStart w:id="3503" w:name="_Toc66700980"/>
      <w:bookmarkStart w:id="3504" w:name="_Toc68697135"/>
      <w:bookmarkStart w:id="3505" w:name="_Toc74928057"/>
      <w:bookmarkStart w:id="3506" w:name="_Toc76115156"/>
      <w:bookmarkStart w:id="3507" w:name="_Toc76544563"/>
      <w:r w:rsidRPr="00931575">
        <w:rPr>
          <w:lang w:eastAsia="sv-SE"/>
        </w:rPr>
        <w:t>7.5.2.5.1</w:t>
      </w:r>
      <w:r w:rsidRPr="00931575">
        <w:rPr>
          <w:lang w:eastAsia="sv-SE"/>
        </w:rPr>
        <w:tab/>
        <w:t>General</w:t>
      </w:r>
      <w:bookmarkEnd w:id="3496"/>
      <w:bookmarkEnd w:id="3497"/>
      <w:bookmarkEnd w:id="3498"/>
      <w:bookmarkEnd w:id="3499"/>
      <w:bookmarkEnd w:id="3500"/>
      <w:bookmarkEnd w:id="3501"/>
      <w:bookmarkEnd w:id="3502"/>
      <w:bookmarkEnd w:id="3503"/>
      <w:bookmarkEnd w:id="3504"/>
      <w:bookmarkEnd w:id="3505"/>
      <w:bookmarkEnd w:id="3506"/>
      <w:bookmarkEnd w:id="3507"/>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3508" w:name="_Toc21102864"/>
      <w:bookmarkStart w:id="3509" w:name="_Toc29810713"/>
      <w:bookmarkStart w:id="3510" w:name="_Toc36636065"/>
      <w:bookmarkStart w:id="3511" w:name="_Toc37273011"/>
      <w:bookmarkStart w:id="3512" w:name="_Toc45886091"/>
      <w:bookmarkStart w:id="3513" w:name="_Toc53183167"/>
      <w:bookmarkStart w:id="3514" w:name="_Toc58915834"/>
      <w:bookmarkStart w:id="3515" w:name="_Toc66700981"/>
      <w:bookmarkStart w:id="3516" w:name="_Toc68697136"/>
      <w:bookmarkStart w:id="3517" w:name="_Toc74928058"/>
      <w:bookmarkStart w:id="3518" w:name="_Toc76115157"/>
      <w:bookmarkStart w:id="3519" w:name="_Toc76544564"/>
      <w:r w:rsidRPr="00931575">
        <w:rPr>
          <w:lang w:eastAsia="sv-SE"/>
        </w:rPr>
        <w:t>7.5.2.5.2</w:t>
      </w:r>
      <w:r w:rsidRPr="00931575">
        <w:rPr>
          <w:lang w:eastAsia="sv-SE"/>
        </w:rPr>
        <w:tab/>
        <w:t xml:space="preserve">Test requirements for </w:t>
      </w:r>
      <w:r w:rsidRPr="00931575">
        <w:rPr>
          <w:i/>
          <w:lang w:eastAsia="sv-SE"/>
        </w:rPr>
        <w:t>BS type 1-O</w:t>
      </w:r>
      <w:bookmarkEnd w:id="3508"/>
      <w:bookmarkEnd w:id="3509"/>
      <w:bookmarkEnd w:id="3510"/>
      <w:bookmarkEnd w:id="3511"/>
      <w:bookmarkEnd w:id="3512"/>
      <w:bookmarkEnd w:id="3513"/>
      <w:bookmarkEnd w:id="3514"/>
      <w:bookmarkEnd w:id="3515"/>
      <w:bookmarkEnd w:id="3516"/>
      <w:bookmarkEnd w:id="3517"/>
      <w:bookmarkEnd w:id="3518"/>
      <w:bookmarkEnd w:id="3519"/>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3520" w:name="_Toc21102865"/>
      <w:bookmarkStart w:id="3521" w:name="_Toc29810714"/>
      <w:bookmarkStart w:id="3522" w:name="_Toc36636066"/>
      <w:bookmarkStart w:id="3523" w:name="_Toc37273012"/>
      <w:bookmarkStart w:id="3524" w:name="_Toc45886092"/>
      <w:bookmarkStart w:id="3525" w:name="_Toc53183168"/>
      <w:bookmarkStart w:id="3526" w:name="_Toc58915835"/>
      <w:bookmarkStart w:id="3527" w:name="_Toc66700982"/>
      <w:bookmarkStart w:id="3528" w:name="_Toc68697137"/>
      <w:bookmarkStart w:id="3529" w:name="_Toc74928059"/>
      <w:bookmarkStart w:id="3530" w:name="_Toc76115158"/>
      <w:bookmarkStart w:id="3531" w:name="_Toc76544565"/>
      <w:r w:rsidRPr="00931575">
        <w:rPr>
          <w:lang w:eastAsia="sv-SE"/>
        </w:rPr>
        <w:t>7.5.2.5.3</w:t>
      </w:r>
      <w:r w:rsidRPr="00931575">
        <w:rPr>
          <w:lang w:eastAsia="sv-SE"/>
        </w:rPr>
        <w:tab/>
        <w:t xml:space="preserve">Test requirements for </w:t>
      </w:r>
      <w:r w:rsidRPr="00931575">
        <w:rPr>
          <w:i/>
          <w:lang w:eastAsia="sv-SE"/>
        </w:rPr>
        <w:t>BS type 2-O</w:t>
      </w:r>
      <w:bookmarkEnd w:id="3520"/>
      <w:bookmarkEnd w:id="3521"/>
      <w:bookmarkEnd w:id="3522"/>
      <w:bookmarkEnd w:id="3523"/>
      <w:bookmarkEnd w:id="3524"/>
      <w:bookmarkEnd w:id="3525"/>
      <w:bookmarkEnd w:id="3526"/>
      <w:bookmarkEnd w:id="3527"/>
      <w:bookmarkEnd w:id="3528"/>
      <w:bookmarkEnd w:id="3529"/>
      <w:bookmarkEnd w:id="3530"/>
      <w:bookmarkEnd w:id="3531"/>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3532" w:name="_Toc21102866"/>
      <w:bookmarkStart w:id="3533" w:name="_Toc29810715"/>
      <w:bookmarkStart w:id="3534" w:name="_Toc36636067"/>
      <w:bookmarkStart w:id="3535" w:name="_Toc37273013"/>
      <w:bookmarkStart w:id="3536" w:name="_Toc45886093"/>
      <w:bookmarkStart w:id="3537" w:name="_Toc53183169"/>
      <w:bookmarkStart w:id="3538" w:name="_Toc58915836"/>
      <w:bookmarkStart w:id="3539" w:name="_Toc66700983"/>
      <w:bookmarkStart w:id="3540" w:name="_Toc68697138"/>
      <w:bookmarkStart w:id="3541" w:name="_Toc74928060"/>
      <w:bookmarkStart w:id="3542" w:name="_Toc76115159"/>
      <w:bookmarkStart w:id="3543" w:name="_Toc76544566"/>
      <w:r w:rsidRPr="00931575">
        <w:t>7.6</w:t>
      </w:r>
      <w:r w:rsidRPr="00931575">
        <w:tab/>
        <w:t>OTA out-of-band blocking</w:t>
      </w:r>
      <w:bookmarkEnd w:id="3532"/>
      <w:bookmarkEnd w:id="3533"/>
      <w:bookmarkEnd w:id="3534"/>
      <w:bookmarkEnd w:id="3535"/>
      <w:bookmarkEnd w:id="3536"/>
      <w:bookmarkEnd w:id="3537"/>
      <w:bookmarkEnd w:id="3538"/>
      <w:bookmarkEnd w:id="3539"/>
      <w:bookmarkEnd w:id="3540"/>
      <w:bookmarkEnd w:id="3541"/>
      <w:bookmarkEnd w:id="3542"/>
      <w:bookmarkEnd w:id="3543"/>
      <w:r w:rsidRPr="00931575">
        <w:tab/>
      </w:r>
    </w:p>
    <w:p w14:paraId="4D83FC56" w14:textId="77777777" w:rsidR="00C45907" w:rsidRPr="00931575" w:rsidRDefault="00C45907" w:rsidP="00C45907">
      <w:pPr>
        <w:pStyle w:val="Heading3"/>
      </w:pPr>
      <w:bookmarkStart w:id="3544" w:name="_Toc21102867"/>
      <w:bookmarkStart w:id="3545" w:name="_Toc29810716"/>
      <w:bookmarkStart w:id="3546" w:name="_Toc36636068"/>
      <w:bookmarkStart w:id="3547" w:name="_Toc37273014"/>
      <w:bookmarkStart w:id="3548" w:name="_Toc45886094"/>
      <w:bookmarkStart w:id="3549" w:name="_Toc53183170"/>
      <w:bookmarkStart w:id="3550" w:name="_Toc58915837"/>
      <w:bookmarkStart w:id="3551" w:name="_Toc66700984"/>
      <w:bookmarkStart w:id="3552" w:name="_Toc68697139"/>
      <w:bookmarkStart w:id="3553" w:name="_Toc74928061"/>
      <w:bookmarkStart w:id="3554" w:name="_Toc76115160"/>
      <w:bookmarkStart w:id="3555" w:name="_Toc76544567"/>
      <w:r w:rsidRPr="00931575">
        <w:t>7.6.1</w:t>
      </w:r>
      <w:r w:rsidRPr="00931575">
        <w:tab/>
        <w:t>Definition and applicability</w:t>
      </w:r>
      <w:bookmarkEnd w:id="3544"/>
      <w:bookmarkEnd w:id="3545"/>
      <w:bookmarkEnd w:id="3546"/>
      <w:bookmarkEnd w:id="3547"/>
      <w:bookmarkEnd w:id="3548"/>
      <w:bookmarkEnd w:id="3549"/>
      <w:bookmarkEnd w:id="3550"/>
      <w:bookmarkEnd w:id="3551"/>
      <w:bookmarkEnd w:id="3552"/>
      <w:bookmarkEnd w:id="3553"/>
      <w:bookmarkEnd w:id="3554"/>
      <w:bookmarkEnd w:id="355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3556" w:name="_Toc21102868"/>
      <w:bookmarkStart w:id="3557" w:name="_Toc29810717"/>
      <w:bookmarkStart w:id="3558" w:name="_Toc36636069"/>
      <w:bookmarkStart w:id="3559" w:name="_Toc37273015"/>
      <w:bookmarkStart w:id="3560" w:name="_Toc45886095"/>
      <w:bookmarkStart w:id="3561" w:name="_Toc53183171"/>
      <w:bookmarkStart w:id="3562" w:name="_Toc58915838"/>
      <w:bookmarkStart w:id="3563" w:name="_Toc66700985"/>
      <w:bookmarkStart w:id="3564" w:name="_Toc68697140"/>
      <w:bookmarkStart w:id="3565" w:name="_Toc74928062"/>
      <w:bookmarkStart w:id="3566" w:name="_Toc76115161"/>
      <w:bookmarkStart w:id="3567" w:name="_Toc76544568"/>
      <w:r w:rsidRPr="00931575">
        <w:t>7.6.2</w:t>
      </w:r>
      <w:r w:rsidRPr="00931575">
        <w:tab/>
        <w:t xml:space="preserve">Minimum </w:t>
      </w:r>
      <w:r w:rsidRPr="00931575">
        <w:rPr>
          <w:lang w:val="en-US"/>
        </w:rPr>
        <w:t>r</w:t>
      </w:r>
      <w:r w:rsidRPr="00931575">
        <w:t>equirement</w:t>
      </w:r>
      <w:bookmarkEnd w:id="3556"/>
      <w:bookmarkEnd w:id="3557"/>
      <w:bookmarkEnd w:id="3558"/>
      <w:bookmarkEnd w:id="3559"/>
      <w:bookmarkEnd w:id="3560"/>
      <w:bookmarkEnd w:id="3561"/>
      <w:bookmarkEnd w:id="3562"/>
      <w:bookmarkEnd w:id="3563"/>
      <w:bookmarkEnd w:id="3564"/>
      <w:bookmarkEnd w:id="3565"/>
      <w:bookmarkEnd w:id="3566"/>
      <w:bookmarkEnd w:id="3567"/>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3568" w:name="_Toc21102869"/>
      <w:bookmarkStart w:id="3569" w:name="_Toc29810718"/>
      <w:bookmarkStart w:id="3570" w:name="_Toc36636070"/>
      <w:bookmarkStart w:id="3571" w:name="_Toc37273016"/>
      <w:bookmarkStart w:id="3572" w:name="_Toc45886096"/>
      <w:bookmarkStart w:id="3573" w:name="_Toc53183172"/>
      <w:bookmarkStart w:id="3574" w:name="_Toc58915839"/>
      <w:bookmarkStart w:id="3575" w:name="_Toc66700986"/>
      <w:bookmarkStart w:id="3576" w:name="_Toc68697141"/>
      <w:bookmarkStart w:id="3577" w:name="_Toc74928063"/>
      <w:bookmarkStart w:id="3578" w:name="_Toc76115162"/>
      <w:bookmarkStart w:id="3579" w:name="_Toc76544569"/>
      <w:r w:rsidRPr="00931575">
        <w:t>7.6.3</w:t>
      </w:r>
      <w:r w:rsidRPr="00931575">
        <w:tab/>
        <w:t>Test purpose</w:t>
      </w:r>
      <w:bookmarkEnd w:id="3568"/>
      <w:bookmarkEnd w:id="3569"/>
      <w:bookmarkEnd w:id="3570"/>
      <w:bookmarkEnd w:id="3571"/>
      <w:bookmarkEnd w:id="3572"/>
      <w:bookmarkEnd w:id="3573"/>
      <w:bookmarkEnd w:id="3574"/>
      <w:bookmarkEnd w:id="3575"/>
      <w:bookmarkEnd w:id="3576"/>
      <w:bookmarkEnd w:id="3577"/>
      <w:bookmarkEnd w:id="3578"/>
      <w:bookmarkEnd w:id="3579"/>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3580" w:name="_Toc21102870"/>
      <w:bookmarkStart w:id="3581" w:name="_Toc29810719"/>
      <w:bookmarkStart w:id="3582" w:name="_Toc36636071"/>
      <w:bookmarkStart w:id="3583" w:name="_Toc37273017"/>
      <w:bookmarkStart w:id="3584" w:name="_Toc45886097"/>
      <w:bookmarkStart w:id="3585" w:name="_Toc53183173"/>
      <w:bookmarkStart w:id="3586" w:name="_Toc58915840"/>
      <w:bookmarkStart w:id="3587" w:name="_Toc66700987"/>
      <w:bookmarkStart w:id="3588" w:name="_Toc68697142"/>
      <w:bookmarkStart w:id="3589" w:name="_Toc74928064"/>
      <w:bookmarkStart w:id="3590" w:name="_Toc76115163"/>
      <w:bookmarkStart w:id="3591" w:name="_Toc76544570"/>
      <w:r w:rsidRPr="00931575">
        <w:t>7.6.4</w:t>
      </w:r>
      <w:r w:rsidRPr="00931575">
        <w:tab/>
        <w:t>Method of test</w:t>
      </w:r>
      <w:bookmarkEnd w:id="3580"/>
      <w:bookmarkEnd w:id="3581"/>
      <w:bookmarkEnd w:id="3582"/>
      <w:bookmarkEnd w:id="3583"/>
      <w:bookmarkEnd w:id="3584"/>
      <w:bookmarkEnd w:id="3585"/>
      <w:bookmarkEnd w:id="3586"/>
      <w:bookmarkEnd w:id="3587"/>
      <w:bookmarkEnd w:id="3588"/>
      <w:bookmarkEnd w:id="3589"/>
      <w:bookmarkEnd w:id="3590"/>
      <w:bookmarkEnd w:id="3591"/>
    </w:p>
    <w:p w14:paraId="6B90D079" w14:textId="77777777" w:rsidR="00C45907" w:rsidRPr="00931575" w:rsidRDefault="00C45907" w:rsidP="00C45907">
      <w:pPr>
        <w:pStyle w:val="Heading4"/>
        <w:rPr>
          <w:lang w:eastAsia="sv-SE"/>
        </w:rPr>
      </w:pPr>
      <w:bookmarkStart w:id="3592" w:name="_Toc21102871"/>
      <w:bookmarkStart w:id="3593" w:name="_Toc29810720"/>
      <w:bookmarkStart w:id="3594" w:name="_Toc36636072"/>
      <w:bookmarkStart w:id="3595" w:name="_Toc37273018"/>
      <w:bookmarkStart w:id="3596" w:name="_Toc45886098"/>
      <w:bookmarkStart w:id="3597" w:name="_Toc53183174"/>
      <w:bookmarkStart w:id="3598" w:name="_Toc58915841"/>
      <w:bookmarkStart w:id="3599" w:name="_Toc66700988"/>
      <w:bookmarkStart w:id="3600" w:name="_Toc68697143"/>
      <w:bookmarkStart w:id="3601" w:name="_Toc74928065"/>
      <w:bookmarkStart w:id="3602" w:name="_Toc76115164"/>
      <w:bookmarkStart w:id="3603" w:name="_Toc76544571"/>
      <w:r w:rsidRPr="00931575">
        <w:rPr>
          <w:lang w:eastAsia="sv-SE"/>
        </w:rPr>
        <w:t>7.6.4.1</w:t>
      </w:r>
      <w:r w:rsidRPr="00931575">
        <w:rPr>
          <w:lang w:eastAsia="sv-SE"/>
        </w:rPr>
        <w:tab/>
        <w:t>Initial conditions</w:t>
      </w:r>
      <w:bookmarkEnd w:id="3592"/>
      <w:bookmarkEnd w:id="3593"/>
      <w:bookmarkEnd w:id="3594"/>
      <w:bookmarkEnd w:id="3595"/>
      <w:bookmarkEnd w:id="3596"/>
      <w:bookmarkEnd w:id="3597"/>
      <w:bookmarkEnd w:id="3598"/>
      <w:bookmarkEnd w:id="3599"/>
      <w:bookmarkEnd w:id="3600"/>
      <w:bookmarkEnd w:id="3601"/>
      <w:bookmarkEnd w:id="3602"/>
      <w:bookmarkEnd w:id="3603"/>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3604" w:name="_Toc21102872"/>
      <w:bookmarkStart w:id="3605" w:name="_Toc29810721"/>
      <w:bookmarkStart w:id="3606" w:name="_Toc36636073"/>
      <w:bookmarkStart w:id="3607" w:name="_Toc37273019"/>
      <w:bookmarkStart w:id="3608" w:name="_Toc45886099"/>
      <w:bookmarkStart w:id="3609" w:name="_Toc53183175"/>
      <w:bookmarkStart w:id="3610" w:name="_Toc58915842"/>
      <w:bookmarkStart w:id="3611" w:name="_Toc66700989"/>
      <w:bookmarkStart w:id="3612" w:name="_Toc68697144"/>
      <w:bookmarkStart w:id="3613" w:name="_Toc74928066"/>
      <w:bookmarkStart w:id="3614" w:name="_Toc76115165"/>
      <w:bookmarkStart w:id="3615" w:name="_Toc76544572"/>
      <w:r w:rsidRPr="00931575">
        <w:rPr>
          <w:lang w:eastAsia="sv-SE"/>
        </w:rPr>
        <w:t>7.6.4.2</w:t>
      </w:r>
      <w:r w:rsidRPr="00931575">
        <w:rPr>
          <w:lang w:eastAsia="sv-SE"/>
        </w:rPr>
        <w:tab/>
        <w:t>Procedure</w:t>
      </w:r>
      <w:bookmarkEnd w:id="3604"/>
      <w:bookmarkEnd w:id="3605"/>
      <w:bookmarkEnd w:id="3606"/>
      <w:bookmarkEnd w:id="3607"/>
      <w:bookmarkEnd w:id="3608"/>
      <w:bookmarkEnd w:id="3609"/>
      <w:bookmarkEnd w:id="3610"/>
      <w:bookmarkEnd w:id="3611"/>
      <w:bookmarkEnd w:id="3612"/>
      <w:bookmarkEnd w:id="3613"/>
      <w:bookmarkEnd w:id="3614"/>
      <w:bookmarkEnd w:id="3615"/>
    </w:p>
    <w:p w14:paraId="46218287" w14:textId="77777777" w:rsidR="00C45907" w:rsidRPr="00931575" w:rsidRDefault="00C45907" w:rsidP="00C45907">
      <w:pPr>
        <w:pStyle w:val="Heading5"/>
        <w:rPr>
          <w:lang w:eastAsia="sv-SE"/>
        </w:rPr>
      </w:pPr>
      <w:bookmarkStart w:id="3616" w:name="_Toc21102873"/>
      <w:bookmarkStart w:id="3617" w:name="_Toc29810722"/>
      <w:bookmarkStart w:id="3618" w:name="_Toc36636074"/>
      <w:bookmarkStart w:id="3619" w:name="_Toc37273020"/>
      <w:bookmarkStart w:id="3620" w:name="_Toc45886100"/>
      <w:bookmarkStart w:id="3621" w:name="_Toc53183176"/>
      <w:bookmarkStart w:id="3622" w:name="_Toc58915843"/>
      <w:bookmarkStart w:id="3623" w:name="_Toc66700990"/>
      <w:bookmarkStart w:id="3624" w:name="_Toc68697145"/>
      <w:bookmarkStart w:id="3625" w:name="_Toc74928067"/>
      <w:bookmarkStart w:id="3626" w:name="_Toc76115166"/>
      <w:bookmarkStart w:id="3627" w:name="_Toc7654457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3616"/>
      <w:bookmarkEnd w:id="3617"/>
      <w:bookmarkEnd w:id="3618"/>
      <w:bookmarkEnd w:id="3619"/>
      <w:bookmarkEnd w:id="3620"/>
      <w:bookmarkEnd w:id="3621"/>
      <w:bookmarkEnd w:id="3622"/>
      <w:bookmarkEnd w:id="3623"/>
      <w:bookmarkEnd w:id="3624"/>
      <w:bookmarkEnd w:id="3625"/>
      <w:bookmarkEnd w:id="3626"/>
      <w:bookmarkEnd w:id="3627"/>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3628" w:name="_Toc21102874"/>
      <w:bookmarkStart w:id="3629" w:name="_Toc29810723"/>
      <w:bookmarkStart w:id="3630" w:name="_Toc36636075"/>
      <w:bookmarkStart w:id="3631" w:name="_Toc37273021"/>
      <w:bookmarkStart w:id="3632" w:name="_Toc45886101"/>
      <w:bookmarkStart w:id="3633" w:name="_Toc53183177"/>
      <w:bookmarkStart w:id="3634" w:name="_Toc58915844"/>
      <w:bookmarkStart w:id="3635" w:name="_Toc66700991"/>
      <w:bookmarkStart w:id="3636" w:name="_Toc68697146"/>
      <w:bookmarkStart w:id="3637" w:name="_Toc74928068"/>
      <w:bookmarkStart w:id="3638" w:name="_Toc76115167"/>
      <w:bookmarkStart w:id="3639" w:name="_Toc7654457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3628"/>
      <w:bookmarkEnd w:id="3629"/>
      <w:bookmarkEnd w:id="3630"/>
      <w:bookmarkEnd w:id="3631"/>
      <w:bookmarkEnd w:id="3632"/>
      <w:bookmarkEnd w:id="3633"/>
      <w:bookmarkEnd w:id="3634"/>
      <w:bookmarkEnd w:id="3635"/>
      <w:bookmarkEnd w:id="3636"/>
      <w:bookmarkEnd w:id="3637"/>
      <w:bookmarkEnd w:id="3638"/>
      <w:bookmarkEnd w:id="3639"/>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3640" w:name="_Toc21102875"/>
      <w:bookmarkStart w:id="3641" w:name="_Toc29810724"/>
      <w:bookmarkStart w:id="3642" w:name="_Toc36636076"/>
      <w:bookmarkStart w:id="3643" w:name="_Toc37273022"/>
      <w:bookmarkStart w:id="3644" w:name="_Toc45886102"/>
      <w:bookmarkStart w:id="3645" w:name="_Toc53183178"/>
      <w:bookmarkStart w:id="3646" w:name="_Toc58915845"/>
      <w:bookmarkStart w:id="3647" w:name="_Toc66700992"/>
      <w:bookmarkStart w:id="3648" w:name="_Toc68697147"/>
      <w:bookmarkStart w:id="3649" w:name="_Toc74928069"/>
      <w:bookmarkStart w:id="3650" w:name="_Toc76115168"/>
      <w:bookmarkStart w:id="3651" w:name="_Toc7654457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3640"/>
      <w:bookmarkEnd w:id="3641"/>
      <w:bookmarkEnd w:id="3642"/>
      <w:bookmarkEnd w:id="3643"/>
      <w:bookmarkEnd w:id="3644"/>
      <w:bookmarkEnd w:id="3645"/>
      <w:bookmarkEnd w:id="3646"/>
      <w:bookmarkEnd w:id="3647"/>
      <w:bookmarkEnd w:id="3648"/>
      <w:bookmarkEnd w:id="3649"/>
      <w:bookmarkEnd w:id="3650"/>
      <w:bookmarkEnd w:id="3651"/>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3652" w:name="_Toc21102876"/>
      <w:bookmarkStart w:id="3653" w:name="_Toc29810725"/>
      <w:bookmarkStart w:id="3654" w:name="_Toc36636077"/>
      <w:bookmarkStart w:id="3655" w:name="_Toc37273023"/>
      <w:bookmarkStart w:id="3656" w:name="_Toc45886103"/>
      <w:bookmarkStart w:id="3657" w:name="_Toc53183179"/>
      <w:bookmarkStart w:id="3658"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3659" w:name="_Toc66700993"/>
      <w:bookmarkStart w:id="3660" w:name="_Toc68697148"/>
      <w:bookmarkStart w:id="3661" w:name="_Toc74928070"/>
      <w:bookmarkStart w:id="3662" w:name="_Toc76115169"/>
      <w:bookmarkStart w:id="3663" w:name="_Toc76544576"/>
      <w:r w:rsidRPr="00931575">
        <w:t>7.</w:t>
      </w:r>
      <w:r w:rsidRPr="00931575">
        <w:rPr>
          <w:lang w:val="en-US"/>
        </w:rPr>
        <w:t>6</w:t>
      </w:r>
      <w:r w:rsidRPr="00931575">
        <w:t>.5</w:t>
      </w:r>
      <w:r w:rsidRPr="00931575">
        <w:tab/>
        <w:t>Test requirements</w:t>
      </w:r>
      <w:bookmarkEnd w:id="3652"/>
      <w:bookmarkEnd w:id="3653"/>
      <w:bookmarkEnd w:id="3654"/>
      <w:bookmarkEnd w:id="3655"/>
      <w:bookmarkEnd w:id="3656"/>
      <w:bookmarkEnd w:id="3657"/>
      <w:bookmarkEnd w:id="3658"/>
      <w:bookmarkEnd w:id="3659"/>
      <w:bookmarkEnd w:id="3660"/>
      <w:bookmarkEnd w:id="3661"/>
      <w:bookmarkEnd w:id="3662"/>
      <w:bookmarkEnd w:id="3663"/>
    </w:p>
    <w:p w14:paraId="40F06165" w14:textId="77777777" w:rsidR="00C45907" w:rsidRPr="00931575" w:rsidRDefault="00C45907" w:rsidP="00C45907">
      <w:pPr>
        <w:pStyle w:val="Heading4"/>
        <w:rPr>
          <w:i/>
        </w:rPr>
      </w:pPr>
      <w:bookmarkStart w:id="3664" w:name="_Toc21102877"/>
      <w:bookmarkStart w:id="3665" w:name="_Toc29810726"/>
      <w:bookmarkStart w:id="3666" w:name="_Toc36636078"/>
      <w:bookmarkStart w:id="3667" w:name="_Toc37273024"/>
      <w:bookmarkStart w:id="3668" w:name="_Toc45886104"/>
      <w:bookmarkStart w:id="3669" w:name="_Toc53183180"/>
      <w:bookmarkStart w:id="3670" w:name="_Toc58915847"/>
      <w:bookmarkStart w:id="3671" w:name="_Toc66700994"/>
      <w:bookmarkStart w:id="3672" w:name="_Toc68697149"/>
      <w:bookmarkStart w:id="3673" w:name="_Toc74928071"/>
      <w:bookmarkStart w:id="3674" w:name="_Toc76115170"/>
      <w:bookmarkStart w:id="3675" w:name="_Toc76544577"/>
      <w:r w:rsidRPr="00931575">
        <w:t>7.</w:t>
      </w:r>
      <w:r w:rsidRPr="00931575">
        <w:rPr>
          <w:lang w:val="en-US"/>
        </w:rPr>
        <w:t>6</w:t>
      </w:r>
      <w:r w:rsidRPr="00931575">
        <w:t>.5.1</w:t>
      </w:r>
      <w:r w:rsidRPr="00931575">
        <w:tab/>
        <w:t xml:space="preserve">Requirement for </w:t>
      </w:r>
      <w:r w:rsidRPr="00931575">
        <w:rPr>
          <w:i/>
        </w:rPr>
        <w:t>BS type 1-O</w:t>
      </w:r>
      <w:bookmarkEnd w:id="3664"/>
      <w:bookmarkEnd w:id="3665"/>
      <w:bookmarkEnd w:id="3666"/>
      <w:bookmarkEnd w:id="3667"/>
      <w:bookmarkEnd w:id="3668"/>
      <w:bookmarkEnd w:id="3669"/>
      <w:bookmarkEnd w:id="3670"/>
      <w:bookmarkEnd w:id="3671"/>
      <w:bookmarkEnd w:id="3672"/>
      <w:bookmarkEnd w:id="3673"/>
      <w:bookmarkEnd w:id="3674"/>
      <w:bookmarkEnd w:id="367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3676" w:name="_Toc21102878"/>
      <w:bookmarkStart w:id="3677" w:name="_Toc29810727"/>
      <w:bookmarkStart w:id="3678" w:name="_Toc36636079"/>
      <w:bookmarkStart w:id="3679" w:name="_Toc37273025"/>
      <w:bookmarkStart w:id="3680" w:name="_Toc45886105"/>
      <w:bookmarkStart w:id="3681" w:name="_Toc53183181"/>
      <w:bookmarkStart w:id="3682" w:name="_Toc58915848"/>
      <w:bookmarkStart w:id="3683" w:name="_Toc66700995"/>
      <w:bookmarkStart w:id="3684" w:name="_Toc68697150"/>
      <w:bookmarkStart w:id="3685" w:name="_Toc74928072"/>
      <w:bookmarkStart w:id="3686" w:name="_Toc76115171"/>
      <w:bookmarkStart w:id="3687" w:name="_Toc76544578"/>
      <w:r w:rsidRPr="00931575">
        <w:t>7.</w:t>
      </w:r>
      <w:r w:rsidRPr="00931575">
        <w:rPr>
          <w:lang w:val="en-US"/>
        </w:rPr>
        <w:t>6</w:t>
      </w:r>
      <w:r w:rsidRPr="00931575">
        <w:t>.5.1.1</w:t>
      </w:r>
      <w:r w:rsidRPr="00931575">
        <w:tab/>
        <w:t>General</w:t>
      </w:r>
      <w:bookmarkEnd w:id="3676"/>
      <w:bookmarkEnd w:id="3677"/>
      <w:bookmarkEnd w:id="3678"/>
      <w:bookmarkEnd w:id="3679"/>
      <w:bookmarkEnd w:id="3680"/>
      <w:bookmarkEnd w:id="3681"/>
      <w:bookmarkEnd w:id="3682"/>
      <w:bookmarkEnd w:id="3683"/>
      <w:bookmarkEnd w:id="3684"/>
      <w:bookmarkEnd w:id="3685"/>
      <w:bookmarkEnd w:id="3686"/>
      <w:bookmarkEnd w:id="3687"/>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3688" w:name="_Toc21102879"/>
      <w:bookmarkStart w:id="3689" w:name="_Toc29810728"/>
      <w:bookmarkStart w:id="3690" w:name="_Toc36636080"/>
      <w:bookmarkStart w:id="3691" w:name="_Toc37273026"/>
      <w:bookmarkStart w:id="3692" w:name="_Toc45886106"/>
      <w:bookmarkStart w:id="3693" w:name="_Toc53183182"/>
      <w:bookmarkStart w:id="3694" w:name="_Toc58915849"/>
      <w:bookmarkStart w:id="3695" w:name="_Toc66700996"/>
      <w:bookmarkStart w:id="3696" w:name="_Toc68697151"/>
      <w:bookmarkStart w:id="3697" w:name="_Toc74928073"/>
      <w:bookmarkStart w:id="3698" w:name="_Toc76115172"/>
      <w:bookmarkStart w:id="3699" w:name="_Toc76544579"/>
      <w:r w:rsidRPr="00931575">
        <w:t>7.</w:t>
      </w:r>
      <w:r w:rsidRPr="00931575">
        <w:rPr>
          <w:lang w:val="en-US"/>
        </w:rPr>
        <w:t>6</w:t>
      </w:r>
      <w:r w:rsidRPr="00931575">
        <w:t>.5.1.2</w:t>
      </w:r>
      <w:r w:rsidRPr="00931575">
        <w:tab/>
        <w:t>Co-location requirement</w:t>
      </w:r>
      <w:bookmarkEnd w:id="3688"/>
      <w:bookmarkEnd w:id="3689"/>
      <w:bookmarkEnd w:id="3690"/>
      <w:bookmarkEnd w:id="3691"/>
      <w:bookmarkEnd w:id="3692"/>
      <w:bookmarkEnd w:id="3693"/>
      <w:bookmarkEnd w:id="3694"/>
      <w:bookmarkEnd w:id="3695"/>
      <w:bookmarkEnd w:id="3696"/>
      <w:bookmarkEnd w:id="3697"/>
      <w:bookmarkEnd w:id="3698"/>
      <w:bookmarkEnd w:id="3699"/>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3700" w:name="_Toc21102880"/>
      <w:bookmarkStart w:id="3701" w:name="_Toc29810729"/>
      <w:bookmarkStart w:id="3702" w:name="_Toc36636081"/>
      <w:bookmarkStart w:id="3703" w:name="_Toc37273027"/>
      <w:bookmarkStart w:id="3704" w:name="_Toc45886107"/>
      <w:bookmarkStart w:id="3705" w:name="_Toc53183183"/>
      <w:bookmarkStart w:id="3706" w:name="_Toc58915850"/>
      <w:bookmarkStart w:id="3707" w:name="_Toc66700997"/>
      <w:bookmarkStart w:id="3708" w:name="_Toc68697152"/>
      <w:bookmarkStart w:id="3709" w:name="_Toc74928074"/>
      <w:bookmarkStart w:id="3710" w:name="_Toc76115173"/>
      <w:bookmarkStart w:id="3711" w:name="_Toc76544580"/>
      <w:r w:rsidRPr="00931575">
        <w:t>7.</w:t>
      </w:r>
      <w:r w:rsidRPr="00931575">
        <w:rPr>
          <w:lang w:val="en-US"/>
        </w:rPr>
        <w:t>6</w:t>
      </w:r>
      <w:r w:rsidRPr="00931575">
        <w:t>.5.2</w:t>
      </w:r>
      <w:r w:rsidRPr="00931575">
        <w:tab/>
        <w:t xml:space="preserve">Requirement for </w:t>
      </w:r>
      <w:r w:rsidRPr="00931575">
        <w:rPr>
          <w:i/>
        </w:rPr>
        <w:t>BS type 2-O</w:t>
      </w:r>
      <w:bookmarkEnd w:id="3700"/>
      <w:bookmarkEnd w:id="3701"/>
      <w:bookmarkEnd w:id="3702"/>
      <w:bookmarkEnd w:id="3703"/>
      <w:bookmarkEnd w:id="3704"/>
      <w:bookmarkEnd w:id="3705"/>
      <w:bookmarkEnd w:id="3706"/>
      <w:bookmarkEnd w:id="3707"/>
      <w:bookmarkEnd w:id="3708"/>
      <w:bookmarkEnd w:id="3709"/>
      <w:bookmarkEnd w:id="3710"/>
      <w:bookmarkEnd w:id="3711"/>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3712" w:name="_Toc21102881"/>
      <w:bookmarkStart w:id="3713" w:name="_Toc29810730"/>
      <w:bookmarkStart w:id="3714" w:name="_Toc36636082"/>
      <w:bookmarkStart w:id="3715" w:name="_Toc37273028"/>
      <w:bookmarkStart w:id="3716" w:name="_Toc45886108"/>
      <w:bookmarkStart w:id="3717" w:name="_Toc53183184"/>
      <w:bookmarkStart w:id="3718" w:name="_Toc58915851"/>
      <w:bookmarkStart w:id="3719" w:name="_Toc66700998"/>
      <w:bookmarkStart w:id="3720" w:name="_Toc68697153"/>
      <w:bookmarkStart w:id="3721" w:name="_Toc74928075"/>
      <w:bookmarkStart w:id="3722" w:name="_Toc76115174"/>
      <w:bookmarkStart w:id="3723" w:name="_Toc7654458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3712"/>
      <w:bookmarkEnd w:id="3713"/>
      <w:bookmarkEnd w:id="3714"/>
      <w:bookmarkEnd w:id="3715"/>
      <w:bookmarkEnd w:id="3716"/>
      <w:bookmarkEnd w:id="3717"/>
      <w:bookmarkEnd w:id="3718"/>
      <w:bookmarkEnd w:id="3719"/>
      <w:bookmarkEnd w:id="3720"/>
      <w:bookmarkEnd w:id="3721"/>
      <w:bookmarkEnd w:id="3722"/>
      <w:bookmarkEnd w:id="3723"/>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3724" w:name="_Toc21102882"/>
      <w:bookmarkStart w:id="3725" w:name="_Toc29810731"/>
      <w:bookmarkStart w:id="3726" w:name="_Toc36636083"/>
      <w:bookmarkStart w:id="3727" w:name="_Toc37273029"/>
      <w:bookmarkStart w:id="3728" w:name="_Toc45886109"/>
      <w:bookmarkStart w:id="3729" w:name="_Toc53183185"/>
      <w:bookmarkStart w:id="3730" w:name="_Toc58915852"/>
      <w:bookmarkStart w:id="3731" w:name="_Toc66700999"/>
      <w:bookmarkStart w:id="3732" w:name="_Toc68697154"/>
      <w:bookmarkStart w:id="3733" w:name="_Toc74928076"/>
      <w:bookmarkStart w:id="3734" w:name="_Toc76115175"/>
      <w:bookmarkStart w:id="3735" w:name="_Toc76544582"/>
      <w:r w:rsidRPr="00931575">
        <w:t>7.7</w:t>
      </w:r>
      <w:r w:rsidRPr="00931575">
        <w:tab/>
        <w:t>OTA receiver spurious emissions</w:t>
      </w:r>
      <w:bookmarkEnd w:id="3724"/>
      <w:bookmarkEnd w:id="3725"/>
      <w:bookmarkEnd w:id="3726"/>
      <w:bookmarkEnd w:id="3727"/>
      <w:bookmarkEnd w:id="3728"/>
      <w:bookmarkEnd w:id="3729"/>
      <w:bookmarkEnd w:id="3730"/>
      <w:bookmarkEnd w:id="3731"/>
      <w:bookmarkEnd w:id="3732"/>
      <w:bookmarkEnd w:id="3733"/>
      <w:bookmarkEnd w:id="3734"/>
      <w:bookmarkEnd w:id="3735"/>
    </w:p>
    <w:p w14:paraId="41FFCBD0" w14:textId="77777777" w:rsidR="00C45907" w:rsidRPr="00931575" w:rsidRDefault="00C45907" w:rsidP="00C45907">
      <w:pPr>
        <w:pStyle w:val="Heading3"/>
        <w:rPr>
          <w:lang w:eastAsia="sv-SE"/>
        </w:rPr>
      </w:pPr>
      <w:bookmarkStart w:id="3736" w:name="_Toc21102883"/>
      <w:bookmarkStart w:id="3737" w:name="_Toc29810732"/>
      <w:bookmarkStart w:id="3738" w:name="_Toc36636084"/>
      <w:bookmarkStart w:id="3739" w:name="_Toc37273030"/>
      <w:bookmarkStart w:id="3740" w:name="_Toc45886110"/>
      <w:bookmarkStart w:id="3741" w:name="_Toc53183186"/>
      <w:bookmarkStart w:id="3742" w:name="_Toc58915853"/>
      <w:bookmarkStart w:id="3743" w:name="_Toc66701000"/>
      <w:bookmarkStart w:id="3744" w:name="_Toc68697155"/>
      <w:bookmarkStart w:id="3745" w:name="_Toc74928077"/>
      <w:bookmarkStart w:id="3746" w:name="_Toc76115176"/>
      <w:bookmarkStart w:id="3747" w:name="_Toc76544583"/>
      <w:r w:rsidRPr="00931575">
        <w:rPr>
          <w:lang w:eastAsia="sv-SE"/>
        </w:rPr>
        <w:t>7.7.1</w:t>
      </w:r>
      <w:r w:rsidRPr="00931575">
        <w:rPr>
          <w:lang w:eastAsia="sv-SE"/>
        </w:rPr>
        <w:tab/>
        <w:t>Definition and applicability</w:t>
      </w:r>
      <w:bookmarkEnd w:id="3736"/>
      <w:bookmarkEnd w:id="3737"/>
      <w:bookmarkEnd w:id="3738"/>
      <w:bookmarkEnd w:id="3739"/>
      <w:bookmarkEnd w:id="3740"/>
      <w:bookmarkEnd w:id="3741"/>
      <w:bookmarkEnd w:id="3742"/>
      <w:bookmarkEnd w:id="3743"/>
      <w:bookmarkEnd w:id="3744"/>
      <w:bookmarkEnd w:id="3745"/>
      <w:bookmarkEnd w:id="3746"/>
      <w:bookmarkEnd w:id="3747"/>
    </w:p>
    <w:p w14:paraId="0D3ACEBF" w14:textId="77777777" w:rsidR="00C45907" w:rsidRPr="00931575" w:rsidRDefault="00C45907" w:rsidP="00136C94">
      <w:pPr>
        <w:rPr>
          <w:lang w:val="en-US" w:eastAsia="zh-CN"/>
        </w:rPr>
      </w:pPr>
      <w:bookmarkStart w:id="374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374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3749" w:name="_Toc21102884"/>
      <w:bookmarkStart w:id="3750" w:name="_Toc29810733"/>
      <w:bookmarkStart w:id="3751" w:name="_Toc36636085"/>
      <w:bookmarkStart w:id="3752" w:name="_Toc37273031"/>
      <w:bookmarkStart w:id="3753" w:name="_Toc45886111"/>
      <w:bookmarkStart w:id="3754" w:name="_Toc53183187"/>
      <w:bookmarkStart w:id="3755" w:name="_Toc58915854"/>
      <w:bookmarkStart w:id="3756" w:name="_Toc66701001"/>
      <w:bookmarkStart w:id="3757" w:name="_Toc68697156"/>
      <w:bookmarkStart w:id="3758" w:name="_Toc74928078"/>
      <w:bookmarkStart w:id="3759" w:name="_Toc76115177"/>
      <w:bookmarkStart w:id="3760" w:name="_Toc76544584"/>
      <w:r w:rsidRPr="00931575">
        <w:rPr>
          <w:lang w:eastAsia="sv-SE"/>
        </w:rPr>
        <w:t>7.7.2</w:t>
      </w:r>
      <w:r w:rsidRPr="00931575">
        <w:rPr>
          <w:lang w:eastAsia="sv-SE"/>
        </w:rPr>
        <w:tab/>
        <w:t>Minimum requirement</w:t>
      </w:r>
      <w:bookmarkEnd w:id="3749"/>
      <w:bookmarkEnd w:id="3750"/>
      <w:bookmarkEnd w:id="3751"/>
      <w:bookmarkEnd w:id="3752"/>
      <w:bookmarkEnd w:id="3753"/>
      <w:bookmarkEnd w:id="3754"/>
      <w:bookmarkEnd w:id="3755"/>
      <w:bookmarkEnd w:id="3756"/>
      <w:bookmarkEnd w:id="3757"/>
      <w:bookmarkEnd w:id="3758"/>
      <w:bookmarkEnd w:id="3759"/>
      <w:bookmarkEnd w:id="3760"/>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3761" w:name="_Toc21102885"/>
      <w:bookmarkStart w:id="3762" w:name="_Toc29810734"/>
      <w:bookmarkStart w:id="3763" w:name="_Toc36636086"/>
      <w:bookmarkStart w:id="3764" w:name="_Toc37273032"/>
      <w:bookmarkStart w:id="3765" w:name="_Toc45886112"/>
      <w:bookmarkStart w:id="3766" w:name="_Toc53183188"/>
      <w:bookmarkStart w:id="3767" w:name="_Toc58915855"/>
      <w:bookmarkStart w:id="3768" w:name="_Toc66701002"/>
      <w:bookmarkStart w:id="3769" w:name="_Toc68697157"/>
      <w:bookmarkStart w:id="3770" w:name="_Toc74928079"/>
      <w:bookmarkStart w:id="3771" w:name="_Toc76115178"/>
      <w:bookmarkStart w:id="3772" w:name="_Toc76544585"/>
      <w:r w:rsidRPr="00931575">
        <w:rPr>
          <w:lang w:eastAsia="sv-SE"/>
        </w:rPr>
        <w:t>7.7.3</w:t>
      </w:r>
      <w:r w:rsidRPr="00931575">
        <w:rPr>
          <w:lang w:eastAsia="sv-SE"/>
        </w:rPr>
        <w:tab/>
        <w:t>Test purpose</w:t>
      </w:r>
      <w:bookmarkEnd w:id="3761"/>
      <w:bookmarkEnd w:id="3762"/>
      <w:bookmarkEnd w:id="3763"/>
      <w:bookmarkEnd w:id="3764"/>
      <w:bookmarkEnd w:id="3765"/>
      <w:bookmarkEnd w:id="3766"/>
      <w:bookmarkEnd w:id="3767"/>
      <w:bookmarkEnd w:id="3768"/>
      <w:bookmarkEnd w:id="3769"/>
      <w:bookmarkEnd w:id="3770"/>
      <w:bookmarkEnd w:id="3771"/>
      <w:bookmarkEnd w:id="3772"/>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3773" w:name="_Toc21102886"/>
      <w:bookmarkStart w:id="3774" w:name="_Toc29810735"/>
      <w:bookmarkStart w:id="3775" w:name="_Toc36636087"/>
      <w:bookmarkStart w:id="3776" w:name="_Toc37273033"/>
      <w:bookmarkStart w:id="3777" w:name="_Toc45886113"/>
      <w:bookmarkStart w:id="3778" w:name="_Toc53183189"/>
      <w:bookmarkStart w:id="3779" w:name="_Toc58915856"/>
      <w:bookmarkStart w:id="3780" w:name="_Toc66701003"/>
      <w:bookmarkStart w:id="3781" w:name="_Toc68697158"/>
      <w:bookmarkStart w:id="3782" w:name="_Toc74928080"/>
      <w:bookmarkStart w:id="3783" w:name="_Toc76115179"/>
      <w:bookmarkStart w:id="3784" w:name="_Toc76544586"/>
      <w:r w:rsidRPr="00931575">
        <w:rPr>
          <w:lang w:eastAsia="sv-SE"/>
        </w:rPr>
        <w:t>7.7.4</w:t>
      </w:r>
      <w:r w:rsidRPr="00931575">
        <w:rPr>
          <w:lang w:eastAsia="sv-SE"/>
        </w:rPr>
        <w:tab/>
        <w:t>Method of test</w:t>
      </w:r>
      <w:bookmarkEnd w:id="3773"/>
      <w:bookmarkEnd w:id="3774"/>
      <w:bookmarkEnd w:id="3775"/>
      <w:bookmarkEnd w:id="3776"/>
      <w:bookmarkEnd w:id="3777"/>
      <w:bookmarkEnd w:id="3778"/>
      <w:bookmarkEnd w:id="3779"/>
      <w:bookmarkEnd w:id="3780"/>
      <w:bookmarkEnd w:id="3781"/>
      <w:bookmarkEnd w:id="3782"/>
      <w:bookmarkEnd w:id="3783"/>
      <w:bookmarkEnd w:id="3784"/>
    </w:p>
    <w:p w14:paraId="180B9A5B" w14:textId="77777777" w:rsidR="00C45907" w:rsidRPr="00931575" w:rsidRDefault="00C45907" w:rsidP="00C45907">
      <w:pPr>
        <w:pStyle w:val="Heading4"/>
        <w:rPr>
          <w:lang w:eastAsia="sv-SE"/>
        </w:rPr>
      </w:pPr>
      <w:bookmarkStart w:id="3785" w:name="_Toc21102887"/>
      <w:bookmarkStart w:id="3786" w:name="_Toc29810736"/>
      <w:bookmarkStart w:id="3787" w:name="_Toc36636088"/>
      <w:bookmarkStart w:id="3788" w:name="_Toc37273034"/>
      <w:bookmarkStart w:id="3789" w:name="_Toc45886114"/>
      <w:bookmarkStart w:id="3790" w:name="_Toc53183190"/>
      <w:bookmarkStart w:id="3791" w:name="_Toc58915857"/>
      <w:bookmarkStart w:id="3792" w:name="_Toc66701004"/>
      <w:bookmarkStart w:id="3793" w:name="_Toc68697159"/>
      <w:bookmarkStart w:id="3794" w:name="_Toc74928081"/>
      <w:bookmarkStart w:id="3795" w:name="_Toc76115180"/>
      <w:bookmarkStart w:id="3796" w:name="_Toc76544587"/>
      <w:r w:rsidRPr="00931575">
        <w:rPr>
          <w:lang w:eastAsia="sv-SE"/>
        </w:rPr>
        <w:t>7.7.4.1</w:t>
      </w:r>
      <w:r w:rsidRPr="00931575">
        <w:rPr>
          <w:lang w:eastAsia="sv-SE"/>
        </w:rPr>
        <w:tab/>
        <w:t>Initial conditions</w:t>
      </w:r>
      <w:bookmarkEnd w:id="3785"/>
      <w:bookmarkEnd w:id="3786"/>
      <w:bookmarkEnd w:id="3787"/>
      <w:bookmarkEnd w:id="3788"/>
      <w:bookmarkEnd w:id="3789"/>
      <w:bookmarkEnd w:id="3790"/>
      <w:bookmarkEnd w:id="3791"/>
      <w:bookmarkEnd w:id="3792"/>
      <w:bookmarkEnd w:id="3793"/>
      <w:bookmarkEnd w:id="3794"/>
      <w:bookmarkEnd w:id="3795"/>
      <w:bookmarkEnd w:id="37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3797" w:name="_Toc21102888"/>
      <w:bookmarkStart w:id="3798" w:name="_Toc29810737"/>
      <w:bookmarkStart w:id="3799" w:name="_Toc36636089"/>
      <w:bookmarkStart w:id="3800" w:name="_Toc37273035"/>
      <w:bookmarkStart w:id="3801" w:name="_Toc45886115"/>
      <w:bookmarkStart w:id="3802" w:name="_Toc53183191"/>
      <w:bookmarkStart w:id="3803" w:name="_Toc58915858"/>
      <w:bookmarkStart w:id="3804" w:name="_Toc66701005"/>
      <w:bookmarkStart w:id="3805" w:name="_Toc68697160"/>
      <w:bookmarkStart w:id="3806" w:name="_Toc74928082"/>
      <w:bookmarkStart w:id="3807" w:name="_Toc76115181"/>
      <w:bookmarkStart w:id="3808" w:name="_Toc76544588"/>
      <w:r w:rsidRPr="00931575">
        <w:rPr>
          <w:lang w:eastAsia="sv-SE"/>
        </w:rPr>
        <w:t>7.7.4.2</w:t>
      </w:r>
      <w:r w:rsidRPr="00931575">
        <w:rPr>
          <w:lang w:eastAsia="sv-SE"/>
        </w:rPr>
        <w:tab/>
        <w:t>Procedure</w:t>
      </w:r>
      <w:bookmarkEnd w:id="3797"/>
      <w:bookmarkEnd w:id="3798"/>
      <w:bookmarkEnd w:id="3799"/>
      <w:bookmarkEnd w:id="3800"/>
      <w:bookmarkEnd w:id="3801"/>
      <w:bookmarkEnd w:id="3802"/>
      <w:bookmarkEnd w:id="3803"/>
      <w:bookmarkEnd w:id="3804"/>
      <w:bookmarkEnd w:id="3805"/>
      <w:bookmarkEnd w:id="3806"/>
      <w:bookmarkEnd w:id="3807"/>
      <w:bookmarkEnd w:id="3808"/>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3809" w:name="_Toc21102889"/>
      <w:bookmarkStart w:id="3810" w:name="_Toc29810738"/>
      <w:bookmarkStart w:id="3811" w:name="_Toc36636090"/>
      <w:bookmarkStart w:id="3812" w:name="_Toc37273036"/>
      <w:bookmarkStart w:id="3813" w:name="_Toc45886116"/>
      <w:bookmarkStart w:id="3814" w:name="_Toc53183192"/>
      <w:bookmarkStart w:id="3815" w:name="_Toc58915859"/>
      <w:bookmarkStart w:id="3816" w:name="_Toc66701006"/>
      <w:bookmarkStart w:id="3817" w:name="_Toc68697161"/>
      <w:bookmarkStart w:id="3818" w:name="_Toc74928083"/>
      <w:bookmarkStart w:id="3819" w:name="_Toc76115182"/>
      <w:bookmarkStart w:id="3820" w:name="_Toc76544589"/>
      <w:r w:rsidRPr="00931575">
        <w:rPr>
          <w:lang w:eastAsia="sv-SE"/>
        </w:rPr>
        <w:t>7.7.5</w:t>
      </w:r>
      <w:r w:rsidRPr="00931575">
        <w:rPr>
          <w:lang w:eastAsia="sv-SE"/>
        </w:rPr>
        <w:tab/>
        <w:t>Test requirement</w:t>
      </w:r>
      <w:bookmarkEnd w:id="3809"/>
      <w:bookmarkEnd w:id="3810"/>
      <w:bookmarkEnd w:id="3811"/>
      <w:bookmarkEnd w:id="3812"/>
      <w:bookmarkEnd w:id="3813"/>
      <w:bookmarkEnd w:id="3814"/>
      <w:bookmarkEnd w:id="3815"/>
      <w:bookmarkEnd w:id="3816"/>
      <w:bookmarkEnd w:id="3817"/>
      <w:bookmarkEnd w:id="3818"/>
      <w:bookmarkEnd w:id="3819"/>
      <w:bookmarkEnd w:id="3820"/>
    </w:p>
    <w:p w14:paraId="616FFC9B" w14:textId="77777777" w:rsidR="00C45907" w:rsidRPr="00931575" w:rsidRDefault="00C45907" w:rsidP="00C45907">
      <w:pPr>
        <w:pStyle w:val="Heading4"/>
      </w:pPr>
      <w:bookmarkStart w:id="3821" w:name="_Toc21102890"/>
      <w:bookmarkStart w:id="3822" w:name="_Toc29810739"/>
      <w:bookmarkStart w:id="3823" w:name="_Toc36636091"/>
      <w:bookmarkStart w:id="3824" w:name="_Toc37273037"/>
      <w:bookmarkStart w:id="3825" w:name="_Toc45886117"/>
      <w:bookmarkStart w:id="3826" w:name="_Toc53183193"/>
      <w:bookmarkStart w:id="3827" w:name="_Toc58915860"/>
      <w:bookmarkStart w:id="3828" w:name="_Toc66701007"/>
      <w:bookmarkStart w:id="3829" w:name="_Toc68697162"/>
      <w:bookmarkStart w:id="3830" w:name="_Toc74928084"/>
      <w:bookmarkStart w:id="3831" w:name="_Toc76115183"/>
      <w:bookmarkStart w:id="3832" w:name="_Toc76544590"/>
      <w:r w:rsidRPr="00931575">
        <w:t>7.7.5.1</w:t>
      </w:r>
      <w:r w:rsidRPr="00931575">
        <w:tab/>
        <w:t xml:space="preserve">Test requirement for </w:t>
      </w:r>
      <w:r w:rsidRPr="00931575">
        <w:rPr>
          <w:i/>
        </w:rPr>
        <w:t>BS type 1-O</w:t>
      </w:r>
      <w:bookmarkEnd w:id="3821"/>
      <w:bookmarkEnd w:id="3822"/>
      <w:bookmarkEnd w:id="3823"/>
      <w:bookmarkEnd w:id="3824"/>
      <w:bookmarkEnd w:id="3825"/>
      <w:bookmarkEnd w:id="3826"/>
      <w:bookmarkEnd w:id="3827"/>
      <w:bookmarkEnd w:id="3828"/>
      <w:bookmarkEnd w:id="3829"/>
      <w:bookmarkEnd w:id="3830"/>
      <w:bookmarkEnd w:id="3831"/>
      <w:bookmarkEnd w:id="3832"/>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3833" w:name="_Toc21102891"/>
      <w:bookmarkStart w:id="3834" w:name="_Toc29810740"/>
      <w:bookmarkStart w:id="3835" w:name="_Toc36636092"/>
      <w:bookmarkStart w:id="3836" w:name="_Toc37273038"/>
      <w:bookmarkStart w:id="3837" w:name="_Toc45886118"/>
      <w:bookmarkStart w:id="3838" w:name="_Toc53183194"/>
      <w:bookmarkStart w:id="3839" w:name="_Toc58915861"/>
      <w:bookmarkStart w:id="3840" w:name="_Toc66701008"/>
      <w:bookmarkStart w:id="3841" w:name="_Toc68697163"/>
      <w:bookmarkStart w:id="3842" w:name="_Toc74928085"/>
      <w:bookmarkStart w:id="3843" w:name="_Toc76115184"/>
      <w:bookmarkStart w:id="3844" w:name="_Toc76544591"/>
      <w:r w:rsidRPr="00931575">
        <w:t>7.7.5.2</w:t>
      </w:r>
      <w:r w:rsidRPr="00931575">
        <w:tab/>
        <w:t xml:space="preserve">Test requirement for </w:t>
      </w:r>
      <w:r w:rsidRPr="00931575">
        <w:rPr>
          <w:i/>
        </w:rPr>
        <w:t>BS type 2-O</w:t>
      </w:r>
      <w:bookmarkEnd w:id="3833"/>
      <w:bookmarkEnd w:id="3834"/>
      <w:bookmarkEnd w:id="3835"/>
      <w:bookmarkEnd w:id="3836"/>
      <w:bookmarkEnd w:id="3837"/>
      <w:bookmarkEnd w:id="3838"/>
      <w:bookmarkEnd w:id="3839"/>
      <w:bookmarkEnd w:id="3840"/>
      <w:bookmarkEnd w:id="3841"/>
      <w:bookmarkEnd w:id="3842"/>
      <w:bookmarkEnd w:id="3843"/>
      <w:bookmarkEnd w:id="3844"/>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3845" w:name="_Toc21102892"/>
      <w:bookmarkStart w:id="3846" w:name="_Toc29810741"/>
      <w:bookmarkStart w:id="3847" w:name="_Toc36636093"/>
      <w:bookmarkStart w:id="3848"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3849" w:name="_Hlk41916936"/>
      <w:r w:rsidRPr="00931575">
        <w:t>Limits for protection of Earth Exploration Satellite Service</w:t>
      </w:r>
      <w:bookmarkEnd w:id="384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3850" w:name="_Toc45886119"/>
      <w:bookmarkStart w:id="3851" w:name="_Toc53183195"/>
      <w:bookmarkStart w:id="3852" w:name="_Toc58915862"/>
      <w:bookmarkStart w:id="3853" w:name="_Toc66701009"/>
      <w:bookmarkStart w:id="3854" w:name="_Toc68697164"/>
      <w:bookmarkStart w:id="3855" w:name="_Toc74928086"/>
      <w:bookmarkStart w:id="3856" w:name="_Toc76115185"/>
      <w:bookmarkStart w:id="3857" w:name="_Toc76544592"/>
      <w:r w:rsidRPr="00931575">
        <w:t>7.8</w:t>
      </w:r>
      <w:r w:rsidRPr="00931575">
        <w:tab/>
        <w:t>OTA receiver intermodulation</w:t>
      </w:r>
      <w:bookmarkEnd w:id="3845"/>
      <w:bookmarkEnd w:id="3846"/>
      <w:bookmarkEnd w:id="3847"/>
      <w:bookmarkEnd w:id="3848"/>
      <w:bookmarkEnd w:id="3850"/>
      <w:bookmarkEnd w:id="3851"/>
      <w:bookmarkEnd w:id="3852"/>
      <w:bookmarkEnd w:id="3853"/>
      <w:bookmarkEnd w:id="3854"/>
      <w:bookmarkEnd w:id="3855"/>
      <w:bookmarkEnd w:id="3856"/>
      <w:bookmarkEnd w:id="3857"/>
    </w:p>
    <w:p w14:paraId="78F9BBD3" w14:textId="77777777" w:rsidR="00C45907" w:rsidRPr="00931575" w:rsidRDefault="00C45907" w:rsidP="00C45907">
      <w:pPr>
        <w:pStyle w:val="Heading3"/>
        <w:rPr>
          <w:lang w:eastAsia="sv-SE"/>
        </w:rPr>
      </w:pPr>
      <w:bookmarkStart w:id="3858" w:name="_Toc21102893"/>
      <w:bookmarkStart w:id="3859" w:name="_Toc29810742"/>
      <w:bookmarkStart w:id="3860" w:name="_Toc36636094"/>
      <w:bookmarkStart w:id="3861" w:name="_Toc37273040"/>
      <w:bookmarkStart w:id="3862" w:name="_Toc45886120"/>
      <w:bookmarkStart w:id="3863" w:name="_Toc53183196"/>
      <w:bookmarkStart w:id="3864" w:name="_Toc58915863"/>
      <w:bookmarkStart w:id="3865" w:name="_Toc66701010"/>
      <w:bookmarkStart w:id="3866" w:name="_Toc68697165"/>
      <w:bookmarkStart w:id="3867" w:name="_Toc74928087"/>
      <w:bookmarkStart w:id="3868" w:name="_Toc76115186"/>
      <w:bookmarkStart w:id="3869" w:name="_Toc76544593"/>
      <w:r w:rsidRPr="00931575">
        <w:rPr>
          <w:lang w:eastAsia="sv-SE"/>
        </w:rPr>
        <w:t>7.8.1</w:t>
      </w:r>
      <w:r w:rsidRPr="00931575">
        <w:rPr>
          <w:lang w:eastAsia="sv-SE"/>
        </w:rPr>
        <w:tab/>
        <w:t>Definition and applicability</w:t>
      </w:r>
      <w:bookmarkEnd w:id="3858"/>
      <w:bookmarkEnd w:id="3859"/>
      <w:bookmarkEnd w:id="3860"/>
      <w:bookmarkEnd w:id="3861"/>
      <w:bookmarkEnd w:id="3862"/>
      <w:bookmarkEnd w:id="3863"/>
      <w:bookmarkEnd w:id="3864"/>
      <w:bookmarkEnd w:id="3865"/>
      <w:bookmarkEnd w:id="3866"/>
      <w:bookmarkEnd w:id="3867"/>
      <w:bookmarkEnd w:id="3868"/>
      <w:bookmarkEnd w:id="386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3870" w:name="_Toc21102894"/>
      <w:bookmarkStart w:id="3871" w:name="_Toc29810743"/>
      <w:bookmarkStart w:id="3872" w:name="_Toc36636095"/>
      <w:bookmarkStart w:id="3873" w:name="_Toc37273041"/>
      <w:bookmarkStart w:id="3874" w:name="_Toc45886121"/>
      <w:bookmarkStart w:id="3875" w:name="_Toc53183197"/>
      <w:bookmarkStart w:id="3876" w:name="_Toc58915864"/>
      <w:bookmarkStart w:id="3877" w:name="_Toc66701011"/>
      <w:bookmarkStart w:id="3878" w:name="_Toc68697166"/>
      <w:bookmarkStart w:id="3879" w:name="_Toc74928088"/>
      <w:bookmarkStart w:id="3880" w:name="_Toc76115187"/>
      <w:bookmarkStart w:id="3881" w:name="_Toc76544594"/>
      <w:r w:rsidRPr="00931575">
        <w:rPr>
          <w:lang w:eastAsia="sv-SE"/>
        </w:rPr>
        <w:t>7.8.2</w:t>
      </w:r>
      <w:r w:rsidRPr="00931575">
        <w:rPr>
          <w:lang w:eastAsia="sv-SE"/>
        </w:rPr>
        <w:tab/>
        <w:t>Minimum requirement</w:t>
      </w:r>
      <w:bookmarkEnd w:id="3870"/>
      <w:bookmarkEnd w:id="3871"/>
      <w:bookmarkEnd w:id="3872"/>
      <w:bookmarkEnd w:id="3873"/>
      <w:bookmarkEnd w:id="3874"/>
      <w:bookmarkEnd w:id="3875"/>
      <w:bookmarkEnd w:id="3876"/>
      <w:bookmarkEnd w:id="3877"/>
      <w:bookmarkEnd w:id="3878"/>
      <w:bookmarkEnd w:id="3879"/>
      <w:bookmarkEnd w:id="3880"/>
      <w:bookmarkEnd w:id="3881"/>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3882" w:name="_Toc21102895"/>
      <w:bookmarkStart w:id="3883" w:name="_Toc29810744"/>
      <w:bookmarkStart w:id="3884" w:name="_Toc36636096"/>
      <w:bookmarkStart w:id="3885" w:name="_Toc37273042"/>
      <w:bookmarkStart w:id="3886" w:name="_Toc45886122"/>
      <w:bookmarkStart w:id="3887" w:name="_Toc53183198"/>
      <w:bookmarkStart w:id="3888" w:name="_Toc58915865"/>
      <w:bookmarkStart w:id="3889" w:name="_Toc66701012"/>
      <w:bookmarkStart w:id="3890" w:name="_Toc68697167"/>
      <w:bookmarkStart w:id="3891" w:name="_Toc74928089"/>
      <w:bookmarkStart w:id="3892" w:name="_Toc76115188"/>
      <w:bookmarkStart w:id="3893" w:name="_Toc76544595"/>
      <w:r w:rsidRPr="00931575">
        <w:rPr>
          <w:lang w:eastAsia="sv-SE"/>
        </w:rPr>
        <w:t>7.8.3</w:t>
      </w:r>
      <w:r w:rsidRPr="00931575">
        <w:rPr>
          <w:lang w:eastAsia="sv-SE"/>
        </w:rPr>
        <w:tab/>
        <w:t>Test purpose</w:t>
      </w:r>
      <w:bookmarkEnd w:id="3882"/>
      <w:bookmarkEnd w:id="3883"/>
      <w:bookmarkEnd w:id="3884"/>
      <w:bookmarkEnd w:id="3885"/>
      <w:bookmarkEnd w:id="3886"/>
      <w:bookmarkEnd w:id="3887"/>
      <w:bookmarkEnd w:id="3888"/>
      <w:bookmarkEnd w:id="3889"/>
      <w:bookmarkEnd w:id="3890"/>
      <w:bookmarkEnd w:id="3891"/>
      <w:bookmarkEnd w:id="3892"/>
      <w:bookmarkEnd w:id="3893"/>
    </w:p>
    <w:p w14:paraId="7BF278B5" w14:textId="77777777" w:rsidR="00370061" w:rsidRDefault="00370061" w:rsidP="00370061">
      <w:pPr>
        <w:rPr>
          <w:rFonts w:cs="v4.2.0"/>
        </w:rPr>
      </w:pPr>
      <w:bookmarkStart w:id="3894" w:name="_Toc21102896"/>
      <w:bookmarkStart w:id="3895" w:name="_Toc29810745"/>
      <w:bookmarkStart w:id="3896" w:name="_Toc36636097"/>
      <w:bookmarkStart w:id="3897" w:name="_Toc37273043"/>
      <w:bookmarkStart w:id="3898" w:name="_Toc45886123"/>
      <w:bookmarkStart w:id="3899" w:name="_Toc53183199"/>
      <w:bookmarkStart w:id="3900" w:name="_Toc58915866"/>
      <w:bookmarkStart w:id="3901" w:name="_Toc66701013"/>
      <w:bookmarkStart w:id="3902"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3903" w:name="_Toc74928090"/>
      <w:bookmarkStart w:id="3904" w:name="_Toc76115189"/>
      <w:bookmarkStart w:id="3905" w:name="_Toc76544596"/>
      <w:r w:rsidRPr="00931575">
        <w:rPr>
          <w:lang w:eastAsia="sv-SE"/>
        </w:rPr>
        <w:t>7.8</w:t>
      </w:r>
      <w:r w:rsidRPr="00931575">
        <w:rPr>
          <w:lang w:eastAsia="zh-CN"/>
        </w:rPr>
        <w:t>.</w:t>
      </w:r>
      <w:r w:rsidRPr="00931575">
        <w:rPr>
          <w:lang w:eastAsia="sv-SE"/>
        </w:rPr>
        <w:t>4</w:t>
      </w:r>
      <w:r w:rsidRPr="00931575">
        <w:rPr>
          <w:lang w:eastAsia="sv-SE"/>
        </w:rPr>
        <w:tab/>
        <w:t>Method of test</w:t>
      </w:r>
      <w:bookmarkEnd w:id="3894"/>
      <w:bookmarkEnd w:id="3895"/>
      <w:bookmarkEnd w:id="3896"/>
      <w:bookmarkEnd w:id="3897"/>
      <w:bookmarkEnd w:id="3898"/>
      <w:bookmarkEnd w:id="3899"/>
      <w:bookmarkEnd w:id="3900"/>
      <w:bookmarkEnd w:id="3901"/>
      <w:bookmarkEnd w:id="3902"/>
      <w:bookmarkEnd w:id="3903"/>
      <w:bookmarkEnd w:id="3904"/>
      <w:bookmarkEnd w:id="3905"/>
    </w:p>
    <w:p w14:paraId="0CF2153D" w14:textId="77777777" w:rsidR="00C45907" w:rsidRPr="00931575" w:rsidRDefault="00C45907" w:rsidP="00C45907">
      <w:pPr>
        <w:pStyle w:val="Heading4"/>
        <w:rPr>
          <w:lang w:eastAsia="sv-SE"/>
        </w:rPr>
      </w:pPr>
      <w:bookmarkStart w:id="3906" w:name="_Toc21102897"/>
      <w:bookmarkStart w:id="3907" w:name="_Toc29810746"/>
      <w:bookmarkStart w:id="3908" w:name="_Toc36636098"/>
      <w:bookmarkStart w:id="3909" w:name="_Toc37273044"/>
      <w:bookmarkStart w:id="3910" w:name="_Toc45886124"/>
      <w:bookmarkStart w:id="3911" w:name="_Toc53183200"/>
      <w:bookmarkStart w:id="3912" w:name="_Toc58915867"/>
      <w:bookmarkStart w:id="3913" w:name="_Toc66701014"/>
      <w:bookmarkStart w:id="3914" w:name="_Toc68697169"/>
      <w:bookmarkStart w:id="3915" w:name="_Toc74928091"/>
      <w:bookmarkStart w:id="3916" w:name="_Toc76115190"/>
      <w:bookmarkStart w:id="3917" w:name="_Toc76544597"/>
      <w:r w:rsidRPr="00931575">
        <w:rPr>
          <w:lang w:eastAsia="sv-SE"/>
        </w:rPr>
        <w:t>7.8.4.1</w:t>
      </w:r>
      <w:r w:rsidRPr="00931575">
        <w:rPr>
          <w:lang w:eastAsia="sv-SE"/>
        </w:rPr>
        <w:tab/>
        <w:t>Initial conditions</w:t>
      </w:r>
      <w:bookmarkEnd w:id="3906"/>
      <w:bookmarkEnd w:id="3907"/>
      <w:bookmarkEnd w:id="3908"/>
      <w:bookmarkEnd w:id="3909"/>
      <w:bookmarkEnd w:id="3910"/>
      <w:bookmarkEnd w:id="3911"/>
      <w:bookmarkEnd w:id="3912"/>
      <w:bookmarkEnd w:id="3913"/>
      <w:bookmarkEnd w:id="3914"/>
      <w:bookmarkEnd w:id="3915"/>
      <w:bookmarkEnd w:id="3916"/>
      <w:bookmarkEnd w:id="391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3918" w:name="_Toc21102898"/>
      <w:bookmarkStart w:id="3919" w:name="_Toc29810747"/>
      <w:bookmarkStart w:id="3920" w:name="_Toc36636099"/>
      <w:bookmarkStart w:id="3921" w:name="_Toc37273045"/>
      <w:bookmarkStart w:id="3922" w:name="_Toc45886125"/>
      <w:bookmarkStart w:id="3923" w:name="_Toc53183201"/>
      <w:bookmarkStart w:id="3924" w:name="_Toc58915868"/>
      <w:bookmarkStart w:id="3925" w:name="_Toc66701015"/>
      <w:bookmarkStart w:id="3926" w:name="_Toc68697170"/>
      <w:bookmarkStart w:id="3927" w:name="_Toc74928092"/>
      <w:bookmarkStart w:id="3928" w:name="_Toc76115191"/>
      <w:bookmarkStart w:id="3929" w:name="_Toc76544598"/>
      <w:r w:rsidRPr="00931575">
        <w:rPr>
          <w:lang w:eastAsia="sv-SE"/>
        </w:rPr>
        <w:lastRenderedPageBreak/>
        <w:t>7.8.4.2</w:t>
      </w:r>
      <w:r w:rsidRPr="00931575">
        <w:rPr>
          <w:lang w:eastAsia="sv-SE"/>
        </w:rPr>
        <w:tab/>
        <w:t>Procedure</w:t>
      </w:r>
      <w:bookmarkEnd w:id="3918"/>
      <w:bookmarkEnd w:id="3919"/>
      <w:bookmarkEnd w:id="3920"/>
      <w:bookmarkEnd w:id="3921"/>
      <w:bookmarkEnd w:id="3922"/>
      <w:bookmarkEnd w:id="3923"/>
      <w:bookmarkEnd w:id="3924"/>
      <w:bookmarkEnd w:id="3925"/>
      <w:bookmarkEnd w:id="3926"/>
      <w:bookmarkEnd w:id="3927"/>
      <w:bookmarkEnd w:id="3928"/>
      <w:bookmarkEnd w:id="3929"/>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3930" w:name="_Toc21102899"/>
      <w:bookmarkStart w:id="3931" w:name="_Toc29810748"/>
      <w:bookmarkStart w:id="3932" w:name="_Toc36636100"/>
      <w:bookmarkStart w:id="3933" w:name="_Toc37273046"/>
      <w:bookmarkStart w:id="3934" w:name="_Toc45886126"/>
      <w:bookmarkStart w:id="3935" w:name="_Toc53183202"/>
      <w:bookmarkStart w:id="3936" w:name="_Toc58915869"/>
      <w:bookmarkStart w:id="3937" w:name="_Toc66701016"/>
      <w:bookmarkStart w:id="3938" w:name="_Toc68697171"/>
      <w:bookmarkStart w:id="3939" w:name="_Toc74928093"/>
      <w:bookmarkStart w:id="3940" w:name="_Toc76115192"/>
      <w:bookmarkStart w:id="3941" w:name="_Toc76544599"/>
      <w:r w:rsidRPr="00931575">
        <w:rPr>
          <w:lang w:eastAsia="sv-SE"/>
        </w:rPr>
        <w:t>7.8</w:t>
      </w:r>
      <w:r w:rsidRPr="00931575">
        <w:rPr>
          <w:lang w:eastAsia="zh-CN"/>
        </w:rPr>
        <w:t>.</w:t>
      </w:r>
      <w:r w:rsidRPr="00931575">
        <w:rPr>
          <w:lang w:eastAsia="sv-SE"/>
        </w:rPr>
        <w:t>5</w:t>
      </w:r>
      <w:r w:rsidRPr="00931575">
        <w:rPr>
          <w:lang w:eastAsia="sv-SE"/>
        </w:rPr>
        <w:tab/>
        <w:t>Test requirement</w:t>
      </w:r>
      <w:bookmarkEnd w:id="3930"/>
      <w:bookmarkEnd w:id="3931"/>
      <w:bookmarkEnd w:id="3932"/>
      <w:bookmarkEnd w:id="3933"/>
      <w:bookmarkEnd w:id="3934"/>
      <w:bookmarkEnd w:id="3935"/>
      <w:bookmarkEnd w:id="3936"/>
      <w:bookmarkEnd w:id="3937"/>
      <w:bookmarkEnd w:id="3938"/>
      <w:bookmarkEnd w:id="3939"/>
      <w:bookmarkEnd w:id="3940"/>
      <w:bookmarkEnd w:id="3941"/>
    </w:p>
    <w:p w14:paraId="1D348C81" w14:textId="77777777" w:rsidR="00C45907" w:rsidRPr="00931575" w:rsidRDefault="00C45907" w:rsidP="00C45907">
      <w:pPr>
        <w:pStyle w:val="Heading4"/>
        <w:rPr>
          <w:lang w:eastAsia="sv-SE"/>
        </w:rPr>
      </w:pPr>
      <w:bookmarkStart w:id="3942" w:name="_Toc21102900"/>
      <w:bookmarkStart w:id="3943" w:name="_Toc29810749"/>
      <w:bookmarkStart w:id="3944" w:name="_Toc36636101"/>
      <w:bookmarkStart w:id="3945" w:name="_Toc37273047"/>
      <w:bookmarkStart w:id="3946" w:name="_Toc45886127"/>
      <w:bookmarkStart w:id="3947" w:name="_Toc53183203"/>
      <w:bookmarkStart w:id="3948" w:name="_Toc58915870"/>
      <w:bookmarkStart w:id="3949" w:name="_Toc66701017"/>
      <w:bookmarkStart w:id="3950" w:name="_Toc68697172"/>
      <w:bookmarkStart w:id="3951" w:name="_Toc74928094"/>
      <w:bookmarkStart w:id="3952" w:name="_Toc76115193"/>
      <w:bookmarkStart w:id="3953" w:name="_Toc76544600"/>
      <w:r w:rsidRPr="00931575">
        <w:rPr>
          <w:lang w:eastAsia="sv-SE"/>
        </w:rPr>
        <w:t>7.8.5.1</w:t>
      </w:r>
      <w:r w:rsidRPr="00931575">
        <w:rPr>
          <w:lang w:eastAsia="sv-SE"/>
        </w:rPr>
        <w:tab/>
      </w:r>
      <w:r w:rsidRPr="00931575">
        <w:rPr>
          <w:i/>
          <w:lang w:eastAsia="sv-SE"/>
        </w:rPr>
        <w:t>BS type 1-O</w:t>
      </w:r>
      <w:bookmarkEnd w:id="3942"/>
      <w:bookmarkEnd w:id="3943"/>
      <w:bookmarkEnd w:id="3944"/>
      <w:bookmarkEnd w:id="3945"/>
      <w:bookmarkEnd w:id="3946"/>
      <w:bookmarkEnd w:id="3947"/>
      <w:bookmarkEnd w:id="3948"/>
      <w:bookmarkEnd w:id="3949"/>
      <w:bookmarkEnd w:id="3950"/>
      <w:bookmarkEnd w:id="3951"/>
      <w:bookmarkEnd w:id="3952"/>
      <w:bookmarkEnd w:id="3953"/>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3954"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3955" w:name="_Hlk499831507"/>
            <w:r w:rsidRPr="00931575">
              <w:t>±7.465</w:t>
            </w:r>
            <w:bookmarkEnd w:id="3955"/>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3954"/>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3956" w:name="_Toc21102901"/>
      <w:bookmarkStart w:id="3957" w:name="_Toc29810750"/>
      <w:bookmarkStart w:id="3958" w:name="_Toc36636102"/>
      <w:bookmarkStart w:id="3959" w:name="_Toc37273048"/>
      <w:bookmarkStart w:id="3960" w:name="_Toc45886128"/>
      <w:bookmarkStart w:id="3961" w:name="_Toc53183204"/>
      <w:bookmarkStart w:id="3962" w:name="_Toc58915871"/>
      <w:bookmarkStart w:id="3963" w:name="_Toc66701018"/>
      <w:bookmarkStart w:id="3964" w:name="_Toc68697173"/>
      <w:bookmarkStart w:id="3965" w:name="_Toc74928095"/>
      <w:bookmarkStart w:id="3966" w:name="_Toc76115194"/>
      <w:bookmarkStart w:id="3967" w:name="_Toc76544601"/>
      <w:r w:rsidRPr="00931575">
        <w:rPr>
          <w:lang w:eastAsia="sv-SE"/>
        </w:rPr>
        <w:lastRenderedPageBreak/>
        <w:t>7.8.5.2</w:t>
      </w:r>
      <w:r w:rsidRPr="00931575">
        <w:rPr>
          <w:lang w:eastAsia="sv-SE"/>
        </w:rPr>
        <w:tab/>
      </w:r>
      <w:r w:rsidRPr="00931575">
        <w:rPr>
          <w:i/>
          <w:lang w:eastAsia="sv-SE"/>
        </w:rPr>
        <w:t>BS type 2-O</w:t>
      </w:r>
      <w:bookmarkEnd w:id="3956"/>
      <w:bookmarkEnd w:id="3957"/>
      <w:bookmarkEnd w:id="3958"/>
      <w:bookmarkEnd w:id="3959"/>
      <w:bookmarkEnd w:id="3960"/>
      <w:bookmarkEnd w:id="3961"/>
      <w:bookmarkEnd w:id="3962"/>
      <w:bookmarkEnd w:id="3963"/>
      <w:bookmarkEnd w:id="3964"/>
      <w:bookmarkEnd w:id="3965"/>
      <w:bookmarkEnd w:id="3966"/>
      <w:bookmarkEnd w:id="3967"/>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3968" w:name="_Toc21102902"/>
      <w:bookmarkStart w:id="3969" w:name="_Toc29810751"/>
      <w:bookmarkStart w:id="3970" w:name="_Toc36636103"/>
      <w:bookmarkStart w:id="3971" w:name="_Toc37273049"/>
      <w:bookmarkStart w:id="3972" w:name="_Toc45886129"/>
      <w:bookmarkStart w:id="3973" w:name="_Toc53183205"/>
      <w:bookmarkStart w:id="3974" w:name="_Toc58915872"/>
      <w:bookmarkStart w:id="3975" w:name="_Toc66701019"/>
      <w:bookmarkStart w:id="3976" w:name="_Toc68697174"/>
      <w:bookmarkStart w:id="3977" w:name="_Toc74928096"/>
      <w:bookmarkStart w:id="3978" w:name="_Toc76115195"/>
      <w:bookmarkStart w:id="3979" w:name="_Toc76544602"/>
      <w:r w:rsidRPr="00931575">
        <w:t>7.9</w:t>
      </w:r>
      <w:r w:rsidRPr="00931575">
        <w:tab/>
        <w:t>OTA in-channel selectivity</w:t>
      </w:r>
      <w:bookmarkEnd w:id="3968"/>
      <w:bookmarkEnd w:id="3969"/>
      <w:bookmarkEnd w:id="3970"/>
      <w:bookmarkEnd w:id="3971"/>
      <w:bookmarkEnd w:id="3972"/>
      <w:bookmarkEnd w:id="3973"/>
      <w:bookmarkEnd w:id="3974"/>
      <w:bookmarkEnd w:id="3975"/>
      <w:bookmarkEnd w:id="3976"/>
      <w:bookmarkEnd w:id="3977"/>
      <w:bookmarkEnd w:id="3978"/>
      <w:bookmarkEnd w:id="3979"/>
    </w:p>
    <w:p w14:paraId="510E5484" w14:textId="77777777" w:rsidR="00C45907" w:rsidRPr="00931575" w:rsidRDefault="00C45907" w:rsidP="00C45907">
      <w:pPr>
        <w:pStyle w:val="Heading3"/>
        <w:rPr>
          <w:lang w:eastAsia="sv-SE"/>
        </w:rPr>
      </w:pPr>
      <w:bookmarkStart w:id="3980" w:name="_Toc21102903"/>
      <w:bookmarkStart w:id="3981" w:name="_Toc29810752"/>
      <w:bookmarkStart w:id="3982" w:name="_Toc36636104"/>
      <w:bookmarkStart w:id="3983" w:name="_Toc37273050"/>
      <w:bookmarkStart w:id="3984" w:name="_Toc45886130"/>
      <w:bookmarkStart w:id="3985" w:name="_Toc53183206"/>
      <w:bookmarkStart w:id="3986" w:name="_Toc58915873"/>
      <w:bookmarkStart w:id="3987" w:name="_Toc66701020"/>
      <w:bookmarkStart w:id="3988" w:name="_Toc68697175"/>
      <w:bookmarkStart w:id="3989" w:name="_Toc74928097"/>
      <w:bookmarkStart w:id="3990" w:name="_Toc76115196"/>
      <w:bookmarkStart w:id="3991" w:name="_Toc76544603"/>
      <w:r w:rsidRPr="00931575">
        <w:rPr>
          <w:lang w:eastAsia="sv-SE"/>
        </w:rPr>
        <w:t>7.9.1</w:t>
      </w:r>
      <w:r w:rsidRPr="00931575">
        <w:rPr>
          <w:lang w:eastAsia="sv-SE"/>
        </w:rPr>
        <w:tab/>
        <w:t>Definition and applicability</w:t>
      </w:r>
      <w:bookmarkEnd w:id="3980"/>
      <w:bookmarkEnd w:id="3981"/>
      <w:bookmarkEnd w:id="3982"/>
      <w:bookmarkEnd w:id="3983"/>
      <w:bookmarkEnd w:id="3984"/>
      <w:bookmarkEnd w:id="3985"/>
      <w:bookmarkEnd w:id="3986"/>
      <w:bookmarkEnd w:id="3987"/>
      <w:bookmarkEnd w:id="3988"/>
      <w:bookmarkEnd w:id="3989"/>
      <w:bookmarkEnd w:id="3990"/>
      <w:bookmarkEnd w:id="399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3992" w:name="_Toc21102904"/>
      <w:bookmarkStart w:id="3993" w:name="_Toc29810753"/>
      <w:bookmarkStart w:id="3994" w:name="_Toc36636105"/>
      <w:bookmarkStart w:id="3995" w:name="_Toc37273051"/>
      <w:bookmarkStart w:id="3996" w:name="_Toc45886131"/>
      <w:bookmarkStart w:id="3997" w:name="_Toc53183207"/>
      <w:bookmarkStart w:id="3998" w:name="_Toc58915874"/>
      <w:bookmarkStart w:id="3999" w:name="_Toc66701021"/>
      <w:bookmarkStart w:id="4000" w:name="_Toc68697176"/>
      <w:bookmarkStart w:id="4001" w:name="_Toc74928098"/>
      <w:bookmarkStart w:id="4002" w:name="_Toc76115197"/>
      <w:bookmarkStart w:id="4003" w:name="_Toc76544604"/>
      <w:r w:rsidRPr="00931575">
        <w:rPr>
          <w:lang w:eastAsia="sv-SE"/>
        </w:rPr>
        <w:t>7.9.2</w:t>
      </w:r>
      <w:r w:rsidRPr="00931575">
        <w:rPr>
          <w:lang w:eastAsia="sv-SE"/>
        </w:rPr>
        <w:tab/>
        <w:t>Minimum requirement</w:t>
      </w:r>
      <w:bookmarkEnd w:id="3992"/>
      <w:bookmarkEnd w:id="3993"/>
      <w:bookmarkEnd w:id="3994"/>
      <w:bookmarkEnd w:id="3995"/>
      <w:bookmarkEnd w:id="3996"/>
      <w:bookmarkEnd w:id="3997"/>
      <w:bookmarkEnd w:id="3998"/>
      <w:bookmarkEnd w:id="3999"/>
      <w:bookmarkEnd w:id="4000"/>
      <w:bookmarkEnd w:id="4001"/>
      <w:bookmarkEnd w:id="4002"/>
      <w:bookmarkEnd w:id="4003"/>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004" w:name="_Toc21102905"/>
      <w:bookmarkStart w:id="4005" w:name="_Toc29810754"/>
      <w:bookmarkStart w:id="4006" w:name="_Toc36636106"/>
      <w:bookmarkStart w:id="4007" w:name="_Toc37273052"/>
      <w:bookmarkStart w:id="4008" w:name="_Toc45886132"/>
      <w:bookmarkStart w:id="4009" w:name="_Toc53183208"/>
      <w:bookmarkStart w:id="4010" w:name="_Toc58915875"/>
      <w:bookmarkStart w:id="4011" w:name="_Toc66701022"/>
      <w:bookmarkStart w:id="4012" w:name="_Toc68697177"/>
      <w:bookmarkStart w:id="4013" w:name="_Toc74928099"/>
      <w:bookmarkStart w:id="4014" w:name="_Toc76115198"/>
      <w:bookmarkStart w:id="4015" w:name="_Toc76544605"/>
      <w:r w:rsidRPr="00931575">
        <w:rPr>
          <w:lang w:eastAsia="sv-SE"/>
        </w:rPr>
        <w:lastRenderedPageBreak/>
        <w:t>7.9.3</w:t>
      </w:r>
      <w:r w:rsidRPr="00931575">
        <w:rPr>
          <w:lang w:eastAsia="sv-SE"/>
        </w:rPr>
        <w:tab/>
        <w:t>Test purpose</w:t>
      </w:r>
      <w:bookmarkEnd w:id="4004"/>
      <w:bookmarkEnd w:id="4005"/>
      <w:bookmarkEnd w:id="4006"/>
      <w:bookmarkEnd w:id="4007"/>
      <w:bookmarkEnd w:id="4008"/>
      <w:bookmarkEnd w:id="4009"/>
      <w:bookmarkEnd w:id="4010"/>
      <w:bookmarkEnd w:id="4011"/>
      <w:bookmarkEnd w:id="4012"/>
      <w:bookmarkEnd w:id="4013"/>
      <w:bookmarkEnd w:id="4014"/>
      <w:bookmarkEnd w:id="4015"/>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016" w:name="_Toc21102906"/>
      <w:bookmarkStart w:id="4017" w:name="_Toc29810755"/>
      <w:bookmarkStart w:id="4018" w:name="_Toc36636107"/>
      <w:bookmarkStart w:id="4019" w:name="_Toc37273053"/>
      <w:bookmarkStart w:id="4020" w:name="_Toc45886133"/>
      <w:bookmarkStart w:id="4021" w:name="_Toc53183209"/>
      <w:bookmarkStart w:id="4022" w:name="_Toc58915876"/>
      <w:bookmarkStart w:id="4023" w:name="_Toc66701023"/>
      <w:bookmarkStart w:id="4024" w:name="_Toc68697178"/>
      <w:bookmarkStart w:id="4025" w:name="_Toc74928100"/>
      <w:bookmarkStart w:id="4026" w:name="_Toc76115199"/>
      <w:bookmarkStart w:id="4027" w:name="_Toc76544606"/>
      <w:r w:rsidRPr="00931575">
        <w:rPr>
          <w:lang w:eastAsia="sv-SE"/>
        </w:rPr>
        <w:t>7.9</w:t>
      </w:r>
      <w:r w:rsidRPr="00931575">
        <w:rPr>
          <w:lang w:eastAsia="zh-CN"/>
        </w:rPr>
        <w:t>.</w:t>
      </w:r>
      <w:r w:rsidRPr="00931575">
        <w:rPr>
          <w:lang w:eastAsia="sv-SE"/>
        </w:rPr>
        <w:t>4</w:t>
      </w:r>
      <w:r w:rsidRPr="00931575">
        <w:rPr>
          <w:lang w:eastAsia="sv-SE"/>
        </w:rPr>
        <w:tab/>
        <w:t>Method of test</w:t>
      </w:r>
      <w:bookmarkEnd w:id="4016"/>
      <w:bookmarkEnd w:id="4017"/>
      <w:bookmarkEnd w:id="4018"/>
      <w:bookmarkEnd w:id="4019"/>
      <w:bookmarkEnd w:id="4020"/>
      <w:bookmarkEnd w:id="4021"/>
      <w:bookmarkEnd w:id="4022"/>
      <w:bookmarkEnd w:id="4023"/>
      <w:bookmarkEnd w:id="4024"/>
      <w:bookmarkEnd w:id="4025"/>
      <w:bookmarkEnd w:id="4026"/>
      <w:bookmarkEnd w:id="4027"/>
    </w:p>
    <w:p w14:paraId="74C4ADE9" w14:textId="77777777" w:rsidR="00C45907" w:rsidRPr="00931575" w:rsidRDefault="00C45907" w:rsidP="00C45907">
      <w:pPr>
        <w:pStyle w:val="Heading4"/>
        <w:rPr>
          <w:lang w:eastAsia="sv-SE"/>
        </w:rPr>
      </w:pPr>
      <w:bookmarkStart w:id="4028" w:name="_Toc21102907"/>
      <w:bookmarkStart w:id="4029" w:name="_Toc29810756"/>
      <w:bookmarkStart w:id="4030" w:name="_Toc36636108"/>
      <w:bookmarkStart w:id="4031" w:name="_Toc37273054"/>
      <w:bookmarkStart w:id="4032" w:name="_Toc45886134"/>
      <w:bookmarkStart w:id="4033" w:name="_Toc53183210"/>
      <w:bookmarkStart w:id="4034" w:name="_Toc58915877"/>
      <w:bookmarkStart w:id="4035" w:name="_Toc66701024"/>
      <w:bookmarkStart w:id="4036" w:name="_Toc68697179"/>
      <w:bookmarkStart w:id="4037" w:name="_Toc74928101"/>
      <w:bookmarkStart w:id="4038" w:name="_Toc76115200"/>
      <w:bookmarkStart w:id="4039" w:name="_Toc76544607"/>
      <w:r w:rsidRPr="00931575">
        <w:rPr>
          <w:lang w:eastAsia="sv-SE"/>
        </w:rPr>
        <w:t>7.9.4.1</w:t>
      </w:r>
      <w:r w:rsidRPr="00931575">
        <w:rPr>
          <w:lang w:eastAsia="sv-SE"/>
        </w:rPr>
        <w:tab/>
        <w:t>Initial conditions</w:t>
      </w:r>
      <w:bookmarkEnd w:id="4028"/>
      <w:bookmarkEnd w:id="4029"/>
      <w:bookmarkEnd w:id="4030"/>
      <w:bookmarkEnd w:id="4031"/>
      <w:bookmarkEnd w:id="4032"/>
      <w:bookmarkEnd w:id="4033"/>
      <w:bookmarkEnd w:id="4034"/>
      <w:bookmarkEnd w:id="4035"/>
      <w:bookmarkEnd w:id="4036"/>
      <w:bookmarkEnd w:id="4037"/>
      <w:bookmarkEnd w:id="4038"/>
      <w:bookmarkEnd w:id="403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040" w:name="_Toc21102908"/>
      <w:bookmarkStart w:id="4041" w:name="_Toc29810757"/>
      <w:bookmarkStart w:id="4042" w:name="_Toc36636109"/>
      <w:bookmarkStart w:id="4043" w:name="_Toc37273055"/>
      <w:bookmarkStart w:id="4044" w:name="_Toc45886135"/>
      <w:bookmarkStart w:id="4045" w:name="_Toc53183211"/>
      <w:bookmarkStart w:id="4046" w:name="_Toc58915878"/>
      <w:bookmarkStart w:id="4047" w:name="_Toc66701025"/>
      <w:bookmarkStart w:id="4048" w:name="_Toc68697180"/>
      <w:bookmarkStart w:id="4049" w:name="_Toc74928102"/>
      <w:bookmarkStart w:id="4050" w:name="_Toc76115201"/>
      <w:bookmarkStart w:id="4051" w:name="_Toc76544608"/>
      <w:r w:rsidRPr="00931575">
        <w:rPr>
          <w:lang w:eastAsia="sv-SE"/>
        </w:rPr>
        <w:t>7.9.4.2</w:t>
      </w:r>
      <w:r w:rsidRPr="00931575">
        <w:rPr>
          <w:lang w:eastAsia="sv-SE"/>
        </w:rPr>
        <w:tab/>
        <w:t>Procedure</w:t>
      </w:r>
      <w:bookmarkEnd w:id="4040"/>
      <w:bookmarkEnd w:id="4041"/>
      <w:bookmarkEnd w:id="4042"/>
      <w:bookmarkEnd w:id="4043"/>
      <w:bookmarkEnd w:id="4044"/>
      <w:bookmarkEnd w:id="4045"/>
      <w:bookmarkEnd w:id="4046"/>
      <w:bookmarkEnd w:id="4047"/>
      <w:bookmarkEnd w:id="4048"/>
      <w:bookmarkEnd w:id="4049"/>
      <w:bookmarkEnd w:id="4050"/>
      <w:bookmarkEnd w:id="4051"/>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052" w:name="_Toc21102909"/>
      <w:bookmarkStart w:id="4053" w:name="_Toc29810758"/>
      <w:bookmarkStart w:id="4054" w:name="_Toc36636110"/>
      <w:bookmarkStart w:id="4055" w:name="_Toc37273056"/>
      <w:bookmarkStart w:id="4056" w:name="_Toc45886136"/>
      <w:bookmarkStart w:id="4057" w:name="_Toc53183212"/>
      <w:bookmarkStart w:id="4058" w:name="_Toc58915879"/>
      <w:bookmarkStart w:id="4059" w:name="_Toc66701026"/>
      <w:bookmarkStart w:id="4060" w:name="_Toc68697181"/>
      <w:bookmarkStart w:id="4061" w:name="_Toc74928103"/>
      <w:bookmarkStart w:id="4062" w:name="_Toc76115202"/>
      <w:bookmarkStart w:id="4063" w:name="_Toc7654460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4052"/>
      <w:bookmarkEnd w:id="4053"/>
      <w:bookmarkEnd w:id="4054"/>
      <w:bookmarkEnd w:id="4055"/>
      <w:bookmarkEnd w:id="4056"/>
      <w:bookmarkEnd w:id="4057"/>
      <w:bookmarkEnd w:id="4058"/>
      <w:bookmarkEnd w:id="4059"/>
      <w:bookmarkEnd w:id="4060"/>
      <w:bookmarkEnd w:id="4061"/>
      <w:bookmarkEnd w:id="4062"/>
      <w:bookmarkEnd w:id="4063"/>
    </w:p>
    <w:p w14:paraId="79898A1E" w14:textId="77777777" w:rsidR="00C45907" w:rsidRPr="00931575" w:rsidRDefault="00C45907" w:rsidP="00C45907">
      <w:pPr>
        <w:pStyle w:val="Heading4"/>
        <w:rPr>
          <w:lang w:eastAsia="sv-SE"/>
        </w:rPr>
      </w:pPr>
      <w:bookmarkStart w:id="4064" w:name="_Toc21102910"/>
      <w:bookmarkStart w:id="4065" w:name="_Toc29810759"/>
      <w:bookmarkStart w:id="4066" w:name="_Toc36636111"/>
      <w:bookmarkStart w:id="4067" w:name="_Toc37273057"/>
      <w:bookmarkStart w:id="4068" w:name="_Toc45886137"/>
      <w:bookmarkStart w:id="4069" w:name="_Toc53183213"/>
      <w:bookmarkStart w:id="4070" w:name="_Toc58915880"/>
      <w:bookmarkStart w:id="4071" w:name="_Toc66701027"/>
      <w:bookmarkStart w:id="4072" w:name="_Toc68697182"/>
      <w:bookmarkStart w:id="4073" w:name="_Toc74928104"/>
      <w:bookmarkStart w:id="4074" w:name="_Toc76115203"/>
      <w:bookmarkStart w:id="4075" w:name="_Toc76544610"/>
      <w:r w:rsidRPr="00931575">
        <w:rPr>
          <w:lang w:eastAsia="sv-SE"/>
        </w:rPr>
        <w:t>7.9.5.1</w:t>
      </w:r>
      <w:r w:rsidRPr="00931575">
        <w:rPr>
          <w:lang w:eastAsia="sv-SE"/>
        </w:rPr>
        <w:tab/>
      </w:r>
      <w:r w:rsidRPr="00931575">
        <w:rPr>
          <w:i/>
          <w:lang w:eastAsia="sv-SE"/>
        </w:rPr>
        <w:t>BS type 1-O</w:t>
      </w:r>
      <w:bookmarkEnd w:id="4064"/>
      <w:bookmarkEnd w:id="4065"/>
      <w:bookmarkEnd w:id="4066"/>
      <w:bookmarkEnd w:id="4067"/>
      <w:bookmarkEnd w:id="4068"/>
      <w:bookmarkEnd w:id="4069"/>
      <w:bookmarkEnd w:id="4070"/>
      <w:bookmarkEnd w:id="4071"/>
      <w:bookmarkEnd w:id="4072"/>
      <w:bookmarkEnd w:id="4073"/>
      <w:bookmarkEnd w:id="4074"/>
      <w:bookmarkEnd w:id="4075"/>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076" w:name="_Toc21102911"/>
      <w:bookmarkStart w:id="4077" w:name="_Toc29810760"/>
      <w:bookmarkStart w:id="4078" w:name="_Toc36636112"/>
      <w:bookmarkStart w:id="4079" w:name="_Toc37273058"/>
      <w:bookmarkStart w:id="4080" w:name="_Toc45886138"/>
      <w:bookmarkStart w:id="4081" w:name="_Toc53183214"/>
      <w:bookmarkStart w:id="4082" w:name="_Toc58915881"/>
      <w:bookmarkStart w:id="4083" w:name="_Toc66701028"/>
      <w:bookmarkStart w:id="4084" w:name="_Toc68697183"/>
      <w:bookmarkStart w:id="4085" w:name="_Toc74928105"/>
      <w:bookmarkStart w:id="4086" w:name="_Toc76115204"/>
      <w:bookmarkStart w:id="4087" w:name="_Toc76544611"/>
      <w:r w:rsidRPr="00931575">
        <w:rPr>
          <w:lang w:eastAsia="sv-SE"/>
        </w:rPr>
        <w:t>7.9.5.2</w:t>
      </w:r>
      <w:r w:rsidRPr="00931575">
        <w:rPr>
          <w:lang w:eastAsia="sv-SE"/>
        </w:rPr>
        <w:tab/>
      </w:r>
      <w:r w:rsidRPr="00931575">
        <w:rPr>
          <w:i/>
          <w:lang w:eastAsia="sv-SE"/>
        </w:rPr>
        <w:t>BS type 2-O</w:t>
      </w:r>
      <w:bookmarkEnd w:id="4076"/>
      <w:bookmarkEnd w:id="4077"/>
      <w:bookmarkEnd w:id="4078"/>
      <w:bookmarkEnd w:id="4079"/>
      <w:bookmarkEnd w:id="4080"/>
      <w:bookmarkEnd w:id="4081"/>
      <w:bookmarkEnd w:id="4082"/>
      <w:bookmarkEnd w:id="4083"/>
      <w:bookmarkEnd w:id="4084"/>
      <w:bookmarkEnd w:id="4085"/>
      <w:bookmarkEnd w:id="4086"/>
      <w:bookmarkEnd w:id="4087"/>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4088" w:name="_Toc21102912"/>
      <w:bookmarkStart w:id="4089" w:name="_Toc29810761"/>
      <w:bookmarkStart w:id="4090" w:name="_Toc36636113"/>
      <w:bookmarkStart w:id="4091" w:name="_Toc37273059"/>
      <w:bookmarkStart w:id="4092" w:name="_Toc45886139"/>
      <w:bookmarkStart w:id="4093" w:name="_Toc53183215"/>
      <w:bookmarkStart w:id="4094" w:name="_Toc58915882"/>
      <w:bookmarkStart w:id="4095" w:name="_Toc66701029"/>
      <w:bookmarkStart w:id="4096" w:name="_Toc68697184"/>
      <w:bookmarkStart w:id="4097" w:name="_Toc74928106"/>
      <w:bookmarkStart w:id="4098" w:name="_Toc76115205"/>
      <w:bookmarkStart w:id="4099" w:name="_Toc76544612"/>
      <w:r w:rsidRPr="00931575">
        <w:lastRenderedPageBreak/>
        <w:t>8</w:t>
      </w:r>
      <w:r w:rsidRPr="00931575">
        <w:tab/>
        <w:t>Radiated performance requirements</w:t>
      </w:r>
      <w:bookmarkEnd w:id="4088"/>
      <w:bookmarkEnd w:id="4089"/>
      <w:bookmarkEnd w:id="4090"/>
      <w:bookmarkEnd w:id="4091"/>
      <w:bookmarkEnd w:id="4092"/>
      <w:bookmarkEnd w:id="4093"/>
      <w:bookmarkEnd w:id="4094"/>
      <w:bookmarkEnd w:id="4095"/>
      <w:bookmarkEnd w:id="4096"/>
      <w:bookmarkEnd w:id="4097"/>
      <w:bookmarkEnd w:id="4098"/>
      <w:bookmarkEnd w:id="4099"/>
    </w:p>
    <w:p w14:paraId="515CFBFF" w14:textId="77777777" w:rsidR="00C45907" w:rsidRPr="00931575" w:rsidRDefault="00C45907" w:rsidP="00C45907">
      <w:pPr>
        <w:pStyle w:val="Heading2"/>
      </w:pPr>
      <w:bookmarkStart w:id="4100" w:name="_Toc21102913"/>
      <w:bookmarkStart w:id="4101" w:name="_Toc29810762"/>
      <w:bookmarkStart w:id="4102" w:name="_Toc36636114"/>
      <w:bookmarkStart w:id="4103" w:name="_Toc37273060"/>
      <w:bookmarkStart w:id="4104" w:name="_Toc45886140"/>
      <w:bookmarkStart w:id="4105" w:name="_Toc53183216"/>
      <w:bookmarkStart w:id="4106" w:name="_Toc58915883"/>
      <w:bookmarkStart w:id="4107" w:name="_Toc66701030"/>
      <w:bookmarkStart w:id="4108" w:name="_Toc68697185"/>
      <w:bookmarkStart w:id="4109" w:name="_Toc74928107"/>
      <w:bookmarkStart w:id="4110" w:name="_Toc76115206"/>
      <w:bookmarkStart w:id="4111" w:name="_Toc76544613"/>
      <w:r w:rsidRPr="00931575">
        <w:t>8.1</w:t>
      </w:r>
      <w:r w:rsidRPr="00931575">
        <w:tab/>
        <w:t>General</w:t>
      </w:r>
      <w:bookmarkEnd w:id="4100"/>
      <w:bookmarkEnd w:id="4101"/>
      <w:bookmarkEnd w:id="4102"/>
      <w:bookmarkEnd w:id="4103"/>
      <w:bookmarkEnd w:id="4104"/>
      <w:bookmarkEnd w:id="4105"/>
      <w:bookmarkEnd w:id="4106"/>
      <w:bookmarkEnd w:id="4107"/>
      <w:bookmarkEnd w:id="4108"/>
      <w:bookmarkEnd w:id="4109"/>
      <w:bookmarkEnd w:id="4110"/>
      <w:bookmarkEnd w:id="4111"/>
    </w:p>
    <w:p w14:paraId="773C4D8F" w14:textId="77777777" w:rsidR="00C45907" w:rsidRPr="00931575" w:rsidRDefault="00C45907" w:rsidP="00C45907">
      <w:pPr>
        <w:pStyle w:val="Heading3"/>
        <w:rPr>
          <w:lang w:eastAsia="ko-KR"/>
        </w:rPr>
      </w:pPr>
      <w:bookmarkStart w:id="4112" w:name="_Toc21102914"/>
      <w:bookmarkStart w:id="4113" w:name="_Toc29810763"/>
      <w:bookmarkStart w:id="4114" w:name="_Toc36636115"/>
      <w:bookmarkStart w:id="4115" w:name="_Toc37273061"/>
      <w:bookmarkStart w:id="4116" w:name="_Toc45886141"/>
      <w:bookmarkStart w:id="4117" w:name="_Toc53183217"/>
      <w:bookmarkStart w:id="4118" w:name="_Toc58915884"/>
      <w:bookmarkStart w:id="4119" w:name="_Toc66701031"/>
      <w:bookmarkStart w:id="4120" w:name="_Toc68697186"/>
      <w:bookmarkStart w:id="4121" w:name="_Toc74928108"/>
      <w:bookmarkStart w:id="4122" w:name="_Toc76115207"/>
      <w:bookmarkStart w:id="4123" w:name="_Toc7654461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112"/>
      <w:bookmarkEnd w:id="4113"/>
      <w:bookmarkEnd w:id="4114"/>
      <w:bookmarkEnd w:id="4115"/>
      <w:bookmarkEnd w:id="4116"/>
      <w:bookmarkEnd w:id="4117"/>
      <w:bookmarkEnd w:id="4118"/>
      <w:bookmarkEnd w:id="4119"/>
      <w:bookmarkEnd w:id="4120"/>
      <w:bookmarkEnd w:id="4121"/>
      <w:bookmarkEnd w:id="4122"/>
      <w:bookmarkEnd w:id="4123"/>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124" w:name="_Toc21102915"/>
      <w:bookmarkStart w:id="4125" w:name="_Toc29810764"/>
      <w:bookmarkStart w:id="4126" w:name="_Toc36636116"/>
      <w:bookmarkStart w:id="4127" w:name="_Toc37273062"/>
      <w:bookmarkStart w:id="4128" w:name="_Toc45886142"/>
      <w:bookmarkStart w:id="4129" w:name="_Toc53183218"/>
      <w:bookmarkStart w:id="4130" w:name="_Toc58915885"/>
      <w:bookmarkStart w:id="4131" w:name="_Toc66701032"/>
      <w:bookmarkStart w:id="4132" w:name="_Toc68697187"/>
      <w:bookmarkStart w:id="4133" w:name="_Toc74928109"/>
      <w:bookmarkStart w:id="4134" w:name="_Toc76115208"/>
      <w:bookmarkStart w:id="4135" w:name="_Toc76544615"/>
      <w:r w:rsidRPr="00931575">
        <w:t>8.1.1</w:t>
      </w:r>
      <w:r w:rsidRPr="00931575">
        <w:tab/>
        <w:t>OTA demodulation branches</w:t>
      </w:r>
      <w:bookmarkEnd w:id="4124"/>
      <w:bookmarkEnd w:id="4125"/>
      <w:bookmarkEnd w:id="4126"/>
      <w:bookmarkEnd w:id="4127"/>
      <w:bookmarkEnd w:id="4128"/>
      <w:bookmarkEnd w:id="4129"/>
      <w:bookmarkEnd w:id="4130"/>
      <w:bookmarkEnd w:id="4131"/>
      <w:bookmarkEnd w:id="4132"/>
      <w:bookmarkEnd w:id="4133"/>
      <w:bookmarkEnd w:id="4134"/>
      <w:bookmarkEnd w:id="4135"/>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136" w:name="_Toc21102916"/>
      <w:bookmarkStart w:id="4137" w:name="_Toc29810765"/>
      <w:bookmarkStart w:id="4138" w:name="_Toc36636117"/>
      <w:bookmarkStart w:id="4139" w:name="_Toc37273063"/>
      <w:bookmarkStart w:id="4140" w:name="_Toc45886143"/>
      <w:bookmarkStart w:id="4141" w:name="_Toc53183219"/>
      <w:bookmarkStart w:id="4142" w:name="_Toc58915886"/>
      <w:bookmarkStart w:id="4143" w:name="_Toc66701033"/>
      <w:bookmarkStart w:id="4144" w:name="_Toc68697188"/>
      <w:bookmarkStart w:id="4145" w:name="_Toc74928110"/>
      <w:bookmarkStart w:id="4146" w:name="_Toc76115209"/>
      <w:bookmarkStart w:id="4147" w:name="_Toc7654461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4136"/>
      <w:bookmarkEnd w:id="4137"/>
      <w:bookmarkEnd w:id="4138"/>
      <w:bookmarkEnd w:id="4139"/>
      <w:bookmarkEnd w:id="4140"/>
      <w:bookmarkEnd w:id="4141"/>
      <w:bookmarkEnd w:id="4142"/>
      <w:bookmarkEnd w:id="4143"/>
      <w:bookmarkEnd w:id="4144"/>
      <w:bookmarkEnd w:id="4145"/>
      <w:bookmarkEnd w:id="4146"/>
      <w:bookmarkEnd w:id="4147"/>
    </w:p>
    <w:p w14:paraId="0CCFD798" w14:textId="77777777" w:rsidR="00C45907" w:rsidRPr="00931575" w:rsidRDefault="00C45907" w:rsidP="00C45907">
      <w:pPr>
        <w:pStyle w:val="Heading4"/>
      </w:pPr>
      <w:bookmarkStart w:id="4148" w:name="_Toc21102917"/>
      <w:bookmarkStart w:id="4149" w:name="_Toc29810766"/>
      <w:bookmarkStart w:id="4150" w:name="_Toc36636118"/>
      <w:bookmarkStart w:id="4151" w:name="_Toc37273064"/>
      <w:bookmarkStart w:id="4152" w:name="_Toc45886144"/>
      <w:bookmarkStart w:id="4153" w:name="_Toc53183220"/>
      <w:bookmarkStart w:id="4154" w:name="_Toc58915887"/>
      <w:bookmarkStart w:id="4155" w:name="_Toc66701034"/>
      <w:bookmarkStart w:id="4156" w:name="_Toc68697189"/>
      <w:bookmarkStart w:id="4157" w:name="_Toc74928111"/>
      <w:bookmarkStart w:id="4158" w:name="_Toc76115210"/>
      <w:bookmarkStart w:id="4159" w:name="_Toc7654461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148"/>
      <w:bookmarkEnd w:id="4149"/>
      <w:bookmarkEnd w:id="4150"/>
      <w:bookmarkEnd w:id="4151"/>
      <w:bookmarkEnd w:id="4152"/>
      <w:bookmarkEnd w:id="4153"/>
      <w:bookmarkEnd w:id="4154"/>
      <w:bookmarkEnd w:id="4155"/>
      <w:bookmarkEnd w:id="4156"/>
      <w:bookmarkEnd w:id="4157"/>
      <w:bookmarkEnd w:id="4158"/>
      <w:bookmarkEnd w:id="415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160" w:name="_Toc21102918"/>
      <w:bookmarkStart w:id="4161" w:name="_Toc29810767"/>
      <w:bookmarkStart w:id="4162" w:name="_Toc36636119"/>
      <w:bookmarkStart w:id="4163" w:name="_Toc37273065"/>
      <w:bookmarkStart w:id="4164" w:name="_Toc45886145"/>
      <w:bookmarkStart w:id="4165" w:name="_Toc53183221"/>
      <w:bookmarkStart w:id="4166" w:name="_Toc58915888"/>
      <w:bookmarkStart w:id="4167" w:name="_Toc66701035"/>
      <w:bookmarkStart w:id="4168" w:name="_Toc68697190"/>
      <w:bookmarkStart w:id="4169" w:name="_Toc74928112"/>
      <w:bookmarkStart w:id="4170" w:name="_Toc76115211"/>
      <w:bookmarkStart w:id="4171" w:name="_Toc7654461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160"/>
      <w:bookmarkEnd w:id="4161"/>
      <w:bookmarkEnd w:id="4162"/>
      <w:bookmarkEnd w:id="4163"/>
      <w:bookmarkEnd w:id="4164"/>
      <w:bookmarkEnd w:id="4165"/>
      <w:bookmarkEnd w:id="4166"/>
      <w:bookmarkEnd w:id="4167"/>
      <w:bookmarkEnd w:id="4168"/>
      <w:bookmarkEnd w:id="4169"/>
      <w:bookmarkEnd w:id="4170"/>
      <w:bookmarkEnd w:id="4171"/>
    </w:p>
    <w:p w14:paraId="2D3EDAE6" w14:textId="77777777" w:rsidR="00C45907" w:rsidRPr="00931575" w:rsidRDefault="00C45907" w:rsidP="00C45907">
      <w:pPr>
        <w:pStyle w:val="Heading5"/>
        <w:rPr>
          <w:snapToGrid w:val="0"/>
          <w:lang w:eastAsia="zh-CN"/>
        </w:rPr>
      </w:pPr>
      <w:bookmarkStart w:id="4172" w:name="_Toc21102919"/>
      <w:bookmarkStart w:id="4173" w:name="_Toc29810768"/>
      <w:bookmarkStart w:id="4174" w:name="_Toc36636120"/>
      <w:bookmarkStart w:id="4175" w:name="_Toc37273066"/>
      <w:bookmarkStart w:id="4176" w:name="_Toc45886146"/>
      <w:bookmarkStart w:id="4177" w:name="_Toc53183222"/>
      <w:bookmarkStart w:id="4178" w:name="_Toc58915889"/>
      <w:bookmarkStart w:id="4179" w:name="_Toc66701036"/>
      <w:bookmarkStart w:id="4180" w:name="_Toc68697191"/>
      <w:bookmarkStart w:id="4181" w:name="_Toc74928113"/>
      <w:bookmarkStart w:id="4182" w:name="_Toc76115212"/>
      <w:bookmarkStart w:id="4183" w:name="_Toc7654461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172"/>
      <w:bookmarkEnd w:id="4173"/>
      <w:bookmarkEnd w:id="4174"/>
      <w:bookmarkEnd w:id="4175"/>
      <w:bookmarkEnd w:id="4176"/>
      <w:bookmarkEnd w:id="4177"/>
      <w:bookmarkEnd w:id="4178"/>
      <w:bookmarkEnd w:id="4179"/>
      <w:bookmarkEnd w:id="4180"/>
      <w:bookmarkEnd w:id="4181"/>
      <w:bookmarkEnd w:id="4182"/>
      <w:bookmarkEnd w:id="4183"/>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184" w:name="_Toc21102920"/>
      <w:bookmarkStart w:id="4185" w:name="_Toc29810769"/>
      <w:bookmarkStart w:id="4186" w:name="_Toc36636121"/>
      <w:bookmarkStart w:id="4187" w:name="_Toc37273067"/>
      <w:bookmarkStart w:id="4188" w:name="_Toc45886147"/>
      <w:bookmarkStart w:id="4189" w:name="_Toc53183223"/>
      <w:bookmarkStart w:id="4190" w:name="_Toc58915890"/>
      <w:bookmarkStart w:id="4191" w:name="_Toc66701037"/>
      <w:bookmarkStart w:id="4192" w:name="_Toc68697192"/>
      <w:bookmarkStart w:id="4193" w:name="_Toc74928114"/>
      <w:bookmarkStart w:id="4194" w:name="_Toc76115213"/>
      <w:bookmarkStart w:id="4195" w:name="_Toc7654462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184"/>
      <w:bookmarkEnd w:id="4185"/>
      <w:bookmarkEnd w:id="4186"/>
      <w:bookmarkEnd w:id="4187"/>
      <w:bookmarkEnd w:id="4188"/>
      <w:bookmarkEnd w:id="4189"/>
      <w:bookmarkEnd w:id="4190"/>
      <w:bookmarkEnd w:id="4191"/>
      <w:bookmarkEnd w:id="4192"/>
      <w:bookmarkEnd w:id="4193"/>
      <w:bookmarkEnd w:id="4194"/>
      <w:bookmarkEnd w:id="4195"/>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196" w:name="_Toc21102921"/>
      <w:bookmarkStart w:id="4197" w:name="_Toc29810770"/>
      <w:bookmarkStart w:id="4198" w:name="_Toc36636122"/>
      <w:bookmarkStart w:id="4199" w:name="_Toc37273068"/>
      <w:bookmarkStart w:id="4200" w:name="_Toc45886148"/>
      <w:bookmarkStart w:id="4201" w:name="_Toc53183224"/>
      <w:bookmarkStart w:id="4202" w:name="_Toc58915891"/>
      <w:bookmarkStart w:id="4203" w:name="_Toc66701038"/>
      <w:bookmarkStart w:id="4204" w:name="_Toc68697193"/>
      <w:bookmarkStart w:id="4205" w:name="_Toc74928115"/>
      <w:bookmarkStart w:id="4206" w:name="_Toc76115214"/>
      <w:bookmarkStart w:id="4207" w:name="_Toc7654462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196"/>
      <w:bookmarkEnd w:id="4197"/>
      <w:bookmarkEnd w:id="4198"/>
      <w:bookmarkEnd w:id="4199"/>
      <w:bookmarkEnd w:id="4200"/>
      <w:bookmarkEnd w:id="4201"/>
      <w:bookmarkEnd w:id="4202"/>
      <w:bookmarkEnd w:id="4203"/>
      <w:bookmarkEnd w:id="4204"/>
      <w:bookmarkEnd w:id="4205"/>
      <w:bookmarkEnd w:id="4206"/>
      <w:bookmarkEnd w:id="4207"/>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208"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209" w:name="_Toc53183225"/>
      <w:bookmarkStart w:id="4210" w:name="_Toc58915892"/>
      <w:bookmarkStart w:id="4211" w:name="_Toc66701039"/>
      <w:bookmarkStart w:id="4212" w:name="_Toc68697194"/>
      <w:bookmarkStart w:id="4213" w:name="_Toc74928116"/>
      <w:bookmarkStart w:id="4214" w:name="_Toc76115215"/>
      <w:bookmarkStart w:id="4215" w:name="_Toc7654462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209"/>
      <w:bookmarkEnd w:id="4210"/>
      <w:bookmarkEnd w:id="4211"/>
      <w:bookmarkEnd w:id="4212"/>
      <w:bookmarkEnd w:id="4213"/>
      <w:bookmarkEnd w:id="4214"/>
      <w:bookmarkEnd w:id="4215"/>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216" w:name="_Toc53183226"/>
      <w:bookmarkStart w:id="4217" w:name="_Toc58915893"/>
      <w:bookmarkStart w:id="4218" w:name="_Toc66701040"/>
      <w:bookmarkStart w:id="4219" w:name="_Toc68697195"/>
      <w:bookmarkStart w:id="4220" w:name="_Toc74928117"/>
      <w:bookmarkStart w:id="4221" w:name="_Toc76115216"/>
      <w:bookmarkStart w:id="4222" w:name="_Toc7654462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216"/>
      <w:bookmarkEnd w:id="4217"/>
      <w:bookmarkEnd w:id="4218"/>
      <w:bookmarkEnd w:id="4219"/>
      <w:bookmarkEnd w:id="4220"/>
      <w:bookmarkEnd w:id="4221"/>
      <w:bookmarkEnd w:id="422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4223" w:name="_Toc68697196"/>
      <w:bookmarkStart w:id="4224" w:name="_Toc74928118"/>
      <w:bookmarkStart w:id="4225" w:name="_Toc76115217"/>
      <w:bookmarkStart w:id="4226" w:name="_Toc29810771"/>
      <w:bookmarkStart w:id="4227" w:name="_Toc36636123"/>
      <w:bookmarkStart w:id="4228" w:name="_Toc37273069"/>
      <w:bookmarkStart w:id="4229" w:name="_Toc45886149"/>
      <w:bookmarkStart w:id="4230" w:name="_Toc53183227"/>
      <w:bookmarkStart w:id="4231" w:name="_Toc76544624"/>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4223"/>
      <w:bookmarkEnd w:id="4224"/>
      <w:bookmarkEnd w:id="4225"/>
      <w:bookmarkEnd w:id="4231"/>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4232" w:name="_Toc68697197"/>
      <w:bookmarkStart w:id="4233" w:name="_Toc74928119"/>
      <w:bookmarkStart w:id="4234" w:name="_Toc76115218"/>
      <w:bookmarkStart w:id="4235" w:name="_Toc7654462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232"/>
      <w:bookmarkEnd w:id="4233"/>
      <w:bookmarkEnd w:id="4234"/>
      <w:bookmarkEnd w:id="4235"/>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4236" w:name="_Toc58915894"/>
      <w:bookmarkStart w:id="4237" w:name="_Toc66701041"/>
      <w:bookmarkStart w:id="4238" w:name="_Toc68697198"/>
      <w:bookmarkStart w:id="4239" w:name="_Toc74928120"/>
      <w:bookmarkStart w:id="4240" w:name="_Toc76115219"/>
      <w:bookmarkStart w:id="4241" w:name="_Toc7654462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208"/>
      <w:bookmarkEnd w:id="4226"/>
      <w:bookmarkEnd w:id="4227"/>
      <w:bookmarkEnd w:id="4228"/>
      <w:bookmarkEnd w:id="4229"/>
      <w:bookmarkEnd w:id="4230"/>
      <w:bookmarkEnd w:id="4236"/>
      <w:bookmarkEnd w:id="4237"/>
      <w:bookmarkEnd w:id="4238"/>
      <w:bookmarkEnd w:id="4239"/>
      <w:bookmarkEnd w:id="4240"/>
      <w:bookmarkEnd w:id="4241"/>
    </w:p>
    <w:p w14:paraId="0BFAE473" w14:textId="77777777" w:rsidR="00C45907" w:rsidRPr="00931575" w:rsidRDefault="00C45907" w:rsidP="00C45907">
      <w:pPr>
        <w:pStyle w:val="Heading5"/>
        <w:rPr>
          <w:snapToGrid w:val="0"/>
          <w:lang w:eastAsia="zh-CN"/>
        </w:rPr>
      </w:pPr>
      <w:bookmarkStart w:id="4242" w:name="_Toc21102923"/>
      <w:bookmarkStart w:id="4243" w:name="_Toc29810772"/>
      <w:bookmarkStart w:id="4244" w:name="_Toc36636124"/>
      <w:bookmarkStart w:id="4245" w:name="_Toc37273070"/>
      <w:bookmarkStart w:id="4246" w:name="_Toc45886150"/>
      <w:bookmarkStart w:id="4247" w:name="_Toc53183228"/>
      <w:bookmarkStart w:id="4248" w:name="_Toc58915895"/>
      <w:bookmarkStart w:id="4249" w:name="_Toc66701042"/>
      <w:bookmarkStart w:id="4250" w:name="_Toc68697199"/>
      <w:bookmarkStart w:id="4251" w:name="_Toc74928121"/>
      <w:bookmarkStart w:id="4252" w:name="_Toc76115220"/>
      <w:bookmarkStart w:id="4253" w:name="_Toc7654462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242"/>
      <w:bookmarkEnd w:id="4243"/>
      <w:bookmarkEnd w:id="4244"/>
      <w:bookmarkEnd w:id="4245"/>
      <w:bookmarkEnd w:id="4246"/>
      <w:bookmarkEnd w:id="4247"/>
      <w:bookmarkEnd w:id="4248"/>
      <w:bookmarkEnd w:id="4249"/>
      <w:bookmarkEnd w:id="4250"/>
      <w:bookmarkEnd w:id="4251"/>
      <w:bookmarkEnd w:id="4252"/>
      <w:bookmarkEnd w:id="4253"/>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254" w:name="_Toc21102924"/>
      <w:bookmarkStart w:id="4255" w:name="_Toc29810773"/>
      <w:bookmarkStart w:id="4256" w:name="_Toc36636125"/>
      <w:bookmarkStart w:id="4257" w:name="_Toc37273071"/>
      <w:bookmarkStart w:id="4258" w:name="_Toc45886151"/>
      <w:bookmarkStart w:id="4259" w:name="_Toc53183229"/>
      <w:bookmarkStart w:id="4260" w:name="_Toc58915896"/>
      <w:bookmarkStart w:id="4261" w:name="_Toc66701043"/>
      <w:bookmarkStart w:id="4262" w:name="_Toc68697200"/>
      <w:bookmarkStart w:id="4263" w:name="_Toc74928122"/>
      <w:bookmarkStart w:id="4264" w:name="_Toc76115221"/>
      <w:bookmarkStart w:id="4265" w:name="_Toc765446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254"/>
      <w:bookmarkEnd w:id="4255"/>
      <w:bookmarkEnd w:id="4256"/>
      <w:bookmarkEnd w:id="4257"/>
      <w:bookmarkEnd w:id="4258"/>
      <w:bookmarkEnd w:id="4259"/>
      <w:bookmarkEnd w:id="4260"/>
      <w:bookmarkEnd w:id="4261"/>
      <w:bookmarkEnd w:id="4262"/>
      <w:bookmarkEnd w:id="4263"/>
      <w:bookmarkEnd w:id="4264"/>
      <w:bookmarkEnd w:id="4265"/>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266" w:name="_Toc21102925"/>
      <w:bookmarkStart w:id="4267" w:name="_Toc29810774"/>
      <w:bookmarkStart w:id="4268" w:name="_Toc36636126"/>
      <w:bookmarkStart w:id="4269" w:name="_Toc37273072"/>
      <w:bookmarkStart w:id="4270" w:name="_Toc45886152"/>
      <w:bookmarkStart w:id="4271" w:name="_Toc53183230"/>
      <w:bookmarkStart w:id="4272" w:name="_Toc58915897"/>
      <w:bookmarkStart w:id="4273" w:name="_Toc66701044"/>
      <w:bookmarkStart w:id="4274" w:name="_Toc68697201"/>
      <w:bookmarkStart w:id="4275" w:name="_Toc74928123"/>
      <w:bookmarkStart w:id="4276" w:name="_Toc76115222"/>
      <w:bookmarkStart w:id="4277" w:name="_Toc7654462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266"/>
      <w:bookmarkEnd w:id="4267"/>
      <w:bookmarkEnd w:id="4268"/>
      <w:bookmarkEnd w:id="4269"/>
      <w:bookmarkEnd w:id="4270"/>
      <w:bookmarkEnd w:id="4271"/>
      <w:bookmarkEnd w:id="4272"/>
      <w:bookmarkEnd w:id="4273"/>
      <w:bookmarkEnd w:id="4274"/>
      <w:bookmarkEnd w:id="4275"/>
      <w:bookmarkEnd w:id="4276"/>
      <w:bookmarkEnd w:id="4277"/>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278" w:name="_Toc21102926"/>
      <w:bookmarkStart w:id="4279" w:name="_Toc29810775"/>
      <w:bookmarkStart w:id="4280" w:name="_Toc36636127"/>
      <w:bookmarkStart w:id="4281" w:name="_Toc37273073"/>
      <w:bookmarkStart w:id="4282" w:name="_Toc45886153"/>
      <w:bookmarkStart w:id="4283" w:name="_Toc53183231"/>
      <w:bookmarkStart w:id="4284" w:name="_Toc58915898"/>
      <w:bookmarkStart w:id="4285" w:name="_Toc66701045"/>
      <w:bookmarkStart w:id="4286" w:name="_Toc68697202"/>
      <w:bookmarkStart w:id="4287" w:name="_Toc74928124"/>
      <w:bookmarkStart w:id="4288" w:name="_Toc76115223"/>
      <w:bookmarkStart w:id="4289" w:name="_Toc7654463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278"/>
      <w:bookmarkEnd w:id="4279"/>
      <w:bookmarkEnd w:id="4280"/>
      <w:bookmarkEnd w:id="4281"/>
      <w:bookmarkEnd w:id="4282"/>
      <w:bookmarkEnd w:id="4283"/>
      <w:bookmarkEnd w:id="4284"/>
      <w:bookmarkEnd w:id="4285"/>
      <w:bookmarkEnd w:id="4286"/>
      <w:bookmarkEnd w:id="4287"/>
      <w:bookmarkEnd w:id="4288"/>
      <w:bookmarkEnd w:id="4289"/>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290" w:name="_Toc21102927"/>
      <w:bookmarkStart w:id="4291" w:name="_Toc29810776"/>
      <w:bookmarkStart w:id="4292" w:name="_Toc36636128"/>
      <w:bookmarkStart w:id="4293" w:name="_Toc37273074"/>
      <w:bookmarkStart w:id="4294" w:name="_Toc45886154"/>
      <w:bookmarkStart w:id="4295" w:name="_Toc53183232"/>
      <w:bookmarkStart w:id="4296" w:name="_Toc58915899"/>
      <w:bookmarkStart w:id="4297" w:name="_Toc66701046"/>
      <w:bookmarkStart w:id="4298" w:name="_Toc68697203"/>
      <w:bookmarkStart w:id="4299" w:name="_Toc74928125"/>
      <w:bookmarkStart w:id="4300" w:name="_Toc76115224"/>
      <w:bookmarkStart w:id="4301" w:name="_Toc7654463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290"/>
      <w:bookmarkEnd w:id="4291"/>
      <w:bookmarkEnd w:id="4292"/>
      <w:bookmarkEnd w:id="4293"/>
      <w:bookmarkEnd w:id="4294"/>
      <w:bookmarkEnd w:id="4295"/>
      <w:bookmarkEnd w:id="4296"/>
      <w:bookmarkEnd w:id="4297"/>
      <w:bookmarkEnd w:id="4298"/>
      <w:bookmarkEnd w:id="4299"/>
      <w:bookmarkEnd w:id="4300"/>
      <w:bookmarkEnd w:id="4301"/>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302" w:name="_Toc21102928"/>
      <w:bookmarkStart w:id="4303" w:name="_Toc29810777"/>
      <w:bookmarkStart w:id="4304" w:name="_Toc36636129"/>
      <w:bookmarkStart w:id="4305" w:name="_Toc37273075"/>
      <w:bookmarkStart w:id="4306" w:name="_Toc45886155"/>
      <w:bookmarkStart w:id="4307" w:name="_Toc53183233"/>
      <w:bookmarkStart w:id="4308" w:name="_Toc58915900"/>
      <w:bookmarkStart w:id="4309" w:name="_Toc66701047"/>
      <w:bookmarkStart w:id="4310" w:name="_Toc68697204"/>
      <w:bookmarkStart w:id="4311" w:name="_Toc74928126"/>
      <w:bookmarkStart w:id="4312" w:name="_Toc76115225"/>
      <w:bookmarkStart w:id="4313" w:name="_Toc765446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302"/>
      <w:bookmarkEnd w:id="4303"/>
      <w:bookmarkEnd w:id="4304"/>
      <w:bookmarkEnd w:id="4305"/>
      <w:bookmarkEnd w:id="4306"/>
      <w:bookmarkEnd w:id="4307"/>
      <w:bookmarkEnd w:id="4308"/>
      <w:bookmarkEnd w:id="4309"/>
      <w:bookmarkEnd w:id="4310"/>
      <w:bookmarkEnd w:id="4311"/>
      <w:bookmarkEnd w:id="4312"/>
      <w:bookmarkEnd w:id="4313"/>
    </w:p>
    <w:p w14:paraId="0DCCE2F8" w14:textId="77777777" w:rsidR="00C45907" w:rsidRPr="00931575" w:rsidRDefault="00C45907" w:rsidP="00C45907">
      <w:pPr>
        <w:pStyle w:val="Heading5"/>
        <w:rPr>
          <w:snapToGrid w:val="0"/>
          <w:lang w:eastAsia="zh-CN"/>
        </w:rPr>
      </w:pPr>
      <w:bookmarkStart w:id="4314" w:name="_Toc21102929"/>
      <w:bookmarkStart w:id="4315" w:name="_Toc29810778"/>
      <w:bookmarkStart w:id="4316" w:name="_Toc36636130"/>
      <w:bookmarkStart w:id="4317" w:name="_Toc37273076"/>
      <w:bookmarkStart w:id="4318" w:name="_Toc45886156"/>
      <w:bookmarkStart w:id="4319" w:name="_Toc53183234"/>
      <w:bookmarkStart w:id="4320" w:name="_Toc58915901"/>
      <w:bookmarkStart w:id="4321" w:name="_Toc66701048"/>
      <w:bookmarkStart w:id="4322" w:name="_Toc68697205"/>
      <w:bookmarkStart w:id="4323" w:name="_Toc74928127"/>
      <w:bookmarkStart w:id="4324" w:name="_Toc76115226"/>
      <w:bookmarkStart w:id="4325" w:name="_Toc765446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314"/>
      <w:bookmarkEnd w:id="4315"/>
      <w:bookmarkEnd w:id="4316"/>
      <w:bookmarkEnd w:id="4317"/>
      <w:bookmarkEnd w:id="4318"/>
      <w:bookmarkEnd w:id="4319"/>
      <w:bookmarkEnd w:id="4320"/>
      <w:bookmarkEnd w:id="4321"/>
      <w:bookmarkEnd w:id="4322"/>
      <w:bookmarkEnd w:id="4323"/>
      <w:bookmarkEnd w:id="4324"/>
      <w:bookmarkEnd w:id="4325"/>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4326" w:name="_Toc21102930"/>
      <w:bookmarkStart w:id="4327" w:name="_Toc29810779"/>
      <w:bookmarkStart w:id="4328" w:name="_Toc36636131"/>
      <w:bookmarkStart w:id="4329" w:name="_Toc37273077"/>
      <w:bookmarkStart w:id="4330" w:name="_Toc45886157"/>
      <w:bookmarkStart w:id="4331" w:name="_Toc53183235"/>
      <w:bookmarkStart w:id="4332" w:name="_Toc58915902"/>
      <w:bookmarkStart w:id="4333" w:name="_Toc66701049"/>
      <w:bookmarkStart w:id="4334" w:name="_Toc68697206"/>
      <w:bookmarkStart w:id="4335" w:name="_Toc74928128"/>
      <w:bookmarkStart w:id="4336" w:name="_Toc76115227"/>
      <w:bookmarkStart w:id="4337" w:name="_Toc76544634"/>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326"/>
      <w:bookmarkEnd w:id="4327"/>
      <w:bookmarkEnd w:id="4328"/>
      <w:bookmarkEnd w:id="4329"/>
      <w:bookmarkEnd w:id="4330"/>
      <w:bookmarkEnd w:id="4331"/>
      <w:bookmarkEnd w:id="4332"/>
      <w:bookmarkEnd w:id="4333"/>
      <w:bookmarkEnd w:id="4334"/>
      <w:bookmarkEnd w:id="4335"/>
      <w:bookmarkEnd w:id="4336"/>
      <w:bookmarkEnd w:id="433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4338" w:name="_Toc21102931"/>
      <w:bookmarkStart w:id="4339" w:name="_Toc29810780"/>
      <w:bookmarkStart w:id="4340" w:name="_Toc36636132"/>
      <w:bookmarkStart w:id="4341" w:name="_Toc37273078"/>
      <w:bookmarkStart w:id="4342" w:name="_Toc45886158"/>
      <w:bookmarkStart w:id="4343" w:name="_Toc53183236"/>
      <w:bookmarkStart w:id="4344" w:name="_Toc58915903"/>
      <w:bookmarkStart w:id="4345" w:name="_Toc66701050"/>
      <w:bookmarkStart w:id="4346" w:name="_Toc68697207"/>
      <w:bookmarkStart w:id="4347" w:name="_Toc74928129"/>
      <w:bookmarkStart w:id="4348" w:name="_Toc76115228"/>
      <w:bookmarkStart w:id="4349" w:name="_Toc7654463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338"/>
      <w:bookmarkEnd w:id="4339"/>
      <w:bookmarkEnd w:id="4340"/>
      <w:bookmarkEnd w:id="4341"/>
      <w:bookmarkEnd w:id="4342"/>
      <w:bookmarkEnd w:id="4343"/>
      <w:bookmarkEnd w:id="4344"/>
      <w:bookmarkEnd w:id="4345"/>
      <w:bookmarkEnd w:id="4346"/>
      <w:bookmarkEnd w:id="4347"/>
      <w:bookmarkEnd w:id="4348"/>
      <w:bookmarkEnd w:id="4349"/>
    </w:p>
    <w:p w14:paraId="506C6342" w14:textId="28CD1CC7" w:rsidR="00006277" w:rsidRPr="00931575" w:rsidRDefault="00006277" w:rsidP="00006277">
      <w:bookmarkStart w:id="4350" w:name="_Toc53183237"/>
      <w:bookmarkStart w:id="4351" w:name="_Toc58915904"/>
      <w:bookmarkStart w:id="4352" w:name="_Toc21102932"/>
      <w:bookmarkStart w:id="4353" w:name="_Toc29810781"/>
      <w:bookmarkStart w:id="4354" w:name="_Toc36636133"/>
      <w:bookmarkStart w:id="4355" w:name="_Toc37273079"/>
      <w:bookmarkStart w:id="4356"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4357" w:name="_Toc66701051"/>
      <w:bookmarkStart w:id="4358" w:name="_Toc68697208"/>
      <w:bookmarkStart w:id="4359" w:name="_Toc74928130"/>
      <w:bookmarkStart w:id="4360" w:name="_Toc76115229"/>
      <w:bookmarkStart w:id="4361" w:name="_Toc76544636"/>
      <w:r w:rsidRPr="00931575">
        <w:rPr>
          <w:lang w:eastAsia="zh-CN"/>
        </w:rPr>
        <w:t>8.1.2.3.4</w:t>
      </w:r>
      <w:r w:rsidRPr="00931575">
        <w:rPr>
          <w:lang w:eastAsia="zh-CN"/>
        </w:rPr>
        <w:tab/>
        <w:t>Applicability of requirements for different restricted set types of long PRACH format 0</w:t>
      </w:r>
      <w:bookmarkEnd w:id="4350"/>
      <w:bookmarkEnd w:id="4351"/>
      <w:bookmarkEnd w:id="4357"/>
      <w:bookmarkEnd w:id="4358"/>
      <w:bookmarkEnd w:id="4359"/>
      <w:bookmarkEnd w:id="4360"/>
      <w:bookmarkEnd w:id="4361"/>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4362" w:name="_Toc58915905"/>
      <w:bookmarkStart w:id="4363" w:name="_Toc66701052"/>
      <w:bookmarkStart w:id="4364" w:name="_Toc68697209"/>
      <w:bookmarkStart w:id="4365" w:name="_Toc74928131"/>
      <w:bookmarkStart w:id="4366" w:name="_Toc76115230"/>
      <w:bookmarkStart w:id="4367" w:name="_Toc76544637"/>
      <w:r w:rsidRPr="00931575">
        <w:rPr>
          <w:noProof/>
        </w:rPr>
        <w:t>8.1.2.4</w:t>
      </w:r>
      <w:r w:rsidRPr="00931575">
        <w:rPr>
          <w:noProof/>
        </w:rPr>
        <w:tab/>
        <w:t>Applicability of PUSCH for high speed train performance requirements</w:t>
      </w:r>
      <w:bookmarkEnd w:id="4362"/>
      <w:bookmarkEnd w:id="4363"/>
      <w:bookmarkEnd w:id="4364"/>
      <w:bookmarkEnd w:id="4365"/>
      <w:bookmarkEnd w:id="4366"/>
      <w:bookmarkEnd w:id="4367"/>
    </w:p>
    <w:p w14:paraId="77E01975" w14:textId="77777777" w:rsidR="007F5CD7" w:rsidRPr="00931575" w:rsidRDefault="007F5CD7" w:rsidP="007F5CD7">
      <w:pPr>
        <w:pStyle w:val="Heading5"/>
      </w:pPr>
      <w:bookmarkStart w:id="4368" w:name="_Toc58915906"/>
      <w:bookmarkStart w:id="4369" w:name="_Toc66701053"/>
      <w:bookmarkStart w:id="4370" w:name="_Toc68697210"/>
      <w:bookmarkStart w:id="4371" w:name="_Toc74928132"/>
      <w:bookmarkStart w:id="4372" w:name="_Toc76115231"/>
      <w:bookmarkStart w:id="4373" w:name="_Toc76544638"/>
      <w:r w:rsidRPr="00931575">
        <w:t>8.1.2.4.1</w:t>
      </w:r>
      <w:r w:rsidRPr="00931575">
        <w:tab/>
        <w:t>Appliability of requirements for different speeds</w:t>
      </w:r>
      <w:bookmarkEnd w:id="4368"/>
      <w:bookmarkEnd w:id="4369"/>
      <w:bookmarkEnd w:id="4370"/>
      <w:bookmarkEnd w:id="4371"/>
      <w:bookmarkEnd w:id="4372"/>
      <w:bookmarkEnd w:id="4373"/>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4374" w:name="_Toc58915907"/>
      <w:bookmarkStart w:id="4375" w:name="_Toc66701054"/>
      <w:bookmarkStart w:id="4376" w:name="_Toc68697211"/>
      <w:bookmarkStart w:id="4377" w:name="_Toc74928133"/>
      <w:bookmarkStart w:id="4378" w:name="_Toc76115232"/>
      <w:bookmarkStart w:id="4379" w:name="_Toc76544639"/>
      <w:r w:rsidRPr="00931575">
        <w:t>8.1.2.4.2</w:t>
      </w:r>
      <w:r w:rsidRPr="00931575">
        <w:tab/>
        <w:t>Applicability of requirements for 1T1R</w:t>
      </w:r>
      <w:bookmarkEnd w:id="4374"/>
      <w:bookmarkEnd w:id="4375"/>
      <w:bookmarkEnd w:id="4376"/>
      <w:bookmarkEnd w:id="4377"/>
      <w:bookmarkEnd w:id="4378"/>
      <w:bookmarkEnd w:id="4379"/>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4380" w:name="_Toc74928134"/>
      <w:bookmarkStart w:id="4381" w:name="_Toc76115233"/>
      <w:bookmarkStart w:id="4382" w:name="_Toc76544640"/>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4380"/>
      <w:bookmarkEnd w:id="4381"/>
      <w:bookmarkEnd w:id="4382"/>
    </w:p>
    <w:p w14:paraId="1106EE1F" w14:textId="77777777" w:rsidR="000076BB" w:rsidRPr="000061E4" w:rsidRDefault="000076BB" w:rsidP="000076BB">
      <w:pPr>
        <w:pStyle w:val="Heading5"/>
        <w:rPr>
          <w:lang w:eastAsia="zh-CN"/>
        </w:rPr>
      </w:pPr>
      <w:bookmarkStart w:id="4383" w:name="_Toc74928135"/>
      <w:bookmarkStart w:id="4384" w:name="_Toc76115234"/>
      <w:bookmarkStart w:id="4385" w:name="_Toc76544641"/>
      <w:r w:rsidRPr="000061E4">
        <w:rPr>
          <w:lang w:eastAsia="zh-CN"/>
        </w:rPr>
        <w:t>8.1.2.5.1</w:t>
      </w:r>
      <w:r w:rsidRPr="000061E4">
        <w:rPr>
          <w:lang w:eastAsia="zh-CN"/>
        </w:rPr>
        <w:tab/>
        <w:t>General applicability of interlaced PUSCH performance requirements</w:t>
      </w:r>
      <w:bookmarkEnd w:id="4383"/>
      <w:bookmarkEnd w:id="4384"/>
      <w:bookmarkEnd w:id="4385"/>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4386" w:name="_Toc74928136"/>
      <w:bookmarkStart w:id="4387" w:name="_Toc76115235"/>
      <w:bookmarkStart w:id="4388" w:name="_Toc76544642"/>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4386"/>
      <w:bookmarkEnd w:id="4387"/>
      <w:bookmarkEnd w:id="4388"/>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4389" w:name="_Toc74928137"/>
      <w:bookmarkStart w:id="4390" w:name="_Toc76115236"/>
      <w:bookmarkStart w:id="4391" w:name="_Toc76544643"/>
      <w:r w:rsidRPr="000061E4">
        <w:t>8.1.2.5</w:t>
      </w:r>
      <w:r w:rsidRPr="000061E4">
        <w:rPr>
          <w:lang w:eastAsia="zh-CN"/>
        </w:rPr>
        <w:t>.3</w:t>
      </w:r>
      <w:r w:rsidRPr="000061E4">
        <w:tab/>
        <w:t>Applicability of requirements for different channel bandwidths</w:t>
      </w:r>
      <w:bookmarkEnd w:id="4389"/>
      <w:bookmarkEnd w:id="4390"/>
      <w:bookmarkEnd w:id="4391"/>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lastRenderedPageBreak/>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4392" w:name="_Toc74928138"/>
      <w:bookmarkStart w:id="4393" w:name="_Toc76115237"/>
      <w:bookmarkStart w:id="4394" w:name="_Toc76544644"/>
      <w:r w:rsidRPr="000061E4">
        <w:t>8.1.2.5</w:t>
      </w:r>
      <w:r w:rsidRPr="000061E4">
        <w:rPr>
          <w:lang w:eastAsia="zh-CN"/>
        </w:rPr>
        <w:t>.4</w:t>
      </w:r>
      <w:r w:rsidRPr="000061E4">
        <w:tab/>
        <w:t xml:space="preserve">Applicability of requirements for different </w:t>
      </w:r>
      <w:r w:rsidRPr="000061E4">
        <w:rPr>
          <w:lang w:eastAsia="zh-CN"/>
        </w:rPr>
        <w:t>configurations</w:t>
      </w:r>
      <w:bookmarkEnd w:id="4392"/>
      <w:bookmarkEnd w:id="4393"/>
      <w:bookmarkEnd w:id="4394"/>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4395" w:name="_Toc74928139"/>
      <w:bookmarkStart w:id="4396" w:name="_Toc76115238"/>
      <w:bookmarkStart w:id="4397" w:name="_Toc76544645"/>
      <w:r w:rsidRPr="000061E4">
        <w:t>8.1.2.5.5</w:t>
      </w:r>
      <w:r w:rsidRPr="000061E4">
        <w:tab/>
        <w:t>Applicability of CG-UCI multiplexed on PUSCH requirements</w:t>
      </w:r>
      <w:bookmarkEnd w:id="4395"/>
      <w:bookmarkEnd w:id="4396"/>
      <w:bookmarkEnd w:id="4397"/>
    </w:p>
    <w:p w14:paraId="28E5B975" w14:textId="77777777" w:rsidR="000076BB" w:rsidRPr="000061E4" w:rsidRDefault="000076BB" w:rsidP="000076BB">
      <w:pPr>
        <w:rPr>
          <w:rFonts w:eastAsiaTheme="minorEastAsia"/>
        </w:rPr>
      </w:pPr>
      <w:r w:rsidRPr="000061E4">
        <w:rPr>
          <w:rFonts w:eastAsiaTheme="minorEastAsia"/>
        </w:rPr>
        <w:t>Unless otherwise stated, interlaced CG-UCI multiplexed on interlaced</w:t>
      </w:r>
      <w:r w:rsidRPr="00977744">
        <w:rPr>
          <w:rFonts w:eastAsiaTheme="minorEastAsia"/>
        </w:rPr>
        <w:t xml:space="preserve"> </w:t>
      </w:r>
      <w:r w:rsidRPr="000061E4">
        <w:rPr>
          <w:rFonts w:eastAsiaTheme="minorEastAsia"/>
        </w:rPr>
        <w:t>PUSCH requirements shall apply only for a BS declaring support of CG-UCI (see [D.</w:t>
      </w:r>
      <w:r>
        <w:rPr>
          <w:rFonts w:eastAsiaTheme="minorEastAsia"/>
        </w:rPr>
        <w:t>114</w:t>
      </w:r>
      <w:r w:rsidRPr="000061E4">
        <w:rPr>
          <w:rFonts w:eastAsiaTheme="minorEastAsia"/>
        </w:rPr>
        <w:t xml:space="preserve">] in table 4.6-1). </w:t>
      </w:r>
    </w:p>
    <w:p w14:paraId="10088776" w14:textId="77777777" w:rsidR="000076BB" w:rsidRPr="000061E4" w:rsidRDefault="000076BB" w:rsidP="000076BB">
      <w:pPr>
        <w:pStyle w:val="Heading4"/>
        <w:rPr>
          <w:snapToGrid w:val="0"/>
          <w:lang w:eastAsia="zh-CN"/>
        </w:rPr>
      </w:pPr>
      <w:bookmarkStart w:id="4398" w:name="_Toc74928140"/>
      <w:bookmarkStart w:id="4399" w:name="_Toc76115239"/>
      <w:bookmarkStart w:id="4400" w:name="_Toc76544646"/>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4398"/>
      <w:bookmarkEnd w:id="4399"/>
      <w:bookmarkEnd w:id="4400"/>
    </w:p>
    <w:p w14:paraId="3241780F" w14:textId="77777777" w:rsidR="000076BB" w:rsidRPr="000061E4" w:rsidRDefault="000076BB" w:rsidP="000076BB">
      <w:pPr>
        <w:pStyle w:val="Heading5"/>
        <w:rPr>
          <w:lang w:eastAsia="zh-CN"/>
        </w:rPr>
      </w:pPr>
      <w:bookmarkStart w:id="4401" w:name="_Toc74928141"/>
      <w:bookmarkStart w:id="4402" w:name="_Toc76115240"/>
      <w:bookmarkStart w:id="4403" w:name="_Toc76544647"/>
      <w:r w:rsidRPr="000061E4">
        <w:rPr>
          <w:lang w:eastAsia="zh-CN"/>
        </w:rPr>
        <w:t>8.1.2.6.1</w:t>
      </w:r>
      <w:r w:rsidRPr="000061E4">
        <w:rPr>
          <w:lang w:eastAsia="zh-CN"/>
        </w:rPr>
        <w:tab/>
        <w:t>General applicability of interlaced PUCCH performance requirements</w:t>
      </w:r>
      <w:bookmarkEnd w:id="4401"/>
      <w:bookmarkEnd w:id="4402"/>
      <w:bookmarkEnd w:id="4403"/>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4404" w:name="_Toc74928142"/>
      <w:bookmarkStart w:id="4405" w:name="_Toc76115241"/>
      <w:bookmarkStart w:id="4406" w:name="_Toc76544648"/>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4404"/>
      <w:bookmarkEnd w:id="4405"/>
      <w:bookmarkEnd w:id="4406"/>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4407" w:name="_Toc74928143"/>
      <w:bookmarkStart w:id="4408" w:name="_Toc76115242"/>
      <w:bookmarkStart w:id="4409" w:name="_Toc76544649"/>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4407"/>
      <w:bookmarkEnd w:id="4408"/>
      <w:bookmarkEnd w:id="4409"/>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4410" w:name="_Toc74928144"/>
      <w:bookmarkStart w:id="4411" w:name="_Toc76115243"/>
      <w:bookmarkStart w:id="4412" w:name="_Toc76544650"/>
      <w:r w:rsidRPr="000061E4">
        <w:t>8.1.2.6</w:t>
      </w:r>
      <w:r w:rsidRPr="000061E4">
        <w:rPr>
          <w:lang w:eastAsia="zh-CN"/>
        </w:rPr>
        <w:t>.4</w:t>
      </w:r>
      <w:r w:rsidRPr="000061E4">
        <w:tab/>
        <w:t>Applicability of requirements for different channel bandwidths</w:t>
      </w:r>
      <w:bookmarkEnd w:id="4410"/>
      <w:bookmarkEnd w:id="4411"/>
      <w:bookmarkEnd w:id="4412"/>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4413" w:name="_Toc74928145"/>
      <w:bookmarkStart w:id="4414" w:name="_Toc76115244"/>
      <w:bookmarkStart w:id="4415" w:name="_Toc76544651"/>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4413"/>
      <w:bookmarkEnd w:id="4414"/>
      <w:bookmarkEnd w:id="4415"/>
    </w:p>
    <w:p w14:paraId="494723F6" w14:textId="77777777" w:rsidR="000076BB" w:rsidRPr="000061E4" w:rsidRDefault="000076BB" w:rsidP="000076BB">
      <w:pPr>
        <w:pStyle w:val="Heading5"/>
        <w:rPr>
          <w:snapToGrid w:val="0"/>
          <w:lang w:eastAsia="zh-CN"/>
        </w:rPr>
      </w:pPr>
      <w:bookmarkStart w:id="4416" w:name="_Toc74928146"/>
      <w:bookmarkStart w:id="4417" w:name="_Toc76115245"/>
      <w:bookmarkStart w:id="4418" w:name="_Toc76544652"/>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4416"/>
      <w:bookmarkEnd w:id="4417"/>
      <w:bookmarkEnd w:id="4418"/>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4419" w:name="_Toc74928147"/>
      <w:bookmarkStart w:id="4420" w:name="_Toc76115246"/>
      <w:bookmarkStart w:id="4421" w:name="_Toc76544653"/>
      <w:r w:rsidRPr="000061E4">
        <w:lastRenderedPageBreak/>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4419"/>
      <w:bookmarkEnd w:id="4420"/>
      <w:bookmarkEnd w:id="4421"/>
    </w:p>
    <w:p w14:paraId="58637A13" w14:textId="77777777" w:rsidR="000076BB" w:rsidRPr="000061E4" w:rsidRDefault="000076BB" w:rsidP="000076BB">
      <w:r w:rsidRPr="000061E4">
        <w:t>Unless otherwise stated, for each PRACH format with L</w:t>
      </w:r>
      <w:r w:rsidRPr="000061E4">
        <w:rPr>
          <w:vertAlign w:val="subscript"/>
        </w:rPr>
        <w:t>RA</w:t>
      </w:r>
      <w:r w:rsidRPr="000061E4">
        <w:t xml:space="preserve"> =1151 and L</w:t>
      </w:r>
      <w:r w:rsidRPr="000061E4">
        <w:rPr>
          <w:vertAlign w:val="subscript"/>
        </w:rPr>
        <w:t>RA</w:t>
      </w:r>
      <w:r w:rsidRPr="000061E4">
        <w:t xml:space="preserve"> =571 declared to be supported, the tests shall apply only for the supported subcarrier spacing. If both 15kHz and 30kHz SCS are declared to be supported, the tests shall be done for 30kHz SCS (see [D.113</w:t>
      </w:r>
      <w:r w:rsidRPr="00977744">
        <w:t>] in table 4.6-1).</w:t>
      </w:r>
    </w:p>
    <w:p w14:paraId="7B4F112D" w14:textId="77777777" w:rsidR="000076BB" w:rsidRPr="000061E4" w:rsidRDefault="000076BB" w:rsidP="000076BB">
      <w:pPr>
        <w:pStyle w:val="Heading5"/>
        <w:rPr>
          <w:lang w:eastAsia="zh-CN"/>
        </w:rPr>
      </w:pPr>
      <w:bookmarkStart w:id="4422" w:name="_Toc74928148"/>
      <w:bookmarkStart w:id="4423" w:name="_Toc76115247"/>
      <w:bookmarkStart w:id="4424" w:name="_Toc76544654"/>
      <w:r w:rsidRPr="000061E4">
        <w:t>8.1.2.7</w:t>
      </w:r>
      <w:r w:rsidRPr="000061E4">
        <w:rPr>
          <w:lang w:eastAsia="zh-CN"/>
        </w:rPr>
        <w:t>.3</w:t>
      </w:r>
      <w:r w:rsidRPr="000061E4">
        <w:tab/>
        <w:t>Applicability of requirements for different channel bandwidths</w:t>
      </w:r>
      <w:bookmarkEnd w:id="4422"/>
      <w:bookmarkEnd w:id="4423"/>
      <w:bookmarkEnd w:id="4424"/>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4425" w:name="_Toc53183238"/>
      <w:bookmarkStart w:id="4426" w:name="_Toc58915908"/>
      <w:bookmarkStart w:id="4427" w:name="_Toc66701055"/>
      <w:bookmarkStart w:id="4428" w:name="_Toc68697212"/>
      <w:bookmarkStart w:id="4429" w:name="_Toc74928149"/>
      <w:bookmarkStart w:id="4430" w:name="_Toc76115248"/>
      <w:bookmarkStart w:id="4431" w:name="_Toc76544655"/>
      <w:r w:rsidRPr="00931575">
        <w:t>8.2</w:t>
      </w:r>
      <w:r w:rsidRPr="00931575">
        <w:tab/>
        <w:t>OTA performance requirements for PUSCH</w:t>
      </w:r>
      <w:bookmarkEnd w:id="4352"/>
      <w:bookmarkEnd w:id="4353"/>
      <w:bookmarkEnd w:id="4354"/>
      <w:bookmarkEnd w:id="4355"/>
      <w:bookmarkEnd w:id="4356"/>
      <w:bookmarkEnd w:id="4425"/>
      <w:bookmarkEnd w:id="4426"/>
      <w:bookmarkEnd w:id="4427"/>
      <w:bookmarkEnd w:id="4428"/>
      <w:bookmarkEnd w:id="4429"/>
      <w:bookmarkEnd w:id="4430"/>
      <w:bookmarkEnd w:id="4431"/>
    </w:p>
    <w:p w14:paraId="0B09667F" w14:textId="77777777" w:rsidR="00C45907" w:rsidRPr="00931575" w:rsidRDefault="00C45907" w:rsidP="00C45907">
      <w:pPr>
        <w:pStyle w:val="Heading3"/>
        <w:rPr>
          <w:rFonts w:eastAsia="SimSun"/>
        </w:rPr>
      </w:pPr>
      <w:bookmarkStart w:id="4432" w:name="_Toc21102933"/>
      <w:bookmarkStart w:id="4433" w:name="_Toc29810782"/>
      <w:bookmarkStart w:id="4434" w:name="_Toc36636134"/>
      <w:bookmarkStart w:id="4435" w:name="_Toc37273080"/>
      <w:bookmarkStart w:id="4436" w:name="_Toc45886160"/>
      <w:bookmarkStart w:id="4437" w:name="_Toc53183239"/>
      <w:bookmarkStart w:id="4438" w:name="_Toc58915909"/>
      <w:bookmarkStart w:id="4439" w:name="_Toc66701056"/>
      <w:bookmarkStart w:id="4440" w:name="_Toc68697213"/>
      <w:bookmarkStart w:id="4441" w:name="_Toc74928150"/>
      <w:bookmarkStart w:id="4442" w:name="_Toc76115249"/>
      <w:bookmarkStart w:id="4443" w:name="_Toc7654465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4432"/>
      <w:bookmarkEnd w:id="4433"/>
      <w:bookmarkEnd w:id="4434"/>
      <w:bookmarkEnd w:id="4435"/>
      <w:bookmarkEnd w:id="4436"/>
      <w:bookmarkEnd w:id="4437"/>
      <w:bookmarkEnd w:id="4438"/>
      <w:bookmarkEnd w:id="4439"/>
      <w:bookmarkEnd w:id="4440"/>
      <w:bookmarkEnd w:id="4441"/>
      <w:bookmarkEnd w:id="4442"/>
      <w:bookmarkEnd w:id="4443"/>
    </w:p>
    <w:p w14:paraId="02ADD7EE" w14:textId="77777777" w:rsidR="00C45907" w:rsidRPr="00931575" w:rsidRDefault="00C45907" w:rsidP="00C45907">
      <w:pPr>
        <w:pStyle w:val="Heading4"/>
      </w:pPr>
      <w:bookmarkStart w:id="4444" w:name="_Toc21102934"/>
      <w:bookmarkStart w:id="4445" w:name="_Toc29810783"/>
      <w:bookmarkStart w:id="4446" w:name="_Toc36636135"/>
      <w:bookmarkStart w:id="4447" w:name="_Toc37273081"/>
      <w:bookmarkStart w:id="4448" w:name="_Toc45886161"/>
      <w:bookmarkStart w:id="4449" w:name="_Toc53183240"/>
      <w:bookmarkStart w:id="4450" w:name="_Toc58915910"/>
      <w:bookmarkStart w:id="4451" w:name="_Toc66701057"/>
      <w:bookmarkStart w:id="4452" w:name="_Toc68697214"/>
      <w:bookmarkStart w:id="4453" w:name="_Toc74928151"/>
      <w:bookmarkStart w:id="4454" w:name="_Toc76115250"/>
      <w:bookmarkStart w:id="4455" w:name="_Toc76544657"/>
      <w:r w:rsidRPr="00931575">
        <w:t>8.2.1.1</w:t>
      </w:r>
      <w:r w:rsidRPr="00931575">
        <w:tab/>
        <w:t>Definition and applicability</w:t>
      </w:r>
      <w:bookmarkEnd w:id="4444"/>
      <w:bookmarkEnd w:id="4445"/>
      <w:bookmarkEnd w:id="4446"/>
      <w:bookmarkEnd w:id="4447"/>
      <w:bookmarkEnd w:id="4448"/>
      <w:bookmarkEnd w:id="4449"/>
      <w:bookmarkEnd w:id="4450"/>
      <w:bookmarkEnd w:id="4451"/>
      <w:bookmarkEnd w:id="4452"/>
      <w:bookmarkEnd w:id="4453"/>
      <w:bookmarkEnd w:id="4454"/>
      <w:bookmarkEnd w:id="4455"/>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4456" w:name="_Toc21102935"/>
      <w:bookmarkStart w:id="4457" w:name="_Toc29810784"/>
      <w:bookmarkStart w:id="4458" w:name="_Toc36636136"/>
      <w:bookmarkStart w:id="4459" w:name="_Toc37273082"/>
      <w:bookmarkStart w:id="4460" w:name="_Toc45886162"/>
      <w:bookmarkStart w:id="4461" w:name="_Toc53183241"/>
      <w:bookmarkStart w:id="4462" w:name="_Toc58915911"/>
      <w:bookmarkStart w:id="4463" w:name="_Toc66701058"/>
      <w:bookmarkStart w:id="4464" w:name="_Toc68697215"/>
      <w:bookmarkStart w:id="4465" w:name="_Toc74928152"/>
      <w:bookmarkStart w:id="4466" w:name="_Toc76115251"/>
      <w:bookmarkStart w:id="4467" w:name="_Toc76544658"/>
      <w:r w:rsidRPr="00931575">
        <w:t>8.2.1.2</w:t>
      </w:r>
      <w:r w:rsidRPr="00931575">
        <w:tab/>
        <w:t>Minimum Requirement</w:t>
      </w:r>
      <w:bookmarkEnd w:id="4456"/>
      <w:bookmarkEnd w:id="4457"/>
      <w:bookmarkEnd w:id="4458"/>
      <w:bookmarkEnd w:id="4459"/>
      <w:bookmarkEnd w:id="4460"/>
      <w:bookmarkEnd w:id="4461"/>
      <w:bookmarkEnd w:id="4462"/>
      <w:bookmarkEnd w:id="4463"/>
      <w:bookmarkEnd w:id="4464"/>
      <w:bookmarkEnd w:id="4465"/>
      <w:bookmarkEnd w:id="4466"/>
      <w:bookmarkEnd w:id="4467"/>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4468" w:name="_Toc21102936"/>
      <w:bookmarkStart w:id="4469" w:name="_Toc29810785"/>
      <w:bookmarkStart w:id="4470" w:name="_Toc36636137"/>
      <w:bookmarkStart w:id="4471" w:name="_Toc37273083"/>
      <w:bookmarkStart w:id="4472" w:name="_Toc45886163"/>
      <w:bookmarkStart w:id="4473" w:name="_Toc53183242"/>
      <w:bookmarkStart w:id="4474" w:name="_Toc58915912"/>
      <w:bookmarkStart w:id="4475" w:name="_Toc66701059"/>
      <w:bookmarkStart w:id="4476" w:name="_Toc68697216"/>
      <w:bookmarkStart w:id="4477" w:name="_Toc74928153"/>
      <w:bookmarkStart w:id="4478" w:name="_Toc76115252"/>
      <w:bookmarkStart w:id="4479" w:name="_Toc76544659"/>
      <w:r w:rsidRPr="00931575">
        <w:t>8.2.1.3</w:t>
      </w:r>
      <w:r w:rsidRPr="00931575">
        <w:tab/>
        <w:t>Test purpose</w:t>
      </w:r>
      <w:bookmarkEnd w:id="4468"/>
      <w:bookmarkEnd w:id="4469"/>
      <w:bookmarkEnd w:id="4470"/>
      <w:bookmarkEnd w:id="4471"/>
      <w:bookmarkEnd w:id="4472"/>
      <w:bookmarkEnd w:id="4473"/>
      <w:bookmarkEnd w:id="4474"/>
      <w:bookmarkEnd w:id="4475"/>
      <w:bookmarkEnd w:id="4476"/>
      <w:bookmarkEnd w:id="4477"/>
      <w:bookmarkEnd w:id="4478"/>
      <w:bookmarkEnd w:id="4479"/>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4480" w:name="_Toc21102937"/>
      <w:bookmarkStart w:id="4481" w:name="_Toc29810786"/>
      <w:bookmarkStart w:id="4482" w:name="_Toc36636138"/>
      <w:bookmarkStart w:id="4483" w:name="_Toc37273084"/>
      <w:bookmarkStart w:id="4484" w:name="_Toc45886164"/>
      <w:bookmarkStart w:id="4485" w:name="_Toc53183243"/>
      <w:bookmarkStart w:id="4486" w:name="_Toc58915913"/>
      <w:bookmarkStart w:id="4487" w:name="_Toc66701060"/>
      <w:bookmarkStart w:id="4488" w:name="_Toc68697217"/>
      <w:bookmarkStart w:id="4489" w:name="_Toc74928154"/>
      <w:bookmarkStart w:id="4490" w:name="_Toc76115253"/>
      <w:bookmarkStart w:id="4491" w:name="_Toc76544660"/>
      <w:r w:rsidRPr="00931575">
        <w:t>8.2.1.4</w:t>
      </w:r>
      <w:r w:rsidRPr="00931575">
        <w:tab/>
        <w:t>Method of test</w:t>
      </w:r>
      <w:bookmarkEnd w:id="4480"/>
      <w:bookmarkEnd w:id="4481"/>
      <w:bookmarkEnd w:id="4482"/>
      <w:bookmarkEnd w:id="4483"/>
      <w:bookmarkEnd w:id="4484"/>
      <w:bookmarkEnd w:id="4485"/>
      <w:bookmarkEnd w:id="4486"/>
      <w:bookmarkEnd w:id="4487"/>
      <w:bookmarkEnd w:id="4488"/>
      <w:bookmarkEnd w:id="4489"/>
      <w:bookmarkEnd w:id="4490"/>
      <w:bookmarkEnd w:id="4491"/>
    </w:p>
    <w:p w14:paraId="523C930B" w14:textId="77777777" w:rsidR="00C45907" w:rsidRPr="00931575" w:rsidRDefault="00C45907" w:rsidP="00C45907">
      <w:pPr>
        <w:pStyle w:val="Heading5"/>
      </w:pPr>
      <w:bookmarkStart w:id="4492" w:name="_Toc21102938"/>
      <w:bookmarkStart w:id="4493" w:name="_Toc29810787"/>
      <w:bookmarkStart w:id="4494" w:name="_Toc36636139"/>
      <w:bookmarkStart w:id="4495" w:name="_Toc37273085"/>
      <w:bookmarkStart w:id="4496" w:name="_Toc45886165"/>
      <w:bookmarkStart w:id="4497" w:name="_Toc53183244"/>
      <w:bookmarkStart w:id="4498" w:name="_Toc58915914"/>
      <w:bookmarkStart w:id="4499" w:name="_Toc66701061"/>
      <w:bookmarkStart w:id="4500" w:name="_Toc68697218"/>
      <w:bookmarkStart w:id="4501" w:name="_Toc74928155"/>
      <w:bookmarkStart w:id="4502" w:name="_Toc76115254"/>
      <w:bookmarkStart w:id="4503" w:name="_Toc76544661"/>
      <w:r w:rsidRPr="00931575">
        <w:t>8.2.1.4.1</w:t>
      </w:r>
      <w:r w:rsidRPr="00931575">
        <w:tab/>
        <w:t>Initial conditions</w:t>
      </w:r>
      <w:bookmarkEnd w:id="4492"/>
      <w:bookmarkEnd w:id="4493"/>
      <w:bookmarkEnd w:id="4494"/>
      <w:bookmarkEnd w:id="4495"/>
      <w:bookmarkEnd w:id="4496"/>
      <w:bookmarkEnd w:id="4497"/>
      <w:bookmarkEnd w:id="4498"/>
      <w:bookmarkEnd w:id="4499"/>
      <w:bookmarkEnd w:id="4500"/>
      <w:bookmarkEnd w:id="4501"/>
      <w:bookmarkEnd w:id="4502"/>
      <w:bookmarkEnd w:id="4503"/>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4504" w:name="_Toc21102939"/>
      <w:bookmarkStart w:id="450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4506" w:name="_Toc29810788"/>
      <w:bookmarkStart w:id="4507" w:name="_Toc36636140"/>
      <w:bookmarkStart w:id="4508" w:name="_Toc37273086"/>
      <w:bookmarkStart w:id="4509" w:name="_Toc45886166"/>
      <w:bookmarkStart w:id="4510" w:name="_Toc53183245"/>
      <w:bookmarkStart w:id="4511" w:name="_Toc58915915"/>
      <w:bookmarkStart w:id="4512" w:name="_Toc66701062"/>
      <w:bookmarkStart w:id="4513" w:name="_Toc68697219"/>
      <w:bookmarkStart w:id="4514" w:name="_Toc74928156"/>
      <w:bookmarkStart w:id="4515" w:name="_Toc76115255"/>
      <w:bookmarkStart w:id="4516" w:name="_Toc76544662"/>
      <w:r w:rsidRPr="00931575">
        <w:t>8.2.1.4.2</w:t>
      </w:r>
      <w:r w:rsidRPr="00931575">
        <w:tab/>
        <w:t>Procedure</w:t>
      </w:r>
      <w:bookmarkEnd w:id="4504"/>
      <w:bookmarkEnd w:id="4506"/>
      <w:bookmarkEnd w:id="4507"/>
      <w:bookmarkEnd w:id="4508"/>
      <w:bookmarkEnd w:id="4509"/>
      <w:bookmarkEnd w:id="4510"/>
      <w:bookmarkEnd w:id="4511"/>
      <w:bookmarkEnd w:id="4512"/>
      <w:bookmarkEnd w:id="4513"/>
      <w:bookmarkEnd w:id="4514"/>
      <w:bookmarkEnd w:id="4515"/>
      <w:bookmarkEnd w:id="4516"/>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4505"/>
    <w:p w14:paraId="0884442E" w14:textId="77777777" w:rsidR="00C45907" w:rsidRPr="00931575" w:rsidRDefault="00C45907" w:rsidP="00136C94">
      <w:pPr>
        <w:pStyle w:val="B1"/>
      </w:pPr>
      <w:r w:rsidRPr="00931575">
        <w:lastRenderedPageBreak/>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4517" w:name="_Toc21102940"/>
      <w:bookmarkStart w:id="4518" w:name="_Toc29810789"/>
      <w:bookmarkStart w:id="4519" w:name="_Toc36636141"/>
      <w:bookmarkStart w:id="4520" w:name="_Toc37273087"/>
      <w:bookmarkStart w:id="4521" w:name="_Toc45886167"/>
      <w:bookmarkStart w:id="4522" w:name="_Toc53183246"/>
      <w:bookmarkStart w:id="4523" w:name="_Toc58915916"/>
      <w:bookmarkStart w:id="4524" w:name="_Toc66701063"/>
      <w:bookmarkStart w:id="4525" w:name="_Toc68697220"/>
      <w:bookmarkStart w:id="4526" w:name="_Toc74928157"/>
      <w:bookmarkStart w:id="4527" w:name="_Toc76115256"/>
      <w:bookmarkStart w:id="4528" w:name="_Toc76544663"/>
      <w:r w:rsidRPr="00931575">
        <w:t>8.2.1.5</w:t>
      </w:r>
      <w:r w:rsidRPr="00931575">
        <w:tab/>
        <w:t>Test Requirement</w:t>
      </w:r>
      <w:bookmarkEnd w:id="4517"/>
      <w:bookmarkEnd w:id="4518"/>
      <w:bookmarkEnd w:id="4519"/>
      <w:bookmarkEnd w:id="4520"/>
      <w:bookmarkEnd w:id="4521"/>
      <w:bookmarkEnd w:id="4522"/>
      <w:bookmarkEnd w:id="4523"/>
      <w:bookmarkEnd w:id="4524"/>
      <w:bookmarkEnd w:id="4525"/>
      <w:bookmarkEnd w:id="4526"/>
      <w:bookmarkEnd w:id="4527"/>
      <w:bookmarkEnd w:id="4528"/>
    </w:p>
    <w:p w14:paraId="795B73D3" w14:textId="77777777" w:rsidR="00C45907" w:rsidRPr="00931575" w:rsidRDefault="00C45907" w:rsidP="00C45907">
      <w:pPr>
        <w:pStyle w:val="Heading5"/>
        <w:rPr>
          <w:rFonts w:cs="Arial"/>
          <w:i/>
          <w:iCs/>
          <w:szCs w:val="22"/>
          <w:lang w:eastAsia="zh-CN"/>
        </w:rPr>
      </w:pPr>
      <w:bookmarkStart w:id="4529" w:name="_Toc21102941"/>
      <w:bookmarkStart w:id="4530" w:name="_Toc29810790"/>
      <w:bookmarkStart w:id="4531" w:name="_Toc36636142"/>
      <w:bookmarkStart w:id="4532" w:name="_Toc37273088"/>
      <w:bookmarkStart w:id="4533" w:name="_Toc45886168"/>
      <w:bookmarkStart w:id="4534" w:name="_Toc53183247"/>
      <w:bookmarkStart w:id="4535" w:name="_Toc58915917"/>
      <w:bookmarkStart w:id="4536" w:name="_Toc66701064"/>
      <w:bookmarkStart w:id="4537" w:name="_Toc68697221"/>
      <w:bookmarkStart w:id="4538" w:name="_Toc74928158"/>
      <w:bookmarkStart w:id="4539" w:name="_Toc76115257"/>
      <w:bookmarkStart w:id="4540" w:name="_Toc7654466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4529"/>
      <w:bookmarkEnd w:id="4530"/>
      <w:bookmarkEnd w:id="4531"/>
      <w:bookmarkEnd w:id="4532"/>
      <w:bookmarkEnd w:id="4533"/>
      <w:bookmarkEnd w:id="4534"/>
      <w:bookmarkEnd w:id="4535"/>
      <w:bookmarkEnd w:id="4536"/>
      <w:bookmarkEnd w:id="4537"/>
      <w:bookmarkEnd w:id="4538"/>
      <w:bookmarkEnd w:id="4539"/>
      <w:bookmarkEnd w:id="4540"/>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4541" w:name="_Toc21102942"/>
      <w:bookmarkStart w:id="4542" w:name="_Toc29810791"/>
      <w:bookmarkStart w:id="4543" w:name="_Toc36636143"/>
      <w:bookmarkStart w:id="4544" w:name="_Toc37273089"/>
      <w:bookmarkStart w:id="4545" w:name="_Toc45886169"/>
      <w:bookmarkStart w:id="4546" w:name="_Toc53183248"/>
      <w:bookmarkStart w:id="4547" w:name="_Toc58915918"/>
      <w:bookmarkStart w:id="4548" w:name="_Toc66701065"/>
      <w:bookmarkStart w:id="4549" w:name="_Toc68697222"/>
      <w:bookmarkStart w:id="4550" w:name="_Toc74928159"/>
      <w:bookmarkStart w:id="4551" w:name="_Toc76115258"/>
      <w:bookmarkStart w:id="4552" w:name="_Toc76544665"/>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4541"/>
      <w:bookmarkEnd w:id="4542"/>
      <w:bookmarkEnd w:id="4543"/>
      <w:bookmarkEnd w:id="4544"/>
      <w:bookmarkEnd w:id="4545"/>
      <w:bookmarkEnd w:id="4546"/>
      <w:bookmarkEnd w:id="4547"/>
      <w:bookmarkEnd w:id="4548"/>
      <w:bookmarkEnd w:id="4549"/>
      <w:bookmarkEnd w:id="4550"/>
      <w:bookmarkEnd w:id="4551"/>
      <w:bookmarkEnd w:id="4552"/>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4553" w:name="_Toc21102943"/>
      <w:bookmarkStart w:id="4554" w:name="_Toc29810792"/>
      <w:bookmarkStart w:id="4555" w:name="_Toc36636144"/>
      <w:bookmarkStart w:id="4556" w:name="_Toc37273090"/>
      <w:bookmarkStart w:id="4557" w:name="_Toc45886170"/>
      <w:bookmarkStart w:id="4558" w:name="_Toc53183249"/>
      <w:bookmarkStart w:id="4559" w:name="_Toc58915919"/>
      <w:bookmarkStart w:id="4560" w:name="_Toc66701066"/>
      <w:bookmarkStart w:id="4561" w:name="_Toc68697223"/>
      <w:bookmarkStart w:id="4562" w:name="_Toc74928160"/>
      <w:bookmarkStart w:id="4563" w:name="_Toc76115259"/>
      <w:bookmarkStart w:id="4564" w:name="_Toc76544666"/>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4553"/>
      <w:bookmarkEnd w:id="4554"/>
      <w:bookmarkEnd w:id="4555"/>
      <w:bookmarkEnd w:id="4556"/>
      <w:bookmarkEnd w:id="4557"/>
      <w:bookmarkEnd w:id="4558"/>
      <w:bookmarkEnd w:id="4559"/>
      <w:bookmarkEnd w:id="4560"/>
      <w:bookmarkEnd w:id="4561"/>
      <w:bookmarkEnd w:id="4562"/>
      <w:bookmarkEnd w:id="4563"/>
      <w:bookmarkEnd w:id="4564"/>
    </w:p>
    <w:p w14:paraId="1D9475D2" w14:textId="77777777" w:rsidR="00C45907" w:rsidRPr="00931575" w:rsidRDefault="00C45907" w:rsidP="00C45907">
      <w:pPr>
        <w:pStyle w:val="Heading4"/>
      </w:pPr>
      <w:bookmarkStart w:id="4565" w:name="_Toc21102944"/>
      <w:bookmarkStart w:id="4566" w:name="_Toc29810793"/>
      <w:bookmarkStart w:id="4567" w:name="_Toc36636145"/>
      <w:bookmarkStart w:id="4568" w:name="_Toc37273091"/>
      <w:bookmarkStart w:id="4569" w:name="_Toc45886171"/>
      <w:bookmarkStart w:id="4570" w:name="_Toc53183250"/>
      <w:bookmarkStart w:id="4571" w:name="_Toc58915920"/>
      <w:bookmarkStart w:id="4572" w:name="_Toc66701067"/>
      <w:bookmarkStart w:id="4573" w:name="_Toc68697224"/>
      <w:bookmarkStart w:id="4574" w:name="_Toc74928161"/>
      <w:bookmarkStart w:id="4575" w:name="_Toc76115260"/>
      <w:bookmarkStart w:id="4576" w:name="_Toc76544667"/>
      <w:r w:rsidRPr="00931575">
        <w:t>8.2.</w:t>
      </w:r>
      <w:r w:rsidRPr="00931575">
        <w:rPr>
          <w:rFonts w:hint="eastAsia"/>
        </w:rPr>
        <w:t>2.1</w:t>
      </w:r>
      <w:r w:rsidRPr="00931575">
        <w:tab/>
        <w:t>Definition and applicability</w:t>
      </w:r>
      <w:bookmarkEnd w:id="4565"/>
      <w:bookmarkEnd w:id="4566"/>
      <w:bookmarkEnd w:id="4567"/>
      <w:bookmarkEnd w:id="4568"/>
      <w:bookmarkEnd w:id="4569"/>
      <w:bookmarkEnd w:id="4570"/>
      <w:bookmarkEnd w:id="4571"/>
      <w:bookmarkEnd w:id="4572"/>
      <w:bookmarkEnd w:id="4573"/>
      <w:bookmarkEnd w:id="4574"/>
      <w:bookmarkEnd w:id="4575"/>
      <w:bookmarkEnd w:id="4576"/>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4577" w:name="_Toc21102945"/>
      <w:bookmarkStart w:id="4578" w:name="_Toc29810794"/>
      <w:bookmarkStart w:id="4579" w:name="_Toc36636146"/>
      <w:bookmarkStart w:id="4580" w:name="_Toc37273092"/>
      <w:bookmarkStart w:id="4581" w:name="_Toc45886172"/>
      <w:bookmarkStart w:id="4582" w:name="_Toc53183251"/>
      <w:bookmarkStart w:id="4583" w:name="_Toc58915921"/>
      <w:bookmarkStart w:id="4584" w:name="_Toc66701068"/>
      <w:bookmarkStart w:id="4585" w:name="_Toc68697225"/>
      <w:bookmarkStart w:id="4586" w:name="_Toc74928162"/>
      <w:bookmarkStart w:id="4587" w:name="_Toc76115261"/>
      <w:bookmarkStart w:id="4588" w:name="_Toc76544668"/>
      <w:r w:rsidRPr="00931575">
        <w:t>8.2.</w:t>
      </w:r>
      <w:r w:rsidRPr="00931575">
        <w:rPr>
          <w:rFonts w:hint="eastAsia"/>
        </w:rPr>
        <w:t>2.</w:t>
      </w:r>
      <w:r w:rsidRPr="00931575">
        <w:t>2</w:t>
      </w:r>
      <w:r w:rsidRPr="00931575">
        <w:tab/>
        <w:t>Minimum Requirement</w:t>
      </w:r>
      <w:bookmarkEnd w:id="4577"/>
      <w:bookmarkEnd w:id="4578"/>
      <w:bookmarkEnd w:id="4579"/>
      <w:bookmarkEnd w:id="4580"/>
      <w:bookmarkEnd w:id="4581"/>
      <w:bookmarkEnd w:id="4582"/>
      <w:bookmarkEnd w:id="4583"/>
      <w:bookmarkEnd w:id="4584"/>
      <w:bookmarkEnd w:id="4585"/>
      <w:bookmarkEnd w:id="4586"/>
      <w:bookmarkEnd w:id="4587"/>
      <w:bookmarkEnd w:id="4588"/>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4589" w:name="_Toc21102946"/>
      <w:bookmarkStart w:id="4590" w:name="_Toc29810795"/>
      <w:bookmarkStart w:id="4591" w:name="_Toc36636147"/>
      <w:bookmarkStart w:id="4592" w:name="_Toc37273093"/>
      <w:bookmarkStart w:id="4593" w:name="_Toc45886173"/>
      <w:bookmarkStart w:id="4594" w:name="_Toc53183252"/>
      <w:bookmarkStart w:id="4595" w:name="_Toc58915922"/>
      <w:bookmarkStart w:id="4596" w:name="_Toc66701069"/>
      <w:bookmarkStart w:id="4597" w:name="_Toc68697226"/>
      <w:bookmarkStart w:id="4598" w:name="_Toc74928163"/>
      <w:bookmarkStart w:id="4599" w:name="_Toc76115262"/>
      <w:bookmarkStart w:id="4600" w:name="_Toc76544669"/>
      <w:r w:rsidRPr="00931575">
        <w:t>8.2.</w:t>
      </w:r>
      <w:r w:rsidRPr="00931575">
        <w:rPr>
          <w:rFonts w:hint="eastAsia"/>
        </w:rPr>
        <w:t>2.</w:t>
      </w:r>
      <w:r w:rsidRPr="00931575">
        <w:t>3</w:t>
      </w:r>
      <w:r w:rsidRPr="00931575">
        <w:tab/>
        <w:t>Test Purpose</w:t>
      </w:r>
      <w:bookmarkEnd w:id="4589"/>
      <w:bookmarkEnd w:id="4590"/>
      <w:bookmarkEnd w:id="4591"/>
      <w:bookmarkEnd w:id="4592"/>
      <w:bookmarkEnd w:id="4593"/>
      <w:bookmarkEnd w:id="4594"/>
      <w:bookmarkEnd w:id="4595"/>
      <w:bookmarkEnd w:id="4596"/>
      <w:bookmarkEnd w:id="4597"/>
      <w:bookmarkEnd w:id="4598"/>
      <w:bookmarkEnd w:id="4599"/>
      <w:bookmarkEnd w:id="4600"/>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4601" w:name="_Toc21102947"/>
      <w:bookmarkStart w:id="4602" w:name="_Toc29810796"/>
      <w:bookmarkStart w:id="4603" w:name="_Toc36636148"/>
      <w:bookmarkStart w:id="4604" w:name="_Toc37273094"/>
      <w:bookmarkStart w:id="4605" w:name="_Toc45886174"/>
      <w:bookmarkStart w:id="4606" w:name="_Toc53183253"/>
      <w:bookmarkStart w:id="4607" w:name="_Toc58915923"/>
      <w:bookmarkStart w:id="4608" w:name="_Toc66701070"/>
      <w:bookmarkStart w:id="4609" w:name="_Toc68697227"/>
      <w:bookmarkStart w:id="4610" w:name="_Toc74928164"/>
      <w:bookmarkStart w:id="4611" w:name="_Toc76115263"/>
      <w:bookmarkStart w:id="4612" w:name="_Toc76544670"/>
      <w:r w:rsidRPr="00931575">
        <w:t>8.2.</w:t>
      </w:r>
      <w:r w:rsidRPr="00931575">
        <w:rPr>
          <w:rFonts w:hint="eastAsia"/>
        </w:rPr>
        <w:t>2.</w:t>
      </w:r>
      <w:r w:rsidRPr="00931575">
        <w:t>4</w:t>
      </w:r>
      <w:r w:rsidRPr="00931575">
        <w:tab/>
        <w:t>Method of test</w:t>
      </w:r>
      <w:bookmarkEnd w:id="4601"/>
      <w:bookmarkEnd w:id="4602"/>
      <w:bookmarkEnd w:id="4603"/>
      <w:bookmarkEnd w:id="4604"/>
      <w:bookmarkEnd w:id="4605"/>
      <w:bookmarkEnd w:id="4606"/>
      <w:bookmarkEnd w:id="4607"/>
      <w:bookmarkEnd w:id="4608"/>
      <w:bookmarkEnd w:id="4609"/>
      <w:bookmarkEnd w:id="4610"/>
      <w:bookmarkEnd w:id="4611"/>
      <w:bookmarkEnd w:id="4612"/>
    </w:p>
    <w:p w14:paraId="3FCB0D33" w14:textId="77777777" w:rsidR="00C45907" w:rsidRPr="00931575" w:rsidRDefault="00C45907" w:rsidP="00C45907">
      <w:pPr>
        <w:pStyle w:val="Heading5"/>
      </w:pPr>
      <w:bookmarkStart w:id="4613" w:name="_Toc21102948"/>
      <w:bookmarkStart w:id="4614" w:name="_Toc29810797"/>
      <w:bookmarkStart w:id="4615" w:name="_Toc36636149"/>
      <w:bookmarkStart w:id="4616" w:name="_Toc37273095"/>
      <w:bookmarkStart w:id="4617" w:name="_Toc45886175"/>
      <w:bookmarkStart w:id="4618" w:name="_Toc53183254"/>
      <w:bookmarkStart w:id="4619" w:name="_Toc58915924"/>
      <w:bookmarkStart w:id="4620" w:name="_Toc66701071"/>
      <w:bookmarkStart w:id="4621" w:name="_Toc68697228"/>
      <w:bookmarkStart w:id="4622" w:name="_Toc74928165"/>
      <w:bookmarkStart w:id="4623" w:name="_Toc76115264"/>
      <w:bookmarkStart w:id="4624" w:name="_Toc76544671"/>
      <w:r w:rsidRPr="00931575">
        <w:t>8.2.2.4.1</w:t>
      </w:r>
      <w:r w:rsidRPr="00931575">
        <w:rPr>
          <w:rFonts w:hint="eastAsia"/>
        </w:rPr>
        <w:tab/>
      </w:r>
      <w:r w:rsidRPr="00931575">
        <w:t>Initial Conditions</w:t>
      </w:r>
      <w:bookmarkEnd w:id="4613"/>
      <w:bookmarkEnd w:id="4614"/>
      <w:bookmarkEnd w:id="4615"/>
      <w:bookmarkEnd w:id="4616"/>
      <w:bookmarkEnd w:id="4617"/>
      <w:bookmarkEnd w:id="4618"/>
      <w:bookmarkEnd w:id="4619"/>
      <w:bookmarkEnd w:id="4620"/>
      <w:bookmarkEnd w:id="4621"/>
      <w:bookmarkEnd w:id="4622"/>
      <w:bookmarkEnd w:id="4623"/>
      <w:bookmarkEnd w:id="4624"/>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462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4626" w:name="_Toc29810798"/>
      <w:bookmarkStart w:id="4627" w:name="_Toc36636150"/>
      <w:bookmarkStart w:id="4628" w:name="_Toc37273096"/>
      <w:bookmarkStart w:id="4629" w:name="_Toc45886176"/>
      <w:bookmarkStart w:id="4630" w:name="_Toc53183255"/>
      <w:bookmarkStart w:id="4631" w:name="_Toc58915925"/>
      <w:bookmarkStart w:id="4632" w:name="_Toc66701072"/>
      <w:bookmarkStart w:id="4633" w:name="_Toc68697229"/>
      <w:bookmarkStart w:id="4634" w:name="_Toc74928166"/>
      <w:bookmarkStart w:id="4635" w:name="_Toc76115265"/>
      <w:bookmarkStart w:id="4636" w:name="_Toc76544672"/>
      <w:r w:rsidRPr="00931575">
        <w:t>8.2.</w:t>
      </w:r>
      <w:r w:rsidRPr="00931575">
        <w:rPr>
          <w:rFonts w:hint="eastAsia"/>
        </w:rPr>
        <w:t>2.</w:t>
      </w:r>
      <w:r w:rsidRPr="00931575">
        <w:t>4.2</w:t>
      </w:r>
      <w:r w:rsidRPr="00931575">
        <w:tab/>
        <w:t>Procedure</w:t>
      </w:r>
      <w:bookmarkEnd w:id="4625"/>
      <w:bookmarkEnd w:id="4626"/>
      <w:bookmarkEnd w:id="4627"/>
      <w:bookmarkEnd w:id="4628"/>
      <w:bookmarkEnd w:id="4629"/>
      <w:bookmarkEnd w:id="4630"/>
      <w:bookmarkEnd w:id="4631"/>
      <w:bookmarkEnd w:id="4632"/>
      <w:bookmarkEnd w:id="4633"/>
      <w:bookmarkEnd w:id="4634"/>
      <w:bookmarkEnd w:id="4635"/>
      <w:bookmarkEnd w:id="4636"/>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4637" w:name="_Toc21102950"/>
      <w:bookmarkStart w:id="4638" w:name="_Toc29810799"/>
      <w:bookmarkStart w:id="4639" w:name="_Toc36636151"/>
      <w:bookmarkStart w:id="4640" w:name="_Toc37273097"/>
      <w:bookmarkStart w:id="4641" w:name="_Toc45886177"/>
      <w:bookmarkStart w:id="4642" w:name="_Toc53183256"/>
      <w:bookmarkStart w:id="4643" w:name="_Toc58915926"/>
      <w:bookmarkStart w:id="4644" w:name="_Toc66701073"/>
      <w:bookmarkStart w:id="4645" w:name="_Toc68697230"/>
      <w:bookmarkStart w:id="4646" w:name="_Toc74928167"/>
      <w:bookmarkStart w:id="4647" w:name="_Toc76115266"/>
      <w:bookmarkStart w:id="4648" w:name="_Toc76544673"/>
      <w:r w:rsidRPr="00931575">
        <w:t>8.2.</w:t>
      </w:r>
      <w:r w:rsidRPr="00931575">
        <w:rPr>
          <w:rFonts w:hint="eastAsia"/>
        </w:rPr>
        <w:t>2.</w:t>
      </w:r>
      <w:r w:rsidRPr="00931575">
        <w:t>5</w:t>
      </w:r>
      <w:r w:rsidRPr="00931575">
        <w:tab/>
        <w:t>Test Requirement</w:t>
      </w:r>
      <w:bookmarkEnd w:id="4637"/>
      <w:bookmarkEnd w:id="4638"/>
      <w:bookmarkEnd w:id="4639"/>
      <w:bookmarkEnd w:id="4640"/>
      <w:bookmarkEnd w:id="4641"/>
      <w:bookmarkEnd w:id="4642"/>
      <w:bookmarkEnd w:id="4643"/>
      <w:bookmarkEnd w:id="4644"/>
      <w:bookmarkEnd w:id="4645"/>
      <w:bookmarkEnd w:id="4646"/>
      <w:bookmarkEnd w:id="4647"/>
      <w:bookmarkEnd w:id="4648"/>
    </w:p>
    <w:p w14:paraId="53D50A1E" w14:textId="77777777" w:rsidR="00C45907" w:rsidRPr="00931575" w:rsidRDefault="00C45907" w:rsidP="00C45907">
      <w:pPr>
        <w:pStyle w:val="Heading5"/>
        <w:rPr>
          <w:rFonts w:cs="Arial"/>
          <w:i/>
          <w:iCs/>
          <w:szCs w:val="22"/>
          <w:lang w:eastAsia="zh-CN"/>
        </w:rPr>
      </w:pPr>
      <w:bookmarkStart w:id="4649" w:name="_Toc21102951"/>
      <w:bookmarkStart w:id="4650" w:name="_Toc29810800"/>
      <w:bookmarkStart w:id="4651" w:name="_Toc36636152"/>
      <w:bookmarkStart w:id="4652" w:name="_Toc37273098"/>
      <w:bookmarkStart w:id="4653" w:name="_Toc45886178"/>
      <w:bookmarkStart w:id="4654" w:name="_Toc53183257"/>
      <w:bookmarkStart w:id="4655" w:name="_Toc58915927"/>
      <w:bookmarkStart w:id="4656" w:name="_Toc66701074"/>
      <w:bookmarkStart w:id="4657" w:name="_Toc68697231"/>
      <w:bookmarkStart w:id="4658" w:name="_Toc74928168"/>
      <w:bookmarkStart w:id="4659" w:name="_Toc76115267"/>
      <w:bookmarkStart w:id="4660" w:name="_Toc7654467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49"/>
      <w:bookmarkEnd w:id="4650"/>
      <w:bookmarkEnd w:id="4651"/>
      <w:bookmarkEnd w:id="4652"/>
      <w:bookmarkEnd w:id="4653"/>
      <w:bookmarkEnd w:id="4654"/>
      <w:bookmarkEnd w:id="4655"/>
      <w:bookmarkEnd w:id="4656"/>
      <w:bookmarkEnd w:id="4657"/>
      <w:bookmarkEnd w:id="4658"/>
      <w:bookmarkEnd w:id="4659"/>
      <w:bookmarkEnd w:id="4660"/>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4661" w:name="_Toc21102952"/>
      <w:bookmarkStart w:id="4662" w:name="_Toc29810801"/>
      <w:bookmarkStart w:id="4663" w:name="_Toc36636153"/>
      <w:bookmarkStart w:id="4664" w:name="_Toc37273099"/>
      <w:bookmarkStart w:id="4665" w:name="_Toc45886179"/>
      <w:bookmarkStart w:id="4666" w:name="_Toc53183258"/>
      <w:bookmarkStart w:id="4667" w:name="_Toc58915928"/>
      <w:bookmarkStart w:id="4668" w:name="_Toc66701075"/>
      <w:bookmarkStart w:id="4669" w:name="_Toc68697232"/>
      <w:bookmarkStart w:id="4670" w:name="_Toc74928169"/>
      <w:bookmarkStart w:id="4671" w:name="_Toc76115268"/>
      <w:bookmarkStart w:id="4672" w:name="_Toc7654467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661"/>
      <w:bookmarkEnd w:id="4662"/>
      <w:bookmarkEnd w:id="4663"/>
      <w:bookmarkEnd w:id="4664"/>
      <w:bookmarkEnd w:id="4665"/>
      <w:bookmarkEnd w:id="4666"/>
      <w:bookmarkEnd w:id="4667"/>
      <w:bookmarkEnd w:id="4668"/>
      <w:bookmarkEnd w:id="4669"/>
      <w:bookmarkEnd w:id="4670"/>
      <w:bookmarkEnd w:id="4671"/>
      <w:bookmarkEnd w:id="4672"/>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4673" w:name="_Toc21102953"/>
      <w:bookmarkStart w:id="4674" w:name="_Toc29810802"/>
      <w:bookmarkStart w:id="4675" w:name="_Toc36636154"/>
      <w:bookmarkStart w:id="4676" w:name="_Toc37273100"/>
      <w:bookmarkStart w:id="4677" w:name="_Toc45886180"/>
      <w:bookmarkStart w:id="4678" w:name="_Toc53183259"/>
      <w:bookmarkStart w:id="4679" w:name="_Toc58915929"/>
      <w:bookmarkStart w:id="4680" w:name="_Toc66701076"/>
      <w:bookmarkStart w:id="4681" w:name="_Toc68697233"/>
      <w:bookmarkStart w:id="4682" w:name="_Toc74928170"/>
      <w:bookmarkStart w:id="4683" w:name="_Toc76115269"/>
      <w:bookmarkStart w:id="4684" w:name="_Toc7654467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4673"/>
      <w:bookmarkEnd w:id="4674"/>
      <w:bookmarkEnd w:id="4675"/>
      <w:bookmarkEnd w:id="4676"/>
      <w:bookmarkEnd w:id="4677"/>
      <w:bookmarkEnd w:id="4678"/>
      <w:bookmarkEnd w:id="4679"/>
      <w:bookmarkEnd w:id="4680"/>
      <w:bookmarkEnd w:id="4681"/>
      <w:bookmarkEnd w:id="4682"/>
      <w:bookmarkEnd w:id="4683"/>
      <w:bookmarkEnd w:id="4684"/>
    </w:p>
    <w:p w14:paraId="4E1F80EA" w14:textId="77777777" w:rsidR="00C45907" w:rsidRPr="00931575" w:rsidRDefault="00C45907" w:rsidP="00C45907">
      <w:pPr>
        <w:pStyle w:val="Heading4"/>
      </w:pPr>
      <w:bookmarkStart w:id="4685" w:name="_Toc21102954"/>
      <w:bookmarkStart w:id="4686" w:name="_Toc29810803"/>
      <w:bookmarkStart w:id="4687" w:name="_Toc36636155"/>
      <w:bookmarkStart w:id="4688" w:name="_Toc37273101"/>
      <w:bookmarkStart w:id="4689" w:name="_Toc45886181"/>
      <w:bookmarkStart w:id="4690" w:name="_Toc53183260"/>
      <w:bookmarkStart w:id="4691" w:name="_Toc58915930"/>
      <w:bookmarkStart w:id="4692" w:name="_Toc66701077"/>
      <w:bookmarkStart w:id="4693" w:name="_Toc68697234"/>
      <w:bookmarkStart w:id="4694" w:name="_Toc74928171"/>
      <w:bookmarkStart w:id="4695" w:name="_Toc76115270"/>
      <w:bookmarkStart w:id="4696" w:name="_Toc76544677"/>
      <w:r w:rsidRPr="00931575">
        <w:t>8.2.</w:t>
      </w:r>
      <w:r w:rsidRPr="00931575">
        <w:rPr>
          <w:rFonts w:hint="eastAsia"/>
        </w:rPr>
        <w:t>3.1</w:t>
      </w:r>
      <w:r w:rsidRPr="00931575">
        <w:tab/>
        <w:t>Definition and applicability</w:t>
      </w:r>
      <w:bookmarkEnd w:id="4685"/>
      <w:bookmarkEnd w:id="4686"/>
      <w:bookmarkEnd w:id="4687"/>
      <w:bookmarkEnd w:id="4688"/>
      <w:bookmarkEnd w:id="4689"/>
      <w:bookmarkEnd w:id="4690"/>
      <w:bookmarkEnd w:id="4691"/>
      <w:bookmarkEnd w:id="4692"/>
      <w:bookmarkEnd w:id="4693"/>
      <w:bookmarkEnd w:id="4694"/>
      <w:bookmarkEnd w:id="4695"/>
      <w:bookmarkEnd w:id="4696"/>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4697" w:name="_Toc21102955"/>
      <w:bookmarkStart w:id="4698" w:name="_Toc29810804"/>
      <w:bookmarkStart w:id="4699" w:name="_Toc36636156"/>
      <w:bookmarkStart w:id="4700" w:name="_Toc37273102"/>
      <w:bookmarkStart w:id="4701" w:name="_Toc45886182"/>
      <w:bookmarkStart w:id="4702" w:name="_Toc53183261"/>
      <w:bookmarkStart w:id="4703" w:name="_Toc58915931"/>
      <w:bookmarkStart w:id="4704" w:name="_Toc66701078"/>
      <w:bookmarkStart w:id="4705" w:name="_Toc68697235"/>
      <w:bookmarkStart w:id="4706" w:name="_Toc74928172"/>
      <w:bookmarkStart w:id="4707" w:name="_Toc76115271"/>
      <w:bookmarkStart w:id="4708" w:name="_Toc76544678"/>
      <w:r w:rsidRPr="00931575">
        <w:t>8.2.</w:t>
      </w:r>
      <w:r w:rsidRPr="00931575">
        <w:rPr>
          <w:rFonts w:hint="eastAsia"/>
        </w:rPr>
        <w:t>3.</w:t>
      </w:r>
      <w:r w:rsidRPr="00931575">
        <w:t>2</w:t>
      </w:r>
      <w:r w:rsidRPr="00931575">
        <w:tab/>
        <w:t>Minimum Requirement</w:t>
      </w:r>
      <w:bookmarkEnd w:id="4697"/>
      <w:bookmarkEnd w:id="4698"/>
      <w:bookmarkEnd w:id="4699"/>
      <w:bookmarkEnd w:id="4700"/>
      <w:bookmarkEnd w:id="4701"/>
      <w:bookmarkEnd w:id="4702"/>
      <w:bookmarkEnd w:id="4703"/>
      <w:bookmarkEnd w:id="4704"/>
      <w:bookmarkEnd w:id="4705"/>
      <w:bookmarkEnd w:id="4706"/>
      <w:bookmarkEnd w:id="4707"/>
      <w:bookmarkEnd w:id="4708"/>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4709" w:name="_Toc21102956"/>
      <w:bookmarkStart w:id="4710" w:name="_Toc29810805"/>
      <w:bookmarkStart w:id="4711" w:name="_Toc36636157"/>
      <w:bookmarkStart w:id="4712" w:name="_Toc37273103"/>
      <w:bookmarkStart w:id="4713" w:name="_Toc45886183"/>
      <w:bookmarkStart w:id="4714" w:name="_Toc53183262"/>
      <w:bookmarkStart w:id="4715" w:name="_Toc58915932"/>
      <w:bookmarkStart w:id="4716" w:name="_Toc66701079"/>
      <w:bookmarkStart w:id="4717" w:name="_Toc68697236"/>
      <w:bookmarkStart w:id="4718" w:name="_Toc74928173"/>
      <w:bookmarkStart w:id="4719" w:name="_Toc76115272"/>
      <w:bookmarkStart w:id="4720" w:name="_Toc76544679"/>
      <w:r w:rsidRPr="00931575">
        <w:t>8.2.</w:t>
      </w:r>
      <w:r w:rsidRPr="00931575">
        <w:rPr>
          <w:rFonts w:hint="eastAsia"/>
        </w:rPr>
        <w:t>3.</w:t>
      </w:r>
      <w:r w:rsidRPr="00931575">
        <w:t>3</w:t>
      </w:r>
      <w:r w:rsidRPr="00931575">
        <w:tab/>
        <w:t>Test purpose</w:t>
      </w:r>
      <w:bookmarkEnd w:id="4709"/>
      <w:bookmarkEnd w:id="4710"/>
      <w:bookmarkEnd w:id="4711"/>
      <w:bookmarkEnd w:id="4712"/>
      <w:bookmarkEnd w:id="4713"/>
      <w:bookmarkEnd w:id="4714"/>
      <w:bookmarkEnd w:id="4715"/>
      <w:bookmarkEnd w:id="4716"/>
      <w:bookmarkEnd w:id="4717"/>
      <w:bookmarkEnd w:id="4718"/>
      <w:bookmarkEnd w:id="4719"/>
      <w:bookmarkEnd w:id="4720"/>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4721" w:name="_Toc21102957"/>
      <w:bookmarkStart w:id="4722" w:name="_Toc29810806"/>
      <w:bookmarkStart w:id="4723" w:name="_Toc36636158"/>
      <w:bookmarkStart w:id="4724" w:name="_Toc37273104"/>
      <w:bookmarkStart w:id="4725" w:name="_Toc45886184"/>
      <w:bookmarkStart w:id="4726" w:name="_Toc53183263"/>
      <w:bookmarkStart w:id="4727" w:name="_Toc58915933"/>
      <w:bookmarkStart w:id="4728" w:name="_Toc66701080"/>
      <w:bookmarkStart w:id="4729" w:name="_Toc68697237"/>
      <w:bookmarkStart w:id="4730" w:name="_Toc74928174"/>
      <w:bookmarkStart w:id="4731" w:name="_Toc76115273"/>
      <w:bookmarkStart w:id="4732" w:name="_Toc76544680"/>
      <w:r w:rsidRPr="00931575">
        <w:t>8.2.</w:t>
      </w:r>
      <w:r w:rsidRPr="00931575">
        <w:rPr>
          <w:rFonts w:hint="eastAsia"/>
        </w:rPr>
        <w:t>3.</w:t>
      </w:r>
      <w:r w:rsidRPr="00931575">
        <w:t>4</w:t>
      </w:r>
      <w:r w:rsidRPr="00931575">
        <w:tab/>
        <w:t>Method of test</w:t>
      </w:r>
      <w:bookmarkEnd w:id="4721"/>
      <w:bookmarkEnd w:id="4722"/>
      <w:bookmarkEnd w:id="4723"/>
      <w:bookmarkEnd w:id="4724"/>
      <w:bookmarkEnd w:id="4725"/>
      <w:bookmarkEnd w:id="4726"/>
      <w:bookmarkEnd w:id="4727"/>
      <w:bookmarkEnd w:id="4728"/>
      <w:bookmarkEnd w:id="4729"/>
      <w:bookmarkEnd w:id="4730"/>
      <w:bookmarkEnd w:id="4731"/>
      <w:bookmarkEnd w:id="4732"/>
    </w:p>
    <w:p w14:paraId="3DA80D05" w14:textId="77777777" w:rsidR="00C45907" w:rsidRPr="00931575" w:rsidRDefault="00C45907" w:rsidP="00C45907">
      <w:pPr>
        <w:pStyle w:val="Heading5"/>
      </w:pPr>
      <w:bookmarkStart w:id="4733" w:name="_Toc21102958"/>
      <w:bookmarkStart w:id="4734" w:name="_Toc29810807"/>
      <w:bookmarkStart w:id="4735" w:name="_Toc36636159"/>
      <w:bookmarkStart w:id="4736" w:name="_Toc37273105"/>
      <w:bookmarkStart w:id="4737" w:name="_Toc45886185"/>
      <w:bookmarkStart w:id="4738" w:name="_Toc53183264"/>
      <w:bookmarkStart w:id="4739" w:name="_Toc58915934"/>
      <w:bookmarkStart w:id="4740" w:name="_Toc66701081"/>
      <w:bookmarkStart w:id="4741" w:name="_Toc68697238"/>
      <w:bookmarkStart w:id="4742" w:name="_Toc74928175"/>
      <w:bookmarkStart w:id="4743" w:name="_Toc76115274"/>
      <w:bookmarkStart w:id="4744" w:name="_Toc76544681"/>
      <w:r w:rsidRPr="00931575">
        <w:t>8.2.</w:t>
      </w:r>
      <w:r w:rsidRPr="00931575">
        <w:rPr>
          <w:rFonts w:hint="eastAsia"/>
        </w:rPr>
        <w:t>3</w:t>
      </w:r>
      <w:r w:rsidRPr="00931575">
        <w:t>.4.1</w:t>
      </w:r>
      <w:r w:rsidRPr="00931575">
        <w:rPr>
          <w:rFonts w:hint="eastAsia"/>
        </w:rPr>
        <w:tab/>
      </w:r>
      <w:r w:rsidRPr="00931575">
        <w:t>Initial conditions</w:t>
      </w:r>
      <w:bookmarkEnd w:id="4733"/>
      <w:bookmarkEnd w:id="4734"/>
      <w:bookmarkEnd w:id="4735"/>
      <w:bookmarkEnd w:id="4736"/>
      <w:bookmarkEnd w:id="4737"/>
      <w:bookmarkEnd w:id="4738"/>
      <w:bookmarkEnd w:id="4739"/>
      <w:bookmarkEnd w:id="4740"/>
      <w:bookmarkEnd w:id="4741"/>
      <w:bookmarkEnd w:id="4742"/>
      <w:bookmarkEnd w:id="4743"/>
      <w:bookmarkEnd w:id="4744"/>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474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4746" w:name="_Toc29810808"/>
      <w:bookmarkStart w:id="4747" w:name="_Toc36636160"/>
      <w:bookmarkStart w:id="4748" w:name="_Toc37273106"/>
      <w:bookmarkStart w:id="4749" w:name="_Toc45886186"/>
      <w:bookmarkStart w:id="4750" w:name="_Toc53183265"/>
      <w:bookmarkStart w:id="4751" w:name="_Toc58915935"/>
      <w:bookmarkStart w:id="4752" w:name="_Toc66701082"/>
      <w:bookmarkStart w:id="4753" w:name="_Toc68697239"/>
      <w:bookmarkStart w:id="4754" w:name="_Toc74928176"/>
      <w:bookmarkStart w:id="4755" w:name="_Toc76115275"/>
      <w:bookmarkStart w:id="4756" w:name="_Toc76544682"/>
      <w:r w:rsidRPr="00931575">
        <w:t>8.2.</w:t>
      </w:r>
      <w:r w:rsidRPr="00931575">
        <w:rPr>
          <w:rFonts w:hint="eastAsia"/>
        </w:rPr>
        <w:t>3.</w:t>
      </w:r>
      <w:r w:rsidRPr="00931575">
        <w:t>4.2</w:t>
      </w:r>
      <w:r w:rsidRPr="00931575">
        <w:tab/>
        <w:t>Procedure</w:t>
      </w:r>
      <w:bookmarkEnd w:id="4745"/>
      <w:bookmarkEnd w:id="4746"/>
      <w:bookmarkEnd w:id="4747"/>
      <w:bookmarkEnd w:id="4748"/>
      <w:bookmarkEnd w:id="4749"/>
      <w:bookmarkEnd w:id="4750"/>
      <w:bookmarkEnd w:id="4751"/>
      <w:bookmarkEnd w:id="4752"/>
      <w:bookmarkEnd w:id="4753"/>
      <w:bookmarkEnd w:id="4754"/>
      <w:bookmarkEnd w:id="4755"/>
      <w:bookmarkEnd w:id="4756"/>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4757" w:name="_Toc21102960"/>
      <w:bookmarkStart w:id="475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4759" w:name="_Toc36636161"/>
      <w:bookmarkStart w:id="4760" w:name="_Toc37273107"/>
      <w:bookmarkStart w:id="4761" w:name="_Toc45886187"/>
      <w:bookmarkStart w:id="4762" w:name="_Toc53183266"/>
      <w:bookmarkStart w:id="4763" w:name="_Toc58915936"/>
      <w:bookmarkStart w:id="4764" w:name="_Toc66701083"/>
      <w:bookmarkStart w:id="4765" w:name="_Toc68697240"/>
      <w:bookmarkStart w:id="4766" w:name="_Toc74928177"/>
      <w:bookmarkStart w:id="4767" w:name="_Toc76115276"/>
      <w:bookmarkStart w:id="4768" w:name="_Toc76544683"/>
      <w:r w:rsidRPr="00931575">
        <w:t>8.2.</w:t>
      </w:r>
      <w:r w:rsidRPr="00931575">
        <w:rPr>
          <w:rFonts w:hint="eastAsia"/>
        </w:rPr>
        <w:t>3.</w:t>
      </w:r>
      <w:r w:rsidRPr="00931575">
        <w:t>5</w:t>
      </w:r>
      <w:r w:rsidRPr="00931575">
        <w:tab/>
        <w:t>Test Requirement</w:t>
      </w:r>
      <w:bookmarkEnd w:id="4757"/>
      <w:bookmarkEnd w:id="4758"/>
      <w:bookmarkEnd w:id="4759"/>
      <w:bookmarkEnd w:id="4760"/>
      <w:bookmarkEnd w:id="4761"/>
      <w:bookmarkEnd w:id="4762"/>
      <w:bookmarkEnd w:id="4763"/>
      <w:bookmarkEnd w:id="4764"/>
      <w:bookmarkEnd w:id="4765"/>
      <w:bookmarkEnd w:id="4766"/>
      <w:bookmarkEnd w:id="4767"/>
      <w:bookmarkEnd w:id="4768"/>
    </w:p>
    <w:p w14:paraId="2F43211C" w14:textId="77777777" w:rsidR="00C45907" w:rsidRPr="00931575" w:rsidRDefault="00C45907" w:rsidP="00C45907">
      <w:pPr>
        <w:pStyle w:val="Heading5"/>
      </w:pPr>
      <w:bookmarkStart w:id="4769" w:name="_Toc21102961"/>
      <w:bookmarkStart w:id="4770" w:name="_Toc29810810"/>
      <w:bookmarkStart w:id="4771" w:name="_Toc36636162"/>
      <w:bookmarkStart w:id="4772" w:name="_Toc37273108"/>
      <w:bookmarkStart w:id="4773" w:name="_Toc45886188"/>
      <w:bookmarkStart w:id="4774" w:name="_Toc53183267"/>
      <w:bookmarkStart w:id="4775" w:name="_Toc58915937"/>
      <w:bookmarkStart w:id="4776" w:name="_Toc66701084"/>
      <w:bookmarkStart w:id="4777" w:name="_Toc68697241"/>
      <w:bookmarkStart w:id="4778" w:name="_Toc74928178"/>
      <w:bookmarkStart w:id="4779" w:name="_Toc76115277"/>
      <w:bookmarkStart w:id="4780" w:name="_Toc7654468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4769"/>
      <w:bookmarkEnd w:id="4770"/>
      <w:bookmarkEnd w:id="4771"/>
      <w:bookmarkEnd w:id="4772"/>
      <w:bookmarkEnd w:id="4773"/>
      <w:bookmarkEnd w:id="4774"/>
      <w:bookmarkEnd w:id="4775"/>
      <w:bookmarkEnd w:id="4776"/>
      <w:bookmarkEnd w:id="4777"/>
      <w:bookmarkEnd w:id="4778"/>
      <w:bookmarkEnd w:id="4779"/>
      <w:bookmarkEnd w:id="4780"/>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4781" w:name="_Toc21102962"/>
      <w:bookmarkStart w:id="4782" w:name="_Toc29810811"/>
      <w:bookmarkStart w:id="4783" w:name="_Toc36636163"/>
      <w:bookmarkStart w:id="4784" w:name="_Toc37273109"/>
      <w:bookmarkStart w:id="4785" w:name="_Toc45886189"/>
      <w:bookmarkStart w:id="4786" w:name="_Toc53183268"/>
      <w:bookmarkStart w:id="4787" w:name="_Toc58915938"/>
      <w:bookmarkStart w:id="4788" w:name="_Toc66701085"/>
      <w:bookmarkStart w:id="4789" w:name="_Toc68697242"/>
      <w:bookmarkStart w:id="4790" w:name="_Toc74928179"/>
      <w:bookmarkStart w:id="4791" w:name="_Toc76115278"/>
      <w:bookmarkStart w:id="4792" w:name="_Toc7654468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4781"/>
      <w:bookmarkEnd w:id="4782"/>
      <w:bookmarkEnd w:id="4783"/>
      <w:bookmarkEnd w:id="4784"/>
      <w:bookmarkEnd w:id="4785"/>
      <w:bookmarkEnd w:id="4786"/>
      <w:bookmarkEnd w:id="4787"/>
      <w:bookmarkEnd w:id="4788"/>
      <w:bookmarkEnd w:id="4789"/>
      <w:bookmarkEnd w:id="4790"/>
      <w:bookmarkEnd w:id="4791"/>
      <w:bookmarkEnd w:id="4792"/>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4793" w:name="_Toc5282889"/>
      <w:bookmarkStart w:id="4794" w:name="_Toc36636164"/>
      <w:bookmarkStart w:id="4795" w:name="_Toc37273110"/>
      <w:bookmarkStart w:id="4796" w:name="_Toc45886190"/>
      <w:bookmarkStart w:id="4797" w:name="_Toc53183269"/>
      <w:bookmarkStart w:id="4798" w:name="_Toc58915939"/>
      <w:bookmarkStart w:id="4799" w:name="_Toc66701086"/>
      <w:bookmarkStart w:id="4800" w:name="_Toc68697243"/>
      <w:bookmarkStart w:id="4801" w:name="_Toc74928180"/>
      <w:bookmarkStart w:id="4802" w:name="_Toc76115279"/>
      <w:bookmarkStart w:id="4803" w:name="_Toc5282896"/>
      <w:bookmarkStart w:id="4804" w:name="_Toc21102963"/>
      <w:bookmarkStart w:id="4805" w:name="_Toc29810812"/>
      <w:bookmarkStart w:id="4806" w:name="_Toc76544686"/>
      <w:r w:rsidRPr="00931575">
        <w:t>8.2.4</w:t>
      </w:r>
      <w:r w:rsidRPr="00931575">
        <w:tab/>
      </w:r>
      <w:bookmarkEnd w:id="4793"/>
      <w:r w:rsidRPr="00931575">
        <w:t>Performance requirements for PUSCH for high speed train</w:t>
      </w:r>
      <w:bookmarkEnd w:id="4794"/>
      <w:bookmarkEnd w:id="4795"/>
      <w:bookmarkEnd w:id="4796"/>
      <w:bookmarkEnd w:id="4797"/>
      <w:bookmarkEnd w:id="4798"/>
      <w:bookmarkEnd w:id="4799"/>
      <w:bookmarkEnd w:id="4800"/>
      <w:bookmarkEnd w:id="4801"/>
      <w:bookmarkEnd w:id="4802"/>
      <w:bookmarkEnd w:id="4806"/>
      <w:r w:rsidRPr="00931575">
        <w:t xml:space="preserve"> </w:t>
      </w:r>
    </w:p>
    <w:p w14:paraId="4ECC4E62" w14:textId="77777777" w:rsidR="00C45907" w:rsidRPr="00931575" w:rsidRDefault="00C45907" w:rsidP="00C45907">
      <w:pPr>
        <w:pStyle w:val="Heading4"/>
      </w:pPr>
      <w:bookmarkStart w:id="4807" w:name="_Toc5282890"/>
      <w:bookmarkStart w:id="4808" w:name="_Toc36636165"/>
      <w:bookmarkStart w:id="4809" w:name="_Toc37273111"/>
      <w:bookmarkStart w:id="4810" w:name="_Toc45886191"/>
      <w:bookmarkStart w:id="4811" w:name="_Toc53183270"/>
      <w:bookmarkStart w:id="4812" w:name="_Toc58915940"/>
      <w:bookmarkStart w:id="4813" w:name="_Toc66701087"/>
      <w:bookmarkStart w:id="4814" w:name="_Toc68697244"/>
      <w:bookmarkStart w:id="4815" w:name="_Toc74928181"/>
      <w:bookmarkStart w:id="4816" w:name="_Toc76115280"/>
      <w:bookmarkStart w:id="4817" w:name="_Toc76544687"/>
      <w:r w:rsidRPr="00931575">
        <w:t>8.2.4.1</w:t>
      </w:r>
      <w:r w:rsidRPr="00931575">
        <w:tab/>
        <w:t>Definition and applicability</w:t>
      </w:r>
      <w:bookmarkEnd w:id="4807"/>
      <w:bookmarkEnd w:id="4808"/>
      <w:bookmarkEnd w:id="4809"/>
      <w:bookmarkEnd w:id="4810"/>
      <w:bookmarkEnd w:id="4811"/>
      <w:bookmarkEnd w:id="4812"/>
      <w:bookmarkEnd w:id="4813"/>
      <w:bookmarkEnd w:id="4814"/>
      <w:bookmarkEnd w:id="4815"/>
      <w:bookmarkEnd w:id="4816"/>
      <w:bookmarkEnd w:id="4817"/>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4818" w:name="_Toc5282891"/>
      <w:bookmarkStart w:id="4819" w:name="_Toc36636166"/>
      <w:bookmarkStart w:id="4820" w:name="_Toc37273112"/>
      <w:bookmarkStart w:id="4821" w:name="_Toc45886192"/>
      <w:bookmarkStart w:id="4822" w:name="_Toc53183271"/>
      <w:bookmarkStart w:id="4823" w:name="_Toc58915941"/>
      <w:bookmarkStart w:id="4824" w:name="_Toc66701088"/>
      <w:bookmarkStart w:id="4825" w:name="_Toc68697245"/>
      <w:bookmarkStart w:id="4826" w:name="_Toc74928182"/>
      <w:bookmarkStart w:id="4827" w:name="_Toc76115281"/>
      <w:bookmarkStart w:id="4828" w:name="_Toc76544688"/>
      <w:r w:rsidRPr="00931575">
        <w:t>8.2.4.2</w:t>
      </w:r>
      <w:r w:rsidRPr="00931575">
        <w:tab/>
        <w:t>Minimum Requirement</w:t>
      </w:r>
      <w:bookmarkEnd w:id="4818"/>
      <w:bookmarkEnd w:id="4819"/>
      <w:bookmarkEnd w:id="4820"/>
      <w:bookmarkEnd w:id="4821"/>
      <w:bookmarkEnd w:id="4822"/>
      <w:bookmarkEnd w:id="4823"/>
      <w:bookmarkEnd w:id="4824"/>
      <w:bookmarkEnd w:id="4825"/>
      <w:bookmarkEnd w:id="4826"/>
      <w:bookmarkEnd w:id="4827"/>
      <w:bookmarkEnd w:id="4828"/>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4829" w:name="_Toc5282892"/>
      <w:bookmarkStart w:id="4830" w:name="_Toc36636167"/>
      <w:bookmarkStart w:id="4831" w:name="_Toc37273113"/>
      <w:bookmarkStart w:id="4832" w:name="_Toc45886193"/>
      <w:bookmarkStart w:id="4833" w:name="_Toc53183272"/>
      <w:bookmarkStart w:id="4834" w:name="_Toc58915942"/>
      <w:bookmarkStart w:id="4835" w:name="_Toc66701089"/>
      <w:bookmarkStart w:id="4836" w:name="_Toc68697246"/>
      <w:bookmarkStart w:id="4837" w:name="_Toc74928183"/>
      <w:bookmarkStart w:id="4838" w:name="_Toc76115282"/>
      <w:bookmarkStart w:id="4839" w:name="_Toc76544689"/>
      <w:r w:rsidRPr="00931575">
        <w:t>8.2.4.3</w:t>
      </w:r>
      <w:r w:rsidRPr="00931575">
        <w:tab/>
        <w:t>Test Purpose</w:t>
      </w:r>
      <w:bookmarkEnd w:id="4829"/>
      <w:bookmarkEnd w:id="4830"/>
      <w:bookmarkEnd w:id="4831"/>
      <w:bookmarkEnd w:id="4832"/>
      <w:bookmarkEnd w:id="4833"/>
      <w:bookmarkEnd w:id="4834"/>
      <w:bookmarkEnd w:id="4835"/>
      <w:bookmarkEnd w:id="4836"/>
      <w:bookmarkEnd w:id="4837"/>
      <w:bookmarkEnd w:id="4838"/>
      <w:bookmarkEnd w:id="4839"/>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4840" w:name="_Toc5282893"/>
      <w:bookmarkStart w:id="4841" w:name="_Toc36636168"/>
      <w:bookmarkStart w:id="4842" w:name="_Toc37273114"/>
      <w:bookmarkStart w:id="4843" w:name="_Toc45886194"/>
      <w:bookmarkStart w:id="4844" w:name="_Toc53183273"/>
      <w:bookmarkStart w:id="4845" w:name="_Toc58915943"/>
      <w:bookmarkStart w:id="4846" w:name="_Toc66701090"/>
      <w:bookmarkStart w:id="4847" w:name="_Toc68697247"/>
      <w:bookmarkStart w:id="4848" w:name="_Toc74928184"/>
      <w:bookmarkStart w:id="4849" w:name="_Toc76115283"/>
      <w:bookmarkStart w:id="4850" w:name="_Toc76544690"/>
      <w:r w:rsidRPr="00931575">
        <w:t>8.2.4.4</w:t>
      </w:r>
      <w:r w:rsidRPr="00931575">
        <w:tab/>
        <w:t>Method of test</w:t>
      </w:r>
      <w:bookmarkEnd w:id="4840"/>
      <w:bookmarkEnd w:id="4841"/>
      <w:bookmarkEnd w:id="4842"/>
      <w:bookmarkEnd w:id="4843"/>
      <w:bookmarkEnd w:id="4844"/>
      <w:bookmarkEnd w:id="4845"/>
      <w:bookmarkEnd w:id="4846"/>
      <w:bookmarkEnd w:id="4847"/>
      <w:bookmarkEnd w:id="4848"/>
      <w:bookmarkEnd w:id="4849"/>
      <w:bookmarkEnd w:id="4850"/>
    </w:p>
    <w:p w14:paraId="5FA75E34" w14:textId="77777777" w:rsidR="00C45907" w:rsidRPr="00931575" w:rsidRDefault="00C45907" w:rsidP="00C45907">
      <w:pPr>
        <w:pStyle w:val="Heading5"/>
      </w:pPr>
      <w:bookmarkStart w:id="4851" w:name="_Toc5282894"/>
      <w:bookmarkStart w:id="4852" w:name="_Toc36636169"/>
      <w:bookmarkStart w:id="4853" w:name="_Toc37273115"/>
      <w:bookmarkStart w:id="4854" w:name="_Toc45886195"/>
      <w:bookmarkStart w:id="4855" w:name="_Toc53183274"/>
      <w:bookmarkStart w:id="4856" w:name="_Toc58915944"/>
      <w:bookmarkStart w:id="4857" w:name="_Toc66701091"/>
      <w:bookmarkStart w:id="4858" w:name="_Toc68697248"/>
      <w:bookmarkStart w:id="4859" w:name="_Toc74928185"/>
      <w:bookmarkStart w:id="4860" w:name="_Toc76115284"/>
      <w:bookmarkStart w:id="4861" w:name="_Toc76544691"/>
      <w:r w:rsidRPr="00931575">
        <w:t>8.2.4.4.1</w:t>
      </w:r>
      <w:r w:rsidRPr="00931575">
        <w:tab/>
        <w:t>Initial Conditions</w:t>
      </w:r>
      <w:bookmarkEnd w:id="4851"/>
      <w:bookmarkEnd w:id="4852"/>
      <w:bookmarkEnd w:id="4853"/>
      <w:bookmarkEnd w:id="4854"/>
      <w:bookmarkEnd w:id="4855"/>
      <w:bookmarkEnd w:id="4856"/>
      <w:bookmarkEnd w:id="4857"/>
      <w:bookmarkEnd w:id="4858"/>
      <w:bookmarkEnd w:id="4859"/>
      <w:bookmarkEnd w:id="4860"/>
      <w:bookmarkEnd w:id="4861"/>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486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4863" w:name="_Toc36636170"/>
      <w:bookmarkStart w:id="4864" w:name="_Toc37273116"/>
      <w:bookmarkStart w:id="4865" w:name="_Toc45886196"/>
      <w:bookmarkStart w:id="4866" w:name="_Toc53183275"/>
      <w:bookmarkStart w:id="4867" w:name="_Toc58915945"/>
      <w:bookmarkStart w:id="4868" w:name="_Toc66701092"/>
      <w:bookmarkStart w:id="4869" w:name="_Toc68697249"/>
      <w:bookmarkStart w:id="4870" w:name="_Toc74928186"/>
      <w:bookmarkStart w:id="4871" w:name="_Toc76115285"/>
      <w:bookmarkStart w:id="4872" w:name="_Toc76544692"/>
      <w:r w:rsidRPr="00931575">
        <w:lastRenderedPageBreak/>
        <w:t>8.2.4.4.2</w:t>
      </w:r>
      <w:r w:rsidRPr="00931575">
        <w:tab/>
        <w:t>Procedure</w:t>
      </w:r>
      <w:bookmarkEnd w:id="4862"/>
      <w:bookmarkEnd w:id="4863"/>
      <w:bookmarkEnd w:id="4864"/>
      <w:bookmarkEnd w:id="4865"/>
      <w:bookmarkEnd w:id="4866"/>
      <w:bookmarkEnd w:id="4867"/>
      <w:bookmarkEnd w:id="4868"/>
      <w:bookmarkEnd w:id="4869"/>
      <w:bookmarkEnd w:id="4870"/>
      <w:bookmarkEnd w:id="4871"/>
      <w:bookmarkEnd w:id="4872"/>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4873" w:name="_Toc36636171"/>
      <w:bookmarkStart w:id="4874" w:name="_Toc37273117"/>
      <w:bookmarkStart w:id="4875" w:name="_Toc45886197"/>
      <w:bookmarkStart w:id="4876" w:name="_Toc53183276"/>
      <w:bookmarkStart w:id="4877" w:name="_Toc58915946"/>
      <w:bookmarkStart w:id="4878" w:name="_Toc66701093"/>
      <w:bookmarkStart w:id="4879" w:name="_Toc68697250"/>
      <w:bookmarkStart w:id="4880" w:name="_Toc74928187"/>
      <w:bookmarkStart w:id="4881" w:name="_Toc76115286"/>
      <w:bookmarkStart w:id="4882" w:name="_Toc76544693"/>
      <w:r w:rsidRPr="00931575">
        <w:t>8.2.4.5</w:t>
      </w:r>
      <w:r w:rsidRPr="00931575">
        <w:tab/>
        <w:t>Test Requirement</w:t>
      </w:r>
      <w:bookmarkEnd w:id="4803"/>
      <w:bookmarkEnd w:id="4873"/>
      <w:bookmarkEnd w:id="4874"/>
      <w:bookmarkEnd w:id="4875"/>
      <w:bookmarkEnd w:id="4876"/>
      <w:bookmarkEnd w:id="4877"/>
      <w:bookmarkEnd w:id="4878"/>
      <w:bookmarkEnd w:id="4879"/>
      <w:bookmarkEnd w:id="4880"/>
      <w:bookmarkEnd w:id="4881"/>
      <w:bookmarkEnd w:id="4882"/>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387C99">
            <w:pPr>
              <w:pStyle w:val="TAC"/>
            </w:pPr>
          </w:p>
        </w:tc>
        <w:tc>
          <w:tcPr>
            <w:tcW w:w="972" w:type="dxa"/>
            <w:tcBorders>
              <w:top w:val="nil"/>
              <w:bottom w:val="nil"/>
            </w:tcBorders>
            <w:shd w:val="clear" w:color="auto" w:fill="auto"/>
          </w:tcPr>
          <w:p w14:paraId="0AEE2E5C" w14:textId="77777777" w:rsidR="007F4304" w:rsidRPr="00931575" w:rsidRDefault="007F4304" w:rsidP="00387C99">
            <w:pPr>
              <w:pStyle w:val="TAC"/>
              <w:rPr>
                <w:rFonts w:eastAsiaTheme="minorEastAsia"/>
              </w:rPr>
            </w:pPr>
          </w:p>
        </w:tc>
        <w:tc>
          <w:tcPr>
            <w:tcW w:w="991" w:type="dxa"/>
          </w:tcPr>
          <w:p w14:paraId="6E7535D2" w14:textId="271D105A" w:rsidR="007F4304" w:rsidRPr="00931575" w:rsidRDefault="007F4304" w:rsidP="00387C99">
            <w:pPr>
              <w:pStyle w:val="TAC"/>
            </w:pPr>
            <w:r w:rsidRPr="00931575">
              <w:t>Normal</w:t>
            </w:r>
          </w:p>
        </w:tc>
        <w:tc>
          <w:tcPr>
            <w:tcW w:w="2270" w:type="dxa"/>
          </w:tcPr>
          <w:p w14:paraId="59D23099" w14:textId="736F1199" w:rsidR="007F4304" w:rsidRPr="00931575" w:rsidRDefault="007F4304" w:rsidP="00387C99">
            <w:pPr>
              <w:pStyle w:val="TAC"/>
            </w:pPr>
            <w:r w:rsidRPr="00931575">
              <w:t>HST Scenario 3-NR350</w:t>
            </w:r>
          </w:p>
        </w:tc>
        <w:tc>
          <w:tcPr>
            <w:tcW w:w="990" w:type="dxa"/>
          </w:tcPr>
          <w:p w14:paraId="219E99B0" w14:textId="1D32E240" w:rsidR="007F4304" w:rsidRPr="00931575" w:rsidRDefault="007F4304" w:rsidP="00387C99">
            <w:pPr>
              <w:pStyle w:val="TAC"/>
            </w:pPr>
            <w:r w:rsidRPr="00931575">
              <w:t>70 %</w:t>
            </w:r>
          </w:p>
        </w:tc>
        <w:tc>
          <w:tcPr>
            <w:tcW w:w="1424" w:type="dxa"/>
          </w:tcPr>
          <w:p w14:paraId="5C7AAF75" w14:textId="614C743A" w:rsidR="007F4304" w:rsidRPr="00931575" w:rsidRDefault="007F4304" w:rsidP="00387C99">
            <w:pPr>
              <w:pStyle w:val="TAC"/>
            </w:pPr>
            <w:r w:rsidRPr="00931575">
              <w:t>G-FR1-A3-34</w:t>
            </w:r>
          </w:p>
        </w:tc>
        <w:tc>
          <w:tcPr>
            <w:tcW w:w="985" w:type="dxa"/>
          </w:tcPr>
          <w:p w14:paraId="69A9F005" w14:textId="08BF4016" w:rsidR="007F4304" w:rsidRPr="00931575" w:rsidRDefault="007F4304" w:rsidP="00387C99">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387C99">
            <w:pPr>
              <w:pStyle w:val="TAC"/>
            </w:pPr>
          </w:p>
        </w:tc>
        <w:tc>
          <w:tcPr>
            <w:tcW w:w="972" w:type="dxa"/>
            <w:tcBorders>
              <w:top w:val="nil"/>
            </w:tcBorders>
            <w:shd w:val="clear" w:color="auto" w:fill="auto"/>
          </w:tcPr>
          <w:p w14:paraId="055708FE" w14:textId="77777777" w:rsidR="007F4304" w:rsidRPr="00931575" w:rsidRDefault="007F4304" w:rsidP="00387C99">
            <w:pPr>
              <w:pStyle w:val="TAC"/>
              <w:rPr>
                <w:rFonts w:eastAsiaTheme="minorEastAsia"/>
              </w:rPr>
            </w:pPr>
          </w:p>
        </w:tc>
        <w:tc>
          <w:tcPr>
            <w:tcW w:w="991" w:type="dxa"/>
          </w:tcPr>
          <w:p w14:paraId="77009CC3" w14:textId="18B8D886" w:rsidR="007F4304" w:rsidRPr="00931575" w:rsidRDefault="007F4304" w:rsidP="00387C99">
            <w:pPr>
              <w:pStyle w:val="TAC"/>
            </w:pPr>
            <w:r w:rsidRPr="00931575">
              <w:t>Normal</w:t>
            </w:r>
          </w:p>
        </w:tc>
        <w:tc>
          <w:tcPr>
            <w:tcW w:w="2270" w:type="dxa"/>
          </w:tcPr>
          <w:p w14:paraId="7FBE3D34" w14:textId="5CA9ABAD" w:rsidR="007F4304" w:rsidRPr="00931575" w:rsidRDefault="007F4304" w:rsidP="00387C99">
            <w:pPr>
              <w:pStyle w:val="TAC"/>
            </w:pPr>
            <w:r w:rsidRPr="00931575">
              <w:t>HST Scenario 3-NR350</w:t>
            </w:r>
          </w:p>
        </w:tc>
        <w:tc>
          <w:tcPr>
            <w:tcW w:w="990" w:type="dxa"/>
          </w:tcPr>
          <w:p w14:paraId="6D8AD049" w14:textId="5467B37A" w:rsidR="007F4304" w:rsidRPr="00931575" w:rsidRDefault="007F4304" w:rsidP="00387C99">
            <w:pPr>
              <w:pStyle w:val="TAC"/>
            </w:pPr>
            <w:r w:rsidRPr="00931575">
              <w:t>70 %</w:t>
            </w:r>
          </w:p>
        </w:tc>
        <w:tc>
          <w:tcPr>
            <w:tcW w:w="1424" w:type="dxa"/>
          </w:tcPr>
          <w:p w14:paraId="01656CA5" w14:textId="786DBFA1" w:rsidR="007F4304" w:rsidRPr="00931575" w:rsidRDefault="007F4304" w:rsidP="00387C99">
            <w:pPr>
              <w:pStyle w:val="TAC"/>
            </w:pPr>
            <w:r w:rsidRPr="00931575">
              <w:t>G-FR1-A4-30</w:t>
            </w:r>
          </w:p>
        </w:tc>
        <w:tc>
          <w:tcPr>
            <w:tcW w:w="985" w:type="dxa"/>
          </w:tcPr>
          <w:p w14:paraId="2B05AD9D" w14:textId="0E55BD47" w:rsidR="007F4304" w:rsidRPr="00931575" w:rsidRDefault="007F4304" w:rsidP="00387C99">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387C99">
            <w:pPr>
              <w:pStyle w:val="TAC"/>
            </w:pPr>
          </w:p>
        </w:tc>
        <w:tc>
          <w:tcPr>
            <w:tcW w:w="1170" w:type="dxa"/>
            <w:tcBorders>
              <w:top w:val="nil"/>
              <w:bottom w:val="nil"/>
            </w:tcBorders>
            <w:shd w:val="clear" w:color="auto" w:fill="auto"/>
          </w:tcPr>
          <w:p w14:paraId="7654A3E1" w14:textId="77777777" w:rsidR="007F4304" w:rsidRPr="00931575" w:rsidRDefault="007F4304" w:rsidP="00387C99">
            <w:pPr>
              <w:pStyle w:val="TAC"/>
              <w:rPr>
                <w:rFonts w:eastAsiaTheme="minorEastAsia"/>
              </w:rPr>
            </w:pPr>
          </w:p>
        </w:tc>
        <w:tc>
          <w:tcPr>
            <w:tcW w:w="902" w:type="dxa"/>
          </w:tcPr>
          <w:p w14:paraId="281FF756" w14:textId="77777777" w:rsidR="007F4304" w:rsidRPr="00931575" w:rsidRDefault="007F4304" w:rsidP="00387C99">
            <w:pPr>
              <w:pStyle w:val="TAC"/>
            </w:pPr>
            <w:r w:rsidRPr="00931575">
              <w:t>Normal</w:t>
            </w:r>
          </w:p>
        </w:tc>
        <w:tc>
          <w:tcPr>
            <w:tcW w:w="2165" w:type="dxa"/>
          </w:tcPr>
          <w:p w14:paraId="6D6056D0" w14:textId="77777777" w:rsidR="007F4304" w:rsidRPr="00931575" w:rsidRDefault="007F4304" w:rsidP="00387C99">
            <w:pPr>
              <w:pStyle w:val="TAC"/>
            </w:pPr>
            <w:r w:rsidRPr="00931575">
              <w:t>HST Scenario 3-NR500</w:t>
            </w:r>
          </w:p>
        </w:tc>
        <w:tc>
          <w:tcPr>
            <w:tcW w:w="1166" w:type="dxa"/>
          </w:tcPr>
          <w:p w14:paraId="23EF48B9" w14:textId="77777777" w:rsidR="007F4304" w:rsidRPr="00931575" w:rsidRDefault="007F4304" w:rsidP="00387C99">
            <w:pPr>
              <w:pStyle w:val="TAC"/>
            </w:pPr>
            <w:r w:rsidRPr="00931575">
              <w:t>70 %</w:t>
            </w:r>
          </w:p>
        </w:tc>
        <w:tc>
          <w:tcPr>
            <w:tcW w:w="1349" w:type="dxa"/>
          </w:tcPr>
          <w:p w14:paraId="2DC5AF0F" w14:textId="77777777" w:rsidR="007F4304" w:rsidRPr="00931575" w:rsidRDefault="007F4304" w:rsidP="00387C99">
            <w:pPr>
              <w:pStyle w:val="TAC"/>
            </w:pPr>
            <w:r w:rsidRPr="00931575">
              <w:t>G-FR1-A3-34</w:t>
            </w:r>
          </w:p>
        </w:tc>
        <w:tc>
          <w:tcPr>
            <w:tcW w:w="992" w:type="dxa"/>
          </w:tcPr>
          <w:p w14:paraId="13D9A1BA" w14:textId="77777777" w:rsidR="007F4304" w:rsidRPr="00931575" w:rsidRDefault="007F4304" w:rsidP="00387C99">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387C99">
        <w:trPr>
          <w:cantSplit/>
          <w:trHeight w:val="54"/>
          <w:jc w:val="center"/>
        </w:trPr>
        <w:tc>
          <w:tcPr>
            <w:tcW w:w="903" w:type="dxa"/>
            <w:tcBorders>
              <w:top w:val="nil"/>
            </w:tcBorders>
            <w:shd w:val="clear" w:color="auto" w:fill="auto"/>
          </w:tcPr>
          <w:p w14:paraId="6FFD3C74" w14:textId="77777777" w:rsidR="007F4304" w:rsidRPr="00931575" w:rsidRDefault="007F4304" w:rsidP="00387C99">
            <w:pPr>
              <w:pStyle w:val="TAC"/>
            </w:pPr>
          </w:p>
        </w:tc>
        <w:tc>
          <w:tcPr>
            <w:tcW w:w="1170" w:type="dxa"/>
            <w:tcBorders>
              <w:top w:val="nil"/>
            </w:tcBorders>
            <w:shd w:val="clear" w:color="auto" w:fill="auto"/>
          </w:tcPr>
          <w:p w14:paraId="61051E15" w14:textId="77777777" w:rsidR="007F4304" w:rsidRPr="00931575" w:rsidRDefault="007F4304" w:rsidP="00387C99">
            <w:pPr>
              <w:pStyle w:val="TAC"/>
              <w:rPr>
                <w:rFonts w:eastAsiaTheme="minorEastAsia"/>
              </w:rPr>
            </w:pPr>
          </w:p>
        </w:tc>
        <w:tc>
          <w:tcPr>
            <w:tcW w:w="902" w:type="dxa"/>
          </w:tcPr>
          <w:p w14:paraId="1C5FF3DB" w14:textId="77777777" w:rsidR="007F4304" w:rsidRPr="00931575" w:rsidRDefault="007F4304" w:rsidP="00387C99">
            <w:pPr>
              <w:pStyle w:val="TAC"/>
            </w:pPr>
            <w:r w:rsidRPr="00931575">
              <w:t>Normal</w:t>
            </w:r>
          </w:p>
        </w:tc>
        <w:tc>
          <w:tcPr>
            <w:tcW w:w="2165" w:type="dxa"/>
          </w:tcPr>
          <w:p w14:paraId="281AE570" w14:textId="77777777" w:rsidR="007F4304" w:rsidRPr="00931575" w:rsidRDefault="007F4304" w:rsidP="00387C99">
            <w:pPr>
              <w:pStyle w:val="TAC"/>
            </w:pPr>
            <w:r w:rsidRPr="00931575">
              <w:t>HST Scenario 3-NR500</w:t>
            </w:r>
          </w:p>
        </w:tc>
        <w:tc>
          <w:tcPr>
            <w:tcW w:w="1166" w:type="dxa"/>
          </w:tcPr>
          <w:p w14:paraId="2AE0BB1A" w14:textId="77777777" w:rsidR="007F4304" w:rsidRPr="00931575" w:rsidRDefault="007F4304" w:rsidP="00387C99">
            <w:pPr>
              <w:pStyle w:val="TAC"/>
            </w:pPr>
            <w:r w:rsidRPr="00931575">
              <w:t>70 %</w:t>
            </w:r>
          </w:p>
        </w:tc>
        <w:tc>
          <w:tcPr>
            <w:tcW w:w="1349" w:type="dxa"/>
          </w:tcPr>
          <w:p w14:paraId="0A769DE1" w14:textId="77777777" w:rsidR="007F4304" w:rsidRPr="00931575" w:rsidRDefault="007F4304" w:rsidP="00387C99">
            <w:pPr>
              <w:pStyle w:val="TAC"/>
            </w:pPr>
            <w:r w:rsidRPr="00931575">
              <w:t>G-FR1-A4-30</w:t>
            </w:r>
          </w:p>
        </w:tc>
        <w:tc>
          <w:tcPr>
            <w:tcW w:w="992" w:type="dxa"/>
          </w:tcPr>
          <w:p w14:paraId="03937485" w14:textId="77777777" w:rsidR="007F4304" w:rsidRPr="00931575" w:rsidRDefault="007F4304" w:rsidP="00387C99">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4883" w:name="_Toc45886198"/>
      <w:bookmarkStart w:id="4884" w:name="_Toc53183277"/>
      <w:bookmarkStart w:id="4885" w:name="_Toc58915947"/>
      <w:bookmarkStart w:id="4886" w:name="_Toc66701094"/>
      <w:bookmarkStart w:id="4887" w:name="_Toc68697251"/>
      <w:bookmarkStart w:id="4888" w:name="_Toc74928188"/>
      <w:bookmarkStart w:id="4889" w:name="_Toc76115287"/>
      <w:bookmarkStart w:id="4890" w:name="_Toc76544694"/>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4883"/>
      <w:bookmarkEnd w:id="4884"/>
      <w:bookmarkEnd w:id="4885"/>
      <w:bookmarkEnd w:id="4886"/>
      <w:bookmarkEnd w:id="4887"/>
      <w:bookmarkEnd w:id="4888"/>
      <w:bookmarkEnd w:id="4889"/>
      <w:bookmarkEnd w:id="4890"/>
      <w:r w:rsidRPr="00931575">
        <w:t xml:space="preserve"> </w:t>
      </w:r>
    </w:p>
    <w:p w14:paraId="7689F09A" w14:textId="77777777" w:rsidR="00805C39" w:rsidRPr="00931575" w:rsidRDefault="00805C39" w:rsidP="00805C39">
      <w:pPr>
        <w:pStyle w:val="Heading4"/>
      </w:pPr>
      <w:bookmarkStart w:id="4891" w:name="_Toc45886199"/>
      <w:bookmarkStart w:id="4892" w:name="_Toc53183278"/>
      <w:bookmarkStart w:id="4893" w:name="_Toc58915948"/>
      <w:bookmarkStart w:id="4894" w:name="_Toc66701095"/>
      <w:bookmarkStart w:id="4895" w:name="_Toc68697252"/>
      <w:bookmarkStart w:id="4896" w:name="_Toc74928189"/>
      <w:bookmarkStart w:id="4897" w:name="_Toc76115288"/>
      <w:bookmarkStart w:id="4898" w:name="_Toc76544695"/>
      <w:r w:rsidRPr="00931575">
        <w:t>8.2.</w:t>
      </w:r>
      <w:r w:rsidRPr="00931575">
        <w:rPr>
          <w:rFonts w:hint="eastAsia"/>
          <w:lang w:eastAsia="zh-CN"/>
        </w:rPr>
        <w:t>5</w:t>
      </w:r>
      <w:r w:rsidRPr="00931575">
        <w:t>.1</w:t>
      </w:r>
      <w:r w:rsidRPr="00931575">
        <w:tab/>
        <w:t>Definition and applicability</w:t>
      </w:r>
      <w:bookmarkEnd w:id="4891"/>
      <w:bookmarkEnd w:id="4892"/>
      <w:bookmarkEnd w:id="4893"/>
      <w:bookmarkEnd w:id="4894"/>
      <w:bookmarkEnd w:id="4895"/>
      <w:bookmarkEnd w:id="4896"/>
      <w:bookmarkEnd w:id="4897"/>
      <w:bookmarkEnd w:id="4898"/>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4899" w:name="_Toc45886200"/>
      <w:bookmarkStart w:id="4900" w:name="_Toc53183279"/>
      <w:bookmarkStart w:id="4901" w:name="_Toc58915949"/>
      <w:bookmarkStart w:id="4902" w:name="_Toc66701096"/>
      <w:bookmarkStart w:id="4903" w:name="_Toc68697253"/>
      <w:bookmarkStart w:id="4904" w:name="_Toc74928190"/>
      <w:bookmarkStart w:id="4905" w:name="_Toc76115289"/>
      <w:bookmarkStart w:id="4906" w:name="_Toc76544696"/>
      <w:r w:rsidRPr="00931575">
        <w:t>8.2.</w:t>
      </w:r>
      <w:r w:rsidRPr="00931575">
        <w:rPr>
          <w:rFonts w:hint="eastAsia"/>
          <w:lang w:eastAsia="zh-CN"/>
        </w:rPr>
        <w:t>5</w:t>
      </w:r>
      <w:r w:rsidRPr="00931575">
        <w:t>.2</w:t>
      </w:r>
      <w:r w:rsidRPr="00931575">
        <w:tab/>
        <w:t>Minimum Requirement</w:t>
      </w:r>
      <w:bookmarkEnd w:id="4899"/>
      <w:bookmarkEnd w:id="4900"/>
      <w:bookmarkEnd w:id="4901"/>
      <w:bookmarkEnd w:id="4902"/>
      <w:bookmarkEnd w:id="4903"/>
      <w:bookmarkEnd w:id="4904"/>
      <w:bookmarkEnd w:id="4905"/>
      <w:bookmarkEnd w:id="4906"/>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4907" w:name="_Toc45886201"/>
      <w:bookmarkStart w:id="4908" w:name="_Toc53183280"/>
      <w:bookmarkStart w:id="4909" w:name="_Toc58915950"/>
      <w:bookmarkStart w:id="4910" w:name="_Toc66701097"/>
      <w:bookmarkStart w:id="4911" w:name="_Toc68697254"/>
      <w:bookmarkStart w:id="4912" w:name="_Toc74928191"/>
      <w:bookmarkStart w:id="4913" w:name="_Toc76115290"/>
      <w:bookmarkStart w:id="4914" w:name="_Toc76544697"/>
      <w:r w:rsidRPr="00931575">
        <w:t>8.2.</w:t>
      </w:r>
      <w:r w:rsidRPr="00931575">
        <w:rPr>
          <w:rFonts w:hint="eastAsia"/>
          <w:lang w:eastAsia="zh-CN"/>
        </w:rPr>
        <w:t>5</w:t>
      </w:r>
      <w:r w:rsidRPr="00931575">
        <w:t>.3</w:t>
      </w:r>
      <w:r w:rsidRPr="00931575">
        <w:tab/>
        <w:t>Test Purpose</w:t>
      </w:r>
      <w:bookmarkEnd w:id="4907"/>
      <w:bookmarkEnd w:id="4908"/>
      <w:bookmarkEnd w:id="4909"/>
      <w:bookmarkEnd w:id="4910"/>
      <w:bookmarkEnd w:id="4911"/>
      <w:bookmarkEnd w:id="4912"/>
      <w:bookmarkEnd w:id="4913"/>
      <w:bookmarkEnd w:id="4914"/>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4915" w:name="_Toc45886202"/>
      <w:bookmarkStart w:id="4916" w:name="_Toc53183281"/>
      <w:bookmarkStart w:id="4917" w:name="_Toc58915951"/>
      <w:bookmarkStart w:id="4918" w:name="_Toc66701098"/>
      <w:bookmarkStart w:id="4919" w:name="_Toc68697255"/>
      <w:bookmarkStart w:id="4920" w:name="_Toc74928192"/>
      <w:bookmarkStart w:id="4921" w:name="_Toc76115291"/>
      <w:bookmarkStart w:id="4922" w:name="_Toc76544698"/>
      <w:r w:rsidRPr="00931575">
        <w:t>8.2.</w:t>
      </w:r>
      <w:r w:rsidRPr="00931575">
        <w:rPr>
          <w:rFonts w:hint="eastAsia"/>
          <w:lang w:eastAsia="zh-CN"/>
        </w:rPr>
        <w:t>5</w:t>
      </w:r>
      <w:r w:rsidRPr="00931575">
        <w:t>.4</w:t>
      </w:r>
      <w:r w:rsidRPr="00931575">
        <w:tab/>
        <w:t>Method of test</w:t>
      </w:r>
      <w:bookmarkEnd w:id="4915"/>
      <w:bookmarkEnd w:id="4916"/>
      <w:bookmarkEnd w:id="4917"/>
      <w:bookmarkEnd w:id="4918"/>
      <w:bookmarkEnd w:id="4919"/>
      <w:bookmarkEnd w:id="4920"/>
      <w:bookmarkEnd w:id="4921"/>
      <w:bookmarkEnd w:id="4922"/>
    </w:p>
    <w:p w14:paraId="1C2F2D55" w14:textId="77777777" w:rsidR="00805C39" w:rsidRPr="00931575" w:rsidRDefault="00805C39" w:rsidP="00805C39">
      <w:pPr>
        <w:pStyle w:val="Heading5"/>
      </w:pPr>
      <w:bookmarkStart w:id="4923" w:name="_Toc45886203"/>
      <w:bookmarkStart w:id="4924" w:name="_Toc53183282"/>
      <w:bookmarkStart w:id="4925" w:name="_Toc58915952"/>
      <w:bookmarkStart w:id="4926" w:name="_Toc66701099"/>
      <w:bookmarkStart w:id="4927" w:name="_Toc68697256"/>
      <w:bookmarkStart w:id="4928" w:name="_Toc74928193"/>
      <w:bookmarkStart w:id="4929" w:name="_Toc76115292"/>
      <w:bookmarkStart w:id="4930" w:name="_Toc76544699"/>
      <w:r w:rsidRPr="00931575">
        <w:t>8.2.</w:t>
      </w:r>
      <w:r w:rsidRPr="00931575">
        <w:rPr>
          <w:rFonts w:hint="eastAsia"/>
          <w:lang w:eastAsia="zh-CN"/>
        </w:rPr>
        <w:t>5</w:t>
      </w:r>
      <w:r w:rsidRPr="00931575">
        <w:t>.4.1</w:t>
      </w:r>
      <w:r w:rsidRPr="00931575">
        <w:tab/>
        <w:t>Initial Conditions</w:t>
      </w:r>
      <w:bookmarkEnd w:id="4923"/>
      <w:bookmarkEnd w:id="4924"/>
      <w:bookmarkEnd w:id="4925"/>
      <w:bookmarkEnd w:id="4926"/>
      <w:bookmarkEnd w:id="4927"/>
      <w:bookmarkEnd w:id="4928"/>
      <w:bookmarkEnd w:id="4929"/>
      <w:bookmarkEnd w:id="4930"/>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4931" w:name="_Toc45886204"/>
      <w:bookmarkStart w:id="4932" w:name="_Toc53183283"/>
      <w:bookmarkStart w:id="4933" w:name="_Toc58915953"/>
      <w:bookmarkStart w:id="4934" w:name="_Toc66701100"/>
      <w:bookmarkStart w:id="4935" w:name="_Toc68697257"/>
      <w:bookmarkStart w:id="4936" w:name="_Toc74928194"/>
      <w:bookmarkStart w:id="4937" w:name="_Toc76115293"/>
      <w:bookmarkStart w:id="4938" w:name="_Toc76544700"/>
      <w:r w:rsidRPr="00931575">
        <w:lastRenderedPageBreak/>
        <w:t>8.2.</w:t>
      </w:r>
      <w:r w:rsidRPr="00931575">
        <w:rPr>
          <w:rFonts w:hint="eastAsia"/>
          <w:lang w:eastAsia="zh-CN"/>
        </w:rPr>
        <w:t>5</w:t>
      </w:r>
      <w:r w:rsidRPr="00931575">
        <w:t>.4.2</w:t>
      </w:r>
      <w:r w:rsidRPr="00931575">
        <w:tab/>
        <w:t>Procedure</w:t>
      </w:r>
      <w:bookmarkEnd w:id="4931"/>
      <w:bookmarkEnd w:id="4932"/>
      <w:bookmarkEnd w:id="4933"/>
      <w:bookmarkEnd w:id="4934"/>
      <w:bookmarkEnd w:id="4935"/>
      <w:bookmarkEnd w:id="4936"/>
      <w:bookmarkEnd w:id="4937"/>
      <w:bookmarkEnd w:id="4938"/>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4939" w:name="_Toc45886205"/>
      <w:bookmarkStart w:id="4940" w:name="_Toc53183284"/>
      <w:bookmarkStart w:id="4941" w:name="_Toc58915954"/>
      <w:bookmarkStart w:id="4942" w:name="_Toc66701101"/>
      <w:bookmarkStart w:id="4943" w:name="_Toc68697258"/>
      <w:bookmarkStart w:id="4944" w:name="_Toc74928195"/>
      <w:bookmarkStart w:id="4945" w:name="_Toc76115294"/>
      <w:bookmarkStart w:id="4946" w:name="_Toc76544701"/>
      <w:r w:rsidRPr="00931575">
        <w:t>8.2.</w:t>
      </w:r>
      <w:r w:rsidRPr="00931575">
        <w:rPr>
          <w:rFonts w:hint="eastAsia"/>
          <w:lang w:eastAsia="zh-CN"/>
        </w:rPr>
        <w:t>5</w:t>
      </w:r>
      <w:r w:rsidRPr="00931575">
        <w:t>.5</w:t>
      </w:r>
      <w:r w:rsidRPr="00931575">
        <w:tab/>
        <w:t>Test Requirement</w:t>
      </w:r>
      <w:bookmarkEnd w:id="4939"/>
      <w:bookmarkEnd w:id="4940"/>
      <w:r w:rsidRPr="00931575">
        <w:rPr>
          <w:rFonts w:hint="eastAsia"/>
          <w:lang w:eastAsia="zh-CN"/>
        </w:rPr>
        <w:t xml:space="preserve"> for High Speed Train</w:t>
      </w:r>
      <w:bookmarkEnd w:id="4941"/>
      <w:bookmarkEnd w:id="4942"/>
      <w:bookmarkEnd w:id="4943"/>
      <w:bookmarkEnd w:id="4944"/>
      <w:bookmarkEnd w:id="4945"/>
      <w:bookmarkEnd w:id="4946"/>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4947" w:name="_Toc36636172"/>
      <w:bookmarkStart w:id="4948" w:name="_Toc37273118"/>
      <w:bookmarkStart w:id="4949" w:name="_Toc45886206"/>
      <w:bookmarkStart w:id="4950"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4951" w:name="_Toc58915955"/>
      <w:bookmarkStart w:id="4952" w:name="_Toc66701102"/>
      <w:bookmarkStart w:id="4953" w:name="_Toc68697259"/>
      <w:bookmarkStart w:id="4954" w:name="_Toc74928196"/>
      <w:bookmarkStart w:id="4955" w:name="_Toc76115295"/>
      <w:bookmarkStart w:id="4956" w:name="_Toc76544702"/>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4951"/>
      <w:bookmarkEnd w:id="4952"/>
      <w:bookmarkEnd w:id="4953"/>
      <w:bookmarkEnd w:id="4954"/>
      <w:bookmarkEnd w:id="4955"/>
      <w:bookmarkEnd w:id="4956"/>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4957" w:name="_Toc58915956"/>
      <w:bookmarkStart w:id="4958" w:name="_Toc66701103"/>
      <w:bookmarkStart w:id="4959" w:name="_Toc68697260"/>
      <w:bookmarkStart w:id="4960" w:name="_Toc74928197"/>
      <w:bookmarkStart w:id="4961" w:name="_Toc76115296"/>
      <w:bookmarkStart w:id="4962" w:name="_Toc76544703"/>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4957"/>
      <w:bookmarkEnd w:id="4958"/>
      <w:bookmarkEnd w:id="4959"/>
      <w:bookmarkEnd w:id="4960"/>
      <w:bookmarkEnd w:id="4961"/>
      <w:bookmarkEnd w:id="4962"/>
    </w:p>
    <w:p w14:paraId="2471D707" w14:textId="77777777" w:rsidR="002C0395" w:rsidRPr="00931575" w:rsidRDefault="002C0395" w:rsidP="002C0395">
      <w:pPr>
        <w:pStyle w:val="Heading4"/>
      </w:pPr>
      <w:bookmarkStart w:id="4963" w:name="_Toc58915957"/>
      <w:bookmarkStart w:id="4964" w:name="_Toc66701104"/>
      <w:bookmarkStart w:id="4965" w:name="_Toc68697261"/>
      <w:bookmarkStart w:id="4966" w:name="_Toc74928198"/>
      <w:bookmarkStart w:id="4967" w:name="_Toc76115297"/>
      <w:bookmarkStart w:id="4968" w:name="_Toc76544704"/>
      <w:r w:rsidRPr="00931575">
        <w:t>8.2.</w:t>
      </w:r>
      <w:r w:rsidRPr="00931575">
        <w:rPr>
          <w:lang w:eastAsia="zh-CN"/>
        </w:rPr>
        <w:t>6</w:t>
      </w:r>
      <w:r w:rsidRPr="00931575">
        <w:t>.1</w:t>
      </w:r>
      <w:r w:rsidRPr="00931575">
        <w:tab/>
        <w:t>Definition and applicability</w:t>
      </w:r>
      <w:bookmarkEnd w:id="4963"/>
      <w:bookmarkEnd w:id="4964"/>
      <w:bookmarkEnd w:id="4965"/>
      <w:bookmarkEnd w:id="4966"/>
      <w:bookmarkEnd w:id="4967"/>
      <w:bookmarkEnd w:id="496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4969" w:name="_Toc58915958"/>
      <w:bookmarkStart w:id="4970" w:name="_Toc66701105"/>
      <w:bookmarkStart w:id="4971" w:name="_Toc68697262"/>
      <w:bookmarkStart w:id="4972" w:name="_Toc74928199"/>
      <w:bookmarkStart w:id="4973" w:name="_Toc76115298"/>
      <w:bookmarkStart w:id="4974" w:name="_Toc76544705"/>
      <w:r w:rsidRPr="00931575">
        <w:t>8.2.</w:t>
      </w:r>
      <w:r w:rsidRPr="00931575">
        <w:rPr>
          <w:lang w:eastAsia="zh-CN"/>
        </w:rPr>
        <w:t>6</w:t>
      </w:r>
      <w:r w:rsidRPr="00931575">
        <w:t>.2</w:t>
      </w:r>
      <w:r w:rsidRPr="00931575">
        <w:tab/>
        <w:t>Minimum Requirement</w:t>
      </w:r>
      <w:bookmarkEnd w:id="4969"/>
      <w:bookmarkEnd w:id="4970"/>
      <w:bookmarkEnd w:id="4971"/>
      <w:bookmarkEnd w:id="4972"/>
      <w:bookmarkEnd w:id="4973"/>
      <w:bookmarkEnd w:id="4974"/>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4975" w:name="_Toc58915959"/>
      <w:bookmarkStart w:id="4976" w:name="_Toc66701106"/>
      <w:bookmarkStart w:id="4977" w:name="_Toc68697263"/>
      <w:bookmarkStart w:id="4978" w:name="_Toc74928200"/>
      <w:bookmarkStart w:id="4979" w:name="_Toc76115299"/>
      <w:bookmarkStart w:id="4980" w:name="_Toc76544706"/>
      <w:r w:rsidRPr="00931575">
        <w:t>8.2.</w:t>
      </w:r>
      <w:r w:rsidRPr="00931575">
        <w:rPr>
          <w:lang w:eastAsia="zh-CN"/>
        </w:rPr>
        <w:t>6</w:t>
      </w:r>
      <w:r w:rsidRPr="00931575">
        <w:t>.3</w:t>
      </w:r>
      <w:r w:rsidRPr="00931575">
        <w:tab/>
        <w:t>Test Purpose</w:t>
      </w:r>
      <w:bookmarkEnd w:id="4975"/>
      <w:bookmarkEnd w:id="4976"/>
      <w:bookmarkEnd w:id="4977"/>
      <w:bookmarkEnd w:id="4978"/>
      <w:bookmarkEnd w:id="4979"/>
      <w:bookmarkEnd w:id="4980"/>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4981" w:name="_Toc58915960"/>
      <w:bookmarkStart w:id="4982" w:name="_Toc66701107"/>
      <w:bookmarkStart w:id="4983" w:name="_Toc68697264"/>
      <w:bookmarkStart w:id="4984" w:name="_Toc74928201"/>
      <w:bookmarkStart w:id="4985" w:name="_Toc76115300"/>
      <w:bookmarkStart w:id="4986" w:name="_Toc76544707"/>
      <w:r w:rsidRPr="00931575">
        <w:t>8.2.</w:t>
      </w:r>
      <w:r w:rsidRPr="00931575">
        <w:rPr>
          <w:lang w:eastAsia="zh-CN"/>
        </w:rPr>
        <w:t>6</w:t>
      </w:r>
      <w:r w:rsidRPr="00931575">
        <w:t>.4</w:t>
      </w:r>
      <w:r w:rsidRPr="00931575">
        <w:tab/>
        <w:t>Method of test</w:t>
      </w:r>
      <w:bookmarkEnd w:id="4981"/>
      <w:bookmarkEnd w:id="4982"/>
      <w:bookmarkEnd w:id="4983"/>
      <w:bookmarkEnd w:id="4984"/>
      <w:bookmarkEnd w:id="4985"/>
      <w:bookmarkEnd w:id="4986"/>
    </w:p>
    <w:p w14:paraId="179F41AD" w14:textId="77777777" w:rsidR="002C0395" w:rsidRPr="00931575" w:rsidRDefault="002C0395" w:rsidP="002C0395">
      <w:pPr>
        <w:pStyle w:val="Heading5"/>
      </w:pPr>
      <w:bookmarkStart w:id="4987" w:name="_Toc58915961"/>
      <w:bookmarkStart w:id="4988" w:name="_Toc66701108"/>
      <w:bookmarkStart w:id="4989" w:name="_Toc68697265"/>
      <w:bookmarkStart w:id="4990" w:name="_Toc74928202"/>
      <w:bookmarkStart w:id="4991" w:name="_Toc76115301"/>
      <w:bookmarkStart w:id="4992" w:name="_Toc76544708"/>
      <w:r w:rsidRPr="00931575">
        <w:t>8.2.</w:t>
      </w:r>
      <w:r w:rsidRPr="00931575">
        <w:rPr>
          <w:lang w:eastAsia="zh-CN"/>
        </w:rPr>
        <w:t>6</w:t>
      </w:r>
      <w:r w:rsidRPr="00931575">
        <w:t>.4.1</w:t>
      </w:r>
      <w:r w:rsidRPr="00931575">
        <w:tab/>
        <w:t>Initial Conditions</w:t>
      </w:r>
      <w:bookmarkEnd w:id="4987"/>
      <w:bookmarkEnd w:id="4988"/>
      <w:bookmarkEnd w:id="4989"/>
      <w:bookmarkEnd w:id="4990"/>
      <w:bookmarkEnd w:id="4991"/>
      <w:bookmarkEnd w:id="4992"/>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4993" w:name="_Toc58915962"/>
      <w:bookmarkStart w:id="4994" w:name="_Toc66701109"/>
      <w:bookmarkStart w:id="4995" w:name="_Toc68697266"/>
      <w:bookmarkStart w:id="4996" w:name="_Toc74928203"/>
      <w:bookmarkStart w:id="4997" w:name="_Toc76115302"/>
      <w:bookmarkStart w:id="4998" w:name="_Toc76544709"/>
      <w:r w:rsidRPr="00931575">
        <w:t>8.2.6.4.2</w:t>
      </w:r>
      <w:r w:rsidRPr="00931575">
        <w:tab/>
        <w:t>Procedure</w:t>
      </w:r>
      <w:bookmarkEnd w:id="4993"/>
      <w:bookmarkEnd w:id="4994"/>
      <w:bookmarkEnd w:id="4995"/>
      <w:bookmarkEnd w:id="4996"/>
      <w:bookmarkEnd w:id="4997"/>
      <w:bookmarkEnd w:id="4998"/>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4999" w:name="_Toc58915963"/>
      <w:bookmarkStart w:id="5000" w:name="_Toc66701110"/>
      <w:bookmarkStart w:id="5001" w:name="_Toc68697267"/>
      <w:bookmarkStart w:id="5002" w:name="_Toc74928204"/>
      <w:bookmarkStart w:id="5003" w:name="_Toc76115303"/>
      <w:bookmarkStart w:id="5004" w:name="_Toc76544710"/>
      <w:r w:rsidRPr="00931575">
        <w:lastRenderedPageBreak/>
        <w:t>8.2.</w:t>
      </w:r>
      <w:r w:rsidRPr="00931575">
        <w:rPr>
          <w:lang w:eastAsia="zh-CN"/>
        </w:rPr>
        <w:t>6</w:t>
      </w:r>
      <w:r w:rsidRPr="00931575">
        <w:t>.5</w:t>
      </w:r>
      <w:r w:rsidRPr="00931575">
        <w:tab/>
        <w:t>Test requirement</w:t>
      </w:r>
      <w:bookmarkEnd w:id="4999"/>
      <w:bookmarkEnd w:id="5000"/>
      <w:bookmarkEnd w:id="5001"/>
      <w:bookmarkEnd w:id="5002"/>
      <w:bookmarkEnd w:id="5003"/>
      <w:bookmarkEnd w:id="5004"/>
    </w:p>
    <w:p w14:paraId="23E95FC3" w14:textId="77777777" w:rsidR="002C0395" w:rsidRPr="00931575" w:rsidRDefault="002C0395" w:rsidP="002C0395">
      <w:pPr>
        <w:pStyle w:val="Heading5"/>
        <w:rPr>
          <w:rFonts w:cs="Arial"/>
          <w:i/>
          <w:iCs/>
          <w:szCs w:val="22"/>
          <w:lang w:eastAsia="zh-CN"/>
        </w:rPr>
      </w:pPr>
      <w:bookmarkStart w:id="5005" w:name="_Toc58915964"/>
      <w:bookmarkStart w:id="5006" w:name="_Toc66701111"/>
      <w:bookmarkStart w:id="5007" w:name="_Toc68697268"/>
      <w:bookmarkStart w:id="5008" w:name="_Toc74928205"/>
      <w:bookmarkStart w:id="5009" w:name="_Toc76115304"/>
      <w:bookmarkStart w:id="5010" w:name="_Toc76544711"/>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005"/>
      <w:bookmarkEnd w:id="5006"/>
      <w:bookmarkEnd w:id="5007"/>
      <w:bookmarkEnd w:id="5008"/>
      <w:bookmarkEnd w:id="5009"/>
      <w:bookmarkEnd w:id="5010"/>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011" w:name="_Toc58915965"/>
      <w:bookmarkStart w:id="5012" w:name="_Toc66701112"/>
      <w:bookmarkStart w:id="5013" w:name="_Toc68697269"/>
      <w:bookmarkStart w:id="5014" w:name="_Toc74928206"/>
      <w:bookmarkStart w:id="5015" w:name="_Toc76115305"/>
      <w:bookmarkStart w:id="5016" w:name="_Toc76544712"/>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011"/>
      <w:bookmarkEnd w:id="5012"/>
      <w:bookmarkEnd w:id="5013"/>
      <w:bookmarkEnd w:id="5014"/>
      <w:bookmarkEnd w:id="5015"/>
      <w:bookmarkEnd w:id="5016"/>
    </w:p>
    <w:p w14:paraId="71AA0460" w14:textId="77777777" w:rsidR="002C0395" w:rsidRPr="00931575" w:rsidRDefault="002C0395" w:rsidP="002C0395">
      <w:pPr>
        <w:pStyle w:val="Heading4"/>
      </w:pPr>
      <w:bookmarkStart w:id="5017" w:name="_Toc58915966"/>
      <w:bookmarkStart w:id="5018" w:name="_Toc66701113"/>
      <w:bookmarkStart w:id="5019" w:name="_Toc68697270"/>
      <w:bookmarkStart w:id="5020" w:name="_Toc74928207"/>
      <w:bookmarkStart w:id="5021" w:name="_Toc76115306"/>
      <w:bookmarkStart w:id="5022" w:name="_Toc76544713"/>
      <w:r w:rsidRPr="00931575">
        <w:t>8.2.7.1</w:t>
      </w:r>
      <w:r w:rsidRPr="00931575">
        <w:tab/>
        <w:t>Definition and applicability</w:t>
      </w:r>
      <w:bookmarkEnd w:id="5017"/>
      <w:bookmarkEnd w:id="5018"/>
      <w:bookmarkEnd w:id="5019"/>
      <w:bookmarkEnd w:id="5020"/>
      <w:bookmarkEnd w:id="5021"/>
      <w:bookmarkEnd w:id="5022"/>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023" w:name="_Toc58915967"/>
      <w:bookmarkStart w:id="5024" w:name="_Toc66701114"/>
      <w:bookmarkStart w:id="5025" w:name="_Toc68697271"/>
      <w:bookmarkStart w:id="5026" w:name="_Toc74928208"/>
      <w:bookmarkStart w:id="5027" w:name="_Toc76115307"/>
      <w:bookmarkStart w:id="5028" w:name="_Toc76544714"/>
      <w:r w:rsidRPr="00931575">
        <w:t>8.2.7.2</w:t>
      </w:r>
      <w:r w:rsidRPr="00931575">
        <w:tab/>
        <w:t>Minimum Requirement</w:t>
      </w:r>
      <w:bookmarkEnd w:id="5023"/>
      <w:bookmarkEnd w:id="5024"/>
      <w:bookmarkEnd w:id="5025"/>
      <w:bookmarkEnd w:id="5026"/>
      <w:bookmarkEnd w:id="5027"/>
      <w:bookmarkEnd w:id="502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029" w:name="_Toc58915968"/>
      <w:bookmarkStart w:id="5030" w:name="_Toc66701115"/>
      <w:bookmarkStart w:id="5031" w:name="_Toc68697272"/>
      <w:bookmarkStart w:id="5032" w:name="_Toc74928209"/>
      <w:bookmarkStart w:id="5033" w:name="_Toc76115308"/>
      <w:bookmarkStart w:id="5034" w:name="_Toc76544715"/>
      <w:r w:rsidRPr="00931575">
        <w:t>8.2.7.3</w:t>
      </w:r>
      <w:r w:rsidRPr="00931575">
        <w:tab/>
        <w:t>Test purpose</w:t>
      </w:r>
      <w:bookmarkEnd w:id="5029"/>
      <w:bookmarkEnd w:id="5030"/>
      <w:bookmarkEnd w:id="5031"/>
      <w:bookmarkEnd w:id="5032"/>
      <w:bookmarkEnd w:id="5033"/>
      <w:bookmarkEnd w:id="5034"/>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035" w:name="_Toc58915969"/>
      <w:bookmarkStart w:id="5036" w:name="_Toc66701116"/>
      <w:bookmarkStart w:id="5037" w:name="_Toc68697273"/>
      <w:bookmarkStart w:id="5038" w:name="_Toc74928210"/>
      <w:bookmarkStart w:id="5039" w:name="_Toc76115309"/>
      <w:bookmarkStart w:id="5040" w:name="_Toc76544716"/>
      <w:r w:rsidRPr="00931575">
        <w:t>8.2.7.4</w:t>
      </w:r>
      <w:r w:rsidRPr="00931575">
        <w:tab/>
        <w:t>Method of test</w:t>
      </w:r>
      <w:bookmarkEnd w:id="5035"/>
      <w:bookmarkEnd w:id="5036"/>
      <w:bookmarkEnd w:id="5037"/>
      <w:bookmarkEnd w:id="5038"/>
      <w:bookmarkEnd w:id="5039"/>
      <w:bookmarkEnd w:id="5040"/>
    </w:p>
    <w:p w14:paraId="09C7AABA" w14:textId="77777777" w:rsidR="002C0395" w:rsidRPr="00931575" w:rsidRDefault="002C0395" w:rsidP="002C0395">
      <w:pPr>
        <w:pStyle w:val="Heading5"/>
        <w:rPr>
          <w:b/>
        </w:rPr>
      </w:pPr>
      <w:bookmarkStart w:id="5041" w:name="_Toc58915970"/>
      <w:bookmarkStart w:id="5042" w:name="_Toc66701117"/>
      <w:bookmarkStart w:id="5043" w:name="_Toc68697274"/>
      <w:bookmarkStart w:id="5044" w:name="_Toc74928211"/>
      <w:bookmarkStart w:id="5045" w:name="_Toc76115310"/>
      <w:bookmarkStart w:id="5046" w:name="_Toc76544717"/>
      <w:r w:rsidRPr="00931575">
        <w:t>8.2.7.4.1</w:t>
      </w:r>
      <w:r w:rsidRPr="00931575">
        <w:tab/>
        <w:t>Initial conditions</w:t>
      </w:r>
      <w:bookmarkEnd w:id="5041"/>
      <w:bookmarkEnd w:id="5042"/>
      <w:bookmarkEnd w:id="5043"/>
      <w:bookmarkEnd w:id="5044"/>
      <w:bookmarkEnd w:id="5045"/>
      <w:bookmarkEnd w:id="5046"/>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047" w:name="_Toc58915971"/>
      <w:bookmarkStart w:id="5048" w:name="_Toc66701118"/>
      <w:bookmarkStart w:id="5049" w:name="_Toc68697275"/>
      <w:bookmarkStart w:id="5050" w:name="_Toc74928212"/>
      <w:bookmarkStart w:id="5051" w:name="_Toc76115311"/>
      <w:bookmarkStart w:id="5052" w:name="_Toc76544718"/>
      <w:r w:rsidRPr="00931575">
        <w:t>8.2.7.4.2</w:t>
      </w:r>
      <w:r w:rsidRPr="00931575">
        <w:tab/>
        <w:t>Procedure</w:t>
      </w:r>
      <w:bookmarkEnd w:id="5047"/>
      <w:bookmarkEnd w:id="5048"/>
      <w:bookmarkEnd w:id="5049"/>
      <w:bookmarkEnd w:id="5050"/>
      <w:bookmarkEnd w:id="5051"/>
      <w:bookmarkEnd w:id="5052"/>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5053" w:name="_Toc58915972"/>
      <w:bookmarkStart w:id="5054" w:name="_Toc66701119"/>
      <w:bookmarkStart w:id="5055" w:name="_Toc68697276"/>
      <w:bookmarkStart w:id="5056" w:name="_Toc74928213"/>
      <w:bookmarkStart w:id="5057" w:name="_Toc76115312"/>
      <w:bookmarkStart w:id="5058" w:name="_Toc76544719"/>
      <w:r w:rsidRPr="00931575">
        <w:t>8.2.</w:t>
      </w:r>
      <w:r w:rsidR="00E647A8">
        <w:t>7</w:t>
      </w:r>
      <w:r w:rsidRPr="00931575">
        <w:t>.5</w:t>
      </w:r>
      <w:r w:rsidRPr="00931575">
        <w:tab/>
        <w:t>Test Requirement</w:t>
      </w:r>
      <w:bookmarkEnd w:id="5053"/>
      <w:bookmarkEnd w:id="5054"/>
      <w:bookmarkEnd w:id="5055"/>
      <w:bookmarkEnd w:id="5056"/>
      <w:bookmarkEnd w:id="5057"/>
      <w:bookmarkEnd w:id="5058"/>
    </w:p>
    <w:p w14:paraId="2D9E85C1" w14:textId="0BC6B350" w:rsidR="002C0395" w:rsidRPr="00931575" w:rsidRDefault="002C0395" w:rsidP="002C0395">
      <w:pPr>
        <w:pStyle w:val="Heading5"/>
        <w:rPr>
          <w:rFonts w:cs="Arial"/>
          <w:b/>
          <w:i/>
          <w:iCs/>
          <w:szCs w:val="22"/>
          <w:lang w:eastAsia="zh-CN"/>
        </w:rPr>
      </w:pPr>
      <w:bookmarkStart w:id="5059" w:name="_Toc58915973"/>
      <w:bookmarkStart w:id="5060" w:name="_Toc66701120"/>
      <w:bookmarkStart w:id="5061" w:name="_Toc68697277"/>
      <w:bookmarkStart w:id="5062" w:name="_Toc74928214"/>
      <w:bookmarkStart w:id="5063" w:name="_Toc76115313"/>
      <w:bookmarkStart w:id="5064" w:name="_Toc76544720"/>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059"/>
      <w:bookmarkEnd w:id="5060"/>
      <w:bookmarkEnd w:id="5061"/>
      <w:bookmarkEnd w:id="5062"/>
      <w:bookmarkEnd w:id="5063"/>
      <w:bookmarkEnd w:id="5064"/>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065" w:name="_Toc58915974"/>
      <w:bookmarkStart w:id="5066" w:name="_Toc66701121"/>
      <w:bookmarkStart w:id="5067" w:name="_Toc68697278"/>
      <w:bookmarkStart w:id="5068" w:name="_Toc74928215"/>
      <w:bookmarkStart w:id="5069" w:name="_Toc76115314"/>
      <w:bookmarkStart w:id="5070" w:name="_Toc76544721"/>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065"/>
      <w:bookmarkEnd w:id="5066"/>
      <w:bookmarkEnd w:id="5067"/>
      <w:bookmarkEnd w:id="5068"/>
      <w:bookmarkEnd w:id="5069"/>
      <w:bookmarkEnd w:id="5070"/>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071" w:name="_Toc58915975"/>
      <w:bookmarkStart w:id="5072" w:name="_Toc66701122"/>
      <w:bookmarkStart w:id="5073" w:name="_Toc68697279"/>
      <w:bookmarkStart w:id="5074" w:name="_Toc74928216"/>
      <w:bookmarkStart w:id="5075" w:name="_Toc76115315"/>
      <w:bookmarkStart w:id="5076" w:name="_Toc76544722"/>
      <w:r w:rsidRPr="00931575">
        <w:t>8.2.8.1</w:t>
      </w:r>
      <w:r w:rsidRPr="00931575">
        <w:tab/>
        <w:t>Definition and applicability</w:t>
      </w:r>
      <w:bookmarkEnd w:id="5071"/>
      <w:bookmarkEnd w:id="5072"/>
      <w:bookmarkEnd w:id="5073"/>
      <w:bookmarkEnd w:id="5074"/>
      <w:bookmarkEnd w:id="5075"/>
      <w:bookmarkEnd w:id="5076"/>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5077" w:name="_Toc58915976"/>
      <w:bookmarkStart w:id="5078" w:name="_Toc66701123"/>
      <w:bookmarkStart w:id="5079" w:name="_Toc68697280"/>
      <w:bookmarkStart w:id="5080" w:name="_Toc74928217"/>
      <w:bookmarkStart w:id="5081" w:name="_Toc76115316"/>
      <w:bookmarkStart w:id="5082" w:name="_Toc76544723"/>
      <w:r w:rsidRPr="00931575">
        <w:t>8.2.8.2</w:t>
      </w:r>
      <w:r w:rsidRPr="00931575">
        <w:tab/>
        <w:t>Minimum Requirement</w:t>
      </w:r>
      <w:bookmarkEnd w:id="5077"/>
      <w:bookmarkEnd w:id="5078"/>
      <w:bookmarkEnd w:id="5079"/>
      <w:bookmarkEnd w:id="5080"/>
      <w:bookmarkEnd w:id="5081"/>
      <w:bookmarkEnd w:id="5082"/>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083" w:name="_Toc58915977"/>
      <w:bookmarkStart w:id="5084" w:name="_Toc66701124"/>
      <w:bookmarkStart w:id="5085" w:name="_Toc68697281"/>
      <w:bookmarkStart w:id="5086" w:name="_Toc74928218"/>
      <w:bookmarkStart w:id="5087" w:name="_Toc76115317"/>
      <w:bookmarkStart w:id="5088" w:name="_Toc76544724"/>
      <w:r w:rsidRPr="00931575">
        <w:t>8.2.8.3</w:t>
      </w:r>
      <w:r w:rsidRPr="00931575">
        <w:tab/>
        <w:t>Test purpose</w:t>
      </w:r>
      <w:bookmarkEnd w:id="5083"/>
      <w:bookmarkEnd w:id="5084"/>
      <w:bookmarkEnd w:id="5085"/>
      <w:bookmarkEnd w:id="5086"/>
      <w:bookmarkEnd w:id="5087"/>
      <w:bookmarkEnd w:id="508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089" w:name="_Toc58915978"/>
      <w:bookmarkStart w:id="5090" w:name="_Toc66701125"/>
      <w:bookmarkStart w:id="5091" w:name="_Toc68697282"/>
      <w:bookmarkStart w:id="5092" w:name="_Toc74928219"/>
      <w:bookmarkStart w:id="5093" w:name="_Toc76115318"/>
      <w:bookmarkStart w:id="5094" w:name="_Toc76544725"/>
      <w:r w:rsidRPr="00931575">
        <w:t>8.2.8.4</w:t>
      </w:r>
      <w:r w:rsidRPr="00931575">
        <w:tab/>
        <w:t>Method of test</w:t>
      </w:r>
      <w:bookmarkEnd w:id="5089"/>
      <w:bookmarkEnd w:id="5090"/>
      <w:bookmarkEnd w:id="5091"/>
      <w:bookmarkEnd w:id="5092"/>
      <w:bookmarkEnd w:id="5093"/>
      <w:bookmarkEnd w:id="5094"/>
    </w:p>
    <w:p w14:paraId="7A1A6E7B" w14:textId="77777777" w:rsidR="007F5CD7" w:rsidRPr="00931575" w:rsidRDefault="007F5CD7" w:rsidP="007F5CD7">
      <w:pPr>
        <w:pStyle w:val="Heading5"/>
      </w:pPr>
      <w:bookmarkStart w:id="5095" w:name="_Toc58915979"/>
      <w:bookmarkStart w:id="5096" w:name="_Toc66701126"/>
      <w:bookmarkStart w:id="5097" w:name="_Toc68697283"/>
      <w:bookmarkStart w:id="5098" w:name="_Toc74928220"/>
      <w:bookmarkStart w:id="5099" w:name="_Toc76115319"/>
      <w:bookmarkStart w:id="5100" w:name="_Toc76544726"/>
      <w:r w:rsidRPr="00931575">
        <w:t>8.2.8.4.1</w:t>
      </w:r>
      <w:r w:rsidRPr="00931575">
        <w:tab/>
        <w:t>Initial conditions</w:t>
      </w:r>
      <w:bookmarkEnd w:id="5095"/>
      <w:bookmarkEnd w:id="5096"/>
      <w:bookmarkEnd w:id="5097"/>
      <w:bookmarkEnd w:id="5098"/>
      <w:bookmarkEnd w:id="5099"/>
      <w:bookmarkEnd w:id="5100"/>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101" w:name="_Toc58915980"/>
      <w:bookmarkStart w:id="5102" w:name="_Toc66701127"/>
      <w:bookmarkStart w:id="5103" w:name="_Toc68697284"/>
      <w:bookmarkStart w:id="5104" w:name="_Toc74928221"/>
      <w:bookmarkStart w:id="5105" w:name="_Toc76115320"/>
      <w:bookmarkStart w:id="5106" w:name="_Toc76544727"/>
      <w:r w:rsidRPr="00931575">
        <w:t>8.2.8.4.2</w:t>
      </w:r>
      <w:r w:rsidRPr="00931575">
        <w:tab/>
        <w:t>Procedure</w:t>
      </w:r>
      <w:bookmarkEnd w:id="5101"/>
      <w:bookmarkEnd w:id="5102"/>
      <w:bookmarkEnd w:id="5103"/>
      <w:bookmarkEnd w:id="5104"/>
      <w:bookmarkEnd w:id="5105"/>
      <w:bookmarkEnd w:id="5106"/>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107" w:name="_Toc58915981"/>
      <w:bookmarkStart w:id="5108" w:name="_Toc66701128"/>
      <w:bookmarkStart w:id="5109" w:name="_Toc68697285"/>
      <w:bookmarkStart w:id="5110" w:name="_Toc74928222"/>
      <w:bookmarkStart w:id="5111" w:name="_Toc76115321"/>
      <w:bookmarkStart w:id="5112" w:name="_Toc76544728"/>
      <w:r w:rsidRPr="00931575">
        <w:t>8.2.8.5</w:t>
      </w:r>
      <w:r w:rsidRPr="00931575">
        <w:tab/>
        <w:t>Test Requirement</w:t>
      </w:r>
      <w:bookmarkEnd w:id="5107"/>
      <w:bookmarkEnd w:id="5108"/>
      <w:bookmarkEnd w:id="5109"/>
      <w:bookmarkEnd w:id="5110"/>
      <w:bookmarkEnd w:id="5111"/>
      <w:bookmarkEnd w:id="5112"/>
    </w:p>
    <w:p w14:paraId="2E3931B5" w14:textId="77777777" w:rsidR="007F5CD7" w:rsidRPr="00931575" w:rsidRDefault="007F5CD7" w:rsidP="007F5CD7">
      <w:pPr>
        <w:pStyle w:val="Heading5"/>
        <w:rPr>
          <w:rFonts w:cs="Arial"/>
          <w:i/>
          <w:iCs/>
          <w:szCs w:val="22"/>
          <w:lang w:eastAsia="zh-CN"/>
        </w:rPr>
      </w:pPr>
      <w:bookmarkStart w:id="5113" w:name="_Toc58915982"/>
      <w:bookmarkStart w:id="5114" w:name="_Toc66701129"/>
      <w:bookmarkStart w:id="5115" w:name="_Toc68697286"/>
      <w:bookmarkStart w:id="5116" w:name="_Toc74928223"/>
      <w:bookmarkStart w:id="5117" w:name="_Toc76115322"/>
      <w:bookmarkStart w:id="5118" w:name="_Toc76544729"/>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113"/>
      <w:bookmarkEnd w:id="5114"/>
      <w:bookmarkEnd w:id="5115"/>
      <w:bookmarkEnd w:id="5116"/>
      <w:bookmarkEnd w:id="5117"/>
      <w:bookmarkEnd w:id="5118"/>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5119" w:name="_Toc58915983"/>
      <w:bookmarkStart w:id="5120" w:name="_Toc66701130"/>
      <w:bookmarkStart w:id="5121" w:name="_Toc68697287"/>
      <w:bookmarkStart w:id="5122" w:name="_Toc74928224"/>
      <w:bookmarkStart w:id="5123" w:name="_Toc76115323"/>
      <w:bookmarkStart w:id="5124" w:name="_Toc76544730"/>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119"/>
      <w:bookmarkEnd w:id="5120"/>
      <w:bookmarkEnd w:id="5121"/>
      <w:bookmarkEnd w:id="5122"/>
      <w:bookmarkEnd w:id="5123"/>
      <w:bookmarkEnd w:id="5124"/>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5125" w:name="_Toc58915984"/>
      <w:bookmarkStart w:id="5126" w:name="_Toc66701131"/>
      <w:bookmarkStart w:id="5127" w:name="_Toc68697288"/>
      <w:bookmarkStart w:id="5128" w:name="_Toc74928225"/>
      <w:bookmarkStart w:id="5129" w:name="_Toc76115324"/>
      <w:bookmarkStart w:id="5130" w:name="_Toc76544731"/>
      <w:r w:rsidRPr="00931575">
        <w:t>8.2.</w:t>
      </w:r>
      <w:r w:rsidRPr="00931575">
        <w:rPr>
          <w:lang w:eastAsia="zh-CN"/>
        </w:rPr>
        <w:t>9</w:t>
      </w:r>
      <w:r w:rsidRPr="00931575">
        <w:tab/>
        <w:t xml:space="preserve">Performance requirements for </w:t>
      </w:r>
      <w:r w:rsidRPr="00931575">
        <w:rPr>
          <w:lang w:eastAsia="zh-CN"/>
        </w:rPr>
        <w:t>MsgA PUSCH</w:t>
      </w:r>
      <w:bookmarkEnd w:id="5125"/>
      <w:bookmarkEnd w:id="5126"/>
      <w:bookmarkEnd w:id="5127"/>
      <w:bookmarkEnd w:id="5128"/>
      <w:bookmarkEnd w:id="5129"/>
      <w:bookmarkEnd w:id="5130"/>
    </w:p>
    <w:p w14:paraId="03F12F64" w14:textId="5A954A3E" w:rsidR="00BA36CA" w:rsidRPr="00931575" w:rsidRDefault="00BA36CA" w:rsidP="00BA36CA">
      <w:pPr>
        <w:pStyle w:val="Heading4"/>
      </w:pPr>
      <w:bookmarkStart w:id="5131" w:name="_Toc58915985"/>
      <w:bookmarkStart w:id="5132" w:name="_Toc66701132"/>
      <w:bookmarkStart w:id="5133" w:name="_Toc68697289"/>
      <w:bookmarkStart w:id="5134" w:name="_Toc74928226"/>
      <w:bookmarkStart w:id="5135" w:name="_Toc76115325"/>
      <w:bookmarkStart w:id="5136" w:name="_Toc76544732"/>
      <w:r w:rsidRPr="00931575">
        <w:t>8.2.</w:t>
      </w:r>
      <w:r w:rsidRPr="00931575">
        <w:rPr>
          <w:lang w:eastAsia="zh-CN"/>
        </w:rPr>
        <w:t>9</w:t>
      </w:r>
      <w:r w:rsidRPr="00931575">
        <w:t>.1</w:t>
      </w:r>
      <w:r w:rsidRPr="00931575">
        <w:tab/>
        <w:t>Definition and applicability</w:t>
      </w:r>
      <w:bookmarkEnd w:id="5131"/>
      <w:bookmarkEnd w:id="5132"/>
      <w:bookmarkEnd w:id="5133"/>
      <w:bookmarkEnd w:id="5134"/>
      <w:bookmarkEnd w:id="5135"/>
      <w:bookmarkEnd w:id="5136"/>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5137" w:name="_Toc58915986"/>
      <w:bookmarkStart w:id="5138" w:name="_Toc66701133"/>
      <w:bookmarkStart w:id="5139" w:name="_Toc68697290"/>
      <w:bookmarkStart w:id="5140" w:name="_Toc74928227"/>
      <w:bookmarkStart w:id="5141" w:name="_Toc76115326"/>
      <w:bookmarkStart w:id="5142" w:name="_Hlk58915356"/>
      <w:bookmarkStart w:id="5143" w:name="_Toc76544733"/>
      <w:r w:rsidRPr="00931575">
        <w:t>8.2.</w:t>
      </w:r>
      <w:r w:rsidRPr="00931575">
        <w:rPr>
          <w:lang w:eastAsia="zh-CN"/>
        </w:rPr>
        <w:t>9</w:t>
      </w:r>
      <w:r w:rsidRPr="00931575">
        <w:t>.2</w:t>
      </w:r>
      <w:r w:rsidRPr="00931575">
        <w:tab/>
        <w:t>Minimum Requirement</w:t>
      </w:r>
      <w:bookmarkEnd w:id="5137"/>
      <w:bookmarkEnd w:id="5138"/>
      <w:bookmarkEnd w:id="5139"/>
      <w:bookmarkEnd w:id="5140"/>
      <w:bookmarkEnd w:id="5141"/>
      <w:bookmarkEnd w:id="5143"/>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5144" w:name="_Toc58915987"/>
      <w:bookmarkStart w:id="5145" w:name="_Toc66701134"/>
      <w:bookmarkStart w:id="5146" w:name="_Toc68697291"/>
      <w:bookmarkStart w:id="5147" w:name="_Toc74928228"/>
      <w:bookmarkStart w:id="5148" w:name="_Toc76115327"/>
      <w:bookmarkStart w:id="5149" w:name="_Toc76544734"/>
      <w:bookmarkEnd w:id="5142"/>
      <w:r w:rsidRPr="00931575">
        <w:t>8.2.</w:t>
      </w:r>
      <w:r w:rsidRPr="00931575">
        <w:rPr>
          <w:lang w:eastAsia="zh-CN"/>
        </w:rPr>
        <w:t>9</w:t>
      </w:r>
      <w:r w:rsidRPr="00931575">
        <w:t>.3</w:t>
      </w:r>
      <w:r w:rsidRPr="00931575">
        <w:tab/>
        <w:t>Test Purpose</w:t>
      </w:r>
      <w:bookmarkEnd w:id="5144"/>
      <w:bookmarkEnd w:id="5145"/>
      <w:bookmarkEnd w:id="5146"/>
      <w:bookmarkEnd w:id="5147"/>
      <w:bookmarkEnd w:id="5148"/>
      <w:bookmarkEnd w:id="514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5150" w:name="_Toc58915988"/>
      <w:bookmarkStart w:id="5151" w:name="_Toc66701135"/>
      <w:bookmarkStart w:id="5152" w:name="_Toc68697292"/>
      <w:bookmarkStart w:id="5153" w:name="_Toc74928229"/>
      <w:bookmarkStart w:id="5154" w:name="_Toc76115328"/>
      <w:bookmarkStart w:id="5155" w:name="_Toc76544735"/>
      <w:r w:rsidRPr="00931575">
        <w:t>8.2.</w:t>
      </w:r>
      <w:r w:rsidRPr="00931575">
        <w:rPr>
          <w:lang w:eastAsia="zh-CN"/>
        </w:rPr>
        <w:t>9</w:t>
      </w:r>
      <w:r w:rsidRPr="00931575">
        <w:t>.4</w:t>
      </w:r>
      <w:r w:rsidRPr="00931575">
        <w:tab/>
        <w:t>Method of test</w:t>
      </w:r>
      <w:bookmarkEnd w:id="5150"/>
      <w:bookmarkEnd w:id="5151"/>
      <w:bookmarkEnd w:id="5152"/>
      <w:bookmarkEnd w:id="5153"/>
      <w:bookmarkEnd w:id="5154"/>
      <w:bookmarkEnd w:id="5155"/>
    </w:p>
    <w:p w14:paraId="108672F0" w14:textId="32A7E57B" w:rsidR="00BA36CA" w:rsidRPr="00931575" w:rsidRDefault="00BA36CA" w:rsidP="00BA36CA">
      <w:pPr>
        <w:pStyle w:val="Heading5"/>
      </w:pPr>
      <w:bookmarkStart w:id="5156" w:name="_Toc58915989"/>
      <w:bookmarkStart w:id="5157" w:name="_Toc66701136"/>
      <w:bookmarkStart w:id="5158" w:name="_Toc68697293"/>
      <w:bookmarkStart w:id="5159" w:name="_Toc74928230"/>
      <w:bookmarkStart w:id="5160" w:name="_Toc76115329"/>
      <w:bookmarkStart w:id="5161" w:name="_Toc76544736"/>
      <w:r w:rsidRPr="00931575">
        <w:t>8.2.</w:t>
      </w:r>
      <w:r w:rsidRPr="00931575">
        <w:rPr>
          <w:lang w:eastAsia="zh-CN"/>
        </w:rPr>
        <w:t>9</w:t>
      </w:r>
      <w:r w:rsidRPr="00931575">
        <w:t>.4.1</w:t>
      </w:r>
      <w:r w:rsidRPr="00931575">
        <w:tab/>
        <w:t>Initial Conditions</w:t>
      </w:r>
      <w:bookmarkEnd w:id="5156"/>
      <w:bookmarkEnd w:id="5157"/>
      <w:bookmarkEnd w:id="5158"/>
      <w:bookmarkEnd w:id="5159"/>
      <w:bookmarkEnd w:id="5160"/>
      <w:bookmarkEnd w:id="5161"/>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5162" w:name="_Toc58915990"/>
      <w:bookmarkStart w:id="5163" w:name="_Toc66701137"/>
      <w:bookmarkStart w:id="5164" w:name="_Toc68697294"/>
      <w:bookmarkStart w:id="5165" w:name="_Toc74928231"/>
      <w:bookmarkStart w:id="5166" w:name="_Toc76115330"/>
      <w:bookmarkStart w:id="5167" w:name="_Toc76544737"/>
      <w:r w:rsidRPr="00931575">
        <w:t>8.2.</w:t>
      </w:r>
      <w:r w:rsidRPr="00931575">
        <w:rPr>
          <w:lang w:eastAsia="zh-CN"/>
        </w:rPr>
        <w:t>9</w:t>
      </w:r>
      <w:r w:rsidRPr="00931575">
        <w:t>.4.2</w:t>
      </w:r>
      <w:r w:rsidRPr="00931575">
        <w:tab/>
        <w:t>Procedure</w:t>
      </w:r>
      <w:bookmarkEnd w:id="5162"/>
      <w:bookmarkEnd w:id="5163"/>
      <w:bookmarkEnd w:id="5164"/>
      <w:bookmarkEnd w:id="5165"/>
      <w:bookmarkEnd w:id="5166"/>
      <w:bookmarkEnd w:id="5167"/>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45pt;height:128.5pt" o:ole="">
            <v:imagedata r:id="rId63" o:title=""/>
          </v:shape>
          <o:OLEObject Type="Embed" ProgID="Visio.Drawing.11" ShapeID="_x0000_i1045" DrawAspect="Content" ObjectID="_1687157211"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45pt;height:128.5pt" o:ole="">
            <v:imagedata r:id="rId65" o:title=""/>
          </v:shape>
          <o:OLEObject Type="Embed" ProgID="Visio.Drawing.11" ShapeID="_x0000_i1046" DrawAspect="Content" ObjectID="_1687157212"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45pt;height:128.5pt" o:ole="">
            <v:imagedata r:id="rId67" o:title=""/>
          </v:shape>
          <o:OLEObject Type="Embed" ProgID="Visio.Drawing.11" ShapeID="_x0000_i1047" DrawAspect="Content" ObjectID="_1687157213"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45pt;height:128.5pt" o:ole="">
            <v:imagedata r:id="rId69" o:title=""/>
          </v:shape>
          <o:OLEObject Type="Embed" ProgID="Visio.Drawing.11" ShapeID="_x0000_i1048" DrawAspect="Content" ObjectID="_1687157214"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5168" w:name="_Toc58915991"/>
      <w:bookmarkStart w:id="5169" w:name="_Toc66701138"/>
      <w:bookmarkStart w:id="5170" w:name="_Toc68697295"/>
      <w:bookmarkStart w:id="5171" w:name="_Toc74928232"/>
      <w:bookmarkStart w:id="5172" w:name="_Toc76115331"/>
      <w:bookmarkStart w:id="5173" w:name="_Toc76544738"/>
      <w:r w:rsidRPr="00931575">
        <w:t>8.2.</w:t>
      </w:r>
      <w:r w:rsidRPr="00931575">
        <w:rPr>
          <w:lang w:eastAsia="zh-CN"/>
        </w:rPr>
        <w:t>9</w:t>
      </w:r>
      <w:r w:rsidRPr="00931575">
        <w:t>.5</w:t>
      </w:r>
      <w:r w:rsidRPr="00931575">
        <w:tab/>
        <w:t>Test Requirement</w:t>
      </w:r>
      <w:bookmarkEnd w:id="5168"/>
      <w:bookmarkEnd w:id="5169"/>
      <w:bookmarkEnd w:id="5170"/>
      <w:bookmarkEnd w:id="5171"/>
      <w:bookmarkEnd w:id="5172"/>
      <w:bookmarkEnd w:id="5173"/>
    </w:p>
    <w:p w14:paraId="13D11B7C" w14:textId="7F49D1B4" w:rsidR="00BA36CA" w:rsidRPr="00931575" w:rsidRDefault="00BA36CA" w:rsidP="00BA36CA">
      <w:pPr>
        <w:pStyle w:val="Heading5"/>
        <w:rPr>
          <w:i/>
        </w:rPr>
      </w:pPr>
      <w:bookmarkStart w:id="5174" w:name="_Toc58915992"/>
      <w:bookmarkStart w:id="5175" w:name="_Toc66701139"/>
      <w:bookmarkStart w:id="5176" w:name="_Toc68697296"/>
      <w:bookmarkStart w:id="5177" w:name="_Toc74928233"/>
      <w:bookmarkStart w:id="5178" w:name="_Toc76115332"/>
      <w:bookmarkStart w:id="5179" w:name="_Toc76544739"/>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5174"/>
      <w:bookmarkEnd w:id="5175"/>
      <w:bookmarkEnd w:id="5176"/>
      <w:bookmarkEnd w:id="5177"/>
      <w:bookmarkEnd w:id="5178"/>
      <w:bookmarkEnd w:id="5179"/>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5180" w:name="_Toc58915993"/>
      <w:bookmarkStart w:id="5181" w:name="_Toc66701140"/>
      <w:bookmarkStart w:id="5182" w:name="_Toc68697297"/>
      <w:bookmarkStart w:id="5183" w:name="_Toc74928234"/>
      <w:bookmarkStart w:id="5184" w:name="_Toc76115333"/>
      <w:bookmarkStart w:id="5185" w:name="_Toc76544740"/>
      <w:r w:rsidRPr="00931575">
        <w:t>8.2.9</w:t>
      </w:r>
      <w:r w:rsidRPr="00931575">
        <w:rPr>
          <w:rFonts w:hint="eastAsia"/>
        </w:rPr>
        <w:t>.5</w:t>
      </w:r>
      <w:r w:rsidRPr="00931575">
        <w:t>.2</w:t>
      </w:r>
      <w:r w:rsidRPr="00931575">
        <w:tab/>
        <w:t xml:space="preserve">Test Requirement for </w:t>
      </w:r>
      <w:r w:rsidRPr="00931575">
        <w:rPr>
          <w:i/>
        </w:rPr>
        <w:t>BS type 2-O</w:t>
      </w:r>
      <w:bookmarkEnd w:id="5180"/>
      <w:bookmarkEnd w:id="5181"/>
      <w:bookmarkEnd w:id="5182"/>
      <w:bookmarkEnd w:id="5183"/>
      <w:bookmarkEnd w:id="5184"/>
      <w:bookmarkEnd w:id="5185"/>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5186" w:name="_Toc61178968"/>
      <w:bookmarkStart w:id="5187" w:name="_Toc61179438"/>
      <w:bookmarkStart w:id="5188" w:name="_Toc74928235"/>
      <w:bookmarkStart w:id="5189" w:name="_Toc76115334"/>
      <w:bookmarkStart w:id="5190" w:name="_Toc76544741"/>
      <w:r>
        <w:t>8.2.10</w:t>
      </w:r>
      <w:r w:rsidRPr="00F95B02">
        <w:tab/>
        <w:t xml:space="preserve">Requirements </w:t>
      </w:r>
      <w:r>
        <w:t>for</w:t>
      </w:r>
      <w:r w:rsidRPr="00F95B02">
        <w:t xml:space="preserve"> </w:t>
      </w:r>
      <w:r>
        <w:t>interlaced PUSCH</w:t>
      </w:r>
      <w:bookmarkEnd w:id="5186"/>
      <w:bookmarkEnd w:id="5187"/>
      <w:bookmarkEnd w:id="5188"/>
      <w:bookmarkEnd w:id="5189"/>
      <w:bookmarkEnd w:id="5190"/>
    </w:p>
    <w:p w14:paraId="38092409" w14:textId="6085E64E" w:rsidR="00D440F1" w:rsidRDefault="00D440F1" w:rsidP="00D440F1">
      <w:pPr>
        <w:pStyle w:val="Heading4"/>
      </w:pPr>
      <w:bookmarkStart w:id="5191" w:name="_Toc61178969"/>
      <w:bookmarkStart w:id="5192" w:name="_Toc61179439"/>
      <w:bookmarkStart w:id="5193" w:name="_Toc74928236"/>
      <w:bookmarkStart w:id="5194" w:name="_Toc76115335"/>
      <w:bookmarkStart w:id="5195" w:name="OLE_LINK64"/>
      <w:bookmarkStart w:id="5196" w:name="_Toc76544742"/>
      <w:r>
        <w:t>8.2.10</w:t>
      </w:r>
      <w:r w:rsidRPr="00F95B02">
        <w:t>.1</w:t>
      </w:r>
      <w:r>
        <w:tab/>
        <w:t>Definition and applicability</w:t>
      </w:r>
      <w:bookmarkEnd w:id="5191"/>
      <w:bookmarkEnd w:id="5192"/>
      <w:bookmarkEnd w:id="5193"/>
      <w:bookmarkEnd w:id="5194"/>
      <w:bookmarkEnd w:id="5196"/>
    </w:p>
    <w:bookmarkEnd w:id="5195"/>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5197" w:name="_Toc74928237"/>
      <w:bookmarkStart w:id="5198" w:name="_Toc76115336"/>
      <w:bookmarkStart w:id="5199" w:name="OLE_LINK6"/>
      <w:bookmarkStart w:id="5200" w:name="_Toc76544743"/>
      <w:r>
        <w:t>8.2.10</w:t>
      </w:r>
      <w:r w:rsidRPr="00F95B02">
        <w:t>.</w:t>
      </w:r>
      <w:r>
        <w:t>2</w:t>
      </w:r>
      <w:r>
        <w:tab/>
        <w:t>M</w:t>
      </w:r>
      <w:r>
        <w:rPr>
          <w:rFonts w:hint="eastAsia"/>
          <w:lang w:eastAsia="zh-CN"/>
        </w:rPr>
        <w:t>in</w:t>
      </w:r>
      <w:r>
        <w:rPr>
          <w:lang w:eastAsia="zh-CN"/>
        </w:rPr>
        <w:t>imum Requirement</w:t>
      </w:r>
      <w:bookmarkEnd w:id="5197"/>
      <w:bookmarkEnd w:id="5198"/>
      <w:bookmarkEnd w:id="5200"/>
    </w:p>
    <w:bookmarkEnd w:id="5199"/>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5201" w:name="_Toc74928238"/>
      <w:bookmarkStart w:id="5202" w:name="_Toc76115337"/>
      <w:bookmarkStart w:id="5203" w:name="_Toc76544744"/>
      <w:r>
        <w:t>8.2.10</w:t>
      </w:r>
      <w:r w:rsidRPr="00F95B02">
        <w:t>.</w:t>
      </w:r>
      <w:r>
        <w:t>3</w:t>
      </w:r>
      <w:r>
        <w:tab/>
        <w:t>Test Purpose</w:t>
      </w:r>
      <w:bookmarkEnd w:id="5201"/>
      <w:bookmarkEnd w:id="5202"/>
      <w:bookmarkEnd w:id="5203"/>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5204" w:name="_Toc74928239"/>
      <w:bookmarkStart w:id="5205" w:name="_Toc76115338"/>
      <w:bookmarkStart w:id="5206" w:name="_Toc76544745"/>
      <w:r>
        <w:t>8.2.10</w:t>
      </w:r>
      <w:r w:rsidRPr="00F95B02">
        <w:t>.</w:t>
      </w:r>
      <w:r>
        <w:t>4</w:t>
      </w:r>
      <w:r>
        <w:tab/>
        <w:t>M</w:t>
      </w:r>
      <w:r>
        <w:rPr>
          <w:lang w:eastAsia="zh-CN"/>
        </w:rPr>
        <w:t>ethod of test</w:t>
      </w:r>
      <w:bookmarkEnd w:id="5204"/>
      <w:bookmarkEnd w:id="5205"/>
      <w:bookmarkEnd w:id="5206"/>
    </w:p>
    <w:p w14:paraId="32DC0F33" w14:textId="77777777" w:rsidR="00D440F1" w:rsidRDefault="00D440F1" w:rsidP="00D440F1">
      <w:pPr>
        <w:pStyle w:val="Heading5"/>
      </w:pPr>
      <w:bookmarkStart w:id="5207" w:name="_Toc21100113"/>
      <w:bookmarkStart w:id="5208" w:name="_Toc29809911"/>
      <w:bookmarkStart w:id="5209" w:name="_Toc36645296"/>
      <w:bookmarkStart w:id="5210" w:name="_Toc37272350"/>
      <w:bookmarkStart w:id="5211" w:name="_Toc45884596"/>
      <w:bookmarkStart w:id="5212" w:name="_Toc53182620"/>
      <w:bookmarkStart w:id="5213" w:name="_Toc58860364"/>
      <w:bookmarkStart w:id="5214" w:name="_Toc58862868"/>
      <w:bookmarkStart w:id="5215" w:name="_Toc61182861"/>
      <w:bookmarkStart w:id="5216" w:name="_Toc74928240"/>
      <w:bookmarkStart w:id="5217" w:name="_Toc76115339"/>
      <w:bookmarkStart w:id="5218" w:name="_Toc76544746"/>
      <w:r w:rsidRPr="008C3753">
        <w:t>8.2.1</w:t>
      </w:r>
      <w:r>
        <w:t>0</w:t>
      </w:r>
      <w:r w:rsidRPr="008C3753">
        <w:t>.4.1</w:t>
      </w:r>
      <w:r>
        <w:tab/>
      </w:r>
      <w:r w:rsidRPr="008C3753">
        <w:t>Initial Conditions</w:t>
      </w:r>
      <w:bookmarkEnd w:id="5207"/>
      <w:bookmarkEnd w:id="5208"/>
      <w:bookmarkEnd w:id="5209"/>
      <w:bookmarkEnd w:id="5210"/>
      <w:bookmarkEnd w:id="5211"/>
      <w:bookmarkEnd w:id="5212"/>
      <w:bookmarkEnd w:id="5213"/>
      <w:bookmarkEnd w:id="5214"/>
      <w:bookmarkEnd w:id="5215"/>
      <w:bookmarkEnd w:id="5216"/>
      <w:bookmarkEnd w:id="5217"/>
      <w:bookmarkEnd w:id="5218"/>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5219" w:name="_Toc29809912"/>
      <w:bookmarkStart w:id="5220" w:name="_Toc36645297"/>
      <w:bookmarkStart w:id="5221" w:name="_Toc37272351"/>
      <w:bookmarkStart w:id="5222" w:name="_Toc45884597"/>
      <w:bookmarkStart w:id="5223" w:name="_Toc53182621"/>
      <w:bookmarkStart w:id="5224" w:name="_Toc58860365"/>
      <w:bookmarkStart w:id="5225" w:name="_Toc58862869"/>
      <w:bookmarkStart w:id="5226" w:name="_Toc61182862"/>
      <w:bookmarkStart w:id="5227" w:name="_Toc74928241"/>
      <w:bookmarkStart w:id="5228" w:name="_Toc76115340"/>
      <w:bookmarkStart w:id="5229" w:name="_Toc76544747"/>
      <w:r w:rsidRPr="008C3753">
        <w:lastRenderedPageBreak/>
        <w:t>8.2.1</w:t>
      </w:r>
      <w:r>
        <w:t>0</w:t>
      </w:r>
      <w:r w:rsidRPr="008C3753">
        <w:t>.4.2</w:t>
      </w:r>
      <w:r w:rsidRPr="008C3753">
        <w:tab/>
        <w:t>Procedure</w:t>
      </w:r>
      <w:bookmarkEnd w:id="5219"/>
      <w:bookmarkEnd w:id="5220"/>
      <w:bookmarkEnd w:id="5221"/>
      <w:bookmarkEnd w:id="5222"/>
      <w:bookmarkEnd w:id="5223"/>
      <w:bookmarkEnd w:id="5224"/>
      <w:bookmarkEnd w:id="5225"/>
      <w:bookmarkEnd w:id="5226"/>
      <w:bookmarkEnd w:id="5227"/>
      <w:bookmarkEnd w:id="5228"/>
      <w:bookmarkEnd w:id="5229"/>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6C1FE315" w14:textId="77777777" w:rsidR="00D440F1" w:rsidRPr="00931575" w:rsidDel="00B34EE5" w:rsidRDefault="00D440F1" w:rsidP="00131033">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1EC73021" w14:textId="77777777" w:rsidR="00D440F1" w:rsidRPr="002C2950" w:rsidRDefault="00D440F1" w:rsidP="00D440F1"/>
    <w:p w14:paraId="5A8E2FC3" w14:textId="77777777" w:rsidR="00D440F1" w:rsidRDefault="00D440F1" w:rsidP="00D440F1">
      <w:pPr>
        <w:pStyle w:val="Heading4"/>
      </w:pPr>
      <w:bookmarkStart w:id="5230" w:name="_Toc74928242"/>
      <w:bookmarkStart w:id="5231" w:name="_Toc76115341"/>
      <w:bookmarkStart w:id="5232" w:name="_Toc76544748"/>
      <w:r>
        <w:lastRenderedPageBreak/>
        <w:t>8.2.10</w:t>
      </w:r>
      <w:r w:rsidRPr="00F95B02">
        <w:t>.</w:t>
      </w:r>
      <w:r>
        <w:t>5</w:t>
      </w:r>
      <w:r w:rsidRPr="00F95B02">
        <w:tab/>
      </w:r>
      <w:r>
        <w:t>Test Requirement</w:t>
      </w:r>
      <w:bookmarkEnd w:id="5230"/>
      <w:bookmarkEnd w:id="5231"/>
      <w:bookmarkEnd w:id="5232"/>
    </w:p>
    <w:p w14:paraId="1BCB3A83" w14:textId="77777777" w:rsidR="00D440F1" w:rsidRPr="00D13B9F" w:rsidRDefault="00D440F1" w:rsidP="00D440F1">
      <w:pPr>
        <w:pStyle w:val="Heading5"/>
        <w:rPr>
          <w:rFonts w:cs="Arial"/>
          <w:i/>
          <w:iCs/>
          <w:szCs w:val="22"/>
          <w:lang w:eastAsia="zh-CN"/>
        </w:rPr>
      </w:pPr>
      <w:bookmarkStart w:id="5233" w:name="_Toc58918145"/>
      <w:bookmarkStart w:id="5234" w:name="_Toc74928243"/>
      <w:bookmarkStart w:id="5235" w:name="_Toc76115342"/>
      <w:bookmarkStart w:id="5236" w:name="_Toc76544749"/>
      <w:r w:rsidRPr="00931575">
        <w:t>8.2</w:t>
      </w:r>
      <w:bookmarkStart w:id="5237" w:name="OLE_LINK56"/>
      <w:r w:rsidRPr="00931575">
        <w:t>.</w:t>
      </w:r>
      <w:bookmarkEnd w:id="5237"/>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233"/>
      <w:bookmarkEnd w:id="5234"/>
      <w:bookmarkEnd w:id="5235"/>
      <w:bookmarkEnd w:id="5236"/>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5238"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77777777" w:rsidR="00D440F1" w:rsidRPr="000668AC" w:rsidRDefault="00D440F1" w:rsidP="00131033">
            <w:pPr>
              <w:pStyle w:val="TAC"/>
              <w:rPr>
                <w:lang w:eastAsia="zh-CN"/>
              </w:rPr>
            </w:pPr>
            <w:r>
              <w:t>[12.9]</w:t>
            </w:r>
          </w:p>
        </w:tc>
      </w:tr>
      <w:bookmarkEnd w:id="5238"/>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7777777"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523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5239"/>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7777777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77777777"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5240"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5240"/>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5241" w:name="_Toc74928244"/>
      <w:bookmarkStart w:id="5242" w:name="_Toc76115343"/>
      <w:bookmarkStart w:id="5243" w:name="_Toc76544750"/>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5241"/>
      <w:bookmarkEnd w:id="5242"/>
      <w:bookmarkEnd w:id="5243"/>
    </w:p>
    <w:p w14:paraId="414CC34B" w14:textId="77777777" w:rsidR="003D19C9" w:rsidRPr="00931575" w:rsidRDefault="003D19C9" w:rsidP="003D19C9">
      <w:pPr>
        <w:pStyle w:val="Heading4"/>
      </w:pPr>
      <w:bookmarkStart w:id="5244" w:name="_Toc74928245"/>
      <w:bookmarkStart w:id="5245" w:name="_Toc76115344"/>
      <w:bookmarkStart w:id="5246" w:name="_Toc76544751"/>
      <w:r w:rsidRPr="00931575">
        <w:t>8.2.</w:t>
      </w:r>
      <w:r>
        <w:t>11</w:t>
      </w:r>
      <w:r w:rsidRPr="00931575">
        <w:rPr>
          <w:rFonts w:hint="eastAsia"/>
        </w:rPr>
        <w:t>.1</w:t>
      </w:r>
      <w:r w:rsidRPr="00931575">
        <w:tab/>
        <w:t>Definition and applicability</w:t>
      </w:r>
      <w:bookmarkEnd w:id="5244"/>
      <w:bookmarkEnd w:id="5245"/>
      <w:bookmarkEnd w:id="5246"/>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lastRenderedPageBreak/>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5247" w:name="_Toc74928246"/>
      <w:bookmarkStart w:id="5248" w:name="_Toc76115345"/>
      <w:bookmarkStart w:id="5249" w:name="_Toc76544752"/>
      <w:r w:rsidRPr="00931575">
        <w:t>8.2.</w:t>
      </w:r>
      <w:r>
        <w:t>11</w:t>
      </w:r>
      <w:r w:rsidRPr="00931575">
        <w:rPr>
          <w:rFonts w:hint="eastAsia"/>
        </w:rPr>
        <w:t>.</w:t>
      </w:r>
      <w:r w:rsidRPr="00931575">
        <w:t>2</w:t>
      </w:r>
      <w:r w:rsidRPr="00931575">
        <w:tab/>
        <w:t xml:space="preserve">Minimum </w:t>
      </w:r>
      <w:r w:rsidRPr="00D4288D">
        <w:t>Requirement</w:t>
      </w:r>
      <w:bookmarkEnd w:id="5247"/>
      <w:bookmarkEnd w:id="5248"/>
      <w:bookmarkEnd w:id="5249"/>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5250" w:name="_Toc74928247"/>
      <w:bookmarkStart w:id="5251" w:name="_Toc76115346"/>
      <w:bookmarkStart w:id="5252" w:name="_Toc76544753"/>
      <w:r w:rsidRPr="00931575">
        <w:t>8.2.</w:t>
      </w:r>
      <w:r>
        <w:t>11</w:t>
      </w:r>
      <w:r w:rsidRPr="00931575">
        <w:rPr>
          <w:rFonts w:hint="eastAsia"/>
        </w:rPr>
        <w:t>.</w:t>
      </w:r>
      <w:r w:rsidRPr="00931575">
        <w:t>3</w:t>
      </w:r>
      <w:r w:rsidRPr="00931575">
        <w:tab/>
        <w:t>Test purpose</w:t>
      </w:r>
      <w:bookmarkEnd w:id="5250"/>
      <w:bookmarkEnd w:id="5251"/>
      <w:bookmarkEnd w:id="5252"/>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5253" w:name="_Toc74928248"/>
      <w:bookmarkStart w:id="5254" w:name="_Toc76115347"/>
      <w:bookmarkStart w:id="5255" w:name="_Toc76544754"/>
      <w:r w:rsidRPr="00931575">
        <w:t>8.2.</w:t>
      </w:r>
      <w:r>
        <w:t>11</w:t>
      </w:r>
      <w:r w:rsidRPr="00931575">
        <w:rPr>
          <w:rFonts w:hint="eastAsia"/>
        </w:rPr>
        <w:t>.</w:t>
      </w:r>
      <w:r w:rsidRPr="00931575">
        <w:t>4</w:t>
      </w:r>
      <w:r w:rsidRPr="00931575">
        <w:tab/>
        <w:t>Method of test</w:t>
      </w:r>
      <w:bookmarkEnd w:id="5253"/>
      <w:bookmarkEnd w:id="5254"/>
      <w:bookmarkEnd w:id="5255"/>
    </w:p>
    <w:p w14:paraId="37137C4B" w14:textId="77777777" w:rsidR="003D19C9" w:rsidRPr="00931575" w:rsidRDefault="003D19C9" w:rsidP="003D19C9">
      <w:pPr>
        <w:pStyle w:val="Heading5"/>
      </w:pPr>
      <w:bookmarkStart w:id="5256" w:name="_Toc74928249"/>
      <w:bookmarkStart w:id="5257" w:name="_Toc76115348"/>
      <w:bookmarkStart w:id="5258" w:name="_Toc76544755"/>
      <w:r w:rsidRPr="00931575">
        <w:t>8.2.</w:t>
      </w:r>
      <w:r>
        <w:t>11</w:t>
      </w:r>
      <w:r w:rsidRPr="00931575">
        <w:t>.4.1</w:t>
      </w:r>
      <w:r w:rsidRPr="00931575">
        <w:rPr>
          <w:rFonts w:hint="eastAsia"/>
        </w:rPr>
        <w:tab/>
      </w:r>
      <w:r w:rsidRPr="00931575">
        <w:t>Initial conditions</w:t>
      </w:r>
      <w:bookmarkEnd w:id="5256"/>
      <w:bookmarkEnd w:id="5257"/>
      <w:bookmarkEnd w:id="5258"/>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5259" w:name="_Toc74928250"/>
      <w:bookmarkStart w:id="5260" w:name="_Toc76115349"/>
      <w:bookmarkStart w:id="5261" w:name="_Toc76544756"/>
      <w:r w:rsidRPr="00931575">
        <w:t>8.2.</w:t>
      </w:r>
      <w:r>
        <w:t>11</w:t>
      </w:r>
      <w:r w:rsidRPr="00931575">
        <w:rPr>
          <w:rFonts w:hint="eastAsia"/>
        </w:rPr>
        <w:t>.</w:t>
      </w:r>
      <w:r w:rsidRPr="00931575">
        <w:t>4.2</w:t>
      </w:r>
      <w:r w:rsidRPr="00931575">
        <w:tab/>
        <w:t>Procedure</w:t>
      </w:r>
      <w:bookmarkEnd w:id="5259"/>
      <w:bookmarkEnd w:id="5260"/>
      <w:bookmarkEnd w:id="5261"/>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5262" w:name="_Toc74928251"/>
      <w:bookmarkStart w:id="5263" w:name="_Toc76115350"/>
      <w:bookmarkStart w:id="5264" w:name="_Toc76544757"/>
      <w:r w:rsidRPr="00931575">
        <w:t>8.2.</w:t>
      </w:r>
      <w:r>
        <w:t>11</w:t>
      </w:r>
      <w:r w:rsidRPr="00931575">
        <w:rPr>
          <w:rFonts w:hint="eastAsia"/>
        </w:rPr>
        <w:t>.</w:t>
      </w:r>
      <w:r w:rsidRPr="00931575">
        <w:t>5</w:t>
      </w:r>
      <w:r w:rsidRPr="00931575">
        <w:tab/>
        <w:t>Test Requirement</w:t>
      </w:r>
      <w:bookmarkEnd w:id="5262"/>
      <w:bookmarkEnd w:id="5263"/>
      <w:bookmarkEnd w:id="5264"/>
    </w:p>
    <w:p w14:paraId="49CE2FA6" w14:textId="77777777" w:rsidR="003D19C9" w:rsidRPr="00931575" w:rsidRDefault="003D19C9" w:rsidP="003D19C9">
      <w:pPr>
        <w:pStyle w:val="Heading5"/>
        <w:rPr>
          <w:rFonts w:cs="Arial"/>
          <w:i/>
          <w:iCs/>
          <w:szCs w:val="22"/>
          <w:lang w:eastAsia="zh-CN"/>
        </w:rPr>
      </w:pPr>
      <w:bookmarkStart w:id="5265" w:name="_Toc74928252"/>
      <w:bookmarkStart w:id="5266" w:name="_Toc76115351"/>
      <w:bookmarkStart w:id="5267" w:name="_Toc76544758"/>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265"/>
      <w:bookmarkEnd w:id="5266"/>
      <w:bookmarkEnd w:id="5267"/>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3D19C9" w:rsidRPr="002877B7" w14:paraId="32916CC8" w14:textId="77777777" w:rsidTr="00131033">
        <w:trPr>
          <w:cantSplit/>
          <w:jc w:val="center"/>
        </w:trPr>
        <w:tc>
          <w:tcPr>
            <w:tcW w:w="1128" w:type="dxa"/>
            <w:tcBorders>
              <w:bottom w:val="single" w:sz="4" w:space="0" w:color="auto"/>
            </w:tcBorders>
            <w:shd w:val="clear" w:color="auto" w:fill="auto"/>
          </w:tcPr>
          <w:p w14:paraId="3D052128" w14:textId="77777777" w:rsidR="003D19C9" w:rsidRPr="002877B7" w:rsidRDefault="003D19C9" w:rsidP="00131033">
            <w:pPr>
              <w:pStyle w:val="TAC"/>
            </w:pPr>
            <w:r w:rsidRPr="00D4288D">
              <w:t>1</w:t>
            </w:r>
          </w:p>
        </w:tc>
        <w:tc>
          <w:tcPr>
            <w:tcW w:w="1128" w:type="dxa"/>
          </w:tcPr>
          <w:p w14:paraId="08D5CFD4" w14:textId="77777777" w:rsidR="003D19C9" w:rsidRPr="002877B7" w:rsidRDefault="003D19C9" w:rsidP="00131033">
            <w:pPr>
              <w:pStyle w:val="TAC"/>
            </w:pPr>
            <w:r w:rsidRPr="002877B7">
              <w:t>2</w:t>
            </w:r>
          </w:p>
        </w:tc>
        <w:tc>
          <w:tcPr>
            <w:tcW w:w="825" w:type="dxa"/>
          </w:tcPr>
          <w:p w14:paraId="0D92B8C2" w14:textId="77777777" w:rsidR="003D19C9" w:rsidRPr="002877B7" w:rsidRDefault="003D19C9" w:rsidP="00131033">
            <w:pPr>
              <w:pStyle w:val="TAC"/>
            </w:pPr>
            <w:r w:rsidRPr="002877B7">
              <w:t>Normal</w:t>
            </w:r>
          </w:p>
        </w:tc>
        <w:tc>
          <w:tcPr>
            <w:tcW w:w="1643" w:type="dxa"/>
          </w:tcPr>
          <w:p w14:paraId="50C69B8E"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6E4A6F73" w14:textId="77777777" w:rsidR="003D19C9" w:rsidRPr="002877B7" w:rsidRDefault="003D19C9" w:rsidP="00131033">
            <w:pPr>
              <w:pStyle w:val="TAC"/>
            </w:pPr>
            <w:r w:rsidRPr="002877B7">
              <w:t>18</w:t>
            </w:r>
          </w:p>
        </w:tc>
        <w:tc>
          <w:tcPr>
            <w:tcW w:w="1417" w:type="dxa"/>
          </w:tcPr>
          <w:p w14:paraId="38A278F4" w14:textId="77777777" w:rsidR="003D19C9" w:rsidRPr="002877B7" w:rsidRDefault="003D19C9" w:rsidP="00131033">
            <w:pPr>
              <w:pStyle w:val="TAC"/>
            </w:pPr>
            <w:r w:rsidRPr="002877B7">
              <w:rPr>
                <w:rFonts w:hint="eastAsia"/>
              </w:rPr>
              <w:t>pos1</w:t>
            </w:r>
          </w:p>
        </w:tc>
        <w:tc>
          <w:tcPr>
            <w:tcW w:w="1418" w:type="dxa"/>
          </w:tcPr>
          <w:p w14:paraId="4C06EAF4" w14:textId="77777777" w:rsidR="003D19C9" w:rsidRPr="002877B7" w:rsidRDefault="003D19C9" w:rsidP="00131033">
            <w:pPr>
              <w:pStyle w:val="TAC"/>
            </w:pPr>
            <w:r w:rsidRPr="002877B7">
              <w:rPr>
                <w:lang w:eastAsia="zh-CN"/>
              </w:rPr>
              <w:t>G-FR1-A5-15</w:t>
            </w:r>
          </w:p>
        </w:tc>
        <w:tc>
          <w:tcPr>
            <w:tcW w:w="870" w:type="dxa"/>
            <w:shd w:val="clear" w:color="auto" w:fill="auto"/>
          </w:tcPr>
          <w:p w14:paraId="407062F7" w14:textId="77777777" w:rsidR="003D19C9" w:rsidRPr="002877B7" w:rsidRDefault="003D19C9" w:rsidP="00131033">
            <w:pPr>
              <w:pStyle w:val="TAC"/>
            </w:pPr>
            <w:r w:rsidRPr="002877B7">
              <w:rPr>
                <w:lang w:eastAsia="zh-CN"/>
              </w:rPr>
              <w:t>[5.3</w:t>
            </w:r>
            <w:r w:rsidRPr="00D4288D">
              <w:rPr>
                <w:lang w:eastAsia="zh-CN"/>
              </w:rPr>
              <w:t>]</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0A4A3C5E" w14:textId="77777777" w:rsidTr="00131033">
        <w:trPr>
          <w:cantSplit/>
          <w:jc w:val="center"/>
        </w:trPr>
        <w:tc>
          <w:tcPr>
            <w:tcW w:w="1128" w:type="dxa"/>
            <w:tcBorders>
              <w:bottom w:val="single" w:sz="4" w:space="0" w:color="auto"/>
            </w:tcBorders>
            <w:shd w:val="clear" w:color="auto" w:fill="auto"/>
          </w:tcPr>
          <w:p w14:paraId="3A4ED773" w14:textId="77777777" w:rsidR="003D19C9" w:rsidRPr="002877B7" w:rsidRDefault="003D19C9" w:rsidP="00131033">
            <w:pPr>
              <w:pStyle w:val="TAC"/>
            </w:pPr>
            <w:r w:rsidRPr="002877B7">
              <w:t>1</w:t>
            </w:r>
          </w:p>
        </w:tc>
        <w:tc>
          <w:tcPr>
            <w:tcW w:w="1128" w:type="dxa"/>
          </w:tcPr>
          <w:p w14:paraId="7DAC2AC5" w14:textId="77777777" w:rsidR="003D19C9" w:rsidRPr="002877B7" w:rsidRDefault="003D19C9" w:rsidP="00131033">
            <w:pPr>
              <w:pStyle w:val="TAC"/>
            </w:pPr>
            <w:r w:rsidRPr="002877B7">
              <w:t>2</w:t>
            </w:r>
          </w:p>
        </w:tc>
        <w:tc>
          <w:tcPr>
            <w:tcW w:w="825" w:type="dxa"/>
          </w:tcPr>
          <w:p w14:paraId="50F1B928" w14:textId="77777777" w:rsidR="003D19C9" w:rsidRPr="002877B7" w:rsidRDefault="003D19C9" w:rsidP="00131033">
            <w:pPr>
              <w:pStyle w:val="TAC"/>
            </w:pPr>
            <w:r w:rsidRPr="002877B7">
              <w:t>Normal</w:t>
            </w:r>
          </w:p>
        </w:tc>
        <w:tc>
          <w:tcPr>
            <w:tcW w:w="1643" w:type="dxa"/>
          </w:tcPr>
          <w:p w14:paraId="64591B74"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97F2EDF" w14:textId="77777777" w:rsidR="003D19C9" w:rsidRPr="002877B7" w:rsidRDefault="003D19C9" w:rsidP="00131033">
            <w:pPr>
              <w:pStyle w:val="TAC"/>
            </w:pPr>
            <w:r w:rsidRPr="002877B7">
              <w:t>18</w:t>
            </w:r>
          </w:p>
        </w:tc>
        <w:tc>
          <w:tcPr>
            <w:tcW w:w="1417" w:type="dxa"/>
          </w:tcPr>
          <w:p w14:paraId="2F35F2E9" w14:textId="77777777" w:rsidR="003D19C9" w:rsidRPr="002877B7" w:rsidRDefault="003D19C9" w:rsidP="00131033">
            <w:pPr>
              <w:pStyle w:val="TAC"/>
            </w:pPr>
            <w:r w:rsidRPr="002877B7">
              <w:rPr>
                <w:rFonts w:hint="eastAsia"/>
              </w:rPr>
              <w:t>pos1</w:t>
            </w:r>
          </w:p>
        </w:tc>
        <w:tc>
          <w:tcPr>
            <w:tcW w:w="1418" w:type="dxa"/>
          </w:tcPr>
          <w:p w14:paraId="43B49C93"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02E79BA2" w14:textId="77777777" w:rsidR="003D19C9" w:rsidRPr="002877B7" w:rsidRDefault="003D19C9" w:rsidP="00131033">
            <w:pPr>
              <w:pStyle w:val="TAC"/>
            </w:pPr>
            <w:r w:rsidRPr="002877B7">
              <w:rPr>
                <w:lang w:eastAsia="zh-CN"/>
              </w:rPr>
              <w:t>[5.5</w:t>
            </w:r>
            <w:r w:rsidRPr="00D4288D">
              <w:rPr>
                <w:lang w:eastAsia="zh-CN"/>
              </w:rPr>
              <w:t>]</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77777777" w:rsidR="003D19C9" w:rsidRPr="002877B7" w:rsidRDefault="003D19C9" w:rsidP="00131033">
            <w:pPr>
              <w:pStyle w:val="TAC"/>
            </w:pPr>
            <w:r w:rsidRPr="002877B7">
              <w:rPr>
                <w:lang w:eastAsia="zh-CN"/>
              </w:rPr>
              <w:t>[5.4</w:t>
            </w:r>
            <w:r w:rsidRPr="00D4288D">
              <w:rPr>
                <w:lang w:eastAsia="zh-CN"/>
              </w:rPr>
              <w:t>]</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77777777" w:rsidR="003D19C9" w:rsidRPr="00931575" w:rsidRDefault="003D19C9" w:rsidP="00131033">
            <w:pPr>
              <w:pStyle w:val="TAC"/>
            </w:pPr>
            <w:r w:rsidRPr="002877B7">
              <w:rPr>
                <w:lang w:eastAsia="zh-CN"/>
              </w:rPr>
              <w:t>[5.0</w:t>
            </w:r>
            <w:r w:rsidRPr="00D4288D">
              <w:rPr>
                <w:lang w:eastAsia="zh-CN"/>
              </w:rPr>
              <w:t>]</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5268" w:name="_Toc58915994"/>
      <w:bookmarkStart w:id="5269" w:name="_Toc66701141"/>
      <w:bookmarkStart w:id="5270" w:name="_Toc68697298"/>
      <w:bookmarkStart w:id="5271" w:name="_Toc74928253"/>
      <w:bookmarkStart w:id="5272" w:name="_Toc76115352"/>
      <w:bookmarkStart w:id="5273" w:name="_Toc76544759"/>
      <w:r w:rsidRPr="00931575">
        <w:t>8.3</w:t>
      </w:r>
      <w:r w:rsidRPr="00931575">
        <w:tab/>
        <w:t>OTA performance requirements for PUCCH</w:t>
      </w:r>
      <w:bookmarkEnd w:id="4804"/>
      <w:bookmarkEnd w:id="4805"/>
      <w:bookmarkEnd w:id="4947"/>
      <w:bookmarkEnd w:id="4948"/>
      <w:bookmarkEnd w:id="4949"/>
      <w:bookmarkEnd w:id="4950"/>
      <w:bookmarkEnd w:id="5268"/>
      <w:bookmarkEnd w:id="5269"/>
      <w:bookmarkEnd w:id="5270"/>
      <w:bookmarkEnd w:id="5271"/>
      <w:bookmarkEnd w:id="5272"/>
      <w:bookmarkEnd w:id="5273"/>
    </w:p>
    <w:p w14:paraId="70767A8A" w14:textId="77777777" w:rsidR="00C45907" w:rsidRPr="00931575" w:rsidRDefault="00C45907" w:rsidP="00C45907">
      <w:pPr>
        <w:pStyle w:val="Heading3"/>
        <w:rPr>
          <w:lang w:eastAsia="zh-CN"/>
        </w:rPr>
      </w:pPr>
      <w:bookmarkStart w:id="5274" w:name="_Toc21102964"/>
      <w:bookmarkStart w:id="5275" w:name="_Toc29810813"/>
      <w:bookmarkStart w:id="5276" w:name="_Toc36636173"/>
      <w:bookmarkStart w:id="5277" w:name="_Toc37273119"/>
      <w:bookmarkStart w:id="5278" w:name="_Toc45886207"/>
      <w:bookmarkStart w:id="5279" w:name="_Toc53183286"/>
      <w:bookmarkStart w:id="5280" w:name="_Toc58915995"/>
      <w:bookmarkStart w:id="5281" w:name="_Toc66701142"/>
      <w:bookmarkStart w:id="5282" w:name="_Toc68697299"/>
      <w:bookmarkStart w:id="5283" w:name="_Toc74928254"/>
      <w:bookmarkStart w:id="5284" w:name="_Toc76115353"/>
      <w:bookmarkStart w:id="5285" w:name="_Toc76544760"/>
      <w:r w:rsidRPr="00931575">
        <w:t>8.3.1</w:t>
      </w:r>
      <w:r w:rsidRPr="00931575">
        <w:tab/>
        <w:t xml:space="preserve">Performance requirements for PUCCH format </w:t>
      </w:r>
      <w:r w:rsidRPr="00931575">
        <w:rPr>
          <w:rFonts w:hint="eastAsia"/>
          <w:lang w:eastAsia="zh-CN"/>
        </w:rPr>
        <w:t>0</w:t>
      </w:r>
      <w:bookmarkEnd w:id="5274"/>
      <w:bookmarkEnd w:id="5275"/>
      <w:bookmarkEnd w:id="5276"/>
      <w:bookmarkEnd w:id="5277"/>
      <w:bookmarkEnd w:id="5278"/>
      <w:bookmarkEnd w:id="5279"/>
      <w:bookmarkEnd w:id="5280"/>
      <w:bookmarkEnd w:id="5281"/>
      <w:bookmarkEnd w:id="5282"/>
      <w:bookmarkEnd w:id="5283"/>
      <w:bookmarkEnd w:id="5284"/>
      <w:bookmarkEnd w:id="5285"/>
    </w:p>
    <w:p w14:paraId="0C47E1EB" w14:textId="77777777" w:rsidR="00C45907" w:rsidRPr="00931575" w:rsidRDefault="00C45907" w:rsidP="00C45907">
      <w:pPr>
        <w:pStyle w:val="Heading4"/>
      </w:pPr>
      <w:bookmarkStart w:id="5286" w:name="_Toc21102965"/>
      <w:bookmarkStart w:id="5287" w:name="_Toc29810814"/>
      <w:bookmarkStart w:id="5288" w:name="_Toc36636174"/>
      <w:bookmarkStart w:id="5289" w:name="_Toc37273120"/>
      <w:bookmarkStart w:id="5290" w:name="_Toc45886208"/>
      <w:bookmarkStart w:id="5291" w:name="_Toc53183287"/>
      <w:bookmarkStart w:id="5292" w:name="_Toc58915996"/>
      <w:bookmarkStart w:id="5293" w:name="_Toc66701143"/>
      <w:bookmarkStart w:id="5294" w:name="_Toc68697300"/>
      <w:bookmarkStart w:id="5295" w:name="_Toc74928255"/>
      <w:bookmarkStart w:id="5296" w:name="_Toc76115354"/>
      <w:bookmarkStart w:id="5297" w:name="_Toc76544761"/>
      <w:r w:rsidRPr="00931575">
        <w:t>8.3.1.1</w:t>
      </w:r>
      <w:r w:rsidRPr="00931575">
        <w:tab/>
        <w:t>Definition and applicability</w:t>
      </w:r>
      <w:bookmarkEnd w:id="5286"/>
      <w:bookmarkEnd w:id="5287"/>
      <w:bookmarkEnd w:id="5288"/>
      <w:bookmarkEnd w:id="5289"/>
      <w:bookmarkEnd w:id="5290"/>
      <w:bookmarkEnd w:id="5291"/>
      <w:bookmarkEnd w:id="5292"/>
      <w:bookmarkEnd w:id="5293"/>
      <w:bookmarkEnd w:id="5294"/>
      <w:bookmarkEnd w:id="5295"/>
      <w:bookmarkEnd w:id="5296"/>
      <w:bookmarkEnd w:id="5297"/>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5298" w:name="_Toc21102966"/>
      <w:bookmarkStart w:id="5299" w:name="_Toc29810815"/>
      <w:bookmarkStart w:id="5300" w:name="_Toc36636175"/>
      <w:bookmarkStart w:id="5301" w:name="_Toc37273121"/>
      <w:bookmarkStart w:id="5302" w:name="_Toc45886209"/>
      <w:bookmarkStart w:id="5303" w:name="_Toc53183288"/>
      <w:bookmarkStart w:id="5304" w:name="_Toc58915997"/>
      <w:bookmarkStart w:id="5305" w:name="_Toc66701144"/>
      <w:bookmarkStart w:id="5306" w:name="_Toc68697301"/>
      <w:bookmarkStart w:id="5307" w:name="_Toc74928256"/>
      <w:bookmarkStart w:id="5308" w:name="_Toc76115355"/>
      <w:bookmarkStart w:id="5309" w:name="_Toc76544762"/>
      <w:r w:rsidRPr="00931575">
        <w:lastRenderedPageBreak/>
        <w:t>8.3.1.2</w:t>
      </w:r>
      <w:r w:rsidRPr="00931575">
        <w:tab/>
        <w:t>Minimum Requirement</w:t>
      </w:r>
      <w:bookmarkEnd w:id="5298"/>
      <w:bookmarkEnd w:id="5299"/>
      <w:bookmarkEnd w:id="5300"/>
      <w:bookmarkEnd w:id="5301"/>
      <w:bookmarkEnd w:id="5302"/>
      <w:bookmarkEnd w:id="5303"/>
      <w:bookmarkEnd w:id="5304"/>
      <w:bookmarkEnd w:id="5305"/>
      <w:bookmarkEnd w:id="5306"/>
      <w:bookmarkEnd w:id="5307"/>
      <w:bookmarkEnd w:id="5308"/>
      <w:bookmarkEnd w:id="5309"/>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5310" w:name="_Toc21102967"/>
      <w:bookmarkStart w:id="5311" w:name="_Toc29810816"/>
      <w:bookmarkStart w:id="5312" w:name="_Toc36636176"/>
      <w:bookmarkStart w:id="5313" w:name="_Toc37273122"/>
      <w:bookmarkStart w:id="5314" w:name="_Toc45886210"/>
      <w:bookmarkStart w:id="5315" w:name="_Toc53183289"/>
      <w:bookmarkStart w:id="5316" w:name="_Toc58915998"/>
      <w:bookmarkStart w:id="5317" w:name="_Toc66701145"/>
      <w:bookmarkStart w:id="5318" w:name="_Toc68697302"/>
      <w:bookmarkStart w:id="5319" w:name="_Toc74928257"/>
      <w:bookmarkStart w:id="5320" w:name="_Toc76115356"/>
      <w:bookmarkStart w:id="5321" w:name="_Toc76544763"/>
      <w:r w:rsidRPr="00931575">
        <w:t>8.3.1.3</w:t>
      </w:r>
      <w:r w:rsidRPr="00931575">
        <w:tab/>
        <w:t>Test purpose</w:t>
      </w:r>
      <w:bookmarkEnd w:id="5310"/>
      <w:bookmarkEnd w:id="5311"/>
      <w:bookmarkEnd w:id="5312"/>
      <w:bookmarkEnd w:id="5313"/>
      <w:bookmarkEnd w:id="5314"/>
      <w:bookmarkEnd w:id="5315"/>
      <w:bookmarkEnd w:id="5316"/>
      <w:bookmarkEnd w:id="5317"/>
      <w:bookmarkEnd w:id="5318"/>
      <w:bookmarkEnd w:id="5319"/>
      <w:bookmarkEnd w:id="5320"/>
      <w:bookmarkEnd w:id="5321"/>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5322" w:name="_Toc21102968"/>
      <w:bookmarkStart w:id="5323" w:name="_Toc29810817"/>
      <w:bookmarkStart w:id="5324" w:name="_Toc36636177"/>
      <w:bookmarkStart w:id="5325" w:name="_Toc37273123"/>
      <w:bookmarkStart w:id="5326" w:name="_Toc45886211"/>
      <w:bookmarkStart w:id="5327" w:name="_Toc53183290"/>
      <w:bookmarkStart w:id="5328" w:name="_Toc58915999"/>
      <w:bookmarkStart w:id="5329" w:name="_Toc66701146"/>
      <w:bookmarkStart w:id="5330" w:name="_Toc68697303"/>
      <w:bookmarkStart w:id="5331" w:name="_Toc74928258"/>
      <w:bookmarkStart w:id="5332" w:name="_Toc76115357"/>
      <w:bookmarkStart w:id="5333" w:name="_Toc76544764"/>
      <w:r w:rsidRPr="00931575">
        <w:t>8.3.1.4</w:t>
      </w:r>
      <w:r w:rsidRPr="00931575">
        <w:tab/>
        <w:t>Method of test</w:t>
      </w:r>
      <w:bookmarkEnd w:id="5322"/>
      <w:bookmarkEnd w:id="5323"/>
      <w:bookmarkEnd w:id="5324"/>
      <w:bookmarkEnd w:id="5325"/>
      <w:bookmarkEnd w:id="5326"/>
      <w:bookmarkEnd w:id="5327"/>
      <w:bookmarkEnd w:id="5328"/>
      <w:bookmarkEnd w:id="5329"/>
      <w:bookmarkEnd w:id="5330"/>
      <w:bookmarkEnd w:id="5331"/>
      <w:bookmarkEnd w:id="5332"/>
      <w:bookmarkEnd w:id="5333"/>
    </w:p>
    <w:p w14:paraId="09C9BE1A" w14:textId="77777777" w:rsidR="00C45907" w:rsidRPr="00931575" w:rsidRDefault="00C45907" w:rsidP="00C45907">
      <w:pPr>
        <w:pStyle w:val="Heading5"/>
      </w:pPr>
      <w:bookmarkStart w:id="5334" w:name="_Toc21102969"/>
      <w:bookmarkStart w:id="5335" w:name="_Toc29810818"/>
      <w:bookmarkStart w:id="5336" w:name="_Toc36636178"/>
      <w:bookmarkStart w:id="5337" w:name="_Toc37273124"/>
      <w:bookmarkStart w:id="5338" w:name="_Toc45886212"/>
      <w:bookmarkStart w:id="5339" w:name="_Toc53183291"/>
      <w:bookmarkStart w:id="5340" w:name="_Toc58916000"/>
      <w:bookmarkStart w:id="5341" w:name="_Toc66701147"/>
      <w:bookmarkStart w:id="5342" w:name="_Toc68697304"/>
      <w:bookmarkStart w:id="5343" w:name="_Toc74928259"/>
      <w:bookmarkStart w:id="5344" w:name="_Toc76115358"/>
      <w:bookmarkStart w:id="5345" w:name="_Toc76544765"/>
      <w:r w:rsidRPr="00931575">
        <w:t>8.3.1.4.1</w:t>
      </w:r>
      <w:r w:rsidRPr="00931575">
        <w:tab/>
        <w:t>Initial conditions</w:t>
      </w:r>
      <w:bookmarkEnd w:id="5334"/>
      <w:bookmarkEnd w:id="5335"/>
      <w:bookmarkEnd w:id="5336"/>
      <w:bookmarkEnd w:id="5337"/>
      <w:bookmarkEnd w:id="5338"/>
      <w:bookmarkEnd w:id="5339"/>
      <w:bookmarkEnd w:id="5340"/>
      <w:bookmarkEnd w:id="5341"/>
      <w:bookmarkEnd w:id="5342"/>
      <w:bookmarkEnd w:id="5343"/>
      <w:bookmarkEnd w:id="5344"/>
      <w:bookmarkEnd w:id="5345"/>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5346"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5347" w:name="_Toc29810819"/>
      <w:bookmarkStart w:id="5348" w:name="_Toc36636179"/>
      <w:bookmarkStart w:id="5349" w:name="_Toc37273125"/>
      <w:bookmarkStart w:id="5350" w:name="_Toc45886213"/>
      <w:bookmarkStart w:id="5351" w:name="_Toc53183292"/>
      <w:bookmarkStart w:id="5352" w:name="_Toc58916001"/>
      <w:bookmarkStart w:id="5353" w:name="_Toc66701148"/>
      <w:bookmarkStart w:id="5354" w:name="_Toc68697305"/>
      <w:bookmarkStart w:id="5355" w:name="_Toc74928260"/>
      <w:bookmarkStart w:id="5356" w:name="_Toc76115359"/>
      <w:bookmarkStart w:id="5357" w:name="_Toc76544766"/>
      <w:r w:rsidRPr="00931575">
        <w:t>8.3.1.4.2</w:t>
      </w:r>
      <w:r w:rsidRPr="00931575">
        <w:tab/>
        <w:t>Procedure</w:t>
      </w:r>
      <w:bookmarkEnd w:id="5346"/>
      <w:bookmarkEnd w:id="5347"/>
      <w:bookmarkEnd w:id="5348"/>
      <w:bookmarkEnd w:id="5349"/>
      <w:bookmarkEnd w:id="5350"/>
      <w:bookmarkEnd w:id="5351"/>
      <w:bookmarkEnd w:id="5352"/>
      <w:bookmarkEnd w:id="5353"/>
      <w:bookmarkEnd w:id="5354"/>
      <w:bookmarkEnd w:id="5355"/>
      <w:bookmarkEnd w:id="5356"/>
      <w:bookmarkEnd w:id="5357"/>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45pt" o:ole="" fillcolor="window">
            <v:imagedata r:id="rId71" o:title=""/>
          </v:shape>
          <o:OLEObject Type="Embed" ProgID="Word.Picture.8" ShapeID="_x0000_i1049" DrawAspect="Content" ObjectID="_1687157215"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5358" w:name="_Toc21102971"/>
      <w:bookmarkStart w:id="5359" w:name="_Toc29810820"/>
      <w:bookmarkStart w:id="5360" w:name="_Toc36636180"/>
      <w:bookmarkStart w:id="5361" w:name="_Toc37273126"/>
      <w:bookmarkStart w:id="5362" w:name="_Toc45886214"/>
      <w:bookmarkStart w:id="5363" w:name="_Toc53183293"/>
      <w:bookmarkStart w:id="5364" w:name="_Toc58916002"/>
      <w:bookmarkStart w:id="5365" w:name="_Toc66701149"/>
      <w:bookmarkStart w:id="5366" w:name="_Toc68697306"/>
      <w:bookmarkStart w:id="5367" w:name="_Toc74928261"/>
      <w:bookmarkStart w:id="5368" w:name="_Toc76115360"/>
      <w:bookmarkStart w:id="5369" w:name="_Toc76544767"/>
      <w:r w:rsidRPr="00931575">
        <w:t>8.3.1.5</w:t>
      </w:r>
      <w:r w:rsidRPr="00931575">
        <w:tab/>
        <w:t>Test Requirement</w:t>
      </w:r>
      <w:bookmarkEnd w:id="5358"/>
      <w:bookmarkEnd w:id="5359"/>
      <w:bookmarkEnd w:id="5360"/>
      <w:bookmarkEnd w:id="5361"/>
      <w:bookmarkEnd w:id="5362"/>
      <w:bookmarkEnd w:id="5363"/>
      <w:bookmarkEnd w:id="5364"/>
      <w:bookmarkEnd w:id="5365"/>
      <w:bookmarkEnd w:id="5366"/>
      <w:bookmarkEnd w:id="5367"/>
      <w:bookmarkEnd w:id="5368"/>
      <w:bookmarkEnd w:id="5369"/>
    </w:p>
    <w:p w14:paraId="48BB0FD3" w14:textId="77777777" w:rsidR="00C45907" w:rsidRPr="00931575" w:rsidRDefault="00C45907" w:rsidP="00C45907">
      <w:pPr>
        <w:pStyle w:val="Heading5"/>
        <w:rPr>
          <w:i/>
          <w:iCs/>
          <w:lang w:eastAsia="zh-CN"/>
        </w:rPr>
      </w:pPr>
      <w:bookmarkStart w:id="5370" w:name="_Toc21102972"/>
      <w:bookmarkStart w:id="5371" w:name="_Toc29810821"/>
      <w:bookmarkStart w:id="5372" w:name="_Toc36636181"/>
      <w:bookmarkStart w:id="5373" w:name="_Toc37273127"/>
      <w:bookmarkStart w:id="5374" w:name="_Toc45886215"/>
      <w:bookmarkStart w:id="5375" w:name="_Toc53183294"/>
      <w:bookmarkStart w:id="5376" w:name="_Toc58916003"/>
      <w:bookmarkStart w:id="5377" w:name="_Toc66701150"/>
      <w:bookmarkStart w:id="5378" w:name="_Toc68697307"/>
      <w:bookmarkStart w:id="5379" w:name="_Toc74928262"/>
      <w:bookmarkStart w:id="5380" w:name="_Toc76115361"/>
      <w:bookmarkStart w:id="5381" w:name="_Toc76544768"/>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5370"/>
      <w:bookmarkEnd w:id="5371"/>
      <w:bookmarkEnd w:id="5372"/>
      <w:bookmarkEnd w:id="5373"/>
      <w:bookmarkEnd w:id="5374"/>
      <w:bookmarkEnd w:id="5375"/>
      <w:bookmarkEnd w:id="5376"/>
      <w:bookmarkEnd w:id="5377"/>
      <w:bookmarkEnd w:id="5378"/>
      <w:bookmarkEnd w:id="5379"/>
      <w:bookmarkEnd w:id="5380"/>
      <w:bookmarkEnd w:id="5381"/>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5382" w:name="_Toc21102973"/>
      <w:bookmarkStart w:id="5383" w:name="_Toc29810822"/>
      <w:bookmarkStart w:id="5384" w:name="_Toc36636182"/>
      <w:bookmarkStart w:id="5385" w:name="_Toc37273128"/>
      <w:bookmarkStart w:id="5386" w:name="_Toc45886216"/>
      <w:bookmarkStart w:id="5387" w:name="_Toc53183295"/>
      <w:bookmarkStart w:id="5388" w:name="_Toc58916004"/>
      <w:bookmarkStart w:id="5389" w:name="_Toc66701151"/>
      <w:bookmarkStart w:id="5390" w:name="_Toc68697308"/>
      <w:bookmarkStart w:id="5391" w:name="_Toc74928263"/>
      <w:bookmarkStart w:id="5392" w:name="_Toc76115362"/>
      <w:bookmarkStart w:id="5393" w:name="_Toc76544769"/>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5382"/>
      <w:bookmarkEnd w:id="5383"/>
      <w:bookmarkEnd w:id="5384"/>
      <w:bookmarkEnd w:id="5385"/>
      <w:bookmarkEnd w:id="5386"/>
      <w:bookmarkEnd w:id="5387"/>
      <w:bookmarkEnd w:id="5388"/>
      <w:bookmarkEnd w:id="5389"/>
      <w:bookmarkEnd w:id="5390"/>
      <w:bookmarkEnd w:id="5391"/>
      <w:bookmarkEnd w:id="5392"/>
      <w:bookmarkEnd w:id="5393"/>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5394" w:name="_Toc21102974"/>
      <w:bookmarkStart w:id="5395" w:name="_Toc29810823"/>
      <w:bookmarkStart w:id="5396" w:name="_Toc36636183"/>
      <w:bookmarkStart w:id="5397" w:name="_Toc37273129"/>
      <w:bookmarkStart w:id="5398" w:name="_Toc45886217"/>
      <w:bookmarkStart w:id="5399" w:name="_Toc53183296"/>
      <w:bookmarkStart w:id="5400" w:name="_Toc58916005"/>
      <w:bookmarkStart w:id="5401" w:name="_Toc66701152"/>
      <w:bookmarkStart w:id="5402" w:name="_Toc68697309"/>
      <w:bookmarkStart w:id="5403" w:name="_Toc74928264"/>
      <w:bookmarkStart w:id="5404" w:name="_Toc76115363"/>
      <w:bookmarkStart w:id="5405" w:name="_Toc76544770"/>
      <w:r w:rsidRPr="00931575">
        <w:rPr>
          <w:lang w:val="en-US"/>
        </w:rPr>
        <w:t>8.3.2</w:t>
      </w:r>
      <w:r w:rsidRPr="00931575">
        <w:tab/>
      </w:r>
      <w:r w:rsidRPr="00931575">
        <w:rPr>
          <w:lang w:val="en-US"/>
        </w:rPr>
        <w:t>Performance requirements for PUCCH format 1</w:t>
      </w:r>
      <w:bookmarkEnd w:id="5394"/>
      <w:bookmarkEnd w:id="5395"/>
      <w:bookmarkEnd w:id="5396"/>
      <w:bookmarkEnd w:id="5397"/>
      <w:bookmarkEnd w:id="5398"/>
      <w:bookmarkEnd w:id="5399"/>
      <w:bookmarkEnd w:id="5400"/>
      <w:bookmarkEnd w:id="5401"/>
      <w:bookmarkEnd w:id="5402"/>
      <w:bookmarkEnd w:id="5403"/>
      <w:bookmarkEnd w:id="5404"/>
      <w:bookmarkEnd w:id="5405"/>
    </w:p>
    <w:p w14:paraId="0DF4EBDD" w14:textId="77777777" w:rsidR="00C45907" w:rsidRPr="00931575" w:rsidRDefault="00C45907" w:rsidP="00C45907">
      <w:pPr>
        <w:pStyle w:val="Heading4"/>
        <w:rPr>
          <w:lang w:val="en-US"/>
        </w:rPr>
      </w:pPr>
      <w:bookmarkStart w:id="5406" w:name="_Toc21102975"/>
      <w:bookmarkStart w:id="5407" w:name="_Toc29810824"/>
      <w:bookmarkStart w:id="5408" w:name="_Toc36636184"/>
      <w:bookmarkStart w:id="5409" w:name="_Toc37273130"/>
      <w:bookmarkStart w:id="5410" w:name="_Toc45886218"/>
      <w:bookmarkStart w:id="5411" w:name="_Toc53183297"/>
      <w:bookmarkStart w:id="5412" w:name="_Toc58916006"/>
      <w:bookmarkStart w:id="5413" w:name="_Toc66701153"/>
      <w:bookmarkStart w:id="5414" w:name="_Toc68697310"/>
      <w:bookmarkStart w:id="5415" w:name="_Toc74928265"/>
      <w:bookmarkStart w:id="5416" w:name="_Toc76115364"/>
      <w:bookmarkStart w:id="5417" w:name="_Toc76544771"/>
      <w:r w:rsidRPr="00931575">
        <w:rPr>
          <w:lang w:val="en-US"/>
        </w:rPr>
        <w:t>8.3.2.1</w:t>
      </w:r>
      <w:r w:rsidRPr="00931575">
        <w:rPr>
          <w:lang w:val="en-US"/>
        </w:rPr>
        <w:tab/>
        <w:t>NACK to ACK detection</w:t>
      </w:r>
      <w:bookmarkEnd w:id="5406"/>
      <w:bookmarkEnd w:id="5407"/>
      <w:bookmarkEnd w:id="5408"/>
      <w:bookmarkEnd w:id="5409"/>
      <w:bookmarkEnd w:id="5410"/>
      <w:bookmarkEnd w:id="5411"/>
      <w:bookmarkEnd w:id="5412"/>
      <w:bookmarkEnd w:id="5413"/>
      <w:bookmarkEnd w:id="5414"/>
      <w:bookmarkEnd w:id="5415"/>
      <w:bookmarkEnd w:id="5416"/>
      <w:bookmarkEnd w:id="5417"/>
    </w:p>
    <w:p w14:paraId="08093795" w14:textId="77777777" w:rsidR="00C45907" w:rsidRPr="00931575" w:rsidRDefault="00C45907" w:rsidP="00C45907">
      <w:pPr>
        <w:pStyle w:val="Heading5"/>
        <w:rPr>
          <w:lang w:val="en-US"/>
        </w:rPr>
      </w:pPr>
      <w:bookmarkStart w:id="5418" w:name="_Toc21102976"/>
      <w:bookmarkStart w:id="5419" w:name="_Toc29810825"/>
      <w:bookmarkStart w:id="5420" w:name="_Toc36636185"/>
      <w:bookmarkStart w:id="5421" w:name="_Toc37273131"/>
      <w:bookmarkStart w:id="5422" w:name="_Toc45886219"/>
      <w:bookmarkStart w:id="5423" w:name="_Toc53183298"/>
      <w:bookmarkStart w:id="5424" w:name="_Toc58916007"/>
      <w:bookmarkStart w:id="5425" w:name="_Toc66701154"/>
      <w:bookmarkStart w:id="5426" w:name="_Toc68697311"/>
      <w:bookmarkStart w:id="5427" w:name="_Toc74928266"/>
      <w:bookmarkStart w:id="5428" w:name="_Toc76115365"/>
      <w:bookmarkStart w:id="5429" w:name="_Toc76544772"/>
      <w:r w:rsidRPr="00931575">
        <w:rPr>
          <w:lang w:val="en-US"/>
        </w:rPr>
        <w:t>8.3.2.1.1</w:t>
      </w:r>
      <w:r w:rsidRPr="00931575">
        <w:rPr>
          <w:lang w:val="en-US"/>
        </w:rPr>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5430" w:name="_Toc21102977"/>
      <w:bookmarkStart w:id="5431" w:name="_Toc29810826"/>
      <w:bookmarkStart w:id="5432" w:name="_Toc36636186"/>
      <w:bookmarkStart w:id="5433" w:name="_Toc37273132"/>
      <w:bookmarkStart w:id="5434" w:name="_Toc45886220"/>
      <w:bookmarkStart w:id="5435" w:name="_Toc53183299"/>
      <w:bookmarkStart w:id="5436" w:name="_Toc58916008"/>
      <w:bookmarkStart w:id="5437" w:name="_Toc66701155"/>
      <w:bookmarkStart w:id="5438" w:name="_Toc68697312"/>
      <w:bookmarkStart w:id="5439" w:name="_Toc74928267"/>
      <w:bookmarkStart w:id="5440" w:name="_Toc76115366"/>
      <w:bookmarkStart w:id="5441" w:name="_Toc76544773"/>
      <w:r w:rsidRPr="00931575">
        <w:rPr>
          <w:lang w:val="en-US"/>
        </w:rPr>
        <w:t>8.3.2.1.2</w:t>
      </w:r>
      <w:r w:rsidRPr="00931575">
        <w:rPr>
          <w:lang w:val="en-US"/>
        </w:rPr>
        <w:tab/>
        <w:t>Minimum Requirement</w:t>
      </w:r>
      <w:bookmarkEnd w:id="5430"/>
      <w:bookmarkEnd w:id="5431"/>
      <w:bookmarkEnd w:id="5432"/>
      <w:bookmarkEnd w:id="5433"/>
      <w:bookmarkEnd w:id="5434"/>
      <w:bookmarkEnd w:id="5435"/>
      <w:bookmarkEnd w:id="5436"/>
      <w:bookmarkEnd w:id="5437"/>
      <w:bookmarkEnd w:id="5438"/>
      <w:bookmarkEnd w:id="5439"/>
      <w:bookmarkEnd w:id="5440"/>
      <w:bookmarkEnd w:id="5441"/>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5442" w:name="_Toc21102978"/>
      <w:bookmarkStart w:id="5443" w:name="_Toc29810827"/>
      <w:bookmarkStart w:id="5444" w:name="_Toc36636187"/>
      <w:bookmarkStart w:id="5445" w:name="_Toc37273133"/>
      <w:bookmarkStart w:id="5446" w:name="_Toc45886221"/>
      <w:bookmarkStart w:id="5447" w:name="_Toc53183300"/>
      <w:bookmarkStart w:id="5448" w:name="_Toc58916009"/>
      <w:bookmarkStart w:id="5449" w:name="_Toc66701156"/>
      <w:bookmarkStart w:id="5450" w:name="_Toc68697313"/>
      <w:bookmarkStart w:id="5451" w:name="_Toc74928268"/>
      <w:bookmarkStart w:id="5452" w:name="_Toc76115367"/>
      <w:bookmarkStart w:id="5453" w:name="_Toc76544774"/>
      <w:r w:rsidRPr="00931575">
        <w:rPr>
          <w:lang w:val="en-US"/>
        </w:rPr>
        <w:lastRenderedPageBreak/>
        <w:t>8.3.2.1.3</w:t>
      </w:r>
      <w:r w:rsidRPr="00931575">
        <w:rPr>
          <w:lang w:val="en-US"/>
        </w:rPr>
        <w:tab/>
        <w:t>Test purpose</w:t>
      </w:r>
      <w:bookmarkEnd w:id="5442"/>
      <w:bookmarkEnd w:id="5443"/>
      <w:bookmarkEnd w:id="5444"/>
      <w:bookmarkEnd w:id="5445"/>
      <w:bookmarkEnd w:id="5446"/>
      <w:bookmarkEnd w:id="5447"/>
      <w:bookmarkEnd w:id="5448"/>
      <w:bookmarkEnd w:id="5449"/>
      <w:bookmarkEnd w:id="5450"/>
      <w:bookmarkEnd w:id="5451"/>
      <w:bookmarkEnd w:id="5452"/>
      <w:bookmarkEnd w:id="5453"/>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5454" w:name="_Toc21102979"/>
      <w:bookmarkStart w:id="5455" w:name="_Toc29810828"/>
      <w:bookmarkStart w:id="5456" w:name="_Toc36636188"/>
      <w:bookmarkStart w:id="5457" w:name="_Toc37273134"/>
      <w:bookmarkStart w:id="5458" w:name="_Toc45886222"/>
      <w:bookmarkStart w:id="5459" w:name="_Toc53183301"/>
      <w:bookmarkStart w:id="5460" w:name="_Toc58916010"/>
      <w:bookmarkStart w:id="5461" w:name="_Toc66701157"/>
      <w:bookmarkStart w:id="5462" w:name="_Toc68697314"/>
      <w:bookmarkStart w:id="5463" w:name="_Toc74928269"/>
      <w:bookmarkStart w:id="5464" w:name="_Toc76115368"/>
      <w:bookmarkStart w:id="5465" w:name="_Toc76544775"/>
      <w:r w:rsidRPr="00931575">
        <w:rPr>
          <w:lang w:val="en-US"/>
        </w:rPr>
        <w:t>8.3.2.1.4</w:t>
      </w:r>
      <w:r w:rsidRPr="00931575">
        <w:rPr>
          <w:lang w:val="en-US"/>
        </w:rPr>
        <w:tab/>
        <w:t>Method of test</w:t>
      </w:r>
      <w:bookmarkEnd w:id="5454"/>
      <w:bookmarkEnd w:id="5455"/>
      <w:bookmarkEnd w:id="5456"/>
      <w:bookmarkEnd w:id="5457"/>
      <w:bookmarkEnd w:id="5458"/>
      <w:bookmarkEnd w:id="5459"/>
      <w:bookmarkEnd w:id="5460"/>
      <w:bookmarkEnd w:id="5461"/>
      <w:bookmarkEnd w:id="5462"/>
      <w:bookmarkEnd w:id="5463"/>
      <w:bookmarkEnd w:id="5464"/>
      <w:bookmarkEnd w:id="5465"/>
    </w:p>
    <w:p w14:paraId="16F7FD37" w14:textId="77777777" w:rsidR="00C45907" w:rsidRPr="00931575" w:rsidRDefault="00C45907" w:rsidP="005624C7">
      <w:pPr>
        <w:pStyle w:val="H6"/>
        <w:rPr>
          <w:lang w:val="en-US"/>
        </w:rPr>
      </w:pPr>
      <w:bookmarkStart w:id="5466" w:name="_Toc21102980"/>
      <w:bookmarkStart w:id="5467" w:name="_Toc29810829"/>
      <w:bookmarkStart w:id="5468" w:name="_Toc36636189"/>
      <w:bookmarkStart w:id="5469" w:name="_Toc37273135"/>
      <w:bookmarkStart w:id="5470" w:name="_Toc45886223"/>
      <w:r w:rsidRPr="00931575">
        <w:rPr>
          <w:lang w:val="en-US"/>
        </w:rPr>
        <w:t>8.3.2.1.4.1</w:t>
      </w:r>
      <w:r w:rsidRPr="00931575">
        <w:rPr>
          <w:lang w:val="en-US"/>
        </w:rPr>
        <w:tab/>
        <w:t>Initial Conditions</w:t>
      </w:r>
      <w:bookmarkEnd w:id="5466"/>
      <w:bookmarkEnd w:id="5467"/>
      <w:bookmarkEnd w:id="5468"/>
      <w:bookmarkEnd w:id="5469"/>
      <w:bookmarkEnd w:id="5470"/>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5471" w:name="_Toc21102981"/>
      <w:bookmarkStart w:id="5472" w:name="_Toc29810830"/>
      <w:bookmarkStart w:id="5473" w:name="_Toc36636190"/>
      <w:bookmarkStart w:id="5474" w:name="_Toc37273136"/>
      <w:bookmarkStart w:id="5475" w:name="_Toc45886224"/>
      <w:r w:rsidRPr="00931575">
        <w:rPr>
          <w:lang w:val="en-US"/>
        </w:rPr>
        <w:t>8.3.2.1.4.2</w:t>
      </w:r>
      <w:r w:rsidRPr="00931575">
        <w:rPr>
          <w:lang w:val="en-US"/>
        </w:rPr>
        <w:tab/>
        <w:t>Procedure</w:t>
      </w:r>
      <w:bookmarkEnd w:id="5471"/>
      <w:bookmarkEnd w:id="5472"/>
      <w:bookmarkEnd w:id="5473"/>
      <w:bookmarkEnd w:id="5474"/>
      <w:bookmarkEnd w:id="5475"/>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5476" w:name="_Toc21102982"/>
      <w:bookmarkStart w:id="5477" w:name="_Toc29810831"/>
      <w:bookmarkStart w:id="5478" w:name="_Toc36636191"/>
      <w:bookmarkStart w:id="5479" w:name="_Toc37273137"/>
      <w:bookmarkStart w:id="5480" w:name="_Toc45886225"/>
      <w:bookmarkStart w:id="5481" w:name="_Toc53183302"/>
      <w:bookmarkStart w:id="5482" w:name="_Toc58916011"/>
      <w:bookmarkStart w:id="5483" w:name="_Toc66701158"/>
      <w:bookmarkStart w:id="5484" w:name="_Toc68697315"/>
      <w:bookmarkStart w:id="5485" w:name="_Toc74928270"/>
      <w:bookmarkStart w:id="5486" w:name="_Toc76115369"/>
      <w:bookmarkStart w:id="5487" w:name="_Toc76544776"/>
      <w:r w:rsidRPr="00931575">
        <w:rPr>
          <w:lang w:val="en-US"/>
        </w:rPr>
        <w:t>8.3.2.1.5</w:t>
      </w:r>
      <w:r w:rsidRPr="00931575">
        <w:rPr>
          <w:lang w:val="en-US"/>
        </w:rPr>
        <w:tab/>
        <w:t>Test Requirement</w:t>
      </w:r>
      <w:bookmarkEnd w:id="5476"/>
      <w:bookmarkEnd w:id="5477"/>
      <w:bookmarkEnd w:id="5478"/>
      <w:bookmarkEnd w:id="5479"/>
      <w:bookmarkEnd w:id="5480"/>
      <w:bookmarkEnd w:id="5481"/>
      <w:bookmarkEnd w:id="5482"/>
      <w:bookmarkEnd w:id="5483"/>
      <w:bookmarkEnd w:id="5484"/>
      <w:bookmarkEnd w:id="5485"/>
      <w:bookmarkEnd w:id="5486"/>
      <w:bookmarkEnd w:id="5487"/>
    </w:p>
    <w:p w14:paraId="7699306B" w14:textId="77777777" w:rsidR="00C45907" w:rsidRPr="00931575" w:rsidRDefault="00C45907" w:rsidP="005624C7">
      <w:pPr>
        <w:pStyle w:val="H6"/>
        <w:rPr>
          <w:lang w:val="en-US"/>
        </w:rPr>
      </w:pPr>
      <w:bookmarkStart w:id="5488" w:name="_Toc21102983"/>
      <w:bookmarkStart w:id="5489" w:name="_Toc29810832"/>
      <w:bookmarkStart w:id="5490" w:name="_Toc36636192"/>
      <w:bookmarkStart w:id="5491" w:name="_Toc37273138"/>
      <w:bookmarkStart w:id="5492" w:name="_Toc45886226"/>
      <w:r w:rsidRPr="00931575">
        <w:rPr>
          <w:lang w:val="en-US"/>
        </w:rPr>
        <w:t>8.3.2.1.5.1</w:t>
      </w:r>
      <w:r w:rsidRPr="00931575">
        <w:rPr>
          <w:lang w:val="en-US"/>
        </w:rPr>
        <w:tab/>
        <w:t xml:space="preserve">Test Requirement for </w:t>
      </w:r>
      <w:r w:rsidRPr="00931575">
        <w:rPr>
          <w:i/>
          <w:lang w:val="en-US"/>
        </w:rPr>
        <w:t>BS type 1-O</w:t>
      </w:r>
      <w:bookmarkEnd w:id="5488"/>
      <w:bookmarkEnd w:id="5489"/>
      <w:bookmarkEnd w:id="5490"/>
      <w:bookmarkEnd w:id="5491"/>
      <w:bookmarkEnd w:id="5492"/>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5493" w:name="_Toc21102984"/>
      <w:bookmarkStart w:id="5494" w:name="_Toc29810833"/>
      <w:bookmarkStart w:id="5495" w:name="_Toc36636193"/>
      <w:bookmarkStart w:id="5496" w:name="_Toc37273139"/>
      <w:bookmarkStart w:id="5497" w:name="_Toc45886227"/>
      <w:r w:rsidRPr="00931575">
        <w:rPr>
          <w:lang w:val="en-US"/>
        </w:rPr>
        <w:t>8.3.2.1.5.2</w:t>
      </w:r>
      <w:r w:rsidRPr="00931575">
        <w:rPr>
          <w:lang w:val="en-US"/>
        </w:rPr>
        <w:tab/>
        <w:t>Test Requirement for BS type 2-O</w:t>
      </w:r>
      <w:bookmarkEnd w:id="5493"/>
      <w:bookmarkEnd w:id="5494"/>
      <w:bookmarkEnd w:id="5495"/>
      <w:bookmarkEnd w:id="5496"/>
      <w:bookmarkEnd w:id="5497"/>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5498" w:name="_Toc21102985"/>
      <w:bookmarkStart w:id="5499" w:name="_Toc29810834"/>
      <w:bookmarkStart w:id="5500" w:name="_Toc36636194"/>
      <w:bookmarkStart w:id="5501" w:name="_Toc37273140"/>
      <w:bookmarkStart w:id="5502" w:name="_Toc45886228"/>
      <w:bookmarkStart w:id="5503" w:name="_Toc53183303"/>
      <w:bookmarkStart w:id="5504" w:name="_Toc58916012"/>
      <w:bookmarkStart w:id="5505" w:name="_Toc66701159"/>
      <w:bookmarkStart w:id="5506" w:name="_Toc68697316"/>
      <w:bookmarkStart w:id="5507" w:name="_Toc74928271"/>
      <w:bookmarkStart w:id="5508" w:name="_Toc76115370"/>
      <w:bookmarkStart w:id="5509" w:name="_Toc76544777"/>
      <w:r w:rsidRPr="00931575">
        <w:rPr>
          <w:lang w:val="en-US"/>
        </w:rPr>
        <w:t>8.3.2.2</w:t>
      </w:r>
      <w:r w:rsidRPr="00931575">
        <w:rPr>
          <w:lang w:val="en-US"/>
        </w:rPr>
        <w:tab/>
        <w:t>ACK missed detection</w:t>
      </w:r>
      <w:bookmarkEnd w:id="5498"/>
      <w:bookmarkEnd w:id="5499"/>
      <w:bookmarkEnd w:id="5500"/>
      <w:bookmarkEnd w:id="5501"/>
      <w:bookmarkEnd w:id="5502"/>
      <w:bookmarkEnd w:id="5503"/>
      <w:bookmarkEnd w:id="5504"/>
      <w:bookmarkEnd w:id="5505"/>
      <w:bookmarkEnd w:id="5506"/>
      <w:bookmarkEnd w:id="5507"/>
      <w:bookmarkEnd w:id="5508"/>
      <w:bookmarkEnd w:id="5509"/>
    </w:p>
    <w:p w14:paraId="7E4D3CC1" w14:textId="77777777" w:rsidR="00C45907" w:rsidRPr="00931575" w:rsidRDefault="00C45907" w:rsidP="00C45907">
      <w:pPr>
        <w:pStyle w:val="Heading5"/>
        <w:rPr>
          <w:lang w:val="en-US"/>
        </w:rPr>
      </w:pPr>
      <w:bookmarkStart w:id="5510" w:name="_Toc21102986"/>
      <w:bookmarkStart w:id="5511" w:name="_Toc29810835"/>
      <w:bookmarkStart w:id="5512" w:name="_Toc36636195"/>
      <w:bookmarkStart w:id="5513" w:name="_Toc37273141"/>
      <w:bookmarkStart w:id="5514" w:name="_Toc45886229"/>
      <w:bookmarkStart w:id="5515" w:name="_Toc53183304"/>
      <w:bookmarkStart w:id="5516" w:name="_Toc58916013"/>
      <w:bookmarkStart w:id="5517" w:name="_Toc66701160"/>
      <w:bookmarkStart w:id="5518" w:name="_Toc68697317"/>
      <w:bookmarkStart w:id="5519" w:name="_Toc74928272"/>
      <w:bookmarkStart w:id="5520" w:name="_Toc76115371"/>
      <w:bookmarkStart w:id="5521" w:name="_Toc76544778"/>
      <w:r w:rsidRPr="00931575">
        <w:rPr>
          <w:lang w:val="en-US"/>
        </w:rPr>
        <w:t>8.3.2.2.1</w:t>
      </w:r>
      <w:r w:rsidRPr="00931575">
        <w:rPr>
          <w:lang w:val="en-US"/>
        </w:rPr>
        <w:tab/>
        <w:t>Definition and applicability</w:t>
      </w:r>
      <w:bookmarkEnd w:id="5510"/>
      <w:bookmarkEnd w:id="5511"/>
      <w:bookmarkEnd w:id="5512"/>
      <w:bookmarkEnd w:id="5513"/>
      <w:bookmarkEnd w:id="5514"/>
      <w:bookmarkEnd w:id="5515"/>
      <w:bookmarkEnd w:id="5516"/>
      <w:bookmarkEnd w:id="5517"/>
      <w:bookmarkEnd w:id="5518"/>
      <w:bookmarkEnd w:id="5519"/>
      <w:bookmarkEnd w:id="5520"/>
      <w:bookmarkEnd w:id="5521"/>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5522" w:name="_Toc21102987"/>
      <w:bookmarkStart w:id="5523" w:name="_Toc29810836"/>
      <w:bookmarkStart w:id="5524" w:name="_Toc36636196"/>
      <w:bookmarkStart w:id="5525" w:name="_Toc37273142"/>
      <w:bookmarkStart w:id="5526" w:name="_Toc45886230"/>
      <w:bookmarkStart w:id="5527" w:name="_Toc53183305"/>
      <w:bookmarkStart w:id="5528" w:name="_Toc58916014"/>
      <w:bookmarkStart w:id="5529" w:name="_Toc66701161"/>
      <w:bookmarkStart w:id="5530" w:name="_Toc68697318"/>
      <w:bookmarkStart w:id="5531" w:name="_Toc74928273"/>
      <w:bookmarkStart w:id="5532" w:name="_Toc76115372"/>
      <w:bookmarkStart w:id="5533" w:name="_Toc76544779"/>
      <w:r w:rsidRPr="00931575">
        <w:rPr>
          <w:lang w:val="en-US"/>
        </w:rPr>
        <w:t>8.3.2.2.2</w:t>
      </w:r>
      <w:r w:rsidRPr="00931575">
        <w:rPr>
          <w:lang w:val="en-US"/>
        </w:rPr>
        <w:tab/>
        <w:t>Minimum Requirement</w:t>
      </w:r>
      <w:bookmarkEnd w:id="5522"/>
      <w:bookmarkEnd w:id="5523"/>
      <w:bookmarkEnd w:id="5524"/>
      <w:bookmarkEnd w:id="5525"/>
      <w:bookmarkEnd w:id="5526"/>
      <w:bookmarkEnd w:id="5527"/>
      <w:bookmarkEnd w:id="5528"/>
      <w:bookmarkEnd w:id="5529"/>
      <w:bookmarkEnd w:id="5530"/>
      <w:bookmarkEnd w:id="5531"/>
      <w:bookmarkEnd w:id="5532"/>
      <w:bookmarkEnd w:id="5533"/>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5534" w:name="_Toc21102988"/>
      <w:bookmarkStart w:id="5535" w:name="_Toc29810837"/>
      <w:bookmarkStart w:id="5536" w:name="_Toc36636197"/>
      <w:bookmarkStart w:id="5537" w:name="_Toc37273143"/>
      <w:bookmarkStart w:id="5538" w:name="_Toc45886231"/>
      <w:bookmarkStart w:id="5539" w:name="_Toc53183306"/>
      <w:bookmarkStart w:id="5540" w:name="_Toc58916015"/>
      <w:bookmarkStart w:id="5541" w:name="_Toc66701162"/>
      <w:bookmarkStart w:id="5542" w:name="_Toc68697319"/>
      <w:bookmarkStart w:id="5543" w:name="_Toc74928274"/>
      <w:bookmarkStart w:id="5544" w:name="_Toc76115373"/>
      <w:bookmarkStart w:id="5545" w:name="_Toc76544780"/>
      <w:r w:rsidRPr="00931575">
        <w:rPr>
          <w:lang w:val="en-US"/>
        </w:rPr>
        <w:t>8.3.2.2.3</w:t>
      </w:r>
      <w:r w:rsidRPr="00931575">
        <w:rPr>
          <w:lang w:val="en-US"/>
        </w:rPr>
        <w:tab/>
        <w:t>Test purpose</w:t>
      </w:r>
      <w:bookmarkEnd w:id="5534"/>
      <w:bookmarkEnd w:id="5535"/>
      <w:bookmarkEnd w:id="5536"/>
      <w:bookmarkEnd w:id="5537"/>
      <w:bookmarkEnd w:id="5538"/>
      <w:bookmarkEnd w:id="5539"/>
      <w:bookmarkEnd w:id="5540"/>
      <w:bookmarkEnd w:id="5541"/>
      <w:bookmarkEnd w:id="5542"/>
      <w:bookmarkEnd w:id="5543"/>
      <w:bookmarkEnd w:id="5544"/>
      <w:bookmarkEnd w:id="5545"/>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5546" w:name="_Toc21102989"/>
      <w:bookmarkStart w:id="5547" w:name="_Toc29810838"/>
      <w:bookmarkStart w:id="5548" w:name="_Toc36636198"/>
      <w:bookmarkStart w:id="5549" w:name="_Toc37273144"/>
      <w:bookmarkStart w:id="5550" w:name="_Toc45886232"/>
      <w:bookmarkStart w:id="5551" w:name="_Toc53183307"/>
      <w:bookmarkStart w:id="5552" w:name="_Toc58916016"/>
      <w:bookmarkStart w:id="5553" w:name="_Toc66701163"/>
      <w:bookmarkStart w:id="5554" w:name="_Toc68697320"/>
      <w:bookmarkStart w:id="5555" w:name="_Toc74928275"/>
      <w:bookmarkStart w:id="5556" w:name="_Toc76115374"/>
      <w:bookmarkStart w:id="5557" w:name="_Toc76544781"/>
      <w:r w:rsidRPr="00931575">
        <w:rPr>
          <w:lang w:val="en-US"/>
        </w:rPr>
        <w:lastRenderedPageBreak/>
        <w:t>8.3.2.2.4</w:t>
      </w:r>
      <w:r w:rsidRPr="00931575">
        <w:rPr>
          <w:lang w:val="en-US"/>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p>
    <w:p w14:paraId="067624AF" w14:textId="77777777" w:rsidR="00C45907" w:rsidRPr="00931575" w:rsidRDefault="00C45907" w:rsidP="005624C7">
      <w:pPr>
        <w:pStyle w:val="H6"/>
        <w:rPr>
          <w:lang w:val="en-US"/>
        </w:rPr>
      </w:pPr>
      <w:bookmarkStart w:id="5558" w:name="_Toc21102990"/>
      <w:bookmarkStart w:id="5559" w:name="_Toc29810839"/>
      <w:bookmarkStart w:id="5560" w:name="_Toc36636199"/>
      <w:bookmarkStart w:id="5561" w:name="_Toc37273145"/>
      <w:bookmarkStart w:id="5562" w:name="_Toc45886233"/>
      <w:r w:rsidRPr="00931575">
        <w:rPr>
          <w:lang w:val="en-US"/>
        </w:rPr>
        <w:t>8.3.2.2.4.1</w:t>
      </w:r>
      <w:r w:rsidRPr="00931575">
        <w:rPr>
          <w:lang w:val="en-US"/>
        </w:rPr>
        <w:tab/>
        <w:t>Initial Conditions</w:t>
      </w:r>
      <w:bookmarkEnd w:id="5558"/>
      <w:bookmarkEnd w:id="5559"/>
      <w:bookmarkEnd w:id="5560"/>
      <w:bookmarkEnd w:id="5561"/>
      <w:bookmarkEnd w:id="5562"/>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5563" w:name="_Toc21102991"/>
      <w:bookmarkStart w:id="5564" w:name="_Toc29810840"/>
      <w:bookmarkStart w:id="5565" w:name="_Toc36636200"/>
      <w:bookmarkStart w:id="5566" w:name="_Toc37273146"/>
      <w:bookmarkStart w:id="5567" w:name="_Toc45886234"/>
      <w:r w:rsidRPr="00931575">
        <w:rPr>
          <w:lang w:val="en-US"/>
        </w:rPr>
        <w:t>8.3.2.2.4.2</w:t>
      </w:r>
      <w:r w:rsidRPr="00931575">
        <w:rPr>
          <w:lang w:val="en-US"/>
        </w:rPr>
        <w:tab/>
        <w:t>Procedure</w:t>
      </w:r>
      <w:bookmarkEnd w:id="5563"/>
      <w:bookmarkEnd w:id="5564"/>
      <w:bookmarkEnd w:id="5565"/>
      <w:bookmarkEnd w:id="5566"/>
      <w:bookmarkEnd w:id="5567"/>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5568" w:name="_Toc21102992"/>
      <w:bookmarkStart w:id="5569" w:name="_Toc29810841"/>
      <w:bookmarkStart w:id="5570" w:name="_Toc36636201"/>
      <w:bookmarkStart w:id="5571" w:name="_Toc37273147"/>
      <w:bookmarkStart w:id="5572" w:name="_Toc45886235"/>
      <w:bookmarkStart w:id="5573" w:name="_Toc53183308"/>
      <w:bookmarkStart w:id="5574" w:name="_Toc58916017"/>
      <w:bookmarkStart w:id="5575" w:name="_Toc66701164"/>
      <w:bookmarkStart w:id="5576" w:name="_Toc68697321"/>
      <w:bookmarkStart w:id="5577" w:name="_Toc74928276"/>
      <w:bookmarkStart w:id="5578" w:name="_Toc76115375"/>
      <w:bookmarkStart w:id="5579" w:name="_Toc76544782"/>
      <w:r w:rsidRPr="00931575">
        <w:rPr>
          <w:lang w:val="en-US"/>
        </w:rPr>
        <w:t>8.3.2.2.5</w:t>
      </w:r>
      <w:r w:rsidRPr="00931575">
        <w:rPr>
          <w:lang w:val="en-US"/>
        </w:rPr>
        <w:tab/>
        <w:t>Test Requirement</w:t>
      </w:r>
      <w:bookmarkEnd w:id="5568"/>
      <w:bookmarkEnd w:id="5569"/>
      <w:bookmarkEnd w:id="5570"/>
      <w:bookmarkEnd w:id="5571"/>
      <w:bookmarkEnd w:id="5572"/>
      <w:bookmarkEnd w:id="5573"/>
      <w:bookmarkEnd w:id="5574"/>
      <w:bookmarkEnd w:id="5575"/>
      <w:bookmarkEnd w:id="5576"/>
      <w:bookmarkEnd w:id="5577"/>
      <w:bookmarkEnd w:id="5578"/>
      <w:bookmarkEnd w:id="5579"/>
    </w:p>
    <w:p w14:paraId="638AEEA6" w14:textId="528B4035" w:rsidR="00C45907" w:rsidRPr="00931575" w:rsidRDefault="00C45907" w:rsidP="005624C7">
      <w:pPr>
        <w:pStyle w:val="H6"/>
        <w:rPr>
          <w:lang w:val="en-US"/>
        </w:rPr>
      </w:pPr>
      <w:bookmarkStart w:id="5580" w:name="_Toc21102993"/>
      <w:bookmarkStart w:id="5581" w:name="_Toc29810842"/>
      <w:bookmarkStart w:id="5582" w:name="_Toc36636202"/>
      <w:bookmarkStart w:id="5583" w:name="_Toc37273148"/>
      <w:bookmarkStart w:id="558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5580"/>
      <w:bookmarkEnd w:id="5581"/>
      <w:bookmarkEnd w:id="5582"/>
      <w:bookmarkEnd w:id="5583"/>
      <w:bookmarkEnd w:id="5584"/>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5585" w:name="_Toc21102994"/>
      <w:bookmarkStart w:id="5586" w:name="_Toc29810843"/>
      <w:bookmarkStart w:id="5587" w:name="_Toc36636203"/>
      <w:bookmarkStart w:id="5588" w:name="_Toc37273149"/>
      <w:bookmarkStart w:id="5589" w:name="_Toc45886237"/>
      <w:r w:rsidRPr="00931575">
        <w:rPr>
          <w:lang w:val="en-US"/>
        </w:rPr>
        <w:t>8.3.2.2.5.2</w:t>
      </w:r>
      <w:r w:rsidRPr="00931575">
        <w:rPr>
          <w:lang w:val="en-US"/>
        </w:rPr>
        <w:tab/>
        <w:t>Test Requirement for BS type 2-O</w:t>
      </w:r>
      <w:bookmarkEnd w:id="5585"/>
      <w:bookmarkEnd w:id="5586"/>
      <w:bookmarkEnd w:id="5587"/>
      <w:bookmarkEnd w:id="5588"/>
      <w:bookmarkEnd w:id="5589"/>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5590" w:name="_Toc21102995"/>
      <w:bookmarkStart w:id="5591" w:name="_Toc29810844"/>
      <w:bookmarkStart w:id="5592" w:name="_Toc36636204"/>
      <w:bookmarkStart w:id="5593" w:name="_Toc37273150"/>
      <w:bookmarkStart w:id="5594" w:name="_Toc45886238"/>
      <w:bookmarkStart w:id="5595" w:name="_Toc53183309"/>
      <w:bookmarkStart w:id="5596" w:name="_Toc58916018"/>
      <w:bookmarkStart w:id="5597" w:name="_Toc66701165"/>
      <w:bookmarkStart w:id="5598" w:name="_Toc68697322"/>
      <w:bookmarkStart w:id="5599" w:name="_Toc74928277"/>
      <w:bookmarkStart w:id="5600" w:name="_Toc76115376"/>
      <w:bookmarkStart w:id="5601" w:name="_Toc76544783"/>
      <w:r w:rsidRPr="00931575">
        <w:t>8.3.3</w:t>
      </w:r>
      <w:r w:rsidRPr="00931575">
        <w:tab/>
        <w:t>Performance requirements for PUCCH format 2</w:t>
      </w:r>
      <w:bookmarkEnd w:id="5590"/>
      <w:bookmarkEnd w:id="5591"/>
      <w:bookmarkEnd w:id="5592"/>
      <w:bookmarkEnd w:id="5593"/>
      <w:bookmarkEnd w:id="5594"/>
      <w:bookmarkEnd w:id="5595"/>
      <w:bookmarkEnd w:id="5596"/>
      <w:bookmarkEnd w:id="5597"/>
      <w:bookmarkEnd w:id="5598"/>
      <w:bookmarkEnd w:id="5599"/>
      <w:bookmarkEnd w:id="5600"/>
      <w:bookmarkEnd w:id="5601"/>
    </w:p>
    <w:p w14:paraId="483D0D4C" w14:textId="77777777" w:rsidR="00C45907" w:rsidRPr="00931575" w:rsidRDefault="00C45907" w:rsidP="00C45907">
      <w:pPr>
        <w:pStyle w:val="Heading4"/>
      </w:pPr>
      <w:bookmarkStart w:id="5602" w:name="_Toc21102996"/>
      <w:bookmarkStart w:id="5603" w:name="_Toc29810845"/>
      <w:bookmarkStart w:id="5604" w:name="_Toc36636205"/>
      <w:bookmarkStart w:id="5605" w:name="_Toc37273151"/>
      <w:bookmarkStart w:id="5606" w:name="_Toc45886239"/>
      <w:bookmarkStart w:id="5607" w:name="_Toc53183310"/>
      <w:bookmarkStart w:id="5608" w:name="_Toc58916019"/>
      <w:bookmarkStart w:id="5609" w:name="_Toc66701166"/>
      <w:bookmarkStart w:id="5610" w:name="_Toc68697323"/>
      <w:bookmarkStart w:id="5611" w:name="_Toc74928278"/>
      <w:bookmarkStart w:id="5612" w:name="_Toc76115377"/>
      <w:bookmarkStart w:id="5613" w:name="_Toc76544784"/>
      <w:r w:rsidRPr="00931575">
        <w:t>8.3.3.1</w:t>
      </w:r>
      <w:r w:rsidRPr="00931575">
        <w:tab/>
        <w:t>ACK missed detection performance requirements</w:t>
      </w:r>
      <w:bookmarkEnd w:id="5602"/>
      <w:bookmarkEnd w:id="5603"/>
      <w:bookmarkEnd w:id="5604"/>
      <w:bookmarkEnd w:id="5605"/>
      <w:bookmarkEnd w:id="5606"/>
      <w:bookmarkEnd w:id="5607"/>
      <w:bookmarkEnd w:id="5608"/>
      <w:bookmarkEnd w:id="5609"/>
      <w:bookmarkEnd w:id="5610"/>
      <w:bookmarkEnd w:id="5611"/>
      <w:bookmarkEnd w:id="5612"/>
      <w:bookmarkEnd w:id="5613"/>
    </w:p>
    <w:p w14:paraId="6933E703" w14:textId="77777777" w:rsidR="00C45907" w:rsidRPr="00931575" w:rsidRDefault="00C45907" w:rsidP="00C45907">
      <w:pPr>
        <w:pStyle w:val="Heading5"/>
      </w:pPr>
      <w:bookmarkStart w:id="5614" w:name="_Toc21102997"/>
      <w:bookmarkStart w:id="5615" w:name="_Toc29810846"/>
      <w:bookmarkStart w:id="5616" w:name="_Toc36636206"/>
      <w:bookmarkStart w:id="5617" w:name="_Toc37273152"/>
      <w:bookmarkStart w:id="5618" w:name="_Toc45886240"/>
      <w:bookmarkStart w:id="5619" w:name="_Toc53183311"/>
      <w:bookmarkStart w:id="5620" w:name="_Toc58916020"/>
      <w:bookmarkStart w:id="5621" w:name="_Toc66701167"/>
      <w:bookmarkStart w:id="5622" w:name="_Toc68697324"/>
      <w:bookmarkStart w:id="5623" w:name="_Toc74928279"/>
      <w:bookmarkStart w:id="5624" w:name="_Toc76115378"/>
      <w:bookmarkStart w:id="5625" w:name="_Toc76544785"/>
      <w:r w:rsidRPr="00931575">
        <w:t>8.3.3.1.1</w:t>
      </w:r>
      <w:r w:rsidRPr="00931575">
        <w:tab/>
        <w:t>Definition and applicability</w:t>
      </w:r>
      <w:bookmarkEnd w:id="5614"/>
      <w:bookmarkEnd w:id="5615"/>
      <w:bookmarkEnd w:id="5616"/>
      <w:bookmarkEnd w:id="5617"/>
      <w:bookmarkEnd w:id="5618"/>
      <w:bookmarkEnd w:id="5619"/>
      <w:bookmarkEnd w:id="5620"/>
      <w:bookmarkEnd w:id="5621"/>
      <w:bookmarkEnd w:id="5622"/>
      <w:bookmarkEnd w:id="5623"/>
      <w:bookmarkEnd w:id="5624"/>
      <w:bookmarkEnd w:id="5625"/>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5626"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5627" w:name="_Toc29810847"/>
      <w:bookmarkStart w:id="5628" w:name="_Toc36636207"/>
      <w:bookmarkStart w:id="5629" w:name="_Toc37273153"/>
      <w:bookmarkStart w:id="5630" w:name="_Toc45886241"/>
      <w:bookmarkStart w:id="5631" w:name="_Toc53183312"/>
      <w:bookmarkStart w:id="5632" w:name="_Toc58916021"/>
      <w:bookmarkStart w:id="5633" w:name="_Toc66701168"/>
      <w:bookmarkStart w:id="5634" w:name="_Toc68697325"/>
      <w:bookmarkStart w:id="5635" w:name="_Toc74928280"/>
      <w:bookmarkStart w:id="5636" w:name="_Toc76115379"/>
      <w:bookmarkStart w:id="5637" w:name="_Toc76544786"/>
      <w:r w:rsidRPr="00931575">
        <w:t>8.3.3.1.2</w:t>
      </w:r>
      <w:r w:rsidRPr="00931575">
        <w:tab/>
        <w:t>Minimum Requirement</w:t>
      </w:r>
      <w:bookmarkEnd w:id="5626"/>
      <w:bookmarkEnd w:id="5627"/>
      <w:bookmarkEnd w:id="5628"/>
      <w:bookmarkEnd w:id="5629"/>
      <w:bookmarkEnd w:id="5630"/>
      <w:bookmarkEnd w:id="5631"/>
      <w:bookmarkEnd w:id="5632"/>
      <w:bookmarkEnd w:id="5633"/>
      <w:bookmarkEnd w:id="5634"/>
      <w:bookmarkEnd w:id="5635"/>
      <w:bookmarkEnd w:id="5636"/>
      <w:bookmarkEnd w:id="5637"/>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5638" w:name="_Toc21102999"/>
      <w:bookmarkStart w:id="5639" w:name="_Toc29810848"/>
      <w:bookmarkStart w:id="5640" w:name="_Toc36636208"/>
      <w:bookmarkStart w:id="5641" w:name="_Toc37273154"/>
      <w:bookmarkStart w:id="5642" w:name="_Toc45886242"/>
      <w:bookmarkStart w:id="5643" w:name="_Toc53183313"/>
      <w:bookmarkStart w:id="5644" w:name="_Toc58916022"/>
      <w:bookmarkStart w:id="5645" w:name="_Toc66701169"/>
      <w:bookmarkStart w:id="5646" w:name="_Toc68697326"/>
      <w:bookmarkStart w:id="5647" w:name="_Toc74928281"/>
      <w:bookmarkStart w:id="5648" w:name="_Toc76115380"/>
      <w:bookmarkStart w:id="5649" w:name="_Toc76544787"/>
      <w:r w:rsidRPr="00931575">
        <w:lastRenderedPageBreak/>
        <w:t>8.3.3.1.3</w:t>
      </w:r>
      <w:r w:rsidRPr="00931575">
        <w:tab/>
        <w:t>Test Purpose</w:t>
      </w:r>
      <w:bookmarkEnd w:id="5638"/>
      <w:bookmarkEnd w:id="5639"/>
      <w:bookmarkEnd w:id="5640"/>
      <w:bookmarkEnd w:id="5641"/>
      <w:bookmarkEnd w:id="5642"/>
      <w:bookmarkEnd w:id="5643"/>
      <w:bookmarkEnd w:id="5644"/>
      <w:bookmarkEnd w:id="5645"/>
      <w:bookmarkEnd w:id="5646"/>
      <w:bookmarkEnd w:id="5647"/>
      <w:bookmarkEnd w:id="5648"/>
      <w:bookmarkEnd w:id="5649"/>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5650" w:name="_Toc21103000"/>
      <w:bookmarkStart w:id="5651" w:name="_Toc29810849"/>
      <w:bookmarkStart w:id="5652" w:name="_Toc36636209"/>
      <w:bookmarkStart w:id="5653" w:name="_Toc37273155"/>
      <w:bookmarkStart w:id="5654" w:name="_Toc45886243"/>
      <w:bookmarkStart w:id="5655" w:name="_Toc53183314"/>
      <w:bookmarkStart w:id="5656" w:name="_Toc58916023"/>
      <w:bookmarkStart w:id="5657" w:name="_Toc66701170"/>
      <w:bookmarkStart w:id="5658" w:name="_Toc68697327"/>
      <w:bookmarkStart w:id="5659" w:name="_Toc74928282"/>
      <w:bookmarkStart w:id="5660" w:name="_Toc76115381"/>
      <w:bookmarkStart w:id="5661" w:name="_Toc76544788"/>
      <w:r w:rsidRPr="00931575">
        <w:t>8.3.3.1.4</w:t>
      </w:r>
      <w:r w:rsidRPr="00931575">
        <w:tab/>
        <w:t>Method of test</w:t>
      </w:r>
      <w:bookmarkEnd w:id="5650"/>
      <w:bookmarkEnd w:id="5651"/>
      <w:bookmarkEnd w:id="5652"/>
      <w:bookmarkEnd w:id="5653"/>
      <w:bookmarkEnd w:id="5654"/>
      <w:bookmarkEnd w:id="5655"/>
      <w:bookmarkEnd w:id="5656"/>
      <w:bookmarkEnd w:id="5657"/>
      <w:bookmarkEnd w:id="5658"/>
      <w:bookmarkEnd w:id="5659"/>
      <w:bookmarkEnd w:id="5660"/>
      <w:bookmarkEnd w:id="5661"/>
    </w:p>
    <w:p w14:paraId="6774FBB6" w14:textId="77777777" w:rsidR="00C45907" w:rsidRPr="00931575" w:rsidRDefault="00C45907" w:rsidP="005624C7">
      <w:pPr>
        <w:pStyle w:val="H6"/>
      </w:pPr>
      <w:bookmarkStart w:id="5662" w:name="_Toc21103001"/>
      <w:bookmarkStart w:id="5663" w:name="_Toc29810850"/>
      <w:bookmarkStart w:id="5664" w:name="_Toc36636210"/>
      <w:bookmarkStart w:id="5665" w:name="_Toc37273156"/>
      <w:bookmarkStart w:id="5666" w:name="_Toc45886244"/>
      <w:r w:rsidRPr="00931575">
        <w:t>8.3.3.1.4.1</w:t>
      </w:r>
      <w:r w:rsidRPr="00931575">
        <w:tab/>
        <w:t>Initial conditions</w:t>
      </w:r>
      <w:bookmarkEnd w:id="5662"/>
      <w:bookmarkEnd w:id="5663"/>
      <w:bookmarkEnd w:id="5664"/>
      <w:bookmarkEnd w:id="5665"/>
      <w:bookmarkEnd w:id="5666"/>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566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5668" w:name="_Toc29810851"/>
      <w:bookmarkStart w:id="5669" w:name="_Toc36636211"/>
      <w:bookmarkStart w:id="5670" w:name="_Toc37273157"/>
      <w:bookmarkStart w:id="567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5667"/>
      <w:bookmarkEnd w:id="5668"/>
      <w:bookmarkEnd w:id="5669"/>
      <w:bookmarkEnd w:id="5670"/>
      <w:bookmarkEnd w:id="5671"/>
    </w:p>
    <w:p w14:paraId="1E23D2AD" w14:textId="77777777" w:rsidR="00C45907" w:rsidRPr="00931575" w:rsidRDefault="00C45907" w:rsidP="00136C94">
      <w:pPr>
        <w:pStyle w:val="B1"/>
        <w:rPr>
          <w:rFonts w:eastAsia="DengXian"/>
        </w:rPr>
      </w:pPr>
      <w:bookmarkStart w:id="5672" w:name="_MON_1283843391"/>
      <w:bookmarkEnd w:id="567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5673" w:name="_MON_1290324379"/>
    <w:bookmarkEnd w:id="5673"/>
    <w:p w14:paraId="3F61C38F" w14:textId="77777777" w:rsidR="00C45907" w:rsidRPr="00931575" w:rsidRDefault="00C45907" w:rsidP="00136C94">
      <w:pPr>
        <w:pStyle w:val="TH"/>
      </w:pPr>
      <w:r w:rsidRPr="00931575">
        <w:object w:dxaOrig="8670" w:dyaOrig="570" w14:anchorId="7F01573C">
          <v:shape id="_x0000_i1050" type="#_x0000_t75" style="width:6in;height:30.45pt" o:ole="" fillcolor="window">
            <v:imagedata r:id="rId71" o:title=""/>
          </v:shape>
          <o:OLEObject Type="Embed" ProgID="Word.Picture.8" ShapeID="_x0000_i1050" DrawAspect="Content" ObjectID="_1687157216"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5674" w:name="_Toc21103003"/>
      <w:bookmarkStart w:id="5675" w:name="_Toc29810852"/>
      <w:bookmarkStart w:id="5676" w:name="_Toc36636212"/>
      <w:bookmarkStart w:id="5677" w:name="_Toc37273158"/>
      <w:bookmarkStart w:id="5678" w:name="_Toc45886246"/>
      <w:bookmarkStart w:id="5679" w:name="_Toc53183315"/>
      <w:bookmarkStart w:id="5680" w:name="_Toc58916024"/>
      <w:bookmarkStart w:id="5681" w:name="_Toc66701171"/>
      <w:bookmarkStart w:id="5682" w:name="_Toc68697328"/>
      <w:bookmarkStart w:id="5683" w:name="_Toc74928283"/>
      <w:bookmarkStart w:id="5684" w:name="_Toc76115382"/>
      <w:bookmarkStart w:id="5685" w:name="_Toc76544789"/>
      <w:r w:rsidRPr="00931575">
        <w:t>8.3.3.1.5</w:t>
      </w:r>
      <w:r w:rsidRPr="00931575">
        <w:tab/>
        <w:t>Test requirement</w:t>
      </w:r>
      <w:bookmarkEnd w:id="5674"/>
      <w:bookmarkEnd w:id="5675"/>
      <w:bookmarkEnd w:id="5676"/>
      <w:bookmarkEnd w:id="5677"/>
      <w:bookmarkEnd w:id="5678"/>
      <w:bookmarkEnd w:id="5679"/>
      <w:bookmarkEnd w:id="5680"/>
      <w:bookmarkEnd w:id="5681"/>
      <w:bookmarkEnd w:id="5682"/>
      <w:bookmarkEnd w:id="5683"/>
      <w:bookmarkEnd w:id="5684"/>
      <w:bookmarkEnd w:id="5685"/>
    </w:p>
    <w:p w14:paraId="12192768" w14:textId="77777777" w:rsidR="00C45907" w:rsidRPr="00931575" w:rsidRDefault="00C45907" w:rsidP="005624C7">
      <w:pPr>
        <w:pStyle w:val="H6"/>
      </w:pPr>
      <w:bookmarkStart w:id="5686" w:name="_Toc21103004"/>
      <w:bookmarkStart w:id="5687" w:name="_Toc29810853"/>
      <w:bookmarkStart w:id="5688" w:name="_Toc36636213"/>
      <w:bookmarkStart w:id="5689" w:name="_Toc37273159"/>
      <w:bookmarkStart w:id="569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5686"/>
      <w:bookmarkEnd w:id="5687"/>
      <w:bookmarkEnd w:id="5688"/>
      <w:bookmarkEnd w:id="5689"/>
      <w:bookmarkEnd w:id="5690"/>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5691" w:name="_Toc21103005"/>
      <w:bookmarkStart w:id="5692" w:name="_Toc29810854"/>
      <w:bookmarkStart w:id="5693" w:name="_Toc36636214"/>
      <w:bookmarkStart w:id="5694" w:name="_Toc37273160"/>
      <w:bookmarkStart w:id="569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5691"/>
      <w:bookmarkEnd w:id="5692"/>
      <w:bookmarkEnd w:id="5693"/>
      <w:bookmarkEnd w:id="5694"/>
      <w:bookmarkEnd w:id="5695"/>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5696"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5696"/>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5697" w:name="_Toc21103006"/>
      <w:bookmarkStart w:id="5698" w:name="_Toc29810855"/>
      <w:bookmarkStart w:id="5699" w:name="_Toc36636215"/>
      <w:bookmarkStart w:id="5700" w:name="_Toc37273161"/>
      <w:bookmarkStart w:id="5701" w:name="_Toc45886249"/>
      <w:bookmarkStart w:id="5702" w:name="_Toc53183316"/>
      <w:bookmarkStart w:id="5703" w:name="_Toc58916025"/>
      <w:bookmarkStart w:id="5704" w:name="_Toc66701172"/>
      <w:bookmarkStart w:id="5705" w:name="_Toc68697329"/>
      <w:bookmarkStart w:id="5706" w:name="_Toc74928284"/>
      <w:bookmarkStart w:id="5707" w:name="_Toc76115383"/>
      <w:bookmarkStart w:id="5708" w:name="_Toc76544790"/>
      <w:r w:rsidRPr="00931575">
        <w:t>8.3.3.2</w:t>
      </w:r>
      <w:r w:rsidRPr="00931575">
        <w:tab/>
        <w:t>UCI BLER performance requirements</w:t>
      </w:r>
      <w:bookmarkEnd w:id="5697"/>
      <w:bookmarkEnd w:id="5698"/>
      <w:bookmarkEnd w:id="5699"/>
      <w:bookmarkEnd w:id="5700"/>
      <w:bookmarkEnd w:id="5701"/>
      <w:bookmarkEnd w:id="5702"/>
      <w:bookmarkEnd w:id="5703"/>
      <w:bookmarkEnd w:id="5704"/>
      <w:bookmarkEnd w:id="5705"/>
      <w:bookmarkEnd w:id="5706"/>
      <w:bookmarkEnd w:id="5707"/>
      <w:bookmarkEnd w:id="5708"/>
    </w:p>
    <w:p w14:paraId="4C16B05F" w14:textId="77777777" w:rsidR="00C45907" w:rsidRPr="00931575" w:rsidRDefault="00C45907" w:rsidP="00C45907">
      <w:pPr>
        <w:pStyle w:val="Heading5"/>
      </w:pPr>
      <w:bookmarkStart w:id="5709" w:name="_Toc21103007"/>
      <w:bookmarkStart w:id="5710" w:name="_Toc29810856"/>
      <w:bookmarkStart w:id="5711" w:name="_Toc36636216"/>
      <w:bookmarkStart w:id="5712" w:name="_Toc37273162"/>
      <w:bookmarkStart w:id="5713" w:name="_Toc45886250"/>
      <w:bookmarkStart w:id="5714" w:name="_Toc53183317"/>
      <w:bookmarkStart w:id="5715" w:name="_Toc58916026"/>
      <w:bookmarkStart w:id="5716" w:name="_Toc66701173"/>
      <w:bookmarkStart w:id="5717" w:name="_Toc68697330"/>
      <w:bookmarkStart w:id="5718" w:name="_Toc74928285"/>
      <w:bookmarkStart w:id="5719" w:name="_Toc76115384"/>
      <w:bookmarkStart w:id="5720" w:name="_Toc76544791"/>
      <w:r w:rsidRPr="00931575">
        <w:t>8.3.3.2.1</w:t>
      </w:r>
      <w:r w:rsidRPr="00931575">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5721" w:name="OLE_LINK14"/>
    </w:p>
    <w:p w14:paraId="6E263439" w14:textId="77777777" w:rsidR="00C45907" w:rsidRPr="00931575" w:rsidRDefault="00C45907" w:rsidP="00C45907">
      <w:pPr>
        <w:pStyle w:val="Heading5"/>
      </w:pPr>
      <w:bookmarkStart w:id="5722" w:name="_Toc21103008"/>
      <w:bookmarkStart w:id="5723" w:name="_Toc29810857"/>
      <w:bookmarkStart w:id="5724" w:name="_Toc36636217"/>
      <w:bookmarkStart w:id="5725" w:name="_Toc37273163"/>
      <w:bookmarkStart w:id="5726" w:name="_Toc45886251"/>
      <w:bookmarkStart w:id="5727" w:name="_Toc53183318"/>
      <w:bookmarkStart w:id="5728" w:name="_Toc58916027"/>
      <w:bookmarkStart w:id="5729" w:name="_Toc66701174"/>
      <w:bookmarkStart w:id="5730" w:name="_Toc68697331"/>
      <w:bookmarkStart w:id="5731" w:name="_Toc74928286"/>
      <w:bookmarkStart w:id="5732" w:name="_Toc76115385"/>
      <w:bookmarkStart w:id="5733" w:name="_Toc76544792"/>
      <w:bookmarkEnd w:id="5721"/>
      <w:r w:rsidRPr="00931575">
        <w:t>8.3.3.2.2</w:t>
      </w:r>
      <w:r w:rsidRPr="00931575">
        <w:tab/>
        <w:t>Minimum Requirement</w:t>
      </w:r>
      <w:bookmarkEnd w:id="5722"/>
      <w:bookmarkEnd w:id="5723"/>
      <w:bookmarkEnd w:id="5724"/>
      <w:bookmarkEnd w:id="5725"/>
      <w:bookmarkEnd w:id="5726"/>
      <w:bookmarkEnd w:id="5727"/>
      <w:bookmarkEnd w:id="5728"/>
      <w:bookmarkEnd w:id="5729"/>
      <w:bookmarkEnd w:id="5730"/>
      <w:bookmarkEnd w:id="5731"/>
      <w:bookmarkEnd w:id="5732"/>
      <w:bookmarkEnd w:id="5733"/>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5734" w:name="_Toc21103009"/>
      <w:bookmarkStart w:id="5735" w:name="_Toc29810858"/>
      <w:bookmarkStart w:id="5736" w:name="_Toc36636218"/>
      <w:bookmarkStart w:id="5737" w:name="_Toc37273164"/>
      <w:bookmarkStart w:id="5738" w:name="_Toc45886252"/>
      <w:bookmarkStart w:id="5739" w:name="_Toc53183319"/>
      <w:bookmarkStart w:id="5740" w:name="_Toc58916028"/>
      <w:bookmarkStart w:id="5741" w:name="_Toc66701175"/>
      <w:bookmarkStart w:id="5742" w:name="_Toc68697332"/>
      <w:bookmarkStart w:id="5743" w:name="_Toc74928287"/>
      <w:bookmarkStart w:id="5744" w:name="_Toc76115386"/>
      <w:bookmarkStart w:id="5745" w:name="_Toc76544793"/>
      <w:r w:rsidRPr="00931575">
        <w:t>8.3.3.2.3</w:t>
      </w:r>
      <w:r w:rsidRPr="00931575">
        <w:tab/>
        <w:t>Test Purpose</w:t>
      </w:r>
      <w:bookmarkEnd w:id="5734"/>
      <w:bookmarkEnd w:id="5735"/>
      <w:bookmarkEnd w:id="5736"/>
      <w:bookmarkEnd w:id="5737"/>
      <w:bookmarkEnd w:id="5738"/>
      <w:bookmarkEnd w:id="5739"/>
      <w:bookmarkEnd w:id="5740"/>
      <w:bookmarkEnd w:id="5741"/>
      <w:bookmarkEnd w:id="5742"/>
      <w:bookmarkEnd w:id="5743"/>
      <w:bookmarkEnd w:id="5744"/>
      <w:bookmarkEnd w:id="5745"/>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5746" w:name="_Toc21103010"/>
      <w:bookmarkStart w:id="5747" w:name="_Toc29810859"/>
      <w:bookmarkStart w:id="5748" w:name="_Toc36636219"/>
      <w:bookmarkStart w:id="5749" w:name="_Toc37273165"/>
      <w:bookmarkStart w:id="5750" w:name="_Toc45886253"/>
      <w:bookmarkStart w:id="5751" w:name="_Toc53183320"/>
      <w:bookmarkStart w:id="5752" w:name="_Toc58916029"/>
      <w:bookmarkStart w:id="5753" w:name="_Toc66701176"/>
      <w:bookmarkStart w:id="5754" w:name="_Toc68697333"/>
      <w:bookmarkStart w:id="5755" w:name="_Toc74928288"/>
      <w:bookmarkStart w:id="5756" w:name="_Toc76115387"/>
      <w:bookmarkStart w:id="5757" w:name="_Toc76544794"/>
      <w:r w:rsidRPr="00931575">
        <w:t>8.3.3.2.4</w:t>
      </w:r>
      <w:r w:rsidRPr="00931575">
        <w:tab/>
        <w:t>Method of test</w:t>
      </w:r>
      <w:bookmarkEnd w:id="5746"/>
      <w:bookmarkEnd w:id="5747"/>
      <w:bookmarkEnd w:id="5748"/>
      <w:bookmarkEnd w:id="5749"/>
      <w:bookmarkEnd w:id="5750"/>
      <w:bookmarkEnd w:id="5751"/>
      <w:bookmarkEnd w:id="5752"/>
      <w:bookmarkEnd w:id="5753"/>
      <w:bookmarkEnd w:id="5754"/>
      <w:bookmarkEnd w:id="5755"/>
      <w:bookmarkEnd w:id="5756"/>
      <w:bookmarkEnd w:id="5757"/>
    </w:p>
    <w:p w14:paraId="05E6659C" w14:textId="77777777" w:rsidR="00C45907" w:rsidRPr="00931575" w:rsidRDefault="00C45907" w:rsidP="005624C7">
      <w:pPr>
        <w:pStyle w:val="H6"/>
      </w:pPr>
      <w:bookmarkStart w:id="5758" w:name="_Toc21103011"/>
      <w:bookmarkStart w:id="5759" w:name="_Toc29810860"/>
      <w:bookmarkStart w:id="5760" w:name="_Toc36636220"/>
      <w:bookmarkStart w:id="5761" w:name="_Toc37273166"/>
      <w:bookmarkStart w:id="576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5758"/>
      <w:bookmarkEnd w:id="5759"/>
      <w:bookmarkEnd w:id="5760"/>
      <w:bookmarkEnd w:id="5761"/>
      <w:bookmarkEnd w:id="5762"/>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576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5764" w:name="_Toc29810861"/>
      <w:bookmarkStart w:id="5765" w:name="_Toc36636221"/>
      <w:bookmarkStart w:id="5766" w:name="_Toc37273167"/>
      <w:bookmarkStart w:id="576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5763"/>
      <w:bookmarkEnd w:id="5764"/>
      <w:bookmarkEnd w:id="5765"/>
      <w:bookmarkEnd w:id="5766"/>
      <w:bookmarkEnd w:id="5767"/>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5768" w:name="_MON_1281253042"/>
    <w:bookmarkEnd w:id="5768"/>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45pt" o:ole="" fillcolor="window">
            <v:imagedata r:id="rId74" o:title=""/>
          </v:shape>
          <o:OLEObject Type="Embed" ProgID="Word.Picture.8" ShapeID="_x0000_i1051" DrawAspect="Content" ObjectID="_1687157217"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5769" w:name="_Toc21103013"/>
      <w:bookmarkStart w:id="5770" w:name="_Toc29810862"/>
      <w:bookmarkStart w:id="5771" w:name="_Toc36636222"/>
      <w:bookmarkStart w:id="5772" w:name="_Toc37273168"/>
      <w:bookmarkStart w:id="5773" w:name="_Toc45886256"/>
      <w:bookmarkStart w:id="5774" w:name="_Toc53183321"/>
      <w:bookmarkStart w:id="5775" w:name="_Toc58916030"/>
      <w:bookmarkStart w:id="5776" w:name="_Toc66701177"/>
      <w:bookmarkStart w:id="5777" w:name="_Toc68697334"/>
      <w:bookmarkStart w:id="5778" w:name="_Toc74928289"/>
      <w:bookmarkStart w:id="5779" w:name="_Toc76115388"/>
      <w:bookmarkStart w:id="5780" w:name="_Toc76544795"/>
      <w:r w:rsidRPr="00931575">
        <w:t>8.3.3.2.5</w:t>
      </w:r>
      <w:r w:rsidRPr="00931575">
        <w:tab/>
        <w:t>Test requirement</w:t>
      </w:r>
      <w:bookmarkEnd w:id="5769"/>
      <w:bookmarkEnd w:id="5770"/>
      <w:bookmarkEnd w:id="5771"/>
      <w:bookmarkEnd w:id="5772"/>
      <w:bookmarkEnd w:id="5773"/>
      <w:bookmarkEnd w:id="5774"/>
      <w:bookmarkEnd w:id="5775"/>
      <w:bookmarkEnd w:id="5776"/>
      <w:bookmarkEnd w:id="5777"/>
      <w:bookmarkEnd w:id="5778"/>
      <w:bookmarkEnd w:id="5779"/>
      <w:bookmarkEnd w:id="5780"/>
    </w:p>
    <w:p w14:paraId="1600ACC6" w14:textId="77777777" w:rsidR="00C45907" w:rsidRPr="00931575" w:rsidRDefault="00C45907" w:rsidP="005624C7">
      <w:pPr>
        <w:pStyle w:val="H6"/>
      </w:pPr>
      <w:bookmarkStart w:id="5781" w:name="_Toc21103014"/>
      <w:bookmarkStart w:id="5782" w:name="_Toc29810863"/>
      <w:bookmarkStart w:id="5783" w:name="_Toc36636223"/>
      <w:bookmarkStart w:id="5784" w:name="_Toc37273169"/>
      <w:bookmarkStart w:id="5785" w:name="_Toc45886257"/>
      <w:r w:rsidRPr="00931575">
        <w:t>8.3.3.2.5.1</w:t>
      </w:r>
      <w:r w:rsidRPr="00931575">
        <w:tab/>
        <w:t>Requirements for BS type 1-O</w:t>
      </w:r>
      <w:bookmarkEnd w:id="5781"/>
      <w:bookmarkEnd w:id="5782"/>
      <w:bookmarkEnd w:id="5783"/>
      <w:bookmarkEnd w:id="5784"/>
      <w:bookmarkEnd w:id="5785"/>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5786" w:name="_Toc21103015"/>
      <w:bookmarkStart w:id="5787" w:name="_Toc29810864"/>
      <w:bookmarkStart w:id="5788" w:name="_Toc36636224"/>
      <w:bookmarkStart w:id="5789" w:name="_Toc37273170"/>
      <w:bookmarkStart w:id="5790"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5786"/>
      <w:bookmarkEnd w:id="5787"/>
      <w:bookmarkEnd w:id="5788"/>
      <w:bookmarkEnd w:id="5789"/>
      <w:bookmarkEnd w:id="5790"/>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5791" w:name="_Toc21103016"/>
      <w:bookmarkStart w:id="5792" w:name="_Toc29810865"/>
      <w:bookmarkStart w:id="5793" w:name="_Toc36636225"/>
      <w:bookmarkStart w:id="5794" w:name="_Toc37273171"/>
      <w:bookmarkStart w:id="5795" w:name="_Toc45886259"/>
      <w:bookmarkStart w:id="5796" w:name="_Toc53183322"/>
      <w:bookmarkStart w:id="5797" w:name="_Toc58916031"/>
      <w:bookmarkStart w:id="5798" w:name="_Toc66701178"/>
      <w:bookmarkStart w:id="5799" w:name="_Toc68697335"/>
      <w:bookmarkStart w:id="5800" w:name="_Toc74928290"/>
      <w:bookmarkStart w:id="5801" w:name="_Toc76115389"/>
      <w:bookmarkStart w:id="5802" w:name="_Toc76544796"/>
      <w:r w:rsidRPr="00931575">
        <w:t>8.3.4</w:t>
      </w:r>
      <w:r w:rsidRPr="00931575">
        <w:tab/>
        <w:t>Performance requirements for PUCCH format 3</w:t>
      </w:r>
      <w:bookmarkEnd w:id="5791"/>
      <w:bookmarkEnd w:id="5792"/>
      <w:bookmarkEnd w:id="5793"/>
      <w:bookmarkEnd w:id="5794"/>
      <w:bookmarkEnd w:id="5795"/>
      <w:bookmarkEnd w:id="5796"/>
      <w:bookmarkEnd w:id="5797"/>
      <w:bookmarkEnd w:id="5798"/>
      <w:bookmarkEnd w:id="5799"/>
      <w:bookmarkEnd w:id="5800"/>
      <w:bookmarkEnd w:id="5801"/>
      <w:bookmarkEnd w:id="5802"/>
    </w:p>
    <w:p w14:paraId="259364FD" w14:textId="77777777" w:rsidR="00C45907" w:rsidRPr="00931575" w:rsidRDefault="00C45907" w:rsidP="00C45907">
      <w:pPr>
        <w:pStyle w:val="Heading4"/>
      </w:pPr>
      <w:bookmarkStart w:id="5803" w:name="_Toc21103017"/>
      <w:bookmarkStart w:id="5804" w:name="_Toc29810866"/>
      <w:bookmarkStart w:id="5805" w:name="_Toc36636226"/>
      <w:bookmarkStart w:id="5806" w:name="_Toc37273172"/>
      <w:bookmarkStart w:id="5807" w:name="_Toc45886260"/>
      <w:bookmarkStart w:id="5808" w:name="_Toc53183323"/>
      <w:bookmarkStart w:id="5809" w:name="_Toc58916032"/>
      <w:bookmarkStart w:id="5810" w:name="_Toc66701179"/>
      <w:bookmarkStart w:id="5811" w:name="_Toc68697336"/>
      <w:bookmarkStart w:id="5812" w:name="_Toc74928291"/>
      <w:bookmarkStart w:id="5813" w:name="_Toc76115390"/>
      <w:bookmarkStart w:id="5814" w:name="_Toc76544797"/>
      <w:r w:rsidRPr="00931575">
        <w:t>8.3.4.1</w:t>
      </w:r>
      <w:r w:rsidRPr="00931575">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5815" w:name="_Toc21103018"/>
      <w:bookmarkStart w:id="5816" w:name="_Toc29810867"/>
      <w:bookmarkStart w:id="5817" w:name="_Toc36636227"/>
      <w:bookmarkStart w:id="5818" w:name="_Toc37273173"/>
      <w:bookmarkStart w:id="5819" w:name="_Toc45886261"/>
      <w:bookmarkStart w:id="5820" w:name="_Toc53183324"/>
      <w:bookmarkStart w:id="5821" w:name="_Toc58916033"/>
      <w:bookmarkStart w:id="5822" w:name="_Toc66701180"/>
      <w:bookmarkStart w:id="5823" w:name="_Toc68697337"/>
      <w:bookmarkStart w:id="5824" w:name="_Toc74928292"/>
      <w:bookmarkStart w:id="5825" w:name="_Toc76115391"/>
      <w:bookmarkStart w:id="5826" w:name="_Toc76544798"/>
      <w:r w:rsidRPr="00931575">
        <w:t>8.3.4.2</w:t>
      </w:r>
      <w:r w:rsidRPr="00931575">
        <w:tab/>
        <w:t>Minimum requirement</w:t>
      </w:r>
      <w:bookmarkEnd w:id="5815"/>
      <w:bookmarkEnd w:id="5816"/>
      <w:bookmarkEnd w:id="5817"/>
      <w:bookmarkEnd w:id="5818"/>
      <w:bookmarkEnd w:id="5819"/>
      <w:bookmarkEnd w:id="5820"/>
      <w:bookmarkEnd w:id="5821"/>
      <w:bookmarkEnd w:id="5822"/>
      <w:bookmarkEnd w:id="5823"/>
      <w:bookmarkEnd w:id="5824"/>
      <w:bookmarkEnd w:id="5825"/>
      <w:bookmarkEnd w:id="5826"/>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5827" w:name="_Toc21103019"/>
      <w:bookmarkStart w:id="5828" w:name="_Toc29810868"/>
      <w:bookmarkStart w:id="5829" w:name="_Toc36636228"/>
      <w:bookmarkStart w:id="5830" w:name="_Toc37273174"/>
      <w:bookmarkStart w:id="5831" w:name="_Toc45886262"/>
      <w:bookmarkStart w:id="5832" w:name="_Toc53183325"/>
      <w:bookmarkStart w:id="5833" w:name="_Toc58916034"/>
      <w:bookmarkStart w:id="5834" w:name="_Toc66701181"/>
      <w:bookmarkStart w:id="5835" w:name="_Toc68697338"/>
      <w:bookmarkStart w:id="5836" w:name="_Toc74928293"/>
      <w:bookmarkStart w:id="5837" w:name="_Toc76115392"/>
      <w:bookmarkStart w:id="5838" w:name="_Toc76544799"/>
      <w:r w:rsidRPr="00931575">
        <w:t>8.3.4.3</w:t>
      </w:r>
      <w:r w:rsidRPr="00931575">
        <w:tab/>
        <w:t>Test purpose</w:t>
      </w:r>
      <w:bookmarkEnd w:id="5827"/>
      <w:bookmarkEnd w:id="5828"/>
      <w:bookmarkEnd w:id="5829"/>
      <w:bookmarkEnd w:id="5830"/>
      <w:bookmarkEnd w:id="5831"/>
      <w:bookmarkEnd w:id="5832"/>
      <w:bookmarkEnd w:id="5833"/>
      <w:bookmarkEnd w:id="5834"/>
      <w:bookmarkEnd w:id="5835"/>
      <w:bookmarkEnd w:id="5836"/>
      <w:bookmarkEnd w:id="5837"/>
      <w:bookmarkEnd w:id="5838"/>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5839" w:name="_Toc21103020"/>
      <w:bookmarkStart w:id="5840" w:name="_Toc29810869"/>
      <w:bookmarkStart w:id="5841" w:name="_Toc36636229"/>
      <w:bookmarkStart w:id="5842" w:name="_Toc37273175"/>
      <w:bookmarkStart w:id="5843" w:name="_Toc45886263"/>
      <w:bookmarkStart w:id="5844" w:name="_Toc53183326"/>
      <w:bookmarkStart w:id="5845" w:name="_Toc58916035"/>
      <w:bookmarkStart w:id="5846" w:name="_Toc66701182"/>
      <w:bookmarkStart w:id="5847" w:name="_Toc68697339"/>
      <w:bookmarkStart w:id="5848" w:name="_Toc74928294"/>
      <w:bookmarkStart w:id="5849" w:name="_Toc76115393"/>
      <w:bookmarkStart w:id="5850" w:name="_Toc76544800"/>
      <w:r w:rsidRPr="00931575">
        <w:t>8.3.4.4</w:t>
      </w:r>
      <w:r w:rsidRPr="00931575">
        <w:tab/>
        <w:t>Method of test</w:t>
      </w:r>
      <w:bookmarkEnd w:id="5839"/>
      <w:bookmarkEnd w:id="5840"/>
      <w:bookmarkEnd w:id="5841"/>
      <w:bookmarkEnd w:id="5842"/>
      <w:bookmarkEnd w:id="5843"/>
      <w:bookmarkEnd w:id="5844"/>
      <w:bookmarkEnd w:id="5845"/>
      <w:bookmarkEnd w:id="5846"/>
      <w:bookmarkEnd w:id="5847"/>
      <w:bookmarkEnd w:id="5848"/>
      <w:bookmarkEnd w:id="5849"/>
      <w:bookmarkEnd w:id="5850"/>
    </w:p>
    <w:p w14:paraId="12973DB5" w14:textId="77777777" w:rsidR="00C45907" w:rsidRPr="00931575" w:rsidRDefault="00C45907" w:rsidP="00C45907">
      <w:pPr>
        <w:pStyle w:val="Heading5"/>
      </w:pPr>
      <w:bookmarkStart w:id="5851" w:name="_Toc21103021"/>
      <w:bookmarkStart w:id="5852" w:name="_Toc29810870"/>
      <w:bookmarkStart w:id="5853" w:name="_Toc36636230"/>
      <w:bookmarkStart w:id="5854" w:name="_Toc37273176"/>
      <w:bookmarkStart w:id="5855" w:name="_Toc45886264"/>
      <w:bookmarkStart w:id="5856" w:name="_Toc53183327"/>
      <w:bookmarkStart w:id="5857" w:name="_Toc58916036"/>
      <w:bookmarkStart w:id="5858" w:name="_Toc66701183"/>
      <w:bookmarkStart w:id="5859" w:name="_Toc68697340"/>
      <w:bookmarkStart w:id="5860" w:name="_Toc74928295"/>
      <w:bookmarkStart w:id="5861" w:name="_Toc76115394"/>
      <w:bookmarkStart w:id="5862" w:name="_Toc76544801"/>
      <w:r w:rsidRPr="00931575">
        <w:t>8.3.4.4.1</w:t>
      </w:r>
      <w:r w:rsidRPr="00931575">
        <w:tab/>
        <w:t>Initial conditions</w:t>
      </w:r>
      <w:bookmarkEnd w:id="5851"/>
      <w:bookmarkEnd w:id="5852"/>
      <w:bookmarkEnd w:id="5853"/>
      <w:bookmarkEnd w:id="5854"/>
      <w:bookmarkEnd w:id="5855"/>
      <w:bookmarkEnd w:id="5856"/>
      <w:bookmarkEnd w:id="5857"/>
      <w:bookmarkEnd w:id="5858"/>
      <w:bookmarkEnd w:id="5859"/>
      <w:bookmarkEnd w:id="5860"/>
      <w:bookmarkEnd w:id="5861"/>
      <w:bookmarkEnd w:id="5862"/>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586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5864" w:name="_Toc29810871"/>
      <w:bookmarkStart w:id="5865" w:name="_Toc36636231"/>
      <w:bookmarkStart w:id="5866" w:name="_Toc37273177"/>
      <w:bookmarkStart w:id="5867" w:name="_Toc45886265"/>
      <w:bookmarkStart w:id="5868" w:name="_Toc53183328"/>
      <w:bookmarkStart w:id="5869" w:name="_Toc58916037"/>
      <w:bookmarkStart w:id="5870" w:name="_Toc66701184"/>
      <w:bookmarkStart w:id="5871" w:name="_Toc68697341"/>
      <w:bookmarkStart w:id="5872" w:name="_Toc74928296"/>
      <w:bookmarkStart w:id="5873" w:name="_Toc76115395"/>
      <w:bookmarkStart w:id="5874" w:name="_Toc76544802"/>
      <w:r w:rsidRPr="00931575">
        <w:lastRenderedPageBreak/>
        <w:t>8.3.4.4.2</w:t>
      </w:r>
      <w:r w:rsidRPr="00931575">
        <w:tab/>
        <w:t>Procedure</w:t>
      </w:r>
      <w:bookmarkEnd w:id="5863"/>
      <w:bookmarkEnd w:id="5864"/>
      <w:bookmarkEnd w:id="5865"/>
      <w:bookmarkEnd w:id="5866"/>
      <w:bookmarkEnd w:id="5867"/>
      <w:bookmarkEnd w:id="5868"/>
      <w:bookmarkEnd w:id="5869"/>
      <w:bookmarkEnd w:id="5870"/>
      <w:bookmarkEnd w:id="5871"/>
      <w:bookmarkEnd w:id="5872"/>
      <w:bookmarkEnd w:id="5873"/>
      <w:bookmarkEnd w:id="5874"/>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5875" w:name="_Toc21103023"/>
      <w:bookmarkStart w:id="5876" w:name="_Toc29810872"/>
      <w:bookmarkStart w:id="5877" w:name="_Toc36636232"/>
      <w:bookmarkStart w:id="5878" w:name="_Toc37273178"/>
      <w:bookmarkStart w:id="5879" w:name="_Toc45886266"/>
      <w:bookmarkStart w:id="5880" w:name="_Toc53183329"/>
      <w:bookmarkStart w:id="5881" w:name="_Toc58916038"/>
      <w:bookmarkStart w:id="5882" w:name="_Toc66701185"/>
      <w:bookmarkStart w:id="5883" w:name="_Toc68697342"/>
      <w:bookmarkStart w:id="5884" w:name="_Toc74928297"/>
      <w:bookmarkStart w:id="5885" w:name="_Toc76115396"/>
      <w:bookmarkStart w:id="5886" w:name="_Toc76544803"/>
      <w:r w:rsidRPr="00931575">
        <w:t>8.3.4.5</w:t>
      </w:r>
      <w:r w:rsidRPr="00931575">
        <w:tab/>
        <w:t>Test requirement</w:t>
      </w:r>
      <w:bookmarkEnd w:id="5875"/>
      <w:bookmarkEnd w:id="5876"/>
      <w:bookmarkEnd w:id="5877"/>
      <w:bookmarkEnd w:id="5878"/>
      <w:bookmarkEnd w:id="5879"/>
      <w:bookmarkEnd w:id="5880"/>
      <w:bookmarkEnd w:id="5881"/>
      <w:bookmarkEnd w:id="5882"/>
      <w:bookmarkEnd w:id="5883"/>
      <w:bookmarkEnd w:id="5884"/>
      <w:bookmarkEnd w:id="5885"/>
      <w:bookmarkEnd w:id="5886"/>
    </w:p>
    <w:p w14:paraId="6C390B50" w14:textId="77777777" w:rsidR="00C45907" w:rsidRPr="00931575" w:rsidRDefault="00C45907" w:rsidP="00C45907">
      <w:pPr>
        <w:pStyle w:val="Heading5"/>
        <w:rPr>
          <w:rFonts w:cs="Arial"/>
          <w:i/>
          <w:iCs/>
          <w:szCs w:val="22"/>
          <w:lang w:eastAsia="zh-CN"/>
        </w:rPr>
      </w:pPr>
      <w:bookmarkStart w:id="5887" w:name="_Toc21103024"/>
      <w:bookmarkStart w:id="5888" w:name="_Toc29810873"/>
      <w:bookmarkStart w:id="5889" w:name="_Toc36636233"/>
      <w:bookmarkStart w:id="5890" w:name="_Toc37273179"/>
      <w:bookmarkStart w:id="5891" w:name="_Toc45886267"/>
      <w:bookmarkStart w:id="5892" w:name="_Toc53183330"/>
      <w:bookmarkStart w:id="5893" w:name="_Toc58916039"/>
      <w:bookmarkStart w:id="5894" w:name="_Toc66701186"/>
      <w:bookmarkStart w:id="5895" w:name="_Toc68697343"/>
      <w:bookmarkStart w:id="5896" w:name="_Toc74928298"/>
      <w:bookmarkStart w:id="5897" w:name="_Toc76115397"/>
      <w:bookmarkStart w:id="5898" w:name="_Toc76544804"/>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887"/>
      <w:bookmarkEnd w:id="5888"/>
      <w:bookmarkEnd w:id="5889"/>
      <w:bookmarkEnd w:id="5890"/>
      <w:bookmarkEnd w:id="5891"/>
      <w:bookmarkEnd w:id="5892"/>
      <w:bookmarkEnd w:id="5893"/>
      <w:bookmarkEnd w:id="5894"/>
      <w:bookmarkEnd w:id="5895"/>
      <w:bookmarkEnd w:id="5896"/>
      <w:bookmarkEnd w:id="5897"/>
      <w:bookmarkEnd w:id="589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5899" w:name="_Toc21103025"/>
      <w:bookmarkStart w:id="5900" w:name="_Toc29810874"/>
      <w:bookmarkStart w:id="5901" w:name="_Toc36636234"/>
      <w:bookmarkStart w:id="5902" w:name="_Toc37273180"/>
      <w:bookmarkStart w:id="5903" w:name="_Toc45886268"/>
      <w:bookmarkStart w:id="5904" w:name="_Toc53183331"/>
      <w:bookmarkStart w:id="5905" w:name="_Toc58916040"/>
      <w:bookmarkStart w:id="5906" w:name="_Toc66701187"/>
      <w:bookmarkStart w:id="5907" w:name="_Toc68697344"/>
      <w:bookmarkStart w:id="5908" w:name="_Toc74928299"/>
      <w:bookmarkStart w:id="5909" w:name="_Toc76115398"/>
      <w:bookmarkStart w:id="5910" w:name="_Toc76544805"/>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899"/>
      <w:bookmarkEnd w:id="5900"/>
      <w:bookmarkEnd w:id="5901"/>
      <w:bookmarkEnd w:id="5902"/>
      <w:bookmarkEnd w:id="5903"/>
      <w:bookmarkEnd w:id="5904"/>
      <w:bookmarkEnd w:id="5905"/>
      <w:bookmarkEnd w:id="5906"/>
      <w:bookmarkEnd w:id="5907"/>
      <w:bookmarkEnd w:id="5908"/>
      <w:bookmarkEnd w:id="5909"/>
      <w:bookmarkEnd w:id="5910"/>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5911" w:name="_Toc21103026"/>
      <w:bookmarkStart w:id="5912" w:name="_Toc29810875"/>
      <w:bookmarkStart w:id="5913" w:name="_Toc36636235"/>
      <w:bookmarkStart w:id="5914" w:name="_Toc37273181"/>
      <w:bookmarkStart w:id="5915" w:name="_Toc45886269"/>
      <w:bookmarkStart w:id="5916" w:name="_Toc53183332"/>
      <w:bookmarkStart w:id="5917" w:name="_Toc58916041"/>
      <w:bookmarkStart w:id="5918" w:name="_Toc66701188"/>
      <w:bookmarkStart w:id="5919" w:name="_Toc68697345"/>
      <w:bookmarkStart w:id="5920" w:name="_Toc74928300"/>
      <w:bookmarkStart w:id="5921" w:name="_Toc76115399"/>
      <w:bookmarkStart w:id="5922" w:name="_Toc76544806"/>
      <w:r w:rsidRPr="00931575">
        <w:t>8.3.5</w:t>
      </w:r>
      <w:r w:rsidRPr="00931575">
        <w:tab/>
        <w:t>Performance requirements for PUCCH format 4</w:t>
      </w:r>
      <w:bookmarkEnd w:id="5911"/>
      <w:bookmarkEnd w:id="5912"/>
      <w:bookmarkEnd w:id="5913"/>
      <w:bookmarkEnd w:id="5914"/>
      <w:bookmarkEnd w:id="5915"/>
      <w:bookmarkEnd w:id="5916"/>
      <w:bookmarkEnd w:id="5917"/>
      <w:bookmarkEnd w:id="5918"/>
      <w:bookmarkEnd w:id="5919"/>
      <w:bookmarkEnd w:id="5920"/>
      <w:bookmarkEnd w:id="5921"/>
      <w:bookmarkEnd w:id="5922"/>
    </w:p>
    <w:p w14:paraId="73C59C84" w14:textId="77777777" w:rsidR="00C45907" w:rsidRPr="00931575" w:rsidRDefault="00C45907" w:rsidP="00C45907">
      <w:pPr>
        <w:pStyle w:val="Heading4"/>
      </w:pPr>
      <w:bookmarkStart w:id="5923" w:name="_Toc21103027"/>
      <w:bookmarkStart w:id="5924" w:name="_Toc29810876"/>
      <w:bookmarkStart w:id="5925" w:name="_Toc36636236"/>
      <w:bookmarkStart w:id="5926" w:name="_Toc37273182"/>
      <w:bookmarkStart w:id="5927" w:name="_Toc45886270"/>
      <w:bookmarkStart w:id="5928" w:name="_Toc53183333"/>
      <w:bookmarkStart w:id="5929" w:name="_Toc58916042"/>
      <w:bookmarkStart w:id="5930" w:name="_Toc66701189"/>
      <w:bookmarkStart w:id="5931" w:name="_Toc68697346"/>
      <w:bookmarkStart w:id="5932" w:name="_Toc74928301"/>
      <w:bookmarkStart w:id="5933" w:name="_Toc76115400"/>
      <w:bookmarkStart w:id="5934" w:name="_Toc76544807"/>
      <w:r w:rsidRPr="00931575">
        <w:t>8.3.5.1</w:t>
      </w:r>
      <w:r w:rsidRPr="00931575">
        <w:tab/>
        <w:t>Definition and applicability</w:t>
      </w:r>
      <w:bookmarkEnd w:id="5923"/>
      <w:bookmarkEnd w:id="5924"/>
      <w:bookmarkEnd w:id="5925"/>
      <w:bookmarkEnd w:id="5926"/>
      <w:bookmarkEnd w:id="5927"/>
      <w:bookmarkEnd w:id="5928"/>
      <w:bookmarkEnd w:id="5929"/>
      <w:bookmarkEnd w:id="5930"/>
      <w:bookmarkEnd w:id="5931"/>
      <w:bookmarkEnd w:id="5932"/>
      <w:bookmarkEnd w:id="5933"/>
      <w:bookmarkEnd w:id="5934"/>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5935" w:name="_Toc21103028"/>
      <w:bookmarkStart w:id="5936" w:name="_Toc29810877"/>
      <w:bookmarkStart w:id="5937" w:name="_Toc36636237"/>
      <w:bookmarkStart w:id="5938" w:name="_Toc37273183"/>
      <w:bookmarkStart w:id="5939" w:name="_Toc45886271"/>
      <w:bookmarkStart w:id="5940" w:name="_Toc53183334"/>
      <w:bookmarkStart w:id="5941" w:name="_Toc58916043"/>
      <w:bookmarkStart w:id="5942" w:name="_Toc66701190"/>
      <w:bookmarkStart w:id="5943" w:name="_Toc68697347"/>
      <w:bookmarkStart w:id="5944" w:name="_Toc74928302"/>
      <w:bookmarkStart w:id="5945" w:name="_Toc76115401"/>
      <w:bookmarkStart w:id="5946" w:name="_Toc76544808"/>
      <w:r w:rsidRPr="00931575">
        <w:t>8.3.5.2</w:t>
      </w:r>
      <w:r w:rsidRPr="00931575">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5947" w:name="_Toc21103029"/>
      <w:bookmarkStart w:id="5948" w:name="_Toc29810878"/>
      <w:bookmarkStart w:id="5949" w:name="_Toc36636238"/>
      <w:bookmarkStart w:id="5950" w:name="_Toc37273184"/>
      <w:bookmarkStart w:id="5951" w:name="_Toc45886272"/>
      <w:bookmarkStart w:id="5952" w:name="_Toc53183335"/>
      <w:bookmarkStart w:id="5953" w:name="_Toc58916044"/>
      <w:bookmarkStart w:id="5954" w:name="_Toc66701191"/>
      <w:bookmarkStart w:id="5955" w:name="_Toc68697348"/>
      <w:bookmarkStart w:id="5956" w:name="_Toc74928303"/>
      <w:bookmarkStart w:id="5957" w:name="_Toc76115402"/>
      <w:bookmarkStart w:id="5958" w:name="_Toc76544809"/>
      <w:r w:rsidRPr="00931575">
        <w:t>8.3.5.3</w:t>
      </w:r>
      <w:r w:rsidRPr="00931575">
        <w:tab/>
        <w:t>Test purpose</w:t>
      </w:r>
      <w:bookmarkEnd w:id="5947"/>
      <w:bookmarkEnd w:id="5948"/>
      <w:bookmarkEnd w:id="5949"/>
      <w:bookmarkEnd w:id="5950"/>
      <w:bookmarkEnd w:id="5951"/>
      <w:bookmarkEnd w:id="5952"/>
      <w:bookmarkEnd w:id="5953"/>
      <w:bookmarkEnd w:id="5954"/>
      <w:bookmarkEnd w:id="5955"/>
      <w:bookmarkEnd w:id="5956"/>
      <w:bookmarkEnd w:id="5957"/>
      <w:bookmarkEnd w:id="5958"/>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5959" w:name="_Toc21103030"/>
      <w:bookmarkStart w:id="5960" w:name="_Toc29810879"/>
      <w:bookmarkStart w:id="5961" w:name="_Toc36636239"/>
      <w:bookmarkStart w:id="5962" w:name="_Toc37273185"/>
      <w:bookmarkStart w:id="5963" w:name="_Toc45886273"/>
      <w:bookmarkStart w:id="5964" w:name="_Toc53183336"/>
      <w:bookmarkStart w:id="5965" w:name="_Toc58916045"/>
      <w:bookmarkStart w:id="5966" w:name="_Toc66701192"/>
      <w:bookmarkStart w:id="5967" w:name="_Toc68697349"/>
      <w:bookmarkStart w:id="5968" w:name="_Toc74928304"/>
      <w:bookmarkStart w:id="5969" w:name="_Toc76115403"/>
      <w:bookmarkStart w:id="5970" w:name="_Toc76544810"/>
      <w:r w:rsidRPr="00931575">
        <w:t>8.3.5.4</w:t>
      </w:r>
      <w:r w:rsidRPr="00931575">
        <w:tab/>
        <w:t>Method of test</w:t>
      </w:r>
      <w:bookmarkEnd w:id="5959"/>
      <w:bookmarkEnd w:id="5960"/>
      <w:bookmarkEnd w:id="5961"/>
      <w:bookmarkEnd w:id="5962"/>
      <w:bookmarkEnd w:id="5963"/>
      <w:bookmarkEnd w:id="5964"/>
      <w:bookmarkEnd w:id="5965"/>
      <w:bookmarkEnd w:id="5966"/>
      <w:bookmarkEnd w:id="5967"/>
      <w:bookmarkEnd w:id="5968"/>
      <w:bookmarkEnd w:id="5969"/>
      <w:bookmarkEnd w:id="5970"/>
    </w:p>
    <w:p w14:paraId="5B690729" w14:textId="77777777" w:rsidR="00C45907" w:rsidRPr="00931575" w:rsidRDefault="00C45907" w:rsidP="00C45907">
      <w:pPr>
        <w:pStyle w:val="Heading5"/>
      </w:pPr>
      <w:bookmarkStart w:id="5971" w:name="_Toc21103031"/>
      <w:bookmarkStart w:id="5972" w:name="_Toc29810880"/>
      <w:bookmarkStart w:id="5973" w:name="_Toc36636240"/>
      <w:bookmarkStart w:id="5974" w:name="_Toc37273186"/>
      <w:bookmarkStart w:id="5975" w:name="_Toc45886274"/>
      <w:bookmarkStart w:id="5976" w:name="_Toc53183337"/>
      <w:bookmarkStart w:id="5977" w:name="_Toc58916046"/>
      <w:bookmarkStart w:id="5978" w:name="_Toc66701193"/>
      <w:bookmarkStart w:id="5979" w:name="_Toc68697350"/>
      <w:bookmarkStart w:id="5980" w:name="_Toc74928305"/>
      <w:bookmarkStart w:id="5981" w:name="_Toc76115404"/>
      <w:bookmarkStart w:id="5982" w:name="_Toc76544811"/>
      <w:r w:rsidRPr="00931575">
        <w:t>8.3.5.4.1</w:t>
      </w:r>
      <w:r w:rsidRPr="00931575">
        <w:tab/>
        <w:t>Initial conditions</w:t>
      </w:r>
      <w:bookmarkEnd w:id="5971"/>
      <w:bookmarkEnd w:id="5972"/>
      <w:bookmarkEnd w:id="5973"/>
      <w:bookmarkEnd w:id="5974"/>
      <w:bookmarkEnd w:id="5975"/>
      <w:bookmarkEnd w:id="5976"/>
      <w:bookmarkEnd w:id="5977"/>
      <w:bookmarkEnd w:id="5978"/>
      <w:bookmarkEnd w:id="5979"/>
      <w:bookmarkEnd w:id="5980"/>
      <w:bookmarkEnd w:id="5981"/>
      <w:bookmarkEnd w:id="5982"/>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598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5984" w:name="_Toc29810881"/>
      <w:bookmarkStart w:id="5985" w:name="_Toc36636241"/>
      <w:bookmarkStart w:id="5986" w:name="_Toc37273187"/>
      <w:bookmarkStart w:id="5987" w:name="_Toc45886275"/>
      <w:bookmarkStart w:id="5988" w:name="_Toc53183338"/>
      <w:bookmarkStart w:id="5989" w:name="_Toc58916047"/>
      <w:bookmarkStart w:id="5990" w:name="_Toc66701194"/>
      <w:bookmarkStart w:id="5991" w:name="_Toc68697351"/>
      <w:bookmarkStart w:id="5992" w:name="_Toc74928306"/>
      <w:bookmarkStart w:id="5993" w:name="_Toc76115405"/>
      <w:bookmarkStart w:id="5994" w:name="_Toc76544812"/>
      <w:r w:rsidRPr="00931575">
        <w:t>8.3.5.4.2</w:t>
      </w:r>
      <w:r w:rsidRPr="00931575">
        <w:tab/>
        <w:t>Procedure</w:t>
      </w:r>
      <w:bookmarkEnd w:id="5983"/>
      <w:bookmarkEnd w:id="5984"/>
      <w:bookmarkEnd w:id="5985"/>
      <w:bookmarkEnd w:id="5986"/>
      <w:bookmarkEnd w:id="5987"/>
      <w:bookmarkEnd w:id="5988"/>
      <w:bookmarkEnd w:id="5989"/>
      <w:bookmarkEnd w:id="5990"/>
      <w:bookmarkEnd w:id="5991"/>
      <w:bookmarkEnd w:id="5992"/>
      <w:bookmarkEnd w:id="5993"/>
      <w:bookmarkEnd w:id="5994"/>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5995" w:name="_Toc21103033"/>
      <w:bookmarkStart w:id="5996" w:name="_Toc29810882"/>
      <w:bookmarkStart w:id="5997" w:name="_Toc36636242"/>
      <w:bookmarkStart w:id="5998" w:name="_Toc37273188"/>
      <w:bookmarkStart w:id="5999" w:name="_Toc45886276"/>
      <w:bookmarkStart w:id="6000" w:name="_Toc53183339"/>
      <w:bookmarkStart w:id="6001" w:name="_Toc58916048"/>
      <w:bookmarkStart w:id="6002" w:name="_Toc66701195"/>
      <w:bookmarkStart w:id="6003" w:name="_Toc68697352"/>
      <w:bookmarkStart w:id="6004" w:name="_Toc74928307"/>
      <w:bookmarkStart w:id="6005" w:name="_Toc76115406"/>
      <w:bookmarkStart w:id="6006" w:name="_Toc76544813"/>
      <w:r w:rsidRPr="00931575">
        <w:t>8.3.5.5</w:t>
      </w:r>
      <w:r w:rsidRPr="00931575">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p>
    <w:p w14:paraId="2CCD3B76" w14:textId="77777777" w:rsidR="00C45907" w:rsidRPr="00931575" w:rsidRDefault="00C45907" w:rsidP="00C45907">
      <w:pPr>
        <w:pStyle w:val="Heading5"/>
        <w:rPr>
          <w:rFonts w:cs="Arial"/>
          <w:i/>
          <w:iCs/>
          <w:szCs w:val="22"/>
          <w:lang w:eastAsia="zh-CN"/>
        </w:rPr>
      </w:pPr>
      <w:bookmarkStart w:id="6007" w:name="_Toc21103034"/>
      <w:bookmarkStart w:id="6008" w:name="_Toc29810883"/>
      <w:bookmarkStart w:id="6009" w:name="_Toc36636243"/>
      <w:bookmarkStart w:id="6010" w:name="_Toc37273189"/>
      <w:bookmarkStart w:id="6011" w:name="_Toc45886277"/>
      <w:bookmarkStart w:id="6012" w:name="_Toc53183340"/>
      <w:bookmarkStart w:id="6013" w:name="_Toc58916049"/>
      <w:bookmarkStart w:id="6014" w:name="_Toc66701196"/>
      <w:bookmarkStart w:id="6015" w:name="_Toc68697353"/>
      <w:bookmarkStart w:id="6016" w:name="_Toc74928308"/>
      <w:bookmarkStart w:id="6017" w:name="_Toc76115407"/>
      <w:bookmarkStart w:id="6018" w:name="_Toc76544814"/>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007"/>
      <w:bookmarkEnd w:id="6008"/>
      <w:bookmarkEnd w:id="6009"/>
      <w:bookmarkEnd w:id="6010"/>
      <w:bookmarkEnd w:id="6011"/>
      <w:bookmarkEnd w:id="6012"/>
      <w:bookmarkEnd w:id="6013"/>
      <w:bookmarkEnd w:id="6014"/>
      <w:bookmarkEnd w:id="6015"/>
      <w:bookmarkEnd w:id="6016"/>
      <w:bookmarkEnd w:id="6017"/>
      <w:bookmarkEnd w:id="6018"/>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6019" w:name="_Toc21103035"/>
      <w:bookmarkStart w:id="6020" w:name="_Toc29810884"/>
      <w:bookmarkStart w:id="6021" w:name="_Toc36636244"/>
      <w:bookmarkStart w:id="6022" w:name="_Toc37273190"/>
      <w:bookmarkStart w:id="6023" w:name="_Toc45886278"/>
      <w:bookmarkStart w:id="6024" w:name="_Toc53183341"/>
      <w:bookmarkStart w:id="6025" w:name="_Toc58916050"/>
      <w:bookmarkStart w:id="6026" w:name="_Toc66701197"/>
      <w:bookmarkStart w:id="6027" w:name="_Toc68697354"/>
      <w:bookmarkStart w:id="6028" w:name="_Toc74928309"/>
      <w:bookmarkStart w:id="6029" w:name="_Toc76115408"/>
      <w:bookmarkStart w:id="6030" w:name="_Toc76544815"/>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019"/>
      <w:bookmarkEnd w:id="6020"/>
      <w:bookmarkEnd w:id="6021"/>
      <w:bookmarkEnd w:id="6022"/>
      <w:bookmarkEnd w:id="6023"/>
      <w:bookmarkEnd w:id="6024"/>
      <w:bookmarkEnd w:id="6025"/>
      <w:bookmarkEnd w:id="6026"/>
      <w:bookmarkEnd w:id="6027"/>
      <w:bookmarkEnd w:id="6028"/>
      <w:bookmarkEnd w:id="6029"/>
      <w:bookmarkEnd w:id="6030"/>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6031" w:name="_Toc21103036"/>
      <w:bookmarkStart w:id="6032" w:name="_Toc29810885"/>
      <w:bookmarkStart w:id="6033" w:name="_Toc36636245"/>
      <w:bookmarkStart w:id="6034" w:name="_Toc37273191"/>
      <w:bookmarkStart w:id="6035" w:name="_Toc45886279"/>
      <w:bookmarkStart w:id="6036" w:name="_Toc53183342"/>
      <w:bookmarkStart w:id="6037" w:name="_Toc58916051"/>
      <w:bookmarkStart w:id="6038" w:name="_Toc66701198"/>
      <w:bookmarkStart w:id="6039" w:name="_Toc68697355"/>
      <w:bookmarkStart w:id="6040" w:name="_Toc74928310"/>
      <w:bookmarkStart w:id="6041" w:name="_Toc76115409"/>
      <w:bookmarkStart w:id="6042" w:name="_Toc76544816"/>
      <w:r w:rsidRPr="00931575">
        <w:rPr>
          <w:lang w:val="en-US"/>
        </w:rPr>
        <w:t>8.3.6</w:t>
      </w:r>
      <w:r w:rsidRPr="00931575">
        <w:tab/>
      </w:r>
      <w:r w:rsidRPr="00931575">
        <w:rPr>
          <w:lang w:val="en-US"/>
        </w:rPr>
        <w:t>Performance requirements for multi-slot PUCCH format</w:t>
      </w:r>
      <w:bookmarkEnd w:id="6031"/>
      <w:bookmarkEnd w:id="6032"/>
      <w:bookmarkEnd w:id="6033"/>
      <w:bookmarkEnd w:id="6034"/>
      <w:bookmarkEnd w:id="6035"/>
      <w:bookmarkEnd w:id="6036"/>
      <w:bookmarkEnd w:id="6037"/>
      <w:bookmarkEnd w:id="6038"/>
      <w:bookmarkEnd w:id="6039"/>
      <w:bookmarkEnd w:id="6040"/>
      <w:bookmarkEnd w:id="6041"/>
      <w:bookmarkEnd w:id="6042"/>
    </w:p>
    <w:p w14:paraId="1F7C22CB" w14:textId="77777777" w:rsidR="00C45907" w:rsidRPr="00931575" w:rsidRDefault="00C45907" w:rsidP="00C45907">
      <w:pPr>
        <w:pStyle w:val="Heading4"/>
        <w:rPr>
          <w:lang w:val="en-US"/>
        </w:rPr>
      </w:pPr>
      <w:bookmarkStart w:id="6043" w:name="_Toc21103037"/>
      <w:bookmarkStart w:id="6044" w:name="_Toc29810886"/>
      <w:bookmarkStart w:id="6045" w:name="_Toc36636246"/>
      <w:bookmarkStart w:id="6046" w:name="_Toc37273192"/>
      <w:bookmarkStart w:id="6047" w:name="_Toc45886280"/>
      <w:bookmarkStart w:id="6048" w:name="_Toc53183343"/>
      <w:bookmarkStart w:id="6049" w:name="_Toc58916052"/>
      <w:bookmarkStart w:id="6050" w:name="_Toc66701199"/>
      <w:bookmarkStart w:id="6051" w:name="_Toc68697356"/>
      <w:bookmarkStart w:id="6052" w:name="_Toc74928311"/>
      <w:bookmarkStart w:id="6053" w:name="_Toc76115410"/>
      <w:bookmarkStart w:id="6054" w:name="_Toc76544817"/>
      <w:r w:rsidRPr="00931575">
        <w:rPr>
          <w:lang w:val="en-US"/>
        </w:rPr>
        <w:t>8.3.6.1</w:t>
      </w:r>
      <w:r w:rsidRPr="00931575">
        <w:rPr>
          <w:lang w:val="en-US"/>
        </w:rPr>
        <w:tab/>
        <w:t>Performance requirements for multi-slot PUCCH format 1</w:t>
      </w:r>
      <w:bookmarkEnd w:id="6043"/>
      <w:bookmarkEnd w:id="6044"/>
      <w:bookmarkEnd w:id="6045"/>
      <w:bookmarkEnd w:id="6046"/>
      <w:bookmarkEnd w:id="6047"/>
      <w:bookmarkEnd w:id="6048"/>
      <w:bookmarkEnd w:id="6049"/>
      <w:bookmarkEnd w:id="6050"/>
      <w:bookmarkEnd w:id="6051"/>
      <w:bookmarkEnd w:id="6052"/>
      <w:bookmarkEnd w:id="6053"/>
      <w:bookmarkEnd w:id="6054"/>
    </w:p>
    <w:p w14:paraId="784F7745" w14:textId="77777777" w:rsidR="00C45907" w:rsidRPr="00931575" w:rsidRDefault="00C45907" w:rsidP="00C45907">
      <w:pPr>
        <w:pStyle w:val="Heading5"/>
        <w:rPr>
          <w:lang w:val="en-US"/>
        </w:rPr>
      </w:pPr>
      <w:bookmarkStart w:id="6055" w:name="_Toc21103038"/>
      <w:bookmarkStart w:id="6056" w:name="_Toc29810887"/>
      <w:bookmarkStart w:id="6057" w:name="_Toc36636247"/>
      <w:bookmarkStart w:id="6058" w:name="_Toc37273193"/>
      <w:bookmarkStart w:id="6059" w:name="_Toc45886281"/>
      <w:bookmarkStart w:id="6060" w:name="_Toc53183344"/>
      <w:bookmarkStart w:id="6061" w:name="_Toc58916053"/>
      <w:bookmarkStart w:id="6062" w:name="_Toc66701200"/>
      <w:bookmarkStart w:id="6063" w:name="_Toc68697357"/>
      <w:bookmarkStart w:id="6064" w:name="_Toc74928312"/>
      <w:bookmarkStart w:id="6065" w:name="_Toc76115411"/>
      <w:bookmarkStart w:id="6066" w:name="_Toc76544818"/>
      <w:r w:rsidRPr="00931575">
        <w:rPr>
          <w:lang w:val="en-US"/>
        </w:rPr>
        <w:t>8.3.6.1.1</w:t>
      </w:r>
      <w:r w:rsidRPr="00931575">
        <w:rPr>
          <w:lang w:val="en-US"/>
        </w:rPr>
        <w:tab/>
        <w:t>NACK to ACK detection</w:t>
      </w:r>
      <w:bookmarkEnd w:id="6055"/>
      <w:bookmarkEnd w:id="6056"/>
      <w:bookmarkEnd w:id="6057"/>
      <w:bookmarkEnd w:id="6058"/>
      <w:bookmarkEnd w:id="6059"/>
      <w:bookmarkEnd w:id="6060"/>
      <w:bookmarkEnd w:id="6061"/>
      <w:bookmarkEnd w:id="6062"/>
      <w:bookmarkEnd w:id="6063"/>
      <w:bookmarkEnd w:id="6064"/>
      <w:bookmarkEnd w:id="6065"/>
      <w:bookmarkEnd w:id="6066"/>
    </w:p>
    <w:p w14:paraId="1B9F94BE" w14:textId="77777777" w:rsidR="00C45907" w:rsidRPr="00931575" w:rsidRDefault="00C45907" w:rsidP="005624C7">
      <w:pPr>
        <w:pStyle w:val="H6"/>
        <w:rPr>
          <w:lang w:eastAsia="zh-CN"/>
        </w:rPr>
      </w:pPr>
      <w:bookmarkStart w:id="6067" w:name="_Toc21103039"/>
      <w:bookmarkStart w:id="6068" w:name="_Toc29810888"/>
      <w:bookmarkStart w:id="6069" w:name="_Toc36636248"/>
      <w:bookmarkStart w:id="6070" w:name="_Toc37273194"/>
      <w:bookmarkStart w:id="6071" w:name="_Toc45886282"/>
      <w:r w:rsidRPr="00931575">
        <w:rPr>
          <w:lang w:val="en-US"/>
        </w:rPr>
        <w:t>8.3.6.1.1.1</w:t>
      </w:r>
      <w:r w:rsidRPr="00931575">
        <w:rPr>
          <w:lang w:val="en-US"/>
        </w:rPr>
        <w:tab/>
        <w:t>Definition and applicability</w:t>
      </w:r>
      <w:bookmarkEnd w:id="6067"/>
      <w:bookmarkEnd w:id="6068"/>
      <w:bookmarkEnd w:id="6069"/>
      <w:bookmarkEnd w:id="6070"/>
      <w:bookmarkEnd w:id="6071"/>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607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6073" w:name="_Toc29810889"/>
      <w:bookmarkStart w:id="6074" w:name="_Toc36636249"/>
      <w:bookmarkStart w:id="6075" w:name="_Toc37273195"/>
      <w:bookmarkStart w:id="6076" w:name="_Toc45886283"/>
      <w:r w:rsidRPr="00931575">
        <w:rPr>
          <w:lang w:eastAsia="zh-CN"/>
        </w:rPr>
        <w:lastRenderedPageBreak/>
        <w:t>8.3.6.1.1.2</w:t>
      </w:r>
      <w:r w:rsidRPr="00931575">
        <w:rPr>
          <w:lang w:eastAsia="zh-CN"/>
        </w:rPr>
        <w:tab/>
        <w:t>Minimum Requirement</w:t>
      </w:r>
      <w:bookmarkEnd w:id="6072"/>
      <w:bookmarkEnd w:id="6073"/>
      <w:bookmarkEnd w:id="6074"/>
      <w:bookmarkEnd w:id="6075"/>
      <w:bookmarkEnd w:id="6076"/>
    </w:p>
    <w:p w14:paraId="5CC62614" w14:textId="6A9E8E90" w:rsidR="00C45907" w:rsidRPr="00931575" w:rsidRDefault="00C45907" w:rsidP="00136C94">
      <w:pPr>
        <w:rPr>
          <w:lang w:eastAsia="zh-CN"/>
        </w:rPr>
      </w:pPr>
      <w:bookmarkStart w:id="607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6078" w:name="_Toc29810890"/>
      <w:bookmarkStart w:id="6079" w:name="_Toc36636250"/>
      <w:bookmarkStart w:id="6080" w:name="_Toc37273196"/>
      <w:bookmarkStart w:id="6081" w:name="_Toc45886284"/>
      <w:r w:rsidRPr="00931575">
        <w:rPr>
          <w:lang w:val="en-US"/>
        </w:rPr>
        <w:t>8.3.6.1.1.3</w:t>
      </w:r>
      <w:r w:rsidRPr="00931575">
        <w:rPr>
          <w:lang w:val="en-US"/>
        </w:rPr>
        <w:tab/>
        <w:t>Test purpose</w:t>
      </w:r>
      <w:bookmarkEnd w:id="6077"/>
      <w:bookmarkEnd w:id="6078"/>
      <w:bookmarkEnd w:id="6079"/>
      <w:bookmarkEnd w:id="6080"/>
      <w:bookmarkEnd w:id="6081"/>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6082" w:name="_Toc21103042"/>
      <w:bookmarkStart w:id="6083" w:name="_Toc29810891"/>
      <w:bookmarkStart w:id="6084" w:name="_Toc36636251"/>
      <w:bookmarkStart w:id="6085" w:name="_Toc37273197"/>
      <w:bookmarkStart w:id="6086" w:name="_Toc45886285"/>
      <w:r w:rsidRPr="00931575">
        <w:rPr>
          <w:lang w:val="en-US"/>
        </w:rPr>
        <w:t>8.3.6.1.1</w:t>
      </w:r>
      <w:r w:rsidRPr="00931575">
        <w:rPr>
          <w:lang w:val="en-US" w:eastAsia="zh-CN"/>
        </w:rPr>
        <w:t>.4</w:t>
      </w:r>
      <w:r w:rsidRPr="00931575">
        <w:rPr>
          <w:lang w:val="en-US" w:eastAsia="zh-CN"/>
        </w:rPr>
        <w:tab/>
        <w:t>Method of test</w:t>
      </w:r>
      <w:bookmarkEnd w:id="6082"/>
      <w:bookmarkEnd w:id="6083"/>
      <w:bookmarkEnd w:id="6084"/>
      <w:bookmarkEnd w:id="6085"/>
      <w:bookmarkEnd w:id="6086"/>
    </w:p>
    <w:p w14:paraId="62844157" w14:textId="77777777" w:rsidR="00C45907" w:rsidRPr="00931575" w:rsidRDefault="00C45907" w:rsidP="005624C7">
      <w:pPr>
        <w:pStyle w:val="H6"/>
        <w:rPr>
          <w:lang w:val="en-US" w:eastAsia="zh-CN"/>
        </w:rPr>
      </w:pPr>
      <w:bookmarkStart w:id="6087" w:name="_Toc21103043"/>
      <w:bookmarkStart w:id="6088" w:name="_Toc29810892"/>
      <w:bookmarkStart w:id="6089" w:name="_Toc36636252"/>
      <w:bookmarkStart w:id="6090" w:name="_Toc37273198"/>
      <w:bookmarkStart w:id="6091" w:name="_Toc45886286"/>
      <w:r w:rsidRPr="00931575">
        <w:rPr>
          <w:lang w:val="en-US"/>
        </w:rPr>
        <w:t>8.3.6.1.1</w:t>
      </w:r>
      <w:r w:rsidRPr="00931575">
        <w:rPr>
          <w:lang w:val="en-US" w:eastAsia="zh-CN"/>
        </w:rPr>
        <w:t>.4.1</w:t>
      </w:r>
      <w:r w:rsidRPr="00931575">
        <w:rPr>
          <w:lang w:val="en-US" w:eastAsia="zh-CN"/>
        </w:rPr>
        <w:tab/>
        <w:t>Initial conditions</w:t>
      </w:r>
      <w:bookmarkEnd w:id="6087"/>
      <w:bookmarkEnd w:id="6088"/>
      <w:bookmarkEnd w:id="6089"/>
      <w:bookmarkEnd w:id="6090"/>
      <w:bookmarkEnd w:id="6091"/>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6092" w:name="_Toc21103044"/>
      <w:bookmarkStart w:id="6093" w:name="_Toc29810893"/>
      <w:bookmarkStart w:id="6094" w:name="_Toc36636253"/>
      <w:bookmarkStart w:id="6095" w:name="_Toc37273199"/>
      <w:bookmarkStart w:id="6096" w:name="_Toc45886287"/>
      <w:r w:rsidRPr="00931575">
        <w:rPr>
          <w:lang w:val="en-US"/>
        </w:rPr>
        <w:t>8.3.6.1.1</w:t>
      </w:r>
      <w:r w:rsidRPr="00931575">
        <w:rPr>
          <w:lang w:val="en-US" w:eastAsia="zh-CN"/>
        </w:rPr>
        <w:t>.4.2</w:t>
      </w:r>
      <w:r w:rsidRPr="00931575">
        <w:rPr>
          <w:lang w:val="en-US" w:eastAsia="zh-CN"/>
        </w:rPr>
        <w:tab/>
        <w:t>Procedure</w:t>
      </w:r>
      <w:bookmarkEnd w:id="6092"/>
      <w:bookmarkEnd w:id="6093"/>
      <w:bookmarkEnd w:id="6094"/>
      <w:bookmarkEnd w:id="6095"/>
      <w:bookmarkEnd w:id="6096"/>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6097" w:name="_Toc21103045"/>
      <w:bookmarkStart w:id="6098" w:name="_Toc29810894"/>
      <w:bookmarkStart w:id="6099" w:name="_Toc36636254"/>
      <w:bookmarkStart w:id="6100" w:name="_Toc37273200"/>
      <w:bookmarkStart w:id="6101" w:name="_Toc45886288"/>
      <w:r w:rsidRPr="00931575">
        <w:rPr>
          <w:lang w:val="en-US"/>
        </w:rPr>
        <w:t>8.3.6.1.1.5</w:t>
      </w:r>
      <w:r w:rsidRPr="00931575">
        <w:rPr>
          <w:lang w:val="en-US"/>
        </w:rPr>
        <w:tab/>
        <w:t>Test Requirement</w:t>
      </w:r>
      <w:bookmarkEnd w:id="6097"/>
      <w:bookmarkEnd w:id="6098"/>
      <w:bookmarkEnd w:id="6099"/>
      <w:bookmarkEnd w:id="6100"/>
      <w:bookmarkEnd w:id="6101"/>
    </w:p>
    <w:p w14:paraId="7B5A2302" w14:textId="77777777" w:rsidR="00C45907" w:rsidRPr="00931575" w:rsidRDefault="00C45907" w:rsidP="005624C7">
      <w:pPr>
        <w:pStyle w:val="H6"/>
        <w:rPr>
          <w:lang w:val="en-US"/>
        </w:rPr>
      </w:pPr>
      <w:bookmarkStart w:id="6102" w:name="_Toc21103046"/>
      <w:bookmarkStart w:id="6103" w:name="_Toc29810895"/>
      <w:bookmarkStart w:id="6104" w:name="_Toc36636255"/>
      <w:bookmarkStart w:id="6105" w:name="_Toc37273201"/>
      <w:bookmarkStart w:id="6106" w:name="_Toc45886289"/>
      <w:r w:rsidRPr="00931575">
        <w:rPr>
          <w:lang w:val="en-US"/>
        </w:rPr>
        <w:t>8.3.6.1.1.5.1</w:t>
      </w:r>
      <w:r w:rsidRPr="00931575">
        <w:rPr>
          <w:lang w:val="en-US"/>
        </w:rPr>
        <w:tab/>
        <w:t xml:space="preserve">Test Requirement for </w:t>
      </w:r>
      <w:r w:rsidRPr="00931575">
        <w:rPr>
          <w:i/>
          <w:lang w:val="en-US"/>
        </w:rPr>
        <w:t>BS type 1-O</w:t>
      </w:r>
      <w:bookmarkEnd w:id="6102"/>
      <w:bookmarkEnd w:id="6103"/>
      <w:bookmarkEnd w:id="6104"/>
      <w:bookmarkEnd w:id="6105"/>
      <w:bookmarkEnd w:id="6106"/>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6107" w:name="_Toc21103047"/>
      <w:bookmarkStart w:id="6108" w:name="_Toc29810896"/>
      <w:bookmarkStart w:id="6109" w:name="_Toc36636256"/>
      <w:bookmarkStart w:id="6110" w:name="_Toc37273202"/>
      <w:bookmarkStart w:id="6111" w:name="_Toc45886290"/>
      <w:r w:rsidRPr="00931575">
        <w:rPr>
          <w:lang w:val="en-US"/>
        </w:rPr>
        <w:t>8.3.6.1.1.5.2</w:t>
      </w:r>
      <w:r w:rsidRPr="00931575">
        <w:rPr>
          <w:lang w:val="en-US"/>
        </w:rPr>
        <w:tab/>
      </w:r>
      <w:bookmarkEnd w:id="6107"/>
      <w:r w:rsidRPr="00931575">
        <w:rPr>
          <w:lang w:val="en-US"/>
        </w:rPr>
        <w:t>Void</w:t>
      </w:r>
      <w:bookmarkEnd w:id="6108"/>
      <w:bookmarkEnd w:id="6109"/>
      <w:bookmarkEnd w:id="6110"/>
      <w:bookmarkEnd w:id="6111"/>
    </w:p>
    <w:p w14:paraId="7BB8C3B5" w14:textId="77777777" w:rsidR="00C45907" w:rsidRPr="00931575" w:rsidRDefault="00C45907" w:rsidP="00C45907">
      <w:pPr>
        <w:pStyle w:val="Heading5"/>
        <w:rPr>
          <w:lang w:eastAsia="zh-CN"/>
        </w:rPr>
      </w:pPr>
      <w:bookmarkStart w:id="6112" w:name="_Toc21103048"/>
      <w:bookmarkStart w:id="6113" w:name="_Toc29810897"/>
      <w:bookmarkStart w:id="6114" w:name="_Toc36636257"/>
      <w:bookmarkStart w:id="6115" w:name="_Toc37273203"/>
      <w:bookmarkStart w:id="6116" w:name="_Toc45886291"/>
      <w:bookmarkStart w:id="6117" w:name="_Toc53183345"/>
      <w:bookmarkStart w:id="6118" w:name="_Toc58916054"/>
      <w:bookmarkStart w:id="6119" w:name="_Toc66701201"/>
      <w:bookmarkStart w:id="6120" w:name="_Toc68697358"/>
      <w:bookmarkStart w:id="6121" w:name="_Toc74928313"/>
      <w:bookmarkStart w:id="6122" w:name="_Toc76115412"/>
      <w:bookmarkStart w:id="6123" w:name="_Toc76544819"/>
      <w:r w:rsidRPr="00931575">
        <w:rPr>
          <w:lang w:eastAsia="zh-CN"/>
        </w:rPr>
        <w:t>8.3.6.1.2</w:t>
      </w:r>
      <w:r w:rsidRPr="00931575">
        <w:rPr>
          <w:lang w:eastAsia="zh-CN"/>
        </w:rPr>
        <w:tab/>
        <w:t>ACK missed detection</w:t>
      </w:r>
      <w:bookmarkEnd w:id="6112"/>
      <w:bookmarkEnd w:id="6113"/>
      <w:bookmarkEnd w:id="6114"/>
      <w:bookmarkEnd w:id="6115"/>
      <w:bookmarkEnd w:id="6116"/>
      <w:bookmarkEnd w:id="6117"/>
      <w:bookmarkEnd w:id="6118"/>
      <w:bookmarkEnd w:id="6119"/>
      <w:bookmarkEnd w:id="6120"/>
      <w:bookmarkEnd w:id="6121"/>
      <w:bookmarkEnd w:id="6122"/>
      <w:bookmarkEnd w:id="6123"/>
    </w:p>
    <w:p w14:paraId="7A38F4C8" w14:textId="77777777" w:rsidR="00C45907" w:rsidRPr="00931575" w:rsidRDefault="00C45907" w:rsidP="005624C7">
      <w:pPr>
        <w:pStyle w:val="H6"/>
        <w:rPr>
          <w:lang w:eastAsia="zh-CN"/>
        </w:rPr>
      </w:pPr>
      <w:bookmarkStart w:id="6124" w:name="_Toc21103049"/>
      <w:bookmarkStart w:id="6125" w:name="_Toc29810898"/>
      <w:bookmarkStart w:id="6126" w:name="_Toc36636258"/>
      <w:bookmarkStart w:id="6127" w:name="_Toc37273204"/>
      <w:bookmarkStart w:id="6128" w:name="_Toc45886292"/>
      <w:r w:rsidRPr="00931575">
        <w:rPr>
          <w:lang w:eastAsia="zh-CN"/>
        </w:rPr>
        <w:t>8.3.6.1.2.1</w:t>
      </w:r>
      <w:r w:rsidRPr="00931575">
        <w:rPr>
          <w:lang w:eastAsia="zh-CN"/>
        </w:rPr>
        <w:tab/>
        <w:t>Definition and applicability</w:t>
      </w:r>
      <w:bookmarkEnd w:id="6124"/>
      <w:bookmarkEnd w:id="6125"/>
      <w:bookmarkEnd w:id="6126"/>
      <w:bookmarkEnd w:id="6127"/>
      <w:bookmarkEnd w:id="6128"/>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6129" w:name="_Toc21103050"/>
      <w:bookmarkStart w:id="6130" w:name="_Toc29810899"/>
      <w:bookmarkStart w:id="6131" w:name="_Toc36636259"/>
      <w:bookmarkStart w:id="6132" w:name="_Toc37273205"/>
      <w:bookmarkStart w:id="6133" w:name="_Toc45886293"/>
      <w:r w:rsidRPr="00931575">
        <w:rPr>
          <w:lang w:eastAsia="zh-CN"/>
        </w:rPr>
        <w:t>8.3.6.1.2.2</w:t>
      </w:r>
      <w:r w:rsidRPr="00931575">
        <w:rPr>
          <w:lang w:eastAsia="zh-CN"/>
        </w:rPr>
        <w:tab/>
        <w:t>Minimum Requirement</w:t>
      </w:r>
      <w:bookmarkEnd w:id="6129"/>
      <w:bookmarkEnd w:id="6130"/>
      <w:bookmarkEnd w:id="6131"/>
      <w:bookmarkEnd w:id="6132"/>
      <w:bookmarkEnd w:id="6133"/>
    </w:p>
    <w:p w14:paraId="3439565E" w14:textId="5CBA91FC" w:rsidR="00C45907" w:rsidRPr="00931575" w:rsidRDefault="00C45907" w:rsidP="00136C94">
      <w:pPr>
        <w:rPr>
          <w:lang w:eastAsia="zh-CN"/>
        </w:rPr>
      </w:pPr>
      <w:bookmarkStart w:id="613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6135" w:name="_Toc29810900"/>
      <w:bookmarkStart w:id="6136" w:name="_Toc36636260"/>
      <w:bookmarkStart w:id="6137" w:name="_Toc37273206"/>
      <w:bookmarkStart w:id="6138" w:name="_Toc45886294"/>
      <w:r w:rsidRPr="00931575">
        <w:rPr>
          <w:lang w:eastAsia="zh-CN"/>
        </w:rPr>
        <w:lastRenderedPageBreak/>
        <w:t>8.3.6.1.2.3</w:t>
      </w:r>
      <w:r w:rsidRPr="00931575">
        <w:rPr>
          <w:lang w:eastAsia="zh-CN"/>
        </w:rPr>
        <w:tab/>
        <w:t>Test purpose</w:t>
      </w:r>
      <w:bookmarkEnd w:id="6134"/>
      <w:bookmarkEnd w:id="6135"/>
      <w:bookmarkEnd w:id="6136"/>
      <w:bookmarkEnd w:id="6137"/>
      <w:bookmarkEnd w:id="6138"/>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6139" w:name="_Toc21103052"/>
      <w:bookmarkStart w:id="6140" w:name="_Toc29810901"/>
      <w:bookmarkStart w:id="6141" w:name="_Toc36636261"/>
      <w:bookmarkStart w:id="6142" w:name="_Toc37273207"/>
      <w:bookmarkStart w:id="6143" w:name="_Toc45886295"/>
      <w:r w:rsidRPr="00931575">
        <w:rPr>
          <w:lang w:eastAsia="zh-CN"/>
        </w:rPr>
        <w:t>8.3.6.1.2.4</w:t>
      </w:r>
      <w:r w:rsidRPr="00931575">
        <w:rPr>
          <w:lang w:eastAsia="zh-CN"/>
        </w:rPr>
        <w:tab/>
        <w:t>Method of test</w:t>
      </w:r>
      <w:bookmarkEnd w:id="6139"/>
      <w:bookmarkEnd w:id="6140"/>
      <w:bookmarkEnd w:id="6141"/>
      <w:bookmarkEnd w:id="6142"/>
      <w:bookmarkEnd w:id="6143"/>
    </w:p>
    <w:p w14:paraId="76CF7156" w14:textId="77777777" w:rsidR="00C45907" w:rsidRPr="00931575" w:rsidRDefault="00C45907" w:rsidP="005624C7">
      <w:pPr>
        <w:pStyle w:val="H6"/>
        <w:rPr>
          <w:lang w:val="en-US"/>
        </w:rPr>
      </w:pPr>
      <w:bookmarkStart w:id="6144" w:name="_Toc21103053"/>
      <w:bookmarkStart w:id="6145" w:name="_Toc29810902"/>
      <w:bookmarkStart w:id="6146" w:name="_Toc36636262"/>
      <w:bookmarkStart w:id="6147" w:name="_Toc37273208"/>
      <w:bookmarkStart w:id="6148" w:name="_Toc45886296"/>
      <w:r w:rsidRPr="00931575">
        <w:rPr>
          <w:lang w:eastAsia="zh-CN"/>
        </w:rPr>
        <w:t>8.3.6.1.2.4</w:t>
      </w:r>
      <w:r w:rsidRPr="00931575">
        <w:rPr>
          <w:lang w:val="en-US"/>
        </w:rPr>
        <w:t>.1</w:t>
      </w:r>
      <w:r w:rsidRPr="00931575">
        <w:rPr>
          <w:lang w:val="en-US"/>
        </w:rPr>
        <w:tab/>
        <w:t>Initial Conditions</w:t>
      </w:r>
      <w:bookmarkEnd w:id="6144"/>
      <w:bookmarkEnd w:id="6145"/>
      <w:bookmarkEnd w:id="6146"/>
      <w:bookmarkEnd w:id="6147"/>
      <w:bookmarkEnd w:id="6148"/>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6149" w:name="_Toc21103054"/>
      <w:bookmarkStart w:id="6150" w:name="_Toc29810903"/>
      <w:bookmarkStart w:id="6151" w:name="_Toc36636263"/>
      <w:bookmarkStart w:id="6152" w:name="_Toc37273209"/>
      <w:bookmarkStart w:id="6153" w:name="_Toc45886297"/>
      <w:r w:rsidRPr="00931575">
        <w:rPr>
          <w:lang w:eastAsia="zh-CN"/>
        </w:rPr>
        <w:t>8.3.6.1.2.4</w:t>
      </w:r>
      <w:r w:rsidRPr="00931575">
        <w:rPr>
          <w:lang w:val="en-US"/>
        </w:rPr>
        <w:t>.2</w:t>
      </w:r>
      <w:r w:rsidRPr="00931575">
        <w:rPr>
          <w:lang w:val="en-US"/>
        </w:rPr>
        <w:tab/>
        <w:t>Procedure</w:t>
      </w:r>
      <w:bookmarkEnd w:id="6149"/>
      <w:bookmarkEnd w:id="6150"/>
      <w:bookmarkEnd w:id="6151"/>
      <w:bookmarkEnd w:id="6152"/>
      <w:bookmarkEnd w:id="6153"/>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45pt" o:ole="" fillcolor="window">
            <v:imagedata r:id="rId71" o:title=""/>
          </v:shape>
          <o:OLEObject Type="Embed" ProgID="Word.Picture.8" ShapeID="_x0000_i1052" DrawAspect="Content" ObjectID="_1687157218"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6154" w:name="_Toc21103055"/>
      <w:bookmarkStart w:id="6155" w:name="_Toc29810904"/>
      <w:bookmarkStart w:id="6156" w:name="_Toc36636264"/>
      <w:bookmarkStart w:id="6157" w:name="_Toc37273210"/>
      <w:bookmarkStart w:id="6158" w:name="_Toc45886298"/>
      <w:r w:rsidRPr="00931575">
        <w:rPr>
          <w:lang w:val="en-US"/>
        </w:rPr>
        <w:t>8.3.6.1.2.5</w:t>
      </w:r>
      <w:r w:rsidRPr="00931575">
        <w:rPr>
          <w:lang w:val="en-US"/>
        </w:rPr>
        <w:tab/>
        <w:t>Test Requirement</w:t>
      </w:r>
      <w:bookmarkEnd w:id="6154"/>
      <w:bookmarkEnd w:id="6155"/>
      <w:bookmarkEnd w:id="6156"/>
      <w:bookmarkEnd w:id="6157"/>
      <w:bookmarkEnd w:id="6158"/>
    </w:p>
    <w:p w14:paraId="052C6829" w14:textId="77777777" w:rsidR="00C45907" w:rsidRPr="00931575" w:rsidRDefault="00C45907" w:rsidP="005624C7">
      <w:pPr>
        <w:pStyle w:val="H6"/>
        <w:rPr>
          <w:lang w:val="en-US"/>
        </w:rPr>
      </w:pPr>
      <w:bookmarkStart w:id="6159" w:name="_Toc21103056"/>
      <w:bookmarkStart w:id="6160" w:name="_Toc29810905"/>
      <w:bookmarkStart w:id="6161" w:name="_Toc36636265"/>
      <w:bookmarkStart w:id="6162" w:name="_Toc37273211"/>
      <w:bookmarkStart w:id="6163" w:name="_Toc45886299"/>
      <w:r w:rsidRPr="00931575">
        <w:rPr>
          <w:lang w:val="en-US"/>
        </w:rPr>
        <w:t>8.3.6.1.2.5.1</w:t>
      </w:r>
      <w:r w:rsidRPr="00931575">
        <w:rPr>
          <w:lang w:val="en-US"/>
        </w:rPr>
        <w:tab/>
        <w:t>Test Requirement for BS type 1-O</w:t>
      </w:r>
      <w:bookmarkEnd w:id="6159"/>
      <w:bookmarkEnd w:id="6160"/>
      <w:bookmarkEnd w:id="6161"/>
      <w:bookmarkEnd w:id="6162"/>
      <w:bookmarkEnd w:id="6163"/>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6164" w:name="_Toc21103057"/>
      <w:bookmarkStart w:id="6165" w:name="_Toc29810906"/>
      <w:bookmarkStart w:id="6166" w:name="_Toc36636266"/>
      <w:bookmarkStart w:id="6167" w:name="_Toc37273212"/>
      <w:bookmarkStart w:id="6168" w:name="_Toc45886300"/>
      <w:r w:rsidRPr="00931575">
        <w:rPr>
          <w:lang w:val="en-US"/>
        </w:rPr>
        <w:t>8.3.6.1.2.5.2</w:t>
      </w:r>
      <w:r w:rsidRPr="00931575">
        <w:rPr>
          <w:lang w:val="en-US"/>
        </w:rPr>
        <w:tab/>
      </w:r>
      <w:bookmarkEnd w:id="6164"/>
      <w:r w:rsidRPr="00931575">
        <w:rPr>
          <w:lang w:val="en-US"/>
        </w:rPr>
        <w:t>Void</w:t>
      </w:r>
      <w:bookmarkEnd w:id="6165"/>
      <w:bookmarkEnd w:id="6166"/>
      <w:bookmarkEnd w:id="6167"/>
      <w:bookmarkEnd w:id="6168"/>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6169" w:name="_Toc74928314"/>
      <w:bookmarkStart w:id="6170" w:name="_Toc76115413"/>
      <w:bookmarkStart w:id="6171" w:name="_Toc76544820"/>
      <w:r w:rsidRPr="00E7741B">
        <w:t>8.3.7</w:t>
      </w:r>
      <w:r w:rsidRPr="00E7741B">
        <w:tab/>
        <w:t>Performance requirements for</w:t>
      </w:r>
      <w:r w:rsidRPr="000061E4">
        <w:t xml:space="preserve"> interlaced PUCCH format </w:t>
      </w:r>
      <w:r w:rsidRPr="000061E4">
        <w:rPr>
          <w:rFonts w:hint="eastAsia"/>
          <w:lang w:eastAsia="zh-CN"/>
        </w:rPr>
        <w:t>0</w:t>
      </w:r>
      <w:bookmarkEnd w:id="6169"/>
      <w:bookmarkEnd w:id="6170"/>
      <w:bookmarkEnd w:id="6171"/>
    </w:p>
    <w:p w14:paraId="171E3A64" w14:textId="77777777" w:rsidR="003B2469" w:rsidRPr="000061E4" w:rsidRDefault="003B2469" w:rsidP="003B2469">
      <w:pPr>
        <w:pStyle w:val="Heading4"/>
      </w:pPr>
      <w:bookmarkStart w:id="6172" w:name="_Toc74928315"/>
      <w:bookmarkStart w:id="6173" w:name="_Toc76115414"/>
      <w:bookmarkStart w:id="6174" w:name="_Toc76544821"/>
      <w:r w:rsidRPr="000061E4">
        <w:t>8.3.7.1</w:t>
      </w:r>
      <w:r w:rsidRPr="000061E4">
        <w:tab/>
        <w:t>Definition and applicability</w:t>
      </w:r>
      <w:bookmarkEnd w:id="6172"/>
      <w:bookmarkEnd w:id="6173"/>
      <w:bookmarkEnd w:id="6174"/>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77777777" w:rsidR="003B2469" w:rsidRPr="00E7741B" w:rsidRDefault="003B2469" w:rsidP="003B2469">
      <w:pPr>
        <w:rPr>
          <w:rFonts w:eastAsia="?c?e?o“A‘??S?V?b?N‘I"/>
        </w:rPr>
      </w:pPr>
      <w:r w:rsidRPr="000061E4">
        <w:rPr>
          <w:rFonts w:eastAsia="?c?e?o“A‘??S?V?b?N‘I" w:cs="v4.2.0"/>
          <w:lang w:eastAsia="ko-KR"/>
        </w:rPr>
        <w:t>The ACK missed deection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6175" w:name="_Toc74928316"/>
      <w:bookmarkStart w:id="6176" w:name="_Toc76115415"/>
      <w:bookmarkStart w:id="6177" w:name="_Toc76544822"/>
      <w:r w:rsidRPr="00E7741B">
        <w:t>8.3.7</w:t>
      </w:r>
      <w:r w:rsidRPr="000061E4">
        <w:t>.2</w:t>
      </w:r>
      <w:r w:rsidRPr="000061E4">
        <w:tab/>
        <w:t>Minimum Requirement</w:t>
      </w:r>
      <w:bookmarkEnd w:id="6175"/>
      <w:bookmarkEnd w:id="6176"/>
      <w:bookmarkEnd w:id="6177"/>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6178" w:name="_Toc74928317"/>
      <w:bookmarkStart w:id="6179" w:name="_Toc76115416"/>
      <w:bookmarkStart w:id="6180" w:name="_Toc76544823"/>
      <w:r w:rsidRPr="000061E4">
        <w:t>8.3.7.3</w:t>
      </w:r>
      <w:r w:rsidRPr="000061E4">
        <w:tab/>
        <w:t>Test purpose</w:t>
      </w:r>
      <w:bookmarkEnd w:id="6178"/>
      <w:bookmarkEnd w:id="6179"/>
      <w:bookmarkEnd w:id="6180"/>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6181" w:name="_Toc74928318"/>
      <w:bookmarkStart w:id="6182" w:name="_Toc76115417"/>
      <w:bookmarkStart w:id="6183" w:name="_Toc76544824"/>
      <w:r w:rsidRPr="000061E4">
        <w:t>8.3.7.4</w:t>
      </w:r>
      <w:r w:rsidRPr="000061E4">
        <w:tab/>
        <w:t>Method of test</w:t>
      </w:r>
      <w:bookmarkEnd w:id="6181"/>
      <w:bookmarkEnd w:id="6182"/>
      <w:bookmarkEnd w:id="6183"/>
    </w:p>
    <w:p w14:paraId="756DACA4" w14:textId="77777777" w:rsidR="003B2469" w:rsidRPr="000061E4" w:rsidRDefault="003B2469" w:rsidP="003B2469">
      <w:pPr>
        <w:pStyle w:val="Heading5"/>
      </w:pPr>
      <w:bookmarkStart w:id="6184" w:name="_Toc74928319"/>
      <w:bookmarkStart w:id="6185" w:name="_Toc76115418"/>
      <w:bookmarkStart w:id="6186" w:name="_Toc76544825"/>
      <w:r w:rsidRPr="000061E4">
        <w:t>8.3.7.4.1</w:t>
      </w:r>
      <w:r w:rsidRPr="000061E4">
        <w:tab/>
        <w:t>Initial conditions</w:t>
      </w:r>
      <w:bookmarkEnd w:id="6184"/>
      <w:bookmarkEnd w:id="6185"/>
      <w:bookmarkEnd w:id="6186"/>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6187" w:name="_Toc74928320"/>
      <w:bookmarkStart w:id="6188" w:name="_Toc76115419"/>
      <w:bookmarkStart w:id="6189" w:name="_Toc76544826"/>
      <w:r w:rsidRPr="000061E4">
        <w:t>8.3.7.4.2</w:t>
      </w:r>
      <w:r w:rsidRPr="000061E4">
        <w:tab/>
        <w:t>Procedure</w:t>
      </w:r>
      <w:bookmarkEnd w:id="6187"/>
      <w:bookmarkEnd w:id="6188"/>
      <w:bookmarkEnd w:id="6189"/>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3B2469" w:rsidRPr="000061E4" w14:paraId="76B48B69" w14:textId="77777777" w:rsidTr="00131033">
        <w:trPr>
          <w:cantSplit/>
          <w:jc w:val="center"/>
        </w:trPr>
        <w:tc>
          <w:tcPr>
            <w:tcW w:w="1961" w:type="dxa"/>
            <w:tcBorders>
              <w:top w:val="nil"/>
              <w:bottom w:val="nil"/>
            </w:tcBorders>
            <w:shd w:val="clear" w:color="auto" w:fill="auto"/>
          </w:tcPr>
          <w:p w14:paraId="41607E3C" w14:textId="77777777" w:rsidR="003B2469" w:rsidRPr="000061E4" w:rsidRDefault="003B2469" w:rsidP="00131033">
            <w:pPr>
              <w:pStyle w:val="TAC"/>
              <w:rPr>
                <w:rFonts w:eastAsia="‚c‚e‚o“Á‘¾ƒSƒVƒbƒN‘Ì"/>
              </w:rPr>
            </w:pPr>
            <w:r w:rsidRPr="000061E4">
              <w:t xml:space="preserve">BS type </w:t>
            </w:r>
            <w:r w:rsidRPr="000061E4">
              <w:rPr>
                <w:lang w:eastAsia="zh-CN"/>
              </w:rPr>
              <w:t>1</w:t>
            </w:r>
            <w:r w:rsidRPr="000061E4">
              <w:t>-O</w:t>
            </w:r>
          </w:p>
        </w:tc>
        <w:tc>
          <w:tcPr>
            <w:tcW w:w="2125" w:type="dxa"/>
            <w:tcBorders>
              <w:top w:val="nil"/>
              <w:bottom w:val="single" w:sz="4" w:space="0" w:color="auto"/>
            </w:tcBorders>
            <w:shd w:val="clear" w:color="auto" w:fill="auto"/>
          </w:tcPr>
          <w:p w14:paraId="2DD79911" w14:textId="77777777" w:rsidR="003B2469" w:rsidRPr="000061E4" w:rsidRDefault="003B2469" w:rsidP="00131033">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3B2469" w:rsidRPr="000061E4" w:rsidRDefault="003B2469" w:rsidP="00131033">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3B2469" w:rsidRPr="000061E4" w:rsidRDefault="003B2469" w:rsidP="00131033">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3B2469" w:rsidRPr="000061E4" w14:paraId="72CD0E6A" w14:textId="77777777" w:rsidTr="00131033">
        <w:trPr>
          <w:cantSplit/>
          <w:jc w:val="center"/>
        </w:trPr>
        <w:tc>
          <w:tcPr>
            <w:tcW w:w="1961" w:type="dxa"/>
            <w:tcBorders>
              <w:top w:val="nil"/>
              <w:bottom w:val="nil"/>
            </w:tcBorders>
            <w:shd w:val="clear" w:color="auto" w:fill="auto"/>
          </w:tcPr>
          <w:p w14:paraId="07554444" w14:textId="77777777" w:rsidR="003B2469" w:rsidRPr="000061E4" w:rsidRDefault="003B2469" w:rsidP="00131033">
            <w:pPr>
              <w:pStyle w:val="TAC"/>
              <w:rPr>
                <w:rFonts w:eastAsia="‚c‚e‚o“Á‘¾ƒSƒVƒbƒN‘Ì"/>
              </w:rPr>
            </w:pPr>
          </w:p>
        </w:tc>
        <w:tc>
          <w:tcPr>
            <w:tcW w:w="2125" w:type="dxa"/>
            <w:tcBorders>
              <w:top w:val="nil"/>
              <w:bottom w:val="nil"/>
            </w:tcBorders>
            <w:shd w:val="clear" w:color="auto" w:fill="auto"/>
          </w:tcPr>
          <w:p w14:paraId="6D28A7C3" w14:textId="77777777" w:rsidR="003B2469" w:rsidRPr="000061E4" w:rsidRDefault="003B2469" w:rsidP="00131033">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3B2469" w:rsidRPr="000061E4" w:rsidRDefault="003B2469" w:rsidP="00131033">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3B2469" w:rsidRPr="000061E4" w:rsidRDefault="003B2469" w:rsidP="00131033">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3FAEDEC9" w14:textId="77777777" w:rsidR="003B2469" w:rsidRPr="000061E4" w:rsidDel="00E958CF" w:rsidRDefault="003B2469" w:rsidP="00131033">
            <w:pPr>
              <w:pStyle w:val="TAN"/>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5pt" o:ole="" fillcolor="window">
            <v:imagedata r:id="rId71" o:title=""/>
          </v:shape>
          <o:OLEObject Type="Embed" ProgID="Word.Picture.8" ShapeID="_x0000_i1053" DrawAspect="Content" ObjectID="_1687157219"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6190" w:name="_Toc74928321"/>
      <w:bookmarkStart w:id="6191" w:name="_Toc76115420"/>
      <w:bookmarkStart w:id="6192" w:name="_Toc76544827"/>
      <w:r w:rsidRPr="000061E4">
        <w:t>8.3.7.5</w:t>
      </w:r>
      <w:r w:rsidRPr="000061E4">
        <w:tab/>
        <w:t>Test Requirement</w:t>
      </w:r>
      <w:bookmarkEnd w:id="6190"/>
      <w:bookmarkEnd w:id="6191"/>
      <w:bookmarkEnd w:id="6192"/>
    </w:p>
    <w:p w14:paraId="7BB5D5C2" w14:textId="77777777" w:rsidR="003B2469" w:rsidRPr="000061E4" w:rsidRDefault="003B2469" w:rsidP="003B2469">
      <w:pPr>
        <w:pStyle w:val="Heading5"/>
        <w:rPr>
          <w:i/>
          <w:iCs/>
          <w:lang w:eastAsia="zh-CN"/>
        </w:rPr>
      </w:pPr>
      <w:bookmarkStart w:id="6193" w:name="_Toc74928322"/>
      <w:bookmarkStart w:id="6194" w:name="_Toc76115421"/>
      <w:bookmarkStart w:id="6195" w:name="_Toc76544828"/>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6193"/>
      <w:bookmarkEnd w:id="6194"/>
      <w:bookmarkEnd w:id="6195"/>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77777777" w:rsidR="003B2469" w:rsidRPr="000061E4" w:rsidRDefault="003B2469" w:rsidP="00131033">
            <w:pPr>
              <w:pStyle w:val="TAC"/>
            </w:pPr>
            <w:r>
              <w:t>[</w:t>
            </w:r>
            <w:r>
              <w:rPr>
                <w:rFonts w:hint="eastAsia"/>
                <w:lang w:eastAsia="zh-CN"/>
              </w:rPr>
              <w:t>-2.2</w:t>
            </w:r>
            <w:r>
              <w:t>]</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77777777" w:rsidR="003B2469" w:rsidRPr="000061E4" w:rsidRDefault="003B2469" w:rsidP="00131033">
            <w:pPr>
              <w:pStyle w:val="TAC"/>
            </w:pPr>
            <w:r>
              <w:t>[</w:t>
            </w:r>
            <w:r>
              <w:rPr>
                <w:rFonts w:hint="eastAsia"/>
                <w:lang w:eastAsia="zh-CN"/>
              </w:rPr>
              <w:t>-1.4</w:t>
            </w:r>
            <w:r>
              <w:t>]</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6196" w:name="_Toc74928323"/>
      <w:bookmarkStart w:id="6197" w:name="_Toc76115422"/>
      <w:bookmarkStart w:id="6198" w:name="_Toc76544829"/>
      <w:r w:rsidRPr="000061E4">
        <w:rPr>
          <w:lang w:val="en-US"/>
        </w:rPr>
        <w:t>8.3.8</w:t>
      </w:r>
      <w:r w:rsidRPr="000061E4">
        <w:tab/>
      </w:r>
      <w:r w:rsidRPr="000061E4">
        <w:rPr>
          <w:lang w:val="en-US"/>
        </w:rPr>
        <w:t>Performance requirements for interlaced PUCCH format 1</w:t>
      </w:r>
      <w:bookmarkEnd w:id="6196"/>
      <w:bookmarkEnd w:id="6197"/>
      <w:bookmarkEnd w:id="6198"/>
    </w:p>
    <w:p w14:paraId="00580E1B" w14:textId="77777777" w:rsidR="003B2469" w:rsidRPr="000061E4" w:rsidRDefault="003B2469" w:rsidP="003B2469">
      <w:pPr>
        <w:pStyle w:val="Heading4"/>
        <w:rPr>
          <w:lang w:val="en-US"/>
        </w:rPr>
      </w:pPr>
      <w:bookmarkStart w:id="6199" w:name="_Toc74928324"/>
      <w:bookmarkStart w:id="6200" w:name="_Toc76115423"/>
      <w:bookmarkStart w:id="6201" w:name="_Toc76544830"/>
      <w:r w:rsidRPr="000061E4">
        <w:rPr>
          <w:lang w:val="en-US"/>
        </w:rPr>
        <w:t>8.3.8.1</w:t>
      </w:r>
      <w:r w:rsidRPr="000061E4">
        <w:rPr>
          <w:lang w:val="en-US"/>
        </w:rPr>
        <w:tab/>
        <w:t>NACK to ACK detection</w:t>
      </w:r>
      <w:bookmarkEnd w:id="6199"/>
      <w:bookmarkEnd w:id="6200"/>
      <w:bookmarkEnd w:id="6201"/>
    </w:p>
    <w:p w14:paraId="4D21D655" w14:textId="77777777" w:rsidR="003B2469" w:rsidRPr="000061E4" w:rsidRDefault="003B2469" w:rsidP="003B2469">
      <w:pPr>
        <w:pStyle w:val="Heading5"/>
        <w:rPr>
          <w:lang w:val="en-US"/>
        </w:rPr>
      </w:pPr>
      <w:bookmarkStart w:id="6202" w:name="_Toc74928325"/>
      <w:bookmarkStart w:id="6203" w:name="_Toc76115424"/>
      <w:bookmarkStart w:id="6204" w:name="_Toc76544831"/>
      <w:r w:rsidRPr="000061E4">
        <w:rPr>
          <w:lang w:val="en-US"/>
        </w:rPr>
        <w:t>8.3.8.1.1</w:t>
      </w:r>
      <w:r w:rsidRPr="000061E4">
        <w:rPr>
          <w:lang w:val="en-US"/>
        </w:rPr>
        <w:tab/>
        <w:t>Definition and applicability</w:t>
      </w:r>
      <w:bookmarkEnd w:id="6202"/>
      <w:bookmarkEnd w:id="6203"/>
      <w:bookmarkEnd w:id="6204"/>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 xml:space="preserve">The NACK to ACK detection probability is the probability of detecting an ACK bit when a NACK bit was sent on particular bit position. Each NACK bit erroneously detected as ACK bit is counted as one error. Erroneously detected </w:t>
      </w:r>
      <w:r w:rsidRPr="000061E4">
        <w:rPr>
          <w:lang w:val="en-US"/>
        </w:rPr>
        <w:lastRenderedPageBreak/>
        <w:t>NACK bits in the definition do not contain the NACK bits which are mapped from DTX, i.e. NACK bits received when DTX is sent should not be considered.</w:t>
      </w:r>
    </w:p>
    <w:p w14:paraId="6CFF009E" w14:textId="77777777" w:rsidR="003B2469" w:rsidRPr="00E7741B" w:rsidRDefault="003B2469" w:rsidP="003B2469">
      <w:pPr>
        <w:rPr>
          <w:lang w:val="en-US"/>
        </w:rPr>
      </w:pPr>
      <w:r w:rsidRPr="000061E4">
        <w:rPr>
          <w:rFonts w:eastAsia="?c?e?o“A‘??S?V?b?N‘I" w:cs="v4.2.0"/>
          <w:lang w:eastAsia="ko-KR"/>
        </w:rPr>
        <w:t>The NACK to ACK deection requirement only applies to the PUCCH format 1 with 2 UCI bits. The UCI information only contrains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6205" w:name="_Toc74928326"/>
      <w:bookmarkStart w:id="6206" w:name="_Toc76115425"/>
      <w:bookmarkStart w:id="6207" w:name="_Toc76544832"/>
      <w:r w:rsidRPr="000061E4">
        <w:rPr>
          <w:lang w:val="en-US"/>
        </w:rPr>
        <w:t>8.3.8.1.2</w:t>
      </w:r>
      <w:r w:rsidRPr="000061E4">
        <w:rPr>
          <w:lang w:val="en-US"/>
        </w:rPr>
        <w:tab/>
        <w:t>Minimum Requirement</w:t>
      </w:r>
      <w:bookmarkEnd w:id="6205"/>
      <w:bookmarkEnd w:id="6206"/>
      <w:bookmarkEnd w:id="6207"/>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6208" w:name="_Toc74928327"/>
      <w:bookmarkStart w:id="6209" w:name="_Toc76115426"/>
      <w:bookmarkStart w:id="6210" w:name="_Toc76544833"/>
      <w:r w:rsidRPr="000061E4">
        <w:rPr>
          <w:lang w:val="en-US"/>
        </w:rPr>
        <w:t>8.3.8.1.3</w:t>
      </w:r>
      <w:r w:rsidRPr="000061E4">
        <w:rPr>
          <w:lang w:val="en-US"/>
        </w:rPr>
        <w:tab/>
        <w:t>Test purpose</w:t>
      </w:r>
      <w:bookmarkEnd w:id="6208"/>
      <w:bookmarkEnd w:id="6209"/>
      <w:bookmarkEnd w:id="6210"/>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6211" w:name="_Toc74928328"/>
      <w:bookmarkStart w:id="6212" w:name="_Toc76115427"/>
      <w:bookmarkStart w:id="6213" w:name="_Toc76544834"/>
      <w:r w:rsidRPr="000061E4">
        <w:rPr>
          <w:lang w:val="en-US"/>
        </w:rPr>
        <w:t>8.3.8.1.4</w:t>
      </w:r>
      <w:r w:rsidRPr="000061E4">
        <w:rPr>
          <w:lang w:val="en-US"/>
        </w:rPr>
        <w:tab/>
        <w:t>Method of test</w:t>
      </w:r>
      <w:bookmarkEnd w:id="6211"/>
      <w:bookmarkEnd w:id="6212"/>
      <w:bookmarkEnd w:id="6213"/>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3B2469" w:rsidRPr="000061E4" w14:paraId="004B7B01" w14:textId="77777777" w:rsidTr="00131033">
        <w:trPr>
          <w:cantSplit/>
          <w:jc w:val="center"/>
        </w:trPr>
        <w:tc>
          <w:tcPr>
            <w:tcW w:w="1555" w:type="dxa"/>
            <w:tcBorders>
              <w:top w:val="nil"/>
              <w:bottom w:val="nil"/>
            </w:tcBorders>
            <w:shd w:val="clear" w:color="auto" w:fill="auto"/>
          </w:tcPr>
          <w:p w14:paraId="4C47232A" w14:textId="77777777" w:rsidR="003B2469" w:rsidRPr="000061E4" w:rsidRDefault="003B2469" w:rsidP="00131033">
            <w:pPr>
              <w:pStyle w:val="TAC"/>
              <w:rPr>
                <w:rFonts w:eastAsia="‚c‚e‚o“Á‘¾ƒSƒVƒbƒN‘Ì"/>
              </w:rPr>
            </w:pPr>
            <w:r w:rsidRPr="000061E4">
              <w:t>BS type 1-O</w:t>
            </w:r>
          </w:p>
        </w:tc>
        <w:tc>
          <w:tcPr>
            <w:tcW w:w="1410" w:type="dxa"/>
            <w:tcBorders>
              <w:top w:val="nil"/>
              <w:bottom w:val="single" w:sz="4" w:space="0" w:color="auto"/>
            </w:tcBorders>
            <w:shd w:val="clear" w:color="auto" w:fill="auto"/>
          </w:tcPr>
          <w:p w14:paraId="601CD44D" w14:textId="77777777" w:rsidR="003B2469" w:rsidRPr="000061E4" w:rsidRDefault="003B2469" w:rsidP="00131033">
            <w:pPr>
              <w:pStyle w:val="TAC"/>
              <w:rPr>
                <w:lang w:eastAsia="zh-CN"/>
              </w:rPr>
            </w:pPr>
            <w:r w:rsidRPr="000061E4">
              <w:rPr>
                <w:lang w:eastAsia="zh-CN"/>
              </w:rPr>
              <w:t>15</w:t>
            </w:r>
          </w:p>
        </w:tc>
        <w:tc>
          <w:tcPr>
            <w:tcW w:w="1890" w:type="dxa"/>
            <w:tcBorders>
              <w:bottom w:val="single" w:sz="4" w:space="0" w:color="auto"/>
            </w:tcBorders>
          </w:tcPr>
          <w:p w14:paraId="4D098A34" w14:textId="77777777" w:rsidR="003B2469" w:rsidRPr="000061E4" w:rsidRDefault="003B2469" w:rsidP="00131033">
            <w:pPr>
              <w:pStyle w:val="TAC"/>
              <w:rPr>
                <w:lang w:val="en-US"/>
              </w:rPr>
            </w:pPr>
            <w:r w:rsidRPr="000061E4">
              <w:rPr>
                <w:lang w:val="en-US"/>
              </w:rPr>
              <w:t>20</w:t>
            </w:r>
          </w:p>
        </w:tc>
        <w:tc>
          <w:tcPr>
            <w:tcW w:w="3780" w:type="dxa"/>
            <w:tcBorders>
              <w:bottom w:val="single" w:sz="4" w:space="0" w:color="auto"/>
            </w:tcBorders>
          </w:tcPr>
          <w:p w14:paraId="0207CCE1" w14:textId="77777777" w:rsidR="003B2469" w:rsidRPr="000061E4" w:rsidRDefault="003B2469" w:rsidP="00131033">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3B2469" w:rsidRPr="000061E4" w14:paraId="4DDA9121" w14:textId="77777777" w:rsidTr="00131033">
        <w:trPr>
          <w:cantSplit/>
          <w:jc w:val="center"/>
        </w:trPr>
        <w:tc>
          <w:tcPr>
            <w:tcW w:w="1555" w:type="dxa"/>
            <w:tcBorders>
              <w:top w:val="nil"/>
              <w:bottom w:val="nil"/>
            </w:tcBorders>
            <w:shd w:val="clear" w:color="auto" w:fill="auto"/>
          </w:tcPr>
          <w:p w14:paraId="6ABA8FBC" w14:textId="77777777" w:rsidR="003B2469" w:rsidRPr="000061E4" w:rsidRDefault="003B2469" w:rsidP="00131033">
            <w:pPr>
              <w:pStyle w:val="TAC"/>
              <w:rPr>
                <w:rFonts w:eastAsia="‚c‚e‚o“Á‘¾ƒSƒVƒbƒN‘Ì"/>
              </w:rPr>
            </w:pPr>
          </w:p>
        </w:tc>
        <w:tc>
          <w:tcPr>
            <w:tcW w:w="1410" w:type="dxa"/>
            <w:tcBorders>
              <w:top w:val="nil"/>
              <w:bottom w:val="nil"/>
            </w:tcBorders>
            <w:shd w:val="clear" w:color="auto" w:fill="auto"/>
          </w:tcPr>
          <w:p w14:paraId="1228FCE1" w14:textId="77777777" w:rsidR="003B2469" w:rsidRPr="000061E4" w:rsidRDefault="003B2469" w:rsidP="00131033">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3B2469" w:rsidRPr="000061E4" w:rsidRDefault="003B2469" w:rsidP="00131033">
            <w:pPr>
              <w:pStyle w:val="TAC"/>
              <w:rPr>
                <w:lang w:val="en-US"/>
              </w:rPr>
            </w:pPr>
            <w:r w:rsidRPr="000061E4">
              <w:rPr>
                <w:lang w:val="en-US"/>
              </w:rPr>
              <w:t>20</w:t>
            </w:r>
          </w:p>
        </w:tc>
        <w:tc>
          <w:tcPr>
            <w:tcW w:w="3780" w:type="dxa"/>
            <w:tcBorders>
              <w:bottom w:val="single" w:sz="4" w:space="0" w:color="auto"/>
            </w:tcBorders>
          </w:tcPr>
          <w:p w14:paraId="699D2D2A" w14:textId="77777777" w:rsidR="003B2469" w:rsidRPr="000061E4" w:rsidRDefault="003B2469" w:rsidP="00131033">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54FE75E7" w14:textId="77777777" w:rsidR="003B2469" w:rsidRPr="000061E4" w:rsidRDefault="003B2469" w:rsidP="00131033">
            <w:pPr>
              <w:pStyle w:val="TAN"/>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6214" w:name="_Toc74928329"/>
      <w:bookmarkStart w:id="6215" w:name="_Toc76115428"/>
      <w:bookmarkStart w:id="6216" w:name="_Toc76544835"/>
      <w:r w:rsidRPr="000061E4">
        <w:rPr>
          <w:lang w:val="en-US"/>
        </w:rPr>
        <w:t>8.3.8.1.5</w:t>
      </w:r>
      <w:r w:rsidRPr="000061E4">
        <w:rPr>
          <w:lang w:val="en-US"/>
        </w:rPr>
        <w:tab/>
        <w:t>Test Requirement</w:t>
      </w:r>
      <w:bookmarkEnd w:id="6214"/>
      <w:bookmarkEnd w:id="6215"/>
      <w:bookmarkEnd w:id="6216"/>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77777777" w:rsidR="003B2469" w:rsidRPr="000061E4" w:rsidRDefault="003B2469" w:rsidP="00131033">
            <w:pPr>
              <w:pStyle w:val="TAC"/>
            </w:pPr>
            <w:r>
              <w:t>[</w:t>
            </w:r>
            <w:r>
              <w:rPr>
                <w:rFonts w:hint="eastAsia"/>
                <w:lang w:eastAsia="zh-CN"/>
              </w:rPr>
              <w:t>-13.2</w:t>
            </w:r>
            <w:r>
              <w:t>]</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77777777" w:rsidR="003B2469" w:rsidRPr="000061E4" w:rsidRDefault="003B2469" w:rsidP="00131033">
            <w:pPr>
              <w:pStyle w:val="TAC"/>
            </w:pPr>
            <w:r>
              <w:t>[</w:t>
            </w:r>
            <w:r>
              <w:rPr>
                <w:rFonts w:hint="eastAsia"/>
                <w:lang w:eastAsia="zh-CN"/>
              </w:rPr>
              <w:t>-12.7</w:t>
            </w:r>
            <w:r>
              <w:t>]</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6217" w:name="_Toc74928330"/>
      <w:bookmarkStart w:id="6218" w:name="_Toc76115429"/>
      <w:bookmarkStart w:id="6219" w:name="_Toc76544836"/>
      <w:r w:rsidRPr="00E7741B">
        <w:rPr>
          <w:lang w:val="en-US"/>
        </w:rPr>
        <w:t>8.3.8.2</w:t>
      </w:r>
      <w:r w:rsidRPr="00E7741B">
        <w:rPr>
          <w:lang w:val="en-US"/>
        </w:rPr>
        <w:tab/>
        <w:t>ACK missed detection</w:t>
      </w:r>
      <w:bookmarkEnd w:id="6217"/>
      <w:bookmarkEnd w:id="6218"/>
      <w:bookmarkEnd w:id="6219"/>
    </w:p>
    <w:p w14:paraId="2E4E1271" w14:textId="77777777" w:rsidR="003B2469" w:rsidRPr="000061E4" w:rsidRDefault="003B2469" w:rsidP="003B2469">
      <w:pPr>
        <w:pStyle w:val="Heading5"/>
        <w:rPr>
          <w:lang w:val="en-US"/>
        </w:rPr>
      </w:pPr>
      <w:bookmarkStart w:id="6220" w:name="_Toc74928331"/>
      <w:bookmarkStart w:id="6221" w:name="_Toc76115430"/>
      <w:bookmarkStart w:id="6222" w:name="_Toc76544837"/>
      <w:r w:rsidRPr="000061E4">
        <w:rPr>
          <w:lang w:val="en-US"/>
        </w:rPr>
        <w:t>8.3.8.2.1</w:t>
      </w:r>
      <w:r w:rsidRPr="000061E4">
        <w:rPr>
          <w:lang w:val="en-US"/>
        </w:rPr>
        <w:tab/>
        <w:t>Definition and applicability</w:t>
      </w:r>
      <w:bookmarkEnd w:id="6220"/>
      <w:bookmarkEnd w:id="6221"/>
      <w:bookmarkEnd w:id="6222"/>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77777777" w:rsidR="003B2469" w:rsidRPr="00E7741B" w:rsidRDefault="003B2469" w:rsidP="003B2469">
      <w:pPr>
        <w:rPr>
          <w:lang w:val="en-US"/>
        </w:rPr>
      </w:pPr>
      <w:r w:rsidRPr="000061E4">
        <w:rPr>
          <w:rFonts w:eastAsia="?c?e?o“A‘??S?V?b?N‘I" w:cs="v4.2.0"/>
          <w:lang w:eastAsia="ko-KR"/>
        </w:rPr>
        <w:lastRenderedPageBreak/>
        <w:t>The ACK missed deection requirement only applies to the PUCCH format 1 with 2 UCI bits. The UCI information only contrains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6223" w:name="_Toc74928332"/>
      <w:bookmarkStart w:id="6224" w:name="_Toc76115431"/>
      <w:bookmarkStart w:id="6225" w:name="_Toc76544838"/>
      <w:r w:rsidRPr="000061E4">
        <w:rPr>
          <w:lang w:val="en-US"/>
        </w:rPr>
        <w:t>8.3.8.2.2</w:t>
      </w:r>
      <w:r w:rsidRPr="000061E4">
        <w:rPr>
          <w:lang w:val="en-US"/>
        </w:rPr>
        <w:tab/>
        <w:t>Minimum Requirement</w:t>
      </w:r>
      <w:bookmarkEnd w:id="6223"/>
      <w:bookmarkEnd w:id="6224"/>
      <w:bookmarkEnd w:id="6225"/>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6226" w:name="_Toc74928333"/>
      <w:bookmarkStart w:id="6227" w:name="_Toc76115432"/>
      <w:bookmarkStart w:id="6228" w:name="_Toc76544839"/>
      <w:r w:rsidRPr="000061E4">
        <w:rPr>
          <w:lang w:val="en-US"/>
        </w:rPr>
        <w:t>8.3.8.2.3</w:t>
      </w:r>
      <w:r w:rsidRPr="000061E4">
        <w:rPr>
          <w:lang w:val="en-US"/>
        </w:rPr>
        <w:tab/>
        <w:t>Test purpose</w:t>
      </w:r>
      <w:bookmarkEnd w:id="6226"/>
      <w:bookmarkEnd w:id="6227"/>
      <w:bookmarkEnd w:id="6228"/>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6229" w:name="_Toc74928334"/>
      <w:bookmarkStart w:id="6230" w:name="_Toc76115433"/>
      <w:bookmarkStart w:id="6231" w:name="_Toc76544840"/>
      <w:r w:rsidRPr="000061E4">
        <w:rPr>
          <w:lang w:val="en-US"/>
        </w:rPr>
        <w:t>8.3.8.2.4</w:t>
      </w:r>
      <w:r w:rsidRPr="000061E4">
        <w:rPr>
          <w:lang w:val="en-US"/>
        </w:rPr>
        <w:tab/>
        <w:t>Method of test</w:t>
      </w:r>
      <w:bookmarkEnd w:id="6229"/>
      <w:bookmarkEnd w:id="6230"/>
      <w:bookmarkEnd w:id="6231"/>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lastRenderedPageBreak/>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3B2469" w:rsidRPr="000061E4" w14:paraId="36EDB1D0" w14:textId="77777777" w:rsidTr="00131033">
        <w:trPr>
          <w:cantSplit/>
          <w:jc w:val="center"/>
        </w:trPr>
        <w:tc>
          <w:tcPr>
            <w:tcW w:w="1555" w:type="dxa"/>
            <w:tcBorders>
              <w:top w:val="nil"/>
              <w:bottom w:val="nil"/>
            </w:tcBorders>
            <w:shd w:val="clear" w:color="auto" w:fill="auto"/>
          </w:tcPr>
          <w:p w14:paraId="5492D4C7" w14:textId="77777777" w:rsidR="003B2469" w:rsidRPr="000061E4" w:rsidRDefault="003B2469" w:rsidP="00131033">
            <w:pPr>
              <w:pStyle w:val="TAC"/>
              <w:rPr>
                <w:rFonts w:eastAsia="‚c‚e‚o“Á‘¾ƒSƒVƒbƒN‘Ì"/>
              </w:rPr>
            </w:pPr>
            <w:r w:rsidRPr="000061E4">
              <w:t>BS type 1-O</w:t>
            </w:r>
          </w:p>
        </w:tc>
        <w:tc>
          <w:tcPr>
            <w:tcW w:w="1680" w:type="dxa"/>
            <w:tcBorders>
              <w:top w:val="nil"/>
              <w:bottom w:val="single" w:sz="4" w:space="0" w:color="auto"/>
            </w:tcBorders>
            <w:shd w:val="clear" w:color="auto" w:fill="auto"/>
          </w:tcPr>
          <w:p w14:paraId="1FF9C9D6" w14:textId="77777777" w:rsidR="003B2469" w:rsidRPr="000061E4" w:rsidRDefault="003B2469" w:rsidP="00131033">
            <w:pPr>
              <w:pStyle w:val="TAC"/>
              <w:rPr>
                <w:lang w:eastAsia="zh-CN"/>
              </w:rPr>
            </w:pPr>
            <w:r w:rsidRPr="000061E4">
              <w:rPr>
                <w:lang w:eastAsia="zh-CN"/>
              </w:rPr>
              <w:t>15</w:t>
            </w:r>
          </w:p>
        </w:tc>
        <w:tc>
          <w:tcPr>
            <w:tcW w:w="1800" w:type="dxa"/>
            <w:tcBorders>
              <w:bottom w:val="single" w:sz="4" w:space="0" w:color="auto"/>
            </w:tcBorders>
          </w:tcPr>
          <w:p w14:paraId="4CC0CDAA" w14:textId="77777777" w:rsidR="003B2469" w:rsidRPr="000061E4" w:rsidRDefault="003B2469" w:rsidP="00131033">
            <w:pPr>
              <w:pStyle w:val="TAC"/>
              <w:rPr>
                <w:lang w:eastAsia="zh-CN"/>
              </w:rPr>
            </w:pPr>
            <w:r w:rsidRPr="000061E4">
              <w:rPr>
                <w:lang w:eastAsia="zh-CN"/>
              </w:rPr>
              <w:t>20</w:t>
            </w:r>
          </w:p>
        </w:tc>
        <w:tc>
          <w:tcPr>
            <w:tcW w:w="3600" w:type="dxa"/>
            <w:tcBorders>
              <w:bottom w:val="single" w:sz="4" w:space="0" w:color="auto"/>
            </w:tcBorders>
          </w:tcPr>
          <w:p w14:paraId="1B9ED212" w14:textId="77777777" w:rsidR="003B2469" w:rsidRPr="000061E4" w:rsidRDefault="003B2469" w:rsidP="00131033">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3B2469" w:rsidRPr="000061E4" w14:paraId="34F91E77" w14:textId="77777777" w:rsidTr="00131033">
        <w:trPr>
          <w:cantSplit/>
          <w:jc w:val="center"/>
        </w:trPr>
        <w:tc>
          <w:tcPr>
            <w:tcW w:w="1555" w:type="dxa"/>
            <w:tcBorders>
              <w:top w:val="nil"/>
              <w:bottom w:val="nil"/>
            </w:tcBorders>
            <w:shd w:val="clear" w:color="auto" w:fill="auto"/>
          </w:tcPr>
          <w:p w14:paraId="57CB5805" w14:textId="77777777" w:rsidR="003B2469" w:rsidRPr="000061E4" w:rsidRDefault="003B2469" w:rsidP="00131033">
            <w:pPr>
              <w:pStyle w:val="TAC"/>
              <w:rPr>
                <w:rFonts w:eastAsia="‚c‚e‚o“Á‘¾ƒSƒVƒbƒN‘Ì"/>
              </w:rPr>
            </w:pPr>
          </w:p>
        </w:tc>
        <w:tc>
          <w:tcPr>
            <w:tcW w:w="1680" w:type="dxa"/>
            <w:tcBorders>
              <w:top w:val="nil"/>
              <w:bottom w:val="nil"/>
            </w:tcBorders>
            <w:shd w:val="clear" w:color="auto" w:fill="auto"/>
          </w:tcPr>
          <w:p w14:paraId="2EFCA164" w14:textId="77777777" w:rsidR="003B2469" w:rsidRPr="000061E4" w:rsidRDefault="003B2469" w:rsidP="00131033">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3B2469" w:rsidRPr="000061E4" w:rsidRDefault="003B2469" w:rsidP="00131033">
            <w:pPr>
              <w:pStyle w:val="TAC"/>
              <w:rPr>
                <w:lang w:eastAsia="zh-CN"/>
              </w:rPr>
            </w:pPr>
            <w:r w:rsidRPr="000061E4">
              <w:rPr>
                <w:lang w:eastAsia="zh-CN"/>
              </w:rPr>
              <w:t>20</w:t>
            </w:r>
          </w:p>
        </w:tc>
        <w:tc>
          <w:tcPr>
            <w:tcW w:w="3600" w:type="dxa"/>
            <w:tcBorders>
              <w:bottom w:val="single" w:sz="4" w:space="0" w:color="auto"/>
            </w:tcBorders>
          </w:tcPr>
          <w:p w14:paraId="1BC6CED2" w14:textId="77777777" w:rsidR="003B2469" w:rsidRPr="000061E4" w:rsidRDefault="003B2469" w:rsidP="00131033">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54127C58" w14:textId="77777777" w:rsidR="003B2469" w:rsidRPr="000061E4" w:rsidRDefault="003B2469" w:rsidP="00131033">
            <w:pPr>
              <w:pStyle w:val="TAN"/>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6232" w:name="_Toc74928335"/>
      <w:bookmarkStart w:id="6233" w:name="_Toc76115434"/>
      <w:bookmarkStart w:id="6234" w:name="_Toc76544841"/>
      <w:r w:rsidRPr="000061E4">
        <w:rPr>
          <w:lang w:val="en-US"/>
        </w:rPr>
        <w:t>8.3.8.2.5</w:t>
      </w:r>
      <w:r w:rsidRPr="000061E4">
        <w:rPr>
          <w:lang w:val="en-US"/>
        </w:rPr>
        <w:tab/>
        <w:t>Test Requirement</w:t>
      </w:r>
      <w:bookmarkEnd w:id="6232"/>
      <w:bookmarkEnd w:id="6233"/>
      <w:bookmarkEnd w:id="6234"/>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77777777" w:rsidR="003B2469" w:rsidRPr="000061E4" w:rsidRDefault="003B2469" w:rsidP="00131033">
            <w:pPr>
              <w:pStyle w:val="TAC"/>
            </w:pPr>
            <w:r>
              <w:t>[</w:t>
            </w:r>
            <w:r>
              <w:rPr>
                <w:rFonts w:hint="eastAsia"/>
                <w:lang w:eastAsia="zh-CN"/>
              </w:rPr>
              <w:t>-13.8</w:t>
            </w:r>
            <w:r>
              <w:t>]</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77777777" w:rsidR="003B2469" w:rsidRDefault="003B2469" w:rsidP="00131033">
            <w:pPr>
              <w:pStyle w:val="TAC"/>
            </w:pPr>
            <w:r>
              <w:t>[</w:t>
            </w:r>
            <w:r>
              <w:rPr>
                <w:rFonts w:hint="eastAsia"/>
                <w:lang w:eastAsia="zh-CN"/>
              </w:rPr>
              <w:t>-13.5</w:t>
            </w:r>
            <w:r>
              <w:t>]</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6235" w:name="_Toc74928336"/>
      <w:bookmarkStart w:id="6236" w:name="_Toc76115435"/>
      <w:bookmarkStart w:id="6237" w:name="_Toc76544842"/>
      <w:r w:rsidRPr="00931575">
        <w:t>8.3.</w:t>
      </w:r>
      <w:r>
        <w:t>9</w:t>
      </w:r>
      <w:r w:rsidRPr="00931575">
        <w:tab/>
        <w:t xml:space="preserve">Performance requirements for </w:t>
      </w:r>
      <w:r>
        <w:t xml:space="preserve">interlaced </w:t>
      </w:r>
      <w:r w:rsidRPr="00931575">
        <w:t>PUCCH format 2</w:t>
      </w:r>
      <w:bookmarkEnd w:id="6235"/>
      <w:bookmarkEnd w:id="6236"/>
      <w:bookmarkEnd w:id="6237"/>
    </w:p>
    <w:p w14:paraId="2FADADBD" w14:textId="77777777" w:rsidR="003B2469" w:rsidRPr="000044BA" w:rsidRDefault="003B2469" w:rsidP="003B2469">
      <w:pPr>
        <w:pStyle w:val="Heading4"/>
      </w:pPr>
      <w:bookmarkStart w:id="6238" w:name="_Toc74928337"/>
      <w:bookmarkStart w:id="6239" w:name="_Toc76115436"/>
      <w:bookmarkStart w:id="6240" w:name="_Toc76544843"/>
      <w:r w:rsidRPr="000044BA">
        <w:t>8.3.9.1</w:t>
      </w:r>
      <w:r w:rsidRPr="000044BA">
        <w:tab/>
        <w:t>Definition and applicablity</w:t>
      </w:r>
      <w:bookmarkEnd w:id="6238"/>
      <w:bookmarkEnd w:id="6239"/>
      <w:bookmarkEnd w:id="6240"/>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77777777" w:rsidR="003B2469" w:rsidRDefault="003B2469" w:rsidP="003B2469">
      <w:pPr>
        <w:rPr>
          <w:rFonts w:eastAsia="DengXian"/>
          <w:lang w:eastAsia="zh-CN"/>
        </w:rPr>
      </w:pPr>
      <w:r w:rsidRPr="000061E4">
        <w:rPr>
          <w:rFonts w:eastAsia="DengXian"/>
          <w:lang w:eastAsia="zh-CN"/>
        </w:rPr>
        <w:t>Which specific test(s) are applicable to BS is based on the test applicabity rules defines in clause 8.1.</w:t>
      </w:r>
      <w:r>
        <w:rPr>
          <w:rFonts w:eastAsia="DengXian"/>
          <w:lang w:eastAsia="zh-CN"/>
        </w:rPr>
        <w:t>2</w:t>
      </w:r>
      <w:r w:rsidRPr="000061E4">
        <w:rPr>
          <w:rFonts w:eastAsia="DengXian"/>
          <w:lang w:eastAsia="zh-CN"/>
        </w:rPr>
        <w:t>.</w:t>
      </w:r>
      <w:r>
        <w:rPr>
          <w:rFonts w:eastAsia="DengXian"/>
          <w:lang w:eastAsia="zh-CN"/>
        </w:rPr>
        <w:t>6.</w:t>
      </w:r>
    </w:p>
    <w:p w14:paraId="009D3BC9" w14:textId="77777777" w:rsidR="003B2469" w:rsidRPr="00931575" w:rsidRDefault="003B2469" w:rsidP="003B2469">
      <w:pPr>
        <w:pStyle w:val="Heading4"/>
      </w:pPr>
      <w:bookmarkStart w:id="6241" w:name="_Toc74928338"/>
      <w:bookmarkStart w:id="6242" w:name="_Toc76115437"/>
      <w:bookmarkStart w:id="6243" w:name="_Toc76544844"/>
      <w:r>
        <w:lastRenderedPageBreak/>
        <w:t>8.3.9.</w:t>
      </w:r>
      <w:r w:rsidRPr="00931575">
        <w:t>2</w:t>
      </w:r>
      <w:r w:rsidRPr="00931575">
        <w:tab/>
        <w:t>Minimum Requirement</w:t>
      </w:r>
      <w:bookmarkEnd w:id="6241"/>
      <w:bookmarkEnd w:id="6242"/>
      <w:bookmarkEnd w:id="6243"/>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6244" w:name="_Toc74928339"/>
      <w:bookmarkStart w:id="6245" w:name="_Toc76115438"/>
      <w:bookmarkStart w:id="6246" w:name="_Toc76544845"/>
      <w:r>
        <w:t>8.3.9.3</w:t>
      </w:r>
      <w:r w:rsidRPr="00931575">
        <w:tab/>
        <w:t>Test Purpose</w:t>
      </w:r>
      <w:bookmarkEnd w:id="6244"/>
      <w:bookmarkEnd w:id="6245"/>
      <w:bookmarkEnd w:id="6246"/>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6247" w:name="_Toc74928340"/>
      <w:bookmarkStart w:id="6248" w:name="_Toc76115439"/>
      <w:bookmarkStart w:id="6249" w:name="_Toc76544846"/>
      <w:r>
        <w:t>8.3.9</w:t>
      </w:r>
      <w:r w:rsidRPr="00931575">
        <w:t>.4</w:t>
      </w:r>
      <w:r w:rsidRPr="00931575">
        <w:tab/>
        <w:t>Method of test</w:t>
      </w:r>
      <w:bookmarkEnd w:id="6247"/>
      <w:bookmarkEnd w:id="6248"/>
      <w:bookmarkEnd w:id="6249"/>
    </w:p>
    <w:p w14:paraId="26C703E0" w14:textId="77777777" w:rsidR="003B2469" w:rsidRPr="000044BA" w:rsidRDefault="003B2469" w:rsidP="003B2469">
      <w:pPr>
        <w:pStyle w:val="Heading5"/>
      </w:pPr>
      <w:bookmarkStart w:id="6250" w:name="_Toc74928341"/>
      <w:bookmarkStart w:id="6251" w:name="_Toc76115440"/>
      <w:bookmarkStart w:id="6252" w:name="_Toc76544847"/>
      <w:r w:rsidRPr="000044BA">
        <w:t>8.3.9.4.1</w:t>
      </w:r>
      <w:r w:rsidRPr="000044BA">
        <w:tab/>
        <w:t>Initial conditions</w:t>
      </w:r>
      <w:bookmarkEnd w:id="6250"/>
      <w:bookmarkEnd w:id="6251"/>
      <w:bookmarkEnd w:id="6252"/>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6253" w:name="_Toc74928342"/>
      <w:bookmarkStart w:id="6254" w:name="_Toc76115441"/>
      <w:bookmarkStart w:id="6255" w:name="_Toc76544848"/>
      <w:r w:rsidRPr="00931575">
        <w:t>8.</w:t>
      </w:r>
      <w:r w:rsidRPr="00931575">
        <w:rPr>
          <w:rFonts w:hint="eastAsia"/>
        </w:rPr>
        <w:t>3</w:t>
      </w:r>
      <w:r w:rsidRPr="00931575">
        <w:t>.</w:t>
      </w:r>
      <w:r>
        <w:t>9</w:t>
      </w:r>
      <w:r w:rsidRPr="00931575">
        <w:t>.</w:t>
      </w:r>
      <w:r>
        <w:t>4</w:t>
      </w:r>
      <w:r w:rsidRPr="00931575">
        <w:t>.2</w:t>
      </w:r>
      <w:r w:rsidRPr="00931575">
        <w:tab/>
        <w:t>Procedure</w:t>
      </w:r>
      <w:bookmarkEnd w:id="6253"/>
      <w:bookmarkEnd w:id="6254"/>
      <w:bookmarkEnd w:id="6255"/>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lastRenderedPageBreak/>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0678FDA2" w14:textId="77777777" w:rsidR="003B2469" w:rsidRPr="00AF3C37"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25pt" o:ole="" fillcolor="window">
            <v:imagedata r:id="rId74" o:title=""/>
          </v:shape>
          <o:OLEObject Type="Embed" ProgID="Word.Picture.8" ShapeID="_x0000_i1054" DrawAspect="Content" ObjectID="_1687157220"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6256" w:name="_Toc74928343"/>
      <w:bookmarkStart w:id="6257" w:name="_Toc76115442"/>
      <w:bookmarkStart w:id="6258" w:name="_Toc76544849"/>
      <w:r>
        <w:t>8.3.9</w:t>
      </w:r>
      <w:r w:rsidRPr="00931575">
        <w:t>.5</w:t>
      </w:r>
      <w:r w:rsidRPr="00931575">
        <w:tab/>
        <w:t>Test requirement</w:t>
      </w:r>
      <w:bookmarkEnd w:id="6256"/>
      <w:bookmarkEnd w:id="6257"/>
      <w:bookmarkEnd w:id="6258"/>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77777777"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77777777" w:rsidR="003B2469" w:rsidRPr="002877B7" w:rsidRDefault="003B2469" w:rsidP="00131033">
            <w:pPr>
              <w:pStyle w:val="TAH"/>
              <w:rPr>
                <w:rFonts w:eastAsia="DengXian"/>
                <w:b w:val="0"/>
              </w:rPr>
            </w:pPr>
            <w:r w:rsidRPr="002877B7">
              <w:rPr>
                <w:rFonts w:eastAsia="DengXian"/>
              </w:rPr>
              <w:t>Number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77777777"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6259" w:name="_Toc74928344"/>
      <w:bookmarkStart w:id="6260" w:name="_Toc76115443"/>
      <w:bookmarkStart w:id="6261" w:name="_Toc76544850"/>
      <w:r w:rsidRPr="000044BA">
        <w:t>8.3.10</w:t>
      </w:r>
      <w:r w:rsidRPr="000044BA">
        <w:tab/>
        <w:t>Performance requirements for interlaced PUCCH format 3</w:t>
      </w:r>
      <w:bookmarkEnd w:id="6259"/>
      <w:bookmarkEnd w:id="6260"/>
      <w:bookmarkEnd w:id="6261"/>
    </w:p>
    <w:p w14:paraId="4B9483BA" w14:textId="77777777" w:rsidR="001A3697" w:rsidRPr="000044BA" w:rsidRDefault="001A3697" w:rsidP="001A3697">
      <w:pPr>
        <w:pStyle w:val="Heading4"/>
      </w:pPr>
      <w:bookmarkStart w:id="6262" w:name="_Toc74928345"/>
      <w:bookmarkStart w:id="6263" w:name="_Toc76115444"/>
      <w:bookmarkStart w:id="6264" w:name="_Toc76544851"/>
      <w:r w:rsidRPr="000044BA">
        <w:t>8.3.10.1</w:t>
      </w:r>
      <w:r w:rsidRPr="000044BA">
        <w:tab/>
        <w:t>Definition and applicablity</w:t>
      </w:r>
      <w:bookmarkEnd w:id="6262"/>
      <w:bookmarkEnd w:id="6263"/>
      <w:bookmarkEnd w:id="6264"/>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323FED1E" w14:textId="77777777" w:rsidR="001A3697" w:rsidRPr="000061E4" w:rsidRDefault="001A3697" w:rsidP="001A3697">
      <w:pPr>
        <w:rPr>
          <w:rFonts w:eastAsia="?c?e?o“A‘??S?V?b?N‘I" w:cs="v4.2.0"/>
          <w:lang w:eastAsia="ko-KR"/>
        </w:rPr>
      </w:pPr>
      <w:r w:rsidRPr="000061E4">
        <w:rPr>
          <w:rFonts w:eastAsia="?c?e?o“A‘??S?V?b?N‘I" w:cs="v4.2.0"/>
          <w:lang w:eastAsia="ko-KR"/>
        </w:rPr>
        <w:t>The ACK missed deection requirement only applies to the PUCCH format 3 with 4 UCI bits. The UCI information only contrains ACK information.</w:t>
      </w:r>
    </w:p>
    <w:p w14:paraId="597867D8" w14:textId="77777777" w:rsidR="001A3697" w:rsidRPr="009710BD" w:rsidRDefault="001A3697" w:rsidP="001A3697">
      <w:pPr>
        <w:rPr>
          <w:rFonts w:eastAsia="?c?e?o“A‘??S?V?b?N‘I" w:cs="v4.2.0"/>
          <w:lang w:eastAsia="ko-KR"/>
        </w:rPr>
      </w:pPr>
      <w:r w:rsidRPr="000061E4">
        <w:rPr>
          <w:rFonts w:eastAsia="?c?e?o“A‘??S?V?b?N‘I" w:cs="v4.2.0"/>
          <w:lang w:eastAsia="ko-KR"/>
        </w:rPr>
        <w:t>The 4bits UCI information case is further defined with the bitmap as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 xml:space="preserve"> </w:t>
      </w:r>
      <w:r>
        <w:rPr>
          <w:rFonts w:eastAsia="?c?e?o“A‘??S?V?b?N‘I" w:cs="v4.2.0"/>
          <w:lang w:eastAsia="ko-KR"/>
        </w:rPr>
        <w:t>1</w:t>
      </w:r>
      <w:r w:rsidRPr="000061E4">
        <w:rPr>
          <w:rFonts w:eastAsia="?c?e?o“A‘??S?V?b?N‘I" w:cs="v4.2.0"/>
          <w:lang w:eastAsia="ko-KR"/>
        </w:rPr>
        <w:t>].</w:t>
      </w:r>
    </w:p>
    <w:p w14:paraId="7B34C266" w14:textId="77777777" w:rsidR="001A3697" w:rsidRPr="00DE60AD" w:rsidRDefault="001A3697" w:rsidP="001A3697">
      <w:pPr>
        <w:rPr>
          <w:rFonts w:eastAsia="DengXian"/>
          <w:lang w:eastAsia="zh-CN"/>
        </w:rPr>
      </w:pPr>
      <w:r w:rsidRPr="000061E4">
        <w:rPr>
          <w:rFonts w:eastAsia="DengXian"/>
          <w:lang w:eastAsia="zh-CN"/>
        </w:rPr>
        <w:t>Which specific test(s) are applicable to BS is based on the test applicabity rules defines in clause 8.1.</w:t>
      </w:r>
      <w:r>
        <w:rPr>
          <w:rFonts w:eastAsia="DengXian"/>
          <w:lang w:eastAsia="zh-CN"/>
        </w:rPr>
        <w:t>2</w:t>
      </w:r>
      <w:r w:rsidRPr="000061E4">
        <w:rPr>
          <w:rFonts w:eastAsia="DengXian"/>
          <w:lang w:eastAsia="zh-CN"/>
        </w:rPr>
        <w:t>.</w:t>
      </w:r>
      <w:r>
        <w:rPr>
          <w:rFonts w:eastAsia="DengXian"/>
          <w:lang w:eastAsia="zh-CN"/>
        </w:rPr>
        <w:t>6.</w:t>
      </w:r>
    </w:p>
    <w:p w14:paraId="3212C9B4" w14:textId="77777777" w:rsidR="001A3697" w:rsidRPr="00931575" w:rsidRDefault="001A3697" w:rsidP="001A3697">
      <w:pPr>
        <w:pStyle w:val="Heading4"/>
      </w:pPr>
      <w:bookmarkStart w:id="6265" w:name="_Toc74928346"/>
      <w:bookmarkStart w:id="6266" w:name="_Toc76115445"/>
      <w:bookmarkStart w:id="6267" w:name="_Toc76544852"/>
      <w:r>
        <w:lastRenderedPageBreak/>
        <w:t>8.3.10.</w:t>
      </w:r>
      <w:r w:rsidRPr="00931575">
        <w:t>2</w:t>
      </w:r>
      <w:r w:rsidRPr="00931575">
        <w:tab/>
        <w:t>Minimum Requirement</w:t>
      </w:r>
      <w:bookmarkEnd w:id="6265"/>
      <w:bookmarkEnd w:id="6266"/>
      <w:bookmarkEnd w:id="6267"/>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6268" w:name="_Toc74928347"/>
      <w:bookmarkStart w:id="6269" w:name="_Toc76115446"/>
      <w:bookmarkStart w:id="6270" w:name="_Toc76544853"/>
      <w:r>
        <w:t>8.3.10.3</w:t>
      </w:r>
      <w:r w:rsidRPr="00931575">
        <w:tab/>
        <w:t>Test Purpose</w:t>
      </w:r>
      <w:bookmarkEnd w:id="6268"/>
      <w:bookmarkEnd w:id="6269"/>
      <w:bookmarkEnd w:id="6270"/>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6271" w:name="_Toc74928348"/>
      <w:bookmarkStart w:id="6272" w:name="_Toc76115447"/>
      <w:bookmarkStart w:id="6273" w:name="_Toc76544854"/>
      <w:r>
        <w:t>8.3.10</w:t>
      </w:r>
      <w:r w:rsidRPr="00931575">
        <w:t>.4</w:t>
      </w:r>
      <w:r w:rsidRPr="00931575">
        <w:tab/>
        <w:t>Method of test</w:t>
      </w:r>
      <w:bookmarkEnd w:id="6271"/>
      <w:bookmarkEnd w:id="6272"/>
      <w:bookmarkEnd w:id="6273"/>
    </w:p>
    <w:p w14:paraId="51F6826E" w14:textId="77777777" w:rsidR="001A3697" w:rsidRPr="00931575" w:rsidRDefault="001A3697" w:rsidP="001A3697">
      <w:pPr>
        <w:pStyle w:val="Heading5"/>
      </w:pPr>
      <w:bookmarkStart w:id="6274" w:name="_Toc74928349"/>
      <w:bookmarkStart w:id="6275" w:name="_Toc76115448"/>
      <w:bookmarkStart w:id="6276" w:name="_Toc76544855"/>
      <w:r>
        <w:t>8.3.10.</w:t>
      </w:r>
      <w:r w:rsidRPr="00931575">
        <w:t>4.1</w:t>
      </w:r>
      <w:r w:rsidRPr="00931575">
        <w:tab/>
        <w:t>Initial conditions</w:t>
      </w:r>
      <w:bookmarkEnd w:id="6274"/>
      <w:bookmarkEnd w:id="6275"/>
      <w:bookmarkEnd w:id="6276"/>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6277" w:name="_Toc74928350"/>
      <w:bookmarkStart w:id="6278" w:name="_Toc76115449"/>
      <w:bookmarkStart w:id="6279" w:name="_Toc76544856"/>
      <w:r w:rsidRPr="00931575">
        <w:t>8.</w:t>
      </w:r>
      <w:r w:rsidRPr="00931575">
        <w:rPr>
          <w:rFonts w:hint="eastAsia"/>
        </w:rPr>
        <w:t>3</w:t>
      </w:r>
      <w:r w:rsidRPr="00931575">
        <w:t>.</w:t>
      </w:r>
      <w:r>
        <w:t>10</w:t>
      </w:r>
      <w:r w:rsidRPr="00931575">
        <w:t>.4.2</w:t>
      </w:r>
      <w:r w:rsidRPr="00931575">
        <w:tab/>
        <w:t>Procedure</w:t>
      </w:r>
      <w:bookmarkEnd w:id="6277"/>
      <w:bookmarkEnd w:id="6278"/>
      <w:bookmarkEnd w:id="6279"/>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lastRenderedPageBreak/>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10BE02B4" w14:textId="77777777" w:rsidR="001A3697" w:rsidRPr="00AF3C3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7pt" o:ole="" fillcolor="window">
            <v:imagedata r:id="rId71" o:title=""/>
          </v:shape>
          <o:OLEObject Type="Embed" ProgID="Word.Picture.8" ShapeID="_x0000_i1055" DrawAspect="Content" ObjectID="_1687157221"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6280" w:name="_Toc74928351"/>
      <w:bookmarkStart w:id="6281" w:name="_Toc76115450"/>
      <w:bookmarkStart w:id="6282" w:name="_Toc76544857"/>
      <w:r>
        <w:t>8.3.10</w:t>
      </w:r>
      <w:r w:rsidRPr="00931575">
        <w:t>.5</w:t>
      </w:r>
      <w:r w:rsidRPr="00931575">
        <w:tab/>
        <w:t>Test requirement</w:t>
      </w:r>
      <w:bookmarkEnd w:id="6280"/>
      <w:bookmarkEnd w:id="6281"/>
      <w:bookmarkEnd w:id="6282"/>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77777777" w:rsidR="001A3697" w:rsidRPr="009F1977" w:rsidRDefault="001A3697" w:rsidP="00131033">
            <w:pPr>
              <w:pStyle w:val="TAC"/>
              <w:rPr>
                <w:rFonts w:eastAsia="DengXian"/>
                <w:lang w:eastAsia="zh-CN"/>
              </w:rPr>
            </w:pPr>
            <w:r>
              <w:rPr>
                <w:rFonts w:eastAsia="DengXian"/>
                <w:lang w:eastAsia="zh-CN"/>
              </w:rPr>
              <w:t>[-4.0]</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75848023" w14:textId="77777777" w:rsidTr="00131033">
        <w:tc>
          <w:tcPr>
            <w:tcW w:w="1644" w:type="dxa"/>
          </w:tcPr>
          <w:p w14:paraId="44923D14" w14:textId="77777777" w:rsidR="001A3697" w:rsidRPr="00B62563" w:rsidRDefault="001A3697"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77777777" w:rsidR="001A3697" w:rsidRPr="00B62563" w:rsidRDefault="001A3697" w:rsidP="00131033">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77777777" w:rsidR="001A3697" w:rsidRPr="00B62563"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5DE059D4" w14:textId="77777777" w:rsidR="001A3697" w:rsidRPr="00B62563"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77777777" w:rsidR="001A3697" w:rsidRPr="00B62563" w:rsidRDefault="001A3697" w:rsidP="00131033">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586FA1B2" w14:textId="77777777" w:rsidR="001A3697" w:rsidRPr="00B62563" w:rsidRDefault="001A3697" w:rsidP="00131033">
            <w:pPr>
              <w:pStyle w:val="TAH"/>
              <w:rPr>
                <w:rFonts w:eastAsia="DengXian"/>
                <w:lang w:eastAsia="zh-CN"/>
              </w:rPr>
            </w:pPr>
            <w:r>
              <w:rPr>
                <w:rFonts w:eastAsia="DengXian"/>
                <w:lang w:eastAsia="zh-CN"/>
              </w:rPr>
              <w:t>Additional</w:t>
            </w:r>
          </w:p>
          <w:p w14:paraId="4D9AFF9C" w14:textId="77777777" w:rsidR="001A3697" w:rsidRPr="00B62563" w:rsidRDefault="001A3697" w:rsidP="00131033">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77777777" w:rsidR="001A3697" w:rsidRPr="00B62563"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37849BEF" w14:textId="77777777" w:rsidTr="00131033">
        <w:tc>
          <w:tcPr>
            <w:tcW w:w="1644" w:type="dxa"/>
          </w:tcPr>
          <w:p w14:paraId="7734C702"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3EC38127"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6D3E7E85"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7777777" w:rsidR="001A3697" w:rsidRPr="009F1977" w:rsidRDefault="001A3697" w:rsidP="00131033">
            <w:pPr>
              <w:pStyle w:val="TAC"/>
              <w:rPr>
                <w:rFonts w:eastAsia="DengXian"/>
                <w:lang w:eastAsia="zh-CN"/>
              </w:rPr>
            </w:pPr>
            <w:r>
              <w:rPr>
                <w:rFonts w:eastAsia="DengXian"/>
                <w:lang w:eastAsia="zh-CN"/>
              </w:rPr>
              <w:t>[-3.6]</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6283" w:name="_Toc21103058"/>
      <w:bookmarkStart w:id="6284" w:name="_Toc29810907"/>
      <w:bookmarkStart w:id="6285" w:name="_Toc36636267"/>
      <w:bookmarkStart w:id="6286" w:name="_Toc37273213"/>
      <w:bookmarkStart w:id="6287" w:name="_Toc45886301"/>
      <w:bookmarkStart w:id="6288" w:name="_Toc53183346"/>
      <w:bookmarkStart w:id="6289" w:name="_Toc58916055"/>
      <w:bookmarkStart w:id="6290" w:name="_Toc66701202"/>
      <w:bookmarkStart w:id="6291" w:name="_Toc68697359"/>
      <w:bookmarkStart w:id="6292" w:name="_Toc74928352"/>
      <w:bookmarkStart w:id="6293" w:name="_Toc76115451"/>
      <w:bookmarkStart w:id="6294" w:name="_Toc76544858"/>
      <w:r w:rsidRPr="00931575">
        <w:t>8.4</w:t>
      </w:r>
      <w:r w:rsidRPr="00931575">
        <w:tab/>
        <w:t>OTA performance requirements for PRACH</w:t>
      </w:r>
      <w:bookmarkEnd w:id="6283"/>
      <w:bookmarkEnd w:id="6284"/>
      <w:bookmarkEnd w:id="6285"/>
      <w:bookmarkEnd w:id="6286"/>
      <w:bookmarkEnd w:id="6287"/>
      <w:bookmarkEnd w:id="6288"/>
      <w:bookmarkEnd w:id="6289"/>
      <w:bookmarkEnd w:id="6290"/>
      <w:bookmarkEnd w:id="6291"/>
      <w:bookmarkEnd w:id="6292"/>
      <w:bookmarkEnd w:id="6293"/>
      <w:bookmarkEnd w:id="6294"/>
    </w:p>
    <w:p w14:paraId="10B5FE76" w14:textId="77777777" w:rsidR="00C45907" w:rsidRPr="00931575" w:rsidRDefault="00C45907" w:rsidP="00C45907">
      <w:pPr>
        <w:pStyle w:val="Heading3"/>
      </w:pPr>
      <w:bookmarkStart w:id="6295" w:name="_Toc21103059"/>
      <w:bookmarkStart w:id="6296" w:name="_Toc29810908"/>
      <w:bookmarkStart w:id="6297" w:name="_Toc36636268"/>
      <w:bookmarkStart w:id="6298" w:name="_Toc37273214"/>
      <w:bookmarkStart w:id="6299" w:name="_Toc45886302"/>
      <w:bookmarkStart w:id="6300" w:name="_Toc53183347"/>
      <w:bookmarkStart w:id="6301" w:name="_Toc58916056"/>
      <w:bookmarkStart w:id="6302" w:name="_Toc66701203"/>
      <w:bookmarkStart w:id="6303" w:name="_Toc68697360"/>
      <w:bookmarkStart w:id="6304" w:name="_Toc74928353"/>
      <w:bookmarkStart w:id="6305" w:name="_Toc76115452"/>
      <w:bookmarkStart w:id="6306" w:name="_Toc76544859"/>
      <w:r w:rsidRPr="00931575">
        <w:t>8.4.1</w:t>
      </w:r>
      <w:r w:rsidRPr="00931575">
        <w:tab/>
        <w:t>PRACH false alarm probability and missed detection</w:t>
      </w:r>
      <w:bookmarkEnd w:id="6295"/>
      <w:bookmarkEnd w:id="6296"/>
      <w:bookmarkEnd w:id="6297"/>
      <w:bookmarkEnd w:id="6298"/>
      <w:bookmarkEnd w:id="6299"/>
      <w:bookmarkEnd w:id="6300"/>
      <w:bookmarkEnd w:id="6301"/>
      <w:bookmarkEnd w:id="6302"/>
      <w:bookmarkEnd w:id="6303"/>
      <w:bookmarkEnd w:id="6304"/>
      <w:bookmarkEnd w:id="6305"/>
      <w:bookmarkEnd w:id="6306"/>
    </w:p>
    <w:p w14:paraId="30EFAE30" w14:textId="77777777" w:rsidR="00C45907" w:rsidRPr="00931575" w:rsidRDefault="00C45907" w:rsidP="00C45907">
      <w:pPr>
        <w:pStyle w:val="Heading4"/>
        <w:rPr>
          <w:lang w:eastAsia="zh-CN"/>
        </w:rPr>
      </w:pPr>
      <w:bookmarkStart w:id="6307" w:name="_Toc21103060"/>
      <w:bookmarkStart w:id="6308" w:name="_Toc29810909"/>
      <w:bookmarkStart w:id="6309" w:name="_Toc36636269"/>
      <w:bookmarkStart w:id="6310" w:name="_Toc37273215"/>
      <w:bookmarkStart w:id="6311" w:name="_Toc45886303"/>
      <w:bookmarkStart w:id="6312" w:name="_Toc53183348"/>
      <w:bookmarkStart w:id="6313" w:name="_Toc58916057"/>
      <w:bookmarkStart w:id="6314" w:name="_Toc66701204"/>
      <w:bookmarkStart w:id="6315" w:name="_Toc68697361"/>
      <w:bookmarkStart w:id="6316" w:name="_Toc74928354"/>
      <w:bookmarkStart w:id="6317" w:name="_Toc76115453"/>
      <w:bookmarkStart w:id="6318" w:name="_Toc76544860"/>
      <w:r w:rsidRPr="00931575">
        <w:t>8.4.1.1</w:t>
      </w:r>
      <w:r w:rsidRPr="00931575">
        <w:tab/>
        <w:t>Definition and applicability</w:t>
      </w:r>
      <w:bookmarkEnd w:id="6307"/>
      <w:bookmarkEnd w:id="6308"/>
      <w:bookmarkEnd w:id="6309"/>
      <w:bookmarkEnd w:id="6310"/>
      <w:bookmarkEnd w:id="6311"/>
      <w:bookmarkEnd w:id="6312"/>
      <w:bookmarkEnd w:id="6313"/>
      <w:bookmarkEnd w:id="6314"/>
      <w:bookmarkEnd w:id="6315"/>
      <w:bookmarkEnd w:id="6316"/>
      <w:bookmarkEnd w:id="6317"/>
      <w:bookmarkEnd w:id="6318"/>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lastRenderedPageBreak/>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6319" w:name="_Toc21103061"/>
      <w:bookmarkStart w:id="6320" w:name="_Toc29810910"/>
      <w:bookmarkStart w:id="6321"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6322" w:name="_Toc37273216"/>
      <w:bookmarkStart w:id="6323" w:name="_Toc45886304"/>
      <w:bookmarkStart w:id="6324" w:name="_Toc53183349"/>
      <w:bookmarkStart w:id="6325" w:name="_Toc58916058"/>
      <w:bookmarkStart w:id="6326" w:name="_Toc66701205"/>
      <w:bookmarkStart w:id="6327" w:name="_Toc68697362"/>
      <w:bookmarkStart w:id="6328" w:name="_Toc74928355"/>
      <w:bookmarkStart w:id="6329" w:name="_Toc76115454"/>
      <w:bookmarkStart w:id="6330" w:name="_Toc76544861"/>
      <w:r w:rsidRPr="00931575">
        <w:t>8.4.1.</w:t>
      </w:r>
      <w:r w:rsidRPr="00931575">
        <w:rPr>
          <w:rFonts w:hint="eastAsia"/>
        </w:rPr>
        <w:t>2</w:t>
      </w:r>
      <w:r w:rsidRPr="00931575">
        <w:tab/>
        <w:t>Minimum requirement</w:t>
      </w:r>
      <w:bookmarkEnd w:id="6319"/>
      <w:bookmarkEnd w:id="6320"/>
      <w:bookmarkEnd w:id="6321"/>
      <w:bookmarkEnd w:id="6322"/>
      <w:bookmarkEnd w:id="6323"/>
      <w:bookmarkEnd w:id="6324"/>
      <w:bookmarkEnd w:id="6325"/>
      <w:bookmarkEnd w:id="6326"/>
      <w:bookmarkEnd w:id="6327"/>
      <w:bookmarkEnd w:id="6328"/>
      <w:bookmarkEnd w:id="6329"/>
      <w:bookmarkEnd w:id="6330"/>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6331" w:name="_Toc21103062"/>
      <w:bookmarkStart w:id="6332" w:name="_Toc29810911"/>
      <w:bookmarkStart w:id="6333" w:name="_Toc36636271"/>
      <w:bookmarkStart w:id="6334" w:name="_Toc37273217"/>
      <w:bookmarkStart w:id="6335" w:name="_Toc45886305"/>
      <w:bookmarkStart w:id="6336" w:name="_Toc53183350"/>
      <w:bookmarkStart w:id="6337" w:name="_Toc58916059"/>
      <w:bookmarkStart w:id="6338" w:name="_Toc66701206"/>
      <w:bookmarkStart w:id="6339" w:name="_Toc68697363"/>
      <w:bookmarkStart w:id="6340" w:name="_Toc74928356"/>
      <w:bookmarkStart w:id="6341" w:name="_Toc76115455"/>
      <w:bookmarkStart w:id="6342" w:name="_Toc76544862"/>
      <w:r w:rsidRPr="00931575">
        <w:t>8.4.1.3</w:t>
      </w:r>
      <w:r w:rsidRPr="00931575">
        <w:tab/>
        <w:t>Test purpose</w:t>
      </w:r>
      <w:bookmarkEnd w:id="6331"/>
      <w:bookmarkEnd w:id="6332"/>
      <w:bookmarkEnd w:id="6333"/>
      <w:bookmarkEnd w:id="6334"/>
      <w:bookmarkEnd w:id="6335"/>
      <w:bookmarkEnd w:id="6336"/>
      <w:bookmarkEnd w:id="6337"/>
      <w:bookmarkEnd w:id="6338"/>
      <w:bookmarkEnd w:id="6339"/>
      <w:bookmarkEnd w:id="6340"/>
      <w:bookmarkEnd w:id="6341"/>
      <w:bookmarkEnd w:id="6342"/>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6343" w:name="_Toc21103063"/>
      <w:bookmarkStart w:id="6344" w:name="_Toc29810912"/>
      <w:bookmarkStart w:id="6345" w:name="_Toc36636272"/>
      <w:bookmarkStart w:id="6346" w:name="_Toc37273218"/>
      <w:bookmarkStart w:id="6347" w:name="_Toc45886306"/>
      <w:bookmarkStart w:id="6348" w:name="_Toc53183351"/>
      <w:bookmarkStart w:id="6349" w:name="_Toc58916060"/>
      <w:bookmarkStart w:id="6350" w:name="_Toc66701207"/>
      <w:bookmarkStart w:id="6351" w:name="_Toc68697364"/>
      <w:bookmarkStart w:id="6352" w:name="_Toc74928357"/>
      <w:bookmarkStart w:id="6353" w:name="_Toc76115456"/>
      <w:bookmarkStart w:id="6354" w:name="_Toc76544863"/>
      <w:r w:rsidRPr="00931575">
        <w:t>8.4.1.4</w:t>
      </w:r>
      <w:r w:rsidRPr="00931575">
        <w:tab/>
        <w:t>Method of test</w:t>
      </w:r>
      <w:bookmarkEnd w:id="6343"/>
      <w:bookmarkEnd w:id="6344"/>
      <w:bookmarkEnd w:id="6345"/>
      <w:bookmarkEnd w:id="6346"/>
      <w:bookmarkEnd w:id="6347"/>
      <w:bookmarkEnd w:id="6348"/>
      <w:bookmarkEnd w:id="6349"/>
      <w:bookmarkEnd w:id="6350"/>
      <w:bookmarkEnd w:id="6351"/>
      <w:bookmarkEnd w:id="6352"/>
      <w:bookmarkEnd w:id="6353"/>
      <w:bookmarkEnd w:id="6354"/>
    </w:p>
    <w:p w14:paraId="290AC8DA" w14:textId="77777777" w:rsidR="00C45907" w:rsidRPr="00931575" w:rsidRDefault="00C45907" w:rsidP="00C45907">
      <w:pPr>
        <w:pStyle w:val="Heading5"/>
        <w:rPr>
          <w:lang w:eastAsia="zh-CN"/>
        </w:rPr>
      </w:pPr>
      <w:bookmarkStart w:id="6355" w:name="_Toc21103064"/>
      <w:bookmarkStart w:id="6356" w:name="_Toc29810913"/>
      <w:bookmarkStart w:id="6357" w:name="_Toc36636273"/>
      <w:bookmarkStart w:id="6358" w:name="_Toc37273219"/>
      <w:bookmarkStart w:id="6359" w:name="_Toc45886307"/>
      <w:bookmarkStart w:id="6360" w:name="_Toc53183352"/>
      <w:bookmarkStart w:id="6361" w:name="_Toc58916061"/>
      <w:bookmarkStart w:id="6362" w:name="_Toc66701208"/>
      <w:bookmarkStart w:id="6363" w:name="_Toc68697365"/>
      <w:bookmarkStart w:id="6364" w:name="_Toc74928358"/>
      <w:bookmarkStart w:id="6365" w:name="_Toc76115457"/>
      <w:bookmarkStart w:id="6366" w:name="_Toc76544864"/>
      <w:r w:rsidRPr="00931575">
        <w:t>8.4.1.4.1</w:t>
      </w:r>
      <w:r w:rsidRPr="00931575">
        <w:tab/>
        <w:t>Initial conditions</w:t>
      </w:r>
      <w:bookmarkEnd w:id="6355"/>
      <w:bookmarkEnd w:id="6356"/>
      <w:bookmarkEnd w:id="6357"/>
      <w:bookmarkEnd w:id="6358"/>
      <w:bookmarkEnd w:id="6359"/>
      <w:bookmarkEnd w:id="6360"/>
      <w:bookmarkEnd w:id="6361"/>
      <w:bookmarkEnd w:id="6362"/>
      <w:bookmarkEnd w:id="6363"/>
      <w:bookmarkEnd w:id="6364"/>
      <w:bookmarkEnd w:id="6365"/>
      <w:bookmarkEnd w:id="636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636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6368" w:name="_Toc29810914"/>
      <w:bookmarkStart w:id="6369" w:name="_Toc36636274"/>
      <w:bookmarkStart w:id="6370" w:name="_Toc37273220"/>
      <w:bookmarkStart w:id="6371" w:name="_Toc45886308"/>
      <w:bookmarkStart w:id="6372" w:name="_Toc53183353"/>
      <w:bookmarkStart w:id="6373" w:name="_Toc58916062"/>
      <w:bookmarkStart w:id="6374" w:name="_Toc66701209"/>
      <w:bookmarkStart w:id="6375" w:name="_Toc68697366"/>
      <w:bookmarkStart w:id="6376" w:name="_Toc74928359"/>
      <w:bookmarkStart w:id="6377" w:name="_Toc76115458"/>
      <w:bookmarkStart w:id="6378" w:name="_Toc76544865"/>
      <w:r w:rsidRPr="00931575">
        <w:t>8.4.1.4.2</w:t>
      </w:r>
      <w:r w:rsidRPr="00931575">
        <w:tab/>
        <w:t>Procedure</w:t>
      </w:r>
      <w:bookmarkEnd w:id="6367"/>
      <w:bookmarkEnd w:id="6368"/>
      <w:bookmarkEnd w:id="6369"/>
      <w:bookmarkEnd w:id="6370"/>
      <w:bookmarkEnd w:id="6371"/>
      <w:bookmarkEnd w:id="6372"/>
      <w:bookmarkEnd w:id="6373"/>
      <w:bookmarkEnd w:id="6374"/>
      <w:bookmarkEnd w:id="6375"/>
      <w:bookmarkEnd w:id="6376"/>
      <w:bookmarkEnd w:id="6377"/>
      <w:bookmarkEnd w:id="6378"/>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45pt" o:ole="" fillcolor="window">
            <v:imagedata r:id="rId80" o:title=""/>
          </v:shape>
          <o:OLEObject Type="Embed" ProgID="Word.Picture.8" ShapeID="_x0000_i1056" DrawAspect="Content" ObjectID="_1687157222"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687157223"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687157224"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6379" w:name="_Toc21103066"/>
      <w:bookmarkStart w:id="6380" w:name="_Toc29810915"/>
      <w:bookmarkStart w:id="6381" w:name="_Toc36636275"/>
      <w:bookmarkStart w:id="6382" w:name="_Toc37273221"/>
      <w:bookmarkStart w:id="6383" w:name="_Toc45886309"/>
      <w:bookmarkStart w:id="6384" w:name="_Toc53183354"/>
      <w:bookmarkStart w:id="6385" w:name="_Toc58916063"/>
      <w:bookmarkStart w:id="6386" w:name="_Toc66701210"/>
      <w:bookmarkStart w:id="6387" w:name="_Toc68697367"/>
      <w:bookmarkStart w:id="6388" w:name="_Toc74928360"/>
      <w:bookmarkStart w:id="6389" w:name="_Toc76115459"/>
      <w:bookmarkStart w:id="6390" w:name="_Toc76544866"/>
      <w:r w:rsidRPr="00931575">
        <w:t>8.4.1.5</w:t>
      </w:r>
      <w:r w:rsidRPr="00931575">
        <w:tab/>
        <w:t>Test requirement</w:t>
      </w:r>
      <w:bookmarkEnd w:id="6379"/>
      <w:bookmarkEnd w:id="6380"/>
      <w:bookmarkEnd w:id="6381"/>
      <w:bookmarkEnd w:id="6382"/>
      <w:r w:rsidR="00E25B82" w:rsidRPr="00931575">
        <w:t xml:space="preserve"> for Normal Mode</w:t>
      </w:r>
      <w:bookmarkEnd w:id="6383"/>
      <w:bookmarkEnd w:id="6384"/>
      <w:bookmarkEnd w:id="6385"/>
      <w:bookmarkEnd w:id="6386"/>
      <w:bookmarkEnd w:id="6387"/>
      <w:bookmarkEnd w:id="6388"/>
      <w:bookmarkEnd w:id="6389"/>
      <w:bookmarkEnd w:id="6390"/>
    </w:p>
    <w:p w14:paraId="79F833FE" w14:textId="77777777" w:rsidR="00C45907" w:rsidRPr="00931575" w:rsidRDefault="00C45907" w:rsidP="00C45907">
      <w:pPr>
        <w:pStyle w:val="Heading5"/>
        <w:rPr>
          <w:rFonts w:cs="Arial"/>
          <w:i/>
          <w:iCs/>
          <w:szCs w:val="22"/>
          <w:lang w:eastAsia="zh-CN"/>
        </w:rPr>
      </w:pPr>
      <w:bookmarkStart w:id="6391" w:name="_Toc21103067"/>
      <w:bookmarkStart w:id="6392" w:name="_Toc29810916"/>
      <w:bookmarkStart w:id="6393" w:name="_Toc36636276"/>
      <w:bookmarkStart w:id="6394" w:name="_Toc37273222"/>
      <w:bookmarkStart w:id="6395" w:name="_Toc45886310"/>
      <w:bookmarkStart w:id="6396" w:name="_Toc53183355"/>
      <w:bookmarkStart w:id="6397" w:name="_Toc58916064"/>
      <w:bookmarkStart w:id="6398" w:name="_Toc66701211"/>
      <w:bookmarkStart w:id="6399" w:name="_Toc68697368"/>
      <w:bookmarkStart w:id="6400" w:name="_Toc74928361"/>
      <w:bookmarkStart w:id="6401" w:name="_Toc76115460"/>
      <w:bookmarkStart w:id="6402" w:name="_Toc765448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391"/>
      <w:bookmarkEnd w:id="6392"/>
      <w:bookmarkEnd w:id="6393"/>
      <w:bookmarkEnd w:id="6394"/>
      <w:bookmarkEnd w:id="6395"/>
      <w:bookmarkEnd w:id="6396"/>
      <w:bookmarkEnd w:id="6397"/>
      <w:bookmarkEnd w:id="6398"/>
      <w:bookmarkEnd w:id="6399"/>
      <w:bookmarkEnd w:id="6400"/>
      <w:bookmarkEnd w:id="6401"/>
      <w:bookmarkEnd w:id="640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6403" w:name="_Toc21103068"/>
      <w:bookmarkStart w:id="6404" w:name="_Toc29810917"/>
      <w:bookmarkStart w:id="6405" w:name="_Toc36636277"/>
      <w:bookmarkStart w:id="6406" w:name="_Toc37273223"/>
      <w:bookmarkStart w:id="6407" w:name="_Toc45886313"/>
      <w:bookmarkStart w:id="6408" w:name="_Toc53183358"/>
      <w:bookmarkStart w:id="6409" w:name="_Toc58916067"/>
      <w:bookmarkStart w:id="6410" w:name="_Toc66701214"/>
      <w:bookmarkStart w:id="6411" w:name="_Toc68697371"/>
      <w:bookmarkStart w:id="6412" w:name="_Toc74928362"/>
      <w:bookmarkStart w:id="6413" w:name="_Toc76115461"/>
      <w:bookmarkStart w:id="6414" w:name="_Toc7654486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403"/>
      <w:bookmarkEnd w:id="6404"/>
      <w:bookmarkEnd w:id="6405"/>
      <w:bookmarkEnd w:id="6406"/>
      <w:bookmarkEnd w:id="6407"/>
      <w:bookmarkEnd w:id="6408"/>
      <w:bookmarkEnd w:id="6409"/>
      <w:bookmarkEnd w:id="6410"/>
      <w:bookmarkEnd w:id="6411"/>
      <w:bookmarkEnd w:id="6412"/>
      <w:bookmarkEnd w:id="6413"/>
      <w:bookmarkEnd w:id="6414"/>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6415" w:name="_Toc45886311"/>
      <w:bookmarkStart w:id="6416" w:name="_Toc53183356"/>
      <w:bookmarkStart w:id="6417" w:name="_Toc58916065"/>
      <w:bookmarkStart w:id="6418" w:name="_Toc66701212"/>
      <w:bookmarkStart w:id="6419" w:name="_Toc68697369"/>
      <w:bookmarkStart w:id="6420" w:name="_Toc74928363"/>
      <w:bookmarkStart w:id="6421" w:name="_Toc76115462"/>
      <w:bookmarkStart w:id="6422" w:name="_Toc76544869"/>
      <w:r w:rsidRPr="00931575">
        <w:lastRenderedPageBreak/>
        <w:t>8.4.1.6</w:t>
      </w:r>
      <w:r w:rsidRPr="00931575">
        <w:tab/>
        <w:t>Test requirement for high speed train</w:t>
      </w:r>
      <w:bookmarkEnd w:id="6415"/>
      <w:bookmarkEnd w:id="6416"/>
      <w:bookmarkEnd w:id="6417"/>
      <w:bookmarkEnd w:id="6418"/>
      <w:bookmarkEnd w:id="6419"/>
      <w:bookmarkEnd w:id="6420"/>
      <w:bookmarkEnd w:id="6421"/>
      <w:bookmarkEnd w:id="6422"/>
    </w:p>
    <w:p w14:paraId="44D4CB18" w14:textId="77777777" w:rsidR="002C0692" w:rsidRPr="00931575" w:rsidRDefault="002C0692" w:rsidP="0096131C">
      <w:pPr>
        <w:pStyle w:val="Heading5"/>
        <w:rPr>
          <w:rFonts w:cs="Arial"/>
          <w:i/>
          <w:iCs/>
          <w:szCs w:val="22"/>
        </w:rPr>
      </w:pPr>
      <w:bookmarkStart w:id="6423" w:name="_Toc45886312"/>
      <w:bookmarkStart w:id="6424" w:name="_Toc53183357"/>
      <w:bookmarkStart w:id="6425" w:name="_Toc58916066"/>
      <w:bookmarkStart w:id="6426" w:name="_Toc66701213"/>
      <w:bookmarkStart w:id="6427" w:name="_Toc68697370"/>
      <w:bookmarkStart w:id="6428" w:name="_Toc74928364"/>
      <w:bookmarkStart w:id="6429" w:name="_Toc76115463"/>
      <w:bookmarkStart w:id="6430" w:name="_Toc7654487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23"/>
      <w:bookmarkEnd w:id="6424"/>
      <w:bookmarkEnd w:id="6425"/>
      <w:bookmarkEnd w:id="6426"/>
      <w:bookmarkEnd w:id="6427"/>
      <w:bookmarkEnd w:id="6428"/>
      <w:bookmarkEnd w:id="6429"/>
      <w:bookmarkEnd w:id="6430"/>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F23B1D">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F23B1D">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6431" w:name="_Toc74928365"/>
      <w:bookmarkStart w:id="6432" w:name="_Toc76115464"/>
      <w:bookmarkStart w:id="6433" w:name="_Toc76544871"/>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6431"/>
      <w:bookmarkEnd w:id="6432"/>
      <w:bookmarkEnd w:id="6433"/>
    </w:p>
    <w:p w14:paraId="1978CB34" w14:textId="77777777" w:rsidR="00061913" w:rsidRPr="00931575" w:rsidRDefault="00061913" w:rsidP="00061913">
      <w:pPr>
        <w:pStyle w:val="Heading5"/>
        <w:rPr>
          <w:rFonts w:cs="Arial"/>
          <w:i/>
          <w:iCs/>
          <w:szCs w:val="22"/>
        </w:rPr>
      </w:pPr>
      <w:bookmarkStart w:id="6434" w:name="_Toc74928366"/>
      <w:bookmarkStart w:id="6435" w:name="_Toc76115465"/>
      <w:bookmarkStart w:id="6436" w:name="_Toc7654487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34"/>
      <w:bookmarkEnd w:id="6435"/>
      <w:bookmarkEnd w:id="6436"/>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061913" w14:paraId="687E441C" w14:textId="77777777" w:rsidTr="00131033">
        <w:tc>
          <w:tcPr>
            <w:tcW w:w="1372" w:type="dxa"/>
            <w:tcBorders>
              <w:bottom w:val="nil"/>
            </w:tcBorders>
          </w:tcPr>
          <w:p w14:paraId="7A7038B1" w14:textId="77777777" w:rsidR="00061913" w:rsidRDefault="00061913" w:rsidP="00131033">
            <w:pPr>
              <w:pStyle w:val="TAC"/>
            </w:pPr>
            <w:r>
              <w:t>1</w:t>
            </w:r>
          </w:p>
        </w:tc>
        <w:tc>
          <w:tcPr>
            <w:tcW w:w="1396" w:type="dxa"/>
            <w:tcBorders>
              <w:bottom w:val="nil"/>
            </w:tcBorders>
          </w:tcPr>
          <w:p w14:paraId="3E3BD48A" w14:textId="77777777" w:rsidR="00061913" w:rsidRDefault="00061913" w:rsidP="00131033">
            <w:pPr>
              <w:pStyle w:val="TAC"/>
            </w:pPr>
            <w:r>
              <w:t>2</w:t>
            </w:r>
          </w:p>
        </w:tc>
        <w:tc>
          <w:tcPr>
            <w:tcW w:w="1374" w:type="dxa"/>
          </w:tcPr>
          <w:p w14:paraId="18557DE3" w14:textId="77777777" w:rsidR="00061913" w:rsidRDefault="00061913" w:rsidP="00131033">
            <w:pPr>
              <w:pStyle w:val="TAC"/>
            </w:pPr>
            <w:r w:rsidRPr="00F95B02">
              <w:rPr>
                <w:rFonts w:cs="Arial"/>
                <w:lang w:eastAsia="zh-CN"/>
              </w:rPr>
              <w:t>AWGN</w:t>
            </w:r>
          </w:p>
        </w:tc>
        <w:tc>
          <w:tcPr>
            <w:tcW w:w="1374" w:type="dxa"/>
          </w:tcPr>
          <w:p w14:paraId="22CB3972" w14:textId="77777777" w:rsidR="00061913" w:rsidRDefault="00061913" w:rsidP="00131033">
            <w:pPr>
              <w:pStyle w:val="TAC"/>
            </w:pPr>
            <w:r w:rsidRPr="00F95B02">
              <w:rPr>
                <w:rFonts w:cs="Arial"/>
                <w:lang w:eastAsia="zh-CN"/>
              </w:rPr>
              <w:t>0</w:t>
            </w:r>
          </w:p>
        </w:tc>
        <w:tc>
          <w:tcPr>
            <w:tcW w:w="1371" w:type="dxa"/>
          </w:tcPr>
          <w:p w14:paraId="696784EE" w14:textId="77777777" w:rsidR="00061913" w:rsidRDefault="00061913" w:rsidP="00131033">
            <w:pPr>
              <w:pStyle w:val="TAC"/>
            </w:pPr>
            <w:r w:rsidRPr="00C31248">
              <w:t>[</w:t>
            </w:r>
            <w:r w:rsidRPr="002877B7">
              <w:t>-20.8]</w:t>
            </w:r>
          </w:p>
        </w:tc>
        <w:tc>
          <w:tcPr>
            <w:tcW w:w="1371" w:type="dxa"/>
          </w:tcPr>
          <w:p w14:paraId="43639958" w14:textId="77777777" w:rsidR="00061913" w:rsidRDefault="00061913" w:rsidP="00131033">
            <w:pPr>
              <w:pStyle w:val="TAC"/>
            </w:pPr>
            <w:r w:rsidRPr="002877B7">
              <w:t>[-24.8]</w:t>
            </w:r>
          </w:p>
        </w:tc>
        <w:tc>
          <w:tcPr>
            <w:tcW w:w="1371" w:type="dxa"/>
          </w:tcPr>
          <w:p w14:paraId="5EFE9A9C" w14:textId="77777777" w:rsidR="00061913" w:rsidRDefault="00061913" w:rsidP="00131033">
            <w:pPr>
              <w:pStyle w:val="TAC"/>
            </w:pPr>
            <w:r w:rsidRPr="002877B7">
              <w:t>[-20.8]</w:t>
            </w:r>
          </w:p>
        </w:tc>
      </w:tr>
      <w:tr w:rsidR="00061913" w14:paraId="4EFAB847" w14:textId="77777777" w:rsidTr="00131033">
        <w:tc>
          <w:tcPr>
            <w:tcW w:w="1372" w:type="dxa"/>
            <w:tcBorders>
              <w:top w:val="nil"/>
            </w:tcBorders>
          </w:tcPr>
          <w:p w14:paraId="4F07E686" w14:textId="77777777" w:rsidR="00061913" w:rsidRDefault="00061913" w:rsidP="00131033">
            <w:pPr>
              <w:pStyle w:val="TAC"/>
            </w:pPr>
          </w:p>
        </w:tc>
        <w:tc>
          <w:tcPr>
            <w:tcW w:w="1396" w:type="dxa"/>
            <w:tcBorders>
              <w:top w:val="nil"/>
            </w:tcBorders>
          </w:tcPr>
          <w:p w14:paraId="7D238249" w14:textId="77777777" w:rsidR="00061913" w:rsidRDefault="00061913" w:rsidP="00131033">
            <w:pPr>
              <w:pStyle w:val="TAC"/>
            </w:pPr>
          </w:p>
        </w:tc>
        <w:tc>
          <w:tcPr>
            <w:tcW w:w="1374" w:type="dxa"/>
          </w:tcPr>
          <w:p w14:paraId="564A2207" w14:textId="77777777" w:rsidR="00061913" w:rsidRDefault="00061913" w:rsidP="00131033">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061913" w:rsidRDefault="00061913" w:rsidP="00131033">
            <w:pPr>
              <w:pStyle w:val="TAC"/>
            </w:pPr>
            <w:r w:rsidRPr="00F95B02">
              <w:rPr>
                <w:rFonts w:cs="Arial"/>
                <w:lang w:eastAsia="zh-CN"/>
              </w:rPr>
              <w:t>400 Hz</w:t>
            </w:r>
          </w:p>
        </w:tc>
        <w:tc>
          <w:tcPr>
            <w:tcW w:w="1371" w:type="dxa"/>
          </w:tcPr>
          <w:p w14:paraId="5CBC91AE" w14:textId="77777777" w:rsidR="00061913" w:rsidRDefault="00061913" w:rsidP="00131033">
            <w:pPr>
              <w:pStyle w:val="TAC"/>
            </w:pPr>
            <w:r w:rsidRPr="00C31248">
              <w:t>[</w:t>
            </w:r>
            <w:r w:rsidRPr="002877B7">
              <w:t>-14.5]</w:t>
            </w:r>
          </w:p>
        </w:tc>
        <w:tc>
          <w:tcPr>
            <w:tcW w:w="1371" w:type="dxa"/>
          </w:tcPr>
          <w:p w14:paraId="492DABBC" w14:textId="77777777" w:rsidR="00061913" w:rsidRDefault="00061913" w:rsidP="00131033">
            <w:pPr>
              <w:pStyle w:val="TAC"/>
            </w:pPr>
            <w:r w:rsidRPr="002877B7">
              <w:t>[-17.7]</w:t>
            </w:r>
          </w:p>
        </w:tc>
        <w:tc>
          <w:tcPr>
            <w:tcW w:w="1371" w:type="dxa"/>
          </w:tcPr>
          <w:p w14:paraId="782217DF" w14:textId="77777777" w:rsidR="00061913" w:rsidRDefault="00061913" w:rsidP="00131033">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061913" w14:paraId="3DA8533E" w14:textId="77777777" w:rsidTr="00131033">
        <w:tc>
          <w:tcPr>
            <w:tcW w:w="1372" w:type="dxa"/>
            <w:tcBorders>
              <w:bottom w:val="nil"/>
            </w:tcBorders>
          </w:tcPr>
          <w:p w14:paraId="09984828" w14:textId="77777777" w:rsidR="00061913" w:rsidRDefault="00061913" w:rsidP="00131033">
            <w:pPr>
              <w:pStyle w:val="TAC"/>
            </w:pPr>
            <w:r>
              <w:t>1</w:t>
            </w:r>
          </w:p>
        </w:tc>
        <w:tc>
          <w:tcPr>
            <w:tcW w:w="1396" w:type="dxa"/>
            <w:tcBorders>
              <w:bottom w:val="nil"/>
            </w:tcBorders>
          </w:tcPr>
          <w:p w14:paraId="3214CADF" w14:textId="77777777" w:rsidR="00061913" w:rsidRDefault="00061913" w:rsidP="00131033">
            <w:pPr>
              <w:pStyle w:val="TAC"/>
            </w:pPr>
            <w:r>
              <w:t>2</w:t>
            </w:r>
          </w:p>
        </w:tc>
        <w:tc>
          <w:tcPr>
            <w:tcW w:w="1374" w:type="dxa"/>
          </w:tcPr>
          <w:p w14:paraId="62B7AA85" w14:textId="77777777" w:rsidR="00061913" w:rsidRDefault="00061913" w:rsidP="00131033">
            <w:pPr>
              <w:pStyle w:val="TAC"/>
            </w:pPr>
            <w:r w:rsidRPr="00F95B02">
              <w:rPr>
                <w:rFonts w:cs="Arial"/>
                <w:lang w:eastAsia="zh-CN"/>
              </w:rPr>
              <w:t>AWGN</w:t>
            </w:r>
          </w:p>
        </w:tc>
        <w:tc>
          <w:tcPr>
            <w:tcW w:w="1374" w:type="dxa"/>
          </w:tcPr>
          <w:p w14:paraId="3B15A488" w14:textId="77777777" w:rsidR="00061913" w:rsidRDefault="00061913" w:rsidP="00131033">
            <w:pPr>
              <w:pStyle w:val="TAC"/>
            </w:pPr>
            <w:r w:rsidRPr="00F95B02">
              <w:rPr>
                <w:rFonts w:cs="Arial"/>
                <w:lang w:eastAsia="zh-CN"/>
              </w:rPr>
              <w:t>0</w:t>
            </w:r>
          </w:p>
        </w:tc>
        <w:tc>
          <w:tcPr>
            <w:tcW w:w="1371" w:type="dxa"/>
          </w:tcPr>
          <w:p w14:paraId="4855C4AE" w14:textId="77777777" w:rsidR="00061913" w:rsidRDefault="00061913" w:rsidP="00131033">
            <w:pPr>
              <w:pStyle w:val="TAC"/>
            </w:pPr>
            <w:r w:rsidRPr="00C31248">
              <w:t>[</w:t>
            </w:r>
            <w:r w:rsidRPr="002877B7">
              <w:t>-17.8]</w:t>
            </w:r>
          </w:p>
        </w:tc>
        <w:tc>
          <w:tcPr>
            <w:tcW w:w="1371" w:type="dxa"/>
          </w:tcPr>
          <w:p w14:paraId="1D6727CC" w14:textId="77777777" w:rsidR="00061913" w:rsidRDefault="00061913" w:rsidP="00131033">
            <w:pPr>
              <w:pStyle w:val="TAC"/>
            </w:pPr>
            <w:r w:rsidRPr="002877B7">
              <w:t>[-21.7]</w:t>
            </w:r>
          </w:p>
        </w:tc>
        <w:tc>
          <w:tcPr>
            <w:tcW w:w="1371" w:type="dxa"/>
          </w:tcPr>
          <w:p w14:paraId="196E75C2" w14:textId="77777777" w:rsidR="00061913" w:rsidRDefault="00061913" w:rsidP="00131033">
            <w:pPr>
              <w:pStyle w:val="TAC"/>
            </w:pPr>
            <w:r w:rsidRPr="002877B7">
              <w:t>[-17.8]</w:t>
            </w:r>
          </w:p>
        </w:tc>
      </w:tr>
      <w:tr w:rsidR="00061913" w14:paraId="4B7ABDA1" w14:textId="77777777" w:rsidTr="00131033">
        <w:tc>
          <w:tcPr>
            <w:tcW w:w="1372" w:type="dxa"/>
            <w:tcBorders>
              <w:top w:val="nil"/>
            </w:tcBorders>
          </w:tcPr>
          <w:p w14:paraId="7D8E3B19" w14:textId="77777777" w:rsidR="00061913" w:rsidRDefault="00061913" w:rsidP="00131033">
            <w:pPr>
              <w:pStyle w:val="TAC"/>
            </w:pPr>
          </w:p>
        </w:tc>
        <w:tc>
          <w:tcPr>
            <w:tcW w:w="1396" w:type="dxa"/>
            <w:tcBorders>
              <w:top w:val="nil"/>
            </w:tcBorders>
          </w:tcPr>
          <w:p w14:paraId="547E3C85" w14:textId="77777777" w:rsidR="00061913" w:rsidRDefault="00061913" w:rsidP="00131033">
            <w:pPr>
              <w:pStyle w:val="TAC"/>
            </w:pPr>
          </w:p>
        </w:tc>
        <w:tc>
          <w:tcPr>
            <w:tcW w:w="1374" w:type="dxa"/>
          </w:tcPr>
          <w:p w14:paraId="09E49FB3" w14:textId="77777777" w:rsidR="00061913" w:rsidRDefault="00061913" w:rsidP="00131033">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061913" w:rsidRDefault="00061913" w:rsidP="00131033">
            <w:pPr>
              <w:pStyle w:val="TAC"/>
            </w:pPr>
            <w:r w:rsidRPr="00F95B02">
              <w:rPr>
                <w:rFonts w:cs="Arial"/>
                <w:lang w:eastAsia="zh-CN"/>
              </w:rPr>
              <w:t>400 Hz</w:t>
            </w:r>
          </w:p>
        </w:tc>
        <w:tc>
          <w:tcPr>
            <w:tcW w:w="1371" w:type="dxa"/>
          </w:tcPr>
          <w:p w14:paraId="03E21B72" w14:textId="77777777" w:rsidR="00061913" w:rsidRDefault="00061913" w:rsidP="00131033">
            <w:pPr>
              <w:pStyle w:val="TAC"/>
            </w:pPr>
            <w:r w:rsidRPr="00C31248">
              <w:t>[</w:t>
            </w:r>
            <w:r w:rsidRPr="002877B7">
              <w:t>-11.5]</w:t>
            </w:r>
          </w:p>
        </w:tc>
        <w:tc>
          <w:tcPr>
            <w:tcW w:w="1371" w:type="dxa"/>
          </w:tcPr>
          <w:p w14:paraId="14439F9C" w14:textId="77777777" w:rsidR="00061913" w:rsidRDefault="00061913" w:rsidP="00131033">
            <w:pPr>
              <w:pStyle w:val="TAC"/>
            </w:pPr>
            <w:r w:rsidRPr="002877B7">
              <w:t>[-15.2]</w:t>
            </w:r>
          </w:p>
        </w:tc>
        <w:tc>
          <w:tcPr>
            <w:tcW w:w="1371" w:type="dxa"/>
          </w:tcPr>
          <w:p w14:paraId="014EEA2F" w14:textId="77777777" w:rsidR="00061913" w:rsidRDefault="00061913" w:rsidP="00131033">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6437" w:name="_Toc21103069"/>
      <w:bookmarkStart w:id="6438" w:name="_Toc29810918"/>
      <w:bookmarkStart w:id="6439" w:name="_Toc36636278"/>
      <w:bookmarkStart w:id="6440" w:name="_Toc37273224"/>
      <w:bookmarkStart w:id="6441" w:name="_Toc45886314"/>
      <w:bookmarkStart w:id="6442" w:name="_Toc53183359"/>
      <w:bookmarkStart w:id="6443" w:name="_Toc58916068"/>
      <w:bookmarkStart w:id="6444" w:name="_Toc66701215"/>
      <w:bookmarkStart w:id="6445" w:name="_Toc68697372"/>
      <w:bookmarkStart w:id="6446" w:name="_Toc74928367"/>
      <w:bookmarkStart w:id="6447" w:name="_Toc76115466"/>
      <w:bookmarkStart w:id="6448" w:name="_Toc76544873"/>
      <w:r w:rsidRPr="00931575">
        <w:t>Annex A (normative):</w:t>
      </w:r>
      <w:r w:rsidRPr="00931575">
        <w:br/>
        <w:t>Reference measurement channels</w:t>
      </w:r>
      <w:bookmarkEnd w:id="6437"/>
      <w:bookmarkEnd w:id="6438"/>
      <w:bookmarkEnd w:id="6439"/>
      <w:bookmarkEnd w:id="6440"/>
      <w:bookmarkEnd w:id="6441"/>
      <w:bookmarkEnd w:id="6442"/>
      <w:bookmarkEnd w:id="6443"/>
      <w:bookmarkEnd w:id="6444"/>
      <w:bookmarkEnd w:id="6445"/>
      <w:bookmarkEnd w:id="6446"/>
      <w:bookmarkEnd w:id="6447"/>
      <w:bookmarkEnd w:id="6448"/>
    </w:p>
    <w:p w14:paraId="16BCCEDA" w14:textId="77777777" w:rsidR="00C45907" w:rsidRPr="00931575" w:rsidRDefault="00C45907" w:rsidP="00C45907">
      <w:pPr>
        <w:pStyle w:val="Heading1"/>
      </w:pPr>
      <w:bookmarkStart w:id="6449" w:name="_Toc21103070"/>
      <w:bookmarkStart w:id="6450" w:name="_Toc29810919"/>
      <w:bookmarkStart w:id="6451" w:name="_Toc36636279"/>
      <w:bookmarkStart w:id="6452" w:name="_Toc37273225"/>
      <w:bookmarkStart w:id="6453" w:name="_Toc45886315"/>
      <w:bookmarkStart w:id="6454" w:name="_Toc53183360"/>
      <w:bookmarkStart w:id="6455" w:name="_Toc58916069"/>
      <w:bookmarkStart w:id="6456" w:name="_Toc66701216"/>
      <w:bookmarkStart w:id="6457" w:name="_Toc68697373"/>
      <w:bookmarkStart w:id="6458" w:name="_Toc74928368"/>
      <w:bookmarkStart w:id="6459" w:name="_Toc76115467"/>
      <w:bookmarkStart w:id="6460" w:name="_Toc7654487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6449"/>
      <w:bookmarkEnd w:id="6450"/>
      <w:bookmarkEnd w:id="6451"/>
      <w:bookmarkEnd w:id="6452"/>
      <w:bookmarkEnd w:id="6453"/>
      <w:bookmarkEnd w:id="6454"/>
      <w:bookmarkEnd w:id="6455"/>
      <w:bookmarkEnd w:id="6456"/>
      <w:bookmarkEnd w:id="6457"/>
      <w:bookmarkEnd w:id="6458"/>
      <w:bookmarkEnd w:id="6459"/>
      <w:bookmarkEnd w:id="6460"/>
    </w:p>
    <w:p w14:paraId="645850EB" w14:textId="77777777" w:rsidR="00C45907" w:rsidRPr="00931575" w:rsidRDefault="00C45907" w:rsidP="00136C94">
      <w:bookmarkStart w:id="6461" w:name="OLE_LINK15"/>
      <w:bookmarkStart w:id="646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6461"/>
      <w:bookmarkEnd w:id="6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6463" w:name="OLE_LINK11"/>
            <w:bookmarkStart w:id="6464" w:name="OLE_LINK12"/>
            <w:bookmarkStart w:id="6465" w:name="OLE_LINK13"/>
            <w:r w:rsidRPr="00931575">
              <w:t>Reference channel</w:t>
            </w:r>
          </w:p>
        </w:tc>
        <w:tc>
          <w:tcPr>
            <w:tcW w:w="923" w:type="dxa"/>
          </w:tcPr>
          <w:p w14:paraId="57E5AD3B" w14:textId="77777777" w:rsidR="00C45907" w:rsidRPr="00931575" w:rsidRDefault="00C45907" w:rsidP="00136C94">
            <w:pPr>
              <w:pStyle w:val="TAH"/>
            </w:pPr>
            <w:bookmarkStart w:id="6466" w:name="OLE_LINK32"/>
            <w:bookmarkStart w:id="6467" w:name="OLE_LINK33"/>
            <w:bookmarkStart w:id="6468" w:name="OLE_LINK40"/>
            <w:bookmarkStart w:id="6469" w:name="OLE_LINK41"/>
            <w:r w:rsidRPr="00931575">
              <w:rPr>
                <w:lang w:eastAsia="zh-CN"/>
              </w:rPr>
              <w:t>G-FR1-A1-1</w:t>
            </w:r>
            <w:bookmarkEnd w:id="6466"/>
            <w:bookmarkEnd w:id="6467"/>
            <w:bookmarkEnd w:id="6468"/>
            <w:bookmarkEnd w:id="646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6470" w:name="OLE_LINK19"/>
            <w:r w:rsidRPr="00931575">
              <w:rPr>
                <w:lang w:eastAsia="zh-CN"/>
              </w:rPr>
              <w:t>1</w:t>
            </w:r>
            <w:bookmarkEnd w:id="647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647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463"/>
      <w:bookmarkEnd w:id="6464"/>
      <w:bookmarkEnd w:id="6465"/>
      <w:bookmarkEnd w:id="6471"/>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5pt;height:12.2pt" o:ole="">
                  <v:imagedata r:id="rId86" o:title=""/>
                </v:shape>
                <o:OLEObject Type="Embed" ProgID="Equation.3" ShapeID="_x0000_i1059" DrawAspect="Content" ObjectID="_1687157225" r:id="rId87"/>
              </w:object>
            </w:r>
            <w:r>
              <w:rPr>
                <w:rFonts w:hint="eastAsia"/>
              </w:rPr>
              <w:t xml:space="preserve">= 2, </w:t>
            </w:r>
            <w:r>
              <w:object w:dxaOrig="120" w:dyaOrig="240" w14:anchorId="4D43A0F0">
                <v:shape id="_x0000_i1060" type="#_x0000_t75" style="width:5.55pt;height:12.2pt" o:ole="">
                  <v:imagedata r:id="rId88" o:title=""/>
                </v:shape>
                <o:OLEObject Type="Embed" ProgID="Equation.3" ShapeID="_x0000_i1060" DrawAspect="Content" ObjectID="_1687157226"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2pt;height:12.2pt" o:ole="">
                  <v:imagedata r:id="rId90" o:title=""/>
                </v:shape>
                <o:OLEObject Type="Embed" ProgID="Equation.DSMT4" ShapeID="_x0000_i1061" DrawAspect="Content" ObjectID="_1687157227"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6472"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472"/>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6473" w:name="_Toc21103071"/>
      <w:bookmarkStart w:id="6474" w:name="_Toc29810920"/>
      <w:bookmarkStart w:id="6475" w:name="_Toc36636280"/>
      <w:bookmarkStart w:id="6476" w:name="_Toc37273226"/>
      <w:bookmarkStart w:id="6477" w:name="_Toc45886316"/>
      <w:bookmarkStart w:id="6478" w:name="_Toc53183361"/>
      <w:bookmarkStart w:id="6479" w:name="_Toc58916070"/>
      <w:bookmarkStart w:id="6480" w:name="_Toc66701217"/>
      <w:bookmarkStart w:id="6481" w:name="_Toc68697374"/>
      <w:bookmarkStart w:id="6482" w:name="_Toc74928369"/>
      <w:bookmarkStart w:id="6483" w:name="_Toc76115468"/>
      <w:bookmarkStart w:id="6484" w:name="_Toc76544875"/>
      <w:r w:rsidRPr="00931575">
        <w:t>A.2</w:t>
      </w:r>
      <w:r w:rsidRPr="00931575">
        <w:tab/>
        <w:t>Fixed Reference Channels for OTA dynamic range (16QAM, R=2/3)</w:t>
      </w:r>
      <w:bookmarkEnd w:id="6473"/>
      <w:bookmarkEnd w:id="6474"/>
      <w:bookmarkEnd w:id="6475"/>
      <w:bookmarkEnd w:id="6476"/>
      <w:bookmarkEnd w:id="6477"/>
      <w:bookmarkEnd w:id="6478"/>
      <w:bookmarkEnd w:id="6479"/>
      <w:bookmarkEnd w:id="6480"/>
      <w:bookmarkEnd w:id="6481"/>
      <w:bookmarkEnd w:id="6482"/>
      <w:bookmarkEnd w:id="6483"/>
      <w:bookmarkEnd w:id="6484"/>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6485" w:name="OLE_LINK104"/>
            <w:bookmarkStart w:id="6486" w:name="OLE_LINK105"/>
            <w:r w:rsidRPr="00931575">
              <w:rPr>
                <w:lang w:eastAsia="zh-CN"/>
              </w:rPr>
              <w:t xml:space="preserve">slot </w:t>
            </w:r>
            <w:bookmarkEnd w:id="6485"/>
            <w:bookmarkEnd w:id="6486"/>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6487" w:name="_Hlk498674609"/>
            <w:bookmarkStart w:id="6488"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6487"/>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6489"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6489"/>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488"/>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6490" w:name="_Toc21103072"/>
      <w:bookmarkStart w:id="6491" w:name="_Toc29810921"/>
      <w:bookmarkStart w:id="6492" w:name="_Toc36636281"/>
      <w:bookmarkStart w:id="6493" w:name="_Toc37273227"/>
      <w:bookmarkStart w:id="6494" w:name="_Toc45886317"/>
      <w:bookmarkStart w:id="6495" w:name="_Toc53183362"/>
      <w:bookmarkStart w:id="6496" w:name="_Toc58916071"/>
      <w:bookmarkStart w:id="6497" w:name="_Toc66701218"/>
      <w:bookmarkStart w:id="6498" w:name="_Toc68697375"/>
      <w:bookmarkStart w:id="6499" w:name="_Toc74928370"/>
      <w:bookmarkStart w:id="6500" w:name="_Toc76115469"/>
      <w:bookmarkStart w:id="6501" w:name="_Toc7654487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6490"/>
      <w:bookmarkEnd w:id="6491"/>
      <w:bookmarkEnd w:id="6492"/>
      <w:bookmarkEnd w:id="6493"/>
      <w:bookmarkEnd w:id="6494"/>
      <w:bookmarkEnd w:id="6495"/>
      <w:bookmarkEnd w:id="6496"/>
      <w:bookmarkEnd w:id="6497"/>
      <w:bookmarkEnd w:id="6498"/>
      <w:bookmarkEnd w:id="6499"/>
      <w:bookmarkEnd w:id="6500"/>
      <w:bookmarkEnd w:id="6501"/>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6502" w:name="_Hlk58913395"/>
            <w:r w:rsidR="00C45907" w:rsidRPr="00931575">
              <w:rPr>
                <w:rFonts w:hint="eastAsia"/>
              </w:rPr>
              <w:tab/>
            </w:r>
            <w:bookmarkEnd w:id="6502"/>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6503" w:name="_Toc58916072"/>
      <w:bookmarkStart w:id="6504" w:name="_Toc66701219"/>
      <w:bookmarkStart w:id="6505" w:name="_Toc68697376"/>
      <w:bookmarkStart w:id="6506" w:name="_Toc74928371"/>
      <w:bookmarkStart w:id="6507" w:name="_Toc76115470"/>
      <w:bookmarkStart w:id="6508" w:name="_Toc7654487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6503"/>
      <w:bookmarkEnd w:id="6504"/>
      <w:bookmarkEnd w:id="6505"/>
      <w:bookmarkEnd w:id="6506"/>
      <w:bookmarkEnd w:id="6507"/>
      <w:bookmarkEnd w:id="6508"/>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6509" w:name="_Toc58916073"/>
      <w:bookmarkStart w:id="6510" w:name="_Toc66701220"/>
      <w:bookmarkStart w:id="6511" w:name="_Toc68697377"/>
      <w:bookmarkStart w:id="6512" w:name="_Toc74928372"/>
      <w:bookmarkStart w:id="6513" w:name="_Toc76115471"/>
      <w:bookmarkStart w:id="6514" w:name="_Toc7654487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6509"/>
      <w:bookmarkEnd w:id="6510"/>
      <w:bookmarkEnd w:id="6511"/>
      <w:bookmarkEnd w:id="6512"/>
      <w:bookmarkEnd w:id="6513"/>
      <w:bookmarkEnd w:id="6514"/>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6515" w:name="_Toc21103073"/>
      <w:bookmarkStart w:id="6516" w:name="_Toc29810922"/>
      <w:bookmarkStart w:id="6517" w:name="_Toc36636282"/>
      <w:bookmarkStart w:id="6518" w:name="_Toc37273228"/>
      <w:bookmarkStart w:id="6519" w:name="_Toc45886318"/>
      <w:bookmarkStart w:id="6520" w:name="_Toc53183363"/>
      <w:bookmarkStart w:id="6521" w:name="_Toc58916074"/>
      <w:bookmarkStart w:id="6522" w:name="_Toc66701221"/>
      <w:bookmarkStart w:id="6523" w:name="_Toc68697378"/>
      <w:bookmarkStart w:id="6524" w:name="_Toc74928373"/>
      <w:bookmarkStart w:id="6525" w:name="_Toc76115472"/>
      <w:bookmarkStart w:id="6526" w:name="_Toc76544879"/>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6515"/>
      <w:bookmarkEnd w:id="6516"/>
      <w:bookmarkEnd w:id="6517"/>
      <w:bookmarkEnd w:id="6518"/>
      <w:bookmarkEnd w:id="6519"/>
      <w:bookmarkEnd w:id="6520"/>
      <w:bookmarkEnd w:id="6521"/>
      <w:bookmarkEnd w:id="6522"/>
      <w:bookmarkEnd w:id="6523"/>
      <w:bookmarkEnd w:id="6524"/>
      <w:bookmarkEnd w:id="6525"/>
      <w:bookmarkEnd w:id="6526"/>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7F5CD7" w:rsidRPr="00931575" w14:paraId="4A6C108C"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F23B1D">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F23B1D">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F23B1D">
            <w:pPr>
              <w:pStyle w:val="TAC"/>
            </w:pPr>
            <w:r w:rsidRPr="00931575">
              <w:t>-</w:t>
            </w:r>
          </w:p>
        </w:tc>
      </w:tr>
      <w:tr w:rsidR="007F5CD7" w:rsidRPr="00931575" w14:paraId="6C8433E6"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F23B1D">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F23B1D">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F23B1D">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F23B1D">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F23B1D">
            <w:pPr>
              <w:pStyle w:val="TAC"/>
            </w:pPr>
            <w:r w:rsidRPr="00931575">
              <w:t>1</w:t>
            </w:r>
          </w:p>
        </w:tc>
      </w:tr>
      <w:tr w:rsidR="007F5CD7" w:rsidRPr="00931575" w14:paraId="2D1A334A"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F23B1D">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F23B1D">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F23B1D">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F23B1D">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6527" w:name="_Toc21103074"/>
      <w:bookmarkStart w:id="6528" w:name="_Toc29810923"/>
      <w:bookmarkStart w:id="6529" w:name="_Toc36636283"/>
      <w:bookmarkStart w:id="6530" w:name="_Toc37273229"/>
      <w:bookmarkStart w:id="6531" w:name="_Toc45886319"/>
      <w:bookmarkStart w:id="6532" w:name="_Toc53183364"/>
      <w:bookmarkStart w:id="6533" w:name="_Toc58916075"/>
      <w:bookmarkStart w:id="6534" w:name="_Toc66701222"/>
      <w:bookmarkStart w:id="6535" w:name="_Toc68697379"/>
      <w:bookmarkStart w:id="6536" w:name="_Toc74928374"/>
      <w:bookmarkStart w:id="6537" w:name="_Toc76115473"/>
      <w:bookmarkStart w:id="6538" w:name="_Toc7654488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6527"/>
      <w:bookmarkEnd w:id="6528"/>
      <w:bookmarkEnd w:id="6529"/>
      <w:bookmarkEnd w:id="6530"/>
      <w:bookmarkEnd w:id="6531"/>
      <w:bookmarkEnd w:id="6532"/>
      <w:bookmarkEnd w:id="6533"/>
      <w:bookmarkEnd w:id="6534"/>
      <w:bookmarkEnd w:id="6535"/>
      <w:bookmarkEnd w:id="6536"/>
      <w:bookmarkEnd w:id="6537"/>
      <w:bookmarkEnd w:id="6538"/>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131033" w:rsidRPr="00F95B02" w14:paraId="5879F47E" w14:textId="77777777" w:rsidTr="00131033">
        <w:trPr>
          <w:cantSplit/>
          <w:jc w:val="center"/>
        </w:trPr>
        <w:tc>
          <w:tcPr>
            <w:tcW w:w="2421" w:type="dxa"/>
          </w:tcPr>
          <w:p w14:paraId="0F1101A1" w14:textId="77777777" w:rsidR="00131033" w:rsidRPr="00F95B02" w:rsidRDefault="00131033" w:rsidP="00131033">
            <w:pPr>
              <w:pStyle w:val="TAC"/>
              <w:rPr>
                <w:lang w:eastAsia="zh-CN"/>
              </w:rPr>
            </w:pPr>
            <w:r w:rsidRPr="00F95B02">
              <w:t xml:space="preserve">Total number of bits per </w:t>
            </w:r>
            <w:r w:rsidRPr="00F95B02">
              <w:rPr>
                <w:lang w:eastAsia="zh-CN"/>
              </w:rPr>
              <w:t>slot</w:t>
            </w:r>
          </w:p>
        </w:tc>
        <w:tc>
          <w:tcPr>
            <w:tcW w:w="1070" w:type="dxa"/>
            <w:vAlign w:val="center"/>
          </w:tcPr>
          <w:p w14:paraId="1A78492B" w14:textId="77777777" w:rsidR="00131033" w:rsidRPr="00F95B02" w:rsidRDefault="00131033" w:rsidP="00131033">
            <w:pPr>
              <w:pStyle w:val="TAC"/>
              <w:rPr>
                <w:lang w:eastAsia="zh-CN"/>
              </w:rPr>
            </w:pPr>
            <w:r>
              <w:rPr>
                <w:rFonts w:hint="eastAsia"/>
                <w:lang w:eastAsia="zh-CN"/>
              </w:rPr>
              <w:t>9</w:t>
            </w:r>
            <w:r>
              <w:rPr>
                <w:lang w:eastAsia="zh-CN"/>
              </w:rPr>
              <w:t>504</w:t>
            </w:r>
          </w:p>
        </w:tc>
        <w:tc>
          <w:tcPr>
            <w:tcW w:w="1071" w:type="dxa"/>
            <w:vAlign w:val="center"/>
          </w:tcPr>
          <w:p w14:paraId="139BBBA2" w14:textId="77777777" w:rsidR="00131033" w:rsidRPr="00F95B02" w:rsidRDefault="00131033" w:rsidP="00131033">
            <w:pPr>
              <w:pStyle w:val="TAC"/>
              <w:rPr>
                <w:lang w:eastAsia="zh-CN"/>
              </w:rPr>
            </w:pPr>
            <w:r>
              <w:rPr>
                <w:rFonts w:hint="eastAsia"/>
                <w:lang w:eastAsia="zh-CN"/>
              </w:rPr>
              <w:t>9</w:t>
            </w:r>
            <w:r>
              <w:rPr>
                <w:lang w:eastAsia="zh-CN"/>
              </w:rPr>
              <w:t>504</w:t>
            </w:r>
          </w:p>
        </w:tc>
      </w:tr>
      <w:tr w:rsidR="00131033" w:rsidRPr="00F95B02" w14:paraId="78D9F241" w14:textId="77777777" w:rsidTr="00131033">
        <w:trPr>
          <w:cantSplit/>
          <w:jc w:val="center"/>
        </w:trPr>
        <w:tc>
          <w:tcPr>
            <w:tcW w:w="2421" w:type="dxa"/>
          </w:tcPr>
          <w:p w14:paraId="59A559EB" w14:textId="77777777" w:rsidR="00131033" w:rsidRPr="00F95B02" w:rsidRDefault="00131033" w:rsidP="00131033">
            <w:pPr>
              <w:pStyle w:val="TAC"/>
              <w:rPr>
                <w:lang w:eastAsia="zh-CN"/>
              </w:rPr>
            </w:pPr>
            <w:r w:rsidRPr="00F95B02">
              <w:t xml:space="preserve">Total symbols per </w:t>
            </w:r>
            <w:r w:rsidRPr="00F95B02">
              <w:rPr>
                <w:lang w:eastAsia="zh-CN"/>
              </w:rPr>
              <w:t>slot</w:t>
            </w:r>
          </w:p>
        </w:tc>
        <w:tc>
          <w:tcPr>
            <w:tcW w:w="1070" w:type="dxa"/>
          </w:tcPr>
          <w:p w14:paraId="37776589" w14:textId="77777777" w:rsidR="00131033" w:rsidRPr="00F95B02" w:rsidRDefault="00131033" w:rsidP="00131033">
            <w:pPr>
              <w:pStyle w:val="TAC"/>
              <w:rPr>
                <w:lang w:eastAsia="zh-CN"/>
              </w:rPr>
            </w:pPr>
            <w:r>
              <w:rPr>
                <w:rFonts w:hint="eastAsia"/>
                <w:lang w:eastAsia="zh-CN"/>
              </w:rPr>
              <w:t>1</w:t>
            </w:r>
            <w:r>
              <w:rPr>
                <w:lang w:eastAsia="zh-CN"/>
              </w:rPr>
              <w:t>584</w:t>
            </w:r>
          </w:p>
        </w:tc>
        <w:tc>
          <w:tcPr>
            <w:tcW w:w="1071" w:type="dxa"/>
          </w:tcPr>
          <w:p w14:paraId="7A7F1873" w14:textId="77777777" w:rsidR="00131033" w:rsidRPr="00F95B02" w:rsidRDefault="00131033" w:rsidP="00131033">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2906E88A" w14:textId="77777777" w:rsidR="00131033" w:rsidRPr="008A5ED6"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6539" w:name="_Toc21103075"/>
      <w:bookmarkStart w:id="6540" w:name="_Toc29810924"/>
      <w:bookmarkStart w:id="6541" w:name="_Toc36636284"/>
      <w:bookmarkStart w:id="6542" w:name="_Toc37273230"/>
      <w:bookmarkStart w:id="6543" w:name="_Toc45886320"/>
      <w:bookmarkStart w:id="6544" w:name="_Toc53183365"/>
      <w:bookmarkStart w:id="6545" w:name="_Toc58916076"/>
      <w:bookmarkStart w:id="6546" w:name="_Toc66701223"/>
      <w:bookmarkStart w:id="6547" w:name="_Toc68697380"/>
      <w:bookmarkStart w:id="6548" w:name="_Toc74928375"/>
      <w:bookmarkStart w:id="6549" w:name="_Toc76115474"/>
      <w:bookmarkStart w:id="6550" w:name="_Toc76544881"/>
      <w:r w:rsidRPr="00931575">
        <w:lastRenderedPageBreak/>
        <w:t>A.6</w:t>
      </w:r>
      <w:r w:rsidRPr="00931575">
        <w:tab/>
        <w:t>PRACH Test preambles</w:t>
      </w:r>
      <w:bookmarkEnd w:id="6539"/>
      <w:bookmarkEnd w:id="6540"/>
      <w:bookmarkEnd w:id="6541"/>
      <w:bookmarkEnd w:id="6542"/>
      <w:bookmarkEnd w:id="6543"/>
      <w:bookmarkEnd w:id="6544"/>
      <w:bookmarkEnd w:id="6545"/>
      <w:bookmarkEnd w:id="6546"/>
      <w:bookmarkEnd w:id="6547"/>
      <w:bookmarkEnd w:id="6548"/>
      <w:bookmarkEnd w:id="6549"/>
      <w:bookmarkEnd w:id="6550"/>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6551" w:name="_Toc36636285"/>
      <w:bookmarkStart w:id="6552" w:name="_Toc37273231"/>
      <w:bookmarkStart w:id="6553" w:name="_Toc45886321"/>
      <w:bookmarkStart w:id="6554" w:name="_Toc53183366"/>
      <w:bookmarkStart w:id="6555" w:name="_Toc58916077"/>
      <w:bookmarkStart w:id="6556" w:name="_Toc66701224"/>
      <w:bookmarkStart w:id="6557" w:name="_Toc68697381"/>
      <w:bookmarkStart w:id="6558" w:name="_Toc74928376"/>
      <w:bookmarkStart w:id="6559" w:name="_Toc76115475"/>
      <w:bookmarkStart w:id="6560" w:name="_Toc7654488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6551"/>
      <w:bookmarkEnd w:id="6552"/>
      <w:bookmarkEnd w:id="6553"/>
      <w:bookmarkEnd w:id="6554"/>
      <w:bookmarkEnd w:id="6555"/>
      <w:bookmarkEnd w:id="6556"/>
      <w:bookmarkEnd w:id="6557"/>
      <w:bookmarkEnd w:id="6558"/>
      <w:bookmarkEnd w:id="6559"/>
      <w:bookmarkEnd w:id="6560"/>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6561" w:name="_Toc58916078"/>
      <w:bookmarkStart w:id="6562" w:name="_Toc66701225"/>
      <w:bookmarkStart w:id="6563" w:name="_Toc68697382"/>
      <w:bookmarkStart w:id="6564" w:name="_Toc74928377"/>
      <w:bookmarkStart w:id="6565" w:name="_Toc76115476"/>
      <w:bookmarkStart w:id="6566" w:name="_Toc37260495"/>
      <w:bookmarkStart w:id="6567" w:name="_Toc37267883"/>
      <w:bookmarkStart w:id="6568" w:name="_Toc44712490"/>
      <w:bookmarkStart w:id="6569" w:name="_Toc45893802"/>
      <w:bookmarkStart w:id="6570" w:name="_Toc76544883"/>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6561"/>
      <w:bookmarkEnd w:id="6562"/>
      <w:bookmarkEnd w:id="6563"/>
      <w:bookmarkEnd w:id="6564"/>
      <w:bookmarkEnd w:id="6565"/>
      <w:bookmarkEnd w:id="6570"/>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6566"/>
    <w:bookmarkEnd w:id="6567"/>
    <w:bookmarkEnd w:id="6568"/>
    <w:bookmarkEnd w:id="6569"/>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6571" w:name="_Toc21103076"/>
      <w:bookmarkStart w:id="6572" w:name="_Toc29810925"/>
      <w:bookmarkStart w:id="6573" w:name="_Toc36636286"/>
      <w:bookmarkStart w:id="6574" w:name="_Toc37273232"/>
      <w:bookmarkStart w:id="6575" w:name="_Toc45886322"/>
      <w:bookmarkStart w:id="6576" w:name="_Toc53183367"/>
      <w:bookmarkStart w:id="6577" w:name="_Toc58916079"/>
      <w:bookmarkStart w:id="6578" w:name="_Toc66701226"/>
      <w:bookmarkStart w:id="6579" w:name="_Toc68697383"/>
      <w:bookmarkStart w:id="6580" w:name="_Toc74928378"/>
      <w:bookmarkStart w:id="6581" w:name="_Toc76115477"/>
      <w:bookmarkStart w:id="6582" w:name="_Toc76544884"/>
      <w:r w:rsidRPr="00931575">
        <w:lastRenderedPageBreak/>
        <w:t>Annex B (normative):</w:t>
      </w:r>
      <w:r w:rsidRPr="00931575">
        <w:br/>
        <w:t>Environmental requirements for the BS equipment</w:t>
      </w:r>
      <w:bookmarkEnd w:id="6571"/>
      <w:bookmarkEnd w:id="6572"/>
      <w:bookmarkEnd w:id="6573"/>
      <w:bookmarkEnd w:id="6574"/>
      <w:bookmarkEnd w:id="6575"/>
      <w:bookmarkEnd w:id="6576"/>
      <w:bookmarkEnd w:id="6577"/>
      <w:bookmarkEnd w:id="6578"/>
      <w:bookmarkEnd w:id="6579"/>
      <w:bookmarkEnd w:id="6580"/>
      <w:bookmarkEnd w:id="6581"/>
      <w:bookmarkEnd w:id="6582"/>
    </w:p>
    <w:p w14:paraId="648936E3" w14:textId="77777777" w:rsidR="00C45907" w:rsidRPr="00931575" w:rsidRDefault="00C45907" w:rsidP="00C45907">
      <w:pPr>
        <w:pStyle w:val="Heading1"/>
      </w:pPr>
      <w:bookmarkStart w:id="6583" w:name="_Toc21103077"/>
      <w:bookmarkStart w:id="6584" w:name="_Toc29810926"/>
      <w:bookmarkStart w:id="6585" w:name="_Toc36636287"/>
      <w:bookmarkStart w:id="6586" w:name="_Toc37273233"/>
      <w:bookmarkStart w:id="6587" w:name="_Toc45886323"/>
      <w:bookmarkStart w:id="6588" w:name="_Toc53183368"/>
      <w:bookmarkStart w:id="6589" w:name="_Toc58916080"/>
      <w:bookmarkStart w:id="6590" w:name="_Toc66701227"/>
      <w:bookmarkStart w:id="6591" w:name="_Toc68697384"/>
      <w:bookmarkStart w:id="6592" w:name="_Toc74928379"/>
      <w:bookmarkStart w:id="6593" w:name="_Toc76115478"/>
      <w:bookmarkStart w:id="6594" w:name="_Toc76544885"/>
      <w:r w:rsidRPr="00931575">
        <w:t>B.1</w:t>
      </w:r>
      <w:r w:rsidRPr="00931575">
        <w:tab/>
        <w:t>General</w:t>
      </w:r>
      <w:bookmarkEnd w:id="6583"/>
      <w:bookmarkEnd w:id="6584"/>
      <w:bookmarkEnd w:id="6585"/>
      <w:bookmarkEnd w:id="6586"/>
      <w:bookmarkEnd w:id="6587"/>
      <w:bookmarkEnd w:id="6588"/>
      <w:bookmarkEnd w:id="6589"/>
      <w:bookmarkEnd w:id="6590"/>
      <w:bookmarkEnd w:id="6591"/>
      <w:bookmarkEnd w:id="6592"/>
      <w:bookmarkEnd w:id="6593"/>
      <w:bookmarkEnd w:id="6594"/>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6595" w:name="_Toc21103078"/>
      <w:bookmarkStart w:id="6596" w:name="_Toc29810927"/>
      <w:bookmarkStart w:id="6597" w:name="_Toc36636288"/>
      <w:bookmarkStart w:id="6598" w:name="_Toc37273234"/>
      <w:bookmarkStart w:id="6599" w:name="_Toc45886324"/>
      <w:bookmarkStart w:id="6600" w:name="_Toc53183369"/>
      <w:bookmarkStart w:id="6601" w:name="_Toc58916081"/>
      <w:bookmarkStart w:id="6602" w:name="_Toc66701228"/>
      <w:bookmarkStart w:id="6603" w:name="_Toc68697385"/>
      <w:bookmarkStart w:id="6604" w:name="_Toc74928380"/>
      <w:bookmarkStart w:id="6605" w:name="_Toc76115479"/>
      <w:bookmarkStart w:id="6606" w:name="_Toc76544886"/>
      <w:r w:rsidRPr="00931575">
        <w:t>B.2</w:t>
      </w:r>
      <w:r w:rsidRPr="00931575">
        <w:tab/>
      </w:r>
      <w:r w:rsidRPr="00931575">
        <w:rPr>
          <w:rFonts w:cs="v4.2.0"/>
        </w:rPr>
        <w:t>Normal test environment</w:t>
      </w:r>
      <w:bookmarkEnd w:id="6595"/>
      <w:bookmarkEnd w:id="6596"/>
      <w:bookmarkEnd w:id="6597"/>
      <w:bookmarkEnd w:id="6598"/>
      <w:bookmarkEnd w:id="6599"/>
      <w:bookmarkEnd w:id="6600"/>
      <w:bookmarkEnd w:id="6601"/>
      <w:bookmarkEnd w:id="6602"/>
      <w:bookmarkEnd w:id="6603"/>
      <w:bookmarkEnd w:id="6604"/>
      <w:bookmarkEnd w:id="6605"/>
      <w:bookmarkEnd w:id="6606"/>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6607" w:name="_Toc21103079"/>
      <w:bookmarkStart w:id="6608" w:name="_Toc29810928"/>
      <w:bookmarkStart w:id="6609" w:name="_Toc36636289"/>
      <w:bookmarkStart w:id="6610" w:name="_Toc37273235"/>
      <w:bookmarkStart w:id="6611" w:name="_Toc45886325"/>
      <w:bookmarkStart w:id="6612" w:name="_Toc53183370"/>
      <w:bookmarkStart w:id="6613" w:name="_Toc58916082"/>
      <w:bookmarkStart w:id="6614" w:name="_Toc66701229"/>
      <w:bookmarkStart w:id="6615" w:name="_Toc68697386"/>
      <w:bookmarkStart w:id="6616" w:name="_Toc74928381"/>
      <w:bookmarkStart w:id="6617" w:name="_Toc76115480"/>
      <w:bookmarkStart w:id="6618" w:name="_Toc76544887"/>
      <w:r w:rsidRPr="00931575">
        <w:t>B.3</w:t>
      </w:r>
      <w:r w:rsidRPr="00931575">
        <w:tab/>
      </w:r>
      <w:r w:rsidRPr="00931575">
        <w:rPr>
          <w:rFonts w:cs="v4.2.0"/>
        </w:rPr>
        <w:t>Extreme test environment</w:t>
      </w:r>
      <w:bookmarkEnd w:id="6607"/>
      <w:bookmarkEnd w:id="6608"/>
      <w:bookmarkEnd w:id="6609"/>
      <w:bookmarkEnd w:id="6610"/>
      <w:bookmarkEnd w:id="6611"/>
      <w:bookmarkEnd w:id="6612"/>
      <w:bookmarkEnd w:id="6613"/>
      <w:bookmarkEnd w:id="6614"/>
      <w:bookmarkEnd w:id="6615"/>
      <w:bookmarkEnd w:id="6616"/>
      <w:bookmarkEnd w:id="6617"/>
      <w:bookmarkEnd w:id="661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6619" w:name="_Toc21103080"/>
      <w:bookmarkStart w:id="6620" w:name="_Toc29810929"/>
      <w:bookmarkStart w:id="6621" w:name="_Toc36636290"/>
      <w:bookmarkStart w:id="6622" w:name="_Toc37273236"/>
      <w:bookmarkStart w:id="6623" w:name="_Toc45886326"/>
      <w:bookmarkStart w:id="6624" w:name="_Toc53183371"/>
      <w:bookmarkStart w:id="6625" w:name="_Toc58916083"/>
      <w:bookmarkStart w:id="6626" w:name="_Toc66701230"/>
      <w:bookmarkStart w:id="6627" w:name="_Toc68697387"/>
      <w:bookmarkStart w:id="6628" w:name="_Toc74928382"/>
      <w:bookmarkStart w:id="6629" w:name="_Toc76115481"/>
      <w:bookmarkStart w:id="6630" w:name="_Toc76544888"/>
      <w:r w:rsidRPr="00931575">
        <w:t>B.3.1</w:t>
      </w:r>
      <w:r w:rsidRPr="00931575">
        <w:tab/>
        <w:t>Extreme temperature</w:t>
      </w:r>
      <w:bookmarkEnd w:id="6619"/>
      <w:bookmarkEnd w:id="6620"/>
      <w:bookmarkEnd w:id="6621"/>
      <w:bookmarkEnd w:id="6622"/>
      <w:bookmarkEnd w:id="6623"/>
      <w:bookmarkEnd w:id="6624"/>
      <w:bookmarkEnd w:id="6625"/>
      <w:bookmarkEnd w:id="6626"/>
      <w:bookmarkEnd w:id="6627"/>
      <w:bookmarkEnd w:id="6628"/>
      <w:bookmarkEnd w:id="6629"/>
      <w:bookmarkEnd w:id="6630"/>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6631" w:name="_Toc21103081"/>
      <w:bookmarkStart w:id="6632" w:name="_Toc29810930"/>
      <w:bookmarkStart w:id="6633" w:name="_Toc36636291"/>
      <w:bookmarkStart w:id="6634" w:name="_Toc37273237"/>
      <w:bookmarkStart w:id="6635" w:name="_Toc45886327"/>
      <w:bookmarkStart w:id="6636" w:name="_Toc53183372"/>
      <w:bookmarkStart w:id="6637" w:name="_Toc58916084"/>
      <w:bookmarkStart w:id="6638" w:name="_Toc66701231"/>
      <w:bookmarkStart w:id="6639" w:name="_Toc68697388"/>
      <w:bookmarkStart w:id="6640" w:name="_Toc74928383"/>
      <w:bookmarkStart w:id="6641" w:name="_Toc76115482"/>
      <w:bookmarkStart w:id="6642" w:name="_Toc76544889"/>
      <w:r w:rsidRPr="00931575">
        <w:t>B.4</w:t>
      </w:r>
      <w:r w:rsidRPr="00931575">
        <w:tab/>
      </w:r>
      <w:r w:rsidRPr="00931575">
        <w:rPr>
          <w:rFonts w:cs="v4.2.0"/>
        </w:rPr>
        <w:t>Vibration</w:t>
      </w:r>
      <w:bookmarkEnd w:id="6631"/>
      <w:bookmarkEnd w:id="6632"/>
      <w:bookmarkEnd w:id="6633"/>
      <w:bookmarkEnd w:id="6634"/>
      <w:bookmarkEnd w:id="6635"/>
      <w:bookmarkEnd w:id="6636"/>
      <w:bookmarkEnd w:id="6637"/>
      <w:bookmarkEnd w:id="6638"/>
      <w:bookmarkEnd w:id="6639"/>
      <w:bookmarkEnd w:id="6640"/>
      <w:bookmarkEnd w:id="6641"/>
      <w:bookmarkEnd w:id="6642"/>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6643" w:name="_Toc21103082"/>
      <w:bookmarkStart w:id="6644" w:name="_Toc29810931"/>
      <w:bookmarkStart w:id="6645" w:name="_Toc36636292"/>
      <w:bookmarkStart w:id="6646" w:name="_Toc37273238"/>
      <w:bookmarkStart w:id="6647" w:name="_Toc45886328"/>
      <w:bookmarkStart w:id="6648" w:name="_Toc53183373"/>
      <w:bookmarkStart w:id="6649" w:name="_Toc58916085"/>
      <w:bookmarkStart w:id="6650" w:name="_Toc66701232"/>
      <w:bookmarkStart w:id="6651" w:name="_Toc68697389"/>
      <w:bookmarkStart w:id="6652" w:name="_Toc74928384"/>
      <w:bookmarkStart w:id="6653" w:name="_Toc76115483"/>
      <w:bookmarkStart w:id="6654" w:name="_Toc76544890"/>
      <w:r w:rsidRPr="00931575">
        <w:t>B.5</w:t>
      </w:r>
      <w:r w:rsidRPr="00931575">
        <w:tab/>
      </w:r>
      <w:r w:rsidRPr="00931575">
        <w:rPr>
          <w:rFonts w:cs="v4.2.0"/>
        </w:rPr>
        <w:t>Power supply</w:t>
      </w:r>
      <w:bookmarkEnd w:id="6643"/>
      <w:bookmarkEnd w:id="6644"/>
      <w:bookmarkEnd w:id="6645"/>
      <w:bookmarkEnd w:id="6646"/>
      <w:bookmarkEnd w:id="6647"/>
      <w:bookmarkEnd w:id="6648"/>
      <w:bookmarkEnd w:id="6649"/>
      <w:bookmarkEnd w:id="6650"/>
      <w:bookmarkEnd w:id="6651"/>
      <w:bookmarkEnd w:id="6652"/>
      <w:bookmarkEnd w:id="6653"/>
      <w:bookmarkEnd w:id="665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6655" w:name="_Toc21103083"/>
      <w:bookmarkStart w:id="6656" w:name="_Toc29810932"/>
      <w:bookmarkStart w:id="6657" w:name="_Toc36636293"/>
      <w:bookmarkStart w:id="6658" w:name="_Toc37273239"/>
      <w:bookmarkStart w:id="6659" w:name="_Toc45886329"/>
      <w:bookmarkStart w:id="6660" w:name="_Toc53183374"/>
      <w:bookmarkStart w:id="6661" w:name="_Toc58916086"/>
      <w:bookmarkStart w:id="6662" w:name="_Toc66701233"/>
      <w:bookmarkStart w:id="6663" w:name="_Toc68697390"/>
      <w:bookmarkStart w:id="6664" w:name="_Toc74928385"/>
      <w:bookmarkStart w:id="6665" w:name="_Toc76115484"/>
      <w:bookmarkStart w:id="6666" w:name="_Toc76544891"/>
      <w:r w:rsidRPr="00931575">
        <w:rPr>
          <w:lang w:eastAsia="sv-SE"/>
        </w:rPr>
        <w:t>B.6</w:t>
      </w:r>
      <w:r w:rsidRPr="00931575">
        <w:rPr>
          <w:lang w:eastAsia="sv-SE"/>
        </w:rPr>
        <w:tab/>
        <w:t>Measurement of test environments</w:t>
      </w:r>
      <w:bookmarkEnd w:id="6655"/>
      <w:bookmarkEnd w:id="6656"/>
      <w:bookmarkEnd w:id="6657"/>
      <w:bookmarkEnd w:id="6658"/>
      <w:bookmarkEnd w:id="6659"/>
      <w:bookmarkEnd w:id="6660"/>
      <w:bookmarkEnd w:id="6661"/>
      <w:bookmarkEnd w:id="6662"/>
      <w:bookmarkEnd w:id="6663"/>
      <w:bookmarkEnd w:id="6664"/>
      <w:bookmarkEnd w:id="6665"/>
      <w:bookmarkEnd w:id="6666"/>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6667" w:name="_Toc21103084"/>
      <w:bookmarkStart w:id="6668" w:name="_Toc29810933"/>
      <w:bookmarkStart w:id="6669" w:name="_Toc36636294"/>
      <w:bookmarkStart w:id="6670" w:name="_Toc37273240"/>
      <w:bookmarkStart w:id="6671" w:name="_Toc45886330"/>
      <w:bookmarkStart w:id="6672" w:name="_Toc53183375"/>
      <w:bookmarkStart w:id="6673" w:name="_Toc58916087"/>
      <w:bookmarkStart w:id="6674" w:name="_Toc66701234"/>
      <w:bookmarkStart w:id="6675" w:name="_Toc68697391"/>
      <w:bookmarkStart w:id="6676" w:name="_Toc74928386"/>
      <w:bookmarkStart w:id="6677" w:name="_Toc76115485"/>
      <w:bookmarkStart w:id="6678" w:name="_Toc76544892"/>
      <w:r w:rsidRPr="00931575">
        <w:rPr>
          <w:lang w:eastAsia="sv-SE"/>
        </w:rPr>
        <w:lastRenderedPageBreak/>
        <w:t>B.7</w:t>
      </w:r>
      <w:r w:rsidRPr="00931575">
        <w:rPr>
          <w:lang w:eastAsia="sv-SE"/>
        </w:rPr>
        <w:tab/>
        <w:t>OTA extreme test methods</w:t>
      </w:r>
      <w:bookmarkEnd w:id="6667"/>
      <w:bookmarkEnd w:id="6668"/>
      <w:bookmarkEnd w:id="6669"/>
      <w:bookmarkEnd w:id="6670"/>
      <w:bookmarkEnd w:id="6671"/>
      <w:bookmarkEnd w:id="6672"/>
      <w:bookmarkEnd w:id="6673"/>
      <w:bookmarkEnd w:id="6674"/>
      <w:bookmarkEnd w:id="6675"/>
      <w:bookmarkEnd w:id="6676"/>
      <w:bookmarkEnd w:id="6677"/>
      <w:bookmarkEnd w:id="6678"/>
    </w:p>
    <w:p w14:paraId="7FAD6199" w14:textId="77777777" w:rsidR="00C45907" w:rsidRPr="00931575" w:rsidRDefault="00C45907" w:rsidP="00C45907">
      <w:pPr>
        <w:pStyle w:val="Heading2"/>
        <w:rPr>
          <w:lang w:eastAsia="sv-SE"/>
        </w:rPr>
      </w:pPr>
      <w:bookmarkStart w:id="6679" w:name="_Toc21103085"/>
      <w:bookmarkStart w:id="6680" w:name="_Toc29810934"/>
      <w:bookmarkStart w:id="6681" w:name="_Toc36636295"/>
      <w:bookmarkStart w:id="6682" w:name="_Toc37273241"/>
      <w:bookmarkStart w:id="6683" w:name="_Toc45886331"/>
      <w:bookmarkStart w:id="6684" w:name="_Toc53183376"/>
      <w:bookmarkStart w:id="6685" w:name="_Toc58916088"/>
      <w:bookmarkStart w:id="6686" w:name="_Toc66701235"/>
      <w:bookmarkStart w:id="6687" w:name="_Toc68697392"/>
      <w:bookmarkStart w:id="6688" w:name="_Toc74928387"/>
      <w:bookmarkStart w:id="6689" w:name="_Toc76115486"/>
      <w:bookmarkStart w:id="6690" w:name="_Toc76544893"/>
      <w:r w:rsidRPr="00931575">
        <w:rPr>
          <w:lang w:eastAsia="sv-SE"/>
        </w:rPr>
        <w:t>B.7.1</w:t>
      </w:r>
      <w:r w:rsidRPr="00931575">
        <w:rPr>
          <w:lang w:eastAsia="sv-SE"/>
        </w:rPr>
        <w:tab/>
        <w:t>Direct far field method</w:t>
      </w:r>
      <w:bookmarkEnd w:id="6679"/>
      <w:bookmarkEnd w:id="6680"/>
      <w:bookmarkEnd w:id="6681"/>
      <w:bookmarkEnd w:id="6682"/>
      <w:bookmarkEnd w:id="6683"/>
      <w:bookmarkEnd w:id="6684"/>
      <w:bookmarkEnd w:id="6685"/>
      <w:bookmarkEnd w:id="6686"/>
      <w:bookmarkEnd w:id="6687"/>
      <w:bookmarkEnd w:id="6688"/>
      <w:bookmarkEnd w:id="6689"/>
      <w:bookmarkEnd w:id="6690"/>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6691" w:name="_Toc21103086"/>
      <w:bookmarkStart w:id="6692" w:name="_Toc29810935"/>
      <w:bookmarkStart w:id="6693" w:name="_Toc36636296"/>
      <w:bookmarkStart w:id="6694" w:name="_Toc37273242"/>
      <w:bookmarkStart w:id="6695" w:name="_Toc45886332"/>
      <w:bookmarkStart w:id="6696" w:name="_Toc53183377"/>
      <w:bookmarkStart w:id="6697" w:name="_Toc58916089"/>
      <w:bookmarkStart w:id="6698" w:name="_Toc66701236"/>
      <w:bookmarkStart w:id="6699" w:name="_Toc68697393"/>
      <w:bookmarkStart w:id="6700" w:name="_Toc74928388"/>
      <w:bookmarkStart w:id="6701" w:name="_Toc76115487"/>
      <w:bookmarkStart w:id="6702" w:name="_Toc76544894"/>
      <w:r w:rsidRPr="00931575">
        <w:rPr>
          <w:lang w:eastAsia="sv-SE"/>
        </w:rPr>
        <w:t>B.7.</w:t>
      </w:r>
      <w:r w:rsidRPr="00931575">
        <w:rPr>
          <w:lang w:val="en-US" w:eastAsia="sv-SE"/>
        </w:rPr>
        <w:t>2</w:t>
      </w:r>
      <w:r w:rsidRPr="00931575">
        <w:rPr>
          <w:lang w:eastAsia="sv-SE"/>
        </w:rPr>
        <w:tab/>
        <w:t>Relative method</w:t>
      </w:r>
      <w:bookmarkEnd w:id="6691"/>
      <w:bookmarkEnd w:id="6692"/>
      <w:bookmarkEnd w:id="6693"/>
      <w:bookmarkEnd w:id="6694"/>
      <w:bookmarkEnd w:id="6695"/>
      <w:bookmarkEnd w:id="6696"/>
      <w:bookmarkEnd w:id="6697"/>
      <w:bookmarkEnd w:id="6698"/>
      <w:bookmarkEnd w:id="6699"/>
      <w:bookmarkEnd w:id="6700"/>
      <w:bookmarkEnd w:id="6701"/>
      <w:bookmarkEnd w:id="670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6703" w:name="_Toc21103087"/>
      <w:bookmarkStart w:id="6704" w:name="_Toc29810936"/>
      <w:bookmarkStart w:id="6705" w:name="_Toc36636297"/>
      <w:bookmarkStart w:id="6706" w:name="_Toc37273243"/>
      <w:bookmarkStart w:id="6707" w:name="_Toc45886333"/>
      <w:bookmarkStart w:id="6708" w:name="_Toc53183378"/>
      <w:bookmarkStart w:id="6709" w:name="_Toc58916090"/>
      <w:bookmarkStart w:id="6710" w:name="_Toc66701237"/>
      <w:bookmarkStart w:id="6711" w:name="_Toc68697394"/>
      <w:bookmarkStart w:id="6712" w:name="_Toc74928389"/>
      <w:bookmarkStart w:id="6713" w:name="_Toc76115488"/>
      <w:bookmarkStart w:id="6714" w:name="_Toc76544895"/>
      <w:r w:rsidRPr="00931575">
        <w:lastRenderedPageBreak/>
        <w:t>Annex C (informative):</w:t>
      </w:r>
      <w:r w:rsidRPr="00931575">
        <w:br/>
        <w:t>Test tolerances and derivation of test requirements</w:t>
      </w:r>
      <w:bookmarkEnd w:id="6703"/>
      <w:bookmarkEnd w:id="6704"/>
      <w:bookmarkEnd w:id="6705"/>
      <w:bookmarkEnd w:id="6706"/>
      <w:bookmarkEnd w:id="6707"/>
      <w:bookmarkEnd w:id="6708"/>
      <w:bookmarkEnd w:id="6709"/>
      <w:bookmarkEnd w:id="6710"/>
      <w:bookmarkEnd w:id="6711"/>
      <w:bookmarkEnd w:id="6712"/>
      <w:bookmarkEnd w:id="6713"/>
      <w:bookmarkEnd w:id="6714"/>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6715" w:name="_Toc21103088"/>
      <w:bookmarkStart w:id="6716" w:name="_Toc29810937"/>
      <w:bookmarkStart w:id="6717" w:name="_Toc36636298"/>
      <w:bookmarkStart w:id="6718" w:name="_Toc37273244"/>
      <w:bookmarkStart w:id="6719" w:name="_Toc45886334"/>
      <w:bookmarkStart w:id="6720" w:name="_Toc53183379"/>
      <w:bookmarkStart w:id="6721" w:name="_Toc58916091"/>
      <w:bookmarkStart w:id="6722" w:name="_Toc66701238"/>
      <w:bookmarkStart w:id="6723" w:name="_Toc68697395"/>
      <w:bookmarkStart w:id="6724" w:name="_Toc74928390"/>
      <w:bookmarkStart w:id="6725" w:name="_Toc76115489"/>
      <w:bookmarkStart w:id="6726" w:name="_Toc76544896"/>
      <w:r w:rsidRPr="00931575">
        <w:lastRenderedPageBreak/>
        <w:t>C.1</w:t>
      </w:r>
      <w:r w:rsidRPr="00931575">
        <w:tab/>
      </w:r>
      <w:r w:rsidRPr="00931575">
        <w:rPr>
          <w:lang w:eastAsia="sv-SE"/>
        </w:rPr>
        <w:t>Measurement of t</w:t>
      </w:r>
      <w:r w:rsidRPr="00931575">
        <w:t>ransmitter</w:t>
      </w:r>
      <w:bookmarkEnd w:id="6715"/>
      <w:bookmarkEnd w:id="6716"/>
      <w:bookmarkEnd w:id="6717"/>
      <w:bookmarkEnd w:id="6718"/>
      <w:bookmarkEnd w:id="6719"/>
      <w:bookmarkEnd w:id="6720"/>
      <w:bookmarkEnd w:id="6721"/>
      <w:bookmarkEnd w:id="6722"/>
      <w:bookmarkEnd w:id="6723"/>
      <w:bookmarkEnd w:id="6724"/>
      <w:bookmarkEnd w:id="6725"/>
      <w:bookmarkEnd w:id="6726"/>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6727" w:name="_Toc21103089"/>
      <w:bookmarkStart w:id="6728" w:name="_Toc29810938"/>
      <w:bookmarkStart w:id="6729" w:name="_Toc36636299"/>
      <w:bookmarkStart w:id="6730" w:name="_Toc37273245"/>
      <w:bookmarkStart w:id="6731" w:name="_Toc45886335"/>
      <w:bookmarkStart w:id="6732" w:name="_Toc53183380"/>
      <w:bookmarkStart w:id="6733" w:name="_Toc58916092"/>
      <w:bookmarkStart w:id="6734" w:name="_Toc66701239"/>
      <w:bookmarkStart w:id="6735" w:name="_Toc68697396"/>
      <w:bookmarkStart w:id="6736" w:name="_Toc74928391"/>
      <w:bookmarkStart w:id="6737" w:name="_Toc76115490"/>
      <w:bookmarkStart w:id="6738" w:name="_Toc76544897"/>
      <w:r w:rsidRPr="00931575">
        <w:t>C.2</w:t>
      </w:r>
      <w:r w:rsidRPr="00931575">
        <w:tab/>
      </w:r>
      <w:r w:rsidRPr="00931575">
        <w:rPr>
          <w:lang w:eastAsia="sv-SE"/>
        </w:rPr>
        <w:t>Measurement of receiv</w:t>
      </w:r>
      <w:r w:rsidRPr="00931575">
        <w:t>er</w:t>
      </w:r>
      <w:bookmarkEnd w:id="6727"/>
      <w:bookmarkEnd w:id="6728"/>
      <w:bookmarkEnd w:id="6729"/>
      <w:bookmarkEnd w:id="6730"/>
      <w:bookmarkEnd w:id="6731"/>
      <w:bookmarkEnd w:id="6732"/>
      <w:bookmarkEnd w:id="6733"/>
      <w:bookmarkEnd w:id="6734"/>
      <w:bookmarkEnd w:id="6735"/>
      <w:bookmarkEnd w:id="6736"/>
      <w:bookmarkEnd w:id="6737"/>
      <w:bookmarkEnd w:id="6738"/>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6739" w:name="_Toc21103090"/>
      <w:bookmarkStart w:id="6740" w:name="_Toc29810939"/>
      <w:bookmarkStart w:id="6741" w:name="_Toc36636300"/>
      <w:bookmarkStart w:id="6742" w:name="_Toc37273246"/>
      <w:bookmarkStart w:id="6743" w:name="_Toc45886336"/>
      <w:bookmarkStart w:id="6744" w:name="_Toc53183381"/>
      <w:bookmarkStart w:id="6745" w:name="_Toc58916093"/>
      <w:bookmarkStart w:id="6746" w:name="_Toc66701240"/>
      <w:bookmarkStart w:id="6747" w:name="_Toc68697397"/>
      <w:bookmarkStart w:id="6748" w:name="_Toc74928392"/>
      <w:bookmarkStart w:id="6749" w:name="_Toc76115491"/>
      <w:bookmarkStart w:id="6750" w:name="_Toc76544898"/>
      <w:r w:rsidRPr="00931575">
        <w:t>C.3</w:t>
      </w:r>
      <w:r w:rsidRPr="00931575">
        <w:tab/>
      </w:r>
      <w:r w:rsidRPr="00931575">
        <w:rPr>
          <w:lang w:eastAsia="sv-SE"/>
        </w:rPr>
        <w:t>Measurement of performance requirements</w:t>
      </w:r>
      <w:bookmarkEnd w:id="6739"/>
      <w:bookmarkEnd w:id="6740"/>
      <w:bookmarkEnd w:id="6741"/>
      <w:bookmarkEnd w:id="6742"/>
      <w:bookmarkEnd w:id="6743"/>
      <w:bookmarkEnd w:id="6744"/>
      <w:bookmarkEnd w:id="6745"/>
      <w:bookmarkEnd w:id="6746"/>
      <w:bookmarkEnd w:id="6747"/>
      <w:bookmarkEnd w:id="6748"/>
      <w:bookmarkEnd w:id="6749"/>
      <w:bookmarkEnd w:id="6750"/>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6751" w:name="_Toc21103091"/>
      <w:bookmarkStart w:id="6752" w:name="_Toc29810940"/>
      <w:bookmarkStart w:id="6753" w:name="_Toc36636301"/>
      <w:bookmarkStart w:id="6754" w:name="_Toc37273247"/>
      <w:bookmarkStart w:id="6755" w:name="_Toc45886337"/>
      <w:bookmarkStart w:id="6756" w:name="_Toc53183382"/>
      <w:bookmarkStart w:id="6757" w:name="_Toc58916094"/>
      <w:bookmarkStart w:id="6758" w:name="_Toc66701241"/>
      <w:bookmarkStart w:id="6759" w:name="_Toc68697398"/>
      <w:bookmarkStart w:id="6760" w:name="_Toc74928393"/>
      <w:bookmarkStart w:id="6761" w:name="_Toc76115492"/>
      <w:bookmarkStart w:id="6762" w:name="_Toc76544899"/>
      <w:r w:rsidRPr="00931575">
        <w:lastRenderedPageBreak/>
        <w:t>Annex D (normative):</w:t>
      </w:r>
      <w:r w:rsidRPr="00931575">
        <w:br/>
        <w:t>Calibration</w:t>
      </w:r>
      <w:bookmarkEnd w:id="6751"/>
      <w:bookmarkEnd w:id="6752"/>
      <w:bookmarkEnd w:id="6753"/>
      <w:bookmarkEnd w:id="6754"/>
      <w:bookmarkEnd w:id="6755"/>
      <w:bookmarkEnd w:id="6756"/>
      <w:bookmarkEnd w:id="6757"/>
      <w:bookmarkEnd w:id="6758"/>
      <w:bookmarkEnd w:id="6759"/>
      <w:bookmarkEnd w:id="6760"/>
      <w:bookmarkEnd w:id="6761"/>
      <w:bookmarkEnd w:id="6762"/>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6763" w:name="_Toc21103092"/>
      <w:bookmarkStart w:id="6764" w:name="_Toc29810941"/>
      <w:bookmarkStart w:id="6765" w:name="_Toc36636302"/>
      <w:bookmarkStart w:id="6766" w:name="_Toc37273248"/>
      <w:bookmarkStart w:id="6767" w:name="_Toc45886338"/>
      <w:bookmarkStart w:id="6768" w:name="_Toc53183383"/>
      <w:bookmarkStart w:id="6769" w:name="_Toc58916095"/>
      <w:bookmarkStart w:id="6770" w:name="_Toc66701242"/>
      <w:bookmarkStart w:id="6771" w:name="_Toc68697399"/>
      <w:bookmarkStart w:id="6772" w:name="_Toc74928394"/>
      <w:bookmarkStart w:id="6773" w:name="_Toc76115493"/>
      <w:bookmarkStart w:id="6774" w:name="_Toc76544900"/>
      <w:r w:rsidRPr="00931575">
        <w:lastRenderedPageBreak/>
        <w:t>Annex E (informative):</w:t>
      </w:r>
      <w:r w:rsidRPr="00931575">
        <w:br/>
        <w:t>OTA measurement system set-up</w:t>
      </w:r>
      <w:bookmarkEnd w:id="6763"/>
      <w:bookmarkEnd w:id="6764"/>
      <w:bookmarkEnd w:id="6765"/>
      <w:bookmarkEnd w:id="6766"/>
      <w:bookmarkEnd w:id="6767"/>
      <w:bookmarkEnd w:id="6768"/>
      <w:bookmarkEnd w:id="6769"/>
      <w:bookmarkEnd w:id="6770"/>
      <w:bookmarkEnd w:id="6771"/>
      <w:bookmarkEnd w:id="6772"/>
      <w:bookmarkEnd w:id="6773"/>
      <w:bookmarkEnd w:id="6774"/>
    </w:p>
    <w:p w14:paraId="288F12D7" w14:textId="77777777" w:rsidR="00C45907" w:rsidRPr="00931575" w:rsidRDefault="00C45907" w:rsidP="00C45907">
      <w:pPr>
        <w:pStyle w:val="Heading1"/>
      </w:pPr>
      <w:bookmarkStart w:id="6775" w:name="_Toc21103093"/>
      <w:bookmarkStart w:id="6776" w:name="_Toc29810942"/>
      <w:bookmarkStart w:id="6777" w:name="_Toc36636303"/>
      <w:bookmarkStart w:id="6778" w:name="_Toc37273249"/>
      <w:bookmarkStart w:id="6779" w:name="_Toc45886339"/>
      <w:bookmarkStart w:id="6780" w:name="_Toc53183384"/>
      <w:bookmarkStart w:id="6781" w:name="_Toc58916096"/>
      <w:bookmarkStart w:id="6782" w:name="_Toc66701243"/>
      <w:bookmarkStart w:id="6783" w:name="_Toc68697400"/>
      <w:bookmarkStart w:id="6784" w:name="_Toc74928395"/>
      <w:bookmarkStart w:id="6785" w:name="_Toc76115494"/>
      <w:bookmarkStart w:id="6786" w:name="_Toc76544901"/>
      <w:r w:rsidRPr="00931575">
        <w:t>E.1</w:t>
      </w:r>
      <w:r w:rsidRPr="00931575">
        <w:tab/>
        <w:t>Transmitter</w:t>
      </w:r>
      <w:bookmarkEnd w:id="6775"/>
      <w:bookmarkEnd w:id="6776"/>
      <w:bookmarkEnd w:id="6777"/>
      <w:bookmarkEnd w:id="6778"/>
      <w:bookmarkEnd w:id="6779"/>
      <w:bookmarkEnd w:id="6780"/>
      <w:bookmarkEnd w:id="6781"/>
      <w:bookmarkEnd w:id="6782"/>
      <w:bookmarkEnd w:id="6783"/>
      <w:bookmarkEnd w:id="6784"/>
      <w:bookmarkEnd w:id="6785"/>
      <w:bookmarkEnd w:id="6786"/>
    </w:p>
    <w:p w14:paraId="13D28B2A" w14:textId="77777777" w:rsidR="00C45907" w:rsidRPr="00931575" w:rsidRDefault="00C45907" w:rsidP="00C45907">
      <w:pPr>
        <w:pStyle w:val="Heading2"/>
      </w:pPr>
      <w:bookmarkStart w:id="6787" w:name="_Toc21103094"/>
      <w:bookmarkStart w:id="6788" w:name="_Toc29810943"/>
      <w:bookmarkStart w:id="6789" w:name="_Toc36636304"/>
      <w:bookmarkStart w:id="6790" w:name="_Toc37273250"/>
      <w:bookmarkStart w:id="6791" w:name="_Toc45886340"/>
      <w:bookmarkStart w:id="6792" w:name="_Toc53183385"/>
      <w:bookmarkStart w:id="6793" w:name="_Toc58916097"/>
      <w:bookmarkStart w:id="6794" w:name="_Toc66701244"/>
      <w:bookmarkStart w:id="6795" w:name="_Toc68697401"/>
      <w:bookmarkStart w:id="6796" w:name="_Toc74928396"/>
      <w:bookmarkStart w:id="6797" w:name="_Toc76115495"/>
      <w:bookmarkStart w:id="6798" w:name="_Toc7654490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6787"/>
      <w:bookmarkEnd w:id="6788"/>
      <w:bookmarkEnd w:id="6789"/>
      <w:bookmarkEnd w:id="6790"/>
      <w:bookmarkEnd w:id="6791"/>
      <w:bookmarkEnd w:id="6792"/>
      <w:bookmarkEnd w:id="6793"/>
      <w:bookmarkEnd w:id="6794"/>
      <w:bookmarkEnd w:id="6795"/>
      <w:bookmarkEnd w:id="6796"/>
      <w:bookmarkEnd w:id="6797"/>
      <w:bookmarkEnd w:id="6798"/>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6799" w:name="_Toc21103095"/>
      <w:bookmarkStart w:id="6800" w:name="_Toc29810944"/>
      <w:bookmarkStart w:id="6801" w:name="_Toc36636305"/>
      <w:bookmarkStart w:id="6802" w:name="_Toc37273251"/>
      <w:bookmarkStart w:id="6803" w:name="_Toc45886341"/>
      <w:bookmarkStart w:id="6804" w:name="_Toc53183386"/>
      <w:bookmarkStart w:id="6805" w:name="_Toc58916098"/>
      <w:bookmarkStart w:id="6806" w:name="_Toc66701245"/>
      <w:bookmarkStart w:id="6807" w:name="_Toc68697402"/>
      <w:bookmarkStart w:id="6808" w:name="_Toc74928397"/>
      <w:bookmarkStart w:id="6809" w:name="_Toc76115496"/>
      <w:bookmarkStart w:id="6810" w:name="_Toc76544903"/>
      <w:r w:rsidRPr="00931575">
        <w:lastRenderedPageBreak/>
        <w:t>E.1.2</w:t>
      </w:r>
      <w:r w:rsidRPr="00931575">
        <w:tab/>
        <w:t>OTA base station</w:t>
      </w:r>
      <w:r w:rsidRPr="00931575" w:rsidDel="002421F5">
        <w:t xml:space="preserve"> </w:t>
      </w:r>
      <w:r w:rsidRPr="00931575">
        <w:t>output power, OTA ACLR, OTA operating band unwanted emissions</w:t>
      </w:r>
      <w:bookmarkEnd w:id="6799"/>
      <w:bookmarkEnd w:id="6800"/>
      <w:bookmarkEnd w:id="6801"/>
      <w:bookmarkEnd w:id="6802"/>
      <w:bookmarkEnd w:id="6803"/>
      <w:bookmarkEnd w:id="6804"/>
      <w:bookmarkEnd w:id="6805"/>
      <w:bookmarkEnd w:id="6806"/>
      <w:bookmarkEnd w:id="6807"/>
      <w:bookmarkEnd w:id="6808"/>
      <w:bookmarkEnd w:id="6809"/>
      <w:bookmarkEnd w:id="6810"/>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6811" w:name="_Toc21103096"/>
      <w:bookmarkStart w:id="6812" w:name="_Toc29810945"/>
      <w:bookmarkStart w:id="6813" w:name="_Toc36636306"/>
      <w:bookmarkStart w:id="6814" w:name="_Toc37273252"/>
      <w:bookmarkStart w:id="6815" w:name="_Toc45886342"/>
      <w:bookmarkStart w:id="6816" w:name="_Toc53183387"/>
      <w:bookmarkStart w:id="6817" w:name="_Toc58916099"/>
      <w:bookmarkStart w:id="6818" w:name="_Toc66701246"/>
      <w:bookmarkStart w:id="6819" w:name="_Toc68697403"/>
      <w:bookmarkStart w:id="6820" w:name="_Toc74928398"/>
      <w:bookmarkStart w:id="6821" w:name="_Toc76115497"/>
      <w:bookmarkStart w:id="6822" w:name="_Toc76544904"/>
      <w:r w:rsidRPr="00931575">
        <w:t>E.1.3</w:t>
      </w:r>
      <w:r w:rsidRPr="00931575">
        <w:tab/>
        <w:t>OTA spurious emissions</w:t>
      </w:r>
      <w:bookmarkEnd w:id="6811"/>
      <w:bookmarkEnd w:id="6812"/>
      <w:bookmarkEnd w:id="6813"/>
      <w:bookmarkEnd w:id="6814"/>
      <w:bookmarkEnd w:id="6815"/>
      <w:bookmarkEnd w:id="6816"/>
      <w:bookmarkEnd w:id="6817"/>
      <w:bookmarkEnd w:id="6818"/>
      <w:bookmarkEnd w:id="6819"/>
      <w:bookmarkEnd w:id="6820"/>
      <w:bookmarkEnd w:id="6821"/>
      <w:bookmarkEnd w:id="682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6823" w:name="_Toc21103097"/>
      <w:bookmarkStart w:id="6824" w:name="_Toc29810946"/>
      <w:bookmarkStart w:id="6825" w:name="_Toc36636307"/>
      <w:bookmarkStart w:id="6826" w:name="_Toc37273253"/>
      <w:bookmarkStart w:id="6827" w:name="_Toc45886343"/>
      <w:bookmarkStart w:id="6828" w:name="_Toc53183388"/>
      <w:bookmarkStart w:id="6829" w:name="_Toc58916100"/>
      <w:bookmarkStart w:id="6830" w:name="_Toc66701247"/>
      <w:bookmarkStart w:id="6831" w:name="_Toc68697404"/>
      <w:bookmarkStart w:id="6832" w:name="_Toc74928399"/>
      <w:bookmarkStart w:id="6833" w:name="_Toc76115498"/>
      <w:bookmarkStart w:id="6834" w:name="_Toc76544905"/>
      <w:r w:rsidRPr="00931575">
        <w:lastRenderedPageBreak/>
        <w:t>E.1.4</w:t>
      </w:r>
      <w:r w:rsidRPr="00931575">
        <w:tab/>
        <w:t>OTA co-location emissions, OTA transmit ON/OFF power (</w:t>
      </w:r>
      <w:r w:rsidRPr="00931575">
        <w:rPr>
          <w:i/>
        </w:rPr>
        <w:t>BS type 1-O</w:t>
      </w:r>
      <w:r w:rsidRPr="00931575">
        <w:t>)</w:t>
      </w:r>
      <w:bookmarkEnd w:id="6823"/>
      <w:bookmarkEnd w:id="6824"/>
      <w:bookmarkEnd w:id="6825"/>
      <w:bookmarkEnd w:id="6826"/>
      <w:bookmarkEnd w:id="6827"/>
      <w:bookmarkEnd w:id="6828"/>
      <w:bookmarkEnd w:id="6829"/>
      <w:bookmarkEnd w:id="6830"/>
      <w:bookmarkEnd w:id="6831"/>
      <w:bookmarkEnd w:id="6832"/>
      <w:bookmarkEnd w:id="6833"/>
      <w:bookmarkEnd w:id="6834"/>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6835" w:name="_Toc21103098"/>
      <w:bookmarkStart w:id="6836" w:name="_Toc29810947"/>
      <w:bookmarkStart w:id="6837" w:name="_Toc36636308"/>
      <w:bookmarkStart w:id="6838" w:name="_Toc37273254"/>
      <w:bookmarkStart w:id="6839" w:name="_Toc45886344"/>
      <w:bookmarkStart w:id="6840" w:name="_Toc53183389"/>
      <w:bookmarkStart w:id="6841" w:name="_Toc58916101"/>
      <w:bookmarkStart w:id="6842" w:name="_Toc66701248"/>
      <w:bookmarkStart w:id="6843" w:name="_Toc68697405"/>
      <w:bookmarkStart w:id="6844" w:name="_Toc74928400"/>
      <w:bookmarkStart w:id="6845" w:name="_Toc76115499"/>
      <w:bookmarkStart w:id="6846" w:name="_Toc76544906"/>
      <w:r w:rsidRPr="00931575">
        <w:lastRenderedPageBreak/>
        <w:t>E.1.5</w:t>
      </w:r>
      <w:r w:rsidRPr="00931575">
        <w:tab/>
        <w:t>OTA transmitter intermodulation</w:t>
      </w:r>
      <w:bookmarkEnd w:id="6835"/>
      <w:bookmarkEnd w:id="6836"/>
      <w:bookmarkEnd w:id="6837"/>
      <w:bookmarkEnd w:id="6838"/>
      <w:bookmarkEnd w:id="6839"/>
      <w:bookmarkEnd w:id="6840"/>
      <w:bookmarkEnd w:id="6841"/>
      <w:bookmarkEnd w:id="6842"/>
      <w:bookmarkEnd w:id="6843"/>
      <w:bookmarkEnd w:id="6844"/>
      <w:bookmarkEnd w:id="6845"/>
      <w:bookmarkEnd w:id="6846"/>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6847" w:name="_Toc21103099"/>
      <w:bookmarkStart w:id="6848" w:name="_Toc29810948"/>
      <w:bookmarkStart w:id="6849" w:name="_Toc36636309"/>
      <w:bookmarkStart w:id="6850" w:name="_Toc37273255"/>
      <w:bookmarkStart w:id="6851" w:name="_Toc45886345"/>
      <w:bookmarkStart w:id="6852" w:name="_Toc53183390"/>
      <w:bookmarkStart w:id="6853" w:name="_Toc58916102"/>
      <w:bookmarkStart w:id="6854" w:name="_Toc66701249"/>
      <w:bookmarkStart w:id="6855" w:name="_Toc68697406"/>
      <w:bookmarkStart w:id="6856" w:name="_Toc74928401"/>
      <w:bookmarkStart w:id="6857" w:name="_Toc76115500"/>
      <w:bookmarkStart w:id="6858" w:name="_Toc76544907"/>
      <w:r w:rsidRPr="00931575">
        <w:t>E.2</w:t>
      </w:r>
      <w:r w:rsidRPr="00931575">
        <w:tab/>
        <w:t>Receiver</w:t>
      </w:r>
      <w:bookmarkEnd w:id="6847"/>
      <w:bookmarkEnd w:id="6848"/>
      <w:bookmarkEnd w:id="6849"/>
      <w:bookmarkEnd w:id="6850"/>
      <w:bookmarkEnd w:id="6851"/>
      <w:bookmarkEnd w:id="6852"/>
      <w:bookmarkEnd w:id="6853"/>
      <w:bookmarkEnd w:id="6854"/>
      <w:bookmarkEnd w:id="6855"/>
      <w:bookmarkEnd w:id="6856"/>
      <w:bookmarkEnd w:id="6857"/>
      <w:bookmarkEnd w:id="6858"/>
    </w:p>
    <w:p w14:paraId="33F87757" w14:textId="77777777" w:rsidR="00C45907" w:rsidRPr="00931575" w:rsidRDefault="00C45907" w:rsidP="00C45907">
      <w:pPr>
        <w:pStyle w:val="Heading2"/>
      </w:pPr>
      <w:bookmarkStart w:id="6859" w:name="_Toc21103100"/>
      <w:bookmarkStart w:id="6860" w:name="_Toc29810949"/>
      <w:bookmarkStart w:id="6861" w:name="_Toc36636310"/>
      <w:bookmarkStart w:id="6862" w:name="_Toc37273256"/>
      <w:bookmarkStart w:id="6863" w:name="_Toc45886346"/>
      <w:bookmarkStart w:id="6864" w:name="_Toc53183391"/>
      <w:bookmarkStart w:id="6865" w:name="_Toc58916103"/>
      <w:bookmarkStart w:id="6866" w:name="_Toc66701250"/>
      <w:bookmarkStart w:id="6867" w:name="_Toc68697407"/>
      <w:bookmarkStart w:id="6868" w:name="_Toc74928402"/>
      <w:bookmarkStart w:id="6869" w:name="_Toc76115501"/>
      <w:bookmarkStart w:id="6870" w:name="_Toc76544908"/>
      <w:r w:rsidRPr="00931575">
        <w:t>E.2.1</w:t>
      </w:r>
      <w:r w:rsidRPr="00931575">
        <w:tab/>
        <w:t>OTA sensitivity and OTA reference sensitivity level</w:t>
      </w:r>
      <w:bookmarkEnd w:id="6859"/>
      <w:bookmarkEnd w:id="6860"/>
      <w:bookmarkEnd w:id="6861"/>
      <w:bookmarkEnd w:id="6862"/>
      <w:bookmarkEnd w:id="6863"/>
      <w:bookmarkEnd w:id="6864"/>
      <w:bookmarkEnd w:id="6865"/>
      <w:bookmarkEnd w:id="6866"/>
      <w:bookmarkEnd w:id="6867"/>
      <w:bookmarkEnd w:id="6868"/>
      <w:bookmarkEnd w:id="6869"/>
      <w:bookmarkEnd w:id="6870"/>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lastRenderedPageBreak/>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6871" w:name="_Toc21103101"/>
      <w:bookmarkStart w:id="6872" w:name="_Toc29810950"/>
      <w:bookmarkStart w:id="6873" w:name="_Toc36636311"/>
      <w:bookmarkStart w:id="6874" w:name="_Toc37273257"/>
      <w:bookmarkStart w:id="6875" w:name="_Toc45886347"/>
      <w:bookmarkStart w:id="6876" w:name="_Toc53183392"/>
      <w:bookmarkStart w:id="6877" w:name="_Toc58916104"/>
      <w:bookmarkStart w:id="6878" w:name="_Toc66701251"/>
      <w:bookmarkStart w:id="6879" w:name="_Toc68697408"/>
      <w:bookmarkStart w:id="6880" w:name="_Toc74928403"/>
      <w:bookmarkStart w:id="6881" w:name="_Toc76115502"/>
      <w:bookmarkStart w:id="6882" w:name="_Toc76544909"/>
      <w:r w:rsidRPr="00931575">
        <w:t>E.2.2</w:t>
      </w:r>
      <w:r w:rsidRPr="00931575">
        <w:tab/>
        <w:t>OTA dynamic range</w:t>
      </w:r>
      <w:bookmarkEnd w:id="6871"/>
      <w:bookmarkEnd w:id="6872"/>
      <w:bookmarkEnd w:id="6873"/>
      <w:bookmarkEnd w:id="6874"/>
      <w:bookmarkEnd w:id="6875"/>
      <w:bookmarkEnd w:id="6876"/>
      <w:bookmarkEnd w:id="6877"/>
      <w:bookmarkEnd w:id="6878"/>
      <w:bookmarkEnd w:id="6879"/>
      <w:bookmarkEnd w:id="6880"/>
      <w:bookmarkEnd w:id="6881"/>
      <w:bookmarkEnd w:id="6882"/>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6883" w:name="_Toc21103102"/>
      <w:bookmarkStart w:id="6884" w:name="_Toc29810951"/>
      <w:bookmarkStart w:id="6885" w:name="_Toc36636312"/>
      <w:bookmarkStart w:id="6886" w:name="_Toc37273258"/>
      <w:bookmarkStart w:id="6887" w:name="_Toc45886348"/>
      <w:bookmarkStart w:id="6888" w:name="_Toc53183393"/>
      <w:bookmarkStart w:id="6889" w:name="_Toc58916105"/>
      <w:bookmarkStart w:id="6890" w:name="_Toc66701252"/>
      <w:bookmarkStart w:id="6891" w:name="_Toc68697409"/>
      <w:bookmarkStart w:id="6892" w:name="_Toc74928404"/>
      <w:bookmarkStart w:id="6893" w:name="_Toc76115503"/>
      <w:bookmarkStart w:id="6894" w:name="_Toc76544910"/>
      <w:r w:rsidRPr="00931575">
        <w:t>E.2.3</w:t>
      </w:r>
      <w:r w:rsidRPr="00931575">
        <w:tab/>
        <w:t>OTA adjacent channel selectivity, general OTA blocking, and OTA narrowband blocking</w:t>
      </w:r>
      <w:bookmarkEnd w:id="6883"/>
      <w:bookmarkEnd w:id="6884"/>
      <w:bookmarkEnd w:id="6885"/>
      <w:bookmarkEnd w:id="6886"/>
      <w:bookmarkEnd w:id="6887"/>
      <w:bookmarkEnd w:id="6888"/>
      <w:bookmarkEnd w:id="6889"/>
      <w:bookmarkEnd w:id="6890"/>
      <w:bookmarkEnd w:id="6891"/>
      <w:bookmarkEnd w:id="6892"/>
      <w:bookmarkEnd w:id="6893"/>
      <w:bookmarkEnd w:id="6894"/>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6895" w:name="_Toc21103103"/>
      <w:bookmarkStart w:id="6896" w:name="_Toc29810952"/>
      <w:bookmarkStart w:id="6897" w:name="_Toc36636313"/>
      <w:bookmarkStart w:id="6898" w:name="_Toc37273259"/>
      <w:bookmarkStart w:id="6899" w:name="_Toc45886349"/>
      <w:bookmarkStart w:id="6900" w:name="_Toc53183394"/>
      <w:bookmarkStart w:id="6901" w:name="_Toc58916106"/>
      <w:bookmarkStart w:id="6902" w:name="_Toc66701253"/>
      <w:bookmarkStart w:id="6903" w:name="_Toc68697410"/>
      <w:bookmarkStart w:id="6904" w:name="_Toc74928405"/>
      <w:bookmarkStart w:id="6905" w:name="_Toc76115504"/>
      <w:bookmarkStart w:id="6906" w:name="_Toc76544911"/>
      <w:r w:rsidRPr="00931575">
        <w:t>E.2.4</w:t>
      </w:r>
      <w:r w:rsidRPr="00931575">
        <w:tab/>
        <w:t>OTA blocking</w:t>
      </w:r>
      <w:bookmarkEnd w:id="6895"/>
      <w:bookmarkEnd w:id="6896"/>
      <w:bookmarkEnd w:id="6897"/>
      <w:bookmarkEnd w:id="6898"/>
      <w:bookmarkEnd w:id="6899"/>
      <w:bookmarkEnd w:id="6900"/>
      <w:bookmarkEnd w:id="6901"/>
      <w:bookmarkEnd w:id="6902"/>
      <w:bookmarkEnd w:id="6903"/>
      <w:bookmarkEnd w:id="6904"/>
      <w:bookmarkEnd w:id="6905"/>
      <w:bookmarkEnd w:id="6906"/>
    </w:p>
    <w:p w14:paraId="0485720D" w14:textId="77777777" w:rsidR="00C45907" w:rsidRPr="00931575" w:rsidRDefault="00C45907" w:rsidP="00C45907">
      <w:pPr>
        <w:pStyle w:val="Heading3"/>
        <w:rPr>
          <w:lang w:val="en-US"/>
        </w:rPr>
      </w:pPr>
      <w:bookmarkStart w:id="6907" w:name="_Toc21103104"/>
      <w:bookmarkStart w:id="6908" w:name="_Toc29810953"/>
      <w:bookmarkStart w:id="6909" w:name="_Toc36636314"/>
      <w:bookmarkStart w:id="6910" w:name="_Toc37273260"/>
      <w:bookmarkStart w:id="6911" w:name="_Toc45886350"/>
      <w:bookmarkStart w:id="6912" w:name="_Toc53183395"/>
      <w:bookmarkStart w:id="6913" w:name="_Toc58916107"/>
      <w:bookmarkStart w:id="6914" w:name="_Toc66701254"/>
      <w:bookmarkStart w:id="6915" w:name="_Toc68697411"/>
      <w:bookmarkStart w:id="6916" w:name="_Toc74928406"/>
      <w:bookmarkStart w:id="6917" w:name="_Toc76115505"/>
      <w:bookmarkStart w:id="6918" w:name="_Toc7654491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6907"/>
      <w:bookmarkEnd w:id="6908"/>
      <w:bookmarkEnd w:id="6909"/>
      <w:bookmarkEnd w:id="6910"/>
      <w:bookmarkEnd w:id="6911"/>
      <w:bookmarkEnd w:id="6912"/>
      <w:bookmarkEnd w:id="6913"/>
      <w:bookmarkEnd w:id="6914"/>
      <w:bookmarkEnd w:id="6915"/>
      <w:bookmarkEnd w:id="6916"/>
      <w:bookmarkEnd w:id="6917"/>
      <w:bookmarkEnd w:id="6918"/>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6919" w:name="_Toc21103105"/>
      <w:bookmarkStart w:id="6920" w:name="_Toc29810954"/>
      <w:bookmarkStart w:id="6921" w:name="_Toc36636315"/>
      <w:bookmarkStart w:id="6922" w:name="_Toc37273261"/>
      <w:bookmarkStart w:id="6923" w:name="_Toc45886351"/>
      <w:bookmarkStart w:id="6924" w:name="_Toc53183396"/>
      <w:bookmarkStart w:id="6925" w:name="_Toc58916108"/>
      <w:bookmarkStart w:id="6926" w:name="_Toc66701255"/>
      <w:bookmarkStart w:id="6927" w:name="_Toc68697412"/>
      <w:bookmarkStart w:id="6928" w:name="_Toc74928407"/>
      <w:bookmarkStart w:id="6929" w:name="_Toc76115506"/>
      <w:bookmarkStart w:id="6930" w:name="_Toc76544913"/>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6919"/>
      <w:bookmarkEnd w:id="6920"/>
      <w:bookmarkEnd w:id="6921"/>
      <w:bookmarkEnd w:id="6922"/>
      <w:bookmarkEnd w:id="6923"/>
      <w:bookmarkEnd w:id="6924"/>
      <w:bookmarkEnd w:id="6925"/>
      <w:bookmarkEnd w:id="6926"/>
      <w:bookmarkEnd w:id="6927"/>
      <w:bookmarkEnd w:id="6928"/>
      <w:bookmarkEnd w:id="6929"/>
      <w:bookmarkEnd w:id="6930"/>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6931" w:name="_Toc21103106"/>
      <w:bookmarkStart w:id="6932" w:name="_Toc29810955"/>
      <w:bookmarkStart w:id="6933" w:name="_Toc36636316"/>
      <w:bookmarkStart w:id="6934" w:name="_Toc37273262"/>
      <w:bookmarkStart w:id="6935" w:name="_Toc45886352"/>
      <w:bookmarkStart w:id="6936" w:name="_Toc53183397"/>
      <w:bookmarkStart w:id="6937" w:name="_Toc58916109"/>
      <w:bookmarkStart w:id="6938" w:name="_Toc66701256"/>
      <w:bookmarkStart w:id="6939" w:name="_Toc68697413"/>
      <w:bookmarkStart w:id="6940" w:name="_Toc74928408"/>
      <w:bookmarkStart w:id="6941" w:name="_Toc76115507"/>
      <w:bookmarkStart w:id="6942" w:name="_Toc76544914"/>
      <w:r w:rsidRPr="00931575">
        <w:t>E.2.5</w:t>
      </w:r>
      <w:r w:rsidRPr="00931575">
        <w:tab/>
        <w:t>OTA receiver spurious emissions</w:t>
      </w:r>
      <w:bookmarkEnd w:id="6931"/>
      <w:bookmarkEnd w:id="6932"/>
      <w:bookmarkEnd w:id="6933"/>
      <w:bookmarkEnd w:id="6934"/>
      <w:bookmarkEnd w:id="6935"/>
      <w:bookmarkEnd w:id="6936"/>
      <w:bookmarkEnd w:id="6937"/>
      <w:bookmarkEnd w:id="6938"/>
      <w:bookmarkEnd w:id="6939"/>
      <w:bookmarkEnd w:id="6940"/>
      <w:bookmarkEnd w:id="6941"/>
      <w:bookmarkEnd w:id="694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6943" w:name="_Toc21103107"/>
      <w:bookmarkStart w:id="6944" w:name="_Toc29810956"/>
      <w:bookmarkStart w:id="6945" w:name="_Toc36636317"/>
      <w:bookmarkStart w:id="6946" w:name="_Toc37273263"/>
      <w:bookmarkStart w:id="6947" w:name="_Toc45886353"/>
      <w:bookmarkStart w:id="6948" w:name="_Toc53183398"/>
      <w:bookmarkStart w:id="6949" w:name="_Toc58916110"/>
      <w:bookmarkStart w:id="6950" w:name="_Toc66701257"/>
      <w:bookmarkStart w:id="6951" w:name="_Toc68697414"/>
      <w:bookmarkStart w:id="6952" w:name="_Toc74928409"/>
      <w:bookmarkStart w:id="6953" w:name="_Toc76115508"/>
      <w:bookmarkStart w:id="6954" w:name="_Toc76544915"/>
      <w:r w:rsidRPr="00931575">
        <w:t>E.2.6</w:t>
      </w:r>
      <w:r w:rsidRPr="00931575">
        <w:tab/>
        <w:t>OTA receiver intermodulation</w:t>
      </w:r>
      <w:bookmarkEnd w:id="6943"/>
      <w:bookmarkEnd w:id="6944"/>
      <w:bookmarkEnd w:id="6945"/>
      <w:bookmarkEnd w:id="6946"/>
      <w:bookmarkEnd w:id="6947"/>
      <w:bookmarkEnd w:id="6948"/>
      <w:bookmarkEnd w:id="6949"/>
      <w:bookmarkEnd w:id="6950"/>
      <w:bookmarkEnd w:id="6951"/>
      <w:bookmarkEnd w:id="6952"/>
      <w:bookmarkEnd w:id="6953"/>
      <w:bookmarkEnd w:id="6954"/>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6955" w:name="_Toc21103108"/>
      <w:bookmarkStart w:id="6956" w:name="_Toc29810957"/>
      <w:bookmarkStart w:id="6957" w:name="_Toc36636318"/>
      <w:bookmarkStart w:id="6958" w:name="_Toc37273264"/>
      <w:bookmarkStart w:id="6959" w:name="_Toc45886354"/>
      <w:bookmarkStart w:id="6960" w:name="_Toc53183399"/>
      <w:bookmarkStart w:id="6961" w:name="_Toc58916111"/>
      <w:bookmarkStart w:id="6962" w:name="_Toc66701258"/>
      <w:bookmarkStart w:id="6963" w:name="_Toc68697415"/>
      <w:bookmarkStart w:id="6964" w:name="_Toc74928410"/>
      <w:bookmarkStart w:id="6965" w:name="_Toc76115509"/>
      <w:bookmarkStart w:id="6966" w:name="_Toc76544916"/>
      <w:r w:rsidRPr="00931575">
        <w:t>E.2.7</w:t>
      </w:r>
      <w:r w:rsidRPr="00931575">
        <w:tab/>
        <w:t>OTA in-channel selectivity</w:t>
      </w:r>
      <w:bookmarkEnd w:id="6955"/>
      <w:bookmarkEnd w:id="6956"/>
      <w:bookmarkEnd w:id="6957"/>
      <w:bookmarkEnd w:id="6958"/>
      <w:bookmarkEnd w:id="6959"/>
      <w:bookmarkEnd w:id="6960"/>
      <w:bookmarkEnd w:id="6961"/>
      <w:bookmarkEnd w:id="6962"/>
      <w:bookmarkEnd w:id="6963"/>
      <w:bookmarkEnd w:id="6964"/>
      <w:bookmarkEnd w:id="6965"/>
      <w:bookmarkEnd w:id="6966"/>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6967" w:name="_Toc21103109"/>
      <w:bookmarkStart w:id="6968" w:name="_Toc29810958"/>
      <w:bookmarkStart w:id="6969" w:name="_Toc36636319"/>
      <w:bookmarkStart w:id="6970" w:name="_Toc37273265"/>
      <w:bookmarkStart w:id="6971" w:name="_Toc45886355"/>
      <w:bookmarkStart w:id="6972" w:name="_Toc53183400"/>
      <w:bookmarkStart w:id="6973" w:name="_Toc58916112"/>
      <w:bookmarkStart w:id="6974" w:name="_Toc66701259"/>
      <w:bookmarkStart w:id="6975" w:name="_Toc68697416"/>
      <w:bookmarkStart w:id="6976" w:name="_Toc74928411"/>
      <w:bookmarkStart w:id="6977" w:name="_Toc76115510"/>
      <w:bookmarkStart w:id="6978" w:name="_Toc76544917"/>
      <w:r w:rsidRPr="00931575">
        <w:lastRenderedPageBreak/>
        <w:t>E.3</w:t>
      </w:r>
      <w:r w:rsidRPr="00931575">
        <w:tab/>
        <w:t>Performance requirements</w:t>
      </w:r>
      <w:bookmarkEnd w:id="6967"/>
      <w:bookmarkEnd w:id="6968"/>
      <w:bookmarkEnd w:id="6969"/>
      <w:bookmarkEnd w:id="6970"/>
      <w:bookmarkEnd w:id="6971"/>
      <w:bookmarkEnd w:id="6972"/>
      <w:bookmarkEnd w:id="6973"/>
      <w:bookmarkEnd w:id="6974"/>
      <w:bookmarkEnd w:id="6975"/>
      <w:bookmarkEnd w:id="6976"/>
      <w:bookmarkEnd w:id="6977"/>
      <w:bookmarkEnd w:id="6978"/>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4.45pt" o:ole="">
            <v:imagedata r:id="rId111" o:title=""/>
          </v:shape>
          <o:OLEObject Type="Embed" ProgID="Visio.Drawing.11" ShapeID="_x0000_i1062" DrawAspect="Content" ObjectID="_1687157228"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6979" w:name="_Toc21103110"/>
      <w:bookmarkStart w:id="6980" w:name="_Toc29810959"/>
      <w:bookmarkStart w:id="6981" w:name="_Toc36636320"/>
      <w:bookmarkStart w:id="6982" w:name="_Toc37273266"/>
      <w:bookmarkStart w:id="6983" w:name="_Toc45886356"/>
      <w:bookmarkStart w:id="698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6985" w:name="_Toc58916113"/>
      <w:bookmarkStart w:id="6986" w:name="_Toc66701260"/>
      <w:bookmarkStart w:id="6987" w:name="_Toc68697417"/>
      <w:bookmarkStart w:id="6988" w:name="_Toc74928412"/>
      <w:bookmarkStart w:id="6989" w:name="_Toc76115511"/>
      <w:bookmarkStart w:id="6990" w:name="_Toc76544918"/>
      <w:r w:rsidRPr="00931575">
        <w:t>Annex F (normative):</w:t>
      </w:r>
      <w:r w:rsidRPr="00931575">
        <w:br/>
        <w:t>Void</w:t>
      </w:r>
      <w:bookmarkEnd w:id="6979"/>
      <w:bookmarkEnd w:id="6980"/>
      <w:bookmarkEnd w:id="6981"/>
      <w:bookmarkEnd w:id="6982"/>
      <w:bookmarkEnd w:id="6983"/>
      <w:bookmarkEnd w:id="6984"/>
      <w:bookmarkEnd w:id="6985"/>
      <w:bookmarkEnd w:id="6986"/>
      <w:bookmarkEnd w:id="6987"/>
      <w:bookmarkEnd w:id="6988"/>
      <w:bookmarkEnd w:id="6989"/>
      <w:bookmarkEnd w:id="6990"/>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6991" w:name="_Toc21103111"/>
      <w:bookmarkStart w:id="6992" w:name="_Toc29810960"/>
      <w:bookmarkStart w:id="6993" w:name="_Toc36636321"/>
      <w:bookmarkStart w:id="6994" w:name="_Toc37273267"/>
      <w:bookmarkStart w:id="6995" w:name="_Toc45886357"/>
      <w:bookmarkStart w:id="6996" w:name="_Toc53183402"/>
      <w:bookmarkStart w:id="6997" w:name="_Toc58916114"/>
      <w:bookmarkStart w:id="6998" w:name="_Toc66701261"/>
      <w:bookmarkStart w:id="6999" w:name="_Toc68697418"/>
      <w:bookmarkStart w:id="7000" w:name="_Toc74928413"/>
      <w:bookmarkStart w:id="7001" w:name="_Toc76115512"/>
      <w:bookmarkStart w:id="7002" w:name="_Toc76544919"/>
      <w:r w:rsidRPr="00931575">
        <w:lastRenderedPageBreak/>
        <w:t>Annex G (informative):</w:t>
      </w:r>
      <w:r w:rsidRPr="00931575">
        <w:br/>
        <w:t>Transmitter spatial emissions declaration</w:t>
      </w:r>
      <w:bookmarkEnd w:id="6991"/>
      <w:bookmarkEnd w:id="6992"/>
      <w:bookmarkEnd w:id="6993"/>
      <w:bookmarkEnd w:id="6994"/>
      <w:bookmarkEnd w:id="6995"/>
      <w:bookmarkEnd w:id="6996"/>
      <w:bookmarkEnd w:id="6997"/>
      <w:bookmarkEnd w:id="6998"/>
      <w:bookmarkEnd w:id="6999"/>
      <w:bookmarkEnd w:id="7000"/>
      <w:bookmarkEnd w:id="7001"/>
      <w:bookmarkEnd w:id="7002"/>
    </w:p>
    <w:p w14:paraId="40AAD1EC" w14:textId="77777777" w:rsidR="00C45907" w:rsidRPr="00931575" w:rsidRDefault="00C45907" w:rsidP="00C45907">
      <w:pPr>
        <w:pStyle w:val="Heading1"/>
      </w:pPr>
      <w:bookmarkStart w:id="7003" w:name="_Toc21103112"/>
      <w:bookmarkStart w:id="7004" w:name="_Toc29810961"/>
      <w:bookmarkStart w:id="7005" w:name="_Toc36636322"/>
      <w:bookmarkStart w:id="7006" w:name="_Toc37273268"/>
      <w:bookmarkStart w:id="7007" w:name="_Toc45886358"/>
      <w:bookmarkStart w:id="7008" w:name="_Toc53183403"/>
      <w:bookmarkStart w:id="7009" w:name="_Toc58916115"/>
      <w:bookmarkStart w:id="7010" w:name="_Toc66701262"/>
      <w:bookmarkStart w:id="7011" w:name="_Toc68697419"/>
      <w:bookmarkStart w:id="7012" w:name="_Toc74928414"/>
      <w:bookmarkStart w:id="7013" w:name="_Toc76115513"/>
      <w:bookmarkStart w:id="7014" w:name="_Toc76544920"/>
      <w:r w:rsidRPr="00931575">
        <w:t>G.1</w:t>
      </w:r>
      <w:r w:rsidRPr="00931575">
        <w:tab/>
        <w:t>General</w:t>
      </w:r>
      <w:bookmarkEnd w:id="7003"/>
      <w:bookmarkEnd w:id="7004"/>
      <w:bookmarkEnd w:id="7005"/>
      <w:bookmarkEnd w:id="7006"/>
      <w:bookmarkEnd w:id="7007"/>
      <w:bookmarkEnd w:id="7008"/>
      <w:bookmarkEnd w:id="7009"/>
      <w:bookmarkEnd w:id="7010"/>
      <w:bookmarkEnd w:id="7011"/>
      <w:bookmarkEnd w:id="7012"/>
      <w:bookmarkEnd w:id="7013"/>
      <w:bookmarkEnd w:id="7014"/>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7015" w:name="_Toc21103113"/>
      <w:bookmarkStart w:id="7016" w:name="_Toc29810962"/>
      <w:bookmarkStart w:id="7017" w:name="_Toc36636323"/>
      <w:bookmarkStart w:id="7018" w:name="_Toc37273269"/>
      <w:bookmarkStart w:id="7019" w:name="_Toc45886359"/>
      <w:bookmarkStart w:id="7020" w:name="_Toc53183404"/>
      <w:bookmarkStart w:id="7021" w:name="_Toc58916116"/>
      <w:bookmarkStart w:id="7022" w:name="_Toc66701263"/>
      <w:bookmarkStart w:id="7023" w:name="_Toc68697420"/>
      <w:bookmarkStart w:id="7024" w:name="_Toc74928415"/>
      <w:bookmarkStart w:id="7025" w:name="_Toc76115514"/>
      <w:bookmarkStart w:id="7026" w:name="_Toc76544921"/>
      <w:r w:rsidRPr="00931575">
        <w:lastRenderedPageBreak/>
        <w:t>G.2</w:t>
      </w:r>
      <w:r w:rsidRPr="00931575">
        <w:tab/>
        <w:t>Declarations</w:t>
      </w:r>
      <w:bookmarkEnd w:id="7015"/>
      <w:bookmarkEnd w:id="7016"/>
      <w:bookmarkEnd w:id="7017"/>
      <w:bookmarkEnd w:id="7018"/>
      <w:bookmarkEnd w:id="7019"/>
      <w:bookmarkEnd w:id="7020"/>
      <w:bookmarkEnd w:id="7021"/>
      <w:bookmarkEnd w:id="7022"/>
      <w:bookmarkEnd w:id="7023"/>
      <w:bookmarkEnd w:id="7024"/>
      <w:bookmarkEnd w:id="7025"/>
      <w:bookmarkEnd w:id="7026"/>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7027" w:name="_Toc21103114"/>
      <w:bookmarkStart w:id="7028" w:name="_Toc29810963"/>
      <w:bookmarkStart w:id="7029" w:name="_Toc36636324"/>
      <w:bookmarkStart w:id="7030" w:name="_Toc37273270"/>
      <w:bookmarkStart w:id="7031" w:name="_Toc45886360"/>
      <w:bookmarkStart w:id="7032" w:name="_Toc53183405"/>
      <w:bookmarkStart w:id="7033" w:name="_Toc58916117"/>
      <w:bookmarkStart w:id="7034" w:name="_Toc66701264"/>
      <w:bookmarkStart w:id="7035" w:name="_Toc68697421"/>
      <w:bookmarkStart w:id="7036" w:name="_Toc74928416"/>
      <w:bookmarkStart w:id="7037" w:name="_Toc76115515"/>
      <w:bookmarkStart w:id="7038" w:name="_Toc76544922"/>
      <w:r w:rsidRPr="00931575">
        <w:lastRenderedPageBreak/>
        <w:t>Annex H (normative):</w:t>
      </w:r>
      <w:r w:rsidRPr="00931575">
        <w:br/>
        <w:t>Characteristics of the interfering signals</w:t>
      </w:r>
      <w:bookmarkEnd w:id="7027"/>
      <w:bookmarkEnd w:id="7028"/>
      <w:bookmarkEnd w:id="7029"/>
      <w:bookmarkEnd w:id="7030"/>
      <w:bookmarkEnd w:id="7031"/>
      <w:bookmarkEnd w:id="7032"/>
      <w:bookmarkEnd w:id="7033"/>
      <w:bookmarkEnd w:id="7034"/>
      <w:bookmarkEnd w:id="7035"/>
      <w:bookmarkEnd w:id="7036"/>
      <w:bookmarkEnd w:id="7037"/>
      <w:bookmarkEnd w:id="7038"/>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7039" w:name="_Toc21103115"/>
      <w:bookmarkStart w:id="7040" w:name="_Toc29810964"/>
      <w:bookmarkStart w:id="7041" w:name="_Toc36636325"/>
      <w:bookmarkStart w:id="7042" w:name="_Toc37273271"/>
      <w:bookmarkStart w:id="7043" w:name="_Toc45886361"/>
      <w:bookmarkStart w:id="7044" w:name="_Toc53183406"/>
      <w:bookmarkStart w:id="7045" w:name="_Toc58916118"/>
      <w:bookmarkStart w:id="7046" w:name="_Toc66701265"/>
      <w:bookmarkStart w:id="7047" w:name="_Toc68697422"/>
      <w:bookmarkStart w:id="7048" w:name="_Toc74928417"/>
      <w:bookmarkStart w:id="7049" w:name="_Toc76115516"/>
      <w:bookmarkStart w:id="7050" w:name="_Toc76544923"/>
      <w:r w:rsidRPr="00931575">
        <w:lastRenderedPageBreak/>
        <w:t>Annex I (normative):</w:t>
      </w:r>
      <w:r w:rsidRPr="00931575">
        <w:br/>
        <w:t>TRP measurement procedures</w:t>
      </w:r>
      <w:bookmarkEnd w:id="7039"/>
      <w:bookmarkEnd w:id="7040"/>
      <w:bookmarkEnd w:id="7041"/>
      <w:bookmarkEnd w:id="7042"/>
      <w:bookmarkEnd w:id="7043"/>
      <w:bookmarkEnd w:id="7044"/>
      <w:bookmarkEnd w:id="7045"/>
      <w:bookmarkEnd w:id="7046"/>
      <w:bookmarkEnd w:id="7047"/>
      <w:bookmarkEnd w:id="7048"/>
      <w:bookmarkEnd w:id="7049"/>
      <w:bookmarkEnd w:id="7050"/>
    </w:p>
    <w:p w14:paraId="7C802D00" w14:textId="77777777" w:rsidR="00C45907" w:rsidRPr="00931575" w:rsidRDefault="00C45907" w:rsidP="00C45907">
      <w:pPr>
        <w:pStyle w:val="Heading1"/>
      </w:pPr>
      <w:bookmarkStart w:id="7051" w:name="_Toc21103116"/>
      <w:bookmarkStart w:id="7052" w:name="_Toc29810965"/>
      <w:bookmarkStart w:id="7053" w:name="_Toc36636326"/>
      <w:bookmarkStart w:id="7054" w:name="_Toc37273272"/>
      <w:bookmarkStart w:id="7055" w:name="_Toc45886362"/>
      <w:bookmarkStart w:id="7056" w:name="_Toc53183407"/>
      <w:bookmarkStart w:id="7057" w:name="_Toc58916119"/>
      <w:bookmarkStart w:id="7058" w:name="_Toc66701266"/>
      <w:bookmarkStart w:id="7059" w:name="_Toc68697423"/>
      <w:bookmarkStart w:id="7060" w:name="_Toc74928418"/>
      <w:bookmarkStart w:id="7061" w:name="_Toc76115517"/>
      <w:bookmarkStart w:id="7062" w:name="_Toc76544924"/>
      <w:r w:rsidRPr="00931575">
        <w:t>I.1</w:t>
      </w:r>
      <w:r w:rsidRPr="00931575">
        <w:tab/>
        <w:t>General</w:t>
      </w:r>
      <w:bookmarkEnd w:id="7051"/>
      <w:bookmarkEnd w:id="7052"/>
      <w:bookmarkEnd w:id="7053"/>
      <w:bookmarkEnd w:id="7054"/>
      <w:bookmarkEnd w:id="7055"/>
      <w:bookmarkEnd w:id="7056"/>
      <w:bookmarkEnd w:id="7057"/>
      <w:bookmarkEnd w:id="7058"/>
      <w:bookmarkEnd w:id="7059"/>
      <w:bookmarkEnd w:id="7060"/>
      <w:bookmarkEnd w:id="7061"/>
      <w:bookmarkEnd w:id="706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7063" w:name="_Toc21103117"/>
      <w:bookmarkStart w:id="7064" w:name="_Toc29810966"/>
      <w:bookmarkStart w:id="7065" w:name="_Toc36636327"/>
      <w:bookmarkStart w:id="7066" w:name="_Toc37273273"/>
      <w:bookmarkStart w:id="7067" w:name="_Toc45886363"/>
      <w:bookmarkStart w:id="7068" w:name="_Toc53183408"/>
      <w:bookmarkStart w:id="7069" w:name="_Toc58916120"/>
      <w:bookmarkStart w:id="7070" w:name="_Toc66701267"/>
      <w:bookmarkStart w:id="7071" w:name="_Toc68697424"/>
      <w:bookmarkStart w:id="7072" w:name="_Toc74928419"/>
      <w:bookmarkStart w:id="7073" w:name="_Toc76115518"/>
      <w:bookmarkStart w:id="7074" w:name="_Toc76544925"/>
      <w:r w:rsidRPr="00931575">
        <w:t>I.2</w:t>
      </w:r>
      <w:r w:rsidRPr="00931575">
        <w:tab/>
        <w:t>Spherical equal angle grid</w:t>
      </w:r>
      <w:bookmarkEnd w:id="7063"/>
      <w:bookmarkEnd w:id="7064"/>
      <w:bookmarkEnd w:id="7065"/>
      <w:bookmarkEnd w:id="7066"/>
      <w:bookmarkEnd w:id="7067"/>
      <w:bookmarkEnd w:id="7068"/>
      <w:bookmarkEnd w:id="7069"/>
      <w:bookmarkEnd w:id="7070"/>
      <w:bookmarkEnd w:id="7071"/>
      <w:bookmarkEnd w:id="7072"/>
      <w:bookmarkEnd w:id="7073"/>
      <w:bookmarkEnd w:id="7074"/>
    </w:p>
    <w:p w14:paraId="681129E1" w14:textId="77777777" w:rsidR="00C45907" w:rsidRPr="00931575" w:rsidRDefault="00C45907" w:rsidP="00C45907">
      <w:pPr>
        <w:pStyle w:val="Heading2"/>
      </w:pPr>
      <w:bookmarkStart w:id="7075" w:name="_Toc21103118"/>
      <w:bookmarkStart w:id="7076" w:name="_Toc29810967"/>
      <w:bookmarkStart w:id="7077" w:name="_Toc36636328"/>
      <w:bookmarkStart w:id="7078" w:name="_Toc37273274"/>
      <w:bookmarkStart w:id="7079" w:name="_Toc45886364"/>
      <w:bookmarkStart w:id="7080" w:name="_Toc53183409"/>
      <w:bookmarkStart w:id="7081" w:name="_Toc58916121"/>
      <w:bookmarkStart w:id="7082" w:name="_Toc66701268"/>
      <w:bookmarkStart w:id="7083" w:name="_Toc68697425"/>
      <w:bookmarkStart w:id="7084" w:name="_Toc74928420"/>
      <w:bookmarkStart w:id="7085" w:name="_Toc76115519"/>
      <w:bookmarkStart w:id="7086" w:name="_Toc76544926"/>
      <w:r w:rsidRPr="00931575">
        <w:rPr>
          <w:rFonts w:hint="eastAsia"/>
          <w:lang w:eastAsia="zh-CN"/>
        </w:rPr>
        <w:t>I.2.</w:t>
      </w:r>
      <w:r w:rsidRPr="00931575">
        <w:rPr>
          <w:lang w:eastAsia="zh-CN"/>
        </w:rPr>
        <w:t>1</w:t>
      </w:r>
      <w:r w:rsidRPr="00931575">
        <w:rPr>
          <w:lang w:eastAsia="en-GB"/>
        </w:rPr>
        <w:tab/>
        <w:t>General</w:t>
      </w:r>
      <w:bookmarkEnd w:id="7075"/>
      <w:bookmarkEnd w:id="7076"/>
      <w:bookmarkEnd w:id="7077"/>
      <w:bookmarkEnd w:id="7078"/>
      <w:bookmarkEnd w:id="7079"/>
      <w:bookmarkEnd w:id="7080"/>
      <w:bookmarkEnd w:id="7081"/>
      <w:bookmarkEnd w:id="7082"/>
      <w:bookmarkEnd w:id="7083"/>
      <w:bookmarkEnd w:id="7084"/>
      <w:bookmarkEnd w:id="7085"/>
      <w:bookmarkEnd w:id="7086"/>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BA050C"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BA050C"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7087" w:name="_Toc21103119"/>
      <w:bookmarkStart w:id="7088" w:name="_Toc29810968"/>
      <w:bookmarkStart w:id="7089" w:name="_Toc36636329"/>
      <w:bookmarkStart w:id="7090" w:name="_Toc37273275"/>
      <w:bookmarkStart w:id="7091" w:name="_Toc45886365"/>
      <w:bookmarkStart w:id="7092" w:name="_Toc53183410"/>
      <w:bookmarkStart w:id="7093" w:name="_Toc58916122"/>
      <w:bookmarkStart w:id="7094" w:name="_Toc66701269"/>
      <w:bookmarkStart w:id="7095" w:name="_Toc68697426"/>
      <w:bookmarkStart w:id="7096" w:name="_Toc74928421"/>
      <w:bookmarkStart w:id="7097" w:name="_Toc76115520"/>
      <w:bookmarkStart w:id="7098" w:name="_Toc76544927"/>
      <w:r w:rsidRPr="00931575">
        <w:rPr>
          <w:rFonts w:hint="eastAsia"/>
          <w:lang w:eastAsia="zh-CN"/>
        </w:rPr>
        <w:t>I.2.2</w:t>
      </w:r>
      <w:r w:rsidRPr="00931575">
        <w:rPr>
          <w:lang w:eastAsia="en-GB"/>
        </w:rPr>
        <w:tab/>
        <w:t>Reference angular step criteria</w:t>
      </w:r>
      <w:bookmarkEnd w:id="7087"/>
      <w:bookmarkEnd w:id="7088"/>
      <w:bookmarkEnd w:id="7089"/>
      <w:bookmarkEnd w:id="7090"/>
      <w:bookmarkEnd w:id="7091"/>
      <w:bookmarkEnd w:id="7092"/>
      <w:bookmarkEnd w:id="7093"/>
      <w:bookmarkEnd w:id="7094"/>
      <w:bookmarkEnd w:id="7095"/>
      <w:bookmarkEnd w:id="7096"/>
      <w:bookmarkEnd w:id="7097"/>
      <w:bookmarkEnd w:id="7098"/>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687157229"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7099" w:name="_Toc21103120"/>
      <w:bookmarkStart w:id="7100" w:name="_Toc29810969"/>
      <w:bookmarkStart w:id="7101" w:name="_Toc36636330"/>
      <w:bookmarkStart w:id="7102" w:name="_Toc37273276"/>
      <w:bookmarkStart w:id="7103" w:name="_Toc45886366"/>
      <w:bookmarkStart w:id="7104" w:name="_Toc53183411"/>
      <w:bookmarkStart w:id="7105" w:name="_Toc58916123"/>
      <w:bookmarkStart w:id="7106" w:name="_Toc66701270"/>
      <w:bookmarkStart w:id="7107" w:name="_Toc68697427"/>
      <w:bookmarkStart w:id="7108" w:name="_Toc74928422"/>
      <w:bookmarkStart w:id="7109" w:name="_Toc76115521"/>
      <w:bookmarkStart w:id="7110" w:name="_Toc76544928"/>
      <w:r w:rsidRPr="00931575">
        <w:t>I.3</w:t>
      </w:r>
      <w:r w:rsidRPr="00931575">
        <w:tab/>
        <w:t>Spherical equal area grid</w:t>
      </w:r>
      <w:bookmarkEnd w:id="7099"/>
      <w:bookmarkEnd w:id="7100"/>
      <w:bookmarkEnd w:id="7101"/>
      <w:bookmarkEnd w:id="7102"/>
      <w:bookmarkEnd w:id="7103"/>
      <w:bookmarkEnd w:id="7104"/>
      <w:bookmarkEnd w:id="7105"/>
      <w:bookmarkEnd w:id="7106"/>
      <w:bookmarkEnd w:id="7107"/>
      <w:bookmarkEnd w:id="7108"/>
      <w:bookmarkEnd w:id="7109"/>
      <w:bookmarkEnd w:id="7110"/>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5pt" o:ole="">
            <v:imagedata r:id="rId118" o:title=""/>
          </v:shape>
          <o:OLEObject Type="Embed" ProgID="Equation.3" ShapeID="_x0000_i1064" DrawAspect="Content" ObjectID="_1687157230"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7111" w:name="_Toc21103121"/>
      <w:bookmarkStart w:id="7112" w:name="_Toc29810970"/>
      <w:bookmarkStart w:id="7113" w:name="_Toc36636331"/>
      <w:bookmarkStart w:id="7114" w:name="_Toc37273277"/>
      <w:bookmarkStart w:id="7115" w:name="_Toc45886367"/>
      <w:bookmarkStart w:id="7116" w:name="_Toc53183412"/>
      <w:bookmarkStart w:id="7117" w:name="_Toc58916124"/>
      <w:bookmarkStart w:id="7118" w:name="_Toc66701271"/>
      <w:bookmarkStart w:id="7119" w:name="_Toc68697428"/>
      <w:bookmarkStart w:id="7120" w:name="_Toc74928423"/>
      <w:bookmarkStart w:id="7121" w:name="_Toc76115522"/>
      <w:bookmarkStart w:id="7122" w:name="_Toc76544929"/>
      <w:r w:rsidRPr="00931575">
        <w:lastRenderedPageBreak/>
        <w:t>I.4</w:t>
      </w:r>
      <w:r w:rsidRPr="00931575">
        <w:tab/>
        <w:t>Spherical Fibonacci grid</w:t>
      </w:r>
      <w:bookmarkEnd w:id="7111"/>
      <w:bookmarkEnd w:id="7112"/>
      <w:bookmarkEnd w:id="7113"/>
      <w:bookmarkEnd w:id="7114"/>
      <w:bookmarkEnd w:id="7115"/>
      <w:bookmarkEnd w:id="7116"/>
      <w:bookmarkEnd w:id="7117"/>
      <w:bookmarkEnd w:id="7118"/>
      <w:bookmarkEnd w:id="7119"/>
      <w:bookmarkEnd w:id="7120"/>
      <w:bookmarkEnd w:id="7121"/>
      <w:bookmarkEnd w:id="7122"/>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5pt" o:ole="">
            <v:imagedata r:id="rId118" o:title=""/>
          </v:shape>
          <o:OLEObject Type="Embed" ProgID="Equation.3" ShapeID="_x0000_i1065" DrawAspect="Content" ObjectID="_1687157231"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BA050C"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BA050C"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7123" w:name="_Toc21103122"/>
      <w:bookmarkStart w:id="7124" w:name="_Toc29810971"/>
      <w:bookmarkStart w:id="7125" w:name="_Toc36636332"/>
      <w:bookmarkStart w:id="7126" w:name="_Toc37273278"/>
      <w:bookmarkStart w:id="7127" w:name="_Toc45886368"/>
      <w:bookmarkStart w:id="7128" w:name="_Toc53183413"/>
      <w:bookmarkStart w:id="7129" w:name="_Toc58916125"/>
      <w:bookmarkStart w:id="7130" w:name="_Toc66701272"/>
      <w:bookmarkStart w:id="7131" w:name="_Toc68697429"/>
      <w:bookmarkStart w:id="7132" w:name="_Toc74928424"/>
      <w:bookmarkStart w:id="7133" w:name="_Toc76115523"/>
      <w:bookmarkStart w:id="7134" w:name="_Toc76544930"/>
      <w:r w:rsidRPr="00931575">
        <w:t>I.5</w:t>
      </w:r>
      <w:r w:rsidRPr="00931575">
        <w:tab/>
        <w:t>Orthogonal cut grid</w:t>
      </w:r>
      <w:bookmarkEnd w:id="7123"/>
      <w:bookmarkEnd w:id="7124"/>
      <w:bookmarkEnd w:id="7125"/>
      <w:bookmarkEnd w:id="7126"/>
      <w:bookmarkEnd w:id="7127"/>
      <w:bookmarkEnd w:id="7128"/>
      <w:bookmarkEnd w:id="7129"/>
      <w:bookmarkEnd w:id="7130"/>
      <w:bookmarkEnd w:id="7131"/>
      <w:bookmarkEnd w:id="7132"/>
      <w:bookmarkEnd w:id="7133"/>
      <w:bookmarkEnd w:id="7134"/>
    </w:p>
    <w:p w14:paraId="7761AEA7" w14:textId="77777777" w:rsidR="00C45907" w:rsidRPr="00931575" w:rsidRDefault="00C45907" w:rsidP="00C45907">
      <w:pPr>
        <w:pStyle w:val="Heading2"/>
      </w:pPr>
      <w:bookmarkStart w:id="7135" w:name="_Toc21103123"/>
      <w:bookmarkStart w:id="7136" w:name="_Toc29810972"/>
      <w:bookmarkStart w:id="7137" w:name="_Toc36636333"/>
      <w:bookmarkStart w:id="7138" w:name="_Toc37273279"/>
      <w:bookmarkStart w:id="7139" w:name="_Toc45886369"/>
      <w:bookmarkStart w:id="7140" w:name="_Toc53183414"/>
      <w:bookmarkStart w:id="7141" w:name="_Toc58916126"/>
      <w:bookmarkStart w:id="7142" w:name="_Toc66701273"/>
      <w:bookmarkStart w:id="7143" w:name="_Toc68697430"/>
      <w:bookmarkStart w:id="7144" w:name="_Toc74928425"/>
      <w:bookmarkStart w:id="7145" w:name="_Toc76115524"/>
      <w:bookmarkStart w:id="7146" w:name="_Toc76544931"/>
      <w:r w:rsidRPr="00931575">
        <w:t>I.5.1</w:t>
      </w:r>
      <w:r w:rsidRPr="00931575">
        <w:tab/>
        <w:t>General</w:t>
      </w:r>
      <w:bookmarkEnd w:id="7135"/>
      <w:bookmarkEnd w:id="7136"/>
      <w:bookmarkEnd w:id="7137"/>
      <w:bookmarkEnd w:id="7138"/>
      <w:bookmarkEnd w:id="7139"/>
      <w:bookmarkEnd w:id="7140"/>
      <w:bookmarkEnd w:id="7141"/>
      <w:bookmarkEnd w:id="7142"/>
      <w:bookmarkEnd w:id="7143"/>
      <w:bookmarkEnd w:id="7144"/>
      <w:bookmarkEnd w:id="7145"/>
      <w:bookmarkEnd w:id="7146"/>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7147" w:name="_Toc21103124"/>
      <w:bookmarkStart w:id="7148" w:name="_Toc29810973"/>
      <w:bookmarkStart w:id="7149" w:name="_Toc36636334"/>
      <w:bookmarkStart w:id="7150" w:name="_Toc37273280"/>
      <w:bookmarkStart w:id="7151" w:name="_Toc45886370"/>
      <w:bookmarkStart w:id="7152" w:name="_Toc53183415"/>
      <w:bookmarkStart w:id="7153" w:name="_Toc58916127"/>
      <w:bookmarkStart w:id="7154" w:name="_Toc66701274"/>
      <w:bookmarkStart w:id="7155" w:name="_Toc68697431"/>
      <w:bookmarkStart w:id="7156" w:name="_Toc74928426"/>
      <w:bookmarkStart w:id="7157" w:name="_Toc76115525"/>
      <w:bookmarkStart w:id="7158" w:name="_Toc76544932"/>
      <w:r w:rsidRPr="00931575">
        <w:rPr>
          <w:lang w:val="en-US"/>
        </w:rPr>
        <w:t>I.5</w:t>
      </w:r>
      <w:r w:rsidRPr="00931575">
        <w:t>.2</w:t>
      </w:r>
      <w:r w:rsidRPr="00931575">
        <w:tab/>
      </w:r>
      <w:r w:rsidRPr="00931575">
        <w:rPr>
          <w:lang w:val="en-US"/>
        </w:rPr>
        <w:t>Operating band unwanted emissions</w:t>
      </w:r>
      <w:bookmarkEnd w:id="7147"/>
      <w:bookmarkEnd w:id="7148"/>
      <w:bookmarkEnd w:id="7149"/>
      <w:bookmarkEnd w:id="7150"/>
      <w:bookmarkEnd w:id="7151"/>
      <w:bookmarkEnd w:id="7152"/>
      <w:bookmarkEnd w:id="7153"/>
      <w:bookmarkEnd w:id="7154"/>
      <w:bookmarkEnd w:id="7155"/>
      <w:bookmarkEnd w:id="7156"/>
      <w:bookmarkEnd w:id="7157"/>
      <w:bookmarkEnd w:id="7158"/>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7159" w:name="_Toc21103125"/>
      <w:bookmarkStart w:id="7160" w:name="_Toc29810974"/>
      <w:bookmarkStart w:id="7161" w:name="_Toc36636335"/>
      <w:bookmarkStart w:id="7162" w:name="_Toc37273281"/>
      <w:bookmarkStart w:id="7163" w:name="_Toc45886371"/>
      <w:bookmarkStart w:id="7164" w:name="_Toc53183416"/>
      <w:bookmarkStart w:id="7165" w:name="_Toc58916128"/>
      <w:bookmarkStart w:id="7166" w:name="_Toc66701275"/>
      <w:bookmarkStart w:id="7167" w:name="_Toc68697432"/>
      <w:bookmarkStart w:id="7168" w:name="_Toc74928427"/>
      <w:bookmarkStart w:id="7169" w:name="_Toc76115526"/>
      <w:bookmarkStart w:id="7170" w:name="_Toc76544933"/>
      <w:r w:rsidRPr="00931575">
        <w:rPr>
          <w:lang w:val="en-US"/>
        </w:rPr>
        <w:t>I.5.3</w:t>
      </w:r>
      <w:r w:rsidRPr="00931575">
        <w:tab/>
      </w:r>
      <w:r w:rsidRPr="00931575">
        <w:rPr>
          <w:lang w:val="en-US"/>
        </w:rPr>
        <w:t>Spurious unwanted emissions</w:t>
      </w:r>
      <w:bookmarkEnd w:id="7159"/>
      <w:bookmarkEnd w:id="7160"/>
      <w:bookmarkEnd w:id="7161"/>
      <w:bookmarkEnd w:id="7162"/>
      <w:bookmarkEnd w:id="7163"/>
      <w:bookmarkEnd w:id="7164"/>
      <w:bookmarkEnd w:id="7165"/>
      <w:bookmarkEnd w:id="7166"/>
      <w:bookmarkEnd w:id="7167"/>
      <w:bookmarkEnd w:id="7168"/>
      <w:bookmarkEnd w:id="7169"/>
      <w:bookmarkEnd w:id="7170"/>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7171" w:name="_Toc21103126"/>
      <w:bookmarkStart w:id="7172" w:name="_Toc29810975"/>
      <w:bookmarkStart w:id="7173" w:name="_Toc36636336"/>
      <w:bookmarkStart w:id="7174" w:name="_Toc37273282"/>
      <w:bookmarkStart w:id="7175" w:name="_Toc45886372"/>
      <w:bookmarkStart w:id="7176" w:name="_Toc53183417"/>
      <w:bookmarkStart w:id="7177" w:name="_Toc58916129"/>
      <w:bookmarkStart w:id="7178" w:name="_Toc66701276"/>
      <w:bookmarkStart w:id="7179" w:name="_Toc68697433"/>
      <w:bookmarkStart w:id="7180" w:name="_Toc74928428"/>
      <w:bookmarkStart w:id="7181" w:name="_Toc76115527"/>
      <w:bookmarkStart w:id="7182" w:name="_Toc76544934"/>
      <w:r w:rsidRPr="00931575">
        <w:lastRenderedPageBreak/>
        <w:t>I.6</w:t>
      </w:r>
      <w:r w:rsidRPr="00931575">
        <w:tab/>
        <w:t>Wave vector space grid</w:t>
      </w:r>
      <w:bookmarkEnd w:id="7171"/>
      <w:bookmarkEnd w:id="7172"/>
      <w:bookmarkEnd w:id="7173"/>
      <w:bookmarkEnd w:id="7174"/>
      <w:bookmarkEnd w:id="7175"/>
      <w:bookmarkEnd w:id="7176"/>
      <w:bookmarkEnd w:id="7177"/>
      <w:bookmarkEnd w:id="7178"/>
      <w:bookmarkEnd w:id="7179"/>
      <w:bookmarkEnd w:id="7180"/>
      <w:bookmarkEnd w:id="7181"/>
      <w:bookmarkEnd w:id="718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7183" w:name="_Toc21103127"/>
      <w:bookmarkStart w:id="7184" w:name="_Toc29810976"/>
      <w:bookmarkStart w:id="7185" w:name="_Toc36636337"/>
      <w:bookmarkStart w:id="7186" w:name="_Toc37273283"/>
      <w:bookmarkStart w:id="7187" w:name="_Toc45886373"/>
      <w:bookmarkStart w:id="7188" w:name="_Toc53183418"/>
      <w:bookmarkStart w:id="7189" w:name="_Toc58916130"/>
      <w:bookmarkStart w:id="7190" w:name="_Toc66701277"/>
      <w:bookmarkStart w:id="7191" w:name="_Toc68697434"/>
      <w:bookmarkStart w:id="7192" w:name="_Toc74928429"/>
      <w:bookmarkStart w:id="7193" w:name="_Toc76115528"/>
      <w:bookmarkStart w:id="7194" w:name="_Toc76544935"/>
      <w:r w:rsidRPr="00931575">
        <w:t>I.7</w:t>
      </w:r>
      <w:r w:rsidRPr="00931575">
        <w:tab/>
        <w:t>Void</w:t>
      </w:r>
      <w:bookmarkEnd w:id="7183"/>
      <w:bookmarkEnd w:id="7184"/>
      <w:bookmarkEnd w:id="7185"/>
      <w:bookmarkEnd w:id="7186"/>
      <w:bookmarkEnd w:id="7187"/>
      <w:bookmarkEnd w:id="7188"/>
      <w:bookmarkEnd w:id="7189"/>
      <w:bookmarkEnd w:id="7190"/>
      <w:bookmarkEnd w:id="7191"/>
      <w:bookmarkEnd w:id="7192"/>
      <w:bookmarkEnd w:id="7193"/>
      <w:bookmarkEnd w:id="7194"/>
    </w:p>
    <w:p w14:paraId="64DF6200" w14:textId="77777777" w:rsidR="00C45907" w:rsidRPr="00931575" w:rsidRDefault="00C45907" w:rsidP="00C45907">
      <w:pPr>
        <w:pStyle w:val="Heading1"/>
      </w:pPr>
      <w:bookmarkStart w:id="7195" w:name="_Toc21103128"/>
      <w:bookmarkStart w:id="7196" w:name="_Toc29810977"/>
      <w:bookmarkStart w:id="7197" w:name="_Toc36636338"/>
      <w:bookmarkStart w:id="7198" w:name="_Toc37273284"/>
      <w:bookmarkStart w:id="7199" w:name="_Toc45886374"/>
      <w:bookmarkStart w:id="7200" w:name="_Toc53183419"/>
      <w:bookmarkStart w:id="7201" w:name="_Toc58916131"/>
      <w:bookmarkStart w:id="7202" w:name="_Toc66701278"/>
      <w:bookmarkStart w:id="7203" w:name="_Toc68697435"/>
      <w:bookmarkStart w:id="7204" w:name="_Toc74928430"/>
      <w:bookmarkStart w:id="7205" w:name="_Toc76115529"/>
      <w:bookmarkStart w:id="7206" w:name="_Toc76544936"/>
      <w:r w:rsidRPr="00931575">
        <w:t>I.8</w:t>
      </w:r>
      <w:r w:rsidRPr="00931575">
        <w:tab/>
        <w:t>Void</w:t>
      </w:r>
      <w:bookmarkEnd w:id="7195"/>
      <w:bookmarkEnd w:id="7196"/>
      <w:bookmarkEnd w:id="7197"/>
      <w:bookmarkEnd w:id="7198"/>
      <w:bookmarkEnd w:id="7199"/>
      <w:bookmarkEnd w:id="7200"/>
      <w:bookmarkEnd w:id="7201"/>
      <w:bookmarkEnd w:id="7202"/>
      <w:bookmarkEnd w:id="7203"/>
      <w:bookmarkEnd w:id="7204"/>
      <w:bookmarkEnd w:id="7205"/>
      <w:bookmarkEnd w:id="7206"/>
    </w:p>
    <w:p w14:paraId="68BF8153" w14:textId="77777777" w:rsidR="00C45907" w:rsidRPr="00931575" w:rsidRDefault="00C45907" w:rsidP="00C45907">
      <w:pPr>
        <w:pStyle w:val="Heading1"/>
      </w:pPr>
      <w:bookmarkStart w:id="7207" w:name="_Toc21103129"/>
      <w:bookmarkStart w:id="7208" w:name="_Toc29810978"/>
      <w:bookmarkStart w:id="7209" w:name="_Toc36636339"/>
      <w:bookmarkStart w:id="7210" w:name="_Toc37273285"/>
      <w:bookmarkStart w:id="7211" w:name="_Toc45886375"/>
      <w:bookmarkStart w:id="7212" w:name="_Toc53183420"/>
      <w:bookmarkStart w:id="7213" w:name="_Toc58916132"/>
      <w:bookmarkStart w:id="7214" w:name="_Toc66701279"/>
      <w:bookmarkStart w:id="7215" w:name="_Toc68697436"/>
      <w:bookmarkStart w:id="7216" w:name="_Toc74928431"/>
      <w:bookmarkStart w:id="7217" w:name="_Toc76115530"/>
      <w:bookmarkStart w:id="7218" w:name="_Toc76544937"/>
      <w:r w:rsidRPr="00931575">
        <w:t>I.9</w:t>
      </w:r>
      <w:r w:rsidRPr="00931575">
        <w:tab/>
        <w:t>Full sphere with sparse sampling</w:t>
      </w:r>
      <w:bookmarkEnd w:id="7207"/>
      <w:bookmarkEnd w:id="7208"/>
      <w:bookmarkEnd w:id="7209"/>
      <w:bookmarkEnd w:id="7210"/>
      <w:bookmarkEnd w:id="7211"/>
      <w:bookmarkEnd w:id="7212"/>
      <w:bookmarkEnd w:id="7213"/>
      <w:bookmarkEnd w:id="7214"/>
      <w:bookmarkEnd w:id="7215"/>
      <w:bookmarkEnd w:id="7216"/>
      <w:bookmarkEnd w:id="7217"/>
      <w:bookmarkEnd w:id="7218"/>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7219"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7220" w:name="_Toc29810979"/>
      <w:bookmarkStart w:id="7221" w:name="_Toc36636340"/>
      <w:bookmarkStart w:id="7222" w:name="_Toc37273286"/>
      <w:bookmarkStart w:id="7223" w:name="_Toc45886376"/>
      <w:bookmarkStart w:id="7224" w:name="_Toc53183421"/>
      <w:bookmarkStart w:id="7225" w:name="_Toc58916133"/>
      <w:bookmarkStart w:id="7226" w:name="_Toc66701280"/>
      <w:bookmarkStart w:id="7227" w:name="_Toc68697437"/>
      <w:bookmarkStart w:id="7228" w:name="_Toc74928432"/>
      <w:bookmarkStart w:id="7229" w:name="_Toc76115531"/>
      <w:bookmarkStart w:id="7230" w:name="_Toc76544938"/>
      <w:r w:rsidRPr="00931575">
        <w:t>I.10</w:t>
      </w:r>
      <w:r w:rsidRPr="00931575">
        <w:tab/>
        <w:t>Beam-based directions</w:t>
      </w:r>
      <w:bookmarkEnd w:id="7219"/>
      <w:bookmarkEnd w:id="7220"/>
      <w:bookmarkEnd w:id="7221"/>
      <w:bookmarkEnd w:id="7222"/>
      <w:bookmarkEnd w:id="7223"/>
      <w:bookmarkEnd w:id="7224"/>
      <w:bookmarkEnd w:id="7225"/>
      <w:bookmarkEnd w:id="7226"/>
      <w:bookmarkEnd w:id="7227"/>
      <w:bookmarkEnd w:id="7228"/>
      <w:bookmarkEnd w:id="7229"/>
      <w:bookmarkEnd w:id="7230"/>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BA050C"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7231" w:name="_Toc21103131"/>
      <w:bookmarkStart w:id="7232" w:name="_Toc29810980"/>
      <w:bookmarkStart w:id="7233" w:name="_Toc36636341"/>
      <w:bookmarkStart w:id="7234" w:name="_Toc37273287"/>
      <w:bookmarkStart w:id="7235" w:name="_Toc45886377"/>
      <w:bookmarkStart w:id="7236" w:name="_Toc53183422"/>
      <w:bookmarkStart w:id="7237" w:name="_Toc58916134"/>
      <w:bookmarkStart w:id="7238" w:name="_Toc66701281"/>
      <w:bookmarkStart w:id="7239" w:name="_Toc68697438"/>
      <w:bookmarkStart w:id="7240" w:name="_Toc74928433"/>
      <w:bookmarkStart w:id="7241" w:name="_Toc76115532"/>
      <w:bookmarkStart w:id="7242" w:name="_Toc76544939"/>
      <w:r w:rsidRPr="00931575">
        <w:t>I.11</w:t>
      </w:r>
      <w:r w:rsidRPr="00931575">
        <w:tab/>
        <w:t>Peak method</w:t>
      </w:r>
      <w:bookmarkEnd w:id="7231"/>
      <w:bookmarkEnd w:id="7232"/>
      <w:bookmarkEnd w:id="7233"/>
      <w:bookmarkEnd w:id="7234"/>
      <w:bookmarkEnd w:id="7235"/>
      <w:bookmarkEnd w:id="7236"/>
      <w:bookmarkEnd w:id="7237"/>
      <w:bookmarkEnd w:id="7238"/>
      <w:bookmarkEnd w:id="7239"/>
      <w:bookmarkEnd w:id="7240"/>
      <w:bookmarkEnd w:id="7241"/>
      <w:bookmarkEnd w:id="7242"/>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7243" w:name="_Toc21103132"/>
      <w:bookmarkStart w:id="7244" w:name="_Toc29810981"/>
      <w:bookmarkStart w:id="7245" w:name="_Toc36636342"/>
      <w:bookmarkStart w:id="7246" w:name="_Toc37273288"/>
      <w:bookmarkStart w:id="7247" w:name="_Toc45886378"/>
      <w:bookmarkStart w:id="7248" w:name="_Toc53183423"/>
      <w:bookmarkStart w:id="7249" w:name="_Toc58916135"/>
      <w:bookmarkStart w:id="7250" w:name="_Toc66701282"/>
      <w:bookmarkStart w:id="7251" w:name="_Toc68697439"/>
      <w:bookmarkStart w:id="7252" w:name="_Toc74928434"/>
      <w:bookmarkStart w:id="7253" w:name="_Toc76115533"/>
      <w:bookmarkStart w:id="7254" w:name="_Toc76544940"/>
      <w:r w:rsidRPr="00931575">
        <w:t>I.12</w:t>
      </w:r>
      <w:r w:rsidRPr="00931575">
        <w:tab/>
        <w:t>Equal sector with peak average</w:t>
      </w:r>
      <w:bookmarkEnd w:id="7243"/>
      <w:bookmarkEnd w:id="7244"/>
      <w:bookmarkEnd w:id="7245"/>
      <w:bookmarkEnd w:id="7246"/>
      <w:bookmarkEnd w:id="7247"/>
      <w:bookmarkEnd w:id="7248"/>
      <w:bookmarkEnd w:id="7249"/>
      <w:bookmarkEnd w:id="7250"/>
      <w:bookmarkEnd w:id="7251"/>
      <w:bookmarkEnd w:id="7252"/>
      <w:bookmarkEnd w:id="7253"/>
      <w:bookmarkEnd w:id="7254"/>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7255" w:name="_Toc21103133"/>
      <w:bookmarkStart w:id="7256" w:name="_Toc29810982"/>
      <w:bookmarkStart w:id="7257" w:name="_Toc36636343"/>
      <w:bookmarkStart w:id="7258" w:name="_Toc37273289"/>
      <w:bookmarkStart w:id="7259" w:name="_Toc45886379"/>
      <w:bookmarkStart w:id="7260" w:name="_Toc53183424"/>
      <w:bookmarkStart w:id="7261" w:name="_Toc58916136"/>
      <w:bookmarkStart w:id="7262" w:name="_Toc66701283"/>
      <w:bookmarkStart w:id="7263" w:name="_Toc68697440"/>
      <w:bookmarkStart w:id="7264" w:name="_Toc74928435"/>
      <w:bookmarkStart w:id="7265" w:name="_Toc76115534"/>
      <w:bookmarkStart w:id="7266" w:name="_Toc76544941"/>
      <w:r w:rsidRPr="00931575">
        <w:lastRenderedPageBreak/>
        <w:t>I.13</w:t>
      </w:r>
      <w:r w:rsidRPr="00931575">
        <w:tab/>
        <w:t>Pre-scan</w:t>
      </w:r>
      <w:bookmarkEnd w:id="7255"/>
      <w:bookmarkEnd w:id="7256"/>
      <w:bookmarkEnd w:id="7257"/>
      <w:bookmarkEnd w:id="7258"/>
      <w:bookmarkEnd w:id="7259"/>
      <w:bookmarkEnd w:id="7260"/>
      <w:bookmarkEnd w:id="7261"/>
      <w:bookmarkEnd w:id="7262"/>
      <w:bookmarkEnd w:id="7263"/>
      <w:bookmarkEnd w:id="7264"/>
      <w:bookmarkEnd w:id="7265"/>
      <w:bookmarkEnd w:id="7266"/>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7267" w:name="_Toc21103134"/>
      <w:bookmarkStart w:id="7268" w:name="_Toc29810983"/>
      <w:bookmarkStart w:id="7269" w:name="_Toc36636344"/>
      <w:bookmarkStart w:id="7270" w:name="_Toc37273290"/>
      <w:bookmarkStart w:id="7271" w:name="_Toc45886380"/>
      <w:bookmarkStart w:id="7272" w:name="_Toc53183425"/>
      <w:bookmarkStart w:id="7273" w:name="_Toc58916137"/>
      <w:bookmarkStart w:id="7274" w:name="_Toc66701284"/>
      <w:bookmarkStart w:id="7275" w:name="_Toc68697441"/>
      <w:bookmarkStart w:id="7276" w:name="_Toc74928436"/>
      <w:bookmarkStart w:id="7277" w:name="_Toc76115535"/>
      <w:bookmarkStart w:id="7278" w:name="_Toc76544942"/>
      <w:r w:rsidRPr="00931575">
        <w:rPr>
          <w:lang w:val="fr-FR"/>
        </w:rPr>
        <w:lastRenderedPageBreak/>
        <w:t>Annex J (normative):</w:t>
      </w:r>
      <w:r w:rsidRPr="00931575">
        <w:rPr>
          <w:lang w:val="fr-FR"/>
        </w:rPr>
        <w:br/>
        <w:t>Propagation conditions</w:t>
      </w:r>
      <w:bookmarkEnd w:id="7267"/>
      <w:bookmarkEnd w:id="7268"/>
      <w:bookmarkEnd w:id="7269"/>
      <w:bookmarkEnd w:id="7270"/>
      <w:bookmarkEnd w:id="7271"/>
      <w:bookmarkEnd w:id="7272"/>
      <w:bookmarkEnd w:id="7273"/>
      <w:bookmarkEnd w:id="7274"/>
      <w:bookmarkEnd w:id="7275"/>
      <w:bookmarkEnd w:id="7276"/>
      <w:bookmarkEnd w:id="7277"/>
      <w:bookmarkEnd w:id="7278"/>
    </w:p>
    <w:p w14:paraId="57782CC0" w14:textId="77777777" w:rsidR="00C45907" w:rsidRPr="00931575" w:rsidRDefault="00C45907" w:rsidP="00C45907">
      <w:pPr>
        <w:pStyle w:val="Heading1"/>
      </w:pPr>
      <w:bookmarkStart w:id="7279" w:name="_Toc21103135"/>
      <w:bookmarkStart w:id="7280" w:name="_Toc29810984"/>
      <w:bookmarkStart w:id="7281" w:name="_Toc36636345"/>
      <w:bookmarkStart w:id="7282" w:name="_Toc37273291"/>
      <w:bookmarkStart w:id="7283" w:name="_Toc45886381"/>
      <w:bookmarkStart w:id="7284" w:name="_Toc53183426"/>
      <w:bookmarkStart w:id="7285" w:name="_Toc58916138"/>
      <w:bookmarkStart w:id="7286" w:name="_Toc66701285"/>
      <w:bookmarkStart w:id="7287" w:name="_Toc68697442"/>
      <w:bookmarkStart w:id="7288" w:name="_Toc74928437"/>
      <w:bookmarkStart w:id="7289" w:name="_Toc76115536"/>
      <w:bookmarkStart w:id="7290" w:name="_Toc76544943"/>
      <w:r w:rsidRPr="00931575">
        <w:t>J.1</w:t>
      </w:r>
      <w:r w:rsidRPr="00931575">
        <w:rPr>
          <w:rFonts w:hint="eastAsia"/>
        </w:rPr>
        <w:tab/>
      </w:r>
      <w:r w:rsidRPr="00931575">
        <w:t>Static propagation condition</w:t>
      </w:r>
      <w:bookmarkEnd w:id="7279"/>
      <w:bookmarkEnd w:id="7280"/>
      <w:bookmarkEnd w:id="7281"/>
      <w:bookmarkEnd w:id="7282"/>
      <w:bookmarkEnd w:id="7283"/>
      <w:bookmarkEnd w:id="7284"/>
      <w:bookmarkEnd w:id="7285"/>
      <w:bookmarkEnd w:id="7286"/>
      <w:bookmarkEnd w:id="7287"/>
      <w:bookmarkEnd w:id="7288"/>
      <w:bookmarkEnd w:id="7289"/>
      <w:bookmarkEnd w:id="7290"/>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7291" w:name="_Toc21103136"/>
      <w:bookmarkStart w:id="7292" w:name="_Toc29810985"/>
      <w:bookmarkStart w:id="7293" w:name="_Toc36636346"/>
      <w:bookmarkStart w:id="7294" w:name="_Toc37273292"/>
      <w:bookmarkStart w:id="7295" w:name="_Toc45886382"/>
      <w:bookmarkStart w:id="7296" w:name="_Toc53183427"/>
      <w:bookmarkStart w:id="7297" w:name="_Toc58916139"/>
      <w:bookmarkStart w:id="7298" w:name="_Toc66701286"/>
      <w:bookmarkStart w:id="7299" w:name="_Toc68697443"/>
      <w:bookmarkStart w:id="7300" w:name="_Toc74928438"/>
      <w:bookmarkStart w:id="7301" w:name="_Toc76115537"/>
      <w:bookmarkStart w:id="7302" w:name="_Toc76544944"/>
      <w:r w:rsidRPr="00931575">
        <w:t>J.2</w:t>
      </w:r>
      <w:r w:rsidRPr="00931575">
        <w:tab/>
        <w:t>Multi-path fading propagation conditions</w:t>
      </w:r>
      <w:bookmarkEnd w:id="7291"/>
      <w:bookmarkEnd w:id="7292"/>
      <w:bookmarkEnd w:id="7293"/>
      <w:bookmarkEnd w:id="7294"/>
      <w:bookmarkEnd w:id="7295"/>
      <w:bookmarkEnd w:id="7296"/>
      <w:bookmarkEnd w:id="7297"/>
      <w:bookmarkEnd w:id="7298"/>
      <w:bookmarkEnd w:id="7299"/>
      <w:bookmarkEnd w:id="7300"/>
      <w:bookmarkEnd w:id="7301"/>
      <w:bookmarkEnd w:id="730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7303" w:name="_Toc21103137"/>
      <w:bookmarkStart w:id="7304" w:name="_Toc29810986"/>
      <w:bookmarkStart w:id="7305" w:name="_Toc36636347"/>
      <w:bookmarkStart w:id="7306" w:name="_Toc37273293"/>
      <w:bookmarkStart w:id="7307" w:name="_Toc45886383"/>
      <w:bookmarkStart w:id="7308" w:name="_Toc53183428"/>
      <w:bookmarkStart w:id="7309" w:name="_Toc58916140"/>
      <w:bookmarkStart w:id="7310" w:name="_Toc66701287"/>
      <w:bookmarkStart w:id="7311" w:name="_Toc68697444"/>
      <w:bookmarkStart w:id="7312" w:name="_Toc74928439"/>
      <w:bookmarkStart w:id="7313" w:name="_Toc76115538"/>
      <w:bookmarkStart w:id="7314" w:name="_Toc76544945"/>
      <w:r w:rsidRPr="00931575">
        <w:t>J.2.1</w:t>
      </w:r>
      <w:r w:rsidRPr="00931575">
        <w:tab/>
        <w:t>Delay profiles</w:t>
      </w:r>
      <w:bookmarkEnd w:id="7303"/>
      <w:bookmarkEnd w:id="7304"/>
      <w:bookmarkEnd w:id="7305"/>
      <w:bookmarkEnd w:id="7306"/>
      <w:bookmarkEnd w:id="7307"/>
      <w:bookmarkEnd w:id="7308"/>
      <w:bookmarkEnd w:id="7309"/>
      <w:bookmarkEnd w:id="7310"/>
      <w:bookmarkEnd w:id="7311"/>
      <w:bookmarkEnd w:id="7312"/>
      <w:bookmarkEnd w:id="7313"/>
      <w:bookmarkEnd w:id="7314"/>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7315" w:name="_Toc21103138"/>
      <w:bookmarkStart w:id="7316" w:name="_Toc29810987"/>
      <w:bookmarkStart w:id="7317" w:name="_Toc36636348"/>
      <w:bookmarkStart w:id="7318" w:name="_Toc37273294"/>
      <w:bookmarkStart w:id="7319" w:name="_Toc45886384"/>
      <w:bookmarkStart w:id="7320" w:name="_Toc53183429"/>
      <w:bookmarkStart w:id="7321" w:name="_Toc58916141"/>
      <w:bookmarkStart w:id="7322" w:name="_Toc66701288"/>
      <w:bookmarkStart w:id="7323" w:name="_Toc68697445"/>
      <w:bookmarkStart w:id="7324" w:name="_Toc74928440"/>
      <w:bookmarkStart w:id="7325" w:name="_Toc76115539"/>
      <w:bookmarkStart w:id="7326" w:name="_Toc76544946"/>
      <w:r w:rsidRPr="00931575">
        <w:t>J.2.</w:t>
      </w:r>
      <w:r w:rsidRPr="00931575">
        <w:rPr>
          <w:rFonts w:hint="eastAsia"/>
        </w:rPr>
        <w:t>1</w:t>
      </w:r>
      <w:r w:rsidRPr="00931575">
        <w:t>.1</w:t>
      </w:r>
      <w:r w:rsidRPr="00931575">
        <w:tab/>
        <w:t>Delay profiles for FR1</w:t>
      </w:r>
      <w:bookmarkEnd w:id="7315"/>
      <w:bookmarkEnd w:id="7316"/>
      <w:bookmarkEnd w:id="7317"/>
      <w:bookmarkEnd w:id="7318"/>
      <w:bookmarkEnd w:id="7319"/>
      <w:bookmarkEnd w:id="7320"/>
      <w:bookmarkEnd w:id="7321"/>
      <w:bookmarkEnd w:id="7322"/>
      <w:bookmarkEnd w:id="7323"/>
      <w:bookmarkEnd w:id="7324"/>
      <w:bookmarkEnd w:id="7325"/>
      <w:bookmarkEnd w:id="7326"/>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7327" w:name="_Toc21103139"/>
      <w:bookmarkStart w:id="7328" w:name="_Toc29810988"/>
      <w:bookmarkStart w:id="7329" w:name="_Toc36636349"/>
      <w:bookmarkStart w:id="7330" w:name="_Toc37273295"/>
      <w:bookmarkStart w:id="7331" w:name="_Toc45886385"/>
      <w:bookmarkStart w:id="7332" w:name="_Toc53183430"/>
      <w:bookmarkStart w:id="7333" w:name="_Toc58916142"/>
      <w:bookmarkStart w:id="7334" w:name="_Toc66701289"/>
      <w:bookmarkStart w:id="7335" w:name="_Toc68697446"/>
      <w:bookmarkStart w:id="7336" w:name="_Toc74928441"/>
      <w:bookmarkStart w:id="7337" w:name="_Toc76115540"/>
      <w:bookmarkStart w:id="7338" w:name="_Toc76544947"/>
      <w:r w:rsidRPr="00931575">
        <w:t>J.2.</w:t>
      </w:r>
      <w:r w:rsidRPr="00931575">
        <w:rPr>
          <w:rFonts w:hint="eastAsia"/>
        </w:rPr>
        <w:t>1</w:t>
      </w:r>
      <w:r w:rsidRPr="00931575">
        <w:t>.2</w:t>
      </w:r>
      <w:r w:rsidRPr="00931575">
        <w:tab/>
        <w:t>Delay profiles for FR2</w:t>
      </w:r>
      <w:bookmarkEnd w:id="7327"/>
      <w:bookmarkEnd w:id="7328"/>
      <w:bookmarkEnd w:id="7329"/>
      <w:bookmarkEnd w:id="7330"/>
      <w:bookmarkEnd w:id="7331"/>
      <w:bookmarkEnd w:id="7332"/>
      <w:bookmarkEnd w:id="7333"/>
      <w:bookmarkEnd w:id="7334"/>
      <w:bookmarkEnd w:id="7335"/>
      <w:bookmarkEnd w:id="7336"/>
      <w:bookmarkEnd w:id="7337"/>
      <w:bookmarkEnd w:id="7338"/>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7339" w:name="_Toc21103140"/>
      <w:bookmarkStart w:id="7340" w:name="_Toc29810989"/>
      <w:bookmarkStart w:id="7341" w:name="_Toc36636350"/>
      <w:bookmarkStart w:id="7342" w:name="_Toc37273296"/>
      <w:bookmarkStart w:id="7343" w:name="_Toc45886386"/>
      <w:bookmarkStart w:id="7344" w:name="_Toc53183431"/>
      <w:bookmarkStart w:id="7345" w:name="_Toc58916143"/>
      <w:bookmarkStart w:id="7346" w:name="_Toc66701290"/>
      <w:bookmarkStart w:id="7347" w:name="_Toc68697447"/>
      <w:bookmarkStart w:id="7348" w:name="_Toc74928442"/>
      <w:bookmarkStart w:id="7349" w:name="_Toc76115541"/>
      <w:bookmarkStart w:id="7350" w:name="_Toc76544948"/>
      <w:r w:rsidRPr="00931575">
        <w:t>J.2.2</w:t>
      </w:r>
      <w:r w:rsidRPr="00931575">
        <w:tab/>
        <w:t>Combinations of channel model parameters</w:t>
      </w:r>
      <w:bookmarkEnd w:id="7339"/>
      <w:bookmarkEnd w:id="7340"/>
      <w:bookmarkEnd w:id="7341"/>
      <w:bookmarkEnd w:id="7342"/>
      <w:bookmarkEnd w:id="7343"/>
      <w:bookmarkEnd w:id="7344"/>
      <w:bookmarkEnd w:id="7345"/>
      <w:bookmarkEnd w:id="7346"/>
      <w:bookmarkEnd w:id="7347"/>
      <w:bookmarkEnd w:id="7348"/>
      <w:bookmarkEnd w:id="7349"/>
      <w:bookmarkEnd w:id="7350"/>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7351" w:name="_Toc21103141"/>
      <w:bookmarkStart w:id="7352" w:name="_Toc29810990"/>
      <w:bookmarkStart w:id="7353" w:name="_Toc36636351"/>
      <w:bookmarkStart w:id="7354" w:name="_Toc37273297"/>
      <w:bookmarkStart w:id="7355" w:name="_Toc45886387"/>
      <w:bookmarkStart w:id="7356" w:name="_Toc53183432"/>
      <w:bookmarkStart w:id="7357" w:name="_Toc58916144"/>
      <w:bookmarkStart w:id="7358" w:name="_Toc66701291"/>
      <w:bookmarkStart w:id="7359" w:name="_Toc68697448"/>
      <w:bookmarkStart w:id="7360" w:name="_Toc74928443"/>
      <w:bookmarkStart w:id="7361" w:name="_Toc76115542"/>
      <w:bookmarkStart w:id="7362" w:name="_Toc76544949"/>
      <w:r w:rsidRPr="00931575">
        <w:t>J.2.</w:t>
      </w:r>
      <w:r w:rsidRPr="00931575">
        <w:rPr>
          <w:rFonts w:hint="eastAsia"/>
        </w:rPr>
        <w:t>3</w:t>
      </w:r>
      <w:r w:rsidRPr="00931575">
        <w:tab/>
        <w:t>MIMO channel correlation matrices</w:t>
      </w:r>
      <w:bookmarkEnd w:id="7351"/>
      <w:bookmarkEnd w:id="7352"/>
      <w:bookmarkEnd w:id="7353"/>
      <w:bookmarkEnd w:id="7354"/>
      <w:bookmarkEnd w:id="7355"/>
      <w:bookmarkEnd w:id="7356"/>
      <w:bookmarkEnd w:id="7357"/>
      <w:bookmarkEnd w:id="7358"/>
      <w:bookmarkEnd w:id="7359"/>
      <w:bookmarkEnd w:id="7360"/>
      <w:bookmarkEnd w:id="7361"/>
      <w:bookmarkEnd w:id="7362"/>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7363" w:name="_Toc21103142"/>
      <w:bookmarkStart w:id="7364" w:name="_Toc29810991"/>
      <w:bookmarkStart w:id="7365" w:name="_Toc36636352"/>
      <w:bookmarkStart w:id="7366" w:name="_Toc37273298"/>
      <w:bookmarkStart w:id="7367" w:name="_Toc45886388"/>
      <w:bookmarkStart w:id="7368" w:name="_Toc53183433"/>
      <w:bookmarkStart w:id="7369" w:name="_Toc58916145"/>
      <w:bookmarkStart w:id="7370" w:name="_Toc66701292"/>
      <w:bookmarkStart w:id="7371" w:name="_Toc68697449"/>
      <w:bookmarkStart w:id="7372" w:name="_Toc74928444"/>
      <w:bookmarkStart w:id="7373" w:name="_Toc76115543"/>
      <w:bookmarkStart w:id="7374" w:name="_Toc7654495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7363"/>
      <w:bookmarkEnd w:id="7364"/>
      <w:bookmarkEnd w:id="7365"/>
      <w:bookmarkEnd w:id="7366"/>
      <w:bookmarkEnd w:id="7367"/>
      <w:bookmarkEnd w:id="7368"/>
      <w:bookmarkEnd w:id="7369"/>
      <w:bookmarkEnd w:id="7370"/>
      <w:bookmarkEnd w:id="7371"/>
      <w:bookmarkEnd w:id="7372"/>
      <w:bookmarkEnd w:id="7373"/>
      <w:bookmarkEnd w:id="7374"/>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7375" w:name="_Toc21103143"/>
      <w:bookmarkStart w:id="7376" w:name="_Toc29810992"/>
      <w:bookmarkStart w:id="7377" w:name="_Toc36636353"/>
      <w:bookmarkStart w:id="7378" w:name="_Toc37273299"/>
      <w:bookmarkStart w:id="7379" w:name="_Toc45886389"/>
      <w:bookmarkStart w:id="7380" w:name="_Toc53183434"/>
      <w:bookmarkStart w:id="7381" w:name="_Toc58916146"/>
      <w:bookmarkStart w:id="7382" w:name="_Toc66701293"/>
      <w:bookmarkStart w:id="7383" w:name="_Toc68697450"/>
      <w:bookmarkStart w:id="7384" w:name="_Toc74928445"/>
      <w:bookmarkStart w:id="7385" w:name="_Toc76115544"/>
      <w:bookmarkStart w:id="7386" w:name="_Toc7654495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7375"/>
      <w:bookmarkEnd w:id="7376"/>
      <w:bookmarkEnd w:id="7377"/>
      <w:bookmarkEnd w:id="7378"/>
      <w:bookmarkEnd w:id="7379"/>
      <w:bookmarkEnd w:id="7380"/>
      <w:bookmarkEnd w:id="7381"/>
      <w:bookmarkEnd w:id="7382"/>
      <w:bookmarkEnd w:id="7383"/>
      <w:bookmarkEnd w:id="7384"/>
      <w:bookmarkEnd w:id="7385"/>
      <w:bookmarkEnd w:id="7386"/>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687157232"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7387" w:name="_Toc21103144"/>
      <w:bookmarkStart w:id="7388" w:name="_Toc29810993"/>
      <w:bookmarkStart w:id="7389" w:name="_Toc36636354"/>
      <w:bookmarkStart w:id="7390" w:name="_Toc37273300"/>
      <w:bookmarkStart w:id="7391" w:name="_Toc45886390"/>
      <w:bookmarkStart w:id="7392" w:name="_Toc53183435"/>
      <w:bookmarkStart w:id="7393" w:name="_Toc58916147"/>
      <w:bookmarkStart w:id="7394" w:name="_Toc66701294"/>
      <w:bookmarkStart w:id="7395" w:name="_Toc68697451"/>
      <w:bookmarkStart w:id="7396" w:name="_Toc74928446"/>
      <w:bookmarkStart w:id="7397" w:name="_Toc76115545"/>
      <w:bookmarkStart w:id="7398" w:name="_Toc7654495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7387"/>
      <w:bookmarkEnd w:id="7388"/>
      <w:bookmarkEnd w:id="7389"/>
      <w:bookmarkEnd w:id="7390"/>
      <w:bookmarkEnd w:id="7391"/>
      <w:bookmarkEnd w:id="7392"/>
      <w:bookmarkEnd w:id="7393"/>
      <w:bookmarkEnd w:id="7394"/>
      <w:bookmarkEnd w:id="7395"/>
      <w:bookmarkEnd w:id="7396"/>
      <w:bookmarkEnd w:id="7397"/>
      <w:bookmarkEnd w:id="7398"/>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5pt;height:15.5pt" o:ole="">
                  <v:imagedata r:id="rId151" o:title=""/>
                </v:shape>
                <o:OLEObject Type="Embed" ProgID="Equation.3" ShapeID="_x0000_i1067" DrawAspect="Content" ObjectID="_1687157233"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687157234"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7399" w:name="_Toc21103145"/>
      <w:bookmarkStart w:id="7400" w:name="_Toc29810994"/>
      <w:bookmarkStart w:id="7401" w:name="_Toc36636355"/>
      <w:bookmarkStart w:id="7402" w:name="_Toc37273301"/>
      <w:bookmarkStart w:id="7403" w:name="_Toc45886391"/>
      <w:bookmarkStart w:id="7404" w:name="_Toc53183436"/>
      <w:bookmarkStart w:id="7405" w:name="_Toc58916148"/>
      <w:bookmarkStart w:id="7406" w:name="_Toc66701295"/>
      <w:bookmarkStart w:id="7407" w:name="_Toc68697452"/>
      <w:bookmarkStart w:id="7408" w:name="_Toc74928447"/>
      <w:bookmarkStart w:id="7409" w:name="_Toc76115546"/>
      <w:bookmarkStart w:id="7410" w:name="_Toc76544953"/>
      <w:r w:rsidRPr="00931575">
        <w:t>J.2.</w:t>
      </w:r>
      <w:r w:rsidRPr="00931575">
        <w:rPr>
          <w:rFonts w:hint="eastAsia"/>
        </w:rPr>
        <w:t>3</w:t>
      </w:r>
      <w:r w:rsidRPr="00931575">
        <w:t>.2</w:t>
      </w:r>
      <w:r w:rsidRPr="00931575">
        <w:tab/>
        <w:t>Multi-antenna channel models using cross polarized antennas</w:t>
      </w:r>
      <w:bookmarkEnd w:id="7399"/>
      <w:bookmarkEnd w:id="7400"/>
      <w:bookmarkEnd w:id="7401"/>
      <w:bookmarkEnd w:id="7402"/>
      <w:bookmarkEnd w:id="7403"/>
      <w:bookmarkEnd w:id="7404"/>
      <w:bookmarkEnd w:id="7405"/>
      <w:bookmarkEnd w:id="7406"/>
      <w:bookmarkEnd w:id="7407"/>
      <w:bookmarkEnd w:id="7408"/>
      <w:bookmarkEnd w:id="7409"/>
      <w:bookmarkEnd w:id="7410"/>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7411" w:name="_Toc21103146"/>
      <w:bookmarkStart w:id="7412" w:name="_Toc29810995"/>
      <w:bookmarkStart w:id="7413" w:name="_Toc36636356"/>
      <w:bookmarkStart w:id="7414" w:name="_Toc37273302"/>
      <w:bookmarkStart w:id="7415" w:name="_Toc45886392"/>
      <w:bookmarkStart w:id="7416" w:name="_Toc53183437"/>
      <w:bookmarkStart w:id="7417" w:name="_Toc58916149"/>
      <w:bookmarkStart w:id="7418" w:name="_Toc66701296"/>
      <w:bookmarkStart w:id="7419" w:name="_Toc68697453"/>
      <w:bookmarkStart w:id="7420" w:name="_Toc74928448"/>
      <w:bookmarkStart w:id="7421" w:name="_Toc76115547"/>
      <w:bookmarkStart w:id="7422" w:name="_Toc76544954"/>
      <w:r w:rsidRPr="00931575">
        <w:rPr>
          <w:lang w:eastAsia="ko-KR"/>
        </w:rPr>
        <w:t>J.2.3.2.1</w:t>
      </w:r>
      <w:r w:rsidRPr="00931575">
        <w:rPr>
          <w:lang w:eastAsia="ko-KR"/>
        </w:rPr>
        <w:tab/>
        <w:t>Definition of MIMO correlation matrices using cross polarized antennas</w:t>
      </w:r>
      <w:bookmarkEnd w:id="7411"/>
      <w:bookmarkEnd w:id="7412"/>
      <w:bookmarkEnd w:id="7413"/>
      <w:bookmarkEnd w:id="7414"/>
      <w:bookmarkEnd w:id="7415"/>
      <w:bookmarkEnd w:id="7416"/>
      <w:bookmarkEnd w:id="7417"/>
      <w:bookmarkEnd w:id="7418"/>
      <w:bookmarkEnd w:id="7419"/>
      <w:bookmarkEnd w:id="7420"/>
      <w:bookmarkEnd w:id="7421"/>
      <w:bookmarkEnd w:id="742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7423" w:name="_Toc21103147"/>
      <w:bookmarkStart w:id="7424" w:name="_Toc29810996"/>
      <w:bookmarkStart w:id="7425" w:name="_Toc36636357"/>
      <w:bookmarkStart w:id="7426" w:name="_Toc37273303"/>
      <w:bookmarkStart w:id="7427" w:name="_Toc45886393"/>
      <w:bookmarkStart w:id="7428" w:name="_Toc53183438"/>
      <w:bookmarkStart w:id="7429" w:name="_Toc58916150"/>
      <w:bookmarkStart w:id="7430" w:name="_Toc66701297"/>
      <w:bookmarkStart w:id="7431" w:name="_Toc68697454"/>
      <w:bookmarkStart w:id="7432" w:name="_Toc74928449"/>
      <w:bookmarkStart w:id="7433" w:name="_Toc76115548"/>
      <w:bookmarkStart w:id="7434" w:name="_Toc7654495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7423"/>
      <w:bookmarkEnd w:id="7424"/>
      <w:bookmarkEnd w:id="7425"/>
      <w:bookmarkEnd w:id="7426"/>
      <w:bookmarkEnd w:id="7427"/>
      <w:bookmarkEnd w:id="7428"/>
      <w:bookmarkEnd w:id="7429"/>
      <w:bookmarkEnd w:id="7430"/>
      <w:bookmarkEnd w:id="7431"/>
      <w:bookmarkEnd w:id="7432"/>
      <w:bookmarkEnd w:id="7433"/>
      <w:bookmarkEnd w:id="7434"/>
    </w:p>
    <w:p w14:paraId="711C6060" w14:textId="77777777" w:rsidR="00C45907" w:rsidRPr="00931575" w:rsidRDefault="00C45907" w:rsidP="00C45907">
      <w:pPr>
        <w:pStyle w:val="Heading5"/>
      </w:pPr>
      <w:bookmarkStart w:id="7435" w:name="_Toc21103148"/>
      <w:bookmarkStart w:id="7436" w:name="_Toc29810997"/>
      <w:bookmarkStart w:id="7437" w:name="_Toc36636358"/>
      <w:bookmarkStart w:id="7438" w:name="_Toc37273304"/>
      <w:bookmarkStart w:id="7439" w:name="_Toc45886394"/>
      <w:bookmarkStart w:id="7440" w:name="_Toc53183439"/>
      <w:bookmarkStart w:id="7441" w:name="_Toc58916151"/>
      <w:bookmarkStart w:id="7442" w:name="_Toc66701298"/>
      <w:bookmarkStart w:id="7443" w:name="_Toc68697455"/>
      <w:bookmarkStart w:id="7444" w:name="_Toc74928450"/>
      <w:bookmarkStart w:id="7445" w:name="_Toc76115549"/>
      <w:bookmarkStart w:id="7446" w:name="_Toc76544956"/>
      <w:r w:rsidRPr="00931575">
        <w:t>J.2.3.2.2.1</w:t>
      </w:r>
      <w:r w:rsidRPr="00931575">
        <w:tab/>
        <w:t>Spatial correlation matrices at UE side</w:t>
      </w:r>
      <w:bookmarkEnd w:id="7435"/>
      <w:bookmarkEnd w:id="7436"/>
      <w:bookmarkEnd w:id="7437"/>
      <w:bookmarkEnd w:id="7438"/>
      <w:bookmarkEnd w:id="7439"/>
      <w:bookmarkEnd w:id="7440"/>
      <w:bookmarkEnd w:id="7441"/>
      <w:bookmarkEnd w:id="7442"/>
      <w:bookmarkEnd w:id="7443"/>
      <w:bookmarkEnd w:id="7444"/>
      <w:bookmarkEnd w:id="7445"/>
      <w:bookmarkEnd w:id="7446"/>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7447" w:name="_Toc21103149"/>
      <w:bookmarkStart w:id="7448" w:name="_Toc29810998"/>
      <w:bookmarkStart w:id="7449" w:name="_Toc36636359"/>
      <w:bookmarkStart w:id="7450" w:name="_Toc37273305"/>
      <w:bookmarkStart w:id="7451" w:name="_Toc45886395"/>
      <w:bookmarkStart w:id="7452" w:name="_Toc53183440"/>
      <w:bookmarkStart w:id="7453" w:name="_Toc58916152"/>
      <w:bookmarkStart w:id="7454" w:name="_Toc66701299"/>
      <w:bookmarkStart w:id="7455" w:name="_Toc68697456"/>
      <w:bookmarkStart w:id="7456" w:name="_Toc74928451"/>
      <w:bookmarkStart w:id="7457" w:name="_Toc76115550"/>
      <w:bookmarkStart w:id="7458" w:name="_Toc76544957"/>
      <w:r w:rsidRPr="00931575">
        <w:t>J.2.3.2.2.2</w:t>
      </w:r>
      <w:r w:rsidRPr="00931575">
        <w:tab/>
        <w:t>Spatial correlation matrices at gNB side</w:t>
      </w:r>
      <w:bookmarkEnd w:id="7447"/>
      <w:bookmarkEnd w:id="7448"/>
      <w:bookmarkEnd w:id="7449"/>
      <w:bookmarkEnd w:id="7450"/>
      <w:bookmarkEnd w:id="7451"/>
      <w:bookmarkEnd w:id="7452"/>
      <w:bookmarkEnd w:id="7453"/>
      <w:bookmarkEnd w:id="7454"/>
      <w:bookmarkEnd w:id="7455"/>
      <w:bookmarkEnd w:id="7456"/>
      <w:bookmarkEnd w:id="7457"/>
      <w:bookmarkEnd w:id="7458"/>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7459" w:name="_Toc21103150"/>
      <w:bookmarkStart w:id="7460" w:name="_Toc29810999"/>
      <w:bookmarkStart w:id="7461" w:name="_Toc36636360"/>
      <w:bookmarkStart w:id="7462" w:name="_Toc37273306"/>
      <w:bookmarkStart w:id="7463" w:name="_Toc45886396"/>
      <w:bookmarkStart w:id="7464" w:name="_Toc53183441"/>
      <w:bookmarkStart w:id="7465" w:name="_Toc58916153"/>
      <w:bookmarkStart w:id="7466" w:name="_Toc66701300"/>
      <w:bookmarkStart w:id="7467" w:name="_Toc68697457"/>
      <w:bookmarkStart w:id="7468" w:name="_Toc74928452"/>
      <w:bookmarkStart w:id="7469" w:name="_Toc76115551"/>
      <w:bookmarkStart w:id="7470" w:name="_Toc76544958"/>
      <w:r w:rsidRPr="00931575">
        <w:rPr>
          <w:rFonts w:hint="eastAsia"/>
          <w:lang w:eastAsia="ko-KR"/>
        </w:rPr>
        <w:t>J.2.3.2.3</w:t>
      </w:r>
      <w:r w:rsidRPr="00931575">
        <w:rPr>
          <w:lang w:eastAsia="ko-KR"/>
        </w:rPr>
        <w:tab/>
        <w:t>MIMO correlation matrices using cross polarized antennas</w:t>
      </w:r>
      <w:bookmarkEnd w:id="7459"/>
      <w:bookmarkEnd w:id="7460"/>
      <w:bookmarkEnd w:id="7461"/>
      <w:bookmarkEnd w:id="7462"/>
      <w:bookmarkEnd w:id="7463"/>
      <w:bookmarkEnd w:id="7464"/>
      <w:bookmarkEnd w:id="7465"/>
      <w:bookmarkEnd w:id="7466"/>
      <w:bookmarkEnd w:id="7467"/>
      <w:bookmarkEnd w:id="7468"/>
      <w:bookmarkEnd w:id="7469"/>
      <w:bookmarkEnd w:id="7470"/>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7471" w:name="_Toc36636361"/>
      <w:bookmarkStart w:id="7472" w:name="_Toc37273307"/>
      <w:bookmarkStart w:id="7473" w:name="_Toc45886397"/>
      <w:bookmarkStart w:id="7474" w:name="_Toc53183442"/>
      <w:bookmarkStart w:id="7475" w:name="_Toc58916154"/>
      <w:bookmarkStart w:id="7476" w:name="_Toc66701301"/>
      <w:bookmarkStart w:id="7477" w:name="_Toc68697458"/>
      <w:bookmarkStart w:id="7478" w:name="_Toc74928453"/>
      <w:bookmarkStart w:id="7479" w:name="_Toc76115552"/>
      <w:bookmarkStart w:id="7480" w:name="_Toc76544959"/>
      <w:r w:rsidRPr="00931575">
        <w:t>J.3</w:t>
      </w:r>
      <w:r w:rsidRPr="00931575">
        <w:tab/>
        <w:t>High speed train condition</w:t>
      </w:r>
      <w:bookmarkEnd w:id="7471"/>
      <w:bookmarkEnd w:id="7472"/>
      <w:bookmarkEnd w:id="7473"/>
      <w:bookmarkEnd w:id="7474"/>
      <w:bookmarkEnd w:id="7475"/>
      <w:bookmarkEnd w:id="7476"/>
      <w:bookmarkEnd w:id="7477"/>
      <w:bookmarkEnd w:id="7478"/>
      <w:bookmarkEnd w:id="7479"/>
      <w:bookmarkEnd w:id="7480"/>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687157235"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687157236"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687157237"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687157238"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5pt" o:ole="">
            <v:imagedata r:id="rId184" o:title=""/>
          </v:shape>
          <o:OLEObject Type="Embed" ProgID="Equation.3" ShapeID="_x0000_i1073" DrawAspect="Content" ObjectID="_1687157239"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687157240"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687157241"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687157242"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687157243"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687157244"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45pt;height:15.5pt" o:ole="">
            <v:imagedata r:id="rId196" o:title=""/>
          </v:shape>
          <o:OLEObject Type="Embed" ProgID="Equation.3" ShapeID="_x0000_i1079" DrawAspect="Content" ObjectID="_1687157245" r:id="rId197"/>
        </w:object>
      </w:r>
      <w:r w:rsidRPr="00931575">
        <w:t xml:space="preserve"> is the initial distance in metres of the train from BS, and </w:t>
      </w:r>
      <w:r w:rsidRPr="00931575">
        <w:rPr>
          <w:position w:val="-10"/>
        </w:rPr>
        <w:object w:dxaOrig="460" w:dyaOrig="300" w14:anchorId="641A88BA">
          <v:shape id="_x0000_i1080" type="#_x0000_t75" style="width:30.45pt;height:15.5pt" o:ole="">
            <v:imagedata r:id="rId198" o:title=""/>
          </v:shape>
          <o:OLEObject Type="Embed" ProgID="Equation.3" ShapeID="_x0000_i1080" DrawAspect="Content" ObjectID="_1687157246"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687157247"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687157248"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687157249"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687157250"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87157251"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687157252"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687157253"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687157254"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87157255"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687157256"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7481" w:name="_Toc508717195"/>
      <w:bookmarkStart w:id="7482" w:name="_Toc45886398"/>
      <w:bookmarkStart w:id="7483" w:name="_Toc53183443"/>
      <w:bookmarkStart w:id="7484" w:name="_Toc58916155"/>
      <w:bookmarkStart w:id="7485" w:name="_Toc66701302"/>
      <w:bookmarkStart w:id="7486" w:name="_Toc68697459"/>
      <w:bookmarkStart w:id="7487" w:name="_Toc74928454"/>
      <w:bookmarkStart w:id="7488" w:name="_Toc76115553"/>
      <w:bookmarkStart w:id="7489" w:name="_Toc76544960"/>
      <w:r w:rsidRPr="00931575">
        <w:rPr>
          <w:rFonts w:hint="eastAsia"/>
          <w:noProof/>
          <w:lang w:eastAsia="zh-CN"/>
        </w:rPr>
        <w:lastRenderedPageBreak/>
        <w:t>J</w:t>
      </w:r>
      <w:r w:rsidRPr="00931575">
        <w:rPr>
          <w:noProof/>
        </w:rPr>
        <w:t>.4</w:t>
      </w:r>
      <w:r w:rsidRPr="00931575">
        <w:rPr>
          <w:noProof/>
        </w:rPr>
        <w:tab/>
        <w:t>Moving propagation conditions</w:t>
      </w:r>
      <w:bookmarkEnd w:id="7481"/>
      <w:bookmarkEnd w:id="7482"/>
      <w:bookmarkEnd w:id="7483"/>
      <w:bookmarkEnd w:id="7484"/>
      <w:bookmarkEnd w:id="7485"/>
      <w:bookmarkEnd w:id="7486"/>
      <w:bookmarkEnd w:id="7487"/>
      <w:bookmarkEnd w:id="7488"/>
      <w:bookmarkEnd w:id="7489"/>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7490" w:name="_MON_987701529"/>
    <w:bookmarkStart w:id="7491" w:name="_MON_987701557"/>
    <w:bookmarkStart w:id="7492" w:name="_MON_987701658"/>
    <w:bookmarkStart w:id="7493" w:name="_MON_987701769"/>
    <w:bookmarkStart w:id="7494" w:name="_MON_987702060"/>
    <w:bookmarkStart w:id="7495" w:name="_MON_987702611"/>
    <w:bookmarkStart w:id="7496" w:name="_MON_987703631"/>
    <w:bookmarkStart w:id="7497" w:name="_MON_987703744"/>
    <w:bookmarkStart w:id="7498" w:name="_MON_987703773"/>
    <w:bookmarkStart w:id="7499" w:name="_MON_989248841"/>
    <w:bookmarkStart w:id="7500" w:name="_MON_1280167238"/>
    <w:bookmarkStart w:id="7501" w:name="_MON_1280167446"/>
    <w:bookmarkStart w:id="7502" w:name="_MON_1280167494"/>
    <w:bookmarkStart w:id="7503" w:name="_MON_987700724"/>
    <w:bookmarkStart w:id="7504" w:name="_MON_987701350"/>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Start w:id="7505" w:name="_MON_987701393"/>
    <w:bookmarkEnd w:id="7505"/>
    <w:p w14:paraId="4E4B2009" w14:textId="77777777" w:rsidR="009E21BD" w:rsidRPr="00931575" w:rsidRDefault="009E21BD" w:rsidP="00136C94">
      <w:pPr>
        <w:pStyle w:val="TH"/>
      </w:pPr>
      <w:r w:rsidRPr="00931575">
        <w:object w:dxaOrig="4317" w:dyaOrig="2878" w14:anchorId="444ED5CF">
          <v:shape id="_x0000_i1091" type="#_x0000_t75" style="width:267.5pt;height:108.55pt" o:ole="" fillcolor="window">
            <v:imagedata r:id="rId223" o:title=""/>
          </v:shape>
          <o:OLEObject Type="Embed" ProgID="Word.Picture.8" ShapeID="_x0000_i1091" DrawAspect="Content" ObjectID="_1687157257"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45pt" o:ole="">
            <v:imagedata r:id="rId225" o:title=""/>
          </v:shape>
          <o:OLEObject Type="Embed" ProgID="Equation.3" ShapeID="_x0000_i1092" DrawAspect="Content" ObjectID="_1687157258"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7506" w:name="_Toc21103151"/>
      <w:bookmarkStart w:id="7507" w:name="_Toc29811000"/>
      <w:bookmarkStart w:id="7508" w:name="_Toc36636362"/>
      <w:bookmarkStart w:id="7509" w:name="_Toc37273308"/>
      <w:bookmarkStart w:id="751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7511" w:name="_Toc53183444"/>
      <w:bookmarkStart w:id="7512" w:name="_Toc58916156"/>
      <w:bookmarkStart w:id="7513" w:name="_Toc66701303"/>
      <w:bookmarkStart w:id="7514" w:name="_Toc68697460"/>
      <w:bookmarkStart w:id="7515" w:name="_Toc74928455"/>
      <w:bookmarkStart w:id="7516" w:name="_Toc76115554"/>
      <w:bookmarkStart w:id="7517" w:name="_Toc76544961"/>
      <w:r w:rsidRPr="00931575">
        <w:lastRenderedPageBreak/>
        <w:t>Annex K (informative):</w:t>
      </w:r>
      <w:r w:rsidRPr="00931575">
        <w:br/>
        <w:t>Measuring noise close to noise-floor</w:t>
      </w:r>
      <w:bookmarkEnd w:id="7506"/>
      <w:bookmarkEnd w:id="7507"/>
      <w:bookmarkEnd w:id="7508"/>
      <w:bookmarkEnd w:id="7509"/>
      <w:bookmarkEnd w:id="7510"/>
      <w:bookmarkEnd w:id="7511"/>
      <w:bookmarkEnd w:id="7512"/>
      <w:bookmarkEnd w:id="7513"/>
      <w:bookmarkEnd w:id="7514"/>
      <w:bookmarkEnd w:id="7515"/>
      <w:bookmarkEnd w:id="7516"/>
      <w:bookmarkEnd w:id="7517"/>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7518" w:name="_Hlk521396356"/>
      <w:r w:rsidR="00C45907" w:rsidRPr="00931575">
        <w:rPr>
          <w:rFonts w:ascii="Symbol" w:hAnsi="Symbol"/>
          <w:i/>
        </w:rPr>
        <w:t></w:t>
      </w:r>
      <w:r w:rsidR="00C45907" w:rsidRPr="00931575">
        <w:rPr>
          <w:i/>
          <w:vertAlign w:val="subscript"/>
        </w:rPr>
        <w:t>2</w:t>
      </w:r>
      <w:bookmarkEnd w:id="7518"/>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7519" w:name="_Toc21103152"/>
      <w:bookmarkStart w:id="7520" w:name="_Toc29811001"/>
      <w:bookmarkStart w:id="7521" w:name="_Toc36636363"/>
      <w:bookmarkStart w:id="7522" w:name="_Toc37273309"/>
      <w:bookmarkStart w:id="7523" w:name="_Toc45886400"/>
      <w:r w:rsidRPr="00931575">
        <w:br w:type="page"/>
      </w:r>
    </w:p>
    <w:p w14:paraId="267ABAB9" w14:textId="0D61BE4D" w:rsidR="00C45907" w:rsidRPr="00931575" w:rsidRDefault="00C45907" w:rsidP="00C45907">
      <w:pPr>
        <w:pStyle w:val="Heading8"/>
      </w:pPr>
      <w:bookmarkStart w:id="7524" w:name="_Toc53183445"/>
      <w:bookmarkStart w:id="7525" w:name="_Toc58916157"/>
      <w:bookmarkStart w:id="7526" w:name="_Toc66701304"/>
      <w:bookmarkStart w:id="7527" w:name="_Toc68697461"/>
      <w:bookmarkStart w:id="7528" w:name="_Toc74928456"/>
      <w:bookmarkStart w:id="7529" w:name="_Toc76115555"/>
      <w:bookmarkStart w:id="7530" w:name="_Toc76544962"/>
      <w:r w:rsidRPr="00931575">
        <w:lastRenderedPageBreak/>
        <w:t>Annex L (normative):</w:t>
      </w:r>
      <w:r w:rsidRPr="00931575">
        <w:br/>
        <w:t>In-channel TX tests</w:t>
      </w:r>
      <w:bookmarkEnd w:id="7519"/>
      <w:bookmarkEnd w:id="7520"/>
      <w:bookmarkEnd w:id="7521"/>
      <w:bookmarkEnd w:id="7522"/>
      <w:bookmarkEnd w:id="7523"/>
      <w:bookmarkEnd w:id="7524"/>
      <w:bookmarkEnd w:id="7525"/>
      <w:bookmarkEnd w:id="7526"/>
      <w:bookmarkEnd w:id="7527"/>
      <w:bookmarkEnd w:id="7528"/>
      <w:bookmarkEnd w:id="7529"/>
      <w:bookmarkEnd w:id="7530"/>
    </w:p>
    <w:p w14:paraId="4D5A0101" w14:textId="77777777" w:rsidR="00C45907" w:rsidRPr="00931575" w:rsidRDefault="00C45907" w:rsidP="00C45907">
      <w:pPr>
        <w:pStyle w:val="Heading1"/>
      </w:pPr>
      <w:bookmarkStart w:id="7531" w:name="_Toc21103153"/>
      <w:bookmarkStart w:id="7532" w:name="_Toc29811002"/>
      <w:bookmarkStart w:id="7533" w:name="_Toc36636364"/>
      <w:bookmarkStart w:id="7534" w:name="_Toc37273310"/>
      <w:bookmarkStart w:id="7535" w:name="_Toc45886401"/>
      <w:bookmarkStart w:id="7536" w:name="_Toc53183446"/>
      <w:bookmarkStart w:id="7537" w:name="_Toc58916158"/>
      <w:bookmarkStart w:id="7538" w:name="_Toc66701305"/>
      <w:bookmarkStart w:id="7539" w:name="_Toc68697462"/>
      <w:bookmarkStart w:id="7540" w:name="_Toc74928457"/>
      <w:bookmarkStart w:id="7541" w:name="_Toc76115556"/>
      <w:bookmarkStart w:id="7542" w:name="_Toc76544963"/>
      <w:r w:rsidRPr="00931575">
        <w:t>L.1</w:t>
      </w:r>
      <w:r w:rsidRPr="00931575">
        <w:tab/>
        <w:t>General</w:t>
      </w:r>
      <w:bookmarkEnd w:id="7531"/>
      <w:bookmarkEnd w:id="7532"/>
      <w:bookmarkEnd w:id="7533"/>
      <w:bookmarkEnd w:id="7534"/>
      <w:bookmarkEnd w:id="7535"/>
      <w:bookmarkEnd w:id="7536"/>
      <w:bookmarkEnd w:id="7537"/>
      <w:bookmarkEnd w:id="7538"/>
      <w:bookmarkEnd w:id="7539"/>
      <w:bookmarkEnd w:id="7540"/>
      <w:bookmarkEnd w:id="7541"/>
      <w:bookmarkEnd w:id="7542"/>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7543" w:name="_Toc21103154"/>
      <w:bookmarkStart w:id="7544" w:name="_Toc29811003"/>
      <w:bookmarkStart w:id="7545" w:name="_Toc36636365"/>
      <w:bookmarkStart w:id="7546" w:name="_Toc37273311"/>
      <w:bookmarkStart w:id="7547" w:name="_Toc45886402"/>
      <w:bookmarkStart w:id="7548" w:name="_Toc53183447"/>
      <w:bookmarkStart w:id="7549" w:name="_Toc58916159"/>
      <w:bookmarkStart w:id="7550" w:name="_Toc66701306"/>
      <w:bookmarkStart w:id="7551" w:name="_Toc68697463"/>
      <w:bookmarkStart w:id="7552" w:name="_Toc74928458"/>
      <w:bookmarkStart w:id="7553" w:name="_Toc76115557"/>
      <w:bookmarkStart w:id="7554" w:name="_Toc76544964"/>
      <w:r w:rsidRPr="00931575">
        <w:t>L.2</w:t>
      </w:r>
      <w:r w:rsidRPr="00931575">
        <w:tab/>
        <w:t>Basic principles</w:t>
      </w:r>
      <w:bookmarkEnd w:id="7543"/>
      <w:bookmarkEnd w:id="7544"/>
      <w:bookmarkEnd w:id="7545"/>
      <w:bookmarkEnd w:id="7546"/>
      <w:bookmarkEnd w:id="7547"/>
      <w:bookmarkEnd w:id="7548"/>
      <w:bookmarkEnd w:id="7549"/>
      <w:bookmarkEnd w:id="7550"/>
      <w:bookmarkEnd w:id="7551"/>
      <w:bookmarkEnd w:id="7552"/>
      <w:bookmarkEnd w:id="7553"/>
      <w:bookmarkEnd w:id="755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7555" w:name="_Toc21103155"/>
      <w:bookmarkStart w:id="7556" w:name="_Toc29811004"/>
      <w:bookmarkStart w:id="7557" w:name="_Toc36636366"/>
      <w:bookmarkStart w:id="7558" w:name="_Toc37273312"/>
      <w:bookmarkStart w:id="7559" w:name="_Toc45886403"/>
      <w:bookmarkStart w:id="7560" w:name="_Toc53183448"/>
      <w:bookmarkStart w:id="7561" w:name="_Toc58916160"/>
      <w:bookmarkStart w:id="7562" w:name="_Toc66701307"/>
      <w:bookmarkStart w:id="7563" w:name="_Toc68697464"/>
      <w:bookmarkStart w:id="7564" w:name="_Toc74928459"/>
      <w:bookmarkStart w:id="7565" w:name="_Toc76115558"/>
      <w:bookmarkStart w:id="7566" w:name="_Toc76544965"/>
      <w:r w:rsidRPr="00931575">
        <w:t>L.2.1</w:t>
      </w:r>
      <w:r w:rsidRPr="00931575">
        <w:tab/>
        <w:t>Output signal of the TX under test</w:t>
      </w:r>
      <w:bookmarkEnd w:id="7555"/>
      <w:bookmarkEnd w:id="7556"/>
      <w:bookmarkEnd w:id="7557"/>
      <w:bookmarkEnd w:id="7558"/>
      <w:bookmarkEnd w:id="7559"/>
      <w:bookmarkEnd w:id="7560"/>
      <w:bookmarkEnd w:id="7561"/>
      <w:bookmarkEnd w:id="7562"/>
      <w:bookmarkEnd w:id="7563"/>
      <w:bookmarkEnd w:id="7564"/>
      <w:bookmarkEnd w:id="7565"/>
      <w:bookmarkEnd w:id="7566"/>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7567" w:name="_Toc21103156"/>
      <w:bookmarkStart w:id="7568" w:name="_Toc29811005"/>
      <w:bookmarkStart w:id="7569" w:name="_Toc36636367"/>
      <w:bookmarkStart w:id="7570" w:name="_Toc37273313"/>
      <w:bookmarkStart w:id="7571" w:name="_Toc45886404"/>
      <w:bookmarkStart w:id="7572" w:name="_Toc53183449"/>
      <w:bookmarkStart w:id="7573" w:name="_Toc58916161"/>
      <w:bookmarkStart w:id="7574" w:name="_Toc66701308"/>
      <w:bookmarkStart w:id="7575" w:name="_Toc68697465"/>
      <w:bookmarkStart w:id="7576" w:name="_Toc74928460"/>
      <w:bookmarkStart w:id="7577" w:name="_Toc76115559"/>
      <w:bookmarkStart w:id="7578" w:name="_Toc76544966"/>
      <w:r w:rsidRPr="00931575">
        <w:t>L.2.2</w:t>
      </w:r>
      <w:r w:rsidRPr="00931575">
        <w:tab/>
        <w:t>Ideal signal</w:t>
      </w:r>
      <w:bookmarkEnd w:id="7567"/>
      <w:bookmarkEnd w:id="7568"/>
      <w:bookmarkEnd w:id="7569"/>
      <w:bookmarkEnd w:id="7570"/>
      <w:bookmarkEnd w:id="7571"/>
      <w:bookmarkEnd w:id="7572"/>
      <w:bookmarkEnd w:id="7573"/>
      <w:bookmarkEnd w:id="7574"/>
      <w:bookmarkEnd w:id="7575"/>
      <w:bookmarkEnd w:id="7576"/>
      <w:bookmarkEnd w:id="7577"/>
      <w:bookmarkEnd w:id="7578"/>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7579" w:name="_Toc21103157"/>
      <w:bookmarkStart w:id="7580" w:name="_Toc29811006"/>
      <w:bookmarkStart w:id="7581" w:name="_Toc36636368"/>
      <w:bookmarkStart w:id="7582" w:name="_Toc37273314"/>
      <w:bookmarkStart w:id="7583" w:name="_Toc45886405"/>
      <w:bookmarkStart w:id="7584" w:name="_Toc53183450"/>
      <w:bookmarkStart w:id="7585" w:name="_Toc58916162"/>
      <w:bookmarkStart w:id="7586" w:name="_Toc66701309"/>
      <w:bookmarkStart w:id="7587" w:name="_Toc68697466"/>
      <w:bookmarkStart w:id="7588" w:name="_Toc74928461"/>
      <w:bookmarkStart w:id="7589" w:name="_Toc76115560"/>
      <w:bookmarkStart w:id="7590" w:name="_Toc76544967"/>
      <w:r w:rsidRPr="00931575">
        <w:t>L.2.3</w:t>
      </w:r>
      <w:r w:rsidRPr="00931575">
        <w:tab/>
        <w:t>Measurement results</w:t>
      </w:r>
      <w:bookmarkEnd w:id="7579"/>
      <w:bookmarkEnd w:id="7580"/>
      <w:bookmarkEnd w:id="7581"/>
      <w:bookmarkEnd w:id="7582"/>
      <w:bookmarkEnd w:id="7583"/>
      <w:bookmarkEnd w:id="7584"/>
      <w:bookmarkEnd w:id="7585"/>
      <w:bookmarkEnd w:id="7586"/>
      <w:bookmarkEnd w:id="7587"/>
      <w:bookmarkEnd w:id="7588"/>
      <w:bookmarkEnd w:id="7589"/>
      <w:bookmarkEnd w:id="7590"/>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7591" w:name="_Toc21103158"/>
      <w:bookmarkStart w:id="7592" w:name="_Toc29811007"/>
      <w:bookmarkStart w:id="7593" w:name="_Toc36636369"/>
      <w:bookmarkStart w:id="7594" w:name="_Toc37273315"/>
      <w:bookmarkStart w:id="7595" w:name="_Toc45886406"/>
      <w:bookmarkStart w:id="7596" w:name="_Toc53183451"/>
      <w:bookmarkStart w:id="7597" w:name="_Toc58916163"/>
      <w:bookmarkStart w:id="7598" w:name="_Toc66701310"/>
      <w:bookmarkStart w:id="7599" w:name="_Toc68697467"/>
      <w:bookmarkStart w:id="7600" w:name="_Toc74928462"/>
      <w:bookmarkStart w:id="7601" w:name="_Toc76115561"/>
      <w:bookmarkStart w:id="7602" w:name="_Toc76544968"/>
      <w:r w:rsidRPr="00931575">
        <w:t>L.2.4</w:t>
      </w:r>
      <w:r w:rsidRPr="00931575">
        <w:tab/>
        <w:t>Measurement points</w:t>
      </w:r>
      <w:bookmarkEnd w:id="7591"/>
      <w:bookmarkEnd w:id="7592"/>
      <w:bookmarkEnd w:id="7593"/>
      <w:bookmarkEnd w:id="7594"/>
      <w:bookmarkEnd w:id="7595"/>
      <w:bookmarkEnd w:id="7596"/>
      <w:bookmarkEnd w:id="7597"/>
      <w:bookmarkEnd w:id="7598"/>
      <w:bookmarkEnd w:id="7599"/>
      <w:bookmarkEnd w:id="7600"/>
      <w:bookmarkEnd w:id="7601"/>
      <w:bookmarkEnd w:id="7602"/>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87157259"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687157260"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7603" w:name="_Toc21103159"/>
      <w:bookmarkStart w:id="7604" w:name="_Toc29811008"/>
      <w:bookmarkStart w:id="7605" w:name="_Toc36636370"/>
      <w:bookmarkStart w:id="7606" w:name="_Toc37273316"/>
      <w:bookmarkStart w:id="7607" w:name="_Toc45886407"/>
      <w:bookmarkStart w:id="7608" w:name="_Toc53183452"/>
      <w:bookmarkStart w:id="7609" w:name="_Toc58916164"/>
      <w:bookmarkStart w:id="7610" w:name="_Toc66701311"/>
      <w:bookmarkStart w:id="7611" w:name="_Toc68697468"/>
      <w:bookmarkStart w:id="7612" w:name="_Toc74928463"/>
      <w:bookmarkStart w:id="7613" w:name="_Toc76115562"/>
      <w:bookmarkStart w:id="7614" w:name="_Toc76544969"/>
      <w:r w:rsidRPr="00931575">
        <w:t>L.3</w:t>
      </w:r>
      <w:r w:rsidRPr="00931575">
        <w:tab/>
        <w:t>Pre-FFT minimization process</w:t>
      </w:r>
      <w:bookmarkEnd w:id="7603"/>
      <w:bookmarkEnd w:id="7604"/>
      <w:bookmarkEnd w:id="7605"/>
      <w:bookmarkEnd w:id="7606"/>
      <w:bookmarkEnd w:id="7607"/>
      <w:bookmarkEnd w:id="7608"/>
      <w:bookmarkEnd w:id="7609"/>
      <w:bookmarkEnd w:id="7610"/>
      <w:bookmarkEnd w:id="7611"/>
      <w:bookmarkEnd w:id="7612"/>
      <w:bookmarkEnd w:id="7613"/>
      <w:bookmarkEnd w:id="7614"/>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7615" w:name="_Toc21103160"/>
      <w:bookmarkStart w:id="7616" w:name="_Toc29811009"/>
      <w:bookmarkStart w:id="7617" w:name="_Toc36636371"/>
      <w:bookmarkStart w:id="7618" w:name="_Toc37273317"/>
      <w:bookmarkStart w:id="7619" w:name="_Toc45886408"/>
      <w:bookmarkStart w:id="7620" w:name="_Toc53183453"/>
      <w:bookmarkStart w:id="7621" w:name="_Toc58916165"/>
      <w:bookmarkStart w:id="7622" w:name="_Toc66701312"/>
      <w:bookmarkStart w:id="7623" w:name="_Toc68697469"/>
      <w:bookmarkStart w:id="7624" w:name="_Toc74928464"/>
      <w:bookmarkStart w:id="7625" w:name="_Toc76115563"/>
      <w:bookmarkStart w:id="7626" w:name="_Toc76544970"/>
      <w:r w:rsidRPr="00931575">
        <w:t>L.4</w:t>
      </w:r>
      <w:r w:rsidRPr="00931575">
        <w:tab/>
        <w:t>Timing of the FFT window</w:t>
      </w:r>
      <w:bookmarkEnd w:id="7615"/>
      <w:bookmarkEnd w:id="7616"/>
      <w:bookmarkEnd w:id="7617"/>
      <w:bookmarkEnd w:id="7618"/>
      <w:bookmarkEnd w:id="7619"/>
      <w:bookmarkEnd w:id="7620"/>
      <w:bookmarkEnd w:id="7621"/>
      <w:bookmarkEnd w:id="7622"/>
      <w:bookmarkEnd w:id="7623"/>
      <w:bookmarkEnd w:id="7624"/>
      <w:bookmarkEnd w:id="7625"/>
      <w:bookmarkEnd w:id="7626"/>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7627" w:name="_Toc21103161"/>
      <w:bookmarkStart w:id="7628" w:name="_Toc29811010"/>
      <w:bookmarkStart w:id="7629" w:name="_Toc36636372"/>
      <w:bookmarkStart w:id="7630" w:name="_Toc37273318"/>
      <w:bookmarkStart w:id="7631" w:name="_Toc45886409"/>
      <w:bookmarkStart w:id="7632" w:name="_Toc53183454"/>
      <w:bookmarkStart w:id="7633" w:name="_Toc58916166"/>
      <w:bookmarkStart w:id="7634" w:name="_Toc66701313"/>
      <w:bookmarkStart w:id="7635" w:name="_Toc68697470"/>
      <w:bookmarkStart w:id="7636" w:name="_Toc74928465"/>
      <w:bookmarkStart w:id="7637" w:name="_Toc76115564"/>
      <w:bookmarkStart w:id="7638" w:name="_Toc76544971"/>
      <w:r w:rsidRPr="00931575">
        <w:t>L.5</w:t>
      </w:r>
      <w:r w:rsidRPr="00931575">
        <w:tab/>
        <w:t>Resource element TX power</w:t>
      </w:r>
      <w:bookmarkEnd w:id="7627"/>
      <w:bookmarkEnd w:id="7628"/>
      <w:bookmarkEnd w:id="7629"/>
      <w:bookmarkEnd w:id="7630"/>
      <w:bookmarkEnd w:id="7631"/>
      <w:bookmarkEnd w:id="7632"/>
      <w:bookmarkEnd w:id="7633"/>
      <w:bookmarkEnd w:id="7634"/>
      <w:bookmarkEnd w:id="7635"/>
      <w:bookmarkEnd w:id="7636"/>
      <w:bookmarkEnd w:id="7637"/>
      <w:bookmarkEnd w:id="7638"/>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7639" w:name="_Toc21103162"/>
      <w:bookmarkStart w:id="7640" w:name="_Toc29811011"/>
      <w:bookmarkStart w:id="7641" w:name="_Toc36636373"/>
      <w:bookmarkStart w:id="7642" w:name="_Toc37273319"/>
      <w:bookmarkStart w:id="7643" w:name="_Toc45886410"/>
      <w:bookmarkStart w:id="7644" w:name="_Toc53183455"/>
      <w:bookmarkStart w:id="7645" w:name="_Toc58916167"/>
      <w:bookmarkStart w:id="7646" w:name="_Toc66701314"/>
      <w:bookmarkStart w:id="7647" w:name="_Toc68697471"/>
      <w:bookmarkStart w:id="7648" w:name="_Toc74928466"/>
      <w:bookmarkStart w:id="7649" w:name="_Toc76115565"/>
      <w:bookmarkStart w:id="7650" w:name="_Toc76544972"/>
      <w:r w:rsidRPr="00931575">
        <w:t>L.6</w:t>
      </w:r>
      <w:r w:rsidRPr="00931575">
        <w:tab/>
        <w:t>Post-FFT equalisation</w:t>
      </w:r>
      <w:bookmarkEnd w:id="7639"/>
      <w:bookmarkEnd w:id="7640"/>
      <w:bookmarkEnd w:id="7641"/>
      <w:bookmarkEnd w:id="7642"/>
      <w:bookmarkEnd w:id="7643"/>
      <w:bookmarkEnd w:id="7644"/>
      <w:bookmarkEnd w:id="7645"/>
      <w:bookmarkEnd w:id="7646"/>
      <w:bookmarkEnd w:id="7647"/>
      <w:bookmarkEnd w:id="7648"/>
      <w:bookmarkEnd w:id="7649"/>
      <w:bookmarkEnd w:id="7650"/>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7651" w:name="_MON_1587198493"/>
    <w:bookmarkEnd w:id="7651"/>
    <w:p w14:paraId="2DE346C7" w14:textId="1FA6FAF8" w:rsidR="005C1240" w:rsidRPr="00931575" w:rsidRDefault="005C1240" w:rsidP="00F23B1D">
      <w:pPr>
        <w:pStyle w:val="TH"/>
      </w:pPr>
      <w:r w:rsidRPr="00931575">
        <w:object w:dxaOrig="9498" w:dyaOrig="7227" w14:anchorId="152E5799">
          <v:shape id="_x0000_i1095" type="#_x0000_t75" style="width:472.45pt;height:5in" o:ole="">
            <v:imagedata r:id="rId233" o:title=""/>
          </v:shape>
          <o:OLEObject Type="Embed" ProgID="Word.Picture.8" ShapeID="_x0000_i1095" DrawAspect="Content" ObjectID="_1687157261"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7652" w:name="_Toc21103163"/>
      <w:bookmarkStart w:id="7653" w:name="_Toc29811012"/>
      <w:bookmarkStart w:id="7654" w:name="_Toc36636374"/>
      <w:bookmarkStart w:id="7655" w:name="_Toc37273320"/>
      <w:bookmarkStart w:id="7656" w:name="_Toc45886411"/>
      <w:bookmarkStart w:id="7657" w:name="_Toc53183456"/>
      <w:bookmarkStart w:id="7658" w:name="_Toc58916168"/>
      <w:bookmarkStart w:id="7659" w:name="_Toc66701315"/>
      <w:bookmarkStart w:id="7660" w:name="_Toc68697472"/>
      <w:bookmarkStart w:id="7661" w:name="_Toc74928467"/>
      <w:bookmarkStart w:id="7662" w:name="_Toc76115566"/>
      <w:bookmarkStart w:id="7663" w:name="_Toc76544973"/>
      <w:r w:rsidRPr="00931575">
        <w:t>L.7</w:t>
      </w:r>
      <w:r w:rsidRPr="00931575">
        <w:tab/>
        <w:t>EVM</w:t>
      </w:r>
      <w:bookmarkEnd w:id="7652"/>
      <w:bookmarkEnd w:id="7653"/>
      <w:bookmarkEnd w:id="7654"/>
      <w:bookmarkEnd w:id="7655"/>
      <w:bookmarkEnd w:id="7656"/>
      <w:bookmarkEnd w:id="7657"/>
      <w:bookmarkEnd w:id="7658"/>
      <w:bookmarkEnd w:id="7659"/>
      <w:bookmarkEnd w:id="7660"/>
      <w:bookmarkEnd w:id="7661"/>
      <w:bookmarkEnd w:id="7662"/>
      <w:bookmarkEnd w:id="7663"/>
    </w:p>
    <w:p w14:paraId="3A021DFD" w14:textId="77777777" w:rsidR="00C45907" w:rsidRPr="00931575" w:rsidRDefault="00C45907" w:rsidP="00C45907">
      <w:pPr>
        <w:pStyle w:val="Heading3"/>
        <w:rPr>
          <w:rFonts w:eastAsia="Osaka"/>
        </w:rPr>
      </w:pPr>
      <w:bookmarkStart w:id="7664" w:name="_Toc29811013"/>
      <w:bookmarkStart w:id="7665" w:name="_Toc36636375"/>
      <w:bookmarkStart w:id="7666" w:name="_Toc37273321"/>
      <w:bookmarkStart w:id="7667" w:name="_Toc45886412"/>
      <w:bookmarkStart w:id="7668" w:name="_Toc53183457"/>
      <w:bookmarkStart w:id="7669" w:name="_Toc58916169"/>
      <w:bookmarkStart w:id="7670" w:name="_Toc66701316"/>
      <w:bookmarkStart w:id="7671" w:name="_Toc68697473"/>
      <w:bookmarkStart w:id="7672" w:name="_Toc74928468"/>
      <w:bookmarkStart w:id="7673" w:name="_Toc76115567"/>
      <w:bookmarkStart w:id="7674" w:name="_Toc76544974"/>
      <w:r w:rsidRPr="00931575">
        <w:rPr>
          <w:rFonts w:eastAsia="Osaka"/>
        </w:rPr>
        <w:t>L.7.0</w:t>
      </w:r>
      <w:r w:rsidRPr="00931575">
        <w:rPr>
          <w:rFonts w:eastAsia="Osaka"/>
        </w:rPr>
        <w:tab/>
        <w:t>General</w:t>
      </w:r>
      <w:bookmarkEnd w:id="7664"/>
      <w:bookmarkEnd w:id="7665"/>
      <w:bookmarkEnd w:id="7666"/>
      <w:bookmarkEnd w:id="7667"/>
      <w:bookmarkEnd w:id="7668"/>
      <w:bookmarkEnd w:id="7669"/>
      <w:bookmarkEnd w:id="7670"/>
      <w:bookmarkEnd w:id="7671"/>
      <w:bookmarkEnd w:id="7672"/>
      <w:bookmarkEnd w:id="7673"/>
      <w:bookmarkEnd w:id="767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7675" w:name="_Toc21103164"/>
      <w:bookmarkStart w:id="7676" w:name="_Toc29811014"/>
      <w:bookmarkStart w:id="7677" w:name="_Toc36636376"/>
      <w:bookmarkStart w:id="7678" w:name="_Toc37273322"/>
      <w:bookmarkStart w:id="7679" w:name="_Toc45886413"/>
      <w:bookmarkStart w:id="7680" w:name="_Toc53183458"/>
      <w:bookmarkStart w:id="7681" w:name="_Toc58916170"/>
      <w:bookmarkStart w:id="7682" w:name="_Toc66701317"/>
      <w:bookmarkStart w:id="7683" w:name="_Toc68697474"/>
      <w:bookmarkStart w:id="7684" w:name="_Toc74928469"/>
      <w:bookmarkStart w:id="7685" w:name="_Toc76115568"/>
      <w:bookmarkStart w:id="7686" w:name="_Toc76544975"/>
      <w:r w:rsidRPr="00931575">
        <w:rPr>
          <w:lang w:eastAsia="en-CA"/>
        </w:rPr>
        <w:t>L.7.1</w:t>
      </w:r>
      <w:r w:rsidRPr="00931575">
        <w:rPr>
          <w:lang w:eastAsia="en-CA"/>
        </w:rPr>
        <w:tab/>
        <w:t>Averaged EVM (FDD)</w:t>
      </w:r>
      <w:bookmarkEnd w:id="7675"/>
      <w:bookmarkEnd w:id="7676"/>
      <w:bookmarkEnd w:id="7677"/>
      <w:bookmarkEnd w:id="7678"/>
      <w:bookmarkEnd w:id="7679"/>
      <w:bookmarkEnd w:id="7680"/>
      <w:bookmarkEnd w:id="7681"/>
      <w:bookmarkEnd w:id="7682"/>
      <w:bookmarkEnd w:id="7683"/>
      <w:bookmarkEnd w:id="7684"/>
      <w:bookmarkEnd w:id="7685"/>
      <w:bookmarkEnd w:id="7686"/>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7687"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7688" w:name="_Toc29811015"/>
      <w:bookmarkStart w:id="7689" w:name="_Toc36636377"/>
      <w:bookmarkStart w:id="7690" w:name="_Toc37273323"/>
      <w:bookmarkStart w:id="7691" w:name="_Toc45886414"/>
      <w:bookmarkStart w:id="7692" w:name="_Toc53183459"/>
      <w:bookmarkStart w:id="7693" w:name="_Toc58916171"/>
      <w:bookmarkStart w:id="7694" w:name="_Toc66701318"/>
      <w:bookmarkStart w:id="7695" w:name="_Toc68697475"/>
      <w:bookmarkStart w:id="7696" w:name="_Toc74928470"/>
      <w:bookmarkStart w:id="7697" w:name="_Toc76115569"/>
      <w:bookmarkStart w:id="7698" w:name="_Toc76544976"/>
      <w:r w:rsidRPr="00931575">
        <w:t>L.7.2</w:t>
      </w:r>
      <w:r w:rsidRPr="00931575">
        <w:tab/>
        <w:t>Averaged EVM (TDD)</w:t>
      </w:r>
      <w:bookmarkEnd w:id="7687"/>
      <w:bookmarkEnd w:id="7688"/>
      <w:bookmarkEnd w:id="7689"/>
      <w:bookmarkEnd w:id="7690"/>
      <w:bookmarkEnd w:id="7691"/>
      <w:bookmarkEnd w:id="7692"/>
      <w:bookmarkEnd w:id="7693"/>
      <w:bookmarkEnd w:id="7694"/>
      <w:bookmarkEnd w:id="7695"/>
      <w:bookmarkEnd w:id="7696"/>
      <w:bookmarkEnd w:id="7697"/>
      <w:bookmarkEnd w:id="7698"/>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BA050C"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7699" w:name="_Toc58916172"/>
      <w:bookmarkStart w:id="7700" w:name="_Toc66701319"/>
      <w:bookmarkStart w:id="7701" w:name="_Toc68697476"/>
      <w:bookmarkStart w:id="7702" w:name="_Toc74928471"/>
      <w:bookmarkStart w:id="7703" w:name="_Toc76115570"/>
      <w:bookmarkStart w:id="7704" w:name="_Toc76544977"/>
      <w:r w:rsidRPr="00931575">
        <w:rPr>
          <w:noProof/>
        </w:rPr>
        <w:lastRenderedPageBreak/>
        <w:t>Annex M (normative):</w:t>
      </w:r>
      <w:r w:rsidRPr="00931575">
        <w:rPr>
          <w:noProof/>
        </w:rPr>
        <w:br/>
        <w:t>General rules for statistical testing</w:t>
      </w:r>
      <w:bookmarkEnd w:id="7699"/>
      <w:bookmarkEnd w:id="7700"/>
      <w:bookmarkEnd w:id="7701"/>
      <w:bookmarkEnd w:id="7702"/>
      <w:bookmarkEnd w:id="7703"/>
      <w:bookmarkEnd w:id="7704"/>
    </w:p>
    <w:p w14:paraId="7822952F" w14:textId="77777777" w:rsidR="002C0395" w:rsidRPr="00931575" w:rsidRDefault="002C0395" w:rsidP="002C0395">
      <w:pPr>
        <w:pStyle w:val="Heading1"/>
      </w:pPr>
      <w:bookmarkStart w:id="7705" w:name="_Toc58916173"/>
      <w:bookmarkStart w:id="7706" w:name="_Toc66701320"/>
      <w:bookmarkStart w:id="7707" w:name="_Toc68697477"/>
      <w:bookmarkStart w:id="7708" w:name="_Toc74928472"/>
      <w:bookmarkStart w:id="7709" w:name="_Toc76115571"/>
      <w:bookmarkStart w:id="7710" w:name="_Toc76544978"/>
      <w:r w:rsidRPr="00931575">
        <w:t>M.1</w:t>
      </w:r>
      <w:r w:rsidRPr="00931575">
        <w:tab/>
        <w:t>Testing methodology of PUSCH performance requirements with 0.001% BLER</w:t>
      </w:r>
      <w:bookmarkEnd w:id="7705"/>
      <w:bookmarkEnd w:id="7706"/>
      <w:bookmarkEnd w:id="7707"/>
      <w:bookmarkEnd w:id="7708"/>
      <w:bookmarkEnd w:id="7709"/>
      <w:bookmarkEnd w:id="7710"/>
    </w:p>
    <w:p w14:paraId="61C23604" w14:textId="77777777" w:rsidR="002C0395" w:rsidRPr="00931575" w:rsidRDefault="002C0395" w:rsidP="002C0395">
      <w:pPr>
        <w:pStyle w:val="Heading2"/>
      </w:pPr>
      <w:bookmarkStart w:id="7711" w:name="_Toc58916174"/>
      <w:bookmarkStart w:id="7712" w:name="_Toc66701321"/>
      <w:bookmarkStart w:id="7713" w:name="_Toc68697478"/>
      <w:bookmarkStart w:id="7714" w:name="_Toc74928473"/>
      <w:bookmarkStart w:id="7715" w:name="_Toc76115572"/>
      <w:bookmarkStart w:id="7716" w:name="_Toc76544979"/>
      <w:r w:rsidRPr="00931575">
        <w:t>M.1.1</w:t>
      </w:r>
      <w:r w:rsidRPr="00931575">
        <w:tab/>
        <w:t>General</w:t>
      </w:r>
      <w:bookmarkEnd w:id="7711"/>
      <w:bookmarkEnd w:id="7712"/>
      <w:bookmarkEnd w:id="7713"/>
      <w:bookmarkEnd w:id="7714"/>
      <w:bookmarkEnd w:id="7715"/>
      <w:bookmarkEnd w:id="7716"/>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7717" w:name="_Toc58916175"/>
      <w:bookmarkStart w:id="7718" w:name="_Toc66701322"/>
      <w:bookmarkStart w:id="7719" w:name="_Toc68697479"/>
      <w:bookmarkStart w:id="7720" w:name="_Toc74928474"/>
      <w:bookmarkStart w:id="7721" w:name="_Toc76115573"/>
      <w:bookmarkStart w:id="7722" w:name="_Toc76544980"/>
      <w:r w:rsidRPr="00931575">
        <w:lastRenderedPageBreak/>
        <w:t>M.1.2</w:t>
      </w:r>
      <w:r w:rsidRPr="00931575">
        <w:tab/>
        <w:t>Numerical definition of the pass-fail limits for testing PUSCH 0.001% BLER</w:t>
      </w:r>
      <w:bookmarkEnd w:id="7717"/>
      <w:bookmarkEnd w:id="7718"/>
      <w:bookmarkEnd w:id="7719"/>
      <w:bookmarkEnd w:id="7720"/>
      <w:bookmarkEnd w:id="7721"/>
      <w:bookmarkEnd w:id="7722"/>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7723" w:name="_Toc58916176"/>
      <w:bookmarkStart w:id="7724" w:name="_Toc66701323"/>
      <w:bookmarkStart w:id="7725" w:name="_Toc68697480"/>
      <w:bookmarkStart w:id="7726" w:name="_Toc74928475"/>
      <w:bookmarkStart w:id="7727" w:name="_Toc76115574"/>
      <w:bookmarkStart w:id="7728" w:name="_Toc76544981"/>
      <w:r w:rsidRPr="00931575">
        <w:lastRenderedPageBreak/>
        <w:t>M.1.3</w:t>
      </w:r>
      <w:r w:rsidRPr="00931575">
        <w:tab/>
        <w:t>Theory to derive the early pass/fail limits in M.1.2 (informative)</w:t>
      </w:r>
      <w:bookmarkEnd w:id="7723"/>
      <w:bookmarkEnd w:id="7724"/>
      <w:bookmarkEnd w:id="7725"/>
      <w:bookmarkEnd w:id="7726"/>
      <w:bookmarkEnd w:id="7727"/>
      <w:bookmarkEnd w:id="7728"/>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7729" w:name="_Toc58916177"/>
      <w:bookmarkStart w:id="7730" w:name="_Toc66701324"/>
      <w:bookmarkStart w:id="7731" w:name="_Toc68697481"/>
      <w:bookmarkStart w:id="7732" w:name="_Toc74928476"/>
      <w:bookmarkStart w:id="7733" w:name="_Toc76115575"/>
      <w:bookmarkStart w:id="7734" w:name="_Toc76544982"/>
      <w:r w:rsidRPr="00931575">
        <w:t>M.1.3.1</w:t>
      </w:r>
      <w:r w:rsidRPr="00931575">
        <w:tab/>
        <w:t>Numerical definition of the pass-fail limits for testing PUSCH 0.001% BLER</w:t>
      </w:r>
      <w:bookmarkEnd w:id="7729"/>
      <w:bookmarkEnd w:id="7730"/>
      <w:bookmarkEnd w:id="7731"/>
      <w:bookmarkEnd w:id="7732"/>
      <w:bookmarkEnd w:id="7733"/>
      <w:bookmarkEnd w:id="7734"/>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7735" w:name="_Toc58916178"/>
      <w:bookmarkStart w:id="7736" w:name="_Toc66701325"/>
      <w:bookmarkStart w:id="7737" w:name="_Toc68697482"/>
      <w:bookmarkStart w:id="7738" w:name="_Toc74928477"/>
      <w:bookmarkStart w:id="7739" w:name="_Toc76115576"/>
      <w:bookmarkStart w:id="7740" w:name="_Toc76544983"/>
      <w:r w:rsidRPr="00931575">
        <w:t>M.1.3.2</w:t>
      </w:r>
      <w:r w:rsidRPr="00931575">
        <w:tab/>
        <w:t>Simulation to derive the pass-fail limits for testing PUSCH 0.001% BLER</w:t>
      </w:r>
      <w:bookmarkEnd w:id="7735"/>
      <w:bookmarkEnd w:id="7736"/>
      <w:bookmarkEnd w:id="7737"/>
      <w:bookmarkEnd w:id="7738"/>
      <w:bookmarkEnd w:id="7739"/>
      <w:bookmarkEnd w:id="7740"/>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687157262"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7741" w:name="_Toc21103166"/>
      <w:bookmarkStart w:id="7742" w:name="_Toc29811016"/>
      <w:bookmarkStart w:id="7743" w:name="_Toc36636378"/>
      <w:bookmarkStart w:id="7744" w:name="_Toc37273324"/>
      <w:bookmarkStart w:id="7745" w:name="_Toc45886415"/>
      <w:r w:rsidRPr="00931575">
        <w:br w:type="page"/>
      </w:r>
    </w:p>
    <w:p w14:paraId="2089789B" w14:textId="3C07C161" w:rsidR="00C45907" w:rsidRPr="00931575" w:rsidRDefault="00C45907" w:rsidP="00C45907">
      <w:pPr>
        <w:pStyle w:val="Heading8"/>
      </w:pPr>
      <w:bookmarkStart w:id="7746" w:name="_Toc53183460"/>
      <w:bookmarkStart w:id="7747" w:name="_Toc58916179"/>
      <w:bookmarkStart w:id="7748" w:name="_Toc66701326"/>
      <w:bookmarkStart w:id="7749" w:name="_Toc68697483"/>
      <w:bookmarkStart w:id="7750" w:name="_Toc74928478"/>
      <w:bookmarkStart w:id="7751" w:name="_Toc76115577"/>
      <w:bookmarkStart w:id="7752" w:name="_Toc76544984"/>
      <w:r w:rsidRPr="00931575">
        <w:lastRenderedPageBreak/>
        <w:t xml:space="preserve">Annex </w:t>
      </w:r>
      <w:r w:rsidR="002C0395" w:rsidRPr="00931575">
        <w:t>N</w:t>
      </w:r>
      <w:r w:rsidRPr="00931575">
        <w:t xml:space="preserve"> (informative):</w:t>
      </w:r>
      <w:r w:rsidRPr="00931575">
        <w:br/>
        <w:t>Change history</w:t>
      </w:r>
      <w:bookmarkEnd w:id="7741"/>
      <w:bookmarkEnd w:id="7742"/>
      <w:bookmarkEnd w:id="7743"/>
      <w:bookmarkEnd w:id="7744"/>
      <w:bookmarkEnd w:id="7745"/>
      <w:bookmarkEnd w:id="7746"/>
      <w:bookmarkEnd w:id="7747"/>
      <w:bookmarkEnd w:id="7748"/>
      <w:bookmarkEnd w:id="7749"/>
      <w:bookmarkEnd w:id="7750"/>
      <w:bookmarkEnd w:id="7751"/>
      <w:bookmarkEnd w:id="775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896"/>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7753" w:name="irecnoe"/>
            <w:bookmarkEnd w:id="775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lastRenderedPageBreak/>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A0305B" w:rsidRDefault="00A0305B" w:rsidP="00136C94">
      <w:r>
        <w:separator/>
      </w:r>
    </w:p>
  </w:endnote>
  <w:endnote w:type="continuationSeparator" w:id="0">
    <w:p w14:paraId="2A194DEE" w14:textId="77777777" w:rsidR="00A0305B" w:rsidRDefault="00A0305B"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A0305B" w:rsidRDefault="00A030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A0305B" w:rsidRDefault="00A0305B" w:rsidP="00136C94">
      <w:r>
        <w:separator/>
      </w:r>
    </w:p>
  </w:footnote>
  <w:footnote w:type="continuationSeparator" w:id="0">
    <w:p w14:paraId="06928852" w14:textId="77777777" w:rsidR="00A0305B" w:rsidRDefault="00A0305B"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6B7D17F6" w:rsidR="00A0305B" w:rsidRPr="00294ACE" w:rsidRDefault="00A0305B"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BA050C">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A0305B" w:rsidRDefault="00A0305B"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49A4FD34" w:rsidR="00A0305B" w:rsidRPr="00294ACE" w:rsidRDefault="00A0305B"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BA050C">
      <w:rPr>
        <w:rFonts w:ascii="Arial" w:hAnsi="Arial" w:cs="Arial"/>
        <w:b/>
        <w:noProof/>
        <w:color w:val="auto"/>
        <w:sz w:val="18"/>
        <w:szCs w:val="18"/>
        <w:lang w:eastAsia="en-US"/>
      </w:rPr>
      <w:t>3GPP TS 38.141-2 V16.8.0 (2021-06)</w:t>
    </w:r>
    <w:r w:rsidRPr="00294ACE">
      <w:rPr>
        <w:rFonts w:ascii="Arial" w:hAnsi="Arial" w:cs="Arial"/>
        <w:b/>
        <w:color w:val="auto"/>
        <w:sz w:val="18"/>
        <w:szCs w:val="18"/>
        <w:lang w:eastAsia="en-US"/>
      </w:rPr>
      <w:fldChar w:fldCharType="end"/>
    </w:r>
  </w:p>
  <w:p w14:paraId="36029BBD" w14:textId="77777777" w:rsidR="00A0305B" w:rsidRDefault="00A030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469A3"/>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457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TotalTime>
  <Pages>377</Pages>
  <Words>128955</Words>
  <Characters>735047</Characters>
  <Application>Microsoft Office Word</Application>
  <DocSecurity>0</DocSecurity>
  <Lines>6125</Lines>
  <Paragraphs>1724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862278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2021-04-08T11:09:00Z</dcterms:created>
  <dcterms:modified xsi:type="dcterms:W3CDTF">2021-07-07T07:59:00Z</dcterms:modified>
</cp:coreProperties>
</file>